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459A" w14:textId="77777777" w:rsidR="007804D3" w:rsidRPr="00F81EAA" w:rsidRDefault="007804D3" w:rsidP="00443106">
      <w:pPr>
        <w:pStyle w:val="Heading3"/>
        <w:rPr>
          <w:rFonts w:cstheme="minorBidi"/>
        </w:rPr>
      </w:pPr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191FFE9A" w14:textId="122D1F93" w:rsidR="00322538" w:rsidRPr="00AE4D5B" w:rsidRDefault="007804D3" w:rsidP="00B82506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AE4D5B">
        <w:rPr>
          <w:b/>
          <w:bCs/>
          <w:sz w:val="52"/>
          <w:szCs w:val="52"/>
          <w:cs/>
        </w:rPr>
        <w:t>บริษัท โอสถสภา จำกัด</w:t>
      </w:r>
      <w:r w:rsidRPr="00AE4D5B">
        <w:rPr>
          <w:b/>
          <w:bCs/>
          <w:sz w:val="52"/>
          <w:szCs w:val="52"/>
        </w:rPr>
        <w:t xml:space="preserve"> </w:t>
      </w:r>
      <w:r w:rsidR="00EC2EC4" w:rsidRPr="00AE4D5B">
        <w:rPr>
          <w:b/>
          <w:bCs/>
          <w:sz w:val="52"/>
          <w:szCs w:val="52"/>
        </w:rPr>
        <w:t>(</w:t>
      </w:r>
      <w:r w:rsidR="00EC2EC4" w:rsidRPr="00AE4D5B">
        <w:rPr>
          <w:rFonts w:hint="cs"/>
          <w:b/>
          <w:bCs/>
          <w:sz w:val="52"/>
          <w:szCs w:val="52"/>
          <w:cs/>
        </w:rPr>
        <w:t xml:space="preserve">มหาชน) </w:t>
      </w:r>
      <w:r w:rsidRPr="00AE4D5B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0385EBEF" w:rsidR="007804D3" w:rsidRPr="00AE4D5B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12299" w:rsidRPr="00AE4D5B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012299" w:rsidRPr="00AE4D5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E05FE" w:rsidRPr="00AE4D5B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37E4603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และ</w:t>
      </w:r>
    </w:p>
    <w:p w14:paraId="2E50CE30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AE4D5B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AE4D5B" w:rsidSect="00BE5628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AE4D5B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  <w:cs/>
        </w:rPr>
      </w:pPr>
    </w:p>
    <w:p w14:paraId="01565BF7" w14:textId="77777777" w:rsidR="00C00FDE" w:rsidRPr="00AE4D5B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AE4D5B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AE4D5B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FD1CD68" w14:textId="77777777" w:rsidR="00C54162" w:rsidRPr="00AE4D5B" w:rsidRDefault="00C54162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3CEA1DA" w14:textId="77777777" w:rsidR="00C54162" w:rsidRPr="00AE4D5B" w:rsidRDefault="00C54162" w:rsidP="000F4D6C">
      <w:pPr>
        <w:autoSpaceDE w:val="0"/>
        <w:autoSpaceDN w:val="0"/>
        <w:adjustRightInd w:val="0"/>
        <w:rPr>
          <w:b/>
          <w:bCs/>
          <w:sz w:val="14"/>
          <w:szCs w:val="14"/>
        </w:rPr>
      </w:pPr>
    </w:p>
    <w:p w14:paraId="32D47FF1" w14:textId="3EC201DF" w:rsidR="000F4D6C" w:rsidRPr="00AE4D5B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AE4D5B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AE4D5B" w:rsidRDefault="000F4D6C" w:rsidP="000F4D6C">
      <w:pPr>
        <w:rPr>
          <w:b/>
          <w:bCs/>
          <w:sz w:val="28"/>
          <w:szCs w:val="28"/>
          <w:cs/>
        </w:rPr>
      </w:pPr>
      <w:r w:rsidRPr="00AE4D5B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AE4D5B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AE4D5B">
        <w:rPr>
          <w:b/>
          <w:bCs/>
          <w:sz w:val="30"/>
          <w:szCs w:val="30"/>
        </w:rPr>
        <w:t xml:space="preserve"> (</w:t>
      </w:r>
      <w:r w:rsidR="00E34E88" w:rsidRPr="00AE4D5B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3E0F1085" w:rsidR="000F4D6C" w:rsidRPr="00AE4D5B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ของบริษัท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และบริษัทย่อย 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(กลุ่มบริษัท)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และของเฉพาะบริษัท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(บริษัท) ตามลำดับ </w:t>
      </w:r>
      <w:r w:rsidRPr="00AE4D5B">
        <w:rPr>
          <w:rFonts w:eastAsia="Calibri"/>
          <w:sz w:val="30"/>
          <w:szCs w:val="30"/>
          <w:cs/>
        </w:rPr>
        <w:t>ซึ่งประกอบด้วยงบแสดงฐานะ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การเงิน</w:t>
      </w:r>
      <w:r w:rsidRPr="00AE4D5B">
        <w:rPr>
          <w:sz w:val="30"/>
          <w:szCs w:val="30"/>
          <w:cs/>
        </w:rPr>
        <w:t>รวมและงบแสดงฐานะการเงินเฉพาะกิจการ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ธันวาคม</w:t>
      </w:r>
      <w:r w:rsidR="00C17B88"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</w:t>
      </w:r>
      <w:r w:rsidR="00FE05FE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</w:t>
      </w:r>
      <w:r w:rsidR="004F730B" w:rsidRPr="00AE4D5B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AE4D5B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งบแสดงการเปลี่ยนแปลงส่วนของ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AE4D5B">
        <w:rPr>
          <w:rFonts w:hint="cs"/>
          <w:sz w:val="30"/>
          <w:szCs w:val="30"/>
          <w:cs/>
        </w:rPr>
        <w:t>รวมถึง</w:t>
      </w:r>
      <w:r w:rsidRPr="00AE4D5B">
        <w:rPr>
          <w:rFonts w:eastAsia="Calibri"/>
          <w:sz w:val="30"/>
          <w:szCs w:val="30"/>
          <w:cs/>
        </w:rPr>
        <w:t>หมายเหตุ</w:t>
      </w:r>
      <w:r w:rsidRPr="00AE4D5B">
        <w:rPr>
          <w:rFonts w:eastAsia="Calibri" w:hint="cs"/>
          <w:sz w:val="30"/>
          <w:szCs w:val="30"/>
          <w:cs/>
        </w:rPr>
        <w:t>ซึ่งประกอบด้วย</w:t>
      </w:r>
      <w:r w:rsidRPr="00AE4D5B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AE4D5B">
        <w:rPr>
          <w:sz w:val="30"/>
          <w:szCs w:val="30"/>
          <w:cs/>
        </w:rPr>
        <w:t>ญ</w:t>
      </w:r>
      <w:r w:rsidRPr="00AE4D5B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62F99BC0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รวมและงบการเงินเฉพาะกิจการข้างต้น</w:t>
      </w:r>
      <w:r w:rsidRPr="00AE4D5B">
        <w:rPr>
          <w:rFonts w:eastAsia="Calibri"/>
          <w:sz w:val="30"/>
          <w:szCs w:val="30"/>
          <w:cs/>
        </w:rPr>
        <w:t>นี้แสดงฐานะการเงิน</w:t>
      </w:r>
      <w:r w:rsidRPr="00AE4D5B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วันที่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31</w:t>
      </w:r>
      <w:r w:rsidR="009410B6" w:rsidRPr="00AE4D5B">
        <w:rPr>
          <w:sz w:val="30"/>
          <w:szCs w:val="30"/>
        </w:rPr>
        <w:t xml:space="preserve"> </w:t>
      </w:r>
      <w:r w:rsidR="009410B6" w:rsidRPr="00AE4D5B">
        <w:rPr>
          <w:sz w:val="30"/>
          <w:szCs w:val="30"/>
          <w:cs/>
        </w:rPr>
        <w:t>ธันวาคม</w:t>
      </w:r>
      <w:r w:rsidR="009410B6"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</w:t>
      </w:r>
      <w:r w:rsidR="00FE05FE" w:rsidRPr="00AE4D5B">
        <w:rPr>
          <w:sz w:val="30"/>
          <w:szCs w:val="30"/>
        </w:rPr>
        <w:t>6</w:t>
      </w:r>
      <w:r w:rsidR="009410B6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AE4D5B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E4D5B">
        <w:rPr>
          <w:sz w:val="30"/>
          <w:szCs w:val="30"/>
          <w:cs/>
        </w:rPr>
        <w:t>น</w:t>
      </w:r>
    </w:p>
    <w:p w14:paraId="6A955FA5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AE4D5B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537A8822" w:rsidR="00572D9A" w:rsidRPr="00AE4D5B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AE4D5B" w:rsidSect="00BE5628">
          <w:headerReference w:type="default" r:id="rId14"/>
          <w:footerReference w:type="default" r:id="rId15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AE4D5B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AE4D5B">
        <w:rPr>
          <w:rFonts w:eastAsia="Calibri" w:hint="cs"/>
          <w:sz w:val="30"/>
          <w:szCs w:val="30"/>
          <w:cs/>
        </w:rPr>
        <w:t>วรรค</w:t>
      </w: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E4D5B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มีความเป็นอิสระจาก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rFonts w:eastAsia="Calibri"/>
          <w:sz w:val="30"/>
          <w:szCs w:val="30"/>
          <w:cs/>
        </w:rPr>
        <w:t>บริษัทตาม</w:t>
      </w:r>
      <w:r w:rsidR="004015EB" w:rsidRPr="004015EB">
        <w:rPr>
          <w:rFonts w:eastAsia="Calibr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4015EB" w:rsidRPr="004015EB">
        <w:rPr>
          <w:rFonts w:eastAsia="Calibri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4015EB">
        <w:rPr>
          <w:rFonts w:eastAsia="Calibri" w:hint="cs"/>
          <w:sz w:val="30"/>
          <w:szCs w:val="30"/>
          <w:cs/>
        </w:rPr>
        <w:t xml:space="preserve"> </w:t>
      </w:r>
      <w:r w:rsidRPr="00AE4D5B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E4D5B">
        <w:rPr>
          <w:rFonts w:eastAsia="Calibri"/>
          <w:sz w:val="30"/>
          <w:szCs w:val="30"/>
        </w:rPr>
        <w:t xml:space="preserve"> </w:t>
      </w:r>
      <w:r w:rsidRPr="00AE4D5B">
        <w:rPr>
          <w:rFonts w:eastAsia="Calibri"/>
          <w:sz w:val="30"/>
          <w:szCs w:val="30"/>
          <w:cs/>
        </w:rPr>
        <w:t xml:space="preserve">ๆ </w:t>
      </w:r>
      <w:r w:rsidR="004015EB" w:rsidRPr="004015EB">
        <w:rPr>
          <w:rFonts w:eastAsia="Calibr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AE4D5B">
        <w:rPr>
          <w:rFonts w:eastAsia="Calibr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609ACA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  <w:cs/>
        </w:rPr>
      </w:pPr>
    </w:p>
    <w:p w14:paraId="061EFC52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6DC28D75" w14:textId="77777777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AE4D5B">
        <w:rPr>
          <w:rFonts w:eastAsia="Calibri"/>
          <w:sz w:val="30"/>
          <w:szCs w:val="30"/>
        </w:rPr>
        <w:br/>
      </w:r>
      <w:r w:rsidRPr="00AE4D5B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AE4D5B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AE4D5B" w:rsidRDefault="000F4D6C" w:rsidP="00632ADD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0F4D6C" w:rsidRPr="00AE4D5B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485C74FB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AE4D5B">
              <w:rPr>
                <w:sz w:val="30"/>
                <w:szCs w:val="30"/>
                <w:cs/>
              </w:rPr>
              <w:t xml:space="preserve"> </w:t>
            </w:r>
            <w:r w:rsidR="00012299" w:rsidRPr="00AE4D5B">
              <w:rPr>
                <w:sz w:val="30"/>
                <w:szCs w:val="30"/>
              </w:rPr>
              <w:t>3</w:t>
            </w:r>
            <w:r w:rsidR="00D11748" w:rsidRPr="00AE4D5B">
              <w:rPr>
                <w:sz w:val="30"/>
                <w:szCs w:val="30"/>
              </w:rPr>
              <w:t>(</w:t>
            </w:r>
            <w:r w:rsidR="00D11748" w:rsidRPr="00AE4D5B">
              <w:rPr>
                <w:rFonts w:hint="cs"/>
                <w:sz w:val="30"/>
                <w:szCs w:val="30"/>
                <w:cs/>
              </w:rPr>
              <w:t>ช)</w:t>
            </w:r>
            <w:r w:rsidR="00D11748" w:rsidRPr="00AE4D5B">
              <w:rPr>
                <w:sz w:val="30"/>
                <w:szCs w:val="30"/>
              </w:rPr>
              <w:t xml:space="preserve"> </w:t>
            </w:r>
            <w:r w:rsidR="00D11748" w:rsidRPr="00AE4D5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225CA8" w:rsidRPr="00AE4D5B">
              <w:rPr>
                <w:sz w:val="30"/>
                <w:szCs w:val="30"/>
              </w:rPr>
              <w:t>7</w:t>
            </w:r>
          </w:p>
        </w:tc>
      </w:tr>
      <w:tr w:rsidR="000F4D6C" w:rsidRPr="00AE4D5B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52BADF5D" w14:textId="77777777" w:rsidTr="00632ADD">
        <w:tc>
          <w:tcPr>
            <w:tcW w:w="4698" w:type="dxa"/>
            <w:shd w:val="clear" w:color="auto" w:fill="auto"/>
          </w:tcPr>
          <w:p w14:paraId="5B7E573A" w14:textId="5FFF57A1" w:rsidR="000F4D6C" w:rsidRPr="00AE4D5B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</w:t>
            </w:r>
            <w:r w:rsidR="00410CB5" w:rsidRPr="00E130CA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มูลค่า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สินค้าคงเหลือของกลุ่มบริษัทและบริษัท</w:t>
            </w:r>
            <w:r w:rsidRPr="00A34B42">
              <w:rPr>
                <w:rFonts w:ascii="Angsana New" w:hAnsi="Angsana New" w:cs="Angsana New"/>
                <w:color w:val="FF0000"/>
                <w:spacing w:val="-8"/>
                <w:sz w:val="30"/>
                <w:szCs w:val="30"/>
                <w:cs/>
              </w:rPr>
              <w:t xml:space="preserve"> </w:t>
            </w:r>
            <w:r w:rsidR="00656335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เรื่อง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3A870A86" w14:textId="01E9C327" w:rsidR="00A34B42" w:rsidRPr="00E130CA" w:rsidRDefault="00A34B42" w:rsidP="00A34B42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ออกแบบ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 xml:space="preserve"> การนำไปปฏิบัติ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และทดสอบความมีประสิทธิผลของระบบการควบคุมภายในที่เกี่ยวข้องกับ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การประมาณการ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มูลค่าสุทธิที่จะได้รับของสินค้าคงเหลือและเข้าร่วมสังเกตการณ์การตรวจนับของสินค้าคงเหลือ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E130CA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40E54BCA" w:rsidR="007E7D3D" w:rsidRPr="00E130CA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รายงาน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7EE50A22" w14:textId="4CFA9BAB" w:rsidR="007E7D3D" w:rsidRPr="00AE4D5B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สุทธิ</w:t>
            </w:r>
            <w:r w:rsidR="00465BC6"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ที่คาดว่าจะได้รับจากสินค้าล้าสมัยโดยตั้งข้อสงสัยเกี่ยวกับข้อสมมติที่ใช้ ประเภทของสินค้า โดย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พิจารณา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ข้อมูล</w:t>
            </w:r>
            <w:r w:rsidRPr="00AE4D5B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จากประสบการณ์ในอดีต ตลอดจนทดสอบการ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D4A2E9" w14:textId="77777777" w:rsidR="007E521E" w:rsidRPr="00AE4D5B" w:rsidRDefault="007E521E" w:rsidP="000F4D6C">
      <w:pPr>
        <w:jc w:val="thaiDistribute"/>
        <w:rPr>
          <w:rFonts w:eastAsia="Calibr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AE4D5B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AE4D5B" w:rsidRDefault="007E7D3D" w:rsidP="00632ADD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lastRenderedPageBreak/>
              <w:t>ส่วนลดการค้า</w:t>
            </w:r>
            <w:r w:rsidR="000F4D6C" w:rsidRPr="00AE4D5B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AE4D5B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3917196D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012299" w:rsidRPr="00AE4D5B">
              <w:rPr>
                <w:sz w:val="30"/>
                <w:szCs w:val="30"/>
              </w:rPr>
              <w:t>3</w:t>
            </w:r>
            <w:r w:rsidR="00F85DFE" w:rsidRPr="00AE4D5B">
              <w:rPr>
                <w:rFonts w:hint="cs"/>
                <w:sz w:val="30"/>
                <w:szCs w:val="30"/>
                <w:cs/>
              </w:rPr>
              <w:t>(ณ)</w:t>
            </w:r>
            <w:r w:rsidR="005D08C3" w:rsidRPr="00AE4D5B">
              <w:rPr>
                <w:sz w:val="30"/>
                <w:szCs w:val="30"/>
              </w:rPr>
              <w:t xml:space="preserve"> </w:t>
            </w:r>
            <w:r w:rsidR="005D08C3" w:rsidRPr="00AE4D5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225CA8" w:rsidRPr="00AE4D5B">
              <w:rPr>
                <w:sz w:val="30"/>
                <w:szCs w:val="30"/>
              </w:rPr>
              <w:t>15</w:t>
            </w:r>
          </w:p>
        </w:tc>
      </w:tr>
      <w:tr w:rsidR="000F4D6C" w:rsidRPr="00AE4D5B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39516419" w14:textId="77777777" w:rsidTr="00632ADD">
        <w:tc>
          <w:tcPr>
            <w:tcW w:w="4698" w:type="dxa"/>
            <w:shd w:val="clear" w:color="auto" w:fill="auto"/>
          </w:tcPr>
          <w:p w14:paraId="2DA70208" w14:textId="63F0F9DE" w:rsidR="00EF46E6" w:rsidRPr="00AE4D5B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</w:t>
            </w:r>
            <w:r w:rsidR="00AA256F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ของใช้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ส่วนบุคคล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AE4D5B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AE4D5B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AE4D5B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0B5B18A8" w:rsidR="000F4D6C" w:rsidRPr="00AE4D5B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ออกแบบ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  <w:lang w:val="th-TH"/>
              </w:rPr>
              <w:t>การนำไปปฏิบัติ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ทดสอบความมีประสิทธิผลของระบบการควบคุมภายในที่เกี่ยวข้องกับ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AE4D5B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AE4D5B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ข้อมูล</w:t>
      </w:r>
      <w:r w:rsidRPr="00AE4D5B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AE4D5B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AE4D5B">
        <w:rPr>
          <w:sz w:val="30"/>
          <w:szCs w:val="30"/>
          <w:cs/>
        </w:rPr>
        <w:t>ผู้บริหาร</w:t>
      </w:r>
      <w:r w:rsidRPr="00AE4D5B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AE4D5B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Pr="00AE4D5B" w:rsidRDefault="00854044">
      <w:pPr>
        <w:spacing w:line="240" w:lineRule="auto"/>
        <w:rPr>
          <w:rFonts w:eastAsiaTheme="minorHAnsi"/>
          <w:sz w:val="20"/>
          <w:szCs w:val="20"/>
        </w:rPr>
      </w:pPr>
      <w:r w:rsidRPr="00AE4D5B">
        <w:rPr>
          <w:rFonts w:eastAsiaTheme="minorHAnsi"/>
          <w:sz w:val="20"/>
          <w:szCs w:val="20"/>
        </w:rPr>
        <w:br w:type="page"/>
      </w:r>
    </w:p>
    <w:p w14:paraId="644D557E" w14:textId="77777777" w:rsidR="003212D5" w:rsidRPr="00AE4D5B" w:rsidRDefault="003212D5">
      <w:pPr>
        <w:spacing w:line="240" w:lineRule="auto"/>
        <w:rPr>
          <w:rFonts w:eastAsiaTheme="minorHAnsi"/>
          <w:sz w:val="30"/>
          <w:szCs w:val="30"/>
        </w:rPr>
      </w:pPr>
    </w:p>
    <w:p w14:paraId="34A8CD30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AE4D5B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E4D5B">
        <w:rPr>
          <w:sz w:val="30"/>
          <w:szCs w:val="30"/>
          <w:cs/>
        </w:rPr>
        <w:t xml:space="preserve">รวมและงบการเงินเฉพาะกิจการ </w:t>
      </w:r>
      <w:r w:rsidRPr="00AE4D5B">
        <w:rPr>
          <w:rFonts w:eastAsiaTheme="minorHAnsi"/>
          <w:sz w:val="30"/>
          <w:szCs w:val="30"/>
          <w:cs/>
        </w:rPr>
        <w:t>คือ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การอ่าน</w:t>
      </w:r>
      <w:r w:rsidRPr="00AE4D5B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E4D5B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E4D5B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E4D5B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AE4D5B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AE4D5B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4D5B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AE4D5B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AE4D5B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AE4D5B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(</w:t>
      </w:r>
      <w:r w:rsidRPr="00AE4D5B">
        <w:rPr>
          <w:rFonts w:eastAsia="Calibri" w:hint="cs"/>
          <w:sz w:val="30"/>
          <w:szCs w:val="30"/>
          <w:cs/>
        </w:rPr>
        <w:t>ตามความเหมาะสม</w:t>
      </w:r>
      <w:r w:rsidRPr="00AE4D5B">
        <w:rPr>
          <w:rFonts w:eastAsia="Calibri"/>
          <w:sz w:val="30"/>
          <w:szCs w:val="30"/>
          <w:cs/>
        </w:rPr>
        <w:t xml:space="preserve">) </w:t>
      </w:r>
      <w:r w:rsidRPr="00AE4D5B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AE4D5B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01950F5A" w:rsidR="000F4D6C" w:rsidRPr="00AE4D5B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AE4D5B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2938C7" w:rsidRPr="00AE4D5B">
        <w:rPr>
          <w:rFonts w:eastAsia="Calibri" w:hint="cs"/>
          <w:spacing w:val="-4"/>
          <w:sz w:val="30"/>
          <w:szCs w:val="30"/>
          <w:cs/>
        </w:rPr>
        <w:t>กำกับ</w:t>
      </w:r>
      <w:r w:rsidRPr="00AE4D5B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4D5B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AE4D5B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AE4D5B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AE4D5B" w:rsidRDefault="000F4D6C" w:rsidP="000F4D6C">
      <w:pPr>
        <w:jc w:val="thaiDistribute"/>
        <w:rPr>
          <w:sz w:val="30"/>
          <w:szCs w:val="30"/>
          <w:rtl/>
          <w:cs/>
        </w:rPr>
      </w:pPr>
      <w:r w:rsidRPr="00AE4D5B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4D5B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AE4D5B" w:rsidRDefault="00854044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</w:rPr>
        <w:br w:type="page"/>
      </w:r>
    </w:p>
    <w:p w14:paraId="6F505FEB" w14:textId="77777777" w:rsidR="003212D5" w:rsidRPr="00AE4D5B" w:rsidRDefault="003212D5">
      <w:pPr>
        <w:spacing w:line="240" w:lineRule="auto"/>
        <w:rPr>
          <w:sz w:val="30"/>
          <w:szCs w:val="30"/>
        </w:rPr>
      </w:pPr>
    </w:p>
    <w:p w14:paraId="15012DEF" w14:textId="77777777" w:rsidR="004F730B" w:rsidRPr="00AE4D5B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4D5B">
        <w:rPr>
          <w:sz w:val="30"/>
          <w:szCs w:val="30"/>
          <w:cs/>
        </w:rPr>
        <w:t>รวมและ</w:t>
      </w:r>
      <w:r w:rsidR="003212D5"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4D5B">
        <w:rPr>
          <w:sz w:val="30"/>
          <w:szCs w:val="30"/>
          <w:cs/>
        </w:rPr>
        <w:t>ายใน</w:t>
      </w:r>
    </w:p>
    <w:p w14:paraId="223B7931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</w:t>
      </w:r>
    </w:p>
    <w:p w14:paraId="5EA52298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4D5B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AE4D5B">
        <w:rPr>
          <w:rFonts w:hint="cs"/>
          <w:sz w:val="30"/>
          <w:szCs w:val="30"/>
          <w:cs/>
        </w:rPr>
        <w:t>โดยให้ข้อสังเกต</w:t>
      </w:r>
      <w:r w:rsidR="00DA2488" w:rsidRPr="00AE4D5B">
        <w:rPr>
          <w:sz w:val="30"/>
          <w:szCs w:val="30"/>
          <w:cs/>
        </w:rPr>
        <w:t>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AE4D5B">
        <w:rPr>
          <w:rFonts w:hint="cs"/>
          <w:sz w:val="30"/>
          <w:szCs w:val="30"/>
          <w:cs/>
        </w:rPr>
        <w:t xml:space="preserve"> </w:t>
      </w:r>
      <w:r w:rsidR="00DA2488" w:rsidRPr="00AE4D5B">
        <w:rPr>
          <w:sz w:val="30"/>
          <w:szCs w:val="30"/>
          <w:cs/>
        </w:rPr>
        <w:t>หรือถ้าการเปิดเผย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ดังกล่าวไม่เพียงพอ</w:t>
      </w:r>
      <w:r w:rsidRPr="00AE4D5B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Pr="00AE4D5B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AE4D5B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AE4D5B">
        <w:rPr>
          <w:sz w:val="30"/>
          <w:szCs w:val="30"/>
          <w:cs/>
        </w:rPr>
        <w:t xml:space="preserve">  </w:t>
      </w:r>
    </w:p>
    <w:p w14:paraId="68AEF50D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ได้</w:t>
      </w:r>
      <w:r w:rsidRPr="00AE4D5B">
        <w:rPr>
          <w:rFonts w:hint="cs"/>
          <w:sz w:val="30"/>
          <w:szCs w:val="30"/>
          <w:cs/>
        </w:rPr>
        <w:t>รับ</w:t>
      </w:r>
      <w:r w:rsidRPr="00AE4D5B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AE4D5B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AE4D5B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AE4D5B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4E56A1F1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AE4D5B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AE4D5B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AE4D5B">
        <w:rPr>
          <w:rFonts w:eastAsia="Calibri" w:hint="cs"/>
          <w:sz w:val="30"/>
          <w:szCs w:val="30"/>
          <w:cs/>
        </w:rPr>
        <w:t>หาก</w:t>
      </w:r>
      <w:r w:rsidRPr="00AE4D5B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AE4D5B">
        <w:rPr>
          <w:sz w:val="30"/>
          <w:szCs w:val="30"/>
          <w:cs/>
        </w:rPr>
        <w:t>งข้าพเจ้า</w:t>
      </w:r>
    </w:p>
    <w:p w14:paraId="54A1D67A" w14:textId="65213657" w:rsidR="00854044" w:rsidRPr="00AE4D5B" w:rsidRDefault="00854044">
      <w:pPr>
        <w:spacing w:line="240" w:lineRule="auto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</w:rPr>
        <w:br w:type="page"/>
      </w:r>
    </w:p>
    <w:p w14:paraId="41228A52" w14:textId="77777777" w:rsidR="00854044" w:rsidRPr="00AE4D5B" w:rsidRDefault="00854044">
      <w:pPr>
        <w:spacing w:line="240" w:lineRule="auto"/>
        <w:rPr>
          <w:rFonts w:eastAsia="Calibri"/>
          <w:sz w:val="30"/>
          <w:szCs w:val="30"/>
          <w:cs/>
        </w:rPr>
      </w:pPr>
    </w:p>
    <w:p w14:paraId="58149F1E" w14:textId="379B494F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015EB" w:rsidRPr="004015EB">
        <w:rPr>
          <w:rFonts w:eastAsia="Calibr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6365462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E4D5B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B903463" w14:textId="59E753A0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(</w:t>
      </w:r>
      <w:r w:rsidR="004C3F68" w:rsidRPr="00AE4D5B">
        <w:rPr>
          <w:rFonts w:hint="cs"/>
          <w:sz w:val="30"/>
          <w:szCs w:val="30"/>
          <w:cs/>
          <w:lang w:val="th-TH"/>
        </w:rPr>
        <w:t>วิไลวรรณ ผลประเสริฐ</w:t>
      </w:r>
      <w:r w:rsidRPr="00AE4D5B">
        <w:rPr>
          <w:rFonts w:hint="cs"/>
          <w:sz w:val="30"/>
          <w:szCs w:val="30"/>
          <w:cs/>
        </w:rPr>
        <w:t>)</w:t>
      </w:r>
    </w:p>
    <w:p w14:paraId="36367CCD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ผู้สอบบัญชีรับอนุญาต</w:t>
      </w:r>
    </w:p>
    <w:p w14:paraId="635E9F36" w14:textId="32BD7D61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เลขทะเบียน</w:t>
      </w:r>
      <w:r w:rsidRPr="00AE4D5B">
        <w:rPr>
          <w:sz w:val="30"/>
          <w:szCs w:val="30"/>
        </w:rPr>
        <w:t xml:space="preserve"> </w:t>
      </w:r>
      <w:r w:rsidR="00346E0D" w:rsidRPr="00AE4D5B">
        <w:rPr>
          <w:sz w:val="30"/>
          <w:szCs w:val="30"/>
        </w:rPr>
        <w:t>8420</w:t>
      </w:r>
    </w:p>
    <w:p w14:paraId="400EB32F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017F7C5D" w14:textId="77777777" w:rsidR="00687663" w:rsidRPr="00AE4D5B" w:rsidRDefault="000F4D6C" w:rsidP="00DA2488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กรุงเทพมหานคร</w:t>
      </w:r>
    </w:p>
    <w:p w14:paraId="13CFD671" w14:textId="6776D348" w:rsidR="00D41DEE" w:rsidRPr="00AE4D5B" w:rsidRDefault="00693AA7" w:rsidP="00DA2488">
      <w:pPr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</w:rPr>
        <w:t>28</w:t>
      </w:r>
      <w:r w:rsidR="000F4D6C" w:rsidRPr="00AE4D5B">
        <w:rPr>
          <w:sz w:val="30"/>
          <w:szCs w:val="30"/>
        </w:rPr>
        <w:t xml:space="preserve"> </w:t>
      </w:r>
      <w:r w:rsidR="000F4D6C" w:rsidRPr="00AE4D5B">
        <w:rPr>
          <w:rFonts w:hint="cs"/>
          <w:sz w:val="30"/>
          <w:szCs w:val="30"/>
          <w:cs/>
        </w:rPr>
        <w:t xml:space="preserve">กุมภาพันธ์ </w:t>
      </w:r>
      <w:r w:rsidR="00012299" w:rsidRPr="00AE4D5B">
        <w:rPr>
          <w:sz w:val="30"/>
          <w:szCs w:val="30"/>
        </w:rPr>
        <w:t>256</w:t>
      </w:r>
      <w:r w:rsidR="00FE05FE" w:rsidRPr="00AE4D5B">
        <w:rPr>
          <w:sz w:val="30"/>
          <w:szCs w:val="30"/>
        </w:rPr>
        <w:t>7</w:t>
      </w:r>
    </w:p>
    <w:p w14:paraId="03D59D6D" w14:textId="1D307B7C" w:rsidR="00711319" w:rsidRPr="00711319" w:rsidRDefault="00711319" w:rsidP="00F52DA6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11319" w:rsidRPr="00711319" w:rsidSect="00BE5628">
      <w:headerReference w:type="default" r:id="rId16"/>
      <w:footerReference w:type="default" r:id="rId17"/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902EE" w14:textId="77777777" w:rsidR="0030042B" w:rsidRDefault="0030042B">
      <w:r>
        <w:separator/>
      </w:r>
    </w:p>
  </w:endnote>
  <w:endnote w:type="continuationSeparator" w:id="0">
    <w:p w14:paraId="1ED45CFE" w14:textId="77777777" w:rsidR="0030042B" w:rsidRDefault="0030042B">
      <w:r>
        <w:continuationSeparator/>
      </w:r>
    </w:p>
  </w:endnote>
  <w:endnote w:type="continuationNotice" w:id="1">
    <w:p w14:paraId="26ECA226" w14:textId="77777777" w:rsidR="0030042B" w:rsidRDefault="003004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4D3F" w14:textId="77777777" w:rsidR="00242F0D" w:rsidRDefault="00242F0D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242F0D" w:rsidRDefault="00242F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B4B4" w14:textId="77777777" w:rsidR="00242F0D" w:rsidRPr="00173BD7" w:rsidRDefault="00242F0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621528AF" w:rsidR="00242F0D" w:rsidRPr="00175C2C" w:rsidRDefault="00242F0D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9763F8">
      <w:rPr>
        <w:i/>
        <w:iCs/>
        <w:noProof/>
        <w:sz w:val="30"/>
        <w:szCs w:val="30"/>
      </w:rPr>
      <w:t>Draft FS OSP YE23 - TH V.02.16.24.docx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7C45" w14:textId="77777777" w:rsidR="00242F0D" w:rsidRPr="003B41A3" w:rsidRDefault="00242F0D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04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71B902D" w14:textId="77777777" w:rsidR="00F52DA6" w:rsidRPr="00572D9A" w:rsidRDefault="00F52DA6" w:rsidP="00572D9A">
        <w:pPr>
          <w:pStyle w:val="Footer"/>
          <w:jc w:val="center"/>
          <w:rPr>
            <w:sz w:val="30"/>
            <w:szCs w:val="30"/>
          </w:rPr>
        </w:pPr>
        <w:r w:rsidRPr="00572D9A">
          <w:rPr>
            <w:sz w:val="30"/>
            <w:szCs w:val="30"/>
          </w:rPr>
          <w:fldChar w:fldCharType="begin"/>
        </w:r>
        <w:r w:rsidRPr="00572D9A">
          <w:rPr>
            <w:sz w:val="30"/>
            <w:szCs w:val="30"/>
          </w:rPr>
          <w:instrText xml:space="preserve"> PAGE   \* MERGEFORMAT </w:instrText>
        </w:r>
        <w:r w:rsidRPr="00572D9A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572D9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5D52" w14:textId="77777777" w:rsidR="0030042B" w:rsidRDefault="0030042B">
      <w:r>
        <w:separator/>
      </w:r>
    </w:p>
  </w:footnote>
  <w:footnote w:type="continuationSeparator" w:id="0">
    <w:p w14:paraId="134E18D7" w14:textId="77777777" w:rsidR="0030042B" w:rsidRDefault="0030042B">
      <w:r>
        <w:continuationSeparator/>
      </w:r>
    </w:p>
  </w:footnote>
  <w:footnote w:type="continuationNotice" w:id="1">
    <w:p w14:paraId="5FE33FD5" w14:textId="77777777" w:rsidR="0030042B" w:rsidRDefault="003004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8066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242F0D" w:rsidRPr="000E5F74" w:rsidRDefault="00242F0D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381F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242F0D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242F0D" w:rsidRPr="00297920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CD9" w14:textId="77777777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242F0D" w:rsidRPr="00BC3E9D" w:rsidRDefault="00242F0D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2FF4" w14:textId="77777777" w:rsidR="00242F0D" w:rsidRPr="002E7AE7" w:rsidRDefault="00242F0D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2"/>
  </w:num>
  <w:num w:numId="5" w16cid:durableId="418214858">
    <w:abstractNumId w:val="34"/>
  </w:num>
  <w:num w:numId="6" w16cid:durableId="974212727">
    <w:abstractNumId w:val="15"/>
  </w:num>
  <w:num w:numId="7" w16cid:durableId="1610508759">
    <w:abstractNumId w:val="8"/>
  </w:num>
  <w:num w:numId="8" w16cid:durableId="789201955">
    <w:abstractNumId w:val="10"/>
  </w:num>
  <w:num w:numId="9" w16cid:durableId="287590800">
    <w:abstractNumId w:val="28"/>
  </w:num>
  <w:num w:numId="10" w16cid:durableId="1561087682">
    <w:abstractNumId w:val="20"/>
  </w:num>
  <w:num w:numId="11" w16cid:durableId="1531261333">
    <w:abstractNumId w:val="27"/>
  </w:num>
  <w:num w:numId="12" w16cid:durableId="1675451390">
    <w:abstractNumId w:val="14"/>
  </w:num>
  <w:num w:numId="13" w16cid:durableId="262029787">
    <w:abstractNumId w:val="17"/>
  </w:num>
  <w:num w:numId="14" w16cid:durableId="1223711151">
    <w:abstractNumId w:val="30"/>
  </w:num>
  <w:num w:numId="15" w16cid:durableId="207036768">
    <w:abstractNumId w:val="32"/>
  </w:num>
  <w:num w:numId="16" w16cid:durableId="2113280820">
    <w:abstractNumId w:val="3"/>
  </w:num>
  <w:num w:numId="17" w16cid:durableId="798914485">
    <w:abstractNumId w:val="21"/>
  </w:num>
  <w:num w:numId="18" w16cid:durableId="1429737263">
    <w:abstractNumId w:val="23"/>
  </w:num>
  <w:num w:numId="19" w16cid:durableId="1472671809">
    <w:abstractNumId w:val="35"/>
  </w:num>
  <w:num w:numId="20" w16cid:durableId="999118365">
    <w:abstractNumId w:val="5"/>
  </w:num>
  <w:num w:numId="21" w16cid:durableId="466358914">
    <w:abstractNumId w:val="31"/>
  </w:num>
  <w:num w:numId="22" w16cid:durableId="20920007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19"/>
  </w:num>
  <w:num w:numId="25" w16cid:durableId="2008440110">
    <w:abstractNumId w:val="29"/>
  </w:num>
  <w:num w:numId="26" w16cid:durableId="1039739570">
    <w:abstractNumId w:val="11"/>
  </w:num>
  <w:num w:numId="27" w16cid:durableId="695469416">
    <w:abstractNumId w:val="36"/>
  </w:num>
  <w:num w:numId="28" w16cid:durableId="1289974157">
    <w:abstractNumId w:val="7"/>
  </w:num>
  <w:num w:numId="29" w16cid:durableId="10510308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35"/>
  </w:num>
  <w:num w:numId="32" w16cid:durableId="16619276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2"/>
  </w:num>
  <w:num w:numId="34" w16cid:durableId="1327632069">
    <w:abstractNumId w:val="24"/>
  </w:num>
  <w:num w:numId="35" w16cid:durableId="446852416">
    <w:abstractNumId w:val="9"/>
  </w:num>
  <w:num w:numId="36" w16cid:durableId="315183619">
    <w:abstractNumId w:val="18"/>
  </w:num>
  <w:num w:numId="37" w16cid:durableId="563371542">
    <w:abstractNumId w:val="33"/>
  </w:num>
  <w:num w:numId="38" w16cid:durableId="1905068561">
    <w:abstractNumId w:val="16"/>
  </w:num>
  <w:num w:numId="39" w16cid:durableId="68112346">
    <w:abstractNumId w:val="4"/>
  </w:num>
  <w:num w:numId="40" w16cid:durableId="1242981459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0E9F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AB6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44B"/>
    <w:rsid w:val="0001084E"/>
    <w:rsid w:val="00010FF6"/>
    <w:rsid w:val="0001118E"/>
    <w:rsid w:val="00011769"/>
    <w:rsid w:val="00011788"/>
    <w:rsid w:val="00011CA8"/>
    <w:rsid w:val="00012299"/>
    <w:rsid w:val="0001285A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6FEB"/>
    <w:rsid w:val="0001736A"/>
    <w:rsid w:val="00017470"/>
    <w:rsid w:val="00017888"/>
    <w:rsid w:val="000178B8"/>
    <w:rsid w:val="00017979"/>
    <w:rsid w:val="00017F9C"/>
    <w:rsid w:val="00020051"/>
    <w:rsid w:val="00020342"/>
    <w:rsid w:val="0002056C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2D4C"/>
    <w:rsid w:val="00033089"/>
    <w:rsid w:val="000330A9"/>
    <w:rsid w:val="000334CC"/>
    <w:rsid w:val="000334EE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7F2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EB5"/>
    <w:rsid w:val="00041476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44F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5D3"/>
    <w:rsid w:val="00044809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4F2"/>
    <w:rsid w:val="0005055D"/>
    <w:rsid w:val="000507FE"/>
    <w:rsid w:val="00050971"/>
    <w:rsid w:val="00050995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108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4F6"/>
    <w:rsid w:val="00060B09"/>
    <w:rsid w:val="00060CB6"/>
    <w:rsid w:val="00060EAF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6B1"/>
    <w:rsid w:val="00065E44"/>
    <w:rsid w:val="0006601B"/>
    <w:rsid w:val="000664BF"/>
    <w:rsid w:val="00066560"/>
    <w:rsid w:val="0006659C"/>
    <w:rsid w:val="00066B2A"/>
    <w:rsid w:val="00066C1F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FD4"/>
    <w:rsid w:val="000723D6"/>
    <w:rsid w:val="000723DC"/>
    <w:rsid w:val="00072734"/>
    <w:rsid w:val="00072859"/>
    <w:rsid w:val="00072AA3"/>
    <w:rsid w:val="00072FFC"/>
    <w:rsid w:val="000731C7"/>
    <w:rsid w:val="000735C6"/>
    <w:rsid w:val="00073761"/>
    <w:rsid w:val="00073786"/>
    <w:rsid w:val="00073A83"/>
    <w:rsid w:val="00073D8C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1EC"/>
    <w:rsid w:val="0007627E"/>
    <w:rsid w:val="00076449"/>
    <w:rsid w:val="000764AC"/>
    <w:rsid w:val="00076573"/>
    <w:rsid w:val="00076628"/>
    <w:rsid w:val="0007666F"/>
    <w:rsid w:val="00076B7E"/>
    <w:rsid w:val="00076BA1"/>
    <w:rsid w:val="00076CDB"/>
    <w:rsid w:val="00077472"/>
    <w:rsid w:val="000775F0"/>
    <w:rsid w:val="00077A6A"/>
    <w:rsid w:val="00077AB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899"/>
    <w:rsid w:val="000868FF"/>
    <w:rsid w:val="00086C40"/>
    <w:rsid w:val="00086CE9"/>
    <w:rsid w:val="00086E30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DA9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07A"/>
    <w:rsid w:val="00097183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20D1"/>
    <w:rsid w:val="000A23AD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3D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3EA9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39A"/>
    <w:rsid w:val="000B6747"/>
    <w:rsid w:val="000B6A8D"/>
    <w:rsid w:val="000B6E3F"/>
    <w:rsid w:val="000B6E87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F2"/>
    <w:rsid w:val="000C3111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22F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34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64E"/>
    <w:rsid w:val="000D2AB0"/>
    <w:rsid w:val="000D2DDC"/>
    <w:rsid w:val="000D365E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3B"/>
    <w:rsid w:val="000E3B46"/>
    <w:rsid w:val="000E3B9F"/>
    <w:rsid w:val="000E40ED"/>
    <w:rsid w:val="000E40FD"/>
    <w:rsid w:val="000E43F8"/>
    <w:rsid w:val="000E498F"/>
    <w:rsid w:val="000E4CBF"/>
    <w:rsid w:val="000E4E42"/>
    <w:rsid w:val="000E4EBE"/>
    <w:rsid w:val="000E502B"/>
    <w:rsid w:val="000E5231"/>
    <w:rsid w:val="000E5468"/>
    <w:rsid w:val="000E55D8"/>
    <w:rsid w:val="000E5F74"/>
    <w:rsid w:val="000E6046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A32"/>
    <w:rsid w:val="000F2BDB"/>
    <w:rsid w:val="000F2E58"/>
    <w:rsid w:val="000F3318"/>
    <w:rsid w:val="000F3466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E8"/>
    <w:rsid w:val="000F7612"/>
    <w:rsid w:val="000F7B70"/>
    <w:rsid w:val="00100030"/>
    <w:rsid w:val="001006E7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7F2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2F77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97A"/>
    <w:rsid w:val="00116472"/>
    <w:rsid w:val="00116498"/>
    <w:rsid w:val="001167C1"/>
    <w:rsid w:val="00116C05"/>
    <w:rsid w:val="00116C11"/>
    <w:rsid w:val="0011703F"/>
    <w:rsid w:val="001170F3"/>
    <w:rsid w:val="00117285"/>
    <w:rsid w:val="001172B6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37"/>
    <w:rsid w:val="00121042"/>
    <w:rsid w:val="00121312"/>
    <w:rsid w:val="0012135E"/>
    <w:rsid w:val="00121460"/>
    <w:rsid w:val="0012199D"/>
    <w:rsid w:val="00121C2B"/>
    <w:rsid w:val="00121EAA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28D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032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02B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B4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A7A"/>
    <w:rsid w:val="00147F3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4BB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394B"/>
    <w:rsid w:val="00154136"/>
    <w:rsid w:val="00154781"/>
    <w:rsid w:val="00154B06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3C0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3A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25E"/>
    <w:rsid w:val="001705EB"/>
    <w:rsid w:val="0017096C"/>
    <w:rsid w:val="00170EF8"/>
    <w:rsid w:val="001711D0"/>
    <w:rsid w:val="001711E2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139"/>
    <w:rsid w:val="00175372"/>
    <w:rsid w:val="001753BB"/>
    <w:rsid w:val="00175BDC"/>
    <w:rsid w:val="00175C2C"/>
    <w:rsid w:val="00175D07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FA6"/>
    <w:rsid w:val="00183169"/>
    <w:rsid w:val="001832BE"/>
    <w:rsid w:val="0018354A"/>
    <w:rsid w:val="00183848"/>
    <w:rsid w:val="001838C1"/>
    <w:rsid w:val="00183C0F"/>
    <w:rsid w:val="00183EE9"/>
    <w:rsid w:val="00184349"/>
    <w:rsid w:val="0018449C"/>
    <w:rsid w:val="00184544"/>
    <w:rsid w:val="00184662"/>
    <w:rsid w:val="00184905"/>
    <w:rsid w:val="00184A59"/>
    <w:rsid w:val="00184A9B"/>
    <w:rsid w:val="00184BF1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D36"/>
    <w:rsid w:val="00192F0D"/>
    <w:rsid w:val="0019320B"/>
    <w:rsid w:val="001932D5"/>
    <w:rsid w:val="001934F2"/>
    <w:rsid w:val="00193823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5DE3"/>
    <w:rsid w:val="00196433"/>
    <w:rsid w:val="00196958"/>
    <w:rsid w:val="001969B1"/>
    <w:rsid w:val="00196AB8"/>
    <w:rsid w:val="00196BEB"/>
    <w:rsid w:val="00197098"/>
    <w:rsid w:val="0019737A"/>
    <w:rsid w:val="001974E1"/>
    <w:rsid w:val="0019796D"/>
    <w:rsid w:val="00197E9F"/>
    <w:rsid w:val="001A02EB"/>
    <w:rsid w:val="001A0541"/>
    <w:rsid w:val="001A083E"/>
    <w:rsid w:val="001A08AA"/>
    <w:rsid w:val="001A0A55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1F5"/>
    <w:rsid w:val="001A38D2"/>
    <w:rsid w:val="001A3D20"/>
    <w:rsid w:val="001A3DCA"/>
    <w:rsid w:val="001A3E02"/>
    <w:rsid w:val="001A3E69"/>
    <w:rsid w:val="001A4012"/>
    <w:rsid w:val="001A43D2"/>
    <w:rsid w:val="001A4E1E"/>
    <w:rsid w:val="001A50A0"/>
    <w:rsid w:val="001A5118"/>
    <w:rsid w:val="001A511D"/>
    <w:rsid w:val="001A54F1"/>
    <w:rsid w:val="001A572A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7FC"/>
    <w:rsid w:val="001A794B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20"/>
    <w:rsid w:val="001C0D64"/>
    <w:rsid w:val="001C0EBD"/>
    <w:rsid w:val="001C117A"/>
    <w:rsid w:val="001C1201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127"/>
    <w:rsid w:val="001C32AC"/>
    <w:rsid w:val="001C333F"/>
    <w:rsid w:val="001C3902"/>
    <w:rsid w:val="001C3E25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1E57"/>
    <w:rsid w:val="001D201A"/>
    <w:rsid w:val="001D23C8"/>
    <w:rsid w:val="001D2713"/>
    <w:rsid w:val="001D2D6B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9B5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11D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36"/>
    <w:rsid w:val="001E66F1"/>
    <w:rsid w:val="001E679E"/>
    <w:rsid w:val="001E6974"/>
    <w:rsid w:val="001E71E1"/>
    <w:rsid w:val="001E776E"/>
    <w:rsid w:val="001E78A0"/>
    <w:rsid w:val="001E7910"/>
    <w:rsid w:val="001E7ACD"/>
    <w:rsid w:val="001E7B33"/>
    <w:rsid w:val="001E7C20"/>
    <w:rsid w:val="001E7C4D"/>
    <w:rsid w:val="001E7C6B"/>
    <w:rsid w:val="001F02B1"/>
    <w:rsid w:val="001F02FD"/>
    <w:rsid w:val="001F0741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804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4FD"/>
    <w:rsid w:val="00202AE9"/>
    <w:rsid w:val="00202BB3"/>
    <w:rsid w:val="00202D3F"/>
    <w:rsid w:val="00202DA4"/>
    <w:rsid w:val="00202FDF"/>
    <w:rsid w:val="00203C65"/>
    <w:rsid w:val="00204188"/>
    <w:rsid w:val="0020432F"/>
    <w:rsid w:val="00204376"/>
    <w:rsid w:val="0020451B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F7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C49"/>
    <w:rsid w:val="00220F57"/>
    <w:rsid w:val="00220FA2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CA8"/>
    <w:rsid w:val="00225ED4"/>
    <w:rsid w:val="0022605C"/>
    <w:rsid w:val="00226074"/>
    <w:rsid w:val="00226129"/>
    <w:rsid w:val="00226754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3C88"/>
    <w:rsid w:val="0023413C"/>
    <w:rsid w:val="0023435E"/>
    <w:rsid w:val="002343CC"/>
    <w:rsid w:val="00234AF2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37F26"/>
    <w:rsid w:val="00240002"/>
    <w:rsid w:val="00240335"/>
    <w:rsid w:val="0024035C"/>
    <w:rsid w:val="0024093E"/>
    <w:rsid w:val="00240AE7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2F0D"/>
    <w:rsid w:val="00243246"/>
    <w:rsid w:val="002434AB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05F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DD8"/>
    <w:rsid w:val="002560D5"/>
    <w:rsid w:val="002565B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677"/>
    <w:rsid w:val="002807BA"/>
    <w:rsid w:val="00281090"/>
    <w:rsid w:val="002812ED"/>
    <w:rsid w:val="0028130B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C9"/>
    <w:rsid w:val="0028389E"/>
    <w:rsid w:val="00283CF0"/>
    <w:rsid w:val="00284374"/>
    <w:rsid w:val="0028457B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87F4C"/>
    <w:rsid w:val="00290128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3E91"/>
    <w:rsid w:val="002940EF"/>
    <w:rsid w:val="002940FA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92"/>
    <w:rsid w:val="002A2FEC"/>
    <w:rsid w:val="002A30B3"/>
    <w:rsid w:val="002A343D"/>
    <w:rsid w:val="002A3ED2"/>
    <w:rsid w:val="002A3F13"/>
    <w:rsid w:val="002A40F5"/>
    <w:rsid w:val="002A410E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2F"/>
    <w:rsid w:val="002A5D3B"/>
    <w:rsid w:val="002A5D59"/>
    <w:rsid w:val="002A5FA6"/>
    <w:rsid w:val="002A601E"/>
    <w:rsid w:val="002A60CA"/>
    <w:rsid w:val="002A616F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D54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2F4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DA1"/>
    <w:rsid w:val="002D3DD0"/>
    <w:rsid w:val="002D436B"/>
    <w:rsid w:val="002D4A00"/>
    <w:rsid w:val="002D4AAD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69A"/>
    <w:rsid w:val="002E0924"/>
    <w:rsid w:val="002E0AE3"/>
    <w:rsid w:val="002E0B19"/>
    <w:rsid w:val="002E10AF"/>
    <w:rsid w:val="002E1598"/>
    <w:rsid w:val="002E1730"/>
    <w:rsid w:val="002E178E"/>
    <w:rsid w:val="002E1964"/>
    <w:rsid w:val="002E20DA"/>
    <w:rsid w:val="002E26AF"/>
    <w:rsid w:val="002E2783"/>
    <w:rsid w:val="002E289D"/>
    <w:rsid w:val="002E2AA9"/>
    <w:rsid w:val="002E2B51"/>
    <w:rsid w:val="002E2E99"/>
    <w:rsid w:val="002E3210"/>
    <w:rsid w:val="002E36CB"/>
    <w:rsid w:val="002E4441"/>
    <w:rsid w:val="002E470F"/>
    <w:rsid w:val="002E47F2"/>
    <w:rsid w:val="002E4CFE"/>
    <w:rsid w:val="002E4DF1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5D"/>
    <w:rsid w:val="002E7BC0"/>
    <w:rsid w:val="002E7BEB"/>
    <w:rsid w:val="002E7C42"/>
    <w:rsid w:val="002F02AF"/>
    <w:rsid w:val="002F02F2"/>
    <w:rsid w:val="002F039B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592"/>
    <w:rsid w:val="002F2779"/>
    <w:rsid w:val="002F2843"/>
    <w:rsid w:val="002F2A2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9D5"/>
    <w:rsid w:val="002F4FCF"/>
    <w:rsid w:val="002F513B"/>
    <w:rsid w:val="002F540D"/>
    <w:rsid w:val="002F54AA"/>
    <w:rsid w:val="002F5758"/>
    <w:rsid w:val="002F5803"/>
    <w:rsid w:val="002F5A9F"/>
    <w:rsid w:val="002F5C92"/>
    <w:rsid w:val="002F5D0A"/>
    <w:rsid w:val="002F621D"/>
    <w:rsid w:val="002F62D9"/>
    <w:rsid w:val="002F68CD"/>
    <w:rsid w:val="002F6B6B"/>
    <w:rsid w:val="002F6ECA"/>
    <w:rsid w:val="002F6EE6"/>
    <w:rsid w:val="002F6FFC"/>
    <w:rsid w:val="002F745A"/>
    <w:rsid w:val="002F7630"/>
    <w:rsid w:val="002F7C17"/>
    <w:rsid w:val="002F7DDC"/>
    <w:rsid w:val="002F7E5A"/>
    <w:rsid w:val="003003FA"/>
    <w:rsid w:val="0030042B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23B"/>
    <w:rsid w:val="0031036A"/>
    <w:rsid w:val="003103C5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5044"/>
    <w:rsid w:val="00315179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29"/>
    <w:rsid w:val="003172C3"/>
    <w:rsid w:val="00317530"/>
    <w:rsid w:val="00317678"/>
    <w:rsid w:val="003176C4"/>
    <w:rsid w:val="00320144"/>
    <w:rsid w:val="003202F3"/>
    <w:rsid w:val="0032069A"/>
    <w:rsid w:val="003209DF"/>
    <w:rsid w:val="00320A81"/>
    <w:rsid w:val="00320E94"/>
    <w:rsid w:val="0032110B"/>
    <w:rsid w:val="003212D5"/>
    <w:rsid w:val="00321467"/>
    <w:rsid w:val="00321643"/>
    <w:rsid w:val="00321981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2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D2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88"/>
    <w:rsid w:val="003348A9"/>
    <w:rsid w:val="003348F1"/>
    <w:rsid w:val="00334F4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266A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51F4"/>
    <w:rsid w:val="00345961"/>
    <w:rsid w:val="00345AB8"/>
    <w:rsid w:val="00345D7A"/>
    <w:rsid w:val="00345DDC"/>
    <w:rsid w:val="003464D5"/>
    <w:rsid w:val="00346C66"/>
    <w:rsid w:val="00346E0D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00B"/>
    <w:rsid w:val="00351188"/>
    <w:rsid w:val="0035141B"/>
    <w:rsid w:val="00351977"/>
    <w:rsid w:val="00351A51"/>
    <w:rsid w:val="00351E8F"/>
    <w:rsid w:val="00351F6B"/>
    <w:rsid w:val="00352134"/>
    <w:rsid w:val="003521E2"/>
    <w:rsid w:val="003524A0"/>
    <w:rsid w:val="003524E9"/>
    <w:rsid w:val="00352671"/>
    <w:rsid w:val="00352E7F"/>
    <w:rsid w:val="0035300A"/>
    <w:rsid w:val="00353220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3FD"/>
    <w:rsid w:val="003624AE"/>
    <w:rsid w:val="003626DA"/>
    <w:rsid w:val="00362944"/>
    <w:rsid w:val="00362A8A"/>
    <w:rsid w:val="00362E60"/>
    <w:rsid w:val="00363335"/>
    <w:rsid w:val="00363483"/>
    <w:rsid w:val="00363A14"/>
    <w:rsid w:val="00363C75"/>
    <w:rsid w:val="003642BC"/>
    <w:rsid w:val="00364FC7"/>
    <w:rsid w:val="00365073"/>
    <w:rsid w:val="0036528C"/>
    <w:rsid w:val="00365466"/>
    <w:rsid w:val="00365645"/>
    <w:rsid w:val="0036566A"/>
    <w:rsid w:val="00365EA1"/>
    <w:rsid w:val="00366162"/>
    <w:rsid w:val="00366577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2A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160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53B"/>
    <w:rsid w:val="00384622"/>
    <w:rsid w:val="00384659"/>
    <w:rsid w:val="003846F4"/>
    <w:rsid w:val="00384854"/>
    <w:rsid w:val="003849D5"/>
    <w:rsid w:val="0038514A"/>
    <w:rsid w:val="003851D6"/>
    <w:rsid w:val="003855A9"/>
    <w:rsid w:val="00385704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572"/>
    <w:rsid w:val="00393576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97DF4"/>
    <w:rsid w:val="003A00E6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18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5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5FE9"/>
    <w:rsid w:val="003B6331"/>
    <w:rsid w:val="003B63F6"/>
    <w:rsid w:val="003B64A4"/>
    <w:rsid w:val="003B6635"/>
    <w:rsid w:val="003B67F7"/>
    <w:rsid w:val="003B682B"/>
    <w:rsid w:val="003B6CE9"/>
    <w:rsid w:val="003B6E6F"/>
    <w:rsid w:val="003B7052"/>
    <w:rsid w:val="003B7285"/>
    <w:rsid w:val="003B72D3"/>
    <w:rsid w:val="003B7893"/>
    <w:rsid w:val="003B7AB8"/>
    <w:rsid w:val="003B7F04"/>
    <w:rsid w:val="003C020C"/>
    <w:rsid w:val="003C0569"/>
    <w:rsid w:val="003C05AF"/>
    <w:rsid w:val="003C1027"/>
    <w:rsid w:val="003C11DE"/>
    <w:rsid w:val="003C1444"/>
    <w:rsid w:val="003C1B6F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5C7E"/>
    <w:rsid w:val="003C5E99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C7E0B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98C"/>
    <w:rsid w:val="003D1B23"/>
    <w:rsid w:val="003D1E1E"/>
    <w:rsid w:val="003D1F48"/>
    <w:rsid w:val="003D1F60"/>
    <w:rsid w:val="003D26A4"/>
    <w:rsid w:val="003D2897"/>
    <w:rsid w:val="003D291E"/>
    <w:rsid w:val="003D2CB0"/>
    <w:rsid w:val="003D2FA6"/>
    <w:rsid w:val="003D33B7"/>
    <w:rsid w:val="003D3822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EEF"/>
    <w:rsid w:val="003D5022"/>
    <w:rsid w:val="003D546B"/>
    <w:rsid w:val="003D568A"/>
    <w:rsid w:val="003D576B"/>
    <w:rsid w:val="003D5845"/>
    <w:rsid w:val="003D5C8F"/>
    <w:rsid w:val="003D5FC3"/>
    <w:rsid w:val="003D63E2"/>
    <w:rsid w:val="003D6680"/>
    <w:rsid w:val="003D67C3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1AE2"/>
    <w:rsid w:val="003E1DC1"/>
    <w:rsid w:val="003E2BFF"/>
    <w:rsid w:val="003E2D03"/>
    <w:rsid w:val="003E2DE1"/>
    <w:rsid w:val="003E2E7F"/>
    <w:rsid w:val="003E30E5"/>
    <w:rsid w:val="003E3752"/>
    <w:rsid w:val="003E3A59"/>
    <w:rsid w:val="003E3AA4"/>
    <w:rsid w:val="003E3CE1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71"/>
    <w:rsid w:val="003F178C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CFC"/>
    <w:rsid w:val="003F3D9F"/>
    <w:rsid w:val="003F3F30"/>
    <w:rsid w:val="003F45BD"/>
    <w:rsid w:val="003F45CA"/>
    <w:rsid w:val="003F45E0"/>
    <w:rsid w:val="003F4630"/>
    <w:rsid w:val="003F4872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63"/>
    <w:rsid w:val="003F6DC9"/>
    <w:rsid w:val="003F71E1"/>
    <w:rsid w:val="003F7472"/>
    <w:rsid w:val="003F7605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4093"/>
    <w:rsid w:val="00404188"/>
    <w:rsid w:val="004042D7"/>
    <w:rsid w:val="004046DD"/>
    <w:rsid w:val="0040497B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3DC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CB5"/>
    <w:rsid w:val="00410D15"/>
    <w:rsid w:val="00410EC6"/>
    <w:rsid w:val="00410F6B"/>
    <w:rsid w:val="004110EF"/>
    <w:rsid w:val="00411F2F"/>
    <w:rsid w:val="004122F1"/>
    <w:rsid w:val="00412449"/>
    <w:rsid w:val="004125D8"/>
    <w:rsid w:val="0041266B"/>
    <w:rsid w:val="0041267B"/>
    <w:rsid w:val="004126F3"/>
    <w:rsid w:val="00412C26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2D"/>
    <w:rsid w:val="00414EA8"/>
    <w:rsid w:val="00415041"/>
    <w:rsid w:val="00415193"/>
    <w:rsid w:val="00415491"/>
    <w:rsid w:val="004156B7"/>
    <w:rsid w:val="00415869"/>
    <w:rsid w:val="00415D9F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0E"/>
    <w:rsid w:val="0041727A"/>
    <w:rsid w:val="004177BF"/>
    <w:rsid w:val="00417A99"/>
    <w:rsid w:val="00417F3E"/>
    <w:rsid w:val="004201EE"/>
    <w:rsid w:val="0042051A"/>
    <w:rsid w:val="00420C0A"/>
    <w:rsid w:val="00420F3E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2C8"/>
    <w:rsid w:val="00423400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A7B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D3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49E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55D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880"/>
    <w:rsid w:val="004448F0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D6B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CFA"/>
    <w:rsid w:val="00451F58"/>
    <w:rsid w:val="00452063"/>
    <w:rsid w:val="004523B7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3CD"/>
    <w:rsid w:val="0045643D"/>
    <w:rsid w:val="004565AC"/>
    <w:rsid w:val="00456669"/>
    <w:rsid w:val="00456A02"/>
    <w:rsid w:val="004571D3"/>
    <w:rsid w:val="004572A1"/>
    <w:rsid w:val="004574F2"/>
    <w:rsid w:val="00457B7D"/>
    <w:rsid w:val="00457B87"/>
    <w:rsid w:val="00457E7C"/>
    <w:rsid w:val="0046014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BC6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C7D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5E0"/>
    <w:rsid w:val="00476613"/>
    <w:rsid w:val="00476872"/>
    <w:rsid w:val="004769AD"/>
    <w:rsid w:val="00476C57"/>
    <w:rsid w:val="00476F17"/>
    <w:rsid w:val="00476F60"/>
    <w:rsid w:val="0047703D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83E"/>
    <w:rsid w:val="00480DC9"/>
    <w:rsid w:val="00480DD9"/>
    <w:rsid w:val="00480E2C"/>
    <w:rsid w:val="00480E92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3EA"/>
    <w:rsid w:val="004876D2"/>
    <w:rsid w:val="00487711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2E94"/>
    <w:rsid w:val="00493283"/>
    <w:rsid w:val="004935A1"/>
    <w:rsid w:val="00493967"/>
    <w:rsid w:val="00493E11"/>
    <w:rsid w:val="00494148"/>
    <w:rsid w:val="004941FE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23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5FA"/>
    <w:rsid w:val="004A46D6"/>
    <w:rsid w:val="004A4B3D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4A8"/>
    <w:rsid w:val="004C1725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3F68"/>
    <w:rsid w:val="004C4082"/>
    <w:rsid w:val="004C455E"/>
    <w:rsid w:val="004C47E5"/>
    <w:rsid w:val="004C500B"/>
    <w:rsid w:val="004C533F"/>
    <w:rsid w:val="004C5965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507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281"/>
    <w:rsid w:val="004D531F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7C5"/>
    <w:rsid w:val="004D7820"/>
    <w:rsid w:val="004D7BAE"/>
    <w:rsid w:val="004D7C54"/>
    <w:rsid w:val="004D7D54"/>
    <w:rsid w:val="004D7E91"/>
    <w:rsid w:val="004E017F"/>
    <w:rsid w:val="004E0213"/>
    <w:rsid w:val="004E022B"/>
    <w:rsid w:val="004E0652"/>
    <w:rsid w:val="004E08A2"/>
    <w:rsid w:val="004E0FF2"/>
    <w:rsid w:val="004E100D"/>
    <w:rsid w:val="004E12A4"/>
    <w:rsid w:val="004E12C6"/>
    <w:rsid w:val="004E15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47"/>
    <w:rsid w:val="004E5AE1"/>
    <w:rsid w:val="004E5F3B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A04"/>
    <w:rsid w:val="004F2A34"/>
    <w:rsid w:val="004F2AB6"/>
    <w:rsid w:val="004F2C8F"/>
    <w:rsid w:val="004F365D"/>
    <w:rsid w:val="004F39A2"/>
    <w:rsid w:val="004F39F3"/>
    <w:rsid w:val="004F3A88"/>
    <w:rsid w:val="004F3C0D"/>
    <w:rsid w:val="004F3D72"/>
    <w:rsid w:val="004F3E5E"/>
    <w:rsid w:val="004F403D"/>
    <w:rsid w:val="004F4324"/>
    <w:rsid w:val="004F435E"/>
    <w:rsid w:val="004F457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A45"/>
    <w:rsid w:val="004F7EA3"/>
    <w:rsid w:val="005000CD"/>
    <w:rsid w:val="005003A5"/>
    <w:rsid w:val="00500765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A2E"/>
    <w:rsid w:val="00507D15"/>
    <w:rsid w:val="00510577"/>
    <w:rsid w:val="00510D34"/>
    <w:rsid w:val="00510EF8"/>
    <w:rsid w:val="00510FB7"/>
    <w:rsid w:val="005110A1"/>
    <w:rsid w:val="00511453"/>
    <w:rsid w:val="005114A7"/>
    <w:rsid w:val="00511793"/>
    <w:rsid w:val="00511997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36"/>
    <w:rsid w:val="00514270"/>
    <w:rsid w:val="005142EE"/>
    <w:rsid w:val="00514975"/>
    <w:rsid w:val="00514A75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59"/>
    <w:rsid w:val="0052629B"/>
    <w:rsid w:val="00526A5D"/>
    <w:rsid w:val="00526AB5"/>
    <w:rsid w:val="00526BEA"/>
    <w:rsid w:val="00526BFE"/>
    <w:rsid w:val="00527875"/>
    <w:rsid w:val="005278DF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AA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57"/>
    <w:rsid w:val="00536D84"/>
    <w:rsid w:val="00536E1B"/>
    <w:rsid w:val="0053733F"/>
    <w:rsid w:val="005375A7"/>
    <w:rsid w:val="00537619"/>
    <w:rsid w:val="0053773A"/>
    <w:rsid w:val="00537F29"/>
    <w:rsid w:val="0054005A"/>
    <w:rsid w:val="005400CE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DE"/>
    <w:rsid w:val="00544A0F"/>
    <w:rsid w:val="00544BF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9B2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49F"/>
    <w:rsid w:val="00563696"/>
    <w:rsid w:val="005637E9"/>
    <w:rsid w:val="00563CCA"/>
    <w:rsid w:val="00563E4D"/>
    <w:rsid w:val="00563ED5"/>
    <w:rsid w:val="00564844"/>
    <w:rsid w:val="00564942"/>
    <w:rsid w:val="00564FBB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2E49"/>
    <w:rsid w:val="0057327B"/>
    <w:rsid w:val="00573524"/>
    <w:rsid w:val="005737A3"/>
    <w:rsid w:val="0057384D"/>
    <w:rsid w:val="00574521"/>
    <w:rsid w:val="00574794"/>
    <w:rsid w:val="0057499D"/>
    <w:rsid w:val="00574A40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247"/>
    <w:rsid w:val="0057731F"/>
    <w:rsid w:val="0057739D"/>
    <w:rsid w:val="0057743E"/>
    <w:rsid w:val="00577648"/>
    <w:rsid w:val="00577676"/>
    <w:rsid w:val="00577678"/>
    <w:rsid w:val="00577933"/>
    <w:rsid w:val="00577A60"/>
    <w:rsid w:val="0058041F"/>
    <w:rsid w:val="005806E8"/>
    <w:rsid w:val="0058076B"/>
    <w:rsid w:val="00580BC2"/>
    <w:rsid w:val="00580C83"/>
    <w:rsid w:val="00580FD4"/>
    <w:rsid w:val="00581600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1DE"/>
    <w:rsid w:val="0058324B"/>
    <w:rsid w:val="00583414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1D0"/>
    <w:rsid w:val="00587320"/>
    <w:rsid w:val="005873E4"/>
    <w:rsid w:val="00587AB7"/>
    <w:rsid w:val="00587AF2"/>
    <w:rsid w:val="00587C63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3F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6B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47E"/>
    <w:rsid w:val="005A2701"/>
    <w:rsid w:val="005A27AE"/>
    <w:rsid w:val="005A28AD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9FE"/>
    <w:rsid w:val="005A6ED3"/>
    <w:rsid w:val="005A71DD"/>
    <w:rsid w:val="005A7572"/>
    <w:rsid w:val="005A7699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964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41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CBD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102"/>
    <w:rsid w:val="005C3260"/>
    <w:rsid w:val="005C32BF"/>
    <w:rsid w:val="005C3341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E81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2C2D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494B"/>
    <w:rsid w:val="005D5054"/>
    <w:rsid w:val="005D525F"/>
    <w:rsid w:val="005D553B"/>
    <w:rsid w:val="005D58B2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5A0"/>
    <w:rsid w:val="005D766B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0B47"/>
    <w:rsid w:val="005E1226"/>
    <w:rsid w:val="005E1914"/>
    <w:rsid w:val="005E1980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753"/>
    <w:rsid w:val="005E490C"/>
    <w:rsid w:val="005E4E1F"/>
    <w:rsid w:val="005E4EF8"/>
    <w:rsid w:val="005E53FD"/>
    <w:rsid w:val="005E576F"/>
    <w:rsid w:val="005E59E7"/>
    <w:rsid w:val="005E5AC9"/>
    <w:rsid w:val="005E5C03"/>
    <w:rsid w:val="005E5CFF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0B0"/>
    <w:rsid w:val="005F3ADB"/>
    <w:rsid w:val="005F3D5F"/>
    <w:rsid w:val="005F4009"/>
    <w:rsid w:val="005F401C"/>
    <w:rsid w:val="005F4177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DAA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C7E"/>
    <w:rsid w:val="00604189"/>
    <w:rsid w:val="00604292"/>
    <w:rsid w:val="006042F0"/>
    <w:rsid w:val="00604449"/>
    <w:rsid w:val="006044D6"/>
    <w:rsid w:val="00604FE8"/>
    <w:rsid w:val="006050D3"/>
    <w:rsid w:val="006054F0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377"/>
    <w:rsid w:val="006074B6"/>
    <w:rsid w:val="00607ED5"/>
    <w:rsid w:val="0061079D"/>
    <w:rsid w:val="00610E0F"/>
    <w:rsid w:val="006115B2"/>
    <w:rsid w:val="00611E93"/>
    <w:rsid w:val="00611EB0"/>
    <w:rsid w:val="0061208A"/>
    <w:rsid w:val="006121BB"/>
    <w:rsid w:val="006122C0"/>
    <w:rsid w:val="00612366"/>
    <w:rsid w:val="00612888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426"/>
    <w:rsid w:val="006146F7"/>
    <w:rsid w:val="00614991"/>
    <w:rsid w:val="006150FC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56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40F"/>
    <w:rsid w:val="00625572"/>
    <w:rsid w:val="0062586E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A49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19"/>
    <w:rsid w:val="006400BF"/>
    <w:rsid w:val="00640317"/>
    <w:rsid w:val="00640394"/>
    <w:rsid w:val="00640943"/>
    <w:rsid w:val="00640BDA"/>
    <w:rsid w:val="00640C2B"/>
    <w:rsid w:val="00640CD2"/>
    <w:rsid w:val="00640FDC"/>
    <w:rsid w:val="006410E1"/>
    <w:rsid w:val="00641143"/>
    <w:rsid w:val="006412D0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DE3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6EB"/>
    <w:rsid w:val="00646B99"/>
    <w:rsid w:val="00646C0B"/>
    <w:rsid w:val="00646DC6"/>
    <w:rsid w:val="00647133"/>
    <w:rsid w:val="00647137"/>
    <w:rsid w:val="0064796E"/>
    <w:rsid w:val="00647DC2"/>
    <w:rsid w:val="006501E4"/>
    <w:rsid w:val="006505E2"/>
    <w:rsid w:val="00650861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2FA"/>
    <w:rsid w:val="006547DB"/>
    <w:rsid w:val="006549CC"/>
    <w:rsid w:val="00654AA7"/>
    <w:rsid w:val="00654DF1"/>
    <w:rsid w:val="00654DF4"/>
    <w:rsid w:val="00655067"/>
    <w:rsid w:val="006558FE"/>
    <w:rsid w:val="00655B71"/>
    <w:rsid w:val="00655D9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A45"/>
    <w:rsid w:val="00660C5C"/>
    <w:rsid w:val="00660CB6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AF7"/>
    <w:rsid w:val="00663CD4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AF3"/>
    <w:rsid w:val="00667D2A"/>
    <w:rsid w:val="00670487"/>
    <w:rsid w:val="006706D2"/>
    <w:rsid w:val="00670875"/>
    <w:rsid w:val="0067094F"/>
    <w:rsid w:val="006709F9"/>
    <w:rsid w:val="00670AD0"/>
    <w:rsid w:val="00670BA2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82B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9B0"/>
    <w:rsid w:val="00676B4A"/>
    <w:rsid w:val="00676B55"/>
    <w:rsid w:val="00676B8F"/>
    <w:rsid w:val="00676E1D"/>
    <w:rsid w:val="006772A5"/>
    <w:rsid w:val="00677344"/>
    <w:rsid w:val="00677389"/>
    <w:rsid w:val="0067738A"/>
    <w:rsid w:val="0067761A"/>
    <w:rsid w:val="00677879"/>
    <w:rsid w:val="00677997"/>
    <w:rsid w:val="006779A6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AD4"/>
    <w:rsid w:val="00682BBC"/>
    <w:rsid w:val="00682D39"/>
    <w:rsid w:val="006830D7"/>
    <w:rsid w:val="00683173"/>
    <w:rsid w:val="006832C1"/>
    <w:rsid w:val="006833F5"/>
    <w:rsid w:val="0068369B"/>
    <w:rsid w:val="00683712"/>
    <w:rsid w:val="00683847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91E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23A"/>
    <w:rsid w:val="00687663"/>
    <w:rsid w:val="00687681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2937"/>
    <w:rsid w:val="00692F79"/>
    <w:rsid w:val="006930F9"/>
    <w:rsid w:val="00693259"/>
    <w:rsid w:val="00693280"/>
    <w:rsid w:val="006935B6"/>
    <w:rsid w:val="00693678"/>
    <w:rsid w:val="006936A5"/>
    <w:rsid w:val="00693A3A"/>
    <w:rsid w:val="00693AA7"/>
    <w:rsid w:val="00693B13"/>
    <w:rsid w:val="00694096"/>
    <w:rsid w:val="00694A0F"/>
    <w:rsid w:val="00695159"/>
    <w:rsid w:val="0069515B"/>
    <w:rsid w:val="0069519D"/>
    <w:rsid w:val="006953C2"/>
    <w:rsid w:val="006956B9"/>
    <w:rsid w:val="006957A6"/>
    <w:rsid w:val="00695808"/>
    <w:rsid w:val="00696036"/>
    <w:rsid w:val="006965F9"/>
    <w:rsid w:val="00696A2A"/>
    <w:rsid w:val="00696BB2"/>
    <w:rsid w:val="00696D19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D59"/>
    <w:rsid w:val="006A0F27"/>
    <w:rsid w:val="006A0FF8"/>
    <w:rsid w:val="006A10DB"/>
    <w:rsid w:val="006A1E55"/>
    <w:rsid w:val="006A2402"/>
    <w:rsid w:val="006A2541"/>
    <w:rsid w:val="006A2B99"/>
    <w:rsid w:val="006A2CB1"/>
    <w:rsid w:val="006A2D3B"/>
    <w:rsid w:val="006A30F8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81C"/>
    <w:rsid w:val="006B1C25"/>
    <w:rsid w:val="006B1D80"/>
    <w:rsid w:val="006B1D97"/>
    <w:rsid w:val="006B231F"/>
    <w:rsid w:val="006B2357"/>
    <w:rsid w:val="006B23A0"/>
    <w:rsid w:val="006B2469"/>
    <w:rsid w:val="006B246F"/>
    <w:rsid w:val="006B25D7"/>
    <w:rsid w:val="006B264A"/>
    <w:rsid w:val="006B28DC"/>
    <w:rsid w:val="006B2D29"/>
    <w:rsid w:val="006B2D79"/>
    <w:rsid w:val="006B306B"/>
    <w:rsid w:val="006B3143"/>
    <w:rsid w:val="006B3626"/>
    <w:rsid w:val="006B3CDC"/>
    <w:rsid w:val="006B3DBC"/>
    <w:rsid w:val="006B3EF8"/>
    <w:rsid w:val="006B40F3"/>
    <w:rsid w:val="006B41A0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7AA"/>
    <w:rsid w:val="006B79F1"/>
    <w:rsid w:val="006B7E94"/>
    <w:rsid w:val="006C01F8"/>
    <w:rsid w:val="006C04D5"/>
    <w:rsid w:val="006C099A"/>
    <w:rsid w:val="006C0B65"/>
    <w:rsid w:val="006C1108"/>
    <w:rsid w:val="006C1192"/>
    <w:rsid w:val="006C15FE"/>
    <w:rsid w:val="006C1625"/>
    <w:rsid w:val="006C18FB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53E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95A"/>
    <w:rsid w:val="006D3A24"/>
    <w:rsid w:val="006D3A5F"/>
    <w:rsid w:val="006D3E4E"/>
    <w:rsid w:val="006D3F87"/>
    <w:rsid w:val="006D3FBB"/>
    <w:rsid w:val="006D400E"/>
    <w:rsid w:val="006D4126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2A7B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64C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5C9"/>
    <w:rsid w:val="006F360E"/>
    <w:rsid w:val="006F362D"/>
    <w:rsid w:val="006F38A1"/>
    <w:rsid w:val="006F3B0A"/>
    <w:rsid w:val="006F3CD7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4F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60C"/>
    <w:rsid w:val="007107AE"/>
    <w:rsid w:val="0071088F"/>
    <w:rsid w:val="00710910"/>
    <w:rsid w:val="00710CEE"/>
    <w:rsid w:val="00711319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97E"/>
    <w:rsid w:val="00722C67"/>
    <w:rsid w:val="00722CBB"/>
    <w:rsid w:val="00722F27"/>
    <w:rsid w:val="00722FE8"/>
    <w:rsid w:val="007230DE"/>
    <w:rsid w:val="00723406"/>
    <w:rsid w:val="0072347E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5EF7"/>
    <w:rsid w:val="00725F00"/>
    <w:rsid w:val="00726014"/>
    <w:rsid w:val="0072604E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AF"/>
    <w:rsid w:val="007304DD"/>
    <w:rsid w:val="0073056B"/>
    <w:rsid w:val="0073072D"/>
    <w:rsid w:val="00730A4B"/>
    <w:rsid w:val="00730D89"/>
    <w:rsid w:val="00730E59"/>
    <w:rsid w:val="00731021"/>
    <w:rsid w:val="00731087"/>
    <w:rsid w:val="0073134C"/>
    <w:rsid w:val="007313FC"/>
    <w:rsid w:val="00731423"/>
    <w:rsid w:val="0073144A"/>
    <w:rsid w:val="00731902"/>
    <w:rsid w:val="00731905"/>
    <w:rsid w:val="00732326"/>
    <w:rsid w:val="0073265D"/>
    <w:rsid w:val="00732919"/>
    <w:rsid w:val="00732A76"/>
    <w:rsid w:val="007332CC"/>
    <w:rsid w:val="00733329"/>
    <w:rsid w:val="00733376"/>
    <w:rsid w:val="00733523"/>
    <w:rsid w:val="0073364A"/>
    <w:rsid w:val="00733819"/>
    <w:rsid w:val="00733BDC"/>
    <w:rsid w:val="00733F2D"/>
    <w:rsid w:val="007346EF"/>
    <w:rsid w:val="0073493F"/>
    <w:rsid w:val="00734ADC"/>
    <w:rsid w:val="00734AF3"/>
    <w:rsid w:val="00734D28"/>
    <w:rsid w:val="00734E4D"/>
    <w:rsid w:val="0073506F"/>
    <w:rsid w:val="00736227"/>
    <w:rsid w:val="00736666"/>
    <w:rsid w:val="00736857"/>
    <w:rsid w:val="00736C2B"/>
    <w:rsid w:val="00736D48"/>
    <w:rsid w:val="00736DD3"/>
    <w:rsid w:val="0073723F"/>
    <w:rsid w:val="0073743E"/>
    <w:rsid w:val="00737589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DC"/>
    <w:rsid w:val="00744DE9"/>
    <w:rsid w:val="00744E63"/>
    <w:rsid w:val="00744F25"/>
    <w:rsid w:val="00745280"/>
    <w:rsid w:val="00745747"/>
    <w:rsid w:val="007457B0"/>
    <w:rsid w:val="00745D3E"/>
    <w:rsid w:val="007460D1"/>
    <w:rsid w:val="00746262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0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0A32"/>
    <w:rsid w:val="007715C1"/>
    <w:rsid w:val="0077181E"/>
    <w:rsid w:val="00771D21"/>
    <w:rsid w:val="00771F54"/>
    <w:rsid w:val="00771FEA"/>
    <w:rsid w:val="007720F6"/>
    <w:rsid w:val="0077229D"/>
    <w:rsid w:val="0077279F"/>
    <w:rsid w:val="00772868"/>
    <w:rsid w:val="007728E3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ABC"/>
    <w:rsid w:val="00780AD7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23B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C71"/>
    <w:rsid w:val="00785F35"/>
    <w:rsid w:val="00786A69"/>
    <w:rsid w:val="00786BED"/>
    <w:rsid w:val="00786E35"/>
    <w:rsid w:val="00786F37"/>
    <w:rsid w:val="00786FD8"/>
    <w:rsid w:val="00787310"/>
    <w:rsid w:val="00787C4A"/>
    <w:rsid w:val="00787C93"/>
    <w:rsid w:val="00787D91"/>
    <w:rsid w:val="00787E85"/>
    <w:rsid w:val="007901C7"/>
    <w:rsid w:val="007903C4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80C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668"/>
    <w:rsid w:val="00794913"/>
    <w:rsid w:val="00794CBB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0C8"/>
    <w:rsid w:val="007A115A"/>
    <w:rsid w:val="007A119D"/>
    <w:rsid w:val="007A11B1"/>
    <w:rsid w:val="007A1C72"/>
    <w:rsid w:val="007A1DB2"/>
    <w:rsid w:val="007A2036"/>
    <w:rsid w:val="007A20EF"/>
    <w:rsid w:val="007A21E5"/>
    <w:rsid w:val="007A226C"/>
    <w:rsid w:val="007A2567"/>
    <w:rsid w:val="007A271E"/>
    <w:rsid w:val="007A2F8F"/>
    <w:rsid w:val="007A315C"/>
    <w:rsid w:val="007A3243"/>
    <w:rsid w:val="007A3285"/>
    <w:rsid w:val="007A3539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C46"/>
    <w:rsid w:val="007A5DBF"/>
    <w:rsid w:val="007A65D5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C68"/>
    <w:rsid w:val="007B225A"/>
    <w:rsid w:val="007B23B7"/>
    <w:rsid w:val="007B240E"/>
    <w:rsid w:val="007B24F8"/>
    <w:rsid w:val="007B2969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835"/>
    <w:rsid w:val="007B6B59"/>
    <w:rsid w:val="007B6BA6"/>
    <w:rsid w:val="007B7283"/>
    <w:rsid w:val="007B7544"/>
    <w:rsid w:val="007B797B"/>
    <w:rsid w:val="007B797C"/>
    <w:rsid w:val="007B7B3C"/>
    <w:rsid w:val="007C01B9"/>
    <w:rsid w:val="007C0357"/>
    <w:rsid w:val="007C04BB"/>
    <w:rsid w:val="007C08EC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C9C"/>
    <w:rsid w:val="007C3299"/>
    <w:rsid w:val="007C3344"/>
    <w:rsid w:val="007C3528"/>
    <w:rsid w:val="007C3A0B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8EF"/>
    <w:rsid w:val="007C794D"/>
    <w:rsid w:val="007C7F3D"/>
    <w:rsid w:val="007D075F"/>
    <w:rsid w:val="007D07D8"/>
    <w:rsid w:val="007D0B38"/>
    <w:rsid w:val="007D0EC0"/>
    <w:rsid w:val="007D1086"/>
    <w:rsid w:val="007D1A24"/>
    <w:rsid w:val="007D1BAC"/>
    <w:rsid w:val="007D2037"/>
    <w:rsid w:val="007D21C1"/>
    <w:rsid w:val="007D25BF"/>
    <w:rsid w:val="007D2CB9"/>
    <w:rsid w:val="007D2E80"/>
    <w:rsid w:val="007D2E8A"/>
    <w:rsid w:val="007D39EC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E7F"/>
    <w:rsid w:val="007D70C6"/>
    <w:rsid w:val="007D76BA"/>
    <w:rsid w:val="007D7AF0"/>
    <w:rsid w:val="007D7C55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5DE"/>
    <w:rsid w:val="007F25FF"/>
    <w:rsid w:val="007F27D2"/>
    <w:rsid w:val="007F29D9"/>
    <w:rsid w:val="007F2A74"/>
    <w:rsid w:val="007F2ABF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81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63D"/>
    <w:rsid w:val="0080670F"/>
    <w:rsid w:val="0080687D"/>
    <w:rsid w:val="008069E6"/>
    <w:rsid w:val="00806FB8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0F25"/>
    <w:rsid w:val="0081147F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6D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D2"/>
    <w:rsid w:val="008175AC"/>
    <w:rsid w:val="00817999"/>
    <w:rsid w:val="00817E69"/>
    <w:rsid w:val="0082028B"/>
    <w:rsid w:val="00820422"/>
    <w:rsid w:val="008204F1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6B0"/>
    <w:rsid w:val="00822894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BF2"/>
    <w:rsid w:val="00825CBE"/>
    <w:rsid w:val="00825DE2"/>
    <w:rsid w:val="008266EC"/>
    <w:rsid w:val="0082681D"/>
    <w:rsid w:val="00826930"/>
    <w:rsid w:val="00826B8A"/>
    <w:rsid w:val="00826E80"/>
    <w:rsid w:val="00826EDB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FE8"/>
    <w:rsid w:val="00831076"/>
    <w:rsid w:val="00831230"/>
    <w:rsid w:val="00831337"/>
    <w:rsid w:val="00831655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3930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1751"/>
    <w:rsid w:val="00851850"/>
    <w:rsid w:val="00852450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1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0C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5281"/>
    <w:rsid w:val="00865286"/>
    <w:rsid w:val="008653A7"/>
    <w:rsid w:val="008654CA"/>
    <w:rsid w:val="00865AEC"/>
    <w:rsid w:val="00865B80"/>
    <w:rsid w:val="00865B83"/>
    <w:rsid w:val="00865BCC"/>
    <w:rsid w:val="00865D41"/>
    <w:rsid w:val="00865ECA"/>
    <w:rsid w:val="00866050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AC4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33C6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2A"/>
    <w:rsid w:val="008812C3"/>
    <w:rsid w:val="00881544"/>
    <w:rsid w:val="00881938"/>
    <w:rsid w:val="0088205D"/>
    <w:rsid w:val="008822BD"/>
    <w:rsid w:val="0088268B"/>
    <w:rsid w:val="0088278F"/>
    <w:rsid w:val="00882867"/>
    <w:rsid w:val="00882882"/>
    <w:rsid w:val="00882CA7"/>
    <w:rsid w:val="00882E22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87C7B"/>
    <w:rsid w:val="008901B8"/>
    <w:rsid w:val="008903CD"/>
    <w:rsid w:val="0089059C"/>
    <w:rsid w:val="00890A29"/>
    <w:rsid w:val="00890AB3"/>
    <w:rsid w:val="00890B48"/>
    <w:rsid w:val="00890B9E"/>
    <w:rsid w:val="00890C23"/>
    <w:rsid w:val="00890C3A"/>
    <w:rsid w:val="00890E15"/>
    <w:rsid w:val="00890E9B"/>
    <w:rsid w:val="00891125"/>
    <w:rsid w:val="00891466"/>
    <w:rsid w:val="00891477"/>
    <w:rsid w:val="00891B8B"/>
    <w:rsid w:val="00891C89"/>
    <w:rsid w:val="00891D8C"/>
    <w:rsid w:val="00891DC4"/>
    <w:rsid w:val="00891DFC"/>
    <w:rsid w:val="00891FEF"/>
    <w:rsid w:val="00892170"/>
    <w:rsid w:val="00892276"/>
    <w:rsid w:val="00892454"/>
    <w:rsid w:val="008927D7"/>
    <w:rsid w:val="00892960"/>
    <w:rsid w:val="00892A08"/>
    <w:rsid w:val="00892A74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0EAC"/>
    <w:rsid w:val="008A1089"/>
    <w:rsid w:val="008A1245"/>
    <w:rsid w:val="008A1B3E"/>
    <w:rsid w:val="008A22E2"/>
    <w:rsid w:val="008A23CD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3D43"/>
    <w:rsid w:val="008A4637"/>
    <w:rsid w:val="008A487A"/>
    <w:rsid w:val="008A48EC"/>
    <w:rsid w:val="008A4CB6"/>
    <w:rsid w:val="008A4D1C"/>
    <w:rsid w:val="008A4EF3"/>
    <w:rsid w:val="008A4F73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BE5"/>
    <w:rsid w:val="008B5DFF"/>
    <w:rsid w:val="008B5FF7"/>
    <w:rsid w:val="008B609D"/>
    <w:rsid w:val="008B61D6"/>
    <w:rsid w:val="008B625B"/>
    <w:rsid w:val="008B6470"/>
    <w:rsid w:val="008B65D5"/>
    <w:rsid w:val="008B6E87"/>
    <w:rsid w:val="008B6EFF"/>
    <w:rsid w:val="008B7050"/>
    <w:rsid w:val="008B70B5"/>
    <w:rsid w:val="008B71AB"/>
    <w:rsid w:val="008B7492"/>
    <w:rsid w:val="008B783A"/>
    <w:rsid w:val="008B7DBE"/>
    <w:rsid w:val="008C0012"/>
    <w:rsid w:val="008C0282"/>
    <w:rsid w:val="008C049F"/>
    <w:rsid w:val="008C0608"/>
    <w:rsid w:val="008C0FDA"/>
    <w:rsid w:val="008C1136"/>
    <w:rsid w:val="008C1164"/>
    <w:rsid w:val="008C150A"/>
    <w:rsid w:val="008C1747"/>
    <w:rsid w:val="008C1770"/>
    <w:rsid w:val="008C1871"/>
    <w:rsid w:val="008C1981"/>
    <w:rsid w:val="008C1A3F"/>
    <w:rsid w:val="008C1BF8"/>
    <w:rsid w:val="008C1F5F"/>
    <w:rsid w:val="008C2281"/>
    <w:rsid w:val="008C22FA"/>
    <w:rsid w:val="008C2333"/>
    <w:rsid w:val="008C2B3C"/>
    <w:rsid w:val="008C2C76"/>
    <w:rsid w:val="008C3080"/>
    <w:rsid w:val="008C31AA"/>
    <w:rsid w:val="008C358D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7F2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5B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182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1FDB"/>
    <w:rsid w:val="008E21E0"/>
    <w:rsid w:val="008E2434"/>
    <w:rsid w:val="008E2843"/>
    <w:rsid w:val="008E2A62"/>
    <w:rsid w:val="008E2A76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6A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1A9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B6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493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362"/>
    <w:rsid w:val="008F47B8"/>
    <w:rsid w:val="008F4A84"/>
    <w:rsid w:val="008F4C65"/>
    <w:rsid w:val="008F50D4"/>
    <w:rsid w:val="008F5810"/>
    <w:rsid w:val="008F58EE"/>
    <w:rsid w:val="008F5BFD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101E"/>
    <w:rsid w:val="00901260"/>
    <w:rsid w:val="00901318"/>
    <w:rsid w:val="009013BD"/>
    <w:rsid w:val="009014DB"/>
    <w:rsid w:val="00901604"/>
    <w:rsid w:val="0090173F"/>
    <w:rsid w:val="00901781"/>
    <w:rsid w:val="009018C7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ED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59F"/>
    <w:rsid w:val="0091067A"/>
    <w:rsid w:val="009107BF"/>
    <w:rsid w:val="00910AEB"/>
    <w:rsid w:val="009110E9"/>
    <w:rsid w:val="009111D9"/>
    <w:rsid w:val="00911707"/>
    <w:rsid w:val="009117F9"/>
    <w:rsid w:val="0091196C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7D6"/>
    <w:rsid w:val="009138A7"/>
    <w:rsid w:val="009138F6"/>
    <w:rsid w:val="009139DF"/>
    <w:rsid w:val="009139E4"/>
    <w:rsid w:val="00913BDD"/>
    <w:rsid w:val="00913CD2"/>
    <w:rsid w:val="00914169"/>
    <w:rsid w:val="009141F6"/>
    <w:rsid w:val="009142BD"/>
    <w:rsid w:val="00914D5E"/>
    <w:rsid w:val="00915113"/>
    <w:rsid w:val="00915774"/>
    <w:rsid w:val="009159C8"/>
    <w:rsid w:val="00915A0F"/>
    <w:rsid w:val="00915DC6"/>
    <w:rsid w:val="0091621A"/>
    <w:rsid w:val="00916450"/>
    <w:rsid w:val="0091650B"/>
    <w:rsid w:val="009166DD"/>
    <w:rsid w:val="009169B5"/>
    <w:rsid w:val="00916EFD"/>
    <w:rsid w:val="00917046"/>
    <w:rsid w:val="00917400"/>
    <w:rsid w:val="00917423"/>
    <w:rsid w:val="00917444"/>
    <w:rsid w:val="00917466"/>
    <w:rsid w:val="00917CD0"/>
    <w:rsid w:val="00917D3F"/>
    <w:rsid w:val="00920601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6E7C"/>
    <w:rsid w:val="00927105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978"/>
    <w:rsid w:val="00932984"/>
    <w:rsid w:val="00932B54"/>
    <w:rsid w:val="00932BBC"/>
    <w:rsid w:val="00932C14"/>
    <w:rsid w:val="00932C1D"/>
    <w:rsid w:val="00932CED"/>
    <w:rsid w:val="00932FED"/>
    <w:rsid w:val="00933117"/>
    <w:rsid w:val="00933200"/>
    <w:rsid w:val="00933325"/>
    <w:rsid w:val="009333AF"/>
    <w:rsid w:val="00933416"/>
    <w:rsid w:val="00933504"/>
    <w:rsid w:val="00933C9F"/>
    <w:rsid w:val="00933D99"/>
    <w:rsid w:val="00934290"/>
    <w:rsid w:val="0093446C"/>
    <w:rsid w:val="00934498"/>
    <w:rsid w:val="00934641"/>
    <w:rsid w:val="009346EB"/>
    <w:rsid w:val="00934E1E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01C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0AD"/>
    <w:rsid w:val="009521AB"/>
    <w:rsid w:val="009523BA"/>
    <w:rsid w:val="0095300E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1AA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40"/>
    <w:rsid w:val="00962DCF"/>
    <w:rsid w:val="00962DE0"/>
    <w:rsid w:val="00962FF7"/>
    <w:rsid w:val="0096304A"/>
    <w:rsid w:val="009630CA"/>
    <w:rsid w:val="009632B7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67C11"/>
    <w:rsid w:val="00970846"/>
    <w:rsid w:val="00970D57"/>
    <w:rsid w:val="00971244"/>
    <w:rsid w:val="009716FB"/>
    <w:rsid w:val="0097170D"/>
    <w:rsid w:val="00972459"/>
    <w:rsid w:val="00972660"/>
    <w:rsid w:val="009727B6"/>
    <w:rsid w:val="0097280A"/>
    <w:rsid w:val="00972D2C"/>
    <w:rsid w:val="00972E75"/>
    <w:rsid w:val="00972F4F"/>
    <w:rsid w:val="00972FB2"/>
    <w:rsid w:val="009734A4"/>
    <w:rsid w:val="009734CD"/>
    <w:rsid w:val="009739BA"/>
    <w:rsid w:val="00973BD2"/>
    <w:rsid w:val="0097423D"/>
    <w:rsid w:val="009743A4"/>
    <w:rsid w:val="00974697"/>
    <w:rsid w:val="00974EBE"/>
    <w:rsid w:val="00974F20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51"/>
    <w:rsid w:val="009770CD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3B19"/>
    <w:rsid w:val="00984248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6E5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BF1"/>
    <w:rsid w:val="00997CED"/>
    <w:rsid w:val="00997DD3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2B2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346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6AC"/>
    <w:rsid w:val="009B7753"/>
    <w:rsid w:val="009B78DC"/>
    <w:rsid w:val="009B7D54"/>
    <w:rsid w:val="009B7DAD"/>
    <w:rsid w:val="009B7E42"/>
    <w:rsid w:val="009B7E7C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D40"/>
    <w:rsid w:val="009D3F85"/>
    <w:rsid w:val="009D3FBD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44D"/>
    <w:rsid w:val="009E2708"/>
    <w:rsid w:val="009E2716"/>
    <w:rsid w:val="009E2756"/>
    <w:rsid w:val="009E2C01"/>
    <w:rsid w:val="009E2FC7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05"/>
    <w:rsid w:val="009E509F"/>
    <w:rsid w:val="009E51CB"/>
    <w:rsid w:val="009E5380"/>
    <w:rsid w:val="009E591A"/>
    <w:rsid w:val="009E5D7F"/>
    <w:rsid w:val="009E5E5A"/>
    <w:rsid w:val="009E5F4E"/>
    <w:rsid w:val="009E5FA5"/>
    <w:rsid w:val="009E60FD"/>
    <w:rsid w:val="009E6107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84E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53B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793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E89"/>
    <w:rsid w:val="00A06F19"/>
    <w:rsid w:val="00A07A6D"/>
    <w:rsid w:val="00A1065A"/>
    <w:rsid w:val="00A107DA"/>
    <w:rsid w:val="00A10AC4"/>
    <w:rsid w:val="00A1102A"/>
    <w:rsid w:val="00A11119"/>
    <w:rsid w:val="00A11238"/>
    <w:rsid w:val="00A11277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840"/>
    <w:rsid w:val="00A15ECA"/>
    <w:rsid w:val="00A15FAE"/>
    <w:rsid w:val="00A15FF4"/>
    <w:rsid w:val="00A161BB"/>
    <w:rsid w:val="00A161CB"/>
    <w:rsid w:val="00A165FD"/>
    <w:rsid w:val="00A16862"/>
    <w:rsid w:val="00A16867"/>
    <w:rsid w:val="00A16D44"/>
    <w:rsid w:val="00A16DBB"/>
    <w:rsid w:val="00A17189"/>
    <w:rsid w:val="00A1746E"/>
    <w:rsid w:val="00A176C0"/>
    <w:rsid w:val="00A17917"/>
    <w:rsid w:val="00A1794C"/>
    <w:rsid w:val="00A17C29"/>
    <w:rsid w:val="00A2024E"/>
    <w:rsid w:val="00A203DE"/>
    <w:rsid w:val="00A205AB"/>
    <w:rsid w:val="00A2084D"/>
    <w:rsid w:val="00A20C81"/>
    <w:rsid w:val="00A20CB7"/>
    <w:rsid w:val="00A20E1E"/>
    <w:rsid w:val="00A20EE2"/>
    <w:rsid w:val="00A21033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C25"/>
    <w:rsid w:val="00A32ED9"/>
    <w:rsid w:val="00A33091"/>
    <w:rsid w:val="00A3317A"/>
    <w:rsid w:val="00A33221"/>
    <w:rsid w:val="00A33464"/>
    <w:rsid w:val="00A33623"/>
    <w:rsid w:val="00A33E9F"/>
    <w:rsid w:val="00A33EDC"/>
    <w:rsid w:val="00A34AD9"/>
    <w:rsid w:val="00A34B42"/>
    <w:rsid w:val="00A34B46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72D"/>
    <w:rsid w:val="00A37C14"/>
    <w:rsid w:val="00A37CF6"/>
    <w:rsid w:val="00A37DC8"/>
    <w:rsid w:val="00A37E63"/>
    <w:rsid w:val="00A4004E"/>
    <w:rsid w:val="00A409AE"/>
    <w:rsid w:val="00A40A83"/>
    <w:rsid w:val="00A40C09"/>
    <w:rsid w:val="00A40D6E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1D9"/>
    <w:rsid w:val="00A44326"/>
    <w:rsid w:val="00A44373"/>
    <w:rsid w:val="00A44C72"/>
    <w:rsid w:val="00A44F04"/>
    <w:rsid w:val="00A44F11"/>
    <w:rsid w:val="00A45256"/>
    <w:rsid w:val="00A453E3"/>
    <w:rsid w:val="00A45708"/>
    <w:rsid w:val="00A458F5"/>
    <w:rsid w:val="00A4592A"/>
    <w:rsid w:val="00A45B55"/>
    <w:rsid w:val="00A45ED9"/>
    <w:rsid w:val="00A460C1"/>
    <w:rsid w:val="00A4620B"/>
    <w:rsid w:val="00A46304"/>
    <w:rsid w:val="00A4670E"/>
    <w:rsid w:val="00A46AA7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7A0"/>
    <w:rsid w:val="00A50E7A"/>
    <w:rsid w:val="00A50F85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303E"/>
    <w:rsid w:val="00A533F9"/>
    <w:rsid w:val="00A53586"/>
    <w:rsid w:val="00A538A8"/>
    <w:rsid w:val="00A53C22"/>
    <w:rsid w:val="00A54000"/>
    <w:rsid w:val="00A542C7"/>
    <w:rsid w:val="00A5436B"/>
    <w:rsid w:val="00A54582"/>
    <w:rsid w:val="00A54902"/>
    <w:rsid w:val="00A54C1B"/>
    <w:rsid w:val="00A54DA0"/>
    <w:rsid w:val="00A55266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940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29A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02B"/>
    <w:rsid w:val="00A80483"/>
    <w:rsid w:val="00A8070E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3E4"/>
    <w:rsid w:val="00A836B5"/>
    <w:rsid w:val="00A837FB"/>
    <w:rsid w:val="00A83F38"/>
    <w:rsid w:val="00A8463E"/>
    <w:rsid w:val="00A84B30"/>
    <w:rsid w:val="00A84B7E"/>
    <w:rsid w:val="00A84B93"/>
    <w:rsid w:val="00A84C0B"/>
    <w:rsid w:val="00A84E2C"/>
    <w:rsid w:val="00A85742"/>
    <w:rsid w:val="00A85A4E"/>
    <w:rsid w:val="00A85BBA"/>
    <w:rsid w:val="00A85DC1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38B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1A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8C"/>
    <w:rsid w:val="00A957A2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212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6F"/>
    <w:rsid w:val="00AA2598"/>
    <w:rsid w:val="00AA26AC"/>
    <w:rsid w:val="00AA2BE6"/>
    <w:rsid w:val="00AA2BFF"/>
    <w:rsid w:val="00AA2CCB"/>
    <w:rsid w:val="00AA3032"/>
    <w:rsid w:val="00AA30C5"/>
    <w:rsid w:val="00AA32B5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6ADA"/>
    <w:rsid w:val="00AA6CDE"/>
    <w:rsid w:val="00AA7855"/>
    <w:rsid w:val="00AA7CA7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CBF"/>
    <w:rsid w:val="00AB2F9B"/>
    <w:rsid w:val="00AB2FB2"/>
    <w:rsid w:val="00AB2FB9"/>
    <w:rsid w:val="00AB3084"/>
    <w:rsid w:val="00AB31CE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067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B7F55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09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3E22"/>
    <w:rsid w:val="00AC446B"/>
    <w:rsid w:val="00AC44EF"/>
    <w:rsid w:val="00AC46DA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6EFB"/>
    <w:rsid w:val="00AC7342"/>
    <w:rsid w:val="00AC7514"/>
    <w:rsid w:val="00AC7826"/>
    <w:rsid w:val="00AC79F7"/>
    <w:rsid w:val="00AC7DC8"/>
    <w:rsid w:val="00AD00F5"/>
    <w:rsid w:val="00AD0162"/>
    <w:rsid w:val="00AD04C0"/>
    <w:rsid w:val="00AD078D"/>
    <w:rsid w:val="00AD07CC"/>
    <w:rsid w:val="00AD088B"/>
    <w:rsid w:val="00AD08D5"/>
    <w:rsid w:val="00AD0B63"/>
    <w:rsid w:val="00AD13B6"/>
    <w:rsid w:val="00AD15BD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70C"/>
    <w:rsid w:val="00AD39EC"/>
    <w:rsid w:val="00AD3C35"/>
    <w:rsid w:val="00AD3E64"/>
    <w:rsid w:val="00AD4315"/>
    <w:rsid w:val="00AD4340"/>
    <w:rsid w:val="00AD4706"/>
    <w:rsid w:val="00AD47CC"/>
    <w:rsid w:val="00AD481E"/>
    <w:rsid w:val="00AD4A95"/>
    <w:rsid w:val="00AD557B"/>
    <w:rsid w:val="00AD5678"/>
    <w:rsid w:val="00AD5792"/>
    <w:rsid w:val="00AD590E"/>
    <w:rsid w:val="00AD59BB"/>
    <w:rsid w:val="00AD5B15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6A5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357"/>
    <w:rsid w:val="00AE44A6"/>
    <w:rsid w:val="00AE4520"/>
    <w:rsid w:val="00AE47D1"/>
    <w:rsid w:val="00AE4B41"/>
    <w:rsid w:val="00AE4D5B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59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6D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9B0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2F89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F1"/>
    <w:rsid w:val="00B15CCE"/>
    <w:rsid w:val="00B15D55"/>
    <w:rsid w:val="00B15ED4"/>
    <w:rsid w:val="00B1626B"/>
    <w:rsid w:val="00B1633E"/>
    <w:rsid w:val="00B163BE"/>
    <w:rsid w:val="00B164D4"/>
    <w:rsid w:val="00B165FF"/>
    <w:rsid w:val="00B16744"/>
    <w:rsid w:val="00B16827"/>
    <w:rsid w:val="00B16DFE"/>
    <w:rsid w:val="00B16EF0"/>
    <w:rsid w:val="00B1717F"/>
    <w:rsid w:val="00B17529"/>
    <w:rsid w:val="00B175A8"/>
    <w:rsid w:val="00B1773F"/>
    <w:rsid w:val="00B17815"/>
    <w:rsid w:val="00B17A2B"/>
    <w:rsid w:val="00B20184"/>
    <w:rsid w:val="00B20199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981"/>
    <w:rsid w:val="00B229A4"/>
    <w:rsid w:val="00B22AEF"/>
    <w:rsid w:val="00B22D28"/>
    <w:rsid w:val="00B22EAB"/>
    <w:rsid w:val="00B22EC1"/>
    <w:rsid w:val="00B23137"/>
    <w:rsid w:val="00B23243"/>
    <w:rsid w:val="00B23342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516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73A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6CC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BDA"/>
    <w:rsid w:val="00B45C58"/>
    <w:rsid w:val="00B45FA6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116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3156"/>
    <w:rsid w:val="00B5342C"/>
    <w:rsid w:val="00B5381E"/>
    <w:rsid w:val="00B53822"/>
    <w:rsid w:val="00B53851"/>
    <w:rsid w:val="00B539DC"/>
    <w:rsid w:val="00B53EB4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936"/>
    <w:rsid w:val="00B56C35"/>
    <w:rsid w:val="00B570FE"/>
    <w:rsid w:val="00B57357"/>
    <w:rsid w:val="00B575BC"/>
    <w:rsid w:val="00B578AA"/>
    <w:rsid w:val="00B5796D"/>
    <w:rsid w:val="00B579D3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8ED"/>
    <w:rsid w:val="00B70C0E"/>
    <w:rsid w:val="00B70CD8"/>
    <w:rsid w:val="00B70D73"/>
    <w:rsid w:val="00B7131C"/>
    <w:rsid w:val="00B71439"/>
    <w:rsid w:val="00B71593"/>
    <w:rsid w:val="00B715CA"/>
    <w:rsid w:val="00B71750"/>
    <w:rsid w:val="00B71768"/>
    <w:rsid w:val="00B7202C"/>
    <w:rsid w:val="00B720B8"/>
    <w:rsid w:val="00B724F0"/>
    <w:rsid w:val="00B728D1"/>
    <w:rsid w:val="00B72A31"/>
    <w:rsid w:val="00B72D07"/>
    <w:rsid w:val="00B73031"/>
    <w:rsid w:val="00B73073"/>
    <w:rsid w:val="00B7308C"/>
    <w:rsid w:val="00B73219"/>
    <w:rsid w:val="00B73A1C"/>
    <w:rsid w:val="00B73F2B"/>
    <w:rsid w:val="00B7401D"/>
    <w:rsid w:val="00B742A6"/>
    <w:rsid w:val="00B74406"/>
    <w:rsid w:val="00B74A14"/>
    <w:rsid w:val="00B753B1"/>
    <w:rsid w:val="00B7540A"/>
    <w:rsid w:val="00B75948"/>
    <w:rsid w:val="00B759C9"/>
    <w:rsid w:val="00B75BB6"/>
    <w:rsid w:val="00B760DA"/>
    <w:rsid w:val="00B76136"/>
    <w:rsid w:val="00B76DE0"/>
    <w:rsid w:val="00B770CC"/>
    <w:rsid w:val="00B77252"/>
    <w:rsid w:val="00B772AF"/>
    <w:rsid w:val="00B773E2"/>
    <w:rsid w:val="00B773F8"/>
    <w:rsid w:val="00B775A5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C25"/>
    <w:rsid w:val="00B81D06"/>
    <w:rsid w:val="00B82296"/>
    <w:rsid w:val="00B82392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4FAC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E39"/>
    <w:rsid w:val="00B90296"/>
    <w:rsid w:val="00B903FB"/>
    <w:rsid w:val="00B908CA"/>
    <w:rsid w:val="00B90A2F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CF3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5FC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5004"/>
    <w:rsid w:val="00BA507E"/>
    <w:rsid w:val="00BA52EC"/>
    <w:rsid w:val="00BA5455"/>
    <w:rsid w:val="00BA55C6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B6D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9D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0E2A"/>
    <w:rsid w:val="00BC12A6"/>
    <w:rsid w:val="00BC13B3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800"/>
    <w:rsid w:val="00BE3BCE"/>
    <w:rsid w:val="00BE421E"/>
    <w:rsid w:val="00BE43B1"/>
    <w:rsid w:val="00BE440A"/>
    <w:rsid w:val="00BE4481"/>
    <w:rsid w:val="00BE49AC"/>
    <w:rsid w:val="00BE49FA"/>
    <w:rsid w:val="00BE4C36"/>
    <w:rsid w:val="00BE4D93"/>
    <w:rsid w:val="00BE4E10"/>
    <w:rsid w:val="00BE51C9"/>
    <w:rsid w:val="00BE51E8"/>
    <w:rsid w:val="00BE5482"/>
    <w:rsid w:val="00BE5628"/>
    <w:rsid w:val="00BE5952"/>
    <w:rsid w:val="00BE59C3"/>
    <w:rsid w:val="00BE5D0F"/>
    <w:rsid w:val="00BE6263"/>
    <w:rsid w:val="00BE68FE"/>
    <w:rsid w:val="00BE6958"/>
    <w:rsid w:val="00BE6D5B"/>
    <w:rsid w:val="00BE75D4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59"/>
    <w:rsid w:val="00BF32DF"/>
    <w:rsid w:val="00BF3309"/>
    <w:rsid w:val="00BF33F8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884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14A"/>
    <w:rsid w:val="00BF7365"/>
    <w:rsid w:val="00BF7709"/>
    <w:rsid w:val="00BF7811"/>
    <w:rsid w:val="00BF7917"/>
    <w:rsid w:val="00BF7A4F"/>
    <w:rsid w:val="00BF7BD3"/>
    <w:rsid w:val="00BF7C5B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9BC"/>
    <w:rsid w:val="00C00E12"/>
    <w:rsid w:val="00C00FDE"/>
    <w:rsid w:val="00C017A2"/>
    <w:rsid w:val="00C01B13"/>
    <w:rsid w:val="00C0243B"/>
    <w:rsid w:val="00C02533"/>
    <w:rsid w:val="00C026D2"/>
    <w:rsid w:val="00C02785"/>
    <w:rsid w:val="00C02A73"/>
    <w:rsid w:val="00C030DE"/>
    <w:rsid w:val="00C032A9"/>
    <w:rsid w:val="00C03329"/>
    <w:rsid w:val="00C03463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45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E40"/>
    <w:rsid w:val="00C12F4B"/>
    <w:rsid w:val="00C130F7"/>
    <w:rsid w:val="00C1313C"/>
    <w:rsid w:val="00C1351D"/>
    <w:rsid w:val="00C13908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4EBB"/>
    <w:rsid w:val="00C150FB"/>
    <w:rsid w:val="00C15292"/>
    <w:rsid w:val="00C155C1"/>
    <w:rsid w:val="00C1577F"/>
    <w:rsid w:val="00C15788"/>
    <w:rsid w:val="00C15961"/>
    <w:rsid w:val="00C159A6"/>
    <w:rsid w:val="00C15C35"/>
    <w:rsid w:val="00C15CB1"/>
    <w:rsid w:val="00C15CC6"/>
    <w:rsid w:val="00C15E42"/>
    <w:rsid w:val="00C15EE0"/>
    <w:rsid w:val="00C15F5D"/>
    <w:rsid w:val="00C16011"/>
    <w:rsid w:val="00C16087"/>
    <w:rsid w:val="00C16216"/>
    <w:rsid w:val="00C16502"/>
    <w:rsid w:val="00C16717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825"/>
    <w:rsid w:val="00C21906"/>
    <w:rsid w:val="00C21ADA"/>
    <w:rsid w:val="00C21D34"/>
    <w:rsid w:val="00C22645"/>
    <w:rsid w:val="00C22ADD"/>
    <w:rsid w:val="00C22B9A"/>
    <w:rsid w:val="00C22DBB"/>
    <w:rsid w:val="00C22FD7"/>
    <w:rsid w:val="00C234CB"/>
    <w:rsid w:val="00C237D4"/>
    <w:rsid w:val="00C23950"/>
    <w:rsid w:val="00C2397B"/>
    <w:rsid w:val="00C24423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B8D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3276"/>
    <w:rsid w:val="00C334EB"/>
    <w:rsid w:val="00C33713"/>
    <w:rsid w:val="00C33845"/>
    <w:rsid w:val="00C33B13"/>
    <w:rsid w:val="00C33BD5"/>
    <w:rsid w:val="00C344BA"/>
    <w:rsid w:val="00C344D7"/>
    <w:rsid w:val="00C3459F"/>
    <w:rsid w:val="00C346CE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EB"/>
    <w:rsid w:val="00C45068"/>
    <w:rsid w:val="00C4515F"/>
    <w:rsid w:val="00C45627"/>
    <w:rsid w:val="00C45839"/>
    <w:rsid w:val="00C45931"/>
    <w:rsid w:val="00C45B66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EC7"/>
    <w:rsid w:val="00C60FF9"/>
    <w:rsid w:val="00C612B6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5F71"/>
    <w:rsid w:val="00C665D6"/>
    <w:rsid w:val="00C66690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67CC4"/>
    <w:rsid w:val="00C707F5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9E0"/>
    <w:rsid w:val="00C72DD5"/>
    <w:rsid w:val="00C72E9B"/>
    <w:rsid w:val="00C72EAB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3C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13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09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7329"/>
    <w:rsid w:val="00C8742B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AC"/>
    <w:rsid w:val="00C932F9"/>
    <w:rsid w:val="00C93621"/>
    <w:rsid w:val="00C93636"/>
    <w:rsid w:val="00C93834"/>
    <w:rsid w:val="00C93E2D"/>
    <w:rsid w:val="00C94100"/>
    <w:rsid w:val="00C9487E"/>
    <w:rsid w:val="00C9492B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5F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5F56"/>
    <w:rsid w:val="00CA6730"/>
    <w:rsid w:val="00CA6778"/>
    <w:rsid w:val="00CA6B24"/>
    <w:rsid w:val="00CA6CCD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03"/>
    <w:rsid w:val="00CB7C5C"/>
    <w:rsid w:val="00CB7F09"/>
    <w:rsid w:val="00CC0338"/>
    <w:rsid w:val="00CC0450"/>
    <w:rsid w:val="00CC0589"/>
    <w:rsid w:val="00CC0846"/>
    <w:rsid w:val="00CC0876"/>
    <w:rsid w:val="00CC0B6D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D8E"/>
    <w:rsid w:val="00CC5FBB"/>
    <w:rsid w:val="00CC606C"/>
    <w:rsid w:val="00CC6155"/>
    <w:rsid w:val="00CC6197"/>
    <w:rsid w:val="00CC6228"/>
    <w:rsid w:val="00CC637D"/>
    <w:rsid w:val="00CC6700"/>
    <w:rsid w:val="00CC67FB"/>
    <w:rsid w:val="00CC691A"/>
    <w:rsid w:val="00CC6D82"/>
    <w:rsid w:val="00CC711E"/>
    <w:rsid w:val="00CC7293"/>
    <w:rsid w:val="00CC73AF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4F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E2D"/>
    <w:rsid w:val="00CD60F6"/>
    <w:rsid w:val="00CD6597"/>
    <w:rsid w:val="00CD686D"/>
    <w:rsid w:val="00CD6F5A"/>
    <w:rsid w:val="00CD71CC"/>
    <w:rsid w:val="00CD7290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3D3F"/>
    <w:rsid w:val="00CE3F2C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16D6"/>
    <w:rsid w:val="00CF16E9"/>
    <w:rsid w:val="00CF1796"/>
    <w:rsid w:val="00CF18D7"/>
    <w:rsid w:val="00CF1901"/>
    <w:rsid w:val="00CF1967"/>
    <w:rsid w:val="00CF1F37"/>
    <w:rsid w:val="00CF202E"/>
    <w:rsid w:val="00CF203D"/>
    <w:rsid w:val="00CF214E"/>
    <w:rsid w:val="00CF2161"/>
    <w:rsid w:val="00CF23B7"/>
    <w:rsid w:val="00CF2436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BEA"/>
    <w:rsid w:val="00CF5C1D"/>
    <w:rsid w:val="00CF5CF8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0AB"/>
    <w:rsid w:val="00D010D7"/>
    <w:rsid w:val="00D011EE"/>
    <w:rsid w:val="00D01388"/>
    <w:rsid w:val="00D01497"/>
    <w:rsid w:val="00D01DF6"/>
    <w:rsid w:val="00D01E1A"/>
    <w:rsid w:val="00D0209C"/>
    <w:rsid w:val="00D021B6"/>
    <w:rsid w:val="00D0249E"/>
    <w:rsid w:val="00D024C3"/>
    <w:rsid w:val="00D02ABD"/>
    <w:rsid w:val="00D02B64"/>
    <w:rsid w:val="00D03006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2A3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8F8"/>
    <w:rsid w:val="00D11CB7"/>
    <w:rsid w:val="00D12021"/>
    <w:rsid w:val="00D120E4"/>
    <w:rsid w:val="00D12370"/>
    <w:rsid w:val="00D12826"/>
    <w:rsid w:val="00D12886"/>
    <w:rsid w:val="00D12D8F"/>
    <w:rsid w:val="00D1341F"/>
    <w:rsid w:val="00D13719"/>
    <w:rsid w:val="00D1374F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EFA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8F7"/>
    <w:rsid w:val="00D229A7"/>
    <w:rsid w:val="00D22B68"/>
    <w:rsid w:val="00D22EE1"/>
    <w:rsid w:val="00D23054"/>
    <w:rsid w:val="00D23441"/>
    <w:rsid w:val="00D235F3"/>
    <w:rsid w:val="00D238E0"/>
    <w:rsid w:val="00D2414D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BA8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388"/>
    <w:rsid w:val="00D364F3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56"/>
    <w:rsid w:val="00D376A3"/>
    <w:rsid w:val="00D3785B"/>
    <w:rsid w:val="00D37B99"/>
    <w:rsid w:val="00D37C8B"/>
    <w:rsid w:val="00D403E8"/>
    <w:rsid w:val="00D4056C"/>
    <w:rsid w:val="00D40668"/>
    <w:rsid w:val="00D4077D"/>
    <w:rsid w:val="00D40938"/>
    <w:rsid w:val="00D410C3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3C4"/>
    <w:rsid w:val="00D425D2"/>
    <w:rsid w:val="00D4262F"/>
    <w:rsid w:val="00D4296B"/>
    <w:rsid w:val="00D429D3"/>
    <w:rsid w:val="00D42EDD"/>
    <w:rsid w:val="00D42F21"/>
    <w:rsid w:val="00D430B7"/>
    <w:rsid w:val="00D43238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C26"/>
    <w:rsid w:val="00D50D2F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4C53"/>
    <w:rsid w:val="00D55351"/>
    <w:rsid w:val="00D55400"/>
    <w:rsid w:val="00D5584B"/>
    <w:rsid w:val="00D55A37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0DB"/>
    <w:rsid w:val="00D61117"/>
    <w:rsid w:val="00D61366"/>
    <w:rsid w:val="00D6147A"/>
    <w:rsid w:val="00D616C0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A90"/>
    <w:rsid w:val="00D67E41"/>
    <w:rsid w:val="00D67ED1"/>
    <w:rsid w:val="00D70063"/>
    <w:rsid w:val="00D700EC"/>
    <w:rsid w:val="00D7012C"/>
    <w:rsid w:val="00D704A8"/>
    <w:rsid w:val="00D70628"/>
    <w:rsid w:val="00D708C2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33"/>
    <w:rsid w:val="00D821F6"/>
    <w:rsid w:val="00D82243"/>
    <w:rsid w:val="00D82397"/>
    <w:rsid w:val="00D82435"/>
    <w:rsid w:val="00D8272E"/>
    <w:rsid w:val="00D82DBA"/>
    <w:rsid w:val="00D82F88"/>
    <w:rsid w:val="00D834B0"/>
    <w:rsid w:val="00D83666"/>
    <w:rsid w:val="00D83785"/>
    <w:rsid w:val="00D8399B"/>
    <w:rsid w:val="00D83C73"/>
    <w:rsid w:val="00D83E14"/>
    <w:rsid w:val="00D83EE3"/>
    <w:rsid w:val="00D842F2"/>
    <w:rsid w:val="00D84927"/>
    <w:rsid w:val="00D84950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B38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BCF"/>
    <w:rsid w:val="00D94CB6"/>
    <w:rsid w:val="00D94ECF"/>
    <w:rsid w:val="00D94EF4"/>
    <w:rsid w:val="00D9533C"/>
    <w:rsid w:val="00D953C9"/>
    <w:rsid w:val="00D953D8"/>
    <w:rsid w:val="00D95737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0DF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543"/>
    <w:rsid w:val="00DA7565"/>
    <w:rsid w:val="00DA769B"/>
    <w:rsid w:val="00DA77F7"/>
    <w:rsid w:val="00DA7BB7"/>
    <w:rsid w:val="00DA7D3B"/>
    <w:rsid w:val="00DA7E92"/>
    <w:rsid w:val="00DA7EB3"/>
    <w:rsid w:val="00DB0112"/>
    <w:rsid w:val="00DB0595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6D5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8FF"/>
    <w:rsid w:val="00DC7C84"/>
    <w:rsid w:val="00DC7D4F"/>
    <w:rsid w:val="00DC7DEA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36A0"/>
    <w:rsid w:val="00DD3A5A"/>
    <w:rsid w:val="00DD4006"/>
    <w:rsid w:val="00DD42DF"/>
    <w:rsid w:val="00DD44A5"/>
    <w:rsid w:val="00DD44FD"/>
    <w:rsid w:val="00DD4E1D"/>
    <w:rsid w:val="00DD505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1A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40E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003"/>
    <w:rsid w:val="00DE50AC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0962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643"/>
    <w:rsid w:val="00E077DC"/>
    <w:rsid w:val="00E07C7A"/>
    <w:rsid w:val="00E07D83"/>
    <w:rsid w:val="00E07E3C"/>
    <w:rsid w:val="00E07FDB"/>
    <w:rsid w:val="00E1027A"/>
    <w:rsid w:val="00E103F8"/>
    <w:rsid w:val="00E1099D"/>
    <w:rsid w:val="00E10AFB"/>
    <w:rsid w:val="00E10BFE"/>
    <w:rsid w:val="00E1149A"/>
    <w:rsid w:val="00E11624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30A7"/>
    <w:rsid w:val="00E130CA"/>
    <w:rsid w:val="00E133A3"/>
    <w:rsid w:val="00E1396B"/>
    <w:rsid w:val="00E13A01"/>
    <w:rsid w:val="00E13DC4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B0A"/>
    <w:rsid w:val="00E15DFA"/>
    <w:rsid w:val="00E15E61"/>
    <w:rsid w:val="00E162FF"/>
    <w:rsid w:val="00E169E4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AD"/>
    <w:rsid w:val="00E245BF"/>
    <w:rsid w:val="00E2462B"/>
    <w:rsid w:val="00E2462F"/>
    <w:rsid w:val="00E24B69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134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C25"/>
    <w:rsid w:val="00E52D9B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C1C"/>
    <w:rsid w:val="00E55EF4"/>
    <w:rsid w:val="00E55FF8"/>
    <w:rsid w:val="00E56320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30D"/>
    <w:rsid w:val="00E63407"/>
    <w:rsid w:val="00E63A0E"/>
    <w:rsid w:val="00E63A8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A53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5CF"/>
    <w:rsid w:val="00E77C9C"/>
    <w:rsid w:val="00E801F8"/>
    <w:rsid w:val="00E80244"/>
    <w:rsid w:val="00E8025B"/>
    <w:rsid w:val="00E80286"/>
    <w:rsid w:val="00E8055F"/>
    <w:rsid w:val="00E80BAF"/>
    <w:rsid w:val="00E80D46"/>
    <w:rsid w:val="00E811F1"/>
    <w:rsid w:val="00E81316"/>
    <w:rsid w:val="00E81460"/>
    <w:rsid w:val="00E814DD"/>
    <w:rsid w:val="00E81958"/>
    <w:rsid w:val="00E82075"/>
    <w:rsid w:val="00E82203"/>
    <w:rsid w:val="00E82997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C4A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A97"/>
    <w:rsid w:val="00E85F0E"/>
    <w:rsid w:val="00E861A1"/>
    <w:rsid w:val="00E861BF"/>
    <w:rsid w:val="00E86612"/>
    <w:rsid w:val="00E86734"/>
    <w:rsid w:val="00E86951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C7F"/>
    <w:rsid w:val="00E93F24"/>
    <w:rsid w:val="00E94198"/>
    <w:rsid w:val="00E944E6"/>
    <w:rsid w:val="00E946C3"/>
    <w:rsid w:val="00E94A27"/>
    <w:rsid w:val="00E94DAC"/>
    <w:rsid w:val="00E94F68"/>
    <w:rsid w:val="00E9501B"/>
    <w:rsid w:val="00E95150"/>
    <w:rsid w:val="00E952D7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494"/>
    <w:rsid w:val="00EA05FC"/>
    <w:rsid w:val="00EA0668"/>
    <w:rsid w:val="00EA0759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AC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42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57F"/>
    <w:rsid w:val="00EC0A88"/>
    <w:rsid w:val="00EC0FFA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015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8FC"/>
    <w:rsid w:val="00EC6ADC"/>
    <w:rsid w:val="00EC73E4"/>
    <w:rsid w:val="00EC7820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BBB"/>
    <w:rsid w:val="00ED4D45"/>
    <w:rsid w:val="00ED511E"/>
    <w:rsid w:val="00ED51B3"/>
    <w:rsid w:val="00ED53F3"/>
    <w:rsid w:val="00ED5825"/>
    <w:rsid w:val="00ED5890"/>
    <w:rsid w:val="00ED5B79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5DB8"/>
    <w:rsid w:val="00EE5DD3"/>
    <w:rsid w:val="00EE62A2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FD"/>
    <w:rsid w:val="00EF240F"/>
    <w:rsid w:val="00EF25B0"/>
    <w:rsid w:val="00EF2B36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50C"/>
    <w:rsid w:val="00F00591"/>
    <w:rsid w:val="00F0072F"/>
    <w:rsid w:val="00F00C9E"/>
    <w:rsid w:val="00F00D1C"/>
    <w:rsid w:val="00F00D39"/>
    <w:rsid w:val="00F00DF6"/>
    <w:rsid w:val="00F00E84"/>
    <w:rsid w:val="00F01110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03F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2BC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15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0B80"/>
    <w:rsid w:val="00F11140"/>
    <w:rsid w:val="00F115ED"/>
    <w:rsid w:val="00F118DA"/>
    <w:rsid w:val="00F11AD0"/>
    <w:rsid w:val="00F11C43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3220"/>
    <w:rsid w:val="00F1392B"/>
    <w:rsid w:val="00F13E8F"/>
    <w:rsid w:val="00F142F9"/>
    <w:rsid w:val="00F143C5"/>
    <w:rsid w:val="00F14538"/>
    <w:rsid w:val="00F146D7"/>
    <w:rsid w:val="00F14BE7"/>
    <w:rsid w:val="00F14D18"/>
    <w:rsid w:val="00F14F6E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919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55F"/>
    <w:rsid w:val="00F237F4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D2"/>
    <w:rsid w:val="00F25356"/>
    <w:rsid w:val="00F255DD"/>
    <w:rsid w:val="00F2581B"/>
    <w:rsid w:val="00F25949"/>
    <w:rsid w:val="00F259AB"/>
    <w:rsid w:val="00F25BDC"/>
    <w:rsid w:val="00F25CA9"/>
    <w:rsid w:val="00F25DE5"/>
    <w:rsid w:val="00F260AA"/>
    <w:rsid w:val="00F263D6"/>
    <w:rsid w:val="00F264FF"/>
    <w:rsid w:val="00F2693E"/>
    <w:rsid w:val="00F26C39"/>
    <w:rsid w:val="00F26FDC"/>
    <w:rsid w:val="00F27179"/>
    <w:rsid w:val="00F2731C"/>
    <w:rsid w:val="00F276A9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1041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8A3"/>
    <w:rsid w:val="00F35C87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B42"/>
    <w:rsid w:val="00F37F0F"/>
    <w:rsid w:val="00F40329"/>
    <w:rsid w:val="00F4051C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77F"/>
    <w:rsid w:val="00F4386B"/>
    <w:rsid w:val="00F43AA4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E56"/>
    <w:rsid w:val="00F5103E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6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C8D"/>
    <w:rsid w:val="00F63C96"/>
    <w:rsid w:val="00F63D08"/>
    <w:rsid w:val="00F63D52"/>
    <w:rsid w:val="00F641A7"/>
    <w:rsid w:val="00F6427C"/>
    <w:rsid w:val="00F643D9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5997"/>
    <w:rsid w:val="00F66077"/>
    <w:rsid w:val="00F66324"/>
    <w:rsid w:val="00F6651A"/>
    <w:rsid w:val="00F66AE8"/>
    <w:rsid w:val="00F66B4A"/>
    <w:rsid w:val="00F67ADC"/>
    <w:rsid w:val="00F67B1B"/>
    <w:rsid w:val="00F7032F"/>
    <w:rsid w:val="00F70993"/>
    <w:rsid w:val="00F70A89"/>
    <w:rsid w:val="00F70B27"/>
    <w:rsid w:val="00F70BBA"/>
    <w:rsid w:val="00F70D44"/>
    <w:rsid w:val="00F70D5F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8AC"/>
    <w:rsid w:val="00F83A9D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FB2"/>
    <w:rsid w:val="00F95120"/>
    <w:rsid w:val="00F9518A"/>
    <w:rsid w:val="00F9572A"/>
    <w:rsid w:val="00F95EEC"/>
    <w:rsid w:val="00F9641E"/>
    <w:rsid w:val="00F96979"/>
    <w:rsid w:val="00F96A85"/>
    <w:rsid w:val="00F96E91"/>
    <w:rsid w:val="00F97019"/>
    <w:rsid w:val="00F973BD"/>
    <w:rsid w:val="00F9766E"/>
    <w:rsid w:val="00F97DE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9E1"/>
    <w:rsid w:val="00FA1A45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ACF"/>
    <w:rsid w:val="00FA5C70"/>
    <w:rsid w:val="00FA5F90"/>
    <w:rsid w:val="00FA6026"/>
    <w:rsid w:val="00FA617B"/>
    <w:rsid w:val="00FA6188"/>
    <w:rsid w:val="00FA62F4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81"/>
    <w:rsid w:val="00FB0571"/>
    <w:rsid w:val="00FB06C8"/>
    <w:rsid w:val="00FB07D3"/>
    <w:rsid w:val="00FB085C"/>
    <w:rsid w:val="00FB08BD"/>
    <w:rsid w:val="00FB0AD5"/>
    <w:rsid w:val="00FB0C0F"/>
    <w:rsid w:val="00FB0F67"/>
    <w:rsid w:val="00FB1052"/>
    <w:rsid w:val="00FB1328"/>
    <w:rsid w:val="00FB1EBE"/>
    <w:rsid w:val="00FB1F35"/>
    <w:rsid w:val="00FB2026"/>
    <w:rsid w:val="00FB20F5"/>
    <w:rsid w:val="00FB2238"/>
    <w:rsid w:val="00FB266E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BA8"/>
    <w:rsid w:val="00FB3FC1"/>
    <w:rsid w:val="00FB434F"/>
    <w:rsid w:val="00FB43C9"/>
    <w:rsid w:val="00FB4559"/>
    <w:rsid w:val="00FB49F6"/>
    <w:rsid w:val="00FB4AE3"/>
    <w:rsid w:val="00FB4CE6"/>
    <w:rsid w:val="00FB5348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8CB"/>
    <w:rsid w:val="00FB6D3F"/>
    <w:rsid w:val="00FB6EFC"/>
    <w:rsid w:val="00FB76C7"/>
    <w:rsid w:val="00FB7704"/>
    <w:rsid w:val="00FB7CDC"/>
    <w:rsid w:val="00FB7D8A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C99"/>
    <w:rsid w:val="00FC3E67"/>
    <w:rsid w:val="00FC40DF"/>
    <w:rsid w:val="00FC4410"/>
    <w:rsid w:val="00FC445F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5FE"/>
    <w:rsid w:val="00FE06E8"/>
    <w:rsid w:val="00FE06E9"/>
    <w:rsid w:val="00FE0B37"/>
    <w:rsid w:val="00FE0B78"/>
    <w:rsid w:val="00FE0BEC"/>
    <w:rsid w:val="00FE0C74"/>
    <w:rsid w:val="00FE12D6"/>
    <w:rsid w:val="00FE17C5"/>
    <w:rsid w:val="00FE1D3A"/>
    <w:rsid w:val="00FE1FF0"/>
    <w:rsid w:val="00FE21B9"/>
    <w:rsid w:val="00FE21D4"/>
    <w:rsid w:val="00FE2286"/>
    <w:rsid w:val="00FE24C5"/>
    <w:rsid w:val="00FE2538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9C"/>
    <w:rsid w:val="00FE739D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EDD606-5460-4A02-A193-236C20F62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344</TotalTime>
  <Pages>7</Pages>
  <Words>2333</Words>
  <Characters>9096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112</cp:revision>
  <cp:lastPrinted>2024-02-28T02:35:00Z</cp:lastPrinted>
  <dcterms:created xsi:type="dcterms:W3CDTF">2024-02-12T04:28:00Z</dcterms:created>
  <dcterms:modified xsi:type="dcterms:W3CDTF">2024-02-28T06:21:00Z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</Properties>
</file>