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282B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Title"/>
    </w:p>
    <w:p w14:paraId="10FCAF46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8DCC448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862CC4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6144B77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43FE026" w14:textId="77777777" w:rsidR="001148C0" w:rsidRPr="002258C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186CBF3" w14:textId="77777777" w:rsidR="001148C0" w:rsidRPr="00483087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b/>
          <w:bCs/>
          <w:sz w:val="52"/>
          <w:szCs w:val="52"/>
          <w:cs/>
        </w:rPr>
      </w:pPr>
      <w:bookmarkStart w:id="1" w:name="Start"/>
      <w:bookmarkStart w:id="2" w:name="SubTitle"/>
      <w:bookmarkEnd w:id="0"/>
      <w:bookmarkEnd w:id="1"/>
      <w:r>
        <w:rPr>
          <w:rFonts w:ascii="Angsana New" w:hAnsi="Angsana New" w:cs="Angsana New"/>
          <w:b/>
          <w:bCs/>
          <w:sz w:val="52"/>
          <w:szCs w:val="52"/>
          <w:cs/>
        </w:rPr>
        <w:t>บริษัท ออโตคอร์ป โฮลดิ้ง จำกัด (มหาชน) และบริษัทย่อย</w:t>
      </w:r>
    </w:p>
    <w:p w14:paraId="6B4B0151" w14:textId="77777777" w:rsidR="001148C0" w:rsidRPr="00652E4C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bookmarkEnd w:id="2"/>
    <w:p w14:paraId="6EB39D8C" w14:textId="166AE965" w:rsidR="00056D88" w:rsidRPr="00E86E38" w:rsidRDefault="001148C0" w:rsidP="00EB0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  <w:cs/>
        </w:rPr>
      </w:pPr>
      <w:r w:rsidRPr="00E86E38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="0064148A" w:rsidRPr="0064148A">
        <w:rPr>
          <w:rFonts w:ascii="Angsana New" w:hAnsi="Angsana New" w:cs="Angsana New"/>
          <w:sz w:val="32"/>
          <w:szCs w:val="32"/>
        </w:rPr>
        <w:t>31</w:t>
      </w:r>
      <w:r w:rsidRPr="00E86E38">
        <w:rPr>
          <w:rFonts w:ascii="Angsana New" w:hAnsi="Angsana New" w:cs="Angsana New"/>
          <w:sz w:val="32"/>
          <w:szCs w:val="32"/>
        </w:rPr>
        <w:t xml:space="preserve"> </w:t>
      </w:r>
      <w:r w:rsidRPr="00E86E38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sz w:val="32"/>
          <w:szCs w:val="32"/>
        </w:rPr>
        <w:t>256</w:t>
      </w:r>
      <w:r w:rsidR="002261D0">
        <w:rPr>
          <w:rFonts w:ascii="Angsana New" w:hAnsi="Angsana New" w:cs="Angsana New"/>
          <w:sz w:val="32"/>
          <w:szCs w:val="32"/>
        </w:rPr>
        <w:t>6</w:t>
      </w:r>
    </w:p>
    <w:p w14:paraId="07CF3835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1"/>
          <w:tab w:val="left" w:pos="7440"/>
        </w:tabs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86E38"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/>
          <w:sz w:val="32"/>
          <w:szCs w:val="32"/>
          <w:cs/>
        </w:rPr>
        <w:tab/>
      </w:r>
    </w:p>
    <w:p w14:paraId="33ABF610" w14:textId="77777777" w:rsidR="001148C0" w:rsidRPr="00E86E38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 w:cs="Angsana New"/>
          <w:sz w:val="32"/>
          <w:szCs w:val="32"/>
        </w:rPr>
      </w:pPr>
      <w:r w:rsidRPr="00E86E38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670B8F1D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417E3A6E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</w:p>
    <w:p w14:paraId="22946135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 w:cs="Angsana New"/>
          <w:sz w:val="32"/>
          <w:szCs w:val="32"/>
          <w:cs/>
        </w:rPr>
        <w:sectPr w:rsidR="001148C0" w:rsidSect="001148C0">
          <w:headerReference w:type="default" r:id="rId11"/>
          <w:headerReference w:type="first" r:id="rId12"/>
          <w:pgSz w:w="11907" w:h="16840" w:code="9"/>
          <w:pgMar w:top="691" w:right="1152" w:bottom="720" w:left="1152" w:header="720" w:footer="720" w:gutter="0"/>
          <w:pgNumType w:start="0"/>
          <w:cols w:space="708"/>
          <w:titlePg/>
          <w:docGrid w:linePitch="360"/>
        </w:sectPr>
      </w:pPr>
    </w:p>
    <w:p w14:paraId="31620087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7BAFF75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E6D8C2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62167F96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4299A1A" w14:textId="7447A2D5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7B3EC7D3" w14:textId="77777777" w:rsidR="001148C0" w:rsidRPr="006778E6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2"/>
          <w:szCs w:val="32"/>
        </w:rPr>
      </w:pPr>
    </w:p>
    <w:p w14:paraId="1B098D8C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BC150B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887ECE1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975657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BC150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55D8494E" w14:textId="77777777" w:rsidR="001148C0" w:rsidRPr="00037254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65811F5C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ความเห็น</w:t>
      </w:r>
    </w:p>
    <w:p w14:paraId="259CE716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0F5A0898" w14:textId="2BD5E1FF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)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และบริษัทย่อย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)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และของเฉพาะบริษัท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ออโตคอร์ป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โฮลดิ้ง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1C19D0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1C19D0">
        <w:rPr>
          <w:rFonts w:ascii="Angsana New" w:hAnsi="Angsana New" w:cs="Angsana New"/>
          <w:color w:val="000000"/>
          <w:sz w:val="30"/>
          <w:szCs w:val="30"/>
          <w:cs/>
        </w:rPr>
        <w:t>)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“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>
        <w:rPr>
          <w:rFonts w:ascii="Angsana New" w:hAnsi="Angsana New" w:cs="Angsana New"/>
          <w:color w:val="000000"/>
          <w:sz w:val="30"/>
          <w:szCs w:val="30"/>
          <w:cs/>
        </w:rPr>
        <w:t>”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)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ตามลำดับ ซึ่งประกอบด้วย</w:t>
      </w:r>
      <w:r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2261D0">
        <w:rPr>
          <w:rFonts w:ascii="Angsana New" w:hAnsi="Angsana New" w:cs="Angsana New"/>
          <w:color w:val="000000"/>
          <w:sz w:val="30"/>
          <w:szCs w:val="30"/>
        </w:rPr>
        <w:t>6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งบกำไรขาดทุนรวมและ</w:t>
      </w:r>
      <w:r w:rsidR="00310892">
        <w:rPr>
          <w:rFonts w:ascii="Angsana New" w:hAnsi="Angsana New" w:cs="Angsana New"/>
          <w:color w:val="000000"/>
          <w:sz w:val="30"/>
          <w:szCs w:val="30"/>
        </w:rPr>
        <w:br/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งบกำไรขาดทุนเฉพาะกิจการ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 ๆ</w:t>
      </w:r>
    </w:p>
    <w:p w14:paraId="0C085B48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37A28524" w14:textId="31F412F2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31</w:t>
      </w:r>
      <w:r w:rsidRPr="00E86E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="0064148A" w:rsidRPr="0064148A">
        <w:rPr>
          <w:rFonts w:ascii="Angsana New" w:hAnsi="Angsana New" w:cs="Angsana New"/>
          <w:color w:val="000000"/>
          <w:sz w:val="30"/>
          <w:szCs w:val="30"/>
        </w:rPr>
        <w:t>256</w:t>
      </w:r>
      <w:r w:rsidR="002261D0">
        <w:rPr>
          <w:rFonts w:ascii="Angsana New" w:hAnsi="Angsana New" w:cs="Angsana New"/>
          <w:color w:val="000000"/>
          <w:sz w:val="30"/>
          <w:szCs w:val="30"/>
        </w:rPr>
        <w:t>6</w:t>
      </w:r>
      <w:r w:rsidR="008260B9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70DA8174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color w:val="000000"/>
          <w:sz w:val="28"/>
          <w:szCs w:val="28"/>
        </w:rPr>
      </w:pPr>
    </w:p>
    <w:p w14:paraId="09A53502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21EF3691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28"/>
          <w:szCs w:val="28"/>
        </w:rPr>
      </w:pPr>
    </w:p>
    <w:p w14:paraId="710D0BED" w14:textId="79C3819B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86E3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/>
      </w:r>
      <w:r w:rsidRPr="00392871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392871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392871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ในรายงานของข้าพเจ้า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>ข้าพเจ้ามีความเป็นอิสระจากกลุ่มบริษัทและบริษัทตาม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ประมวลจรรยาบรรณของผู้ประกอบวิชาชีพบัญชี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รวมถึง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</w:rPr>
        <w:t xml:space="preserve"> </w:t>
      </w:r>
      <w:r w:rsidR="00B52F68" w:rsidRPr="00466AF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มาตรฐานเรื่องความเป็นอิสระ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ที่กำหนดโดยสภาวิชาชีพบัญชี</w:t>
      </w:r>
      <w:r w:rsidR="00B52F68" w:rsidRPr="00392871">
        <w:rPr>
          <w:rFonts w:ascii="Angsana New" w:hAnsi="Angsana New" w:cs="Angsana New"/>
          <w:color w:val="000000"/>
          <w:sz w:val="30"/>
          <w:szCs w:val="30"/>
        </w:rPr>
        <w:t xml:space="preserve"> (</w:t>
      </w:r>
      <w:r w:rsidR="00B52F68" w:rsidRPr="00392871">
        <w:rPr>
          <w:rFonts w:ascii="Angsana New" w:hAnsi="Angsana New" w:cs="Angsana New"/>
          <w:color w:val="000000"/>
          <w:sz w:val="30"/>
          <w:szCs w:val="30"/>
          <w:cs/>
        </w:rPr>
        <w:t>ประมวลจรรยาบรรณของผู้ประกอบวิชาชีพบัญชี)</w:t>
      </w:r>
      <w:r w:rsidR="009C2E53" w:rsidRPr="0039287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392871">
        <w:rPr>
          <w:rFonts w:ascii="Angsana New" w:hAnsi="Angsana New" w:cs="Angsana New"/>
          <w:color w:val="000000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321EBB" w:rsidRPr="00392871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C8F663B" w14:textId="77777777" w:rsidR="001148C0" w:rsidRPr="00E86E38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451A4E6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  <w:cs/>
        </w:rPr>
        <w:sectPr w:rsidR="001148C0" w:rsidSect="002B3227"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50" w:gutter="0"/>
          <w:cols w:space="720"/>
          <w:titlePg/>
        </w:sectPr>
      </w:pPr>
    </w:p>
    <w:p w14:paraId="4B4A249E" w14:textId="77777777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1A8283F6" w14:textId="77777777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B2FDFA1" w14:textId="766BA414" w:rsidR="001148C0" w:rsidRPr="001148C0" w:rsidRDefault="001148C0" w:rsidP="001148C0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148C0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46A2CF52" w14:textId="77777777" w:rsidR="001148C0" w:rsidRPr="001148C0" w:rsidRDefault="001148C0" w:rsidP="001148C0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EF86097" w14:textId="77777777" w:rsidR="001148C0" w:rsidRPr="001148C0" w:rsidRDefault="001148C0" w:rsidP="001148C0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148C0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499E7EF6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55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0"/>
        <w:gridCol w:w="4960"/>
      </w:tblGrid>
      <w:tr w:rsidR="001148C0" w:rsidRPr="001148C0" w14:paraId="2E103F96" w14:textId="77777777" w:rsidTr="002B3227">
        <w:tc>
          <w:tcPr>
            <w:tcW w:w="9550" w:type="dxa"/>
            <w:gridSpan w:val="2"/>
            <w:shd w:val="clear" w:color="auto" w:fill="auto"/>
          </w:tcPr>
          <w:p w14:paraId="607971D1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1148C0" w:rsidRPr="001148C0" w14:paraId="5BBD76D0" w14:textId="77777777" w:rsidTr="002B3227">
        <w:tc>
          <w:tcPr>
            <w:tcW w:w="9550" w:type="dxa"/>
            <w:gridSpan w:val="2"/>
            <w:shd w:val="clear" w:color="auto" w:fill="auto"/>
          </w:tcPr>
          <w:p w14:paraId="40641D1B" w14:textId="4F78D78C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อ้างถึงหมายเหตุ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BE6B64"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1148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 </w:t>
            </w:r>
            <w:r w:rsidR="0064148A" w:rsidRPr="0064148A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 xml:space="preserve"> ของงบการเงินรวม </w:t>
            </w:r>
          </w:p>
        </w:tc>
      </w:tr>
      <w:tr w:rsidR="001148C0" w:rsidRPr="001148C0" w14:paraId="01A23AF3" w14:textId="77777777" w:rsidTr="002B3227">
        <w:tc>
          <w:tcPr>
            <w:tcW w:w="4590" w:type="dxa"/>
            <w:shd w:val="clear" w:color="auto" w:fill="auto"/>
          </w:tcPr>
          <w:p w14:paraId="0E83F9E2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5" w:type="dxa"/>
            <w:shd w:val="clear" w:color="auto" w:fill="auto"/>
          </w:tcPr>
          <w:p w14:paraId="7816114A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114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114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1148C0" w:rsidRPr="001148C0" w14:paraId="473CEED9" w14:textId="77777777" w:rsidTr="002B3227">
        <w:tc>
          <w:tcPr>
            <w:tcW w:w="4590" w:type="dxa"/>
            <w:shd w:val="clear" w:color="auto" w:fill="auto"/>
          </w:tcPr>
          <w:p w14:paraId="47BC2184" w14:textId="77777777" w:rsidR="001148C0" w:rsidRPr="001148C0" w:rsidRDefault="001148C0" w:rsidP="001148C0">
            <w:pPr>
              <w:tabs>
                <w:tab w:val="clear" w:pos="4451"/>
                <w:tab w:val="clear" w:pos="4678"/>
              </w:tabs>
              <w:autoSpaceDE w:val="0"/>
              <w:autoSpaceDN w:val="0"/>
              <w:spacing w:line="240" w:lineRule="auto"/>
              <w:ind w:right="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สินค้าคงเหลือหลักของกลุ่มบริษัทเป็นสินค้าประเภทรถยนต์ ปริมาณการขายสินค้าของกลุ่มบริษัทขึ้นอยู่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กับอุปสงค์ของรถยนต์แต่ละรุ่นและอุปทานของบริษัท ผู้ผลิตรถยนต์ เนื่องจากความผันผวนในปริมาณการขายรถยนต์ ซึ่งมีผลต่อราคาขายรถยนต์ในแต่ละช่วงเวลา ทำให้ผู้บริหารต้องใช้ดุลยพินิจในการกำหนดมูลค่าสุทธิที่จะได้รับของสินค้าคงเหลือ โดยการพิจารณาจากการคาดการณ์การซื้อขายในอนาคตประกอบกับโปรแกรมการส่งเสริมการขายต่าง ๆ จากบริษัทผู้ผลิตรถยนต์ นอกจากนี้กลุ่มบริษัทมีมูลค่าของสินค้าคงเหลือที่เป็นสาระสำคัญ ดังนั้นข้าพเจ้าจึงถือเป็นเรื่องสำคัญในการตรวจสอบของข้าพเจ้า</w:t>
            </w:r>
          </w:p>
        </w:tc>
        <w:tc>
          <w:tcPr>
            <w:tcW w:w="4955" w:type="dxa"/>
            <w:shd w:val="clear" w:color="auto" w:fill="auto"/>
          </w:tcPr>
          <w:p w14:paraId="175EA95C" w14:textId="77777777" w:rsidR="001148C0" w:rsidRPr="001148C0" w:rsidRDefault="001148C0" w:rsidP="001148C0">
            <w:pPr>
              <w:tabs>
                <w:tab w:val="clear" w:pos="4451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วิธีการตรวจสอบของข้าพเจ้ามีดังนี้</w:t>
            </w:r>
          </w:p>
          <w:p w14:paraId="2593FCA6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3950380F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การทำความเข้าใจในลักษณะของระบบการควบคุมภายในที่เกี่ยวข้องกับการบริหารจัดการสินค้าคงเหลือ </w:t>
            </w:r>
          </w:p>
          <w:p w14:paraId="5583636D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การเข้าร่วมสังเกตการณ์การตรวจนับสินค้าคงเหลือ</w:t>
            </w:r>
          </w:p>
          <w:p w14:paraId="2C8A2D7B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การพิจารณาความเหมาะสมของการประมาณการในอดีต เพื่อเปรียบเทียบกับการประมาณการมูลค่าสุทธิ</w:t>
            </w:r>
            <w:r w:rsidRPr="001148C0">
              <w:rPr>
                <w:rFonts w:ascii="Angsana New" w:eastAsia="Calibri" w:hAnsi="Angsana New"/>
                <w:sz w:val="30"/>
                <w:szCs w:val="30"/>
              </w:rPr>
              <w:br/>
            </w: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ที่จะได้รับของสินค้าคงเหลือ ณ วันสิ้นรอบระยะเวลารายงาน</w:t>
            </w:r>
          </w:p>
          <w:p w14:paraId="4BFF9C34" w14:textId="77777777" w:rsidR="001148C0" w:rsidRPr="001148C0" w:rsidRDefault="001148C0" w:rsidP="001148C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2"/>
                <w:tab w:val="left" w:pos="4210"/>
                <w:tab w:val="left" w:pos="4300"/>
              </w:tabs>
              <w:autoSpaceDE w:val="0"/>
              <w:autoSpaceDN w:val="0"/>
              <w:adjustRightInd w:val="0"/>
              <w:spacing w:line="240" w:lineRule="auto"/>
              <w:ind w:left="432" w:hanging="432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48C0">
              <w:rPr>
                <w:rFonts w:ascii="Angsana New" w:eastAsia="Calibri" w:hAnsi="Angsana New"/>
                <w:sz w:val="30"/>
                <w:szCs w:val="30"/>
                <w:cs/>
              </w:rPr>
              <w:t>การทดสอบการคำนวณมูลค่าสุทธิที่จะได้รับคืน</w:t>
            </w:r>
          </w:p>
          <w:p w14:paraId="28184C89" w14:textId="77777777" w:rsidR="001148C0" w:rsidRPr="001148C0" w:rsidRDefault="001148C0" w:rsidP="001148C0">
            <w:pPr>
              <w:pStyle w:val="Default"/>
              <w:numPr>
                <w:ilvl w:val="0"/>
                <w:numId w:val="24"/>
              </w:numPr>
              <w:tabs>
                <w:tab w:val="left" w:pos="43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210"/>
                <w:tab w:val="left" w:pos="4300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การประเมินความเพียงพอของการเปิดเผยข้อมูลใน</w:t>
            </w:r>
            <w:r w:rsidRPr="001148C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1148C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งบการเงินตามมาตรฐานการรายงานทางการเงิน</w:t>
            </w:r>
          </w:p>
        </w:tc>
      </w:tr>
    </w:tbl>
    <w:p w14:paraId="07A3D4D3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3285BE6" w14:textId="77777777" w:rsidR="001148C0" w:rsidRPr="001148C0" w:rsidRDefault="001148C0" w:rsidP="001148C0">
      <w:pPr>
        <w:snapToGrid w:val="0"/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1148C0">
        <w:rPr>
          <w:rFonts w:ascii="Angsana New" w:eastAsia="Calibri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2E5A57B4" w14:textId="77777777" w:rsidR="001148C0" w:rsidRP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5AE3635D" w14:textId="6993F4DD" w:rsidR="001148C0" w:rsidRDefault="001148C0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148C0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C25A21E" w14:textId="7AC93EF3" w:rsidR="002B3227" w:rsidRDefault="002B3227" w:rsidP="001148C0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14:paraId="6067D1DB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14:paraId="5CE9120C" w14:textId="77777777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2"/>
          <w:szCs w:val="32"/>
        </w:rPr>
      </w:pPr>
    </w:p>
    <w:p w14:paraId="14EC5C4A" w14:textId="4A9D5035" w:rsidR="00056D88" w:rsidRPr="00056D88" w:rsidRDefault="00056D88" w:rsidP="0005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color w:val="000000"/>
          <w:sz w:val="32"/>
          <w:szCs w:val="32"/>
        </w:rPr>
      </w:pPr>
    </w:p>
    <w:p w14:paraId="09EAAE0E" w14:textId="0F1788EB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0B240D5B" w14:textId="77777777" w:rsidR="001148C0" w:rsidRPr="009D3882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14:paraId="01210D5E" w14:textId="77777777" w:rsidR="001148C0" w:rsidRPr="001D4BC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</w:t>
      </w:r>
      <w:r w:rsidRPr="001D4BC8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D4BC8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6C0A7031" w14:textId="77777777" w:rsidR="001148C0" w:rsidRPr="0032416B" w:rsidRDefault="001148C0" w:rsidP="002B3227">
      <w:pPr>
        <w:pStyle w:val="Default"/>
        <w:jc w:val="thaiDistribute"/>
        <w:rPr>
          <w:rFonts w:ascii="Angsana New" w:eastAsia="Calibri" w:hAnsi="Angsana New" w:cs="Angsana New"/>
        </w:rPr>
      </w:pPr>
    </w:p>
    <w:p w14:paraId="677EE59C" w14:textId="77777777" w:rsidR="001148C0" w:rsidRDefault="001148C0" w:rsidP="002B3227">
      <w:pPr>
        <w:pStyle w:val="Defaul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53AD0">
        <w:rPr>
          <w:rFonts w:ascii="Angsana New" w:eastAsia="Calibri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A3B86F0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8"/>
          <w:szCs w:val="28"/>
        </w:rPr>
      </w:pPr>
    </w:p>
    <w:p w14:paraId="28B462E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14:paraId="2B4411B7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D68575E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6ECB2B3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190591D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9B79071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22D0FE7" w14:textId="7EEFF06B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ผู้มีหน้าที่ในการกำกับดูแลมีหน้าที่ในการ</w:t>
      </w:r>
      <w:r w:rsidR="004E4DE3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กำกับ</w:t>
      </w:r>
      <w:r w:rsidRPr="00E86E38">
        <w:rPr>
          <w:rFonts w:ascii="Angsana New" w:eastAsia="Calibri" w:hAnsi="Angsana New" w:cs="Angsana New"/>
          <w:color w:val="000000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14:paraId="15C7C406" w14:textId="77777777" w:rsidR="001148C0" w:rsidRPr="003B15F6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2BB7C904" w14:textId="77777777" w:rsidR="001148C0" w:rsidRPr="00E86E38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4A756B9" w14:textId="77777777" w:rsidR="001148C0" w:rsidRPr="00AF7F3D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62B6E0DB" w14:textId="3DCB2BB2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</w:t>
      </w:r>
    </w:p>
    <w:p w14:paraId="1CDD0FBF" w14:textId="77777777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6C6A7124" w14:textId="77777777" w:rsidR="00056D88" w:rsidRPr="00056D88" w:rsidRDefault="00056D88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2B7FB70C" w14:textId="77777777" w:rsidR="00056D88" w:rsidRPr="00056D88" w:rsidRDefault="00056D88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color w:val="000000"/>
          <w:sz w:val="32"/>
          <w:szCs w:val="32"/>
        </w:rPr>
      </w:pPr>
    </w:p>
    <w:p w14:paraId="67B1D239" w14:textId="4A8355CF" w:rsidR="001148C0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</w:t>
      </w:r>
      <w:r w:rsidRPr="00BC150B">
        <w:rPr>
          <w:rFonts w:ascii="Angsana New" w:eastAsia="Calibri" w:hAnsi="Angsana New" w:cs="Angsana New"/>
          <w:sz w:val="30"/>
          <w:szCs w:val="30"/>
          <w:cs/>
        </w:rPr>
        <w:t>มีผ</w:t>
      </w:r>
      <w:r w:rsidRPr="00BC150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2BDACB9F" w14:textId="77777777" w:rsidR="001148C0" w:rsidRPr="003B15F6" w:rsidRDefault="001148C0" w:rsidP="001148C0">
      <w:pPr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3C2505B" w14:textId="77777777" w:rsidR="001148C0" w:rsidRPr="00BC150B" w:rsidRDefault="001148C0" w:rsidP="002B32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091725F" w14:textId="77777777" w:rsidR="001148C0" w:rsidRPr="00DC7666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DC7666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C7666">
        <w:rPr>
          <w:rFonts w:ascii="Angsana New" w:hAnsi="Angsana New" w:cs="Angsana New"/>
          <w:color w:val="000000"/>
          <w:sz w:val="30"/>
          <w:szCs w:val="30"/>
          <w:cs/>
        </w:rPr>
        <w:t>รวมและ          งบการเงินเฉพาะกิจการ</w:t>
      </w:r>
      <w:r w:rsidRPr="00DC7666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            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       การควบคุมภ</w:t>
      </w:r>
      <w:r w:rsidRPr="00DC7666">
        <w:rPr>
          <w:rFonts w:ascii="Angsana New" w:hAnsi="Angsana New" w:cs="Angsana New"/>
          <w:sz w:val="30"/>
          <w:szCs w:val="30"/>
          <w:cs/>
        </w:rPr>
        <w:t>ายใน</w:t>
      </w:r>
    </w:p>
    <w:p w14:paraId="76DD9301" w14:textId="77777777" w:rsidR="001148C0" w:rsidRPr="006603EC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6603EC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6603EC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2D5D8E2B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923C463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</w:t>
      </w:r>
      <w:r>
        <w:rPr>
          <w:rFonts w:ascii="Angsana New" w:hAnsi="Angsana New" w:cs="Angsana New"/>
          <w:sz w:val="30"/>
          <w:szCs w:val="30"/>
          <w:cs/>
        </w:rPr>
        <w:t xml:space="preserve">        </w:t>
      </w:r>
      <w:r w:rsidRPr="00BC150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BC150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>ในงบการเงิน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ที่เกี่ยวข้อง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C150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BC150B">
        <w:rPr>
          <w:rFonts w:ascii="Angsana New" w:hAnsi="Angsana New" w:cs="Angsana New"/>
          <w:sz w:val="30"/>
          <w:szCs w:val="30"/>
          <w:cs/>
        </w:rPr>
        <w:t xml:space="preserve"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6C31EFB7" w14:textId="77777777" w:rsidR="001148C0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BC150B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BC150B">
        <w:rPr>
          <w:rFonts w:ascii="Angsana New" w:hAnsi="Angsana New" w:cs="Angsana New"/>
          <w:sz w:val="30"/>
          <w:szCs w:val="30"/>
          <w:cs/>
        </w:rPr>
        <w:t>โดยรวม รวมถึงการ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เปิดเผย</w:t>
      </w:r>
      <w:r w:rsidRPr="00E86E38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52C63318" w14:textId="4754F574" w:rsidR="001148C0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215942FA" w14:textId="786B3082" w:rsidR="00056D88" w:rsidRPr="00056D88" w:rsidRDefault="00056D88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</w:p>
    <w:p w14:paraId="4330D434" w14:textId="77777777" w:rsidR="00056D88" w:rsidRPr="00056D88" w:rsidRDefault="00056D88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2"/>
          <w:szCs w:val="32"/>
          <w:cs/>
        </w:rPr>
      </w:pPr>
    </w:p>
    <w:p w14:paraId="18A3040D" w14:textId="77777777" w:rsidR="001148C0" w:rsidRPr="00BC150B" w:rsidRDefault="001148C0" w:rsidP="001148C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hanging="562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E86E38">
        <w:rPr>
          <w:rFonts w:ascii="Angsana New" w:hAnsi="Angsana New" w:cs="Angsana New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40DF2284" w14:textId="77777777" w:rsidR="001148C0" w:rsidRPr="009C4941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8"/>
          <w:szCs w:val="28"/>
        </w:rPr>
      </w:pPr>
    </w:p>
    <w:p w14:paraId="4B3BF9D8" w14:textId="77777777" w:rsidR="001148C0" w:rsidRDefault="001148C0" w:rsidP="001148C0">
      <w:pPr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หน้าที่ในการกำกับดูแล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963862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96386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96386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56ECAFC8" w14:textId="77777777" w:rsidR="001148C0" w:rsidRPr="009C4941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E9F509E" w14:textId="77777777" w:rsidR="003C4607" w:rsidRPr="00C101D5" w:rsidRDefault="001148C0" w:rsidP="003C4607">
      <w:pPr>
        <w:jc w:val="thaiDistribute"/>
        <w:rPr>
          <w:rFonts w:ascii="Angsana New" w:hAnsi="Angsana New" w:cs="Angsana New"/>
          <w:sz w:val="30"/>
          <w:szCs w:val="30"/>
        </w:rPr>
      </w:pPr>
      <w:r w:rsidRPr="00392871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3C4607" w:rsidRPr="0039287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3C4607" w:rsidRPr="0039287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1A0994B" w14:textId="20E4B86F" w:rsidR="001148C0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925ACD5" w14:textId="4D199009" w:rsidR="001148C0" w:rsidRPr="005725BB" w:rsidRDefault="001148C0" w:rsidP="001148C0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5725BB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DC484C">
        <w:rPr>
          <w:rFonts w:ascii="Angsana New" w:eastAsia="Calibri" w:hAnsi="Angsana New" w:cs="Angsana New"/>
          <w:sz w:val="30"/>
          <w:szCs w:val="30"/>
        </w:rPr>
        <w:br/>
      </w:r>
      <w:r w:rsidRPr="005725BB">
        <w:rPr>
          <w:rFonts w:ascii="Angsana New" w:eastAsia="Calibri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</w:t>
      </w:r>
      <w:r>
        <w:rPr>
          <w:rFonts w:ascii="Angsana New" w:eastAsia="Calibri" w:hAnsi="Angsana New" w:cs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5725B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564585E" w14:textId="77777777" w:rsidR="001148C0" w:rsidRPr="003B15F6" w:rsidRDefault="001148C0" w:rsidP="001148C0">
      <w:pPr>
        <w:jc w:val="thaiDistribute"/>
        <w:rPr>
          <w:rFonts w:ascii="Angsana New" w:hAnsi="Angsana New" w:cs="Angsana New"/>
          <w:sz w:val="28"/>
          <w:szCs w:val="28"/>
        </w:rPr>
      </w:pPr>
    </w:p>
    <w:p w14:paraId="559F0B0E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5177EA0F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05B105A" w14:textId="77777777" w:rsidR="001148C0" w:rsidRPr="003B15F6" w:rsidRDefault="001148C0" w:rsidP="001148C0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jc w:val="thaiDistribute"/>
        <w:rPr>
          <w:rFonts w:ascii="Angsana New" w:hAnsi="Angsana New"/>
          <w:sz w:val="22"/>
          <w:szCs w:val="22"/>
        </w:rPr>
      </w:pPr>
    </w:p>
    <w:p w14:paraId="4A045810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(บุญญฤทธิ์ ถนอมเจริญ)</w:t>
      </w:r>
    </w:p>
    <w:p w14:paraId="23B32765" w14:textId="77777777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>ผู้สอบบัญชีรับอนุญาต</w:t>
      </w:r>
    </w:p>
    <w:p w14:paraId="2AFB0F68" w14:textId="21AF2DE2" w:rsidR="00AB5B23" w:rsidRPr="00AB5B23" w:rsidRDefault="00AB5B23" w:rsidP="00AB5B23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AB5B23">
        <w:rPr>
          <w:rFonts w:ascii="Angsana New" w:hAnsi="Angsana New" w:cs="Angsana New"/>
          <w:cs/>
        </w:rPr>
        <w:t xml:space="preserve">เลขทะเบียน </w:t>
      </w:r>
      <w:r w:rsidR="0064148A" w:rsidRPr="0064148A">
        <w:rPr>
          <w:rFonts w:ascii="Angsana New" w:hAnsi="Angsana New" w:cs="Angsana New"/>
          <w:lang w:val="en-US"/>
        </w:rPr>
        <w:t>7900</w:t>
      </w:r>
    </w:p>
    <w:p w14:paraId="4B5D6F68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</w:p>
    <w:p w14:paraId="5A87D32E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7BD62DB" w14:textId="77777777" w:rsidR="001148C0" w:rsidRPr="00BC150B" w:rsidRDefault="001148C0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BC150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786288D" w14:textId="0D0DC50D" w:rsidR="001148C0" w:rsidRDefault="0064148A" w:rsidP="00114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B81508">
        <w:rPr>
          <w:rFonts w:ascii="Angsana New" w:hAnsi="Angsana New" w:cs="Angsana New"/>
          <w:sz w:val="30"/>
          <w:szCs w:val="30"/>
        </w:rPr>
        <w:t>2</w:t>
      </w:r>
      <w:r w:rsidR="002A600B" w:rsidRPr="00B81508">
        <w:rPr>
          <w:rFonts w:ascii="Angsana New" w:hAnsi="Angsana New" w:cs="Angsana New"/>
          <w:sz w:val="30"/>
          <w:szCs w:val="30"/>
        </w:rPr>
        <w:t>0</w:t>
      </w:r>
      <w:r w:rsidR="00AB5B23" w:rsidRPr="00B81508">
        <w:rPr>
          <w:rFonts w:ascii="Angsana New" w:hAnsi="Angsana New" w:cs="Angsana New"/>
          <w:sz w:val="30"/>
          <w:szCs w:val="30"/>
        </w:rPr>
        <w:t xml:space="preserve"> </w:t>
      </w:r>
      <w:r w:rsidR="00AB5B23" w:rsidRPr="00B81508">
        <w:rPr>
          <w:rFonts w:ascii="Angsana New" w:hAnsi="Angsana New" w:cs="Angsana New" w:hint="cs"/>
          <w:sz w:val="30"/>
          <w:szCs w:val="30"/>
          <w:cs/>
        </w:rPr>
        <w:t>กุมภาพั</w:t>
      </w:r>
      <w:r w:rsidR="00AB5B23" w:rsidRPr="002A600B">
        <w:rPr>
          <w:rFonts w:ascii="Angsana New" w:hAnsi="Angsana New" w:cs="Angsana New" w:hint="cs"/>
          <w:sz w:val="30"/>
          <w:szCs w:val="30"/>
          <w:cs/>
        </w:rPr>
        <w:t xml:space="preserve">นธ์ </w:t>
      </w:r>
      <w:r w:rsidRPr="002A600B">
        <w:rPr>
          <w:rFonts w:ascii="Angsana New" w:hAnsi="Angsana New" w:cs="Angsana New"/>
          <w:sz w:val="30"/>
          <w:szCs w:val="30"/>
        </w:rPr>
        <w:t>256</w:t>
      </w:r>
      <w:r w:rsidR="002261D0" w:rsidRPr="002A600B">
        <w:rPr>
          <w:rFonts w:ascii="Angsana New" w:hAnsi="Angsana New" w:cs="Angsana New"/>
          <w:sz w:val="30"/>
          <w:szCs w:val="30"/>
        </w:rPr>
        <w:t>7</w:t>
      </w:r>
    </w:p>
    <w:p w14:paraId="0F999ED6" w14:textId="2EF10B01" w:rsidR="0049161F" w:rsidRDefault="0064148A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</w:rPr>
      </w:pPr>
      <w:r w:rsidRPr="0064148A">
        <w:rPr>
          <w:rFonts w:ascii="Angsana New" w:hAnsi="Angsana New" w:cs="Angsana New"/>
          <w:sz w:val="2"/>
          <w:szCs w:val="2"/>
        </w:rPr>
        <w:t>2565</w:t>
      </w:r>
    </w:p>
    <w:p w14:paraId="16AF99AC" w14:textId="77777777" w:rsidR="004114AC" w:rsidRPr="004114AC" w:rsidRDefault="004114AC" w:rsidP="004114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4114AC" w:rsidRPr="004114AC" w:rsidSect="003A296E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C04D3" w14:textId="77777777" w:rsidR="00314639" w:rsidRDefault="00314639">
      <w:r>
        <w:separator/>
      </w:r>
    </w:p>
  </w:endnote>
  <w:endnote w:type="continuationSeparator" w:id="0">
    <w:p w14:paraId="38FFD3EA" w14:textId="77777777" w:rsidR="00314639" w:rsidRDefault="00314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1789D" w14:textId="7BE25DE0" w:rsidR="00A5509B" w:rsidRDefault="00A5509B" w:rsidP="006056D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4148A" w:rsidRPr="0064148A">
      <w:rPr>
        <w:rStyle w:val="PageNumber"/>
        <w:noProof/>
      </w:rPr>
      <w:t>8</w:t>
    </w:r>
    <w:r>
      <w:rPr>
        <w:rStyle w:val="PageNumber"/>
      </w:rPr>
      <w:fldChar w:fldCharType="end"/>
    </w:r>
  </w:p>
  <w:p w14:paraId="4F7CEE9C" w14:textId="77777777" w:rsidR="00A5509B" w:rsidRDefault="00A5509B" w:rsidP="00061884">
    <w:pPr>
      <w:pStyle w:val="Footer"/>
      <w:ind w:right="360"/>
    </w:pPr>
  </w:p>
  <w:p w14:paraId="06DAACC5" w14:textId="77777777" w:rsidR="00A5509B" w:rsidRDefault="00A550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62C32" w14:textId="319B535C" w:rsidR="00A5509B" w:rsidRPr="00D86C19" w:rsidRDefault="00A5509B" w:rsidP="00626CDE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D86C19">
      <w:rPr>
        <w:rFonts w:ascii="Angsana New" w:hAnsi="Angsana New" w:cs="Angsana New"/>
        <w:sz w:val="30"/>
        <w:szCs w:val="30"/>
      </w:rPr>
      <w:fldChar w:fldCharType="begin"/>
    </w:r>
    <w:r w:rsidRPr="00D86C19">
      <w:rPr>
        <w:rFonts w:ascii="Angsana New" w:hAnsi="Angsana New" w:cs="Angsana New"/>
        <w:sz w:val="30"/>
        <w:szCs w:val="30"/>
      </w:rPr>
      <w:instrText xml:space="preserve"> PAGE   \</w:instrText>
    </w:r>
    <w:r w:rsidRPr="00D86C19">
      <w:rPr>
        <w:rFonts w:ascii="Angsana New" w:hAnsi="Angsana New" w:cs="Angsana New"/>
        <w:sz w:val="30"/>
        <w:szCs w:val="30"/>
        <w:cs/>
      </w:rPr>
      <w:instrText xml:space="preserve">* </w:instrText>
    </w:r>
    <w:r w:rsidRPr="00D86C19">
      <w:rPr>
        <w:rFonts w:ascii="Angsana New" w:hAnsi="Angsana New" w:cs="Angsana New"/>
        <w:sz w:val="30"/>
        <w:szCs w:val="30"/>
      </w:rPr>
      <w:instrText xml:space="preserve">MERGEFORMAT </w:instrText>
    </w:r>
    <w:r w:rsidRPr="00D86C19">
      <w:rPr>
        <w:rFonts w:ascii="Angsana New" w:hAnsi="Angsana New" w:cs="Angsana New"/>
        <w:sz w:val="30"/>
        <w:szCs w:val="30"/>
      </w:rPr>
      <w:fldChar w:fldCharType="separate"/>
    </w:r>
    <w:r w:rsidR="0064148A" w:rsidRPr="0064148A">
      <w:rPr>
        <w:rFonts w:ascii="Angsana New" w:hAnsi="Angsana New" w:cs="Angsana New"/>
        <w:noProof/>
        <w:sz w:val="30"/>
        <w:szCs w:val="30"/>
      </w:rPr>
      <w:t>5</w:t>
    </w:r>
    <w:r w:rsidRPr="00D86C1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97200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DF5149" w14:textId="4A5F68AA" w:rsidR="00A5509B" w:rsidRDefault="00AC037F">
        <w:pPr>
          <w:pStyle w:val="Footer"/>
          <w:jc w:val="center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D8B25" w14:textId="2C64C12A" w:rsidR="00A5509B" w:rsidRPr="00853DEB" w:rsidRDefault="00A5509B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="0064148A" w:rsidRPr="0064148A">
      <w:rPr>
        <w:rStyle w:val="PageNumber"/>
        <w:rFonts w:ascii="Angsana New" w:hAnsi="Angsana New" w:cs="Angsana New"/>
        <w:noProof/>
        <w:sz w:val="30"/>
        <w:szCs w:val="30"/>
      </w:rPr>
      <w:t>8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A5509B" w:rsidRPr="006105F4" w:rsidRDefault="00A5509B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FDFF3" w14:textId="643E6691" w:rsidR="00A5509B" w:rsidRDefault="00A5509B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64148A" w:rsidRPr="0064148A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50B9BA72" w:rsidR="00A5509B" w:rsidRDefault="00A5509B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AC037F">
      <w:rPr>
        <w:rFonts w:ascii="Angsana New" w:hAnsi="Angsana New"/>
        <w:noProof/>
        <w:sz w:val="30"/>
        <w:szCs w:val="30"/>
      </w:rPr>
      <w:t>ACGT1-Ye'23-set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8DB3E" w14:textId="77777777" w:rsidR="00314639" w:rsidRDefault="00314639">
      <w:r>
        <w:separator/>
      </w:r>
    </w:p>
  </w:footnote>
  <w:footnote w:type="continuationSeparator" w:id="0">
    <w:p w14:paraId="35C68833" w14:textId="77777777" w:rsidR="00314639" w:rsidRDefault="003146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E7D84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CB2180D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0751A888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2BB1BFB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21DA2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31179995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  <w:p w14:paraId="716BB8C6" w14:textId="77777777" w:rsidR="00A5509B" w:rsidRPr="00FB488D" w:rsidRDefault="00A5509B" w:rsidP="00FB48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20" w:lineRule="exact"/>
      <w:jc w:val="right"/>
      <w:rPr>
        <w:rFonts w:ascii="Angsana New" w:hAnsi="Angsana New" w:cs="Angsana New"/>
        <w:b/>
        <w:bCs/>
        <w:i/>
        <w:sz w:val="30"/>
        <w:szCs w:val="30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90E34" w14:textId="77777777" w:rsidR="00A5509B" w:rsidRPr="001E4815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  <w:p w14:paraId="678280F5" w14:textId="77777777" w:rsidR="00A5509B" w:rsidRDefault="00A5509B" w:rsidP="001E481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iCs/>
        <w:sz w:val="32"/>
        <w:szCs w:val="32"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ADE5" w14:textId="5DC15FFB" w:rsidR="00A5509B" w:rsidRDefault="00A5509B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  <w:p w14:paraId="5E8BFD8B" w14:textId="77777777" w:rsidR="00AC037F" w:rsidRPr="00A1328C" w:rsidRDefault="00AC037F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917327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114B0A90"/>
    <w:multiLevelType w:val="hybridMultilevel"/>
    <w:tmpl w:val="4D063024"/>
    <w:lvl w:ilvl="0" w:tplc="0930E61C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3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0473810"/>
    <w:multiLevelType w:val="hybridMultilevel"/>
    <w:tmpl w:val="3830172C"/>
    <w:lvl w:ilvl="0" w:tplc="4594C2D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012B1A"/>
    <w:multiLevelType w:val="singleLevel"/>
    <w:tmpl w:val="53880C7E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2" w15:restartNumberingAfterBreak="0">
    <w:nsid w:val="444666E6"/>
    <w:multiLevelType w:val="hybridMultilevel"/>
    <w:tmpl w:val="AFC0D63E"/>
    <w:lvl w:ilvl="0" w:tplc="7402F9E6">
      <w:start w:val="1"/>
      <w:numFmt w:val="thaiLetters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180F1E"/>
    <w:multiLevelType w:val="hybridMultilevel"/>
    <w:tmpl w:val="AE2073BC"/>
    <w:lvl w:ilvl="0" w:tplc="65C48098">
      <w:start w:val="1"/>
      <w:numFmt w:val="decimal"/>
      <w:lvlText w:val="(%1)"/>
      <w:lvlJc w:val="left"/>
      <w:pPr>
        <w:ind w:left="11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6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A953703"/>
    <w:multiLevelType w:val="hybridMultilevel"/>
    <w:tmpl w:val="32EE5672"/>
    <w:lvl w:ilvl="0" w:tplc="B6E2754E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2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354383650">
    <w:abstractNumId w:val="6"/>
  </w:num>
  <w:num w:numId="2" w16cid:durableId="498928077">
    <w:abstractNumId w:val="5"/>
  </w:num>
  <w:num w:numId="3" w16cid:durableId="1280406247">
    <w:abstractNumId w:val="9"/>
  </w:num>
  <w:num w:numId="4" w16cid:durableId="1729835950">
    <w:abstractNumId w:val="7"/>
  </w:num>
  <w:num w:numId="5" w16cid:durableId="676928602">
    <w:abstractNumId w:val="8"/>
  </w:num>
  <w:num w:numId="6" w16cid:durableId="1251767632">
    <w:abstractNumId w:val="3"/>
  </w:num>
  <w:num w:numId="7" w16cid:durableId="1257636390">
    <w:abstractNumId w:val="2"/>
  </w:num>
  <w:num w:numId="8" w16cid:durableId="347029558">
    <w:abstractNumId w:val="0"/>
  </w:num>
  <w:num w:numId="9" w16cid:durableId="1373191850">
    <w:abstractNumId w:val="1"/>
  </w:num>
  <w:num w:numId="10" w16cid:durableId="1949118145">
    <w:abstractNumId w:val="4"/>
  </w:num>
  <w:num w:numId="11" w16cid:durableId="463503270">
    <w:abstractNumId w:val="26"/>
  </w:num>
  <w:num w:numId="12" w16cid:durableId="477306594">
    <w:abstractNumId w:val="21"/>
  </w:num>
  <w:num w:numId="13" w16cid:durableId="939532355">
    <w:abstractNumId w:val="40"/>
  </w:num>
  <w:num w:numId="14" w16cid:durableId="841894112">
    <w:abstractNumId w:val="24"/>
  </w:num>
  <w:num w:numId="15" w16cid:durableId="1102145909">
    <w:abstractNumId w:val="27"/>
  </w:num>
  <w:num w:numId="16" w16cid:durableId="346718024">
    <w:abstractNumId w:val="25"/>
  </w:num>
  <w:num w:numId="17" w16cid:durableId="1571647203">
    <w:abstractNumId w:val="28"/>
  </w:num>
  <w:num w:numId="18" w16cid:durableId="2086368954">
    <w:abstractNumId w:val="12"/>
  </w:num>
  <w:num w:numId="19" w16cid:durableId="1337075734">
    <w:abstractNumId w:val="37"/>
  </w:num>
  <w:num w:numId="20" w16cid:durableId="2137674238">
    <w:abstractNumId w:val="15"/>
  </w:num>
  <w:num w:numId="21" w16cid:durableId="1167398796">
    <w:abstractNumId w:val="23"/>
  </w:num>
  <w:num w:numId="22" w16cid:durableId="929702513">
    <w:abstractNumId w:val="34"/>
  </w:num>
  <w:num w:numId="23" w16cid:durableId="387186890">
    <w:abstractNumId w:val="20"/>
  </w:num>
  <w:num w:numId="24" w16cid:durableId="2058159521">
    <w:abstractNumId w:val="33"/>
  </w:num>
  <w:num w:numId="25" w16cid:durableId="868638970">
    <w:abstractNumId w:val="14"/>
  </w:num>
  <w:num w:numId="26" w16cid:durableId="811019113">
    <w:abstractNumId w:val="16"/>
  </w:num>
  <w:num w:numId="27" w16cid:durableId="1288509144">
    <w:abstractNumId w:val="36"/>
  </w:num>
  <w:num w:numId="28" w16cid:durableId="922102817">
    <w:abstractNumId w:val="42"/>
  </w:num>
  <w:num w:numId="29" w16cid:durableId="857281670">
    <w:abstractNumId w:val="19"/>
  </w:num>
  <w:num w:numId="30" w16cid:durableId="484593566">
    <w:abstractNumId w:val="43"/>
  </w:num>
  <w:num w:numId="31" w16cid:durableId="1220676029">
    <w:abstractNumId w:val="18"/>
  </w:num>
  <w:num w:numId="32" w16cid:durableId="1516845381">
    <w:abstractNumId w:val="22"/>
  </w:num>
  <w:num w:numId="33" w16cid:durableId="1164661619">
    <w:abstractNumId w:val="13"/>
  </w:num>
  <w:num w:numId="34" w16cid:durableId="1617977808">
    <w:abstractNumId w:val="38"/>
  </w:num>
  <w:num w:numId="35" w16cid:durableId="788469321">
    <w:abstractNumId w:val="31"/>
  </w:num>
  <w:num w:numId="36" w16cid:durableId="1023748936">
    <w:abstractNumId w:val="29"/>
  </w:num>
  <w:num w:numId="37" w16cid:durableId="1169369313">
    <w:abstractNumId w:val="39"/>
  </w:num>
  <w:num w:numId="38" w16cid:durableId="1871068578">
    <w:abstractNumId w:val="17"/>
  </w:num>
  <w:num w:numId="39" w16cid:durableId="182670997">
    <w:abstractNumId w:val="44"/>
  </w:num>
  <w:num w:numId="40" w16cid:durableId="1587491152">
    <w:abstractNumId w:val="11"/>
  </w:num>
  <w:num w:numId="41" w16cid:durableId="148592567">
    <w:abstractNumId w:val="45"/>
  </w:num>
  <w:num w:numId="42" w16cid:durableId="1462382966">
    <w:abstractNumId w:val="30"/>
  </w:num>
  <w:num w:numId="43" w16cid:durableId="471945875">
    <w:abstractNumId w:val="41"/>
  </w:num>
  <w:num w:numId="44" w16cid:durableId="2011760228">
    <w:abstractNumId w:val="10"/>
  </w:num>
  <w:num w:numId="45" w16cid:durableId="1615795307">
    <w:abstractNumId w:val="32"/>
  </w:num>
  <w:num w:numId="46" w16cid:durableId="1594245657">
    <w:abstractNumId w:val="3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575"/>
    <w:rsid w:val="000018A3"/>
    <w:rsid w:val="00002013"/>
    <w:rsid w:val="00002875"/>
    <w:rsid w:val="00002A1C"/>
    <w:rsid w:val="00002B6C"/>
    <w:rsid w:val="00002BCB"/>
    <w:rsid w:val="00002E3C"/>
    <w:rsid w:val="00002FC2"/>
    <w:rsid w:val="00004E8B"/>
    <w:rsid w:val="0000571C"/>
    <w:rsid w:val="000059B0"/>
    <w:rsid w:val="00005E91"/>
    <w:rsid w:val="0000625C"/>
    <w:rsid w:val="00006406"/>
    <w:rsid w:val="000064EF"/>
    <w:rsid w:val="00006A85"/>
    <w:rsid w:val="000072DD"/>
    <w:rsid w:val="0000763E"/>
    <w:rsid w:val="00007C2F"/>
    <w:rsid w:val="0001060F"/>
    <w:rsid w:val="00010FAB"/>
    <w:rsid w:val="0001125B"/>
    <w:rsid w:val="00011987"/>
    <w:rsid w:val="00013B79"/>
    <w:rsid w:val="00013BE6"/>
    <w:rsid w:val="00013D09"/>
    <w:rsid w:val="0001453B"/>
    <w:rsid w:val="00014879"/>
    <w:rsid w:val="00014D70"/>
    <w:rsid w:val="00014F2A"/>
    <w:rsid w:val="00015075"/>
    <w:rsid w:val="00015351"/>
    <w:rsid w:val="0001540F"/>
    <w:rsid w:val="000156E0"/>
    <w:rsid w:val="00016221"/>
    <w:rsid w:val="000162DF"/>
    <w:rsid w:val="00016396"/>
    <w:rsid w:val="00017542"/>
    <w:rsid w:val="00017BB1"/>
    <w:rsid w:val="00020849"/>
    <w:rsid w:val="000209FC"/>
    <w:rsid w:val="00020A9C"/>
    <w:rsid w:val="00022A4D"/>
    <w:rsid w:val="0002302B"/>
    <w:rsid w:val="000236D1"/>
    <w:rsid w:val="00023B13"/>
    <w:rsid w:val="000249AC"/>
    <w:rsid w:val="00025237"/>
    <w:rsid w:val="00025903"/>
    <w:rsid w:val="00026990"/>
    <w:rsid w:val="00026A0A"/>
    <w:rsid w:val="000270BE"/>
    <w:rsid w:val="00027261"/>
    <w:rsid w:val="0002781B"/>
    <w:rsid w:val="00027AE9"/>
    <w:rsid w:val="000306B4"/>
    <w:rsid w:val="00030AD3"/>
    <w:rsid w:val="000313A1"/>
    <w:rsid w:val="00031EEC"/>
    <w:rsid w:val="00032861"/>
    <w:rsid w:val="00033891"/>
    <w:rsid w:val="0003389B"/>
    <w:rsid w:val="00033C99"/>
    <w:rsid w:val="0003429A"/>
    <w:rsid w:val="000345BD"/>
    <w:rsid w:val="00034A38"/>
    <w:rsid w:val="00034EEB"/>
    <w:rsid w:val="000358C3"/>
    <w:rsid w:val="00035FFE"/>
    <w:rsid w:val="0003660E"/>
    <w:rsid w:val="0003672E"/>
    <w:rsid w:val="00036C25"/>
    <w:rsid w:val="00036E70"/>
    <w:rsid w:val="00036EB8"/>
    <w:rsid w:val="00037198"/>
    <w:rsid w:val="00037254"/>
    <w:rsid w:val="000379F3"/>
    <w:rsid w:val="00037BC2"/>
    <w:rsid w:val="00040025"/>
    <w:rsid w:val="00041020"/>
    <w:rsid w:val="00041F76"/>
    <w:rsid w:val="0004224C"/>
    <w:rsid w:val="000423FC"/>
    <w:rsid w:val="000429FB"/>
    <w:rsid w:val="000434A8"/>
    <w:rsid w:val="00043ADB"/>
    <w:rsid w:val="00043B68"/>
    <w:rsid w:val="000443BC"/>
    <w:rsid w:val="00045798"/>
    <w:rsid w:val="00045A7E"/>
    <w:rsid w:val="00045A96"/>
    <w:rsid w:val="0004757A"/>
    <w:rsid w:val="0004764E"/>
    <w:rsid w:val="00050380"/>
    <w:rsid w:val="00050499"/>
    <w:rsid w:val="00050B7F"/>
    <w:rsid w:val="00050C55"/>
    <w:rsid w:val="00052199"/>
    <w:rsid w:val="000521F3"/>
    <w:rsid w:val="0005240A"/>
    <w:rsid w:val="00052722"/>
    <w:rsid w:val="00052837"/>
    <w:rsid w:val="00052A2F"/>
    <w:rsid w:val="00052ACD"/>
    <w:rsid w:val="00052D04"/>
    <w:rsid w:val="000553F0"/>
    <w:rsid w:val="0005654F"/>
    <w:rsid w:val="00056598"/>
    <w:rsid w:val="000565CE"/>
    <w:rsid w:val="00056BBA"/>
    <w:rsid w:val="00056D87"/>
    <w:rsid w:val="00056D88"/>
    <w:rsid w:val="00056DDE"/>
    <w:rsid w:val="00060DB9"/>
    <w:rsid w:val="000615EA"/>
    <w:rsid w:val="00061884"/>
    <w:rsid w:val="00061938"/>
    <w:rsid w:val="00061C9E"/>
    <w:rsid w:val="000628E4"/>
    <w:rsid w:val="00063071"/>
    <w:rsid w:val="00063C69"/>
    <w:rsid w:val="000641CD"/>
    <w:rsid w:val="000658FA"/>
    <w:rsid w:val="00065A19"/>
    <w:rsid w:val="00065E8C"/>
    <w:rsid w:val="000660E3"/>
    <w:rsid w:val="00066585"/>
    <w:rsid w:val="00067194"/>
    <w:rsid w:val="000673F5"/>
    <w:rsid w:val="0006755D"/>
    <w:rsid w:val="00067836"/>
    <w:rsid w:val="00067A1C"/>
    <w:rsid w:val="00067CAF"/>
    <w:rsid w:val="00070393"/>
    <w:rsid w:val="00070B39"/>
    <w:rsid w:val="00070DE2"/>
    <w:rsid w:val="00071F0A"/>
    <w:rsid w:val="000728E1"/>
    <w:rsid w:val="00073106"/>
    <w:rsid w:val="000738AE"/>
    <w:rsid w:val="00076326"/>
    <w:rsid w:val="00076562"/>
    <w:rsid w:val="00076A0F"/>
    <w:rsid w:val="00076BF3"/>
    <w:rsid w:val="00076EB6"/>
    <w:rsid w:val="00076F80"/>
    <w:rsid w:val="000779E3"/>
    <w:rsid w:val="00077AF6"/>
    <w:rsid w:val="00077C88"/>
    <w:rsid w:val="000800AA"/>
    <w:rsid w:val="000803C8"/>
    <w:rsid w:val="00081E79"/>
    <w:rsid w:val="00081F0E"/>
    <w:rsid w:val="000823F8"/>
    <w:rsid w:val="00082A22"/>
    <w:rsid w:val="00083351"/>
    <w:rsid w:val="0008466F"/>
    <w:rsid w:val="00084DE8"/>
    <w:rsid w:val="000851CD"/>
    <w:rsid w:val="000858B8"/>
    <w:rsid w:val="000862B4"/>
    <w:rsid w:val="00087901"/>
    <w:rsid w:val="00087CE4"/>
    <w:rsid w:val="000906FC"/>
    <w:rsid w:val="0009199B"/>
    <w:rsid w:val="00091EB2"/>
    <w:rsid w:val="00092063"/>
    <w:rsid w:val="00092337"/>
    <w:rsid w:val="000928A0"/>
    <w:rsid w:val="00092EE7"/>
    <w:rsid w:val="00093CD0"/>
    <w:rsid w:val="00093D88"/>
    <w:rsid w:val="00094680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1DE8"/>
    <w:rsid w:val="000B1EA3"/>
    <w:rsid w:val="000B2644"/>
    <w:rsid w:val="000B27A9"/>
    <w:rsid w:val="000B2897"/>
    <w:rsid w:val="000B43F5"/>
    <w:rsid w:val="000B4B60"/>
    <w:rsid w:val="000B4EF0"/>
    <w:rsid w:val="000B55DD"/>
    <w:rsid w:val="000B56C8"/>
    <w:rsid w:val="000B5E44"/>
    <w:rsid w:val="000B773D"/>
    <w:rsid w:val="000B78EC"/>
    <w:rsid w:val="000C0677"/>
    <w:rsid w:val="000C0B39"/>
    <w:rsid w:val="000C16F0"/>
    <w:rsid w:val="000C1709"/>
    <w:rsid w:val="000C19DA"/>
    <w:rsid w:val="000C1E38"/>
    <w:rsid w:val="000C1E5E"/>
    <w:rsid w:val="000C232F"/>
    <w:rsid w:val="000C292F"/>
    <w:rsid w:val="000C293D"/>
    <w:rsid w:val="000C476D"/>
    <w:rsid w:val="000C47CE"/>
    <w:rsid w:val="000C4923"/>
    <w:rsid w:val="000C4FB4"/>
    <w:rsid w:val="000C58A4"/>
    <w:rsid w:val="000C5C2D"/>
    <w:rsid w:val="000C5D36"/>
    <w:rsid w:val="000C63D1"/>
    <w:rsid w:val="000C6ABE"/>
    <w:rsid w:val="000C6CB5"/>
    <w:rsid w:val="000C75F1"/>
    <w:rsid w:val="000D04A3"/>
    <w:rsid w:val="000D0CC6"/>
    <w:rsid w:val="000D10E3"/>
    <w:rsid w:val="000D141B"/>
    <w:rsid w:val="000D1CF3"/>
    <w:rsid w:val="000D1DAE"/>
    <w:rsid w:val="000D202D"/>
    <w:rsid w:val="000D2363"/>
    <w:rsid w:val="000D3484"/>
    <w:rsid w:val="000D3CBA"/>
    <w:rsid w:val="000D464C"/>
    <w:rsid w:val="000D47FC"/>
    <w:rsid w:val="000D6312"/>
    <w:rsid w:val="000D6CDD"/>
    <w:rsid w:val="000D6D63"/>
    <w:rsid w:val="000D6FD8"/>
    <w:rsid w:val="000D7490"/>
    <w:rsid w:val="000D776D"/>
    <w:rsid w:val="000D7830"/>
    <w:rsid w:val="000D7EE9"/>
    <w:rsid w:val="000E02CD"/>
    <w:rsid w:val="000E04E2"/>
    <w:rsid w:val="000E0AA7"/>
    <w:rsid w:val="000E1305"/>
    <w:rsid w:val="000E1468"/>
    <w:rsid w:val="000E16F0"/>
    <w:rsid w:val="000E2563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050C"/>
    <w:rsid w:val="000F1567"/>
    <w:rsid w:val="000F15CB"/>
    <w:rsid w:val="000F1736"/>
    <w:rsid w:val="000F191E"/>
    <w:rsid w:val="000F2483"/>
    <w:rsid w:val="000F2555"/>
    <w:rsid w:val="000F31F2"/>
    <w:rsid w:val="000F3A0E"/>
    <w:rsid w:val="000F43C6"/>
    <w:rsid w:val="000F4764"/>
    <w:rsid w:val="000F496A"/>
    <w:rsid w:val="000F4F57"/>
    <w:rsid w:val="000F517B"/>
    <w:rsid w:val="000F5543"/>
    <w:rsid w:val="000F5556"/>
    <w:rsid w:val="000F5C19"/>
    <w:rsid w:val="000F5EB0"/>
    <w:rsid w:val="000F65D5"/>
    <w:rsid w:val="000F687A"/>
    <w:rsid w:val="000F74E4"/>
    <w:rsid w:val="000F74FC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5E5"/>
    <w:rsid w:val="001047C4"/>
    <w:rsid w:val="001047F4"/>
    <w:rsid w:val="00104F22"/>
    <w:rsid w:val="00105D57"/>
    <w:rsid w:val="0010665A"/>
    <w:rsid w:val="001067A0"/>
    <w:rsid w:val="00106A70"/>
    <w:rsid w:val="00106EFD"/>
    <w:rsid w:val="00107287"/>
    <w:rsid w:val="00107D42"/>
    <w:rsid w:val="0011027C"/>
    <w:rsid w:val="00110F06"/>
    <w:rsid w:val="00111E99"/>
    <w:rsid w:val="001122EA"/>
    <w:rsid w:val="0011234F"/>
    <w:rsid w:val="00112BA6"/>
    <w:rsid w:val="001133D7"/>
    <w:rsid w:val="001137F3"/>
    <w:rsid w:val="00114216"/>
    <w:rsid w:val="001147E4"/>
    <w:rsid w:val="001148C0"/>
    <w:rsid w:val="001151EA"/>
    <w:rsid w:val="001158F6"/>
    <w:rsid w:val="00115D13"/>
    <w:rsid w:val="00116D1F"/>
    <w:rsid w:val="00116FE1"/>
    <w:rsid w:val="00117531"/>
    <w:rsid w:val="00117845"/>
    <w:rsid w:val="0012112B"/>
    <w:rsid w:val="001218F7"/>
    <w:rsid w:val="00121FCE"/>
    <w:rsid w:val="00122057"/>
    <w:rsid w:val="00123809"/>
    <w:rsid w:val="00123835"/>
    <w:rsid w:val="00123F51"/>
    <w:rsid w:val="00124BFA"/>
    <w:rsid w:val="00124F27"/>
    <w:rsid w:val="00125FBC"/>
    <w:rsid w:val="001262DB"/>
    <w:rsid w:val="00126EF4"/>
    <w:rsid w:val="0012704B"/>
    <w:rsid w:val="00127B83"/>
    <w:rsid w:val="00127CDB"/>
    <w:rsid w:val="001301FA"/>
    <w:rsid w:val="00130D04"/>
    <w:rsid w:val="001321BD"/>
    <w:rsid w:val="001322FF"/>
    <w:rsid w:val="0013230B"/>
    <w:rsid w:val="00132B01"/>
    <w:rsid w:val="00132FDC"/>
    <w:rsid w:val="001346A5"/>
    <w:rsid w:val="001346EA"/>
    <w:rsid w:val="0013512D"/>
    <w:rsid w:val="00135900"/>
    <w:rsid w:val="00135923"/>
    <w:rsid w:val="00135E95"/>
    <w:rsid w:val="0013630A"/>
    <w:rsid w:val="00136358"/>
    <w:rsid w:val="00136800"/>
    <w:rsid w:val="00136C26"/>
    <w:rsid w:val="00137872"/>
    <w:rsid w:val="00137CA3"/>
    <w:rsid w:val="00137EF8"/>
    <w:rsid w:val="00137F22"/>
    <w:rsid w:val="0014096B"/>
    <w:rsid w:val="00140F33"/>
    <w:rsid w:val="00141423"/>
    <w:rsid w:val="00141DCF"/>
    <w:rsid w:val="001421C1"/>
    <w:rsid w:val="00142644"/>
    <w:rsid w:val="0014264A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6ED8"/>
    <w:rsid w:val="001474BD"/>
    <w:rsid w:val="0015143D"/>
    <w:rsid w:val="0015217A"/>
    <w:rsid w:val="00152642"/>
    <w:rsid w:val="0015282D"/>
    <w:rsid w:val="001531C2"/>
    <w:rsid w:val="0015362C"/>
    <w:rsid w:val="00153A37"/>
    <w:rsid w:val="00153BF7"/>
    <w:rsid w:val="00153D11"/>
    <w:rsid w:val="00154059"/>
    <w:rsid w:val="00154B96"/>
    <w:rsid w:val="00154DBA"/>
    <w:rsid w:val="00155D73"/>
    <w:rsid w:val="00155F80"/>
    <w:rsid w:val="001561DC"/>
    <w:rsid w:val="00156874"/>
    <w:rsid w:val="0015717C"/>
    <w:rsid w:val="00160259"/>
    <w:rsid w:val="00161DAB"/>
    <w:rsid w:val="001621C1"/>
    <w:rsid w:val="00162C0B"/>
    <w:rsid w:val="001630F9"/>
    <w:rsid w:val="001641BB"/>
    <w:rsid w:val="001641BC"/>
    <w:rsid w:val="0016459F"/>
    <w:rsid w:val="00164B1B"/>
    <w:rsid w:val="00164DDF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1927"/>
    <w:rsid w:val="00171929"/>
    <w:rsid w:val="00171C0D"/>
    <w:rsid w:val="00171ED4"/>
    <w:rsid w:val="00172A3B"/>
    <w:rsid w:val="00172B4E"/>
    <w:rsid w:val="00172D21"/>
    <w:rsid w:val="00173682"/>
    <w:rsid w:val="00173830"/>
    <w:rsid w:val="00173BA5"/>
    <w:rsid w:val="00173D16"/>
    <w:rsid w:val="00173FB5"/>
    <w:rsid w:val="0017415E"/>
    <w:rsid w:val="001746A2"/>
    <w:rsid w:val="00174994"/>
    <w:rsid w:val="00174C0F"/>
    <w:rsid w:val="00176949"/>
    <w:rsid w:val="00176A3F"/>
    <w:rsid w:val="00177163"/>
    <w:rsid w:val="00177B30"/>
    <w:rsid w:val="00177BBD"/>
    <w:rsid w:val="00177C65"/>
    <w:rsid w:val="001808AD"/>
    <w:rsid w:val="0018131F"/>
    <w:rsid w:val="00181EEC"/>
    <w:rsid w:val="00182172"/>
    <w:rsid w:val="001821DC"/>
    <w:rsid w:val="0018238D"/>
    <w:rsid w:val="00182BFB"/>
    <w:rsid w:val="00182F67"/>
    <w:rsid w:val="001851DC"/>
    <w:rsid w:val="00185213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1C0A"/>
    <w:rsid w:val="00191C75"/>
    <w:rsid w:val="001923F3"/>
    <w:rsid w:val="0019275E"/>
    <w:rsid w:val="00192C9B"/>
    <w:rsid w:val="00193749"/>
    <w:rsid w:val="00193B8C"/>
    <w:rsid w:val="00193BA3"/>
    <w:rsid w:val="00193F69"/>
    <w:rsid w:val="00194041"/>
    <w:rsid w:val="00195E0C"/>
    <w:rsid w:val="00195F8F"/>
    <w:rsid w:val="00197540"/>
    <w:rsid w:val="00197966"/>
    <w:rsid w:val="001A00F5"/>
    <w:rsid w:val="001A1240"/>
    <w:rsid w:val="001A1311"/>
    <w:rsid w:val="001A1A14"/>
    <w:rsid w:val="001A29D4"/>
    <w:rsid w:val="001A2E2B"/>
    <w:rsid w:val="001A348D"/>
    <w:rsid w:val="001A35BE"/>
    <w:rsid w:val="001A4937"/>
    <w:rsid w:val="001A4B40"/>
    <w:rsid w:val="001A4D23"/>
    <w:rsid w:val="001A5045"/>
    <w:rsid w:val="001A5102"/>
    <w:rsid w:val="001A520D"/>
    <w:rsid w:val="001A56C1"/>
    <w:rsid w:val="001A5952"/>
    <w:rsid w:val="001A5A02"/>
    <w:rsid w:val="001A6023"/>
    <w:rsid w:val="001A6450"/>
    <w:rsid w:val="001A6E83"/>
    <w:rsid w:val="001A7722"/>
    <w:rsid w:val="001A7818"/>
    <w:rsid w:val="001B0253"/>
    <w:rsid w:val="001B0693"/>
    <w:rsid w:val="001B0AD9"/>
    <w:rsid w:val="001B0CD7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945"/>
    <w:rsid w:val="001B7B4F"/>
    <w:rsid w:val="001C0D73"/>
    <w:rsid w:val="001C0FDA"/>
    <w:rsid w:val="001C167F"/>
    <w:rsid w:val="001C1721"/>
    <w:rsid w:val="001C1951"/>
    <w:rsid w:val="001C19D0"/>
    <w:rsid w:val="001C1F0F"/>
    <w:rsid w:val="001C24C6"/>
    <w:rsid w:val="001C25D4"/>
    <w:rsid w:val="001C29A7"/>
    <w:rsid w:val="001C2AEF"/>
    <w:rsid w:val="001C3DA5"/>
    <w:rsid w:val="001C3DB7"/>
    <w:rsid w:val="001C4111"/>
    <w:rsid w:val="001C4565"/>
    <w:rsid w:val="001C5569"/>
    <w:rsid w:val="001C563F"/>
    <w:rsid w:val="001C57CE"/>
    <w:rsid w:val="001C6320"/>
    <w:rsid w:val="001C69B9"/>
    <w:rsid w:val="001C6CC2"/>
    <w:rsid w:val="001C7840"/>
    <w:rsid w:val="001D040D"/>
    <w:rsid w:val="001D0C25"/>
    <w:rsid w:val="001D1E7D"/>
    <w:rsid w:val="001D1FEB"/>
    <w:rsid w:val="001D26FC"/>
    <w:rsid w:val="001D2B12"/>
    <w:rsid w:val="001D2EA1"/>
    <w:rsid w:val="001D3F68"/>
    <w:rsid w:val="001D4124"/>
    <w:rsid w:val="001D471F"/>
    <w:rsid w:val="001D475A"/>
    <w:rsid w:val="001D4BC8"/>
    <w:rsid w:val="001D4BFF"/>
    <w:rsid w:val="001D5F63"/>
    <w:rsid w:val="001D5FAE"/>
    <w:rsid w:val="001D6024"/>
    <w:rsid w:val="001D6C83"/>
    <w:rsid w:val="001D6FB8"/>
    <w:rsid w:val="001D7B9D"/>
    <w:rsid w:val="001E0C38"/>
    <w:rsid w:val="001E1D3D"/>
    <w:rsid w:val="001E23ED"/>
    <w:rsid w:val="001E31D6"/>
    <w:rsid w:val="001E4815"/>
    <w:rsid w:val="001E57D1"/>
    <w:rsid w:val="001E5EB1"/>
    <w:rsid w:val="001E6234"/>
    <w:rsid w:val="001E6718"/>
    <w:rsid w:val="001E692E"/>
    <w:rsid w:val="001E737A"/>
    <w:rsid w:val="001E7733"/>
    <w:rsid w:val="001F09E2"/>
    <w:rsid w:val="001F100D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57C"/>
    <w:rsid w:val="001F4C0B"/>
    <w:rsid w:val="001F4E7A"/>
    <w:rsid w:val="001F54C8"/>
    <w:rsid w:val="001F67B3"/>
    <w:rsid w:val="001F69B1"/>
    <w:rsid w:val="001F6D3D"/>
    <w:rsid w:val="001F6E72"/>
    <w:rsid w:val="001F7367"/>
    <w:rsid w:val="001F74D9"/>
    <w:rsid w:val="001F7AC6"/>
    <w:rsid w:val="00200C6F"/>
    <w:rsid w:val="0020121E"/>
    <w:rsid w:val="00201328"/>
    <w:rsid w:val="00201D93"/>
    <w:rsid w:val="002021B6"/>
    <w:rsid w:val="0020223C"/>
    <w:rsid w:val="00202891"/>
    <w:rsid w:val="00202B6C"/>
    <w:rsid w:val="00202BA8"/>
    <w:rsid w:val="002036B2"/>
    <w:rsid w:val="002038DF"/>
    <w:rsid w:val="00203B0B"/>
    <w:rsid w:val="00204B6A"/>
    <w:rsid w:val="00204CE3"/>
    <w:rsid w:val="00205E8A"/>
    <w:rsid w:val="00205F5D"/>
    <w:rsid w:val="002062E6"/>
    <w:rsid w:val="00206D3E"/>
    <w:rsid w:val="00206DEA"/>
    <w:rsid w:val="00207C1C"/>
    <w:rsid w:val="00207ED6"/>
    <w:rsid w:val="00210962"/>
    <w:rsid w:val="002112C8"/>
    <w:rsid w:val="00211571"/>
    <w:rsid w:val="00211EB9"/>
    <w:rsid w:val="00212229"/>
    <w:rsid w:val="002124DF"/>
    <w:rsid w:val="00212B30"/>
    <w:rsid w:val="00212CC1"/>
    <w:rsid w:val="00212EDA"/>
    <w:rsid w:val="0021383E"/>
    <w:rsid w:val="00213E67"/>
    <w:rsid w:val="00214202"/>
    <w:rsid w:val="00214910"/>
    <w:rsid w:val="00214941"/>
    <w:rsid w:val="00214BEC"/>
    <w:rsid w:val="00216018"/>
    <w:rsid w:val="002160CB"/>
    <w:rsid w:val="00216B0C"/>
    <w:rsid w:val="00216EC6"/>
    <w:rsid w:val="00217172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182"/>
    <w:rsid w:val="0022283E"/>
    <w:rsid w:val="00222C4F"/>
    <w:rsid w:val="00223A2E"/>
    <w:rsid w:val="002242DD"/>
    <w:rsid w:val="00224671"/>
    <w:rsid w:val="00224BEA"/>
    <w:rsid w:val="00225359"/>
    <w:rsid w:val="002258C6"/>
    <w:rsid w:val="00225CD5"/>
    <w:rsid w:val="002261D0"/>
    <w:rsid w:val="002264C7"/>
    <w:rsid w:val="00227E44"/>
    <w:rsid w:val="00230A1C"/>
    <w:rsid w:val="00230A8D"/>
    <w:rsid w:val="0023212A"/>
    <w:rsid w:val="002322E0"/>
    <w:rsid w:val="002322F4"/>
    <w:rsid w:val="00232E06"/>
    <w:rsid w:val="00233B53"/>
    <w:rsid w:val="002345D8"/>
    <w:rsid w:val="002347C1"/>
    <w:rsid w:val="00234DC3"/>
    <w:rsid w:val="00234E04"/>
    <w:rsid w:val="00235199"/>
    <w:rsid w:val="002358EE"/>
    <w:rsid w:val="0023690B"/>
    <w:rsid w:val="00236C71"/>
    <w:rsid w:val="0023707F"/>
    <w:rsid w:val="002377DB"/>
    <w:rsid w:val="00237895"/>
    <w:rsid w:val="00237C36"/>
    <w:rsid w:val="0024021E"/>
    <w:rsid w:val="0024089D"/>
    <w:rsid w:val="00240D58"/>
    <w:rsid w:val="002414E1"/>
    <w:rsid w:val="00241686"/>
    <w:rsid w:val="00244B89"/>
    <w:rsid w:val="00245476"/>
    <w:rsid w:val="002461DA"/>
    <w:rsid w:val="002462C0"/>
    <w:rsid w:val="0024694C"/>
    <w:rsid w:val="00247131"/>
    <w:rsid w:val="00247805"/>
    <w:rsid w:val="00247C41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4ED4"/>
    <w:rsid w:val="002565C0"/>
    <w:rsid w:val="00257759"/>
    <w:rsid w:val="0025778A"/>
    <w:rsid w:val="00257B19"/>
    <w:rsid w:val="0026031F"/>
    <w:rsid w:val="00260ED7"/>
    <w:rsid w:val="00261221"/>
    <w:rsid w:val="0026129B"/>
    <w:rsid w:val="00261461"/>
    <w:rsid w:val="0026180A"/>
    <w:rsid w:val="00262719"/>
    <w:rsid w:val="00262DA7"/>
    <w:rsid w:val="00262DF8"/>
    <w:rsid w:val="00262F12"/>
    <w:rsid w:val="002646BE"/>
    <w:rsid w:val="00264E9A"/>
    <w:rsid w:val="0026519C"/>
    <w:rsid w:val="00265B3A"/>
    <w:rsid w:val="00265CDD"/>
    <w:rsid w:val="0026626E"/>
    <w:rsid w:val="0026708C"/>
    <w:rsid w:val="002673AE"/>
    <w:rsid w:val="00267EAE"/>
    <w:rsid w:val="0027075E"/>
    <w:rsid w:val="002710D0"/>
    <w:rsid w:val="00272063"/>
    <w:rsid w:val="00272141"/>
    <w:rsid w:val="00272794"/>
    <w:rsid w:val="00272AEF"/>
    <w:rsid w:val="00273020"/>
    <w:rsid w:val="002745DF"/>
    <w:rsid w:val="00275300"/>
    <w:rsid w:val="00276B6C"/>
    <w:rsid w:val="00277FF5"/>
    <w:rsid w:val="002805F5"/>
    <w:rsid w:val="0028067C"/>
    <w:rsid w:val="002807BD"/>
    <w:rsid w:val="002814C9"/>
    <w:rsid w:val="002819DD"/>
    <w:rsid w:val="00281B7F"/>
    <w:rsid w:val="0028276B"/>
    <w:rsid w:val="00282A91"/>
    <w:rsid w:val="0028304C"/>
    <w:rsid w:val="0028353B"/>
    <w:rsid w:val="00283D4E"/>
    <w:rsid w:val="002841FD"/>
    <w:rsid w:val="002857E0"/>
    <w:rsid w:val="00285D9F"/>
    <w:rsid w:val="00291542"/>
    <w:rsid w:val="00292659"/>
    <w:rsid w:val="00292F39"/>
    <w:rsid w:val="00293036"/>
    <w:rsid w:val="00293913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D28"/>
    <w:rsid w:val="002A2E2B"/>
    <w:rsid w:val="002A2F25"/>
    <w:rsid w:val="002A3852"/>
    <w:rsid w:val="002A3E73"/>
    <w:rsid w:val="002A434A"/>
    <w:rsid w:val="002A52DC"/>
    <w:rsid w:val="002A600B"/>
    <w:rsid w:val="002A7019"/>
    <w:rsid w:val="002A7336"/>
    <w:rsid w:val="002A734C"/>
    <w:rsid w:val="002A7AD1"/>
    <w:rsid w:val="002A7B68"/>
    <w:rsid w:val="002B0B65"/>
    <w:rsid w:val="002B0E1C"/>
    <w:rsid w:val="002B0E9E"/>
    <w:rsid w:val="002B16D1"/>
    <w:rsid w:val="002B1F9F"/>
    <w:rsid w:val="002B2A42"/>
    <w:rsid w:val="002B3021"/>
    <w:rsid w:val="002B3191"/>
    <w:rsid w:val="002B3227"/>
    <w:rsid w:val="002B3B0D"/>
    <w:rsid w:val="002B3B5E"/>
    <w:rsid w:val="002B463A"/>
    <w:rsid w:val="002B48A7"/>
    <w:rsid w:val="002B4C06"/>
    <w:rsid w:val="002B4D3B"/>
    <w:rsid w:val="002B4D4B"/>
    <w:rsid w:val="002B553A"/>
    <w:rsid w:val="002B58A4"/>
    <w:rsid w:val="002B770D"/>
    <w:rsid w:val="002B79C7"/>
    <w:rsid w:val="002C12FC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5DA9"/>
    <w:rsid w:val="002C65DD"/>
    <w:rsid w:val="002C7B35"/>
    <w:rsid w:val="002C7D31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43C1"/>
    <w:rsid w:val="002D45CA"/>
    <w:rsid w:val="002D5373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1A16"/>
    <w:rsid w:val="002E2B4B"/>
    <w:rsid w:val="002E2E14"/>
    <w:rsid w:val="002E3673"/>
    <w:rsid w:val="002E3747"/>
    <w:rsid w:val="002E3F71"/>
    <w:rsid w:val="002E3FE0"/>
    <w:rsid w:val="002E500B"/>
    <w:rsid w:val="002E5037"/>
    <w:rsid w:val="002E57A5"/>
    <w:rsid w:val="002E6E2A"/>
    <w:rsid w:val="002E6EBC"/>
    <w:rsid w:val="002F08F4"/>
    <w:rsid w:val="002F1641"/>
    <w:rsid w:val="002F16D2"/>
    <w:rsid w:val="002F1C23"/>
    <w:rsid w:val="002F226F"/>
    <w:rsid w:val="002F2AB1"/>
    <w:rsid w:val="002F2AFF"/>
    <w:rsid w:val="002F33E7"/>
    <w:rsid w:val="002F346E"/>
    <w:rsid w:val="002F3494"/>
    <w:rsid w:val="002F37B2"/>
    <w:rsid w:val="002F3F51"/>
    <w:rsid w:val="002F4225"/>
    <w:rsid w:val="002F621A"/>
    <w:rsid w:val="002F6BC4"/>
    <w:rsid w:val="002F6E54"/>
    <w:rsid w:val="002F70EE"/>
    <w:rsid w:val="002F7BCF"/>
    <w:rsid w:val="002F7CF1"/>
    <w:rsid w:val="0030005B"/>
    <w:rsid w:val="00300557"/>
    <w:rsid w:val="00301EF2"/>
    <w:rsid w:val="0030206E"/>
    <w:rsid w:val="003022CA"/>
    <w:rsid w:val="0030241D"/>
    <w:rsid w:val="0030280F"/>
    <w:rsid w:val="00302D16"/>
    <w:rsid w:val="00303871"/>
    <w:rsid w:val="003039E5"/>
    <w:rsid w:val="00303D38"/>
    <w:rsid w:val="003042E6"/>
    <w:rsid w:val="0030492F"/>
    <w:rsid w:val="00304AAC"/>
    <w:rsid w:val="00304FED"/>
    <w:rsid w:val="00305B27"/>
    <w:rsid w:val="00305B55"/>
    <w:rsid w:val="00306006"/>
    <w:rsid w:val="00306526"/>
    <w:rsid w:val="00306602"/>
    <w:rsid w:val="00307023"/>
    <w:rsid w:val="003071F4"/>
    <w:rsid w:val="00307B04"/>
    <w:rsid w:val="00307B53"/>
    <w:rsid w:val="00307B83"/>
    <w:rsid w:val="00307D32"/>
    <w:rsid w:val="00310892"/>
    <w:rsid w:val="00310AFA"/>
    <w:rsid w:val="00310E3A"/>
    <w:rsid w:val="00311BEA"/>
    <w:rsid w:val="00312575"/>
    <w:rsid w:val="00312606"/>
    <w:rsid w:val="00312623"/>
    <w:rsid w:val="00313B02"/>
    <w:rsid w:val="00314167"/>
    <w:rsid w:val="00314639"/>
    <w:rsid w:val="0031503D"/>
    <w:rsid w:val="003157B9"/>
    <w:rsid w:val="003159AC"/>
    <w:rsid w:val="00315A75"/>
    <w:rsid w:val="003163C0"/>
    <w:rsid w:val="0031716A"/>
    <w:rsid w:val="0031751D"/>
    <w:rsid w:val="003176A9"/>
    <w:rsid w:val="003202F9"/>
    <w:rsid w:val="00320666"/>
    <w:rsid w:val="00320F77"/>
    <w:rsid w:val="00321EAE"/>
    <w:rsid w:val="00321EBB"/>
    <w:rsid w:val="003222C6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2669B"/>
    <w:rsid w:val="00326755"/>
    <w:rsid w:val="00326F51"/>
    <w:rsid w:val="00327CB2"/>
    <w:rsid w:val="00330A62"/>
    <w:rsid w:val="00330A81"/>
    <w:rsid w:val="00331DA9"/>
    <w:rsid w:val="003320FE"/>
    <w:rsid w:val="0033217D"/>
    <w:rsid w:val="00332341"/>
    <w:rsid w:val="0033265F"/>
    <w:rsid w:val="00332E85"/>
    <w:rsid w:val="003339AF"/>
    <w:rsid w:val="003339E3"/>
    <w:rsid w:val="00333BCF"/>
    <w:rsid w:val="00334590"/>
    <w:rsid w:val="00334F1B"/>
    <w:rsid w:val="00336673"/>
    <w:rsid w:val="003374D4"/>
    <w:rsid w:val="00337849"/>
    <w:rsid w:val="00340359"/>
    <w:rsid w:val="00340C6F"/>
    <w:rsid w:val="0034106F"/>
    <w:rsid w:val="00341D58"/>
    <w:rsid w:val="003428C8"/>
    <w:rsid w:val="00343925"/>
    <w:rsid w:val="00343F41"/>
    <w:rsid w:val="00343F6C"/>
    <w:rsid w:val="003444A5"/>
    <w:rsid w:val="00344B68"/>
    <w:rsid w:val="003454DD"/>
    <w:rsid w:val="00347213"/>
    <w:rsid w:val="00347229"/>
    <w:rsid w:val="0034756F"/>
    <w:rsid w:val="00347614"/>
    <w:rsid w:val="00347619"/>
    <w:rsid w:val="00347919"/>
    <w:rsid w:val="00347D39"/>
    <w:rsid w:val="003502F9"/>
    <w:rsid w:val="00350A5C"/>
    <w:rsid w:val="00350B67"/>
    <w:rsid w:val="00351EC0"/>
    <w:rsid w:val="003520AF"/>
    <w:rsid w:val="00352A6F"/>
    <w:rsid w:val="003533D6"/>
    <w:rsid w:val="003541EA"/>
    <w:rsid w:val="00354CA8"/>
    <w:rsid w:val="003554F4"/>
    <w:rsid w:val="00355759"/>
    <w:rsid w:val="00355861"/>
    <w:rsid w:val="0035595B"/>
    <w:rsid w:val="00355FE1"/>
    <w:rsid w:val="00356DF5"/>
    <w:rsid w:val="00356E06"/>
    <w:rsid w:val="00361067"/>
    <w:rsid w:val="00361087"/>
    <w:rsid w:val="00361353"/>
    <w:rsid w:val="00362FEA"/>
    <w:rsid w:val="00363211"/>
    <w:rsid w:val="00363750"/>
    <w:rsid w:val="003645E2"/>
    <w:rsid w:val="003647B1"/>
    <w:rsid w:val="00364D23"/>
    <w:rsid w:val="00365C95"/>
    <w:rsid w:val="003675D2"/>
    <w:rsid w:val="00370285"/>
    <w:rsid w:val="0037079E"/>
    <w:rsid w:val="00370B9B"/>
    <w:rsid w:val="00370E2C"/>
    <w:rsid w:val="003722E4"/>
    <w:rsid w:val="00373329"/>
    <w:rsid w:val="00373E3D"/>
    <w:rsid w:val="00373F4D"/>
    <w:rsid w:val="00374A48"/>
    <w:rsid w:val="00375299"/>
    <w:rsid w:val="003752B0"/>
    <w:rsid w:val="00376B2A"/>
    <w:rsid w:val="00376C56"/>
    <w:rsid w:val="003772C3"/>
    <w:rsid w:val="00377A2E"/>
    <w:rsid w:val="00380F3E"/>
    <w:rsid w:val="0038115C"/>
    <w:rsid w:val="00381865"/>
    <w:rsid w:val="003819BD"/>
    <w:rsid w:val="00381F4B"/>
    <w:rsid w:val="003822B0"/>
    <w:rsid w:val="00382552"/>
    <w:rsid w:val="003832FE"/>
    <w:rsid w:val="00383814"/>
    <w:rsid w:val="00383FD6"/>
    <w:rsid w:val="0038508F"/>
    <w:rsid w:val="00386824"/>
    <w:rsid w:val="003870A9"/>
    <w:rsid w:val="0038785D"/>
    <w:rsid w:val="003879B7"/>
    <w:rsid w:val="00387D0D"/>
    <w:rsid w:val="00390030"/>
    <w:rsid w:val="00390D52"/>
    <w:rsid w:val="00391896"/>
    <w:rsid w:val="00391AD3"/>
    <w:rsid w:val="00391FFB"/>
    <w:rsid w:val="00392871"/>
    <w:rsid w:val="003940CF"/>
    <w:rsid w:val="003941FC"/>
    <w:rsid w:val="00394738"/>
    <w:rsid w:val="00395CDF"/>
    <w:rsid w:val="00395F2D"/>
    <w:rsid w:val="003965D2"/>
    <w:rsid w:val="00396E41"/>
    <w:rsid w:val="00397466"/>
    <w:rsid w:val="003A0402"/>
    <w:rsid w:val="003A0792"/>
    <w:rsid w:val="003A0B2D"/>
    <w:rsid w:val="003A14A3"/>
    <w:rsid w:val="003A1E1D"/>
    <w:rsid w:val="003A2392"/>
    <w:rsid w:val="003A2394"/>
    <w:rsid w:val="003A28EB"/>
    <w:rsid w:val="003A296E"/>
    <w:rsid w:val="003A34F7"/>
    <w:rsid w:val="003A3555"/>
    <w:rsid w:val="003A5FAA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2B49"/>
    <w:rsid w:val="003B3378"/>
    <w:rsid w:val="003B34D4"/>
    <w:rsid w:val="003B45EB"/>
    <w:rsid w:val="003B52E9"/>
    <w:rsid w:val="003B587F"/>
    <w:rsid w:val="003B59C9"/>
    <w:rsid w:val="003B5F19"/>
    <w:rsid w:val="003B6064"/>
    <w:rsid w:val="003B64F7"/>
    <w:rsid w:val="003B69E1"/>
    <w:rsid w:val="003B6CB5"/>
    <w:rsid w:val="003B75A0"/>
    <w:rsid w:val="003B7786"/>
    <w:rsid w:val="003B78E9"/>
    <w:rsid w:val="003B79AD"/>
    <w:rsid w:val="003B7F49"/>
    <w:rsid w:val="003C03BF"/>
    <w:rsid w:val="003C0667"/>
    <w:rsid w:val="003C0697"/>
    <w:rsid w:val="003C0940"/>
    <w:rsid w:val="003C13E3"/>
    <w:rsid w:val="003C1566"/>
    <w:rsid w:val="003C1AF0"/>
    <w:rsid w:val="003C1B80"/>
    <w:rsid w:val="003C3207"/>
    <w:rsid w:val="003C3961"/>
    <w:rsid w:val="003C3B06"/>
    <w:rsid w:val="003C4607"/>
    <w:rsid w:val="003C4BC6"/>
    <w:rsid w:val="003C594C"/>
    <w:rsid w:val="003C6CD7"/>
    <w:rsid w:val="003C7386"/>
    <w:rsid w:val="003C7500"/>
    <w:rsid w:val="003C771E"/>
    <w:rsid w:val="003C781A"/>
    <w:rsid w:val="003D05DE"/>
    <w:rsid w:val="003D0A05"/>
    <w:rsid w:val="003D1F7B"/>
    <w:rsid w:val="003D22CE"/>
    <w:rsid w:val="003D27C1"/>
    <w:rsid w:val="003D29D2"/>
    <w:rsid w:val="003D2CB5"/>
    <w:rsid w:val="003D3E47"/>
    <w:rsid w:val="003D3F9A"/>
    <w:rsid w:val="003D5BC6"/>
    <w:rsid w:val="003D6280"/>
    <w:rsid w:val="003D6395"/>
    <w:rsid w:val="003D6A77"/>
    <w:rsid w:val="003D744A"/>
    <w:rsid w:val="003D7F36"/>
    <w:rsid w:val="003E03B1"/>
    <w:rsid w:val="003E0434"/>
    <w:rsid w:val="003E0E53"/>
    <w:rsid w:val="003E2548"/>
    <w:rsid w:val="003E287C"/>
    <w:rsid w:val="003E288D"/>
    <w:rsid w:val="003E370E"/>
    <w:rsid w:val="003E42FF"/>
    <w:rsid w:val="003E447D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CF5"/>
    <w:rsid w:val="003F5F0C"/>
    <w:rsid w:val="003F6157"/>
    <w:rsid w:val="003F6823"/>
    <w:rsid w:val="003F6AC4"/>
    <w:rsid w:val="003F7D93"/>
    <w:rsid w:val="0040022C"/>
    <w:rsid w:val="0040064D"/>
    <w:rsid w:val="00400ED9"/>
    <w:rsid w:val="00401342"/>
    <w:rsid w:val="00401456"/>
    <w:rsid w:val="004014DB"/>
    <w:rsid w:val="00401851"/>
    <w:rsid w:val="00401C7B"/>
    <w:rsid w:val="004030FA"/>
    <w:rsid w:val="004036AB"/>
    <w:rsid w:val="00404766"/>
    <w:rsid w:val="00405279"/>
    <w:rsid w:val="00405AD8"/>
    <w:rsid w:val="004065AD"/>
    <w:rsid w:val="0040700B"/>
    <w:rsid w:val="00407B78"/>
    <w:rsid w:val="00410116"/>
    <w:rsid w:val="0041044A"/>
    <w:rsid w:val="004104E2"/>
    <w:rsid w:val="004114AC"/>
    <w:rsid w:val="0041195D"/>
    <w:rsid w:val="004121CB"/>
    <w:rsid w:val="00413AF5"/>
    <w:rsid w:val="004140DE"/>
    <w:rsid w:val="0041498B"/>
    <w:rsid w:val="00414A2E"/>
    <w:rsid w:val="00414CF6"/>
    <w:rsid w:val="00414F0C"/>
    <w:rsid w:val="00415069"/>
    <w:rsid w:val="00415847"/>
    <w:rsid w:val="004162C3"/>
    <w:rsid w:val="00416797"/>
    <w:rsid w:val="004168DA"/>
    <w:rsid w:val="00416DD0"/>
    <w:rsid w:val="00416F4F"/>
    <w:rsid w:val="00417044"/>
    <w:rsid w:val="004174BD"/>
    <w:rsid w:val="004178B7"/>
    <w:rsid w:val="004200B6"/>
    <w:rsid w:val="00420488"/>
    <w:rsid w:val="00420534"/>
    <w:rsid w:val="00420598"/>
    <w:rsid w:val="00420F7F"/>
    <w:rsid w:val="00421436"/>
    <w:rsid w:val="00421D26"/>
    <w:rsid w:val="00421E77"/>
    <w:rsid w:val="00422618"/>
    <w:rsid w:val="00422DE4"/>
    <w:rsid w:val="00423496"/>
    <w:rsid w:val="004239FB"/>
    <w:rsid w:val="00423C22"/>
    <w:rsid w:val="00425CC2"/>
    <w:rsid w:val="00425D10"/>
    <w:rsid w:val="004268CF"/>
    <w:rsid w:val="0042695D"/>
    <w:rsid w:val="004276E7"/>
    <w:rsid w:val="00427D18"/>
    <w:rsid w:val="00430D23"/>
    <w:rsid w:val="004311BE"/>
    <w:rsid w:val="004312C0"/>
    <w:rsid w:val="00431D47"/>
    <w:rsid w:val="00431DCC"/>
    <w:rsid w:val="00431FA2"/>
    <w:rsid w:val="0043213F"/>
    <w:rsid w:val="00432238"/>
    <w:rsid w:val="004347DC"/>
    <w:rsid w:val="00435527"/>
    <w:rsid w:val="00435AAD"/>
    <w:rsid w:val="00435F32"/>
    <w:rsid w:val="00436074"/>
    <w:rsid w:val="00436BD0"/>
    <w:rsid w:val="0043786C"/>
    <w:rsid w:val="00437BAF"/>
    <w:rsid w:val="00437E09"/>
    <w:rsid w:val="004401BB"/>
    <w:rsid w:val="00440483"/>
    <w:rsid w:val="004409C8"/>
    <w:rsid w:val="00441207"/>
    <w:rsid w:val="004416B3"/>
    <w:rsid w:val="00441B34"/>
    <w:rsid w:val="00441F57"/>
    <w:rsid w:val="00442211"/>
    <w:rsid w:val="004425DA"/>
    <w:rsid w:val="00442B1E"/>
    <w:rsid w:val="00442D9F"/>
    <w:rsid w:val="0044325B"/>
    <w:rsid w:val="00443DA7"/>
    <w:rsid w:val="00444487"/>
    <w:rsid w:val="00444704"/>
    <w:rsid w:val="00444721"/>
    <w:rsid w:val="00445A0E"/>
    <w:rsid w:val="00446A99"/>
    <w:rsid w:val="00447068"/>
    <w:rsid w:val="00447CED"/>
    <w:rsid w:val="00450841"/>
    <w:rsid w:val="00450EDF"/>
    <w:rsid w:val="00450F17"/>
    <w:rsid w:val="00451880"/>
    <w:rsid w:val="00451C86"/>
    <w:rsid w:val="00451D98"/>
    <w:rsid w:val="00452C82"/>
    <w:rsid w:val="00452D16"/>
    <w:rsid w:val="00453A1A"/>
    <w:rsid w:val="00453D35"/>
    <w:rsid w:val="00453D65"/>
    <w:rsid w:val="00454C4D"/>
    <w:rsid w:val="00454CDB"/>
    <w:rsid w:val="004553D2"/>
    <w:rsid w:val="004554A5"/>
    <w:rsid w:val="004555D1"/>
    <w:rsid w:val="00455FE2"/>
    <w:rsid w:val="00456233"/>
    <w:rsid w:val="0045630F"/>
    <w:rsid w:val="00456C76"/>
    <w:rsid w:val="00456E2D"/>
    <w:rsid w:val="00456ED9"/>
    <w:rsid w:val="004572D9"/>
    <w:rsid w:val="00460442"/>
    <w:rsid w:val="00460C51"/>
    <w:rsid w:val="00460F03"/>
    <w:rsid w:val="00461470"/>
    <w:rsid w:val="00461E24"/>
    <w:rsid w:val="004621D8"/>
    <w:rsid w:val="00462212"/>
    <w:rsid w:val="0046261B"/>
    <w:rsid w:val="00463733"/>
    <w:rsid w:val="00463EDA"/>
    <w:rsid w:val="00464553"/>
    <w:rsid w:val="004659DD"/>
    <w:rsid w:val="00465F7E"/>
    <w:rsid w:val="0046611E"/>
    <w:rsid w:val="004662E7"/>
    <w:rsid w:val="00466761"/>
    <w:rsid w:val="00466A76"/>
    <w:rsid w:val="00466AF8"/>
    <w:rsid w:val="00467031"/>
    <w:rsid w:val="0046731A"/>
    <w:rsid w:val="0046766A"/>
    <w:rsid w:val="00467EBB"/>
    <w:rsid w:val="0047170F"/>
    <w:rsid w:val="00471CF8"/>
    <w:rsid w:val="00471DD3"/>
    <w:rsid w:val="0047231E"/>
    <w:rsid w:val="00472895"/>
    <w:rsid w:val="00472C10"/>
    <w:rsid w:val="0047302C"/>
    <w:rsid w:val="00473417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6E"/>
    <w:rsid w:val="00476C90"/>
    <w:rsid w:val="00476E8F"/>
    <w:rsid w:val="00477698"/>
    <w:rsid w:val="0047796B"/>
    <w:rsid w:val="00477A13"/>
    <w:rsid w:val="00477DD1"/>
    <w:rsid w:val="00480556"/>
    <w:rsid w:val="0048057E"/>
    <w:rsid w:val="00481271"/>
    <w:rsid w:val="00482B3A"/>
    <w:rsid w:val="00482B76"/>
    <w:rsid w:val="00482EB7"/>
    <w:rsid w:val="00483360"/>
    <w:rsid w:val="00483A9F"/>
    <w:rsid w:val="00484162"/>
    <w:rsid w:val="004850D5"/>
    <w:rsid w:val="00485C8E"/>
    <w:rsid w:val="00486814"/>
    <w:rsid w:val="00487453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4151"/>
    <w:rsid w:val="00494644"/>
    <w:rsid w:val="00495686"/>
    <w:rsid w:val="00496009"/>
    <w:rsid w:val="004968D1"/>
    <w:rsid w:val="00496926"/>
    <w:rsid w:val="00496F6A"/>
    <w:rsid w:val="00497942"/>
    <w:rsid w:val="00497E7E"/>
    <w:rsid w:val="004A0256"/>
    <w:rsid w:val="004A0C80"/>
    <w:rsid w:val="004A1A8C"/>
    <w:rsid w:val="004A2369"/>
    <w:rsid w:val="004A262F"/>
    <w:rsid w:val="004A2DD3"/>
    <w:rsid w:val="004A2EAE"/>
    <w:rsid w:val="004A3036"/>
    <w:rsid w:val="004A3A2E"/>
    <w:rsid w:val="004A3B57"/>
    <w:rsid w:val="004A4E44"/>
    <w:rsid w:val="004A5F4A"/>
    <w:rsid w:val="004A5F82"/>
    <w:rsid w:val="004A6EA5"/>
    <w:rsid w:val="004A7BD5"/>
    <w:rsid w:val="004A7FF4"/>
    <w:rsid w:val="004B0E55"/>
    <w:rsid w:val="004B1303"/>
    <w:rsid w:val="004B1B2D"/>
    <w:rsid w:val="004B1B99"/>
    <w:rsid w:val="004B1F5E"/>
    <w:rsid w:val="004B3B76"/>
    <w:rsid w:val="004B3CA5"/>
    <w:rsid w:val="004B43EC"/>
    <w:rsid w:val="004B4F12"/>
    <w:rsid w:val="004B5037"/>
    <w:rsid w:val="004B566A"/>
    <w:rsid w:val="004B56B2"/>
    <w:rsid w:val="004B6237"/>
    <w:rsid w:val="004B6458"/>
    <w:rsid w:val="004B6C59"/>
    <w:rsid w:val="004B6EA3"/>
    <w:rsid w:val="004B7341"/>
    <w:rsid w:val="004B75BA"/>
    <w:rsid w:val="004B79B3"/>
    <w:rsid w:val="004C01CB"/>
    <w:rsid w:val="004C079F"/>
    <w:rsid w:val="004C08BB"/>
    <w:rsid w:val="004C09CC"/>
    <w:rsid w:val="004C0B0A"/>
    <w:rsid w:val="004C0F00"/>
    <w:rsid w:val="004C1C96"/>
    <w:rsid w:val="004C2D73"/>
    <w:rsid w:val="004C2ED3"/>
    <w:rsid w:val="004C332B"/>
    <w:rsid w:val="004C36EB"/>
    <w:rsid w:val="004C3C7A"/>
    <w:rsid w:val="004C3F8D"/>
    <w:rsid w:val="004C4147"/>
    <w:rsid w:val="004C4BBF"/>
    <w:rsid w:val="004C4CA5"/>
    <w:rsid w:val="004C50DC"/>
    <w:rsid w:val="004C53A7"/>
    <w:rsid w:val="004C5CB3"/>
    <w:rsid w:val="004C5E12"/>
    <w:rsid w:val="004C6082"/>
    <w:rsid w:val="004C6C7A"/>
    <w:rsid w:val="004C700C"/>
    <w:rsid w:val="004C7081"/>
    <w:rsid w:val="004C7283"/>
    <w:rsid w:val="004C73EA"/>
    <w:rsid w:val="004C7786"/>
    <w:rsid w:val="004C7B0A"/>
    <w:rsid w:val="004D0BB9"/>
    <w:rsid w:val="004D13FC"/>
    <w:rsid w:val="004D1573"/>
    <w:rsid w:val="004D1EB7"/>
    <w:rsid w:val="004D26FB"/>
    <w:rsid w:val="004D455C"/>
    <w:rsid w:val="004D482F"/>
    <w:rsid w:val="004D5751"/>
    <w:rsid w:val="004D6448"/>
    <w:rsid w:val="004D69B3"/>
    <w:rsid w:val="004D6E20"/>
    <w:rsid w:val="004D75C3"/>
    <w:rsid w:val="004D77BF"/>
    <w:rsid w:val="004E1281"/>
    <w:rsid w:val="004E18B5"/>
    <w:rsid w:val="004E1F08"/>
    <w:rsid w:val="004E2283"/>
    <w:rsid w:val="004E3AF9"/>
    <w:rsid w:val="004E3C19"/>
    <w:rsid w:val="004E4CA3"/>
    <w:rsid w:val="004E4CE0"/>
    <w:rsid w:val="004E4DE3"/>
    <w:rsid w:val="004E57DB"/>
    <w:rsid w:val="004E6190"/>
    <w:rsid w:val="004E62BB"/>
    <w:rsid w:val="004E6C4D"/>
    <w:rsid w:val="004E6D67"/>
    <w:rsid w:val="004E70E8"/>
    <w:rsid w:val="004E75EC"/>
    <w:rsid w:val="004E7EED"/>
    <w:rsid w:val="004F06E0"/>
    <w:rsid w:val="004F0D67"/>
    <w:rsid w:val="004F104C"/>
    <w:rsid w:val="004F10B0"/>
    <w:rsid w:val="004F11B3"/>
    <w:rsid w:val="004F17A6"/>
    <w:rsid w:val="004F1D0B"/>
    <w:rsid w:val="004F2316"/>
    <w:rsid w:val="004F24B4"/>
    <w:rsid w:val="004F29BC"/>
    <w:rsid w:val="004F2DC7"/>
    <w:rsid w:val="004F330E"/>
    <w:rsid w:val="004F3D12"/>
    <w:rsid w:val="004F4091"/>
    <w:rsid w:val="004F4204"/>
    <w:rsid w:val="004F4DAD"/>
    <w:rsid w:val="004F4DCD"/>
    <w:rsid w:val="004F50F4"/>
    <w:rsid w:val="004F5E42"/>
    <w:rsid w:val="004F62C1"/>
    <w:rsid w:val="004F68DD"/>
    <w:rsid w:val="004F6CB2"/>
    <w:rsid w:val="004F7180"/>
    <w:rsid w:val="004F7245"/>
    <w:rsid w:val="004F74FA"/>
    <w:rsid w:val="004F7773"/>
    <w:rsid w:val="004F786C"/>
    <w:rsid w:val="00500B3A"/>
    <w:rsid w:val="005010D7"/>
    <w:rsid w:val="0050142D"/>
    <w:rsid w:val="005014A2"/>
    <w:rsid w:val="005018F4"/>
    <w:rsid w:val="00502120"/>
    <w:rsid w:val="00502762"/>
    <w:rsid w:val="00503364"/>
    <w:rsid w:val="00504454"/>
    <w:rsid w:val="00504B8D"/>
    <w:rsid w:val="00504D04"/>
    <w:rsid w:val="00504F7D"/>
    <w:rsid w:val="00506893"/>
    <w:rsid w:val="005069B9"/>
    <w:rsid w:val="00506D24"/>
    <w:rsid w:val="00506D78"/>
    <w:rsid w:val="0050745C"/>
    <w:rsid w:val="0050750F"/>
    <w:rsid w:val="005076F4"/>
    <w:rsid w:val="0050798E"/>
    <w:rsid w:val="00510101"/>
    <w:rsid w:val="00510724"/>
    <w:rsid w:val="00511526"/>
    <w:rsid w:val="00511585"/>
    <w:rsid w:val="0051163E"/>
    <w:rsid w:val="00511666"/>
    <w:rsid w:val="00511D02"/>
    <w:rsid w:val="00511E90"/>
    <w:rsid w:val="00511FB6"/>
    <w:rsid w:val="00512B1C"/>
    <w:rsid w:val="00513D54"/>
    <w:rsid w:val="00514622"/>
    <w:rsid w:val="00515569"/>
    <w:rsid w:val="00515DE0"/>
    <w:rsid w:val="00516707"/>
    <w:rsid w:val="00516CD8"/>
    <w:rsid w:val="00516DCC"/>
    <w:rsid w:val="005172E8"/>
    <w:rsid w:val="005177DC"/>
    <w:rsid w:val="00517D59"/>
    <w:rsid w:val="0052018A"/>
    <w:rsid w:val="005201BC"/>
    <w:rsid w:val="00520C7D"/>
    <w:rsid w:val="00521089"/>
    <w:rsid w:val="005214B7"/>
    <w:rsid w:val="00521E58"/>
    <w:rsid w:val="005227B9"/>
    <w:rsid w:val="00522AA7"/>
    <w:rsid w:val="00522FCD"/>
    <w:rsid w:val="0052301A"/>
    <w:rsid w:val="00523629"/>
    <w:rsid w:val="00523932"/>
    <w:rsid w:val="005240F2"/>
    <w:rsid w:val="005240FA"/>
    <w:rsid w:val="0052428C"/>
    <w:rsid w:val="0052486B"/>
    <w:rsid w:val="00524A4E"/>
    <w:rsid w:val="005255A8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270E"/>
    <w:rsid w:val="00532A65"/>
    <w:rsid w:val="0053313E"/>
    <w:rsid w:val="00533850"/>
    <w:rsid w:val="005348BD"/>
    <w:rsid w:val="00535122"/>
    <w:rsid w:val="00535D34"/>
    <w:rsid w:val="00535E98"/>
    <w:rsid w:val="00536177"/>
    <w:rsid w:val="0053635C"/>
    <w:rsid w:val="005368D3"/>
    <w:rsid w:val="0053718B"/>
    <w:rsid w:val="00537AD2"/>
    <w:rsid w:val="00537D9E"/>
    <w:rsid w:val="00540E0C"/>
    <w:rsid w:val="00541403"/>
    <w:rsid w:val="00541465"/>
    <w:rsid w:val="005414A8"/>
    <w:rsid w:val="00542B02"/>
    <w:rsid w:val="00542F48"/>
    <w:rsid w:val="005431E7"/>
    <w:rsid w:val="00543C25"/>
    <w:rsid w:val="00543E18"/>
    <w:rsid w:val="00543E9B"/>
    <w:rsid w:val="00544393"/>
    <w:rsid w:val="0054481A"/>
    <w:rsid w:val="00544F54"/>
    <w:rsid w:val="0054542E"/>
    <w:rsid w:val="00545978"/>
    <w:rsid w:val="00545A42"/>
    <w:rsid w:val="00545EC0"/>
    <w:rsid w:val="00545EE5"/>
    <w:rsid w:val="00546CAD"/>
    <w:rsid w:val="00547596"/>
    <w:rsid w:val="00547AFF"/>
    <w:rsid w:val="0055190D"/>
    <w:rsid w:val="00551BE1"/>
    <w:rsid w:val="00551DB8"/>
    <w:rsid w:val="00551E15"/>
    <w:rsid w:val="0055215A"/>
    <w:rsid w:val="0055274D"/>
    <w:rsid w:val="0055351A"/>
    <w:rsid w:val="00555B09"/>
    <w:rsid w:val="005561EC"/>
    <w:rsid w:val="00556849"/>
    <w:rsid w:val="00556C33"/>
    <w:rsid w:val="00556C38"/>
    <w:rsid w:val="00556CBA"/>
    <w:rsid w:val="00557A91"/>
    <w:rsid w:val="00557DE6"/>
    <w:rsid w:val="00557F16"/>
    <w:rsid w:val="005636D0"/>
    <w:rsid w:val="005638F5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584B"/>
    <w:rsid w:val="0056649A"/>
    <w:rsid w:val="005668B3"/>
    <w:rsid w:val="00566BDB"/>
    <w:rsid w:val="00566DE1"/>
    <w:rsid w:val="00566F21"/>
    <w:rsid w:val="00567067"/>
    <w:rsid w:val="00567565"/>
    <w:rsid w:val="00567A5E"/>
    <w:rsid w:val="00567C9C"/>
    <w:rsid w:val="005701C5"/>
    <w:rsid w:val="005705E3"/>
    <w:rsid w:val="00570668"/>
    <w:rsid w:val="005708C2"/>
    <w:rsid w:val="00570A1A"/>
    <w:rsid w:val="00571050"/>
    <w:rsid w:val="00571144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5701"/>
    <w:rsid w:val="00576259"/>
    <w:rsid w:val="00577673"/>
    <w:rsid w:val="00577FBD"/>
    <w:rsid w:val="00580AD1"/>
    <w:rsid w:val="00581E5A"/>
    <w:rsid w:val="00582BC7"/>
    <w:rsid w:val="005837E7"/>
    <w:rsid w:val="00583D63"/>
    <w:rsid w:val="00583F46"/>
    <w:rsid w:val="0058409B"/>
    <w:rsid w:val="0058421A"/>
    <w:rsid w:val="00585747"/>
    <w:rsid w:val="00585867"/>
    <w:rsid w:val="0058689F"/>
    <w:rsid w:val="0058693C"/>
    <w:rsid w:val="00586B62"/>
    <w:rsid w:val="00587A7F"/>
    <w:rsid w:val="00587B9D"/>
    <w:rsid w:val="00587F19"/>
    <w:rsid w:val="00590DE6"/>
    <w:rsid w:val="00590ED3"/>
    <w:rsid w:val="00591778"/>
    <w:rsid w:val="00591AE5"/>
    <w:rsid w:val="00592138"/>
    <w:rsid w:val="00592902"/>
    <w:rsid w:val="00592986"/>
    <w:rsid w:val="00592D68"/>
    <w:rsid w:val="00593607"/>
    <w:rsid w:val="00593C3B"/>
    <w:rsid w:val="00594CA8"/>
    <w:rsid w:val="00595934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6E3"/>
    <w:rsid w:val="005B2792"/>
    <w:rsid w:val="005B2A83"/>
    <w:rsid w:val="005B2B4D"/>
    <w:rsid w:val="005B4058"/>
    <w:rsid w:val="005B44A0"/>
    <w:rsid w:val="005B481E"/>
    <w:rsid w:val="005B5A55"/>
    <w:rsid w:val="005B6502"/>
    <w:rsid w:val="005B651E"/>
    <w:rsid w:val="005B67E8"/>
    <w:rsid w:val="005B77DB"/>
    <w:rsid w:val="005C05D5"/>
    <w:rsid w:val="005C0FD4"/>
    <w:rsid w:val="005C1CAB"/>
    <w:rsid w:val="005C1E92"/>
    <w:rsid w:val="005C2921"/>
    <w:rsid w:val="005C36EF"/>
    <w:rsid w:val="005C43E3"/>
    <w:rsid w:val="005C4A1E"/>
    <w:rsid w:val="005C4B57"/>
    <w:rsid w:val="005C4DD3"/>
    <w:rsid w:val="005C4FFA"/>
    <w:rsid w:val="005C5D6E"/>
    <w:rsid w:val="005C6A6B"/>
    <w:rsid w:val="005C6BBE"/>
    <w:rsid w:val="005C723B"/>
    <w:rsid w:val="005C770D"/>
    <w:rsid w:val="005C78A2"/>
    <w:rsid w:val="005C7E59"/>
    <w:rsid w:val="005D00E7"/>
    <w:rsid w:val="005D0500"/>
    <w:rsid w:val="005D0548"/>
    <w:rsid w:val="005D08C2"/>
    <w:rsid w:val="005D11F5"/>
    <w:rsid w:val="005D13D3"/>
    <w:rsid w:val="005D1418"/>
    <w:rsid w:val="005D161E"/>
    <w:rsid w:val="005D2812"/>
    <w:rsid w:val="005D2946"/>
    <w:rsid w:val="005D2A88"/>
    <w:rsid w:val="005D34FD"/>
    <w:rsid w:val="005D3D9A"/>
    <w:rsid w:val="005D48CE"/>
    <w:rsid w:val="005D4D0A"/>
    <w:rsid w:val="005D5060"/>
    <w:rsid w:val="005D5B68"/>
    <w:rsid w:val="005D5E62"/>
    <w:rsid w:val="005D645D"/>
    <w:rsid w:val="005D6842"/>
    <w:rsid w:val="005D70D0"/>
    <w:rsid w:val="005D7585"/>
    <w:rsid w:val="005D7C47"/>
    <w:rsid w:val="005D7DF8"/>
    <w:rsid w:val="005D7F0B"/>
    <w:rsid w:val="005E0025"/>
    <w:rsid w:val="005E0420"/>
    <w:rsid w:val="005E0995"/>
    <w:rsid w:val="005E10F8"/>
    <w:rsid w:val="005E1412"/>
    <w:rsid w:val="005E26F4"/>
    <w:rsid w:val="005E2EDA"/>
    <w:rsid w:val="005E3D1D"/>
    <w:rsid w:val="005E3D4F"/>
    <w:rsid w:val="005E48C3"/>
    <w:rsid w:val="005E4BF7"/>
    <w:rsid w:val="005E625D"/>
    <w:rsid w:val="005E6D00"/>
    <w:rsid w:val="005E73B8"/>
    <w:rsid w:val="005E7C6E"/>
    <w:rsid w:val="005F1431"/>
    <w:rsid w:val="005F14B1"/>
    <w:rsid w:val="005F2278"/>
    <w:rsid w:val="005F246A"/>
    <w:rsid w:val="005F3F3D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1C30"/>
    <w:rsid w:val="006023F7"/>
    <w:rsid w:val="00602534"/>
    <w:rsid w:val="00602614"/>
    <w:rsid w:val="0060272F"/>
    <w:rsid w:val="00602D14"/>
    <w:rsid w:val="00603725"/>
    <w:rsid w:val="006044CF"/>
    <w:rsid w:val="00605541"/>
    <w:rsid w:val="006056D3"/>
    <w:rsid w:val="00606219"/>
    <w:rsid w:val="00606733"/>
    <w:rsid w:val="0060682E"/>
    <w:rsid w:val="006100E8"/>
    <w:rsid w:val="006105F4"/>
    <w:rsid w:val="00610693"/>
    <w:rsid w:val="00611108"/>
    <w:rsid w:val="00611B1C"/>
    <w:rsid w:val="00611BEA"/>
    <w:rsid w:val="0061209E"/>
    <w:rsid w:val="006125C7"/>
    <w:rsid w:val="00613EA3"/>
    <w:rsid w:val="00613EB7"/>
    <w:rsid w:val="00614B6B"/>
    <w:rsid w:val="00614CE5"/>
    <w:rsid w:val="00614DFF"/>
    <w:rsid w:val="00615220"/>
    <w:rsid w:val="00615749"/>
    <w:rsid w:val="00615C2B"/>
    <w:rsid w:val="0061678D"/>
    <w:rsid w:val="0061741C"/>
    <w:rsid w:val="00617691"/>
    <w:rsid w:val="00617FF4"/>
    <w:rsid w:val="00620FC1"/>
    <w:rsid w:val="00621771"/>
    <w:rsid w:val="006219F1"/>
    <w:rsid w:val="00621A11"/>
    <w:rsid w:val="00621A4E"/>
    <w:rsid w:val="00621C4D"/>
    <w:rsid w:val="00621E6E"/>
    <w:rsid w:val="00622212"/>
    <w:rsid w:val="00623107"/>
    <w:rsid w:val="0062310B"/>
    <w:rsid w:val="006234DD"/>
    <w:rsid w:val="006236CA"/>
    <w:rsid w:val="0062375F"/>
    <w:rsid w:val="00623C90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309"/>
    <w:rsid w:val="0063156D"/>
    <w:rsid w:val="00632C80"/>
    <w:rsid w:val="00632D8E"/>
    <w:rsid w:val="006331E4"/>
    <w:rsid w:val="00633360"/>
    <w:rsid w:val="00633CE9"/>
    <w:rsid w:val="00633F36"/>
    <w:rsid w:val="00633FF2"/>
    <w:rsid w:val="0063513D"/>
    <w:rsid w:val="0063516C"/>
    <w:rsid w:val="0063540F"/>
    <w:rsid w:val="00635CBA"/>
    <w:rsid w:val="00636D0C"/>
    <w:rsid w:val="00636D8A"/>
    <w:rsid w:val="006371F5"/>
    <w:rsid w:val="0064024A"/>
    <w:rsid w:val="0064148A"/>
    <w:rsid w:val="006416C1"/>
    <w:rsid w:val="006417D2"/>
    <w:rsid w:val="006418C1"/>
    <w:rsid w:val="00643E0F"/>
    <w:rsid w:val="0064408C"/>
    <w:rsid w:val="00644123"/>
    <w:rsid w:val="006450A6"/>
    <w:rsid w:val="006453F6"/>
    <w:rsid w:val="00645952"/>
    <w:rsid w:val="006469C2"/>
    <w:rsid w:val="00647561"/>
    <w:rsid w:val="00647D84"/>
    <w:rsid w:val="006503C9"/>
    <w:rsid w:val="00650A0F"/>
    <w:rsid w:val="00651644"/>
    <w:rsid w:val="006519BA"/>
    <w:rsid w:val="00651BB0"/>
    <w:rsid w:val="006527C9"/>
    <w:rsid w:val="00652BD1"/>
    <w:rsid w:val="00652C67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4E7"/>
    <w:rsid w:val="00661664"/>
    <w:rsid w:val="006617F6"/>
    <w:rsid w:val="00661C89"/>
    <w:rsid w:val="00662851"/>
    <w:rsid w:val="00662B05"/>
    <w:rsid w:val="00662C8D"/>
    <w:rsid w:val="00662F73"/>
    <w:rsid w:val="00663023"/>
    <w:rsid w:val="00663568"/>
    <w:rsid w:val="00663903"/>
    <w:rsid w:val="00663AE0"/>
    <w:rsid w:val="00663C29"/>
    <w:rsid w:val="00664859"/>
    <w:rsid w:val="00664997"/>
    <w:rsid w:val="00664A4C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2127"/>
    <w:rsid w:val="0067245E"/>
    <w:rsid w:val="00672645"/>
    <w:rsid w:val="0067346A"/>
    <w:rsid w:val="00673AF0"/>
    <w:rsid w:val="00673C30"/>
    <w:rsid w:val="006740C8"/>
    <w:rsid w:val="00674F3A"/>
    <w:rsid w:val="00675253"/>
    <w:rsid w:val="00675434"/>
    <w:rsid w:val="00676734"/>
    <w:rsid w:val="00676F54"/>
    <w:rsid w:val="00677039"/>
    <w:rsid w:val="00677101"/>
    <w:rsid w:val="006777E9"/>
    <w:rsid w:val="00677B23"/>
    <w:rsid w:val="00677C3D"/>
    <w:rsid w:val="00677C83"/>
    <w:rsid w:val="006804DA"/>
    <w:rsid w:val="006816AE"/>
    <w:rsid w:val="006818D5"/>
    <w:rsid w:val="0068210A"/>
    <w:rsid w:val="00682139"/>
    <w:rsid w:val="00682428"/>
    <w:rsid w:val="00683D20"/>
    <w:rsid w:val="00683FB6"/>
    <w:rsid w:val="0068421A"/>
    <w:rsid w:val="00684496"/>
    <w:rsid w:val="00684A97"/>
    <w:rsid w:val="006854E3"/>
    <w:rsid w:val="0068556B"/>
    <w:rsid w:val="00686550"/>
    <w:rsid w:val="0068692E"/>
    <w:rsid w:val="00687B26"/>
    <w:rsid w:val="0069067F"/>
    <w:rsid w:val="006909B4"/>
    <w:rsid w:val="00690A8C"/>
    <w:rsid w:val="00690C24"/>
    <w:rsid w:val="0069175D"/>
    <w:rsid w:val="00693E83"/>
    <w:rsid w:val="0069409F"/>
    <w:rsid w:val="00694366"/>
    <w:rsid w:val="00694D7E"/>
    <w:rsid w:val="006958BD"/>
    <w:rsid w:val="00697413"/>
    <w:rsid w:val="00697A6F"/>
    <w:rsid w:val="006A0246"/>
    <w:rsid w:val="006A093B"/>
    <w:rsid w:val="006A1552"/>
    <w:rsid w:val="006A2491"/>
    <w:rsid w:val="006A2A4D"/>
    <w:rsid w:val="006A2EA6"/>
    <w:rsid w:val="006A433B"/>
    <w:rsid w:val="006A4908"/>
    <w:rsid w:val="006A5420"/>
    <w:rsid w:val="006A5DA6"/>
    <w:rsid w:val="006A682E"/>
    <w:rsid w:val="006A72A6"/>
    <w:rsid w:val="006A732E"/>
    <w:rsid w:val="006A73E5"/>
    <w:rsid w:val="006B044E"/>
    <w:rsid w:val="006B07F9"/>
    <w:rsid w:val="006B0F0D"/>
    <w:rsid w:val="006B11D7"/>
    <w:rsid w:val="006B15AD"/>
    <w:rsid w:val="006B1992"/>
    <w:rsid w:val="006B20FF"/>
    <w:rsid w:val="006B2222"/>
    <w:rsid w:val="006B2571"/>
    <w:rsid w:val="006B309F"/>
    <w:rsid w:val="006B4097"/>
    <w:rsid w:val="006B432F"/>
    <w:rsid w:val="006B472E"/>
    <w:rsid w:val="006B53EB"/>
    <w:rsid w:val="006B5419"/>
    <w:rsid w:val="006B5BB8"/>
    <w:rsid w:val="006B6D73"/>
    <w:rsid w:val="006B74AB"/>
    <w:rsid w:val="006B7897"/>
    <w:rsid w:val="006B7F68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049"/>
    <w:rsid w:val="006C48FA"/>
    <w:rsid w:val="006C68BE"/>
    <w:rsid w:val="006C6A76"/>
    <w:rsid w:val="006C7307"/>
    <w:rsid w:val="006C7874"/>
    <w:rsid w:val="006C7F94"/>
    <w:rsid w:val="006D0195"/>
    <w:rsid w:val="006D019A"/>
    <w:rsid w:val="006D0410"/>
    <w:rsid w:val="006D0419"/>
    <w:rsid w:val="006D07E7"/>
    <w:rsid w:val="006D0DFB"/>
    <w:rsid w:val="006D16A2"/>
    <w:rsid w:val="006D20F5"/>
    <w:rsid w:val="006D25B0"/>
    <w:rsid w:val="006D25DA"/>
    <w:rsid w:val="006D2A6E"/>
    <w:rsid w:val="006D2F7F"/>
    <w:rsid w:val="006D3584"/>
    <w:rsid w:val="006D39E3"/>
    <w:rsid w:val="006D3AA4"/>
    <w:rsid w:val="006D409B"/>
    <w:rsid w:val="006D4CB8"/>
    <w:rsid w:val="006D507A"/>
    <w:rsid w:val="006D5245"/>
    <w:rsid w:val="006D5DFE"/>
    <w:rsid w:val="006D6F84"/>
    <w:rsid w:val="006E0E9B"/>
    <w:rsid w:val="006E17E2"/>
    <w:rsid w:val="006E1E36"/>
    <w:rsid w:val="006E215F"/>
    <w:rsid w:val="006E2412"/>
    <w:rsid w:val="006E2531"/>
    <w:rsid w:val="006E279E"/>
    <w:rsid w:val="006E2CE3"/>
    <w:rsid w:val="006E2F00"/>
    <w:rsid w:val="006E3665"/>
    <w:rsid w:val="006E38B2"/>
    <w:rsid w:val="006E3A24"/>
    <w:rsid w:val="006E4C16"/>
    <w:rsid w:val="006E6513"/>
    <w:rsid w:val="006E7CC8"/>
    <w:rsid w:val="006E7D0F"/>
    <w:rsid w:val="006F0724"/>
    <w:rsid w:val="006F0CE8"/>
    <w:rsid w:val="006F0D94"/>
    <w:rsid w:val="006F127B"/>
    <w:rsid w:val="006F1BEC"/>
    <w:rsid w:val="006F22BB"/>
    <w:rsid w:val="006F279B"/>
    <w:rsid w:val="006F3A07"/>
    <w:rsid w:val="006F4074"/>
    <w:rsid w:val="006F4850"/>
    <w:rsid w:val="006F561F"/>
    <w:rsid w:val="006F66A1"/>
    <w:rsid w:val="006F68F9"/>
    <w:rsid w:val="006F7B59"/>
    <w:rsid w:val="0070002D"/>
    <w:rsid w:val="007004AC"/>
    <w:rsid w:val="0070116A"/>
    <w:rsid w:val="00701DD8"/>
    <w:rsid w:val="007020EF"/>
    <w:rsid w:val="00702D77"/>
    <w:rsid w:val="00703403"/>
    <w:rsid w:val="00703E01"/>
    <w:rsid w:val="007053BF"/>
    <w:rsid w:val="00705490"/>
    <w:rsid w:val="00705FE8"/>
    <w:rsid w:val="00706477"/>
    <w:rsid w:val="0070648E"/>
    <w:rsid w:val="0070661C"/>
    <w:rsid w:val="00706FA0"/>
    <w:rsid w:val="007071F8"/>
    <w:rsid w:val="00707A1A"/>
    <w:rsid w:val="00710282"/>
    <w:rsid w:val="00710873"/>
    <w:rsid w:val="00710DD9"/>
    <w:rsid w:val="0071276D"/>
    <w:rsid w:val="0071409C"/>
    <w:rsid w:val="007153C3"/>
    <w:rsid w:val="0071709F"/>
    <w:rsid w:val="007171EB"/>
    <w:rsid w:val="00717267"/>
    <w:rsid w:val="00717E55"/>
    <w:rsid w:val="00720078"/>
    <w:rsid w:val="007215D0"/>
    <w:rsid w:val="0072197B"/>
    <w:rsid w:val="00721A02"/>
    <w:rsid w:val="00721EF0"/>
    <w:rsid w:val="007222CA"/>
    <w:rsid w:val="00722B5C"/>
    <w:rsid w:val="00722BC4"/>
    <w:rsid w:val="00722BCB"/>
    <w:rsid w:val="00723E51"/>
    <w:rsid w:val="00724184"/>
    <w:rsid w:val="00724820"/>
    <w:rsid w:val="00724892"/>
    <w:rsid w:val="00724C71"/>
    <w:rsid w:val="0072515E"/>
    <w:rsid w:val="00725B31"/>
    <w:rsid w:val="00726386"/>
    <w:rsid w:val="0073022E"/>
    <w:rsid w:val="00730369"/>
    <w:rsid w:val="00730F6D"/>
    <w:rsid w:val="00731268"/>
    <w:rsid w:val="007315C3"/>
    <w:rsid w:val="00731F80"/>
    <w:rsid w:val="00732D26"/>
    <w:rsid w:val="007330CF"/>
    <w:rsid w:val="007337C4"/>
    <w:rsid w:val="007337D0"/>
    <w:rsid w:val="00733B5D"/>
    <w:rsid w:val="00733B94"/>
    <w:rsid w:val="00733F0A"/>
    <w:rsid w:val="007342D7"/>
    <w:rsid w:val="00734440"/>
    <w:rsid w:val="0073455B"/>
    <w:rsid w:val="007350BB"/>
    <w:rsid w:val="007356B3"/>
    <w:rsid w:val="00735963"/>
    <w:rsid w:val="00735A59"/>
    <w:rsid w:val="00735B0D"/>
    <w:rsid w:val="00735D2D"/>
    <w:rsid w:val="00736835"/>
    <w:rsid w:val="007368E6"/>
    <w:rsid w:val="00736D7E"/>
    <w:rsid w:val="00737123"/>
    <w:rsid w:val="00737466"/>
    <w:rsid w:val="0073760D"/>
    <w:rsid w:val="00737A95"/>
    <w:rsid w:val="0074017D"/>
    <w:rsid w:val="007406C8"/>
    <w:rsid w:val="007413BE"/>
    <w:rsid w:val="00741A07"/>
    <w:rsid w:val="00742345"/>
    <w:rsid w:val="00742617"/>
    <w:rsid w:val="00742F6E"/>
    <w:rsid w:val="00743BC0"/>
    <w:rsid w:val="00743C86"/>
    <w:rsid w:val="0074400E"/>
    <w:rsid w:val="007449EE"/>
    <w:rsid w:val="007450A9"/>
    <w:rsid w:val="007466BC"/>
    <w:rsid w:val="00747880"/>
    <w:rsid w:val="00747D74"/>
    <w:rsid w:val="00750A90"/>
    <w:rsid w:val="00750BD6"/>
    <w:rsid w:val="007512FD"/>
    <w:rsid w:val="00751472"/>
    <w:rsid w:val="007518D2"/>
    <w:rsid w:val="00751FB4"/>
    <w:rsid w:val="00752770"/>
    <w:rsid w:val="00752865"/>
    <w:rsid w:val="00752921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57BE3"/>
    <w:rsid w:val="00760294"/>
    <w:rsid w:val="00760FE7"/>
    <w:rsid w:val="007620CB"/>
    <w:rsid w:val="007620F4"/>
    <w:rsid w:val="007630BC"/>
    <w:rsid w:val="007631D2"/>
    <w:rsid w:val="00764658"/>
    <w:rsid w:val="00764BE0"/>
    <w:rsid w:val="00766A05"/>
    <w:rsid w:val="00766ECE"/>
    <w:rsid w:val="00766F73"/>
    <w:rsid w:val="00766F9C"/>
    <w:rsid w:val="007672E9"/>
    <w:rsid w:val="007673AC"/>
    <w:rsid w:val="00767411"/>
    <w:rsid w:val="007679B7"/>
    <w:rsid w:val="00767F70"/>
    <w:rsid w:val="0077226F"/>
    <w:rsid w:val="007729A9"/>
    <w:rsid w:val="00772AF8"/>
    <w:rsid w:val="00772FA4"/>
    <w:rsid w:val="00773102"/>
    <w:rsid w:val="00773B97"/>
    <w:rsid w:val="007740C7"/>
    <w:rsid w:val="00774B8D"/>
    <w:rsid w:val="00774C53"/>
    <w:rsid w:val="00775427"/>
    <w:rsid w:val="00775780"/>
    <w:rsid w:val="00775C71"/>
    <w:rsid w:val="00775E28"/>
    <w:rsid w:val="0077641A"/>
    <w:rsid w:val="0077649D"/>
    <w:rsid w:val="007767AF"/>
    <w:rsid w:val="00776AA8"/>
    <w:rsid w:val="00776D36"/>
    <w:rsid w:val="00777C05"/>
    <w:rsid w:val="00780785"/>
    <w:rsid w:val="0078130E"/>
    <w:rsid w:val="007814A1"/>
    <w:rsid w:val="00781906"/>
    <w:rsid w:val="00782903"/>
    <w:rsid w:val="00782966"/>
    <w:rsid w:val="00782FC9"/>
    <w:rsid w:val="00783ABC"/>
    <w:rsid w:val="0078496F"/>
    <w:rsid w:val="00784A2E"/>
    <w:rsid w:val="00784E81"/>
    <w:rsid w:val="00784F04"/>
    <w:rsid w:val="00787623"/>
    <w:rsid w:val="00790048"/>
    <w:rsid w:val="0079018D"/>
    <w:rsid w:val="0079063E"/>
    <w:rsid w:val="00790AAF"/>
    <w:rsid w:val="00790CE8"/>
    <w:rsid w:val="00790E47"/>
    <w:rsid w:val="007912FC"/>
    <w:rsid w:val="007915A8"/>
    <w:rsid w:val="007918EF"/>
    <w:rsid w:val="00791A8D"/>
    <w:rsid w:val="00791F55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056"/>
    <w:rsid w:val="007A3249"/>
    <w:rsid w:val="007A5400"/>
    <w:rsid w:val="007B07B1"/>
    <w:rsid w:val="007B2118"/>
    <w:rsid w:val="007B2A38"/>
    <w:rsid w:val="007B2BC6"/>
    <w:rsid w:val="007B2CB9"/>
    <w:rsid w:val="007B323F"/>
    <w:rsid w:val="007B3BBB"/>
    <w:rsid w:val="007B3D15"/>
    <w:rsid w:val="007B3E7C"/>
    <w:rsid w:val="007B40B0"/>
    <w:rsid w:val="007B43B4"/>
    <w:rsid w:val="007B481B"/>
    <w:rsid w:val="007B525A"/>
    <w:rsid w:val="007B6DE0"/>
    <w:rsid w:val="007B70CA"/>
    <w:rsid w:val="007B73A9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C7611"/>
    <w:rsid w:val="007C7D8A"/>
    <w:rsid w:val="007D0297"/>
    <w:rsid w:val="007D04DF"/>
    <w:rsid w:val="007D0876"/>
    <w:rsid w:val="007D1852"/>
    <w:rsid w:val="007D26A8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187"/>
    <w:rsid w:val="007E11DB"/>
    <w:rsid w:val="007E1E1D"/>
    <w:rsid w:val="007E1E70"/>
    <w:rsid w:val="007E2A82"/>
    <w:rsid w:val="007E2C19"/>
    <w:rsid w:val="007E2D73"/>
    <w:rsid w:val="007E45DD"/>
    <w:rsid w:val="007E4980"/>
    <w:rsid w:val="007E6C06"/>
    <w:rsid w:val="007E7591"/>
    <w:rsid w:val="007E7705"/>
    <w:rsid w:val="007E7998"/>
    <w:rsid w:val="007E7CBD"/>
    <w:rsid w:val="007F0163"/>
    <w:rsid w:val="007F01D3"/>
    <w:rsid w:val="007F0FF6"/>
    <w:rsid w:val="007F1322"/>
    <w:rsid w:val="007F1E28"/>
    <w:rsid w:val="007F1F27"/>
    <w:rsid w:val="007F3792"/>
    <w:rsid w:val="007F382B"/>
    <w:rsid w:val="007F44A4"/>
    <w:rsid w:val="007F4772"/>
    <w:rsid w:val="007F48CA"/>
    <w:rsid w:val="007F4EE1"/>
    <w:rsid w:val="007F5666"/>
    <w:rsid w:val="007F5E02"/>
    <w:rsid w:val="007F6229"/>
    <w:rsid w:val="007F70A1"/>
    <w:rsid w:val="007F7567"/>
    <w:rsid w:val="007F7AAD"/>
    <w:rsid w:val="007F7FD2"/>
    <w:rsid w:val="00800349"/>
    <w:rsid w:val="00800DEF"/>
    <w:rsid w:val="00800E6B"/>
    <w:rsid w:val="00801C25"/>
    <w:rsid w:val="00802861"/>
    <w:rsid w:val="00802B3E"/>
    <w:rsid w:val="00802DAA"/>
    <w:rsid w:val="00803198"/>
    <w:rsid w:val="008036B5"/>
    <w:rsid w:val="00803DEE"/>
    <w:rsid w:val="00803FC7"/>
    <w:rsid w:val="00804514"/>
    <w:rsid w:val="00805B33"/>
    <w:rsid w:val="00806923"/>
    <w:rsid w:val="00807AF6"/>
    <w:rsid w:val="00810032"/>
    <w:rsid w:val="00810CAD"/>
    <w:rsid w:val="00811155"/>
    <w:rsid w:val="008118AA"/>
    <w:rsid w:val="00811DF3"/>
    <w:rsid w:val="008125C9"/>
    <w:rsid w:val="00812C5A"/>
    <w:rsid w:val="0081311F"/>
    <w:rsid w:val="008133F0"/>
    <w:rsid w:val="00813A7B"/>
    <w:rsid w:val="00814189"/>
    <w:rsid w:val="00814626"/>
    <w:rsid w:val="0081570E"/>
    <w:rsid w:val="00816161"/>
    <w:rsid w:val="0081626B"/>
    <w:rsid w:val="0081678D"/>
    <w:rsid w:val="00816FF2"/>
    <w:rsid w:val="00817701"/>
    <w:rsid w:val="00817997"/>
    <w:rsid w:val="00820973"/>
    <w:rsid w:val="00820DA6"/>
    <w:rsid w:val="0082125F"/>
    <w:rsid w:val="00821544"/>
    <w:rsid w:val="00821856"/>
    <w:rsid w:val="00821B9C"/>
    <w:rsid w:val="00822123"/>
    <w:rsid w:val="00822296"/>
    <w:rsid w:val="00822F9A"/>
    <w:rsid w:val="00823390"/>
    <w:rsid w:val="008235D3"/>
    <w:rsid w:val="00823753"/>
    <w:rsid w:val="008239B4"/>
    <w:rsid w:val="00824250"/>
    <w:rsid w:val="00824933"/>
    <w:rsid w:val="008252FF"/>
    <w:rsid w:val="008260B9"/>
    <w:rsid w:val="00826A92"/>
    <w:rsid w:val="00826AE9"/>
    <w:rsid w:val="00827542"/>
    <w:rsid w:val="00827F70"/>
    <w:rsid w:val="008305CE"/>
    <w:rsid w:val="00830981"/>
    <w:rsid w:val="00831048"/>
    <w:rsid w:val="00831108"/>
    <w:rsid w:val="008311A7"/>
    <w:rsid w:val="0083269F"/>
    <w:rsid w:val="00832A5A"/>
    <w:rsid w:val="00834201"/>
    <w:rsid w:val="00834588"/>
    <w:rsid w:val="00834D37"/>
    <w:rsid w:val="008350F2"/>
    <w:rsid w:val="008363FF"/>
    <w:rsid w:val="00840068"/>
    <w:rsid w:val="00840100"/>
    <w:rsid w:val="008405F0"/>
    <w:rsid w:val="0084062A"/>
    <w:rsid w:val="00840ABB"/>
    <w:rsid w:val="00840BF9"/>
    <w:rsid w:val="008414D4"/>
    <w:rsid w:val="00842E8E"/>
    <w:rsid w:val="00843054"/>
    <w:rsid w:val="00844191"/>
    <w:rsid w:val="00844BA3"/>
    <w:rsid w:val="00845104"/>
    <w:rsid w:val="00845229"/>
    <w:rsid w:val="00845386"/>
    <w:rsid w:val="00845B3B"/>
    <w:rsid w:val="00846084"/>
    <w:rsid w:val="0084683F"/>
    <w:rsid w:val="0084744C"/>
    <w:rsid w:val="0084746E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2B1C"/>
    <w:rsid w:val="00852CE3"/>
    <w:rsid w:val="0085334E"/>
    <w:rsid w:val="008535D5"/>
    <w:rsid w:val="00853ACB"/>
    <w:rsid w:val="00853DEB"/>
    <w:rsid w:val="008555E2"/>
    <w:rsid w:val="00855F29"/>
    <w:rsid w:val="0085642F"/>
    <w:rsid w:val="00856D88"/>
    <w:rsid w:val="00857310"/>
    <w:rsid w:val="00857968"/>
    <w:rsid w:val="0086051F"/>
    <w:rsid w:val="00860955"/>
    <w:rsid w:val="00860BB2"/>
    <w:rsid w:val="00861169"/>
    <w:rsid w:val="00861176"/>
    <w:rsid w:val="00861259"/>
    <w:rsid w:val="0086183C"/>
    <w:rsid w:val="00861B7C"/>
    <w:rsid w:val="00861F0E"/>
    <w:rsid w:val="00861F28"/>
    <w:rsid w:val="00862766"/>
    <w:rsid w:val="00862A27"/>
    <w:rsid w:val="00862D7D"/>
    <w:rsid w:val="00862F55"/>
    <w:rsid w:val="0086548F"/>
    <w:rsid w:val="00865E28"/>
    <w:rsid w:val="008674C6"/>
    <w:rsid w:val="00867C67"/>
    <w:rsid w:val="00867DED"/>
    <w:rsid w:val="00872484"/>
    <w:rsid w:val="00873011"/>
    <w:rsid w:val="008736DD"/>
    <w:rsid w:val="00873961"/>
    <w:rsid w:val="00875605"/>
    <w:rsid w:val="00876070"/>
    <w:rsid w:val="008773D5"/>
    <w:rsid w:val="00877B10"/>
    <w:rsid w:val="00877F3C"/>
    <w:rsid w:val="008803CB"/>
    <w:rsid w:val="0088071A"/>
    <w:rsid w:val="00880729"/>
    <w:rsid w:val="00880E3A"/>
    <w:rsid w:val="00881760"/>
    <w:rsid w:val="00881940"/>
    <w:rsid w:val="00881A46"/>
    <w:rsid w:val="00881DCE"/>
    <w:rsid w:val="008823A5"/>
    <w:rsid w:val="00882E9C"/>
    <w:rsid w:val="00882F74"/>
    <w:rsid w:val="008831DE"/>
    <w:rsid w:val="008832FB"/>
    <w:rsid w:val="00883355"/>
    <w:rsid w:val="00883526"/>
    <w:rsid w:val="008838C9"/>
    <w:rsid w:val="00884369"/>
    <w:rsid w:val="00884802"/>
    <w:rsid w:val="00884878"/>
    <w:rsid w:val="00884B63"/>
    <w:rsid w:val="00885119"/>
    <w:rsid w:val="008857A3"/>
    <w:rsid w:val="00885904"/>
    <w:rsid w:val="008862C1"/>
    <w:rsid w:val="008878CB"/>
    <w:rsid w:val="00887A20"/>
    <w:rsid w:val="0089080A"/>
    <w:rsid w:val="00890B66"/>
    <w:rsid w:val="0089361A"/>
    <w:rsid w:val="0089371A"/>
    <w:rsid w:val="008939C8"/>
    <w:rsid w:val="00893B12"/>
    <w:rsid w:val="00894183"/>
    <w:rsid w:val="00895314"/>
    <w:rsid w:val="00896592"/>
    <w:rsid w:val="00896F97"/>
    <w:rsid w:val="0089769C"/>
    <w:rsid w:val="00897CBE"/>
    <w:rsid w:val="00897D2F"/>
    <w:rsid w:val="008A053B"/>
    <w:rsid w:val="008A05ED"/>
    <w:rsid w:val="008A13CC"/>
    <w:rsid w:val="008A1DA9"/>
    <w:rsid w:val="008A214A"/>
    <w:rsid w:val="008A260B"/>
    <w:rsid w:val="008A2E50"/>
    <w:rsid w:val="008A30C2"/>
    <w:rsid w:val="008A3644"/>
    <w:rsid w:val="008A36F9"/>
    <w:rsid w:val="008A3B52"/>
    <w:rsid w:val="008A3DEF"/>
    <w:rsid w:val="008A3F26"/>
    <w:rsid w:val="008A46AF"/>
    <w:rsid w:val="008A5A1F"/>
    <w:rsid w:val="008A60FB"/>
    <w:rsid w:val="008A6B38"/>
    <w:rsid w:val="008A70CE"/>
    <w:rsid w:val="008A7455"/>
    <w:rsid w:val="008A7FFA"/>
    <w:rsid w:val="008B0342"/>
    <w:rsid w:val="008B044D"/>
    <w:rsid w:val="008B0577"/>
    <w:rsid w:val="008B0B03"/>
    <w:rsid w:val="008B105B"/>
    <w:rsid w:val="008B12A8"/>
    <w:rsid w:val="008B2437"/>
    <w:rsid w:val="008B2C7B"/>
    <w:rsid w:val="008B3F31"/>
    <w:rsid w:val="008B4329"/>
    <w:rsid w:val="008B489F"/>
    <w:rsid w:val="008B4D3C"/>
    <w:rsid w:val="008B50AB"/>
    <w:rsid w:val="008B50AE"/>
    <w:rsid w:val="008B5662"/>
    <w:rsid w:val="008B5F80"/>
    <w:rsid w:val="008B61D7"/>
    <w:rsid w:val="008B7BED"/>
    <w:rsid w:val="008C0135"/>
    <w:rsid w:val="008C0E1A"/>
    <w:rsid w:val="008C1467"/>
    <w:rsid w:val="008C17ED"/>
    <w:rsid w:val="008C1E27"/>
    <w:rsid w:val="008C1F19"/>
    <w:rsid w:val="008C20D1"/>
    <w:rsid w:val="008C302F"/>
    <w:rsid w:val="008C360D"/>
    <w:rsid w:val="008C3792"/>
    <w:rsid w:val="008C3EAD"/>
    <w:rsid w:val="008C410D"/>
    <w:rsid w:val="008C4473"/>
    <w:rsid w:val="008C4B3A"/>
    <w:rsid w:val="008C5258"/>
    <w:rsid w:val="008C60A7"/>
    <w:rsid w:val="008C6A2F"/>
    <w:rsid w:val="008C6BD3"/>
    <w:rsid w:val="008C7207"/>
    <w:rsid w:val="008C7250"/>
    <w:rsid w:val="008C73C2"/>
    <w:rsid w:val="008C7A7A"/>
    <w:rsid w:val="008D04A8"/>
    <w:rsid w:val="008D093B"/>
    <w:rsid w:val="008D1154"/>
    <w:rsid w:val="008D1347"/>
    <w:rsid w:val="008D1A9C"/>
    <w:rsid w:val="008D1AC4"/>
    <w:rsid w:val="008D22E4"/>
    <w:rsid w:val="008D5463"/>
    <w:rsid w:val="008D5529"/>
    <w:rsid w:val="008D58C8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26C6"/>
    <w:rsid w:val="008E3C7D"/>
    <w:rsid w:val="008E3EAC"/>
    <w:rsid w:val="008E48AA"/>
    <w:rsid w:val="008E4C54"/>
    <w:rsid w:val="008E4F3E"/>
    <w:rsid w:val="008E4F48"/>
    <w:rsid w:val="008E5809"/>
    <w:rsid w:val="008E634A"/>
    <w:rsid w:val="008E6A8F"/>
    <w:rsid w:val="008E6E4F"/>
    <w:rsid w:val="008E6F0E"/>
    <w:rsid w:val="008E714D"/>
    <w:rsid w:val="008F0220"/>
    <w:rsid w:val="008F1139"/>
    <w:rsid w:val="008F1BC2"/>
    <w:rsid w:val="008F23CD"/>
    <w:rsid w:val="008F2BE4"/>
    <w:rsid w:val="008F31DF"/>
    <w:rsid w:val="008F37FD"/>
    <w:rsid w:val="008F4148"/>
    <w:rsid w:val="008F44FD"/>
    <w:rsid w:val="008F46B1"/>
    <w:rsid w:val="008F48E8"/>
    <w:rsid w:val="008F53CF"/>
    <w:rsid w:val="008F56C4"/>
    <w:rsid w:val="008F5922"/>
    <w:rsid w:val="008F5E68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030"/>
    <w:rsid w:val="009013E5"/>
    <w:rsid w:val="00901410"/>
    <w:rsid w:val="0090150D"/>
    <w:rsid w:val="009018F5"/>
    <w:rsid w:val="0090217D"/>
    <w:rsid w:val="0090305E"/>
    <w:rsid w:val="0090377C"/>
    <w:rsid w:val="00903C69"/>
    <w:rsid w:val="00903E5D"/>
    <w:rsid w:val="009041CD"/>
    <w:rsid w:val="00904D5F"/>
    <w:rsid w:val="00904F5F"/>
    <w:rsid w:val="00905359"/>
    <w:rsid w:val="009056C2"/>
    <w:rsid w:val="00906901"/>
    <w:rsid w:val="009076E4"/>
    <w:rsid w:val="00907C4A"/>
    <w:rsid w:val="0091040D"/>
    <w:rsid w:val="009104B1"/>
    <w:rsid w:val="009111A4"/>
    <w:rsid w:val="0091153A"/>
    <w:rsid w:val="00911873"/>
    <w:rsid w:val="00911979"/>
    <w:rsid w:val="00911D3B"/>
    <w:rsid w:val="00913512"/>
    <w:rsid w:val="009139F8"/>
    <w:rsid w:val="00914646"/>
    <w:rsid w:val="009147AF"/>
    <w:rsid w:val="009150AB"/>
    <w:rsid w:val="00917627"/>
    <w:rsid w:val="00917E8D"/>
    <w:rsid w:val="00920AC1"/>
    <w:rsid w:val="00921776"/>
    <w:rsid w:val="009229B1"/>
    <w:rsid w:val="00922D1B"/>
    <w:rsid w:val="00923885"/>
    <w:rsid w:val="00924076"/>
    <w:rsid w:val="009253B1"/>
    <w:rsid w:val="00925E10"/>
    <w:rsid w:val="00926959"/>
    <w:rsid w:val="009276B7"/>
    <w:rsid w:val="0092787D"/>
    <w:rsid w:val="00930CB5"/>
    <w:rsid w:val="00931CAC"/>
    <w:rsid w:val="00931EE1"/>
    <w:rsid w:val="00934047"/>
    <w:rsid w:val="009348B1"/>
    <w:rsid w:val="00934CE5"/>
    <w:rsid w:val="00934D12"/>
    <w:rsid w:val="00935EF6"/>
    <w:rsid w:val="009369B6"/>
    <w:rsid w:val="00940709"/>
    <w:rsid w:val="00940DC6"/>
    <w:rsid w:val="009413F2"/>
    <w:rsid w:val="00941C18"/>
    <w:rsid w:val="00941E31"/>
    <w:rsid w:val="00942DF9"/>
    <w:rsid w:val="00942F82"/>
    <w:rsid w:val="00942FFF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5CAF"/>
    <w:rsid w:val="00945FA6"/>
    <w:rsid w:val="00946F28"/>
    <w:rsid w:val="009471E6"/>
    <w:rsid w:val="0094733E"/>
    <w:rsid w:val="009475D2"/>
    <w:rsid w:val="009476B4"/>
    <w:rsid w:val="00947B91"/>
    <w:rsid w:val="00950385"/>
    <w:rsid w:val="0095052A"/>
    <w:rsid w:val="00950B25"/>
    <w:rsid w:val="009513E6"/>
    <w:rsid w:val="00952015"/>
    <w:rsid w:val="00952B90"/>
    <w:rsid w:val="00952CA6"/>
    <w:rsid w:val="00952FA3"/>
    <w:rsid w:val="00953B64"/>
    <w:rsid w:val="00953EBF"/>
    <w:rsid w:val="009540CB"/>
    <w:rsid w:val="009546CC"/>
    <w:rsid w:val="0095504D"/>
    <w:rsid w:val="00955AC1"/>
    <w:rsid w:val="00956060"/>
    <w:rsid w:val="0095701A"/>
    <w:rsid w:val="009574AD"/>
    <w:rsid w:val="0095761F"/>
    <w:rsid w:val="009579AA"/>
    <w:rsid w:val="00957AE1"/>
    <w:rsid w:val="00957E48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5EB"/>
    <w:rsid w:val="009646A5"/>
    <w:rsid w:val="00964A83"/>
    <w:rsid w:val="00965602"/>
    <w:rsid w:val="00965AD8"/>
    <w:rsid w:val="00965C2D"/>
    <w:rsid w:val="00965DC3"/>
    <w:rsid w:val="00965F01"/>
    <w:rsid w:val="00966257"/>
    <w:rsid w:val="009668FB"/>
    <w:rsid w:val="00966966"/>
    <w:rsid w:val="00967180"/>
    <w:rsid w:val="00967E68"/>
    <w:rsid w:val="00970566"/>
    <w:rsid w:val="00970A36"/>
    <w:rsid w:val="00970A3E"/>
    <w:rsid w:val="00971376"/>
    <w:rsid w:val="00971380"/>
    <w:rsid w:val="009715AB"/>
    <w:rsid w:val="00971626"/>
    <w:rsid w:val="00971E98"/>
    <w:rsid w:val="00972088"/>
    <w:rsid w:val="009727B4"/>
    <w:rsid w:val="00972993"/>
    <w:rsid w:val="00974B86"/>
    <w:rsid w:val="009753AB"/>
    <w:rsid w:val="00975F46"/>
    <w:rsid w:val="00975F6A"/>
    <w:rsid w:val="0097629B"/>
    <w:rsid w:val="00976D96"/>
    <w:rsid w:val="00977E13"/>
    <w:rsid w:val="009801E2"/>
    <w:rsid w:val="0098085C"/>
    <w:rsid w:val="00980FD0"/>
    <w:rsid w:val="00981F46"/>
    <w:rsid w:val="0098287F"/>
    <w:rsid w:val="009829CE"/>
    <w:rsid w:val="00982A3A"/>
    <w:rsid w:val="00982AAC"/>
    <w:rsid w:val="00982C07"/>
    <w:rsid w:val="00982E6F"/>
    <w:rsid w:val="00983A04"/>
    <w:rsid w:val="00983F25"/>
    <w:rsid w:val="00983F9B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2C79"/>
    <w:rsid w:val="00992CE8"/>
    <w:rsid w:val="00993086"/>
    <w:rsid w:val="00993258"/>
    <w:rsid w:val="00993297"/>
    <w:rsid w:val="00993396"/>
    <w:rsid w:val="00993C35"/>
    <w:rsid w:val="009951A7"/>
    <w:rsid w:val="009958D4"/>
    <w:rsid w:val="00995C36"/>
    <w:rsid w:val="00995D12"/>
    <w:rsid w:val="0099617D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1D03"/>
    <w:rsid w:val="009A2BE3"/>
    <w:rsid w:val="009A43DA"/>
    <w:rsid w:val="009A4A13"/>
    <w:rsid w:val="009A4B72"/>
    <w:rsid w:val="009A61D9"/>
    <w:rsid w:val="009A62DC"/>
    <w:rsid w:val="009A75E4"/>
    <w:rsid w:val="009A7615"/>
    <w:rsid w:val="009B00CA"/>
    <w:rsid w:val="009B129D"/>
    <w:rsid w:val="009B1F57"/>
    <w:rsid w:val="009B28CE"/>
    <w:rsid w:val="009B2C26"/>
    <w:rsid w:val="009B3639"/>
    <w:rsid w:val="009B4148"/>
    <w:rsid w:val="009B4EE2"/>
    <w:rsid w:val="009B5FF3"/>
    <w:rsid w:val="009B6C0F"/>
    <w:rsid w:val="009B75A5"/>
    <w:rsid w:val="009B7794"/>
    <w:rsid w:val="009C0340"/>
    <w:rsid w:val="009C0F1D"/>
    <w:rsid w:val="009C1474"/>
    <w:rsid w:val="009C16EA"/>
    <w:rsid w:val="009C1B1A"/>
    <w:rsid w:val="009C24B3"/>
    <w:rsid w:val="009C2812"/>
    <w:rsid w:val="009C2B11"/>
    <w:rsid w:val="009C2B9D"/>
    <w:rsid w:val="009C2C17"/>
    <w:rsid w:val="009C2E53"/>
    <w:rsid w:val="009C3554"/>
    <w:rsid w:val="009C3646"/>
    <w:rsid w:val="009C3F20"/>
    <w:rsid w:val="009C4598"/>
    <w:rsid w:val="009C4941"/>
    <w:rsid w:val="009C537B"/>
    <w:rsid w:val="009C57B7"/>
    <w:rsid w:val="009C5DAA"/>
    <w:rsid w:val="009C616E"/>
    <w:rsid w:val="009C6E6A"/>
    <w:rsid w:val="009C6F19"/>
    <w:rsid w:val="009C789F"/>
    <w:rsid w:val="009C7E5F"/>
    <w:rsid w:val="009C7EB3"/>
    <w:rsid w:val="009D0419"/>
    <w:rsid w:val="009D09A8"/>
    <w:rsid w:val="009D3882"/>
    <w:rsid w:val="009D3D1F"/>
    <w:rsid w:val="009D4E6E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6274"/>
    <w:rsid w:val="009E720F"/>
    <w:rsid w:val="009E75D9"/>
    <w:rsid w:val="009E7B79"/>
    <w:rsid w:val="009E7FDD"/>
    <w:rsid w:val="009F028F"/>
    <w:rsid w:val="009F0E00"/>
    <w:rsid w:val="009F0EDE"/>
    <w:rsid w:val="009F1AEC"/>
    <w:rsid w:val="009F1BE8"/>
    <w:rsid w:val="009F1FA8"/>
    <w:rsid w:val="009F21B1"/>
    <w:rsid w:val="009F2749"/>
    <w:rsid w:val="009F2926"/>
    <w:rsid w:val="009F3736"/>
    <w:rsid w:val="009F3BA4"/>
    <w:rsid w:val="009F3E32"/>
    <w:rsid w:val="009F4D92"/>
    <w:rsid w:val="009F516E"/>
    <w:rsid w:val="009F53E8"/>
    <w:rsid w:val="009F69DC"/>
    <w:rsid w:val="009F6B82"/>
    <w:rsid w:val="009F6D24"/>
    <w:rsid w:val="009F6F02"/>
    <w:rsid w:val="009F6FD1"/>
    <w:rsid w:val="009F73B5"/>
    <w:rsid w:val="009F74DA"/>
    <w:rsid w:val="009F7E19"/>
    <w:rsid w:val="00A01196"/>
    <w:rsid w:val="00A015AF"/>
    <w:rsid w:val="00A01A86"/>
    <w:rsid w:val="00A026AA"/>
    <w:rsid w:val="00A03D6C"/>
    <w:rsid w:val="00A045F5"/>
    <w:rsid w:val="00A04AD2"/>
    <w:rsid w:val="00A04D44"/>
    <w:rsid w:val="00A05E8B"/>
    <w:rsid w:val="00A07138"/>
    <w:rsid w:val="00A07375"/>
    <w:rsid w:val="00A10EF6"/>
    <w:rsid w:val="00A10F1E"/>
    <w:rsid w:val="00A123FF"/>
    <w:rsid w:val="00A1298F"/>
    <w:rsid w:val="00A12BCE"/>
    <w:rsid w:val="00A1328C"/>
    <w:rsid w:val="00A13F88"/>
    <w:rsid w:val="00A14CB7"/>
    <w:rsid w:val="00A15102"/>
    <w:rsid w:val="00A16479"/>
    <w:rsid w:val="00A16B34"/>
    <w:rsid w:val="00A16D3E"/>
    <w:rsid w:val="00A1739A"/>
    <w:rsid w:val="00A20643"/>
    <w:rsid w:val="00A20C4E"/>
    <w:rsid w:val="00A217B5"/>
    <w:rsid w:val="00A21E42"/>
    <w:rsid w:val="00A233D6"/>
    <w:rsid w:val="00A23A33"/>
    <w:rsid w:val="00A23AFE"/>
    <w:rsid w:val="00A2477F"/>
    <w:rsid w:val="00A264AF"/>
    <w:rsid w:val="00A26DE6"/>
    <w:rsid w:val="00A2731B"/>
    <w:rsid w:val="00A27342"/>
    <w:rsid w:val="00A274D6"/>
    <w:rsid w:val="00A275C4"/>
    <w:rsid w:val="00A278A1"/>
    <w:rsid w:val="00A30534"/>
    <w:rsid w:val="00A30DC6"/>
    <w:rsid w:val="00A3137D"/>
    <w:rsid w:val="00A31AF3"/>
    <w:rsid w:val="00A32377"/>
    <w:rsid w:val="00A3280A"/>
    <w:rsid w:val="00A32CED"/>
    <w:rsid w:val="00A331CA"/>
    <w:rsid w:val="00A3360F"/>
    <w:rsid w:val="00A33EA1"/>
    <w:rsid w:val="00A35019"/>
    <w:rsid w:val="00A350E5"/>
    <w:rsid w:val="00A355B7"/>
    <w:rsid w:val="00A3571E"/>
    <w:rsid w:val="00A3691F"/>
    <w:rsid w:val="00A37D2B"/>
    <w:rsid w:val="00A40507"/>
    <w:rsid w:val="00A405E0"/>
    <w:rsid w:val="00A41329"/>
    <w:rsid w:val="00A415C1"/>
    <w:rsid w:val="00A4168A"/>
    <w:rsid w:val="00A41814"/>
    <w:rsid w:val="00A41BB3"/>
    <w:rsid w:val="00A4216E"/>
    <w:rsid w:val="00A42B06"/>
    <w:rsid w:val="00A435DC"/>
    <w:rsid w:val="00A4384F"/>
    <w:rsid w:val="00A44D4F"/>
    <w:rsid w:val="00A4565E"/>
    <w:rsid w:val="00A45F89"/>
    <w:rsid w:val="00A462A5"/>
    <w:rsid w:val="00A46A4A"/>
    <w:rsid w:val="00A46C3A"/>
    <w:rsid w:val="00A5053D"/>
    <w:rsid w:val="00A50A89"/>
    <w:rsid w:val="00A50F51"/>
    <w:rsid w:val="00A512CB"/>
    <w:rsid w:val="00A525F1"/>
    <w:rsid w:val="00A52E5D"/>
    <w:rsid w:val="00A54505"/>
    <w:rsid w:val="00A54EB3"/>
    <w:rsid w:val="00A5509B"/>
    <w:rsid w:val="00A55332"/>
    <w:rsid w:val="00A56107"/>
    <w:rsid w:val="00A56B80"/>
    <w:rsid w:val="00A56CC0"/>
    <w:rsid w:val="00A56D1D"/>
    <w:rsid w:val="00A5715A"/>
    <w:rsid w:val="00A573B1"/>
    <w:rsid w:val="00A57677"/>
    <w:rsid w:val="00A57B1F"/>
    <w:rsid w:val="00A57CEE"/>
    <w:rsid w:val="00A60608"/>
    <w:rsid w:val="00A613E0"/>
    <w:rsid w:val="00A6194C"/>
    <w:rsid w:val="00A61B1E"/>
    <w:rsid w:val="00A61CA9"/>
    <w:rsid w:val="00A62A38"/>
    <w:rsid w:val="00A6361A"/>
    <w:rsid w:val="00A63EEB"/>
    <w:rsid w:val="00A6406F"/>
    <w:rsid w:val="00A6460C"/>
    <w:rsid w:val="00A64C0E"/>
    <w:rsid w:val="00A657D4"/>
    <w:rsid w:val="00A6627B"/>
    <w:rsid w:val="00A66F14"/>
    <w:rsid w:val="00A6752F"/>
    <w:rsid w:val="00A6774B"/>
    <w:rsid w:val="00A67DD5"/>
    <w:rsid w:val="00A67E0C"/>
    <w:rsid w:val="00A70303"/>
    <w:rsid w:val="00A70F75"/>
    <w:rsid w:val="00A71348"/>
    <w:rsid w:val="00A71D84"/>
    <w:rsid w:val="00A7237F"/>
    <w:rsid w:val="00A72440"/>
    <w:rsid w:val="00A72B9C"/>
    <w:rsid w:val="00A72DB5"/>
    <w:rsid w:val="00A73577"/>
    <w:rsid w:val="00A7364A"/>
    <w:rsid w:val="00A73A20"/>
    <w:rsid w:val="00A7488F"/>
    <w:rsid w:val="00A74A8A"/>
    <w:rsid w:val="00A74CB8"/>
    <w:rsid w:val="00A74EF9"/>
    <w:rsid w:val="00A76ACA"/>
    <w:rsid w:val="00A776E0"/>
    <w:rsid w:val="00A77D39"/>
    <w:rsid w:val="00A802FA"/>
    <w:rsid w:val="00A810B0"/>
    <w:rsid w:val="00A810F6"/>
    <w:rsid w:val="00A814CC"/>
    <w:rsid w:val="00A83335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110"/>
    <w:rsid w:val="00A90AA8"/>
    <w:rsid w:val="00A90B10"/>
    <w:rsid w:val="00A90D9A"/>
    <w:rsid w:val="00A90DEA"/>
    <w:rsid w:val="00A91A3C"/>
    <w:rsid w:val="00A91AC7"/>
    <w:rsid w:val="00A91AE0"/>
    <w:rsid w:val="00A93206"/>
    <w:rsid w:val="00A93C26"/>
    <w:rsid w:val="00A94232"/>
    <w:rsid w:val="00A94BF0"/>
    <w:rsid w:val="00A94C9A"/>
    <w:rsid w:val="00A94EFF"/>
    <w:rsid w:val="00A95542"/>
    <w:rsid w:val="00A95BC8"/>
    <w:rsid w:val="00A96A01"/>
    <w:rsid w:val="00A96B90"/>
    <w:rsid w:val="00A96E0F"/>
    <w:rsid w:val="00AA1849"/>
    <w:rsid w:val="00AA1C4D"/>
    <w:rsid w:val="00AA2635"/>
    <w:rsid w:val="00AA2922"/>
    <w:rsid w:val="00AA2DF3"/>
    <w:rsid w:val="00AA2EC5"/>
    <w:rsid w:val="00AA2F7F"/>
    <w:rsid w:val="00AA31BB"/>
    <w:rsid w:val="00AA3753"/>
    <w:rsid w:val="00AA3B60"/>
    <w:rsid w:val="00AA3BAA"/>
    <w:rsid w:val="00AA456D"/>
    <w:rsid w:val="00AA4745"/>
    <w:rsid w:val="00AA4C74"/>
    <w:rsid w:val="00AA59C2"/>
    <w:rsid w:val="00AA6664"/>
    <w:rsid w:val="00AA6BEC"/>
    <w:rsid w:val="00AA6C74"/>
    <w:rsid w:val="00AB0115"/>
    <w:rsid w:val="00AB0749"/>
    <w:rsid w:val="00AB1782"/>
    <w:rsid w:val="00AB186E"/>
    <w:rsid w:val="00AB192D"/>
    <w:rsid w:val="00AB1D46"/>
    <w:rsid w:val="00AB24DE"/>
    <w:rsid w:val="00AB256E"/>
    <w:rsid w:val="00AB28FC"/>
    <w:rsid w:val="00AB2C1C"/>
    <w:rsid w:val="00AB2C95"/>
    <w:rsid w:val="00AB2F4C"/>
    <w:rsid w:val="00AB3B6E"/>
    <w:rsid w:val="00AB3BBC"/>
    <w:rsid w:val="00AB4263"/>
    <w:rsid w:val="00AB493D"/>
    <w:rsid w:val="00AB49E9"/>
    <w:rsid w:val="00AB5B23"/>
    <w:rsid w:val="00AB6434"/>
    <w:rsid w:val="00AB64CB"/>
    <w:rsid w:val="00AB6E30"/>
    <w:rsid w:val="00AB6FD8"/>
    <w:rsid w:val="00AC037F"/>
    <w:rsid w:val="00AC04CB"/>
    <w:rsid w:val="00AC21B1"/>
    <w:rsid w:val="00AC262B"/>
    <w:rsid w:val="00AC2CCC"/>
    <w:rsid w:val="00AC3661"/>
    <w:rsid w:val="00AC37F3"/>
    <w:rsid w:val="00AC3B76"/>
    <w:rsid w:val="00AC3DB9"/>
    <w:rsid w:val="00AC520B"/>
    <w:rsid w:val="00AC5705"/>
    <w:rsid w:val="00AC597B"/>
    <w:rsid w:val="00AC736E"/>
    <w:rsid w:val="00AC767A"/>
    <w:rsid w:val="00AC7880"/>
    <w:rsid w:val="00AD01EC"/>
    <w:rsid w:val="00AD0670"/>
    <w:rsid w:val="00AD071F"/>
    <w:rsid w:val="00AD0762"/>
    <w:rsid w:val="00AD100C"/>
    <w:rsid w:val="00AD1D9C"/>
    <w:rsid w:val="00AD32F0"/>
    <w:rsid w:val="00AD39F7"/>
    <w:rsid w:val="00AD42FD"/>
    <w:rsid w:val="00AD493E"/>
    <w:rsid w:val="00AD4E22"/>
    <w:rsid w:val="00AD51B2"/>
    <w:rsid w:val="00AD54E0"/>
    <w:rsid w:val="00AD680A"/>
    <w:rsid w:val="00AD6FC1"/>
    <w:rsid w:val="00AD72B6"/>
    <w:rsid w:val="00AD7A68"/>
    <w:rsid w:val="00AE0A64"/>
    <w:rsid w:val="00AE12C3"/>
    <w:rsid w:val="00AE21D4"/>
    <w:rsid w:val="00AE2689"/>
    <w:rsid w:val="00AE2F47"/>
    <w:rsid w:val="00AE312A"/>
    <w:rsid w:val="00AE3142"/>
    <w:rsid w:val="00AE380A"/>
    <w:rsid w:val="00AE3965"/>
    <w:rsid w:val="00AE4015"/>
    <w:rsid w:val="00AE484C"/>
    <w:rsid w:val="00AE5E04"/>
    <w:rsid w:val="00AE7199"/>
    <w:rsid w:val="00AE7211"/>
    <w:rsid w:val="00AE76FF"/>
    <w:rsid w:val="00AE7D20"/>
    <w:rsid w:val="00AE7FE4"/>
    <w:rsid w:val="00AF0330"/>
    <w:rsid w:val="00AF1624"/>
    <w:rsid w:val="00AF1A2F"/>
    <w:rsid w:val="00AF1C1A"/>
    <w:rsid w:val="00AF1D80"/>
    <w:rsid w:val="00AF2095"/>
    <w:rsid w:val="00AF24D8"/>
    <w:rsid w:val="00AF3210"/>
    <w:rsid w:val="00AF3D6A"/>
    <w:rsid w:val="00AF59CD"/>
    <w:rsid w:val="00AF64EA"/>
    <w:rsid w:val="00AF66EA"/>
    <w:rsid w:val="00AF6C48"/>
    <w:rsid w:val="00AF7771"/>
    <w:rsid w:val="00AF7CB6"/>
    <w:rsid w:val="00AF7F3D"/>
    <w:rsid w:val="00B0056A"/>
    <w:rsid w:val="00B00E46"/>
    <w:rsid w:val="00B01103"/>
    <w:rsid w:val="00B01F38"/>
    <w:rsid w:val="00B0209E"/>
    <w:rsid w:val="00B02413"/>
    <w:rsid w:val="00B026DB"/>
    <w:rsid w:val="00B026F0"/>
    <w:rsid w:val="00B027E8"/>
    <w:rsid w:val="00B029F4"/>
    <w:rsid w:val="00B02CA6"/>
    <w:rsid w:val="00B03407"/>
    <w:rsid w:val="00B03E8B"/>
    <w:rsid w:val="00B044CE"/>
    <w:rsid w:val="00B04595"/>
    <w:rsid w:val="00B04669"/>
    <w:rsid w:val="00B04D3F"/>
    <w:rsid w:val="00B056C4"/>
    <w:rsid w:val="00B05900"/>
    <w:rsid w:val="00B05AD0"/>
    <w:rsid w:val="00B06526"/>
    <w:rsid w:val="00B065A1"/>
    <w:rsid w:val="00B066AC"/>
    <w:rsid w:val="00B06B0D"/>
    <w:rsid w:val="00B06B8C"/>
    <w:rsid w:val="00B06EA3"/>
    <w:rsid w:val="00B0706A"/>
    <w:rsid w:val="00B07358"/>
    <w:rsid w:val="00B07511"/>
    <w:rsid w:val="00B07CAD"/>
    <w:rsid w:val="00B07D3F"/>
    <w:rsid w:val="00B10C66"/>
    <w:rsid w:val="00B11076"/>
    <w:rsid w:val="00B11220"/>
    <w:rsid w:val="00B119A5"/>
    <w:rsid w:val="00B11A70"/>
    <w:rsid w:val="00B11FCF"/>
    <w:rsid w:val="00B1250A"/>
    <w:rsid w:val="00B12556"/>
    <w:rsid w:val="00B12A32"/>
    <w:rsid w:val="00B133A6"/>
    <w:rsid w:val="00B13777"/>
    <w:rsid w:val="00B13AFE"/>
    <w:rsid w:val="00B14489"/>
    <w:rsid w:val="00B1475E"/>
    <w:rsid w:val="00B1490E"/>
    <w:rsid w:val="00B15E32"/>
    <w:rsid w:val="00B1630C"/>
    <w:rsid w:val="00B1658C"/>
    <w:rsid w:val="00B16CDC"/>
    <w:rsid w:val="00B20C78"/>
    <w:rsid w:val="00B20F46"/>
    <w:rsid w:val="00B20FE2"/>
    <w:rsid w:val="00B2137E"/>
    <w:rsid w:val="00B213CE"/>
    <w:rsid w:val="00B22959"/>
    <w:rsid w:val="00B22D00"/>
    <w:rsid w:val="00B237F7"/>
    <w:rsid w:val="00B239E0"/>
    <w:rsid w:val="00B23AE5"/>
    <w:rsid w:val="00B242D9"/>
    <w:rsid w:val="00B247A1"/>
    <w:rsid w:val="00B247C7"/>
    <w:rsid w:val="00B2500D"/>
    <w:rsid w:val="00B25CD7"/>
    <w:rsid w:val="00B2600E"/>
    <w:rsid w:val="00B26C7F"/>
    <w:rsid w:val="00B2708F"/>
    <w:rsid w:val="00B274AB"/>
    <w:rsid w:val="00B27A50"/>
    <w:rsid w:val="00B31703"/>
    <w:rsid w:val="00B321F5"/>
    <w:rsid w:val="00B32833"/>
    <w:rsid w:val="00B328A2"/>
    <w:rsid w:val="00B32D50"/>
    <w:rsid w:val="00B33783"/>
    <w:rsid w:val="00B337E9"/>
    <w:rsid w:val="00B33D66"/>
    <w:rsid w:val="00B33D85"/>
    <w:rsid w:val="00B33E98"/>
    <w:rsid w:val="00B342BA"/>
    <w:rsid w:val="00B34350"/>
    <w:rsid w:val="00B3458D"/>
    <w:rsid w:val="00B347D3"/>
    <w:rsid w:val="00B350A9"/>
    <w:rsid w:val="00B3598C"/>
    <w:rsid w:val="00B35BAE"/>
    <w:rsid w:val="00B362AF"/>
    <w:rsid w:val="00B36D41"/>
    <w:rsid w:val="00B36E4D"/>
    <w:rsid w:val="00B376D5"/>
    <w:rsid w:val="00B37A64"/>
    <w:rsid w:val="00B37EF4"/>
    <w:rsid w:val="00B40265"/>
    <w:rsid w:val="00B4119E"/>
    <w:rsid w:val="00B426C5"/>
    <w:rsid w:val="00B44446"/>
    <w:rsid w:val="00B45B4C"/>
    <w:rsid w:val="00B46FA0"/>
    <w:rsid w:val="00B47648"/>
    <w:rsid w:val="00B47C47"/>
    <w:rsid w:val="00B5001B"/>
    <w:rsid w:val="00B5009A"/>
    <w:rsid w:val="00B50138"/>
    <w:rsid w:val="00B50486"/>
    <w:rsid w:val="00B50694"/>
    <w:rsid w:val="00B5132A"/>
    <w:rsid w:val="00B51F79"/>
    <w:rsid w:val="00B51FC7"/>
    <w:rsid w:val="00B52280"/>
    <w:rsid w:val="00B5278C"/>
    <w:rsid w:val="00B52C7E"/>
    <w:rsid w:val="00B52C9B"/>
    <w:rsid w:val="00B52F68"/>
    <w:rsid w:val="00B53C69"/>
    <w:rsid w:val="00B53F5A"/>
    <w:rsid w:val="00B543BF"/>
    <w:rsid w:val="00B55CDF"/>
    <w:rsid w:val="00B55D71"/>
    <w:rsid w:val="00B55F66"/>
    <w:rsid w:val="00B60581"/>
    <w:rsid w:val="00B60FF3"/>
    <w:rsid w:val="00B61217"/>
    <w:rsid w:val="00B61347"/>
    <w:rsid w:val="00B6163E"/>
    <w:rsid w:val="00B61659"/>
    <w:rsid w:val="00B619C6"/>
    <w:rsid w:val="00B61B01"/>
    <w:rsid w:val="00B61EED"/>
    <w:rsid w:val="00B622A1"/>
    <w:rsid w:val="00B622B2"/>
    <w:rsid w:val="00B62610"/>
    <w:rsid w:val="00B6351B"/>
    <w:rsid w:val="00B644AE"/>
    <w:rsid w:val="00B64929"/>
    <w:rsid w:val="00B65F7E"/>
    <w:rsid w:val="00B663FE"/>
    <w:rsid w:val="00B66729"/>
    <w:rsid w:val="00B66A10"/>
    <w:rsid w:val="00B670C3"/>
    <w:rsid w:val="00B67453"/>
    <w:rsid w:val="00B678F9"/>
    <w:rsid w:val="00B67BF1"/>
    <w:rsid w:val="00B67EE8"/>
    <w:rsid w:val="00B67FDB"/>
    <w:rsid w:val="00B70F83"/>
    <w:rsid w:val="00B71E83"/>
    <w:rsid w:val="00B72457"/>
    <w:rsid w:val="00B73EF1"/>
    <w:rsid w:val="00B74C5D"/>
    <w:rsid w:val="00B75AEB"/>
    <w:rsid w:val="00B75FE5"/>
    <w:rsid w:val="00B76DFA"/>
    <w:rsid w:val="00B77475"/>
    <w:rsid w:val="00B80C4A"/>
    <w:rsid w:val="00B80EAB"/>
    <w:rsid w:val="00B81508"/>
    <w:rsid w:val="00B81C4F"/>
    <w:rsid w:val="00B81DE7"/>
    <w:rsid w:val="00B82095"/>
    <w:rsid w:val="00B8216A"/>
    <w:rsid w:val="00B82268"/>
    <w:rsid w:val="00B824B1"/>
    <w:rsid w:val="00B82E2A"/>
    <w:rsid w:val="00B8414B"/>
    <w:rsid w:val="00B84235"/>
    <w:rsid w:val="00B8493F"/>
    <w:rsid w:val="00B84EEA"/>
    <w:rsid w:val="00B85D4C"/>
    <w:rsid w:val="00B86A3E"/>
    <w:rsid w:val="00B87039"/>
    <w:rsid w:val="00B8748B"/>
    <w:rsid w:val="00B87FED"/>
    <w:rsid w:val="00B900CE"/>
    <w:rsid w:val="00B9047A"/>
    <w:rsid w:val="00B9057F"/>
    <w:rsid w:val="00B9091D"/>
    <w:rsid w:val="00B90C8B"/>
    <w:rsid w:val="00B90CCE"/>
    <w:rsid w:val="00B90DAB"/>
    <w:rsid w:val="00B90EB4"/>
    <w:rsid w:val="00B90F57"/>
    <w:rsid w:val="00B91091"/>
    <w:rsid w:val="00B91219"/>
    <w:rsid w:val="00B91448"/>
    <w:rsid w:val="00B91698"/>
    <w:rsid w:val="00B91762"/>
    <w:rsid w:val="00B917B4"/>
    <w:rsid w:val="00B91854"/>
    <w:rsid w:val="00B91F3B"/>
    <w:rsid w:val="00B91F62"/>
    <w:rsid w:val="00B945FF"/>
    <w:rsid w:val="00B94B32"/>
    <w:rsid w:val="00B94CAF"/>
    <w:rsid w:val="00B953C7"/>
    <w:rsid w:val="00B9596E"/>
    <w:rsid w:val="00B9616D"/>
    <w:rsid w:val="00B966CC"/>
    <w:rsid w:val="00B9705F"/>
    <w:rsid w:val="00B97BBC"/>
    <w:rsid w:val="00BA047F"/>
    <w:rsid w:val="00BA065B"/>
    <w:rsid w:val="00BA08FF"/>
    <w:rsid w:val="00BA0BBB"/>
    <w:rsid w:val="00BA0EDD"/>
    <w:rsid w:val="00BA1788"/>
    <w:rsid w:val="00BA2587"/>
    <w:rsid w:val="00BA2E43"/>
    <w:rsid w:val="00BA39AE"/>
    <w:rsid w:val="00BA3C3D"/>
    <w:rsid w:val="00BA4209"/>
    <w:rsid w:val="00BA4E25"/>
    <w:rsid w:val="00BA6935"/>
    <w:rsid w:val="00BA6D3E"/>
    <w:rsid w:val="00BA6D8E"/>
    <w:rsid w:val="00BA7054"/>
    <w:rsid w:val="00BA76D0"/>
    <w:rsid w:val="00BA7775"/>
    <w:rsid w:val="00BA7B04"/>
    <w:rsid w:val="00BA7ED8"/>
    <w:rsid w:val="00BB04CC"/>
    <w:rsid w:val="00BB04EC"/>
    <w:rsid w:val="00BB0A27"/>
    <w:rsid w:val="00BB0C9E"/>
    <w:rsid w:val="00BB1D6A"/>
    <w:rsid w:val="00BB20B1"/>
    <w:rsid w:val="00BB2342"/>
    <w:rsid w:val="00BB2781"/>
    <w:rsid w:val="00BB33E9"/>
    <w:rsid w:val="00BB3924"/>
    <w:rsid w:val="00BB3CC2"/>
    <w:rsid w:val="00BB3F51"/>
    <w:rsid w:val="00BB43D1"/>
    <w:rsid w:val="00BB4F15"/>
    <w:rsid w:val="00BB5286"/>
    <w:rsid w:val="00BB5D46"/>
    <w:rsid w:val="00BB73C2"/>
    <w:rsid w:val="00BC001A"/>
    <w:rsid w:val="00BC00F1"/>
    <w:rsid w:val="00BC037C"/>
    <w:rsid w:val="00BC091A"/>
    <w:rsid w:val="00BC150B"/>
    <w:rsid w:val="00BC2426"/>
    <w:rsid w:val="00BC261A"/>
    <w:rsid w:val="00BC2666"/>
    <w:rsid w:val="00BC4611"/>
    <w:rsid w:val="00BC50B2"/>
    <w:rsid w:val="00BC55B8"/>
    <w:rsid w:val="00BC66FD"/>
    <w:rsid w:val="00BC6A64"/>
    <w:rsid w:val="00BC74EB"/>
    <w:rsid w:val="00BC76D9"/>
    <w:rsid w:val="00BC7711"/>
    <w:rsid w:val="00BC7951"/>
    <w:rsid w:val="00BC7E20"/>
    <w:rsid w:val="00BD02D0"/>
    <w:rsid w:val="00BD047E"/>
    <w:rsid w:val="00BD0799"/>
    <w:rsid w:val="00BD087D"/>
    <w:rsid w:val="00BD0FCD"/>
    <w:rsid w:val="00BD1754"/>
    <w:rsid w:val="00BD1DC1"/>
    <w:rsid w:val="00BD2080"/>
    <w:rsid w:val="00BD2417"/>
    <w:rsid w:val="00BD2C86"/>
    <w:rsid w:val="00BD3D80"/>
    <w:rsid w:val="00BD48A3"/>
    <w:rsid w:val="00BD51C9"/>
    <w:rsid w:val="00BD52A2"/>
    <w:rsid w:val="00BD55D4"/>
    <w:rsid w:val="00BD563B"/>
    <w:rsid w:val="00BD5A75"/>
    <w:rsid w:val="00BD6B2A"/>
    <w:rsid w:val="00BD6BA1"/>
    <w:rsid w:val="00BD7C06"/>
    <w:rsid w:val="00BD7CF4"/>
    <w:rsid w:val="00BE035B"/>
    <w:rsid w:val="00BE049E"/>
    <w:rsid w:val="00BE0987"/>
    <w:rsid w:val="00BE0C4C"/>
    <w:rsid w:val="00BE0C59"/>
    <w:rsid w:val="00BE1174"/>
    <w:rsid w:val="00BE16B6"/>
    <w:rsid w:val="00BE1A5B"/>
    <w:rsid w:val="00BE2052"/>
    <w:rsid w:val="00BE22F0"/>
    <w:rsid w:val="00BE27D5"/>
    <w:rsid w:val="00BE2A20"/>
    <w:rsid w:val="00BE3241"/>
    <w:rsid w:val="00BE43AC"/>
    <w:rsid w:val="00BE4E0E"/>
    <w:rsid w:val="00BE596D"/>
    <w:rsid w:val="00BE5982"/>
    <w:rsid w:val="00BE624C"/>
    <w:rsid w:val="00BE62F6"/>
    <w:rsid w:val="00BE6B64"/>
    <w:rsid w:val="00BE77E0"/>
    <w:rsid w:val="00BF06FE"/>
    <w:rsid w:val="00BF098C"/>
    <w:rsid w:val="00BF0A69"/>
    <w:rsid w:val="00BF0CED"/>
    <w:rsid w:val="00BF0F75"/>
    <w:rsid w:val="00BF136A"/>
    <w:rsid w:val="00BF2046"/>
    <w:rsid w:val="00BF279B"/>
    <w:rsid w:val="00BF2813"/>
    <w:rsid w:val="00BF3B63"/>
    <w:rsid w:val="00BF537C"/>
    <w:rsid w:val="00BF5799"/>
    <w:rsid w:val="00BF6431"/>
    <w:rsid w:val="00BF7283"/>
    <w:rsid w:val="00BF77DF"/>
    <w:rsid w:val="00BF7B5C"/>
    <w:rsid w:val="00BF7B7C"/>
    <w:rsid w:val="00C0056A"/>
    <w:rsid w:val="00C0086B"/>
    <w:rsid w:val="00C009E8"/>
    <w:rsid w:val="00C00C92"/>
    <w:rsid w:val="00C010A2"/>
    <w:rsid w:val="00C016B5"/>
    <w:rsid w:val="00C01E8E"/>
    <w:rsid w:val="00C01F6E"/>
    <w:rsid w:val="00C02451"/>
    <w:rsid w:val="00C03017"/>
    <w:rsid w:val="00C03342"/>
    <w:rsid w:val="00C03C89"/>
    <w:rsid w:val="00C03DBC"/>
    <w:rsid w:val="00C03FCF"/>
    <w:rsid w:val="00C045CD"/>
    <w:rsid w:val="00C049D3"/>
    <w:rsid w:val="00C04F1A"/>
    <w:rsid w:val="00C04F23"/>
    <w:rsid w:val="00C053C0"/>
    <w:rsid w:val="00C073D6"/>
    <w:rsid w:val="00C07A9B"/>
    <w:rsid w:val="00C07BF8"/>
    <w:rsid w:val="00C07D55"/>
    <w:rsid w:val="00C10116"/>
    <w:rsid w:val="00C102CD"/>
    <w:rsid w:val="00C1038E"/>
    <w:rsid w:val="00C104B2"/>
    <w:rsid w:val="00C10B3A"/>
    <w:rsid w:val="00C111E3"/>
    <w:rsid w:val="00C11618"/>
    <w:rsid w:val="00C118E6"/>
    <w:rsid w:val="00C11957"/>
    <w:rsid w:val="00C138E7"/>
    <w:rsid w:val="00C13FD5"/>
    <w:rsid w:val="00C148E2"/>
    <w:rsid w:val="00C14DF3"/>
    <w:rsid w:val="00C15365"/>
    <w:rsid w:val="00C156C7"/>
    <w:rsid w:val="00C15F5C"/>
    <w:rsid w:val="00C15FAA"/>
    <w:rsid w:val="00C15FCE"/>
    <w:rsid w:val="00C169A8"/>
    <w:rsid w:val="00C17407"/>
    <w:rsid w:val="00C1754A"/>
    <w:rsid w:val="00C2083C"/>
    <w:rsid w:val="00C21621"/>
    <w:rsid w:val="00C225E3"/>
    <w:rsid w:val="00C228C6"/>
    <w:rsid w:val="00C22917"/>
    <w:rsid w:val="00C23507"/>
    <w:rsid w:val="00C23F88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0CC3"/>
    <w:rsid w:val="00C31314"/>
    <w:rsid w:val="00C3240B"/>
    <w:rsid w:val="00C32B08"/>
    <w:rsid w:val="00C3306F"/>
    <w:rsid w:val="00C33E6A"/>
    <w:rsid w:val="00C3400A"/>
    <w:rsid w:val="00C34A79"/>
    <w:rsid w:val="00C35241"/>
    <w:rsid w:val="00C35277"/>
    <w:rsid w:val="00C355E2"/>
    <w:rsid w:val="00C357DD"/>
    <w:rsid w:val="00C36125"/>
    <w:rsid w:val="00C3667C"/>
    <w:rsid w:val="00C372E4"/>
    <w:rsid w:val="00C377B9"/>
    <w:rsid w:val="00C37A05"/>
    <w:rsid w:val="00C37DC9"/>
    <w:rsid w:val="00C40AE0"/>
    <w:rsid w:val="00C40D4A"/>
    <w:rsid w:val="00C412B9"/>
    <w:rsid w:val="00C4140F"/>
    <w:rsid w:val="00C42D62"/>
    <w:rsid w:val="00C42E85"/>
    <w:rsid w:val="00C431CE"/>
    <w:rsid w:val="00C433B3"/>
    <w:rsid w:val="00C4354B"/>
    <w:rsid w:val="00C450E1"/>
    <w:rsid w:val="00C45639"/>
    <w:rsid w:val="00C45D8C"/>
    <w:rsid w:val="00C46921"/>
    <w:rsid w:val="00C4698C"/>
    <w:rsid w:val="00C47869"/>
    <w:rsid w:val="00C501E7"/>
    <w:rsid w:val="00C50FFF"/>
    <w:rsid w:val="00C5194F"/>
    <w:rsid w:val="00C51974"/>
    <w:rsid w:val="00C5220A"/>
    <w:rsid w:val="00C523CB"/>
    <w:rsid w:val="00C5340E"/>
    <w:rsid w:val="00C537EC"/>
    <w:rsid w:val="00C53F87"/>
    <w:rsid w:val="00C545A9"/>
    <w:rsid w:val="00C54C54"/>
    <w:rsid w:val="00C554A3"/>
    <w:rsid w:val="00C55530"/>
    <w:rsid w:val="00C576F4"/>
    <w:rsid w:val="00C57EE2"/>
    <w:rsid w:val="00C61121"/>
    <w:rsid w:val="00C622B3"/>
    <w:rsid w:val="00C6244E"/>
    <w:rsid w:val="00C629C4"/>
    <w:rsid w:val="00C62E53"/>
    <w:rsid w:val="00C62F41"/>
    <w:rsid w:val="00C636C2"/>
    <w:rsid w:val="00C64033"/>
    <w:rsid w:val="00C6541B"/>
    <w:rsid w:val="00C66243"/>
    <w:rsid w:val="00C6795A"/>
    <w:rsid w:val="00C67A3D"/>
    <w:rsid w:val="00C7029D"/>
    <w:rsid w:val="00C72340"/>
    <w:rsid w:val="00C7276C"/>
    <w:rsid w:val="00C728CE"/>
    <w:rsid w:val="00C72BFF"/>
    <w:rsid w:val="00C7344C"/>
    <w:rsid w:val="00C73B29"/>
    <w:rsid w:val="00C740AF"/>
    <w:rsid w:val="00C7412F"/>
    <w:rsid w:val="00C7519B"/>
    <w:rsid w:val="00C758AB"/>
    <w:rsid w:val="00C77A6B"/>
    <w:rsid w:val="00C77A9D"/>
    <w:rsid w:val="00C77C56"/>
    <w:rsid w:val="00C77F44"/>
    <w:rsid w:val="00C800AA"/>
    <w:rsid w:val="00C80A6A"/>
    <w:rsid w:val="00C81191"/>
    <w:rsid w:val="00C816F8"/>
    <w:rsid w:val="00C82FF2"/>
    <w:rsid w:val="00C8355E"/>
    <w:rsid w:val="00C8436B"/>
    <w:rsid w:val="00C8448C"/>
    <w:rsid w:val="00C84535"/>
    <w:rsid w:val="00C848A3"/>
    <w:rsid w:val="00C851D0"/>
    <w:rsid w:val="00C854E5"/>
    <w:rsid w:val="00C85ADC"/>
    <w:rsid w:val="00C85BA1"/>
    <w:rsid w:val="00C85CB8"/>
    <w:rsid w:val="00C867C8"/>
    <w:rsid w:val="00C86D9A"/>
    <w:rsid w:val="00C870DF"/>
    <w:rsid w:val="00C8787A"/>
    <w:rsid w:val="00C87996"/>
    <w:rsid w:val="00C92132"/>
    <w:rsid w:val="00C92D01"/>
    <w:rsid w:val="00C93784"/>
    <w:rsid w:val="00C939F9"/>
    <w:rsid w:val="00C93A28"/>
    <w:rsid w:val="00C93E56"/>
    <w:rsid w:val="00C94094"/>
    <w:rsid w:val="00C94675"/>
    <w:rsid w:val="00C94870"/>
    <w:rsid w:val="00C94AD6"/>
    <w:rsid w:val="00C94B2E"/>
    <w:rsid w:val="00C94E0C"/>
    <w:rsid w:val="00C958EC"/>
    <w:rsid w:val="00C95B94"/>
    <w:rsid w:val="00C9615E"/>
    <w:rsid w:val="00C963D7"/>
    <w:rsid w:val="00C970F2"/>
    <w:rsid w:val="00C97477"/>
    <w:rsid w:val="00C97665"/>
    <w:rsid w:val="00C97757"/>
    <w:rsid w:val="00CA0003"/>
    <w:rsid w:val="00CA00E2"/>
    <w:rsid w:val="00CA0104"/>
    <w:rsid w:val="00CA0689"/>
    <w:rsid w:val="00CA0865"/>
    <w:rsid w:val="00CA0BB3"/>
    <w:rsid w:val="00CA199F"/>
    <w:rsid w:val="00CA235B"/>
    <w:rsid w:val="00CA4754"/>
    <w:rsid w:val="00CA4A86"/>
    <w:rsid w:val="00CA4C8D"/>
    <w:rsid w:val="00CA4E52"/>
    <w:rsid w:val="00CA514D"/>
    <w:rsid w:val="00CA62FC"/>
    <w:rsid w:val="00CA6942"/>
    <w:rsid w:val="00CA6E96"/>
    <w:rsid w:val="00CA6ED2"/>
    <w:rsid w:val="00CA6FA4"/>
    <w:rsid w:val="00CA787D"/>
    <w:rsid w:val="00CB0107"/>
    <w:rsid w:val="00CB0132"/>
    <w:rsid w:val="00CB1781"/>
    <w:rsid w:val="00CB1E34"/>
    <w:rsid w:val="00CB20F8"/>
    <w:rsid w:val="00CB28F5"/>
    <w:rsid w:val="00CB36DE"/>
    <w:rsid w:val="00CB3D36"/>
    <w:rsid w:val="00CB474F"/>
    <w:rsid w:val="00CB587A"/>
    <w:rsid w:val="00CB5EDA"/>
    <w:rsid w:val="00CB6085"/>
    <w:rsid w:val="00CB6333"/>
    <w:rsid w:val="00CB6542"/>
    <w:rsid w:val="00CB6A24"/>
    <w:rsid w:val="00CB6B0C"/>
    <w:rsid w:val="00CB71BC"/>
    <w:rsid w:val="00CB759B"/>
    <w:rsid w:val="00CB77E0"/>
    <w:rsid w:val="00CC019C"/>
    <w:rsid w:val="00CC0519"/>
    <w:rsid w:val="00CC06BF"/>
    <w:rsid w:val="00CC07B7"/>
    <w:rsid w:val="00CC18A3"/>
    <w:rsid w:val="00CC1F11"/>
    <w:rsid w:val="00CC215D"/>
    <w:rsid w:val="00CC2164"/>
    <w:rsid w:val="00CC27CB"/>
    <w:rsid w:val="00CC2811"/>
    <w:rsid w:val="00CC296E"/>
    <w:rsid w:val="00CC4685"/>
    <w:rsid w:val="00CC4989"/>
    <w:rsid w:val="00CC4EF8"/>
    <w:rsid w:val="00CC4F2B"/>
    <w:rsid w:val="00CC5324"/>
    <w:rsid w:val="00CC67A4"/>
    <w:rsid w:val="00CC6A02"/>
    <w:rsid w:val="00CC6D5A"/>
    <w:rsid w:val="00CC7572"/>
    <w:rsid w:val="00CC79AD"/>
    <w:rsid w:val="00CC7E0E"/>
    <w:rsid w:val="00CD0090"/>
    <w:rsid w:val="00CD046A"/>
    <w:rsid w:val="00CD08B7"/>
    <w:rsid w:val="00CD0F01"/>
    <w:rsid w:val="00CD0F58"/>
    <w:rsid w:val="00CD13A8"/>
    <w:rsid w:val="00CD19B2"/>
    <w:rsid w:val="00CD1A6B"/>
    <w:rsid w:val="00CD1AC9"/>
    <w:rsid w:val="00CD1B96"/>
    <w:rsid w:val="00CD2323"/>
    <w:rsid w:val="00CD2B8A"/>
    <w:rsid w:val="00CD2D6A"/>
    <w:rsid w:val="00CD3685"/>
    <w:rsid w:val="00CD3FF6"/>
    <w:rsid w:val="00CD4149"/>
    <w:rsid w:val="00CD423C"/>
    <w:rsid w:val="00CD49E7"/>
    <w:rsid w:val="00CD4BE8"/>
    <w:rsid w:val="00CD4C80"/>
    <w:rsid w:val="00CD4FEC"/>
    <w:rsid w:val="00CD5BE4"/>
    <w:rsid w:val="00CD6C53"/>
    <w:rsid w:val="00CD6DD6"/>
    <w:rsid w:val="00CD6E5C"/>
    <w:rsid w:val="00CD7093"/>
    <w:rsid w:val="00CD7097"/>
    <w:rsid w:val="00CE003D"/>
    <w:rsid w:val="00CE0549"/>
    <w:rsid w:val="00CE070A"/>
    <w:rsid w:val="00CE0A74"/>
    <w:rsid w:val="00CE0BED"/>
    <w:rsid w:val="00CE23E2"/>
    <w:rsid w:val="00CE3023"/>
    <w:rsid w:val="00CE3078"/>
    <w:rsid w:val="00CE3BDA"/>
    <w:rsid w:val="00CE3D3D"/>
    <w:rsid w:val="00CE42BC"/>
    <w:rsid w:val="00CE604D"/>
    <w:rsid w:val="00CE6157"/>
    <w:rsid w:val="00CE714B"/>
    <w:rsid w:val="00CE77E4"/>
    <w:rsid w:val="00CE7ECA"/>
    <w:rsid w:val="00CF12B9"/>
    <w:rsid w:val="00CF1BBA"/>
    <w:rsid w:val="00CF2147"/>
    <w:rsid w:val="00CF2551"/>
    <w:rsid w:val="00CF26AB"/>
    <w:rsid w:val="00CF2D5F"/>
    <w:rsid w:val="00CF335F"/>
    <w:rsid w:val="00CF3C0D"/>
    <w:rsid w:val="00CF3C6E"/>
    <w:rsid w:val="00CF3C70"/>
    <w:rsid w:val="00CF3FA4"/>
    <w:rsid w:val="00CF436A"/>
    <w:rsid w:val="00CF464C"/>
    <w:rsid w:val="00CF4E38"/>
    <w:rsid w:val="00CF506C"/>
    <w:rsid w:val="00CF528D"/>
    <w:rsid w:val="00CF55F6"/>
    <w:rsid w:val="00CF6058"/>
    <w:rsid w:val="00CF706F"/>
    <w:rsid w:val="00CF7140"/>
    <w:rsid w:val="00D00319"/>
    <w:rsid w:val="00D01025"/>
    <w:rsid w:val="00D016E6"/>
    <w:rsid w:val="00D01BD9"/>
    <w:rsid w:val="00D01D19"/>
    <w:rsid w:val="00D021DA"/>
    <w:rsid w:val="00D02556"/>
    <w:rsid w:val="00D02E9A"/>
    <w:rsid w:val="00D0451F"/>
    <w:rsid w:val="00D05478"/>
    <w:rsid w:val="00D056D6"/>
    <w:rsid w:val="00D06260"/>
    <w:rsid w:val="00D066F4"/>
    <w:rsid w:val="00D075C0"/>
    <w:rsid w:val="00D07AD8"/>
    <w:rsid w:val="00D10044"/>
    <w:rsid w:val="00D100A6"/>
    <w:rsid w:val="00D10DAB"/>
    <w:rsid w:val="00D120A8"/>
    <w:rsid w:val="00D1278F"/>
    <w:rsid w:val="00D12A96"/>
    <w:rsid w:val="00D131D1"/>
    <w:rsid w:val="00D131EC"/>
    <w:rsid w:val="00D137A3"/>
    <w:rsid w:val="00D13F68"/>
    <w:rsid w:val="00D141A1"/>
    <w:rsid w:val="00D146D9"/>
    <w:rsid w:val="00D147CD"/>
    <w:rsid w:val="00D14996"/>
    <w:rsid w:val="00D15296"/>
    <w:rsid w:val="00D15443"/>
    <w:rsid w:val="00D15774"/>
    <w:rsid w:val="00D158B3"/>
    <w:rsid w:val="00D1611A"/>
    <w:rsid w:val="00D17380"/>
    <w:rsid w:val="00D17BAF"/>
    <w:rsid w:val="00D17D30"/>
    <w:rsid w:val="00D2061A"/>
    <w:rsid w:val="00D20726"/>
    <w:rsid w:val="00D2075F"/>
    <w:rsid w:val="00D20793"/>
    <w:rsid w:val="00D20FC1"/>
    <w:rsid w:val="00D218EE"/>
    <w:rsid w:val="00D21C2A"/>
    <w:rsid w:val="00D22006"/>
    <w:rsid w:val="00D22B48"/>
    <w:rsid w:val="00D22B79"/>
    <w:rsid w:val="00D22BFA"/>
    <w:rsid w:val="00D23DF0"/>
    <w:rsid w:val="00D241EE"/>
    <w:rsid w:val="00D243A0"/>
    <w:rsid w:val="00D2458C"/>
    <w:rsid w:val="00D25969"/>
    <w:rsid w:val="00D2653A"/>
    <w:rsid w:val="00D26604"/>
    <w:rsid w:val="00D26961"/>
    <w:rsid w:val="00D26DD0"/>
    <w:rsid w:val="00D2717F"/>
    <w:rsid w:val="00D27819"/>
    <w:rsid w:val="00D27B0A"/>
    <w:rsid w:val="00D30816"/>
    <w:rsid w:val="00D325DA"/>
    <w:rsid w:val="00D32CAE"/>
    <w:rsid w:val="00D334E8"/>
    <w:rsid w:val="00D33502"/>
    <w:rsid w:val="00D33EC8"/>
    <w:rsid w:val="00D34279"/>
    <w:rsid w:val="00D34A22"/>
    <w:rsid w:val="00D351C9"/>
    <w:rsid w:val="00D354DE"/>
    <w:rsid w:val="00D35549"/>
    <w:rsid w:val="00D35E9E"/>
    <w:rsid w:val="00D36285"/>
    <w:rsid w:val="00D368A2"/>
    <w:rsid w:val="00D37B89"/>
    <w:rsid w:val="00D37F59"/>
    <w:rsid w:val="00D418B2"/>
    <w:rsid w:val="00D41A40"/>
    <w:rsid w:val="00D41B4E"/>
    <w:rsid w:val="00D41C4A"/>
    <w:rsid w:val="00D41D28"/>
    <w:rsid w:val="00D423BC"/>
    <w:rsid w:val="00D42843"/>
    <w:rsid w:val="00D42FF2"/>
    <w:rsid w:val="00D44803"/>
    <w:rsid w:val="00D44D03"/>
    <w:rsid w:val="00D44EE4"/>
    <w:rsid w:val="00D46329"/>
    <w:rsid w:val="00D47845"/>
    <w:rsid w:val="00D478CF"/>
    <w:rsid w:val="00D47A3A"/>
    <w:rsid w:val="00D50A7F"/>
    <w:rsid w:val="00D5132A"/>
    <w:rsid w:val="00D51767"/>
    <w:rsid w:val="00D52559"/>
    <w:rsid w:val="00D53AD0"/>
    <w:rsid w:val="00D53EE6"/>
    <w:rsid w:val="00D5412C"/>
    <w:rsid w:val="00D549A6"/>
    <w:rsid w:val="00D54A42"/>
    <w:rsid w:val="00D54D8E"/>
    <w:rsid w:val="00D55147"/>
    <w:rsid w:val="00D558BB"/>
    <w:rsid w:val="00D56557"/>
    <w:rsid w:val="00D5694F"/>
    <w:rsid w:val="00D56967"/>
    <w:rsid w:val="00D56C7F"/>
    <w:rsid w:val="00D57193"/>
    <w:rsid w:val="00D57A4F"/>
    <w:rsid w:val="00D60762"/>
    <w:rsid w:val="00D60802"/>
    <w:rsid w:val="00D609D2"/>
    <w:rsid w:val="00D60ADC"/>
    <w:rsid w:val="00D61177"/>
    <w:rsid w:val="00D617C9"/>
    <w:rsid w:val="00D61940"/>
    <w:rsid w:val="00D62A96"/>
    <w:rsid w:val="00D62B77"/>
    <w:rsid w:val="00D62F31"/>
    <w:rsid w:val="00D62F5B"/>
    <w:rsid w:val="00D63C76"/>
    <w:rsid w:val="00D63D92"/>
    <w:rsid w:val="00D63DEC"/>
    <w:rsid w:val="00D63E10"/>
    <w:rsid w:val="00D64262"/>
    <w:rsid w:val="00D645BD"/>
    <w:rsid w:val="00D64CC3"/>
    <w:rsid w:val="00D65499"/>
    <w:rsid w:val="00D65CC0"/>
    <w:rsid w:val="00D65E19"/>
    <w:rsid w:val="00D661A3"/>
    <w:rsid w:val="00D671CE"/>
    <w:rsid w:val="00D67C1D"/>
    <w:rsid w:val="00D706AB"/>
    <w:rsid w:val="00D71991"/>
    <w:rsid w:val="00D725CC"/>
    <w:rsid w:val="00D72708"/>
    <w:rsid w:val="00D732ED"/>
    <w:rsid w:val="00D73DCF"/>
    <w:rsid w:val="00D73EAD"/>
    <w:rsid w:val="00D749F4"/>
    <w:rsid w:val="00D74AEB"/>
    <w:rsid w:val="00D757B1"/>
    <w:rsid w:val="00D757C8"/>
    <w:rsid w:val="00D75A8E"/>
    <w:rsid w:val="00D75B17"/>
    <w:rsid w:val="00D75D53"/>
    <w:rsid w:val="00D75FC2"/>
    <w:rsid w:val="00D76ADF"/>
    <w:rsid w:val="00D76FC8"/>
    <w:rsid w:val="00D77603"/>
    <w:rsid w:val="00D779B1"/>
    <w:rsid w:val="00D77C2A"/>
    <w:rsid w:val="00D77FE6"/>
    <w:rsid w:val="00D8083E"/>
    <w:rsid w:val="00D80978"/>
    <w:rsid w:val="00D80EE5"/>
    <w:rsid w:val="00D815F5"/>
    <w:rsid w:val="00D81AF9"/>
    <w:rsid w:val="00D81F29"/>
    <w:rsid w:val="00D82151"/>
    <w:rsid w:val="00D826B4"/>
    <w:rsid w:val="00D82D80"/>
    <w:rsid w:val="00D82DA6"/>
    <w:rsid w:val="00D82F01"/>
    <w:rsid w:val="00D834E3"/>
    <w:rsid w:val="00D835E1"/>
    <w:rsid w:val="00D83857"/>
    <w:rsid w:val="00D83AA3"/>
    <w:rsid w:val="00D84554"/>
    <w:rsid w:val="00D8486F"/>
    <w:rsid w:val="00D84CCC"/>
    <w:rsid w:val="00D86167"/>
    <w:rsid w:val="00D8668D"/>
    <w:rsid w:val="00D86C19"/>
    <w:rsid w:val="00D872B0"/>
    <w:rsid w:val="00D872F0"/>
    <w:rsid w:val="00D875F8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3C20"/>
    <w:rsid w:val="00D941B5"/>
    <w:rsid w:val="00D945F9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0A05"/>
    <w:rsid w:val="00DA1627"/>
    <w:rsid w:val="00DA1944"/>
    <w:rsid w:val="00DA2845"/>
    <w:rsid w:val="00DA31F2"/>
    <w:rsid w:val="00DA381B"/>
    <w:rsid w:val="00DA38FF"/>
    <w:rsid w:val="00DA396B"/>
    <w:rsid w:val="00DA497E"/>
    <w:rsid w:val="00DA53C5"/>
    <w:rsid w:val="00DA5908"/>
    <w:rsid w:val="00DA5EBF"/>
    <w:rsid w:val="00DA6509"/>
    <w:rsid w:val="00DA654F"/>
    <w:rsid w:val="00DA6A25"/>
    <w:rsid w:val="00DA6BD9"/>
    <w:rsid w:val="00DA6FC5"/>
    <w:rsid w:val="00DA75C5"/>
    <w:rsid w:val="00DB0163"/>
    <w:rsid w:val="00DB09F8"/>
    <w:rsid w:val="00DB0C30"/>
    <w:rsid w:val="00DB14CE"/>
    <w:rsid w:val="00DB16BF"/>
    <w:rsid w:val="00DB1D41"/>
    <w:rsid w:val="00DB2BA4"/>
    <w:rsid w:val="00DB2D68"/>
    <w:rsid w:val="00DB2DA8"/>
    <w:rsid w:val="00DB2F45"/>
    <w:rsid w:val="00DB332A"/>
    <w:rsid w:val="00DB4480"/>
    <w:rsid w:val="00DB4540"/>
    <w:rsid w:val="00DB4BED"/>
    <w:rsid w:val="00DB52A4"/>
    <w:rsid w:val="00DB5581"/>
    <w:rsid w:val="00DB56D2"/>
    <w:rsid w:val="00DB59EA"/>
    <w:rsid w:val="00DB5B9B"/>
    <w:rsid w:val="00DB5BAC"/>
    <w:rsid w:val="00DB631B"/>
    <w:rsid w:val="00DB7195"/>
    <w:rsid w:val="00DB74AD"/>
    <w:rsid w:val="00DB7DC4"/>
    <w:rsid w:val="00DC1040"/>
    <w:rsid w:val="00DC1438"/>
    <w:rsid w:val="00DC1995"/>
    <w:rsid w:val="00DC22E9"/>
    <w:rsid w:val="00DC2410"/>
    <w:rsid w:val="00DC3AAF"/>
    <w:rsid w:val="00DC40E8"/>
    <w:rsid w:val="00DC4418"/>
    <w:rsid w:val="00DC483D"/>
    <w:rsid w:val="00DC4841"/>
    <w:rsid w:val="00DC484C"/>
    <w:rsid w:val="00DC4AC4"/>
    <w:rsid w:val="00DC5271"/>
    <w:rsid w:val="00DC56B6"/>
    <w:rsid w:val="00DC600B"/>
    <w:rsid w:val="00DC6193"/>
    <w:rsid w:val="00DC68B5"/>
    <w:rsid w:val="00DC6E56"/>
    <w:rsid w:val="00DC7666"/>
    <w:rsid w:val="00DC7BDC"/>
    <w:rsid w:val="00DD000A"/>
    <w:rsid w:val="00DD0B0A"/>
    <w:rsid w:val="00DD15B9"/>
    <w:rsid w:val="00DD2156"/>
    <w:rsid w:val="00DD3840"/>
    <w:rsid w:val="00DD4865"/>
    <w:rsid w:val="00DD4A84"/>
    <w:rsid w:val="00DD637F"/>
    <w:rsid w:val="00DD682D"/>
    <w:rsid w:val="00DD6D70"/>
    <w:rsid w:val="00DD6F02"/>
    <w:rsid w:val="00DD7751"/>
    <w:rsid w:val="00DD7D69"/>
    <w:rsid w:val="00DE014D"/>
    <w:rsid w:val="00DE1114"/>
    <w:rsid w:val="00DE147C"/>
    <w:rsid w:val="00DE17E2"/>
    <w:rsid w:val="00DE1AAB"/>
    <w:rsid w:val="00DE20F9"/>
    <w:rsid w:val="00DE21F5"/>
    <w:rsid w:val="00DE23FF"/>
    <w:rsid w:val="00DE29A6"/>
    <w:rsid w:val="00DE2A14"/>
    <w:rsid w:val="00DE2ABE"/>
    <w:rsid w:val="00DE2E30"/>
    <w:rsid w:val="00DE3AD5"/>
    <w:rsid w:val="00DE48CF"/>
    <w:rsid w:val="00DE48EA"/>
    <w:rsid w:val="00DE5230"/>
    <w:rsid w:val="00DE59CC"/>
    <w:rsid w:val="00DE5B81"/>
    <w:rsid w:val="00DE6275"/>
    <w:rsid w:val="00DE71C0"/>
    <w:rsid w:val="00DF0256"/>
    <w:rsid w:val="00DF032F"/>
    <w:rsid w:val="00DF03FE"/>
    <w:rsid w:val="00DF0D6B"/>
    <w:rsid w:val="00DF0DF5"/>
    <w:rsid w:val="00DF1046"/>
    <w:rsid w:val="00DF1BD9"/>
    <w:rsid w:val="00DF32F2"/>
    <w:rsid w:val="00DF398A"/>
    <w:rsid w:val="00DF3A01"/>
    <w:rsid w:val="00DF3A3C"/>
    <w:rsid w:val="00DF3FB6"/>
    <w:rsid w:val="00DF491D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34C4"/>
    <w:rsid w:val="00E03DE1"/>
    <w:rsid w:val="00E048A5"/>
    <w:rsid w:val="00E04B0E"/>
    <w:rsid w:val="00E04B5B"/>
    <w:rsid w:val="00E04E18"/>
    <w:rsid w:val="00E0551C"/>
    <w:rsid w:val="00E05606"/>
    <w:rsid w:val="00E05A7C"/>
    <w:rsid w:val="00E05D8E"/>
    <w:rsid w:val="00E06229"/>
    <w:rsid w:val="00E0723B"/>
    <w:rsid w:val="00E07716"/>
    <w:rsid w:val="00E077AF"/>
    <w:rsid w:val="00E10EFA"/>
    <w:rsid w:val="00E119CA"/>
    <w:rsid w:val="00E12A61"/>
    <w:rsid w:val="00E12CB9"/>
    <w:rsid w:val="00E12D0D"/>
    <w:rsid w:val="00E14A8F"/>
    <w:rsid w:val="00E14B56"/>
    <w:rsid w:val="00E14EB7"/>
    <w:rsid w:val="00E157B4"/>
    <w:rsid w:val="00E16091"/>
    <w:rsid w:val="00E161CF"/>
    <w:rsid w:val="00E1637A"/>
    <w:rsid w:val="00E1663A"/>
    <w:rsid w:val="00E17310"/>
    <w:rsid w:val="00E17EC5"/>
    <w:rsid w:val="00E209FC"/>
    <w:rsid w:val="00E20DCF"/>
    <w:rsid w:val="00E20DD2"/>
    <w:rsid w:val="00E2148A"/>
    <w:rsid w:val="00E21A87"/>
    <w:rsid w:val="00E21F91"/>
    <w:rsid w:val="00E22820"/>
    <w:rsid w:val="00E22E5D"/>
    <w:rsid w:val="00E23806"/>
    <w:rsid w:val="00E238E0"/>
    <w:rsid w:val="00E239B9"/>
    <w:rsid w:val="00E23A36"/>
    <w:rsid w:val="00E241CD"/>
    <w:rsid w:val="00E2424D"/>
    <w:rsid w:val="00E2452F"/>
    <w:rsid w:val="00E24B5D"/>
    <w:rsid w:val="00E252B0"/>
    <w:rsid w:val="00E25724"/>
    <w:rsid w:val="00E25C23"/>
    <w:rsid w:val="00E26462"/>
    <w:rsid w:val="00E26949"/>
    <w:rsid w:val="00E2708F"/>
    <w:rsid w:val="00E273B3"/>
    <w:rsid w:val="00E276CD"/>
    <w:rsid w:val="00E27D3B"/>
    <w:rsid w:val="00E30DB1"/>
    <w:rsid w:val="00E30FEA"/>
    <w:rsid w:val="00E3153A"/>
    <w:rsid w:val="00E315E1"/>
    <w:rsid w:val="00E315FF"/>
    <w:rsid w:val="00E31D9F"/>
    <w:rsid w:val="00E328CA"/>
    <w:rsid w:val="00E32A05"/>
    <w:rsid w:val="00E32BB6"/>
    <w:rsid w:val="00E33555"/>
    <w:rsid w:val="00E35169"/>
    <w:rsid w:val="00E35570"/>
    <w:rsid w:val="00E40A25"/>
    <w:rsid w:val="00E40C37"/>
    <w:rsid w:val="00E41033"/>
    <w:rsid w:val="00E41159"/>
    <w:rsid w:val="00E412BE"/>
    <w:rsid w:val="00E41321"/>
    <w:rsid w:val="00E413D1"/>
    <w:rsid w:val="00E4173E"/>
    <w:rsid w:val="00E42294"/>
    <w:rsid w:val="00E423F1"/>
    <w:rsid w:val="00E42628"/>
    <w:rsid w:val="00E426A7"/>
    <w:rsid w:val="00E42F78"/>
    <w:rsid w:val="00E43344"/>
    <w:rsid w:val="00E4347D"/>
    <w:rsid w:val="00E43884"/>
    <w:rsid w:val="00E43A49"/>
    <w:rsid w:val="00E43D21"/>
    <w:rsid w:val="00E44178"/>
    <w:rsid w:val="00E44660"/>
    <w:rsid w:val="00E45BAD"/>
    <w:rsid w:val="00E45FD0"/>
    <w:rsid w:val="00E46896"/>
    <w:rsid w:val="00E46E2A"/>
    <w:rsid w:val="00E46E96"/>
    <w:rsid w:val="00E473A5"/>
    <w:rsid w:val="00E47994"/>
    <w:rsid w:val="00E50C66"/>
    <w:rsid w:val="00E50EF5"/>
    <w:rsid w:val="00E5135C"/>
    <w:rsid w:val="00E51614"/>
    <w:rsid w:val="00E51842"/>
    <w:rsid w:val="00E518C6"/>
    <w:rsid w:val="00E520B0"/>
    <w:rsid w:val="00E5282F"/>
    <w:rsid w:val="00E535E1"/>
    <w:rsid w:val="00E53BC3"/>
    <w:rsid w:val="00E5552B"/>
    <w:rsid w:val="00E55CA4"/>
    <w:rsid w:val="00E5619C"/>
    <w:rsid w:val="00E561F0"/>
    <w:rsid w:val="00E567BD"/>
    <w:rsid w:val="00E56DEE"/>
    <w:rsid w:val="00E570EE"/>
    <w:rsid w:val="00E571B6"/>
    <w:rsid w:val="00E5757A"/>
    <w:rsid w:val="00E576DE"/>
    <w:rsid w:val="00E60CA8"/>
    <w:rsid w:val="00E61145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0B58"/>
    <w:rsid w:val="00E71719"/>
    <w:rsid w:val="00E71D94"/>
    <w:rsid w:val="00E72997"/>
    <w:rsid w:val="00E72C27"/>
    <w:rsid w:val="00E736AB"/>
    <w:rsid w:val="00E73B78"/>
    <w:rsid w:val="00E74427"/>
    <w:rsid w:val="00E745A7"/>
    <w:rsid w:val="00E75363"/>
    <w:rsid w:val="00E7558E"/>
    <w:rsid w:val="00E75D15"/>
    <w:rsid w:val="00E75D7C"/>
    <w:rsid w:val="00E7652D"/>
    <w:rsid w:val="00E76E46"/>
    <w:rsid w:val="00E775BE"/>
    <w:rsid w:val="00E77802"/>
    <w:rsid w:val="00E77DBF"/>
    <w:rsid w:val="00E80B97"/>
    <w:rsid w:val="00E80DF5"/>
    <w:rsid w:val="00E8157C"/>
    <w:rsid w:val="00E81D4E"/>
    <w:rsid w:val="00E81E7B"/>
    <w:rsid w:val="00E81F5A"/>
    <w:rsid w:val="00E8227E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87F33"/>
    <w:rsid w:val="00E90736"/>
    <w:rsid w:val="00E90BC4"/>
    <w:rsid w:val="00E91A30"/>
    <w:rsid w:val="00E92103"/>
    <w:rsid w:val="00E9236C"/>
    <w:rsid w:val="00E92574"/>
    <w:rsid w:val="00E928AC"/>
    <w:rsid w:val="00E9336D"/>
    <w:rsid w:val="00E93407"/>
    <w:rsid w:val="00E935F2"/>
    <w:rsid w:val="00E93A15"/>
    <w:rsid w:val="00E9466A"/>
    <w:rsid w:val="00E9606D"/>
    <w:rsid w:val="00EA0005"/>
    <w:rsid w:val="00EA0364"/>
    <w:rsid w:val="00EA2271"/>
    <w:rsid w:val="00EA2C5F"/>
    <w:rsid w:val="00EA3269"/>
    <w:rsid w:val="00EA3B1D"/>
    <w:rsid w:val="00EA479D"/>
    <w:rsid w:val="00EA4F4B"/>
    <w:rsid w:val="00EA4F6E"/>
    <w:rsid w:val="00EA5320"/>
    <w:rsid w:val="00EA5700"/>
    <w:rsid w:val="00EA576A"/>
    <w:rsid w:val="00EA5889"/>
    <w:rsid w:val="00EA5C17"/>
    <w:rsid w:val="00EA640C"/>
    <w:rsid w:val="00EA6572"/>
    <w:rsid w:val="00EA698E"/>
    <w:rsid w:val="00EA7BD5"/>
    <w:rsid w:val="00EA7CCB"/>
    <w:rsid w:val="00EB00C3"/>
    <w:rsid w:val="00EB00CF"/>
    <w:rsid w:val="00EB011E"/>
    <w:rsid w:val="00EB271D"/>
    <w:rsid w:val="00EB2896"/>
    <w:rsid w:val="00EB2A2E"/>
    <w:rsid w:val="00EB47AB"/>
    <w:rsid w:val="00EB4BF8"/>
    <w:rsid w:val="00EB52CE"/>
    <w:rsid w:val="00EB5C40"/>
    <w:rsid w:val="00EB5CD1"/>
    <w:rsid w:val="00EB6986"/>
    <w:rsid w:val="00EB7D37"/>
    <w:rsid w:val="00EC047F"/>
    <w:rsid w:val="00EC0EE8"/>
    <w:rsid w:val="00EC1140"/>
    <w:rsid w:val="00EC16E3"/>
    <w:rsid w:val="00EC1DE1"/>
    <w:rsid w:val="00EC27DA"/>
    <w:rsid w:val="00EC2BC6"/>
    <w:rsid w:val="00EC2F5F"/>
    <w:rsid w:val="00EC403D"/>
    <w:rsid w:val="00EC4352"/>
    <w:rsid w:val="00EC510D"/>
    <w:rsid w:val="00EC511B"/>
    <w:rsid w:val="00EC5767"/>
    <w:rsid w:val="00EC59B3"/>
    <w:rsid w:val="00EC5D4D"/>
    <w:rsid w:val="00EC5DCE"/>
    <w:rsid w:val="00EC6033"/>
    <w:rsid w:val="00EC60A9"/>
    <w:rsid w:val="00EC7058"/>
    <w:rsid w:val="00EC7090"/>
    <w:rsid w:val="00EC776F"/>
    <w:rsid w:val="00EC7F2C"/>
    <w:rsid w:val="00ED08CE"/>
    <w:rsid w:val="00ED0E77"/>
    <w:rsid w:val="00ED0F31"/>
    <w:rsid w:val="00ED26D5"/>
    <w:rsid w:val="00ED2724"/>
    <w:rsid w:val="00ED29FE"/>
    <w:rsid w:val="00ED312B"/>
    <w:rsid w:val="00ED32CA"/>
    <w:rsid w:val="00ED3ABA"/>
    <w:rsid w:val="00ED3AD8"/>
    <w:rsid w:val="00ED3F89"/>
    <w:rsid w:val="00ED43D7"/>
    <w:rsid w:val="00ED4C88"/>
    <w:rsid w:val="00ED5087"/>
    <w:rsid w:val="00ED5E61"/>
    <w:rsid w:val="00EE0A1E"/>
    <w:rsid w:val="00EE17EF"/>
    <w:rsid w:val="00EE31F6"/>
    <w:rsid w:val="00EE368A"/>
    <w:rsid w:val="00EE3AD3"/>
    <w:rsid w:val="00EE3CA3"/>
    <w:rsid w:val="00EE40A6"/>
    <w:rsid w:val="00EE58EF"/>
    <w:rsid w:val="00EE5ADE"/>
    <w:rsid w:val="00EE5B0B"/>
    <w:rsid w:val="00EE659F"/>
    <w:rsid w:val="00EE6E21"/>
    <w:rsid w:val="00EE7623"/>
    <w:rsid w:val="00EF006B"/>
    <w:rsid w:val="00EF1928"/>
    <w:rsid w:val="00EF21C6"/>
    <w:rsid w:val="00EF2547"/>
    <w:rsid w:val="00EF2B2F"/>
    <w:rsid w:val="00EF32FC"/>
    <w:rsid w:val="00EF4517"/>
    <w:rsid w:val="00EF5090"/>
    <w:rsid w:val="00EF5A43"/>
    <w:rsid w:val="00EF5EE0"/>
    <w:rsid w:val="00EF6437"/>
    <w:rsid w:val="00EF64ED"/>
    <w:rsid w:val="00EF651F"/>
    <w:rsid w:val="00EF66D5"/>
    <w:rsid w:val="00EF6C2E"/>
    <w:rsid w:val="00EF7704"/>
    <w:rsid w:val="00EF77AF"/>
    <w:rsid w:val="00EF77C0"/>
    <w:rsid w:val="00EF7820"/>
    <w:rsid w:val="00EF7AC6"/>
    <w:rsid w:val="00F0087D"/>
    <w:rsid w:val="00F00D18"/>
    <w:rsid w:val="00F015E3"/>
    <w:rsid w:val="00F022F0"/>
    <w:rsid w:val="00F032FF"/>
    <w:rsid w:val="00F0424B"/>
    <w:rsid w:val="00F04A7C"/>
    <w:rsid w:val="00F05B39"/>
    <w:rsid w:val="00F05C83"/>
    <w:rsid w:val="00F060C6"/>
    <w:rsid w:val="00F06392"/>
    <w:rsid w:val="00F07278"/>
    <w:rsid w:val="00F07B97"/>
    <w:rsid w:val="00F11529"/>
    <w:rsid w:val="00F118A2"/>
    <w:rsid w:val="00F11B86"/>
    <w:rsid w:val="00F11D46"/>
    <w:rsid w:val="00F1233D"/>
    <w:rsid w:val="00F1249F"/>
    <w:rsid w:val="00F129C2"/>
    <w:rsid w:val="00F12BD7"/>
    <w:rsid w:val="00F12C2C"/>
    <w:rsid w:val="00F130E6"/>
    <w:rsid w:val="00F135FB"/>
    <w:rsid w:val="00F136C4"/>
    <w:rsid w:val="00F139E1"/>
    <w:rsid w:val="00F13F96"/>
    <w:rsid w:val="00F14975"/>
    <w:rsid w:val="00F14DF2"/>
    <w:rsid w:val="00F153FE"/>
    <w:rsid w:val="00F15CA5"/>
    <w:rsid w:val="00F15F27"/>
    <w:rsid w:val="00F15F3F"/>
    <w:rsid w:val="00F16E21"/>
    <w:rsid w:val="00F179A6"/>
    <w:rsid w:val="00F17BBF"/>
    <w:rsid w:val="00F17D56"/>
    <w:rsid w:val="00F20374"/>
    <w:rsid w:val="00F205C4"/>
    <w:rsid w:val="00F215EA"/>
    <w:rsid w:val="00F21D36"/>
    <w:rsid w:val="00F22661"/>
    <w:rsid w:val="00F22FEE"/>
    <w:rsid w:val="00F22FFA"/>
    <w:rsid w:val="00F23976"/>
    <w:rsid w:val="00F239B4"/>
    <w:rsid w:val="00F248C0"/>
    <w:rsid w:val="00F250CA"/>
    <w:rsid w:val="00F255D1"/>
    <w:rsid w:val="00F25D64"/>
    <w:rsid w:val="00F2689A"/>
    <w:rsid w:val="00F26A61"/>
    <w:rsid w:val="00F27806"/>
    <w:rsid w:val="00F278A0"/>
    <w:rsid w:val="00F30146"/>
    <w:rsid w:val="00F307C9"/>
    <w:rsid w:val="00F30BD0"/>
    <w:rsid w:val="00F30D8B"/>
    <w:rsid w:val="00F31139"/>
    <w:rsid w:val="00F32029"/>
    <w:rsid w:val="00F32E4B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409"/>
    <w:rsid w:val="00F408BC"/>
    <w:rsid w:val="00F40FAC"/>
    <w:rsid w:val="00F413E1"/>
    <w:rsid w:val="00F41F58"/>
    <w:rsid w:val="00F42CE4"/>
    <w:rsid w:val="00F42D38"/>
    <w:rsid w:val="00F4418A"/>
    <w:rsid w:val="00F44569"/>
    <w:rsid w:val="00F4479B"/>
    <w:rsid w:val="00F44C1A"/>
    <w:rsid w:val="00F44D5B"/>
    <w:rsid w:val="00F453B5"/>
    <w:rsid w:val="00F45873"/>
    <w:rsid w:val="00F46302"/>
    <w:rsid w:val="00F46B04"/>
    <w:rsid w:val="00F4719D"/>
    <w:rsid w:val="00F50078"/>
    <w:rsid w:val="00F504CD"/>
    <w:rsid w:val="00F50AB9"/>
    <w:rsid w:val="00F50CF0"/>
    <w:rsid w:val="00F5104E"/>
    <w:rsid w:val="00F51766"/>
    <w:rsid w:val="00F51B6C"/>
    <w:rsid w:val="00F51CF2"/>
    <w:rsid w:val="00F52042"/>
    <w:rsid w:val="00F525EA"/>
    <w:rsid w:val="00F5262F"/>
    <w:rsid w:val="00F52B84"/>
    <w:rsid w:val="00F52C1A"/>
    <w:rsid w:val="00F537A0"/>
    <w:rsid w:val="00F544A3"/>
    <w:rsid w:val="00F5454A"/>
    <w:rsid w:val="00F54A22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3456"/>
    <w:rsid w:val="00F64D5E"/>
    <w:rsid w:val="00F64F6E"/>
    <w:rsid w:val="00F65568"/>
    <w:rsid w:val="00F66471"/>
    <w:rsid w:val="00F67384"/>
    <w:rsid w:val="00F67CA6"/>
    <w:rsid w:val="00F67D82"/>
    <w:rsid w:val="00F67E9F"/>
    <w:rsid w:val="00F7021B"/>
    <w:rsid w:val="00F70506"/>
    <w:rsid w:val="00F7064A"/>
    <w:rsid w:val="00F72866"/>
    <w:rsid w:val="00F72C5D"/>
    <w:rsid w:val="00F72FBB"/>
    <w:rsid w:val="00F73071"/>
    <w:rsid w:val="00F73181"/>
    <w:rsid w:val="00F739A0"/>
    <w:rsid w:val="00F749DD"/>
    <w:rsid w:val="00F74AFB"/>
    <w:rsid w:val="00F74D62"/>
    <w:rsid w:val="00F74E34"/>
    <w:rsid w:val="00F7515C"/>
    <w:rsid w:val="00F7587B"/>
    <w:rsid w:val="00F75DFF"/>
    <w:rsid w:val="00F76A32"/>
    <w:rsid w:val="00F77903"/>
    <w:rsid w:val="00F77AF4"/>
    <w:rsid w:val="00F77C95"/>
    <w:rsid w:val="00F80283"/>
    <w:rsid w:val="00F80545"/>
    <w:rsid w:val="00F80E11"/>
    <w:rsid w:val="00F816E1"/>
    <w:rsid w:val="00F82B11"/>
    <w:rsid w:val="00F838D3"/>
    <w:rsid w:val="00F83C9A"/>
    <w:rsid w:val="00F84049"/>
    <w:rsid w:val="00F84399"/>
    <w:rsid w:val="00F84E28"/>
    <w:rsid w:val="00F84E3B"/>
    <w:rsid w:val="00F855FF"/>
    <w:rsid w:val="00F85A32"/>
    <w:rsid w:val="00F860FA"/>
    <w:rsid w:val="00F86B5B"/>
    <w:rsid w:val="00F870E4"/>
    <w:rsid w:val="00F87A9B"/>
    <w:rsid w:val="00F90A94"/>
    <w:rsid w:val="00F90D5C"/>
    <w:rsid w:val="00F90E2B"/>
    <w:rsid w:val="00F91AB5"/>
    <w:rsid w:val="00F91E7C"/>
    <w:rsid w:val="00F92BF7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E06"/>
    <w:rsid w:val="00F96E9A"/>
    <w:rsid w:val="00F96F8E"/>
    <w:rsid w:val="00F97085"/>
    <w:rsid w:val="00F971E4"/>
    <w:rsid w:val="00F97F11"/>
    <w:rsid w:val="00FA0CB8"/>
    <w:rsid w:val="00FA0D96"/>
    <w:rsid w:val="00FA1251"/>
    <w:rsid w:val="00FA150D"/>
    <w:rsid w:val="00FA194D"/>
    <w:rsid w:val="00FA1BD8"/>
    <w:rsid w:val="00FA1E55"/>
    <w:rsid w:val="00FA2C6D"/>
    <w:rsid w:val="00FA3311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B53"/>
    <w:rsid w:val="00FB4C03"/>
    <w:rsid w:val="00FB501D"/>
    <w:rsid w:val="00FB506C"/>
    <w:rsid w:val="00FB6F0D"/>
    <w:rsid w:val="00FB76DB"/>
    <w:rsid w:val="00FC03AD"/>
    <w:rsid w:val="00FC0975"/>
    <w:rsid w:val="00FC136B"/>
    <w:rsid w:val="00FC1639"/>
    <w:rsid w:val="00FC2A8B"/>
    <w:rsid w:val="00FC2A97"/>
    <w:rsid w:val="00FC3614"/>
    <w:rsid w:val="00FC4C68"/>
    <w:rsid w:val="00FC4F58"/>
    <w:rsid w:val="00FC5034"/>
    <w:rsid w:val="00FC5477"/>
    <w:rsid w:val="00FC649A"/>
    <w:rsid w:val="00FC7632"/>
    <w:rsid w:val="00FC7D7F"/>
    <w:rsid w:val="00FD0BB6"/>
    <w:rsid w:val="00FD1423"/>
    <w:rsid w:val="00FD1F25"/>
    <w:rsid w:val="00FD3FDF"/>
    <w:rsid w:val="00FD423F"/>
    <w:rsid w:val="00FD4674"/>
    <w:rsid w:val="00FD5371"/>
    <w:rsid w:val="00FD58DD"/>
    <w:rsid w:val="00FD639F"/>
    <w:rsid w:val="00FD6BC8"/>
    <w:rsid w:val="00FD6C8B"/>
    <w:rsid w:val="00FD6FBC"/>
    <w:rsid w:val="00FD7A55"/>
    <w:rsid w:val="00FD7F85"/>
    <w:rsid w:val="00FE0265"/>
    <w:rsid w:val="00FE165F"/>
    <w:rsid w:val="00FE1D8C"/>
    <w:rsid w:val="00FE238A"/>
    <w:rsid w:val="00FE25D3"/>
    <w:rsid w:val="00FE3840"/>
    <w:rsid w:val="00FE3960"/>
    <w:rsid w:val="00FE441F"/>
    <w:rsid w:val="00FE482E"/>
    <w:rsid w:val="00FE51A8"/>
    <w:rsid w:val="00FE52EA"/>
    <w:rsid w:val="00FE5449"/>
    <w:rsid w:val="00FE6B3A"/>
    <w:rsid w:val="00FE6CA6"/>
    <w:rsid w:val="00FF0E18"/>
    <w:rsid w:val="00FF163F"/>
    <w:rsid w:val="00FF2D15"/>
    <w:rsid w:val="00FF2DBB"/>
    <w:rsid w:val="00FF3B3F"/>
    <w:rsid w:val="00FF4627"/>
    <w:rsid w:val="00FF504F"/>
    <w:rsid w:val="00FF53F2"/>
    <w:rsid w:val="00FF5460"/>
    <w:rsid w:val="00FF6B6C"/>
    <w:rsid w:val="00FF7427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9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2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877B10"/>
    <w:rPr>
      <w:rFonts w:ascii="Arial" w:hAnsi="Arial" w:cs="Angsana New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77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7771"/>
    <w:rPr>
      <w:rFonts w:ascii="Arial" w:hAnsi="Arial" w:cs="Angsana New"/>
      <w:b/>
      <w:bCs/>
      <w:szCs w:val="25"/>
    </w:rPr>
  </w:style>
  <w:style w:type="table" w:styleId="TableGridLight">
    <w:name w:val="Grid Table Light"/>
    <w:basedOn w:val="TableNormal"/>
    <w:uiPriority w:val="40"/>
    <w:rsid w:val="00BD7C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8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1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1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4464002-4824-449e-8962-b4eef41b03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5" ma:contentTypeDescription="Create a new document." ma:contentTypeScope="" ma:versionID="9cae0b49ec43a884bc52d7146e5a2156">
  <xsd:schema xmlns:xsd="http://www.w3.org/2001/XMLSchema" xmlns:xs="http://www.w3.org/2001/XMLSchema" xmlns:p="http://schemas.microsoft.com/office/2006/metadata/properties" xmlns:ns3="a4464002-4824-449e-8962-b4eef41b0351" xmlns:ns4="81be36cf-87fd-4a79-8ba3-22058bc07bd0" targetNamespace="http://schemas.microsoft.com/office/2006/metadata/properties" ma:root="true" ma:fieldsID="918b1df7e66a6190311e5a64e0b66e20" ns3:_="" ns4:_="">
    <xsd:import namespace="a4464002-4824-449e-8962-b4eef41b0351"/>
    <xsd:import namespace="81be36cf-87fd-4a79-8ba3-22058bc07b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058BA-37AB-4F27-AF80-92A946BB1D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7D742A-C4ED-4D55-9FF6-C55A01A6CF10}">
  <ds:schemaRefs>
    <ds:schemaRef ds:uri="a4464002-4824-449e-8962-b4eef41b0351"/>
    <ds:schemaRef ds:uri="http://purl.org/dc/dcmitype/"/>
    <ds:schemaRef ds:uri="http://purl.org/dc/elements/1.1/"/>
    <ds:schemaRef ds:uri="81be36cf-87fd-4a79-8ba3-22058bc07bd0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786D9A8-E417-4981-9261-71255FCE5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9C4CF8-7AA0-4A17-906B-C54359FBD3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464002-4824-449e-8962-b4eef41b0351"/>
    <ds:schemaRef ds:uri="81be36cf-87fd-4a79-8ba3-22058bc07b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218</TotalTime>
  <Pages>6</Pages>
  <Words>2035</Words>
  <Characters>7967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9983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Kornsiri, Chongaksorn</cp:lastModifiedBy>
  <cp:revision>42</cp:revision>
  <cp:lastPrinted>2024-02-19T04:50:00Z</cp:lastPrinted>
  <dcterms:created xsi:type="dcterms:W3CDTF">2024-02-16T07:41:00Z</dcterms:created>
  <dcterms:modified xsi:type="dcterms:W3CDTF">2024-02-20T04:32:00Z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0x0101008DD96FDEB598B2439679D7107D7229AD</vt:lpwstr>
  </property>
</Properties>
</file>