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49161F" w:rsidRPr="00F205C4" w14:paraId="51B07C2C" w14:textId="77777777" w:rsidTr="0069409F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36F2287" w14:textId="36EE4AB6" w:rsidR="0049161F" w:rsidRPr="00F205C4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8C6405" w14:textId="77777777" w:rsidR="0049161F" w:rsidRPr="00F205C4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09E5D887" w14:textId="77777777" w:rsidR="0049161F" w:rsidRPr="00F205C4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49161F" w:rsidRPr="00F205C4" w14:paraId="515065A9" w14:textId="77777777" w:rsidTr="006940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7A98889C" w14:textId="77777777" w:rsidR="0049161F" w:rsidRPr="00F205C4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BDC6B3" w14:textId="77777777" w:rsidR="0049161F" w:rsidRPr="00F205C4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37CAEF3" w14:textId="77777777" w:rsidR="0049161F" w:rsidRPr="00F205C4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49161F" w:rsidRPr="00F205C4" w14:paraId="75646774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458E5E1" w14:textId="7243DC4E" w:rsidR="0049161F" w:rsidRPr="00F205C4" w:rsidRDefault="0064148A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177A847" w14:textId="77777777" w:rsidR="0049161F" w:rsidRPr="00F205C4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67F86D4" w14:textId="77777777" w:rsidR="0049161F" w:rsidRPr="00F205C4" w:rsidRDefault="00EA5C17" w:rsidP="0034035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ข้อมูล</w:t>
            </w:r>
            <w:r w:rsidR="00D25969" w:rsidRPr="00F205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ทั่วไป</w:t>
            </w:r>
          </w:p>
        </w:tc>
      </w:tr>
      <w:tr w:rsidR="0049161F" w:rsidRPr="00F205C4" w14:paraId="02543C61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7E1B152" w14:textId="29671E35" w:rsidR="0049161F" w:rsidRPr="00F205C4" w:rsidRDefault="0064148A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85C6B16" w14:textId="77777777" w:rsidR="0049161F" w:rsidRPr="00F205C4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C84EBBB" w14:textId="77777777" w:rsidR="0049161F" w:rsidRPr="00F205C4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247131" w:rsidRPr="00F205C4" w14:paraId="6774C4D5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49D07BD" w14:textId="0BE25BB9" w:rsidR="00247131" w:rsidRPr="00F205C4" w:rsidRDefault="0064148A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73EC7D6" w14:textId="77777777" w:rsidR="00247131" w:rsidRPr="00F205C4" w:rsidRDefault="00247131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E8535FB" w14:textId="77777777" w:rsidR="00247131" w:rsidRPr="00435F32" w:rsidRDefault="00247131" w:rsidP="00435F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sz w:val="30"/>
                <w:szCs w:val="30"/>
                <w:rtl/>
                <w:cs/>
              </w:rPr>
            </w:pPr>
            <w:r w:rsidRPr="00435F3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247131" w:rsidRPr="00F205C4" w14:paraId="0DD8D1B3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5B019BE" w14:textId="6FFD9880" w:rsidR="00247131" w:rsidRPr="00F205C4" w:rsidRDefault="0064148A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FD832E3" w14:textId="77777777" w:rsidR="00247131" w:rsidRPr="00F205C4" w:rsidRDefault="00247131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4251664" w14:textId="77777777" w:rsidR="00247131" w:rsidRPr="00F205C4" w:rsidRDefault="00247131" w:rsidP="00247131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บุคคลหรือกิจการที่เกี่ยวข้องกัน</w:t>
            </w:r>
          </w:p>
        </w:tc>
      </w:tr>
      <w:tr w:rsidR="00C6795A" w:rsidRPr="00F205C4" w14:paraId="73DB0FA0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1F16B8F" w14:textId="4D549EE7" w:rsidR="00C6795A" w:rsidRPr="00F205C4" w:rsidRDefault="0064148A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414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5B83B3F" w14:textId="77777777" w:rsidR="00C6795A" w:rsidRPr="00F205C4" w:rsidRDefault="00C6795A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7C5A1BF" w14:textId="77777777" w:rsidR="00C6795A" w:rsidRPr="00F205C4" w:rsidRDefault="00C6795A" w:rsidP="0027530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EC60A9" w:rsidRPr="00F205C4" w14:paraId="5F44E66F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5F3550D" w14:textId="5E4BAC4F" w:rsidR="00EC60A9" w:rsidRPr="00F205C4" w:rsidRDefault="0064148A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312AB2A" w14:textId="77777777" w:rsidR="00EC60A9" w:rsidRPr="00F205C4" w:rsidRDefault="00EC60A9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E3D4320" w14:textId="77777777" w:rsidR="00EC60A9" w:rsidRPr="00F205C4" w:rsidRDefault="00EC60A9" w:rsidP="0027530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E7558E" w:rsidRPr="00F205C4" w14:paraId="7EE5D63C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14918EC" w14:textId="18A2C02E" w:rsidR="00E7558E" w:rsidRPr="00F205C4" w:rsidRDefault="0064148A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C4E0574" w14:textId="77777777" w:rsidR="00E7558E" w:rsidRPr="00F205C4" w:rsidRDefault="00E7558E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8340662" w14:textId="77777777" w:rsidR="00E7558E" w:rsidRPr="00F205C4" w:rsidRDefault="00E7558E" w:rsidP="0027530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</w:p>
        </w:tc>
      </w:tr>
      <w:tr w:rsidR="0002302B" w:rsidRPr="00F205C4" w14:paraId="7E6657E7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258A6B8" w14:textId="6FD1A482" w:rsidR="0002302B" w:rsidRPr="00F205C4" w:rsidRDefault="0064148A" w:rsidP="00BC55B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E00C27A" w14:textId="77777777" w:rsidR="0002302B" w:rsidRPr="00F205C4" w:rsidRDefault="0002302B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E318FCB" w14:textId="77777777" w:rsidR="0002302B" w:rsidRPr="00F205C4" w:rsidRDefault="009475D2" w:rsidP="00867C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15362C" w:rsidRPr="00F205C4" w14:paraId="247F3D7F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7472E2E" w14:textId="51E9700C" w:rsidR="0015362C" w:rsidRPr="00F205C4" w:rsidRDefault="0064148A" w:rsidP="0034035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40C37EE4" w14:textId="77777777" w:rsidR="0015362C" w:rsidRPr="00F205C4" w:rsidRDefault="0015362C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6E7C50D" w14:textId="77777777" w:rsidR="0015362C" w:rsidRPr="00F205C4" w:rsidRDefault="0015362C" w:rsidP="00867C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EC60A9" w:rsidRPr="00F205C4" w14:paraId="100C8F55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066E656" w14:textId="0FB9C53B" w:rsidR="00EC60A9" w:rsidRPr="00F205C4" w:rsidRDefault="0064148A" w:rsidP="00BC55B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469F49BC" w14:textId="77777777" w:rsidR="00EC60A9" w:rsidRPr="00F205C4" w:rsidRDefault="00EC60A9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7DC78A0" w14:textId="77777777" w:rsidR="00EC60A9" w:rsidRPr="00F205C4" w:rsidRDefault="00EC60A9" w:rsidP="00EC60A9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ที่ดิน อาคารและอุปกรณ์</w:t>
            </w:r>
          </w:p>
        </w:tc>
      </w:tr>
      <w:tr w:rsidR="004F7180" w:rsidRPr="00F205C4" w14:paraId="7F037704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62B61E4" w14:textId="4C5ED678" w:rsidR="004F7180" w:rsidRPr="00F205C4" w:rsidRDefault="0064148A" w:rsidP="00BC55B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59574F74" w14:textId="77777777" w:rsidR="004F7180" w:rsidRPr="00F205C4" w:rsidRDefault="004F7180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58FF700" w14:textId="0FCC3B99" w:rsidR="004F7180" w:rsidRPr="00354CA8" w:rsidRDefault="004F7180" w:rsidP="00EC60A9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54CA8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สัญญาเช่า</w:t>
            </w:r>
          </w:p>
        </w:tc>
      </w:tr>
      <w:tr w:rsidR="00EF77C0" w:rsidRPr="00F205C4" w14:paraId="14D5EA85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CE3775C" w14:textId="08D7A5B1" w:rsidR="00EF77C0" w:rsidRPr="00F205C4" w:rsidRDefault="0064148A" w:rsidP="00BC55B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4D66E933" w14:textId="77777777" w:rsidR="00EF77C0" w:rsidRPr="00F205C4" w:rsidRDefault="00EF77C0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00D2F22" w14:textId="77777777" w:rsidR="00EF77C0" w:rsidRPr="00354CA8" w:rsidRDefault="00EF77C0" w:rsidP="0027530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354CA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68421A" w:rsidRPr="00F205C4" w14:paraId="34FBCDCA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F7EAE41" w14:textId="05D6BC06" w:rsidR="0068421A" w:rsidRPr="0064148A" w:rsidRDefault="0068421A" w:rsidP="006842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59EFC1E9" w14:textId="77777777" w:rsidR="0068421A" w:rsidRPr="00F205C4" w:rsidRDefault="0068421A" w:rsidP="006842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DEF00BA" w14:textId="4B78A1D9" w:rsidR="0068421A" w:rsidRPr="00354CA8" w:rsidRDefault="0068421A" w:rsidP="006842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54DBA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68421A" w:rsidRPr="00F205C4" w14:paraId="7BA80360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2FC3361" w14:textId="58AD731F" w:rsidR="0068421A" w:rsidRPr="0064148A" w:rsidRDefault="0068421A" w:rsidP="006842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104BD39A" w14:textId="77777777" w:rsidR="0068421A" w:rsidRPr="00F205C4" w:rsidRDefault="0068421A" w:rsidP="006842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80179BC" w14:textId="36A69C77" w:rsidR="0068421A" w:rsidRPr="00154DBA" w:rsidRDefault="0068421A" w:rsidP="006842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</w:pPr>
            <w:r w:rsidRPr="008F5E68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ใบสำคัญแสดงสิทธิที่จะซื้อหุ้นสามัญ</w:t>
            </w:r>
          </w:p>
        </w:tc>
      </w:tr>
      <w:tr w:rsidR="0068421A" w:rsidRPr="00F205C4" w14:paraId="4A72C0CD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B757699" w14:textId="05C934B2" w:rsidR="0068421A" w:rsidRPr="00F205C4" w:rsidRDefault="0068421A" w:rsidP="006842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7453B5D4" w14:textId="77777777" w:rsidR="0068421A" w:rsidRPr="00F205C4" w:rsidRDefault="0068421A" w:rsidP="006842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A737595" w14:textId="11E24103" w:rsidR="0068421A" w:rsidRPr="00354CA8" w:rsidRDefault="0068421A" w:rsidP="0068421A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54CA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ส่วนเกินทุนและสำรอง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ตามกฎหมาย</w:t>
            </w:r>
          </w:p>
        </w:tc>
      </w:tr>
      <w:tr w:rsidR="0068421A" w:rsidRPr="00F205C4" w14:paraId="50E328FD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F5B52FD" w14:textId="34FAB3DC" w:rsidR="0068421A" w:rsidRPr="00F205C4" w:rsidRDefault="0068421A" w:rsidP="006842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14:paraId="5D8B7792" w14:textId="77777777" w:rsidR="0068421A" w:rsidRPr="00F205C4" w:rsidRDefault="0068421A" w:rsidP="006842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A76F6B4" w14:textId="551610C2" w:rsidR="0068421A" w:rsidRPr="00354CA8" w:rsidRDefault="0068421A" w:rsidP="0068421A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54CA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ส่วนงานดำเนินงานและการจำแนกรายได้</w:t>
            </w:r>
          </w:p>
        </w:tc>
      </w:tr>
      <w:tr w:rsidR="0068421A" w:rsidRPr="00F205C4" w14:paraId="43E81699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4E5F414" w14:textId="03AD2432" w:rsidR="0068421A" w:rsidRPr="00F205C4" w:rsidRDefault="0068421A" w:rsidP="006842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14:paraId="44D18E90" w14:textId="77777777" w:rsidR="0068421A" w:rsidRPr="00F205C4" w:rsidRDefault="0068421A" w:rsidP="006842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6570859" w14:textId="77777777" w:rsidR="0068421A" w:rsidRPr="00354CA8" w:rsidRDefault="0068421A" w:rsidP="0068421A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54CA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ค่าใช้จ่ายผลประโยชน์ของพนักงาน</w:t>
            </w:r>
          </w:p>
        </w:tc>
      </w:tr>
      <w:tr w:rsidR="0068421A" w:rsidRPr="00F205C4" w14:paraId="22D813DF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9B7C45F" w14:textId="057CBCC7" w:rsidR="0068421A" w:rsidRPr="00F205C4" w:rsidRDefault="0068421A" w:rsidP="006842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14:paraId="59F553B7" w14:textId="77777777" w:rsidR="0068421A" w:rsidRPr="00F205C4" w:rsidRDefault="0068421A" w:rsidP="006842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3998034" w14:textId="77777777" w:rsidR="0068421A" w:rsidRPr="00354CA8" w:rsidRDefault="0068421A" w:rsidP="0068421A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54CA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ค่าใช้จ่ายตามลักษณะ</w:t>
            </w:r>
          </w:p>
        </w:tc>
      </w:tr>
      <w:tr w:rsidR="0068421A" w:rsidRPr="00F205C4" w14:paraId="3754AD85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AA87C2E" w14:textId="72166FBF" w:rsidR="0068421A" w:rsidRPr="00F205C4" w:rsidRDefault="0068421A" w:rsidP="006842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1CB0ABC2" w14:textId="77777777" w:rsidR="0068421A" w:rsidRPr="00F205C4" w:rsidRDefault="0068421A" w:rsidP="006842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0B9EA0C" w14:textId="77777777" w:rsidR="0068421A" w:rsidRPr="00354CA8" w:rsidRDefault="0068421A" w:rsidP="0068421A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54CA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68421A" w:rsidRPr="00F205C4" w14:paraId="1A99E089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6919504" w14:textId="18D45A68" w:rsidR="0068421A" w:rsidRPr="00F205C4" w:rsidRDefault="0068421A" w:rsidP="006842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5A0EA227" w14:textId="77777777" w:rsidR="0068421A" w:rsidRPr="00F205C4" w:rsidRDefault="0068421A" w:rsidP="006842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E6F9AFD" w14:textId="1A142814" w:rsidR="0068421A" w:rsidRPr="00F205C4" w:rsidRDefault="0068421A" w:rsidP="0068421A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กำไรต่อหุ้น</w:t>
            </w:r>
          </w:p>
        </w:tc>
      </w:tr>
      <w:tr w:rsidR="0068421A" w:rsidRPr="00F205C4" w14:paraId="174AF08D" w14:textId="77777777" w:rsidTr="00500B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C47AEBB" w14:textId="113D91B7" w:rsidR="0068421A" w:rsidRPr="00F205C4" w:rsidRDefault="0068421A" w:rsidP="006842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21</w:t>
            </w:r>
          </w:p>
        </w:tc>
        <w:tc>
          <w:tcPr>
            <w:tcW w:w="270" w:type="dxa"/>
          </w:tcPr>
          <w:p w14:paraId="0506EFF0" w14:textId="77777777" w:rsidR="0068421A" w:rsidRPr="00F205C4" w:rsidRDefault="0068421A" w:rsidP="006842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62F7FE8" w14:textId="77777777" w:rsidR="0068421A" w:rsidRPr="00F205C4" w:rsidRDefault="0068421A" w:rsidP="0068421A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เงินปันผล</w:t>
            </w:r>
          </w:p>
        </w:tc>
      </w:tr>
      <w:tr w:rsidR="0068421A" w:rsidRPr="00F205C4" w14:paraId="3723FA95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0FB2212" w14:textId="18D40F6A" w:rsidR="0068421A" w:rsidRPr="00F205C4" w:rsidRDefault="0068421A" w:rsidP="006842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22</w:t>
            </w:r>
          </w:p>
        </w:tc>
        <w:tc>
          <w:tcPr>
            <w:tcW w:w="270" w:type="dxa"/>
          </w:tcPr>
          <w:p w14:paraId="2D56E601" w14:textId="77777777" w:rsidR="0068421A" w:rsidRPr="00F205C4" w:rsidRDefault="0068421A" w:rsidP="006842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9C2898E" w14:textId="77777777" w:rsidR="0068421A" w:rsidRPr="00F205C4" w:rsidRDefault="0068421A" w:rsidP="0068421A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</w:tr>
      <w:tr w:rsidR="0068421A" w:rsidRPr="00F205C4" w14:paraId="492A9D67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73DFB34" w14:textId="70B8BA8E" w:rsidR="0068421A" w:rsidRPr="00F205C4" w:rsidRDefault="0068421A" w:rsidP="006842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23</w:t>
            </w:r>
          </w:p>
        </w:tc>
        <w:tc>
          <w:tcPr>
            <w:tcW w:w="270" w:type="dxa"/>
          </w:tcPr>
          <w:p w14:paraId="6FDAC0D8" w14:textId="77777777" w:rsidR="0068421A" w:rsidRPr="00F205C4" w:rsidRDefault="0068421A" w:rsidP="006842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6251F32" w14:textId="16D8077B" w:rsidR="0068421A" w:rsidRPr="00F205C4" w:rsidRDefault="0068421A" w:rsidP="0068421A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D10E3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การบริหารจัดการทุน</w:t>
            </w:r>
          </w:p>
        </w:tc>
      </w:tr>
      <w:tr w:rsidR="0068421A" w:rsidRPr="00F205C4" w14:paraId="498156B0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A50F27A" w14:textId="359BEB19" w:rsidR="0068421A" w:rsidRPr="00F205C4" w:rsidRDefault="0068421A" w:rsidP="006842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E73360C" w14:textId="77777777" w:rsidR="0068421A" w:rsidRPr="00F205C4" w:rsidRDefault="0068421A" w:rsidP="006842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4ED2A6C" w14:textId="77777777" w:rsidR="0068421A" w:rsidRPr="00F205C4" w:rsidRDefault="0068421A" w:rsidP="0068421A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B81508" w:rsidRPr="00F205C4" w14:paraId="04AEB3CF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3E5BBD7" w14:textId="2B2E6790" w:rsidR="00B81508" w:rsidRPr="00F205C4" w:rsidRDefault="00B81508" w:rsidP="00B815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414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="0068421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F63E645" w14:textId="77777777" w:rsidR="00B81508" w:rsidRPr="00F205C4" w:rsidRDefault="00B81508" w:rsidP="00B815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685C39F" w14:textId="72890A08" w:rsidR="00B81508" w:rsidRPr="00F205C4" w:rsidRDefault="00B81508" w:rsidP="00B81508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เหตุการณ์ภายหลังรอบระยะเวลารายงาน</w:t>
            </w:r>
          </w:p>
        </w:tc>
      </w:tr>
      <w:tr w:rsidR="00945244" w:rsidRPr="00F205C4" w14:paraId="7A6CFAF1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3551A84" w14:textId="77777777" w:rsidR="00945244" w:rsidRPr="00F205C4" w:rsidRDefault="00945244" w:rsidP="009452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E70B1B" w14:textId="77777777" w:rsidR="00945244" w:rsidRPr="00F205C4" w:rsidRDefault="00945244" w:rsidP="009452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4A1B36B" w14:textId="77777777" w:rsidR="00945244" w:rsidRPr="00F205C4" w:rsidRDefault="00945244" w:rsidP="00945244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</w:tbl>
    <w:p w14:paraId="41E3F60C" w14:textId="77777777" w:rsidR="0049161F" w:rsidRPr="00F205C4" w:rsidRDefault="0049161F" w:rsidP="0086183C">
      <w:pPr>
        <w:spacing w:line="240" w:lineRule="auto"/>
        <w:ind w:left="550"/>
        <w:jc w:val="both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br w:type="page"/>
      </w:r>
      <w:r w:rsidRPr="00F205C4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616305FF" w14:textId="77777777" w:rsidR="0049161F" w:rsidRPr="009E6274" w:rsidRDefault="0049161F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2EE9E719" w14:textId="61F49312" w:rsidR="00820DA6" w:rsidRPr="00F205C4" w:rsidRDefault="00820DA6" w:rsidP="00820D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both"/>
        <w:rPr>
          <w:rFonts w:asciiTheme="majorBidi" w:hAnsiTheme="majorBidi" w:cstheme="majorBidi"/>
          <w:sz w:val="30"/>
          <w:szCs w:val="30"/>
        </w:rPr>
      </w:pPr>
      <w:r w:rsidRPr="00197966">
        <w:rPr>
          <w:rFonts w:asciiTheme="majorBidi" w:hAnsiTheme="majorBidi" w:cstheme="majorBidi"/>
          <w:sz w:val="30"/>
          <w:szCs w:val="30"/>
          <w:cs/>
        </w:rPr>
        <w:t>งบการเงินนี้ได้รับอนุมัติให้ออกงบการเงินจาก</w:t>
      </w:r>
      <w:r w:rsidR="005255CE" w:rsidRPr="00197966">
        <w:rPr>
          <w:rFonts w:asciiTheme="majorBidi" w:hAnsiTheme="majorBidi" w:cstheme="majorBidi"/>
          <w:sz w:val="30"/>
          <w:szCs w:val="30"/>
          <w:cs/>
        </w:rPr>
        <w:t>คณะ</w:t>
      </w:r>
      <w:r w:rsidRPr="00197966">
        <w:rPr>
          <w:rFonts w:asciiTheme="majorBidi" w:hAnsiTheme="majorBidi" w:cstheme="majorBidi"/>
          <w:sz w:val="30"/>
          <w:szCs w:val="30"/>
          <w:cs/>
        </w:rPr>
        <w:t>กรรมการเมื่อ</w:t>
      </w:r>
      <w:r w:rsidRPr="002E1A16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453D65" w:rsidRPr="002E1A1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4148A" w:rsidRPr="002E1A16">
        <w:rPr>
          <w:rFonts w:asciiTheme="majorBidi" w:hAnsiTheme="majorBidi" w:cs="Angsana New"/>
          <w:sz w:val="30"/>
          <w:szCs w:val="30"/>
        </w:rPr>
        <w:t>2</w:t>
      </w:r>
      <w:r w:rsidR="002A600B" w:rsidRPr="002E1A16">
        <w:rPr>
          <w:rFonts w:asciiTheme="majorBidi" w:hAnsiTheme="majorBidi" w:cs="Angsana New"/>
          <w:sz w:val="30"/>
          <w:szCs w:val="30"/>
        </w:rPr>
        <w:t>0</w:t>
      </w:r>
      <w:r w:rsidR="00AB5B23" w:rsidRPr="002A600B">
        <w:rPr>
          <w:rFonts w:asciiTheme="majorBidi" w:hAnsiTheme="majorBidi" w:cs="Angsana New"/>
          <w:sz w:val="30"/>
          <w:szCs w:val="30"/>
        </w:rPr>
        <w:t xml:space="preserve"> </w:t>
      </w:r>
      <w:r w:rsidR="00AB5B23" w:rsidRPr="002A600B">
        <w:rPr>
          <w:rFonts w:asciiTheme="majorBidi" w:hAnsiTheme="majorBidi" w:cs="Angsana New" w:hint="cs"/>
          <w:sz w:val="30"/>
          <w:szCs w:val="30"/>
          <w:cs/>
        </w:rPr>
        <w:t>กุมภาพันธ์</w:t>
      </w:r>
      <w:r w:rsidR="00AB5B23" w:rsidRPr="002A600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4148A" w:rsidRPr="002A600B">
        <w:rPr>
          <w:rFonts w:asciiTheme="majorBidi" w:hAnsiTheme="majorBidi" w:cs="Angsana New"/>
          <w:sz w:val="30"/>
          <w:szCs w:val="30"/>
        </w:rPr>
        <w:t>256</w:t>
      </w:r>
      <w:r w:rsidR="009C1B1A" w:rsidRPr="002A600B">
        <w:rPr>
          <w:rFonts w:asciiTheme="majorBidi" w:hAnsiTheme="majorBidi" w:cs="Angsana New"/>
          <w:sz w:val="30"/>
          <w:szCs w:val="30"/>
        </w:rPr>
        <w:t>7</w:t>
      </w:r>
    </w:p>
    <w:p w14:paraId="5E536D4B" w14:textId="77777777" w:rsidR="00BA4E25" w:rsidRPr="009E6274" w:rsidRDefault="00BA4E25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4194AD76" w14:textId="77777777" w:rsidR="00D218EE" w:rsidRPr="00F205C4" w:rsidRDefault="00135923" w:rsidP="00DF5C8C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205C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ข้อมูล</w:t>
      </w:r>
      <w:r w:rsidR="00D218EE" w:rsidRPr="00F205C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ทั่วไป</w:t>
      </w:r>
    </w:p>
    <w:p w14:paraId="7FCF7230" w14:textId="77777777" w:rsidR="0069409F" w:rsidRPr="009E6274" w:rsidRDefault="0069409F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45C91F9" w14:textId="04512EC9" w:rsidR="001346EA" w:rsidRPr="002E1A16" w:rsidRDefault="00CD1AC9" w:rsidP="006D0DF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A2E50">
        <w:rPr>
          <w:rFonts w:asciiTheme="majorBidi" w:hAnsiTheme="majorBidi" w:cstheme="majorBidi"/>
          <w:sz w:val="30"/>
          <w:szCs w:val="30"/>
          <w:cs/>
        </w:rPr>
        <w:t>บริษัท ออโตคอร์ป โฮลดิ้ง จำกัด (มหาชน) “บริษัท” เป็นนิติบุคคลที่จัดตั้งขึ้นในประเทศไทย และจดทะเบียน</w:t>
      </w:r>
      <w:r w:rsidR="000F1567" w:rsidRPr="008A2E50">
        <w:rPr>
          <w:rFonts w:asciiTheme="majorBidi" w:hAnsiTheme="majorBidi" w:cstheme="majorBidi"/>
          <w:sz w:val="30"/>
          <w:szCs w:val="30"/>
          <w:cs/>
        </w:rPr>
        <w:t>กับตลาดหลักทรัพย์</w:t>
      </w:r>
      <w:r w:rsidR="001A5952" w:rsidRPr="008A2E50">
        <w:rPr>
          <w:rFonts w:asciiTheme="majorBidi" w:hAnsiTheme="majorBidi" w:cstheme="majorBidi"/>
          <w:sz w:val="30"/>
          <w:szCs w:val="30"/>
          <w:cs/>
        </w:rPr>
        <w:t xml:space="preserve"> เอ็ม เอ ไอ </w:t>
      </w:r>
      <w:r w:rsidR="00250A77" w:rsidRPr="008A2E50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64148A" w:rsidRPr="0064148A">
        <w:rPr>
          <w:rFonts w:asciiTheme="majorBidi" w:hAnsiTheme="majorBidi" w:cstheme="majorBidi"/>
          <w:sz w:val="30"/>
          <w:szCs w:val="30"/>
        </w:rPr>
        <w:t>27</w:t>
      </w:r>
      <w:r w:rsidR="00250A77" w:rsidRPr="008A2E50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="0064148A" w:rsidRPr="0064148A">
        <w:rPr>
          <w:rFonts w:asciiTheme="majorBidi" w:hAnsiTheme="majorBidi" w:cstheme="majorBidi"/>
          <w:sz w:val="30"/>
          <w:szCs w:val="30"/>
        </w:rPr>
        <w:t>2562</w:t>
      </w:r>
      <w:r w:rsidR="008A5A1F" w:rsidRPr="008A2E5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A5A1F" w:rsidRPr="008A2E50">
        <w:rPr>
          <w:rFonts w:asciiTheme="majorBidi" w:hAnsiTheme="majorBidi" w:cs="Angsana New" w:hint="cs"/>
          <w:sz w:val="30"/>
          <w:szCs w:val="30"/>
          <w:cs/>
        </w:rPr>
        <w:t>ต่อมาบริษัทได้ยื่นขอให้ตลาดหลักทรัพย์แห่งประเทศไทย</w:t>
      </w:r>
      <w:r w:rsidR="008A5A1F" w:rsidRPr="008A2E50">
        <w:rPr>
          <w:rFonts w:asciiTheme="majorBidi" w:hAnsiTheme="majorBidi" w:cs="Angsana New"/>
          <w:sz w:val="30"/>
          <w:szCs w:val="30"/>
          <w:cs/>
        </w:rPr>
        <w:t xml:space="preserve"> (</w:t>
      </w:r>
      <w:r w:rsidR="008A5A1F" w:rsidRPr="008A2E50">
        <w:rPr>
          <w:rFonts w:asciiTheme="majorBidi" w:hAnsiTheme="majorBidi" w:cstheme="majorBidi"/>
          <w:sz w:val="30"/>
          <w:szCs w:val="30"/>
        </w:rPr>
        <w:t xml:space="preserve">SET) </w:t>
      </w:r>
      <w:r w:rsidR="008A5A1F" w:rsidRPr="008A2E50">
        <w:rPr>
          <w:rFonts w:asciiTheme="majorBidi" w:hAnsiTheme="majorBidi" w:cs="Angsana New" w:hint="cs"/>
          <w:sz w:val="30"/>
          <w:szCs w:val="30"/>
          <w:cs/>
        </w:rPr>
        <w:t>พิจารณาอนุมัติให้หลักทรัพย์ของบริษัทซื้อขายใน</w:t>
      </w:r>
      <w:r w:rsidR="008A5A1F" w:rsidRPr="008A2E5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A5A1F" w:rsidRPr="008A2E50">
        <w:rPr>
          <w:rFonts w:asciiTheme="majorBidi" w:hAnsiTheme="majorBidi" w:cstheme="majorBidi"/>
          <w:sz w:val="30"/>
          <w:szCs w:val="30"/>
        </w:rPr>
        <w:t xml:space="preserve">SET </w:t>
      </w:r>
      <w:r w:rsidR="008A5A1F" w:rsidRPr="008A2E50">
        <w:rPr>
          <w:rFonts w:asciiTheme="majorBidi" w:hAnsiTheme="majorBidi" w:cs="Angsana New" w:hint="cs"/>
          <w:sz w:val="30"/>
          <w:szCs w:val="30"/>
          <w:cs/>
        </w:rPr>
        <w:t>และได้รับอนุมัติการซื้อขายหลักทรัพย์</w:t>
      </w:r>
      <w:r w:rsidR="008A2E50" w:rsidRPr="008A2E50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6D0DFB" w:rsidRPr="008A2E50">
        <w:rPr>
          <w:rFonts w:asciiTheme="majorBidi" w:hAnsiTheme="majorBidi" w:cs="Angsana New"/>
          <w:sz w:val="30"/>
          <w:szCs w:val="30"/>
          <w:cs/>
        </w:rPr>
        <w:br/>
      </w:r>
      <w:r w:rsidR="008A5A1F" w:rsidRPr="008A2E50">
        <w:rPr>
          <w:rFonts w:asciiTheme="majorBidi" w:hAnsiTheme="majorBidi" w:cs="Angsana New" w:hint="cs"/>
          <w:spacing w:val="-2"/>
          <w:sz w:val="30"/>
          <w:szCs w:val="30"/>
          <w:cs/>
        </w:rPr>
        <w:t>จดทะเบียนใน</w:t>
      </w:r>
      <w:r w:rsidR="008A5A1F" w:rsidRPr="008A2E50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8A5A1F" w:rsidRPr="008A2E50">
        <w:rPr>
          <w:rFonts w:asciiTheme="majorBidi" w:hAnsiTheme="majorBidi" w:cstheme="majorBidi"/>
          <w:spacing w:val="-2"/>
          <w:sz w:val="30"/>
          <w:szCs w:val="30"/>
        </w:rPr>
        <w:t xml:space="preserve">SET </w:t>
      </w:r>
      <w:r w:rsidR="008A5A1F" w:rsidRPr="008A2E50">
        <w:rPr>
          <w:rFonts w:asciiTheme="majorBidi" w:hAnsiTheme="majorBidi" w:cs="Angsana New" w:hint="cs"/>
          <w:spacing w:val="-2"/>
          <w:sz w:val="30"/>
          <w:szCs w:val="30"/>
          <w:cs/>
        </w:rPr>
        <w:t>ตั้งแต่วันที่</w:t>
      </w:r>
      <w:r w:rsidR="008A5A1F" w:rsidRPr="008A2E50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64148A" w:rsidRPr="0064148A">
        <w:rPr>
          <w:rFonts w:asciiTheme="majorBidi" w:hAnsiTheme="majorBidi" w:cs="Angsana New"/>
          <w:spacing w:val="-2"/>
          <w:sz w:val="30"/>
          <w:szCs w:val="30"/>
        </w:rPr>
        <w:t>1</w:t>
      </w:r>
      <w:r w:rsidR="008A5A1F" w:rsidRPr="008A2E50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8A5A1F" w:rsidRPr="008A2E50">
        <w:rPr>
          <w:rFonts w:asciiTheme="majorBidi" w:hAnsiTheme="majorBidi" w:cs="Angsana New" w:hint="cs"/>
          <w:spacing w:val="-2"/>
          <w:sz w:val="30"/>
          <w:szCs w:val="30"/>
          <w:cs/>
        </w:rPr>
        <w:t>กรกฎาคม</w:t>
      </w:r>
      <w:r w:rsidR="008A5A1F" w:rsidRPr="008A2E50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64148A" w:rsidRPr="0064148A">
        <w:rPr>
          <w:rFonts w:asciiTheme="majorBidi" w:hAnsiTheme="majorBidi" w:cs="Angsana New"/>
          <w:spacing w:val="-2"/>
          <w:sz w:val="30"/>
          <w:szCs w:val="30"/>
        </w:rPr>
        <w:t>2563</w:t>
      </w:r>
      <w:r w:rsidR="008A5A1F" w:rsidRPr="008A2E50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8A5A1F" w:rsidRPr="008A2E50">
        <w:rPr>
          <w:rFonts w:asciiTheme="majorBidi" w:hAnsiTheme="majorBidi" w:cs="Angsana New" w:hint="cs"/>
          <w:spacing w:val="-2"/>
          <w:sz w:val="30"/>
          <w:szCs w:val="30"/>
          <w:cs/>
        </w:rPr>
        <w:t>เป็นต้นไป</w:t>
      </w:r>
      <w:r w:rsidR="003022CA" w:rsidRPr="008A2E50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1A5952" w:rsidRPr="008A2E50">
        <w:rPr>
          <w:rFonts w:asciiTheme="majorBidi" w:hAnsiTheme="majorBidi" w:cstheme="majorBidi"/>
          <w:spacing w:val="-2"/>
          <w:sz w:val="30"/>
          <w:szCs w:val="30"/>
          <w:cs/>
        </w:rPr>
        <w:t>โดยมีที่อยู่จดทะเบียนของบริษัทตั้งอยู่</w:t>
      </w:r>
      <w:r w:rsidRPr="008A2E50">
        <w:rPr>
          <w:rFonts w:asciiTheme="majorBidi" w:hAnsiTheme="majorBidi" w:cstheme="majorBidi"/>
          <w:spacing w:val="-2"/>
          <w:sz w:val="30"/>
          <w:szCs w:val="30"/>
          <w:cs/>
        </w:rPr>
        <w:t>เลขที่</w:t>
      </w:r>
      <w:r w:rsidRPr="008A2E5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64148A" w:rsidRPr="0064148A">
        <w:rPr>
          <w:rFonts w:asciiTheme="majorBidi" w:hAnsiTheme="majorBidi" w:cstheme="majorBidi"/>
          <w:spacing w:val="-2"/>
          <w:sz w:val="30"/>
          <w:szCs w:val="30"/>
        </w:rPr>
        <w:t>1111</w:t>
      </w:r>
      <w:r w:rsidR="008A2E50" w:rsidRPr="008A2E50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8A2E50">
        <w:rPr>
          <w:rFonts w:asciiTheme="majorBidi" w:hAnsiTheme="majorBidi" w:cstheme="majorBidi"/>
          <w:spacing w:val="-2"/>
          <w:sz w:val="30"/>
          <w:szCs w:val="30"/>
          <w:cs/>
        </w:rPr>
        <w:t xml:space="preserve">หมู่ </w:t>
      </w:r>
      <w:r w:rsidR="0064148A" w:rsidRPr="0064148A"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8A2E5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8A2E50">
        <w:rPr>
          <w:rFonts w:asciiTheme="majorBidi" w:hAnsiTheme="majorBidi" w:cstheme="majorBidi"/>
          <w:spacing w:val="-2"/>
          <w:sz w:val="30"/>
          <w:szCs w:val="30"/>
          <w:cs/>
        </w:rPr>
        <w:t>ถนน</w:t>
      </w:r>
      <w:r w:rsidRPr="009369B6">
        <w:rPr>
          <w:rFonts w:asciiTheme="majorBidi" w:hAnsiTheme="majorBidi" w:cstheme="majorBidi"/>
          <w:spacing w:val="-2"/>
          <w:sz w:val="30"/>
          <w:szCs w:val="30"/>
          <w:cs/>
        </w:rPr>
        <w:t>มะลิวัลย์ ตำบลบ้านทุ่ม อำเภอเมืองขอนแก่น จังหวัดขอนแก่น ประเทศไทย</w:t>
      </w:r>
      <w:r w:rsidR="008A2E50" w:rsidRPr="009369B6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กลุ่มบริษัทมีสำนักงาน</w:t>
      </w:r>
      <w:r w:rsidR="008A2E50" w:rsidRPr="002E1A16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สาขา </w:t>
      </w:r>
      <w:r w:rsidR="009C1B1A" w:rsidRPr="002E1A16">
        <w:rPr>
          <w:rFonts w:asciiTheme="majorBidi" w:hAnsiTheme="majorBidi" w:cstheme="majorBidi"/>
          <w:spacing w:val="-2"/>
          <w:sz w:val="30"/>
          <w:szCs w:val="30"/>
        </w:rPr>
        <w:t>20</w:t>
      </w:r>
      <w:r w:rsidR="008A2E50" w:rsidRPr="002E1A1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8A2E50" w:rsidRPr="002E1A16">
        <w:rPr>
          <w:rFonts w:asciiTheme="majorBidi" w:hAnsiTheme="majorBidi" w:cstheme="majorBidi" w:hint="cs"/>
          <w:spacing w:val="-2"/>
          <w:sz w:val="30"/>
          <w:szCs w:val="30"/>
          <w:cs/>
        </w:rPr>
        <w:t>แห่ง</w:t>
      </w:r>
      <w:r w:rsidR="008A2E50" w:rsidRPr="002E1A16">
        <w:rPr>
          <w:rFonts w:asciiTheme="majorBidi" w:hAnsiTheme="majorBidi" w:cstheme="majorBidi" w:hint="cs"/>
          <w:sz w:val="30"/>
          <w:szCs w:val="30"/>
          <w:cs/>
        </w:rPr>
        <w:t xml:space="preserve">ที่กรุงเทพมหานคร </w:t>
      </w:r>
      <w:r w:rsidR="00CC5324" w:rsidRPr="002E1A16">
        <w:rPr>
          <w:rFonts w:asciiTheme="majorBidi" w:hAnsiTheme="majorBidi" w:cstheme="majorBidi" w:hint="cs"/>
          <w:sz w:val="30"/>
          <w:szCs w:val="30"/>
          <w:cs/>
        </w:rPr>
        <w:t>จังหวัดขอนแก่น จังหวัดสุรินทร์ จังหวัดบุรีรัมย์ จังหวัดภูเก็ต จังหวัดกระบี่</w:t>
      </w:r>
      <w:r w:rsidR="00CC5324" w:rsidRPr="002E1A16">
        <w:rPr>
          <w:rFonts w:asciiTheme="majorBidi" w:hAnsiTheme="majorBidi" w:cstheme="majorBidi"/>
          <w:sz w:val="30"/>
          <w:szCs w:val="30"/>
        </w:rPr>
        <w:t xml:space="preserve"> </w:t>
      </w:r>
      <w:r w:rsidR="00CC5324" w:rsidRPr="002E1A16">
        <w:rPr>
          <w:rFonts w:asciiTheme="majorBidi" w:hAnsiTheme="majorBidi" w:cstheme="majorBidi" w:hint="cs"/>
          <w:sz w:val="30"/>
          <w:szCs w:val="30"/>
          <w:cs/>
        </w:rPr>
        <w:t>จังหวัดเชียงใหม่ จังหวัดสมุทรสาคร</w:t>
      </w:r>
      <w:r w:rsidR="00CC5324" w:rsidRPr="002E1A16">
        <w:rPr>
          <w:rFonts w:asciiTheme="majorBidi" w:hAnsiTheme="majorBidi" w:cstheme="majorBidi"/>
          <w:sz w:val="30"/>
          <w:szCs w:val="30"/>
        </w:rPr>
        <w:t xml:space="preserve"> </w:t>
      </w:r>
      <w:r w:rsidR="00F74E34" w:rsidRPr="002E1A16">
        <w:rPr>
          <w:rFonts w:asciiTheme="majorBidi" w:hAnsiTheme="majorBidi" w:cstheme="majorBidi" w:hint="cs"/>
          <w:sz w:val="30"/>
          <w:szCs w:val="30"/>
          <w:cs/>
        </w:rPr>
        <w:t xml:space="preserve">จังหวัดปทุมธานี </w:t>
      </w:r>
      <w:r w:rsidR="00CC5324" w:rsidRPr="002E1A16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F74E34" w:rsidRPr="002E1A16">
        <w:rPr>
          <w:rFonts w:asciiTheme="majorBidi" w:hAnsiTheme="majorBidi" w:cstheme="majorBidi" w:hint="cs"/>
          <w:sz w:val="30"/>
          <w:szCs w:val="30"/>
          <w:cs/>
        </w:rPr>
        <w:t>จังหวัดนนทบุรี</w:t>
      </w:r>
      <w:r w:rsidR="00CC5324" w:rsidRPr="002E1A16">
        <w:rPr>
          <w:rFonts w:asciiTheme="majorBidi" w:hAnsiTheme="majorBidi" w:cstheme="majorBidi"/>
          <w:sz w:val="30"/>
          <w:szCs w:val="30"/>
        </w:rPr>
        <w:t xml:space="preserve"> </w:t>
      </w:r>
      <w:r w:rsidR="008A2E50" w:rsidRPr="002E1A16">
        <w:rPr>
          <w:rFonts w:asciiTheme="majorBidi" w:hAnsiTheme="majorBidi" w:cstheme="majorBidi" w:hint="cs"/>
          <w:sz w:val="30"/>
          <w:szCs w:val="30"/>
          <w:cs/>
        </w:rPr>
        <w:t>ประเทศไทย</w:t>
      </w:r>
    </w:p>
    <w:p w14:paraId="7E58E514" w14:textId="77777777" w:rsidR="00CD1AC9" w:rsidRPr="002E1A16" w:rsidRDefault="00CD1AC9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2679C73" w14:textId="57F5787E" w:rsidR="00C800AA" w:rsidRPr="002E1A16" w:rsidRDefault="00FB2306" w:rsidP="00C800AA">
      <w:pPr>
        <w:pStyle w:val="block"/>
        <w:spacing w:after="0" w:line="240" w:lineRule="atLeast"/>
        <w:ind w:left="540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  <w:r w:rsidRPr="002E1A16">
        <w:rPr>
          <w:rFonts w:asciiTheme="majorBidi" w:hAnsiTheme="majorBidi" w:cstheme="majorBidi"/>
          <w:sz w:val="30"/>
          <w:szCs w:val="30"/>
          <w:cs/>
          <w:lang w:val="en-US" w:bidi="th-TH"/>
        </w:rPr>
        <w:t>ผู้ถือหุ้น</w:t>
      </w:r>
      <w:r w:rsidR="00FE3960" w:rsidRPr="002E1A16">
        <w:rPr>
          <w:rFonts w:asciiTheme="majorBidi" w:hAnsiTheme="majorBidi" w:cstheme="majorBidi"/>
          <w:sz w:val="30"/>
          <w:szCs w:val="30"/>
          <w:cs/>
          <w:lang w:val="en-US" w:bidi="th-TH"/>
        </w:rPr>
        <w:t>รายใหญ่ในระหว่าง</w:t>
      </w:r>
      <w:r w:rsidR="00BD6BA1" w:rsidRPr="002E1A16">
        <w:rPr>
          <w:rFonts w:asciiTheme="majorBidi" w:hAnsiTheme="majorBidi" w:cstheme="majorBidi"/>
          <w:sz w:val="30"/>
          <w:szCs w:val="30"/>
          <w:cs/>
          <w:lang w:val="en-US" w:bidi="th-TH"/>
        </w:rPr>
        <w:t>ปี</w:t>
      </w:r>
      <w:r w:rsidR="00FE3960" w:rsidRPr="002E1A16">
        <w:rPr>
          <w:rFonts w:asciiTheme="majorBidi" w:hAnsiTheme="majorBidi" w:cstheme="majorBidi"/>
          <w:sz w:val="30"/>
          <w:szCs w:val="30"/>
          <w:cs/>
          <w:lang w:val="en-US" w:bidi="th-TH"/>
        </w:rPr>
        <w:t>คือ ครอบครัว</w:t>
      </w:r>
      <w:r w:rsidR="009F3BA4" w:rsidRPr="002E1A16">
        <w:rPr>
          <w:rFonts w:asciiTheme="majorBidi" w:hAnsiTheme="majorBidi" w:cstheme="majorBidi"/>
          <w:sz w:val="30"/>
          <w:szCs w:val="30"/>
          <w:cs/>
          <w:lang w:val="en-US" w:bidi="th-TH"/>
        </w:rPr>
        <w:t>รังคกูลนุวัฒน์</w:t>
      </w:r>
    </w:p>
    <w:p w14:paraId="4BE9B33B" w14:textId="77777777" w:rsidR="00135923" w:rsidRPr="002E1A16" w:rsidRDefault="00135923" w:rsidP="005929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F8DB4E6" w14:textId="7576B9BB" w:rsidR="00BD6BA1" w:rsidRPr="00F205C4" w:rsidRDefault="00BD6BA1" w:rsidP="00BD6BA1">
      <w:pPr>
        <w:pStyle w:val="BodyText"/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E1A16">
        <w:rPr>
          <w:rFonts w:asciiTheme="majorBidi" w:hAnsiTheme="majorBidi" w:cstheme="majorBidi"/>
          <w:sz w:val="30"/>
          <w:szCs w:val="30"/>
          <w:cs/>
        </w:rPr>
        <w:t xml:space="preserve">บริษัทดำเนินธุรกิจหลักเกี่ยวกับการลงทุนในกิจการจำหน่ายรถยนต์และอะไหล่ และศูนย์บริการ </w:t>
      </w:r>
      <w:r w:rsidR="00953B64" w:rsidRPr="002E1A16">
        <w:rPr>
          <w:rFonts w:asciiTheme="majorBidi" w:hAnsiTheme="majorBidi" w:cstheme="majorBidi"/>
          <w:sz w:val="30"/>
          <w:szCs w:val="30"/>
          <w:cs/>
        </w:rPr>
        <w:t>โดย</w:t>
      </w:r>
      <w:r w:rsidRPr="002E1A16">
        <w:rPr>
          <w:rFonts w:asciiTheme="majorBidi" w:hAnsiTheme="majorBidi" w:cstheme="majorBidi"/>
          <w:sz w:val="30"/>
          <w:szCs w:val="30"/>
          <w:cs/>
        </w:rPr>
        <w:t xml:space="preserve">รายละเอียดของบริษัทย่อย ณ วันที่ </w:t>
      </w:r>
      <w:r w:rsidR="0064148A" w:rsidRPr="002E1A16">
        <w:rPr>
          <w:rFonts w:asciiTheme="majorBidi" w:hAnsiTheme="majorBidi" w:cstheme="majorBidi"/>
          <w:sz w:val="30"/>
          <w:szCs w:val="30"/>
        </w:rPr>
        <w:t>31</w:t>
      </w:r>
      <w:r w:rsidR="005B651E" w:rsidRPr="002E1A16">
        <w:rPr>
          <w:rFonts w:asciiTheme="majorBidi" w:hAnsiTheme="majorBidi" w:cstheme="majorBidi"/>
          <w:sz w:val="30"/>
          <w:szCs w:val="30"/>
        </w:rPr>
        <w:t xml:space="preserve"> </w:t>
      </w:r>
      <w:r w:rsidR="005B651E" w:rsidRPr="002E1A16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126EF4" w:rsidRPr="002E1A16">
        <w:rPr>
          <w:rFonts w:asciiTheme="majorBidi" w:hAnsiTheme="majorBidi" w:cstheme="majorBidi"/>
          <w:sz w:val="30"/>
          <w:szCs w:val="30"/>
        </w:rPr>
        <w:t>256</w:t>
      </w:r>
      <w:r w:rsidR="009C1B1A" w:rsidRPr="002E1A16">
        <w:rPr>
          <w:rFonts w:asciiTheme="majorBidi" w:hAnsiTheme="majorBidi" w:cstheme="majorBidi"/>
          <w:sz w:val="30"/>
          <w:szCs w:val="30"/>
        </w:rPr>
        <w:t>6</w:t>
      </w:r>
      <w:r w:rsidR="00126EF4" w:rsidRPr="002E1A16">
        <w:rPr>
          <w:rFonts w:asciiTheme="majorBidi" w:hAnsiTheme="majorBidi" w:cstheme="majorBidi"/>
          <w:sz w:val="30"/>
          <w:szCs w:val="30"/>
        </w:rPr>
        <w:t xml:space="preserve"> </w:t>
      </w:r>
      <w:r w:rsidR="00126EF4" w:rsidRPr="002E1A16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126EF4" w:rsidRPr="002E1A16">
        <w:rPr>
          <w:rFonts w:asciiTheme="majorBidi" w:hAnsiTheme="majorBidi" w:cstheme="majorBidi"/>
          <w:sz w:val="30"/>
          <w:szCs w:val="30"/>
        </w:rPr>
        <w:t>256</w:t>
      </w:r>
      <w:r w:rsidR="009C1B1A" w:rsidRPr="002E1A16">
        <w:rPr>
          <w:rFonts w:asciiTheme="majorBidi" w:hAnsiTheme="majorBidi" w:cstheme="majorBidi"/>
          <w:sz w:val="30"/>
          <w:szCs w:val="30"/>
        </w:rPr>
        <w:t>5</w:t>
      </w:r>
      <w:r w:rsidRPr="002E1A1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50A77" w:rsidRPr="002E1A16">
        <w:rPr>
          <w:rFonts w:asciiTheme="majorBidi" w:hAnsiTheme="majorBidi" w:cstheme="majorBidi"/>
          <w:spacing w:val="8"/>
          <w:sz w:val="30"/>
          <w:szCs w:val="30"/>
          <w:cs/>
        </w:rPr>
        <w:t xml:space="preserve">ได้เปิดเผยไว้ในหมายเหตุข้อ </w:t>
      </w:r>
      <w:r w:rsidR="0064148A" w:rsidRPr="002E1A16">
        <w:rPr>
          <w:rFonts w:asciiTheme="majorBidi" w:hAnsiTheme="majorBidi" w:cstheme="majorBidi"/>
          <w:spacing w:val="8"/>
          <w:sz w:val="30"/>
          <w:szCs w:val="30"/>
        </w:rPr>
        <w:t>8</w:t>
      </w:r>
    </w:p>
    <w:p w14:paraId="36BB7288" w14:textId="77777777" w:rsidR="00B67453" w:rsidRPr="00592986" w:rsidRDefault="00B67453" w:rsidP="005929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0259EE0" w14:textId="77777777" w:rsidR="00135923" w:rsidRPr="00F205C4" w:rsidRDefault="00135923" w:rsidP="00DF5C8C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205C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เกณฑ์การจัดทำงบการเงิน</w:t>
      </w:r>
    </w:p>
    <w:p w14:paraId="5E990C98" w14:textId="77777777" w:rsidR="00B67453" w:rsidRPr="00592986" w:rsidRDefault="00B67453" w:rsidP="005929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0850DD8" w14:textId="3D9111A0" w:rsidR="00D84554" w:rsidRDefault="00B67453" w:rsidP="00477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6B7897">
        <w:rPr>
          <w:rFonts w:asciiTheme="majorBidi" w:hAnsiTheme="majorBidi" w:cstheme="majorBidi"/>
          <w:sz w:val="30"/>
          <w:szCs w:val="30"/>
        </w:rPr>
        <w:br/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สภาวิชาชีพบัญชีฯ </w:t>
      </w:r>
      <w:r w:rsidR="00477A13" w:rsidRPr="00F205C4">
        <w:rPr>
          <w:rFonts w:asciiTheme="majorBidi" w:hAnsiTheme="majorBidi" w:cstheme="majorBidi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A96B90">
        <w:rPr>
          <w:rFonts w:asciiTheme="majorBidi" w:hAnsiTheme="majorBidi" w:cstheme="majorBidi"/>
          <w:sz w:val="30"/>
          <w:szCs w:val="30"/>
        </w:rPr>
        <w:br/>
      </w:r>
      <w:r w:rsidR="00A96B90" w:rsidRPr="00A96B90">
        <w:rPr>
          <w:rFonts w:asciiTheme="majorBidi" w:hAnsiTheme="majorBidi" w:cs="Angsana New" w:hint="cs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  <w:r w:rsidR="00A96B90" w:rsidRPr="00A96B9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96B90" w:rsidRPr="00A96B90">
        <w:rPr>
          <w:rFonts w:asciiTheme="majorBidi" w:hAnsiTheme="majorBidi" w:cs="Angsana New" w:hint="cs"/>
          <w:sz w:val="30"/>
          <w:szCs w:val="30"/>
          <w:cs/>
        </w:rPr>
        <w:t>นโยบายการบัญชีที่เปิดเผยในหมายเหตุข้อ</w:t>
      </w:r>
      <w:r w:rsidR="00AE2689">
        <w:rPr>
          <w:rFonts w:asciiTheme="majorBidi" w:hAnsiTheme="majorBidi" w:cs="Angsana New"/>
          <w:sz w:val="30"/>
          <w:szCs w:val="30"/>
        </w:rPr>
        <w:t xml:space="preserve"> </w:t>
      </w:r>
      <w:r w:rsidR="0064148A" w:rsidRPr="0064148A">
        <w:rPr>
          <w:rFonts w:asciiTheme="majorBidi" w:hAnsiTheme="majorBidi" w:cs="Angsana New"/>
          <w:sz w:val="30"/>
          <w:szCs w:val="30"/>
        </w:rPr>
        <w:t>3</w:t>
      </w:r>
      <w:r w:rsidR="00AE2689">
        <w:rPr>
          <w:rFonts w:asciiTheme="majorBidi" w:hAnsiTheme="majorBidi" w:cs="Angsana New"/>
          <w:sz w:val="30"/>
          <w:szCs w:val="30"/>
        </w:rPr>
        <w:t xml:space="preserve"> </w:t>
      </w:r>
      <w:r w:rsidR="00A96B90" w:rsidRPr="00A96B90">
        <w:rPr>
          <w:rFonts w:asciiTheme="majorBidi" w:hAnsiTheme="majorBidi" w:cs="Angsana New" w:hint="cs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</w:p>
    <w:p w14:paraId="54FAF024" w14:textId="39DB6AF2" w:rsidR="00A96B90" w:rsidRPr="008A2E50" w:rsidRDefault="00A96B90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1A2A5E6" w14:textId="4471C7BB" w:rsidR="00A96B90" w:rsidRDefault="00A96B90" w:rsidP="00477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A96B90">
        <w:rPr>
          <w:rFonts w:asciiTheme="majorBidi" w:hAnsiTheme="majorBidi" w:cs="Angsana New" w:hint="cs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</w:t>
      </w:r>
      <w:r w:rsidRPr="00A96B9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96B90">
        <w:rPr>
          <w:rFonts w:asciiTheme="majorBidi" w:hAnsiTheme="majorBidi" w:cs="Angsana New" w:hint="cs"/>
          <w:sz w:val="30"/>
          <w:szCs w:val="30"/>
          <w:cs/>
        </w:rPr>
        <w:t>ผู้บริหารใช้วิจารณญาณ</w:t>
      </w:r>
      <w:r w:rsidRPr="00A96B9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96B90">
        <w:rPr>
          <w:rFonts w:asciiTheme="majorBidi" w:hAnsiTheme="majorBidi" w:cs="Angsana New" w:hint="cs"/>
          <w:sz w:val="30"/>
          <w:szCs w:val="30"/>
          <w:cs/>
        </w:rPr>
        <w:t>การประมาณการและข้อสมมติหลายประการ</w:t>
      </w:r>
      <w:r w:rsidRPr="00A96B9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96B90">
        <w:rPr>
          <w:rFonts w:asciiTheme="majorBidi" w:hAnsiTheme="majorBidi" w:cs="Angsana New" w:hint="cs"/>
          <w:sz w:val="30"/>
          <w:szCs w:val="30"/>
          <w:cs/>
        </w:rPr>
        <w:t>ซึ่งมีผลกระทบต่อการปฏิบัติตามนโยบายการบัญชีของกลุ่มบริษัท</w:t>
      </w:r>
      <w:r>
        <w:rPr>
          <w:rFonts w:asciiTheme="majorBidi" w:hAnsiTheme="majorBidi" w:cs="Angsana New"/>
          <w:sz w:val="30"/>
          <w:szCs w:val="30"/>
        </w:rPr>
        <w:t xml:space="preserve"> </w:t>
      </w:r>
      <w:r w:rsidRPr="00A96B90">
        <w:rPr>
          <w:rFonts w:asciiTheme="majorBidi" w:hAnsiTheme="majorBidi" w:cs="Angsana New" w:hint="cs"/>
          <w:sz w:val="30"/>
          <w:szCs w:val="30"/>
          <w:cs/>
        </w:rPr>
        <w:t>ทั้งนี้</w:t>
      </w:r>
      <w:r w:rsidR="00AE2689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A96B90">
        <w:rPr>
          <w:rFonts w:asciiTheme="majorBidi" w:hAnsiTheme="majorBidi" w:cs="Angsana New" w:hint="cs"/>
          <w:sz w:val="30"/>
          <w:szCs w:val="30"/>
          <w:cs/>
        </w:rPr>
        <w:t>ผลที่เกิดขึ้นจริงอาจแตกต่างจากที่ประมาณการไว้</w:t>
      </w:r>
      <w:r w:rsidRPr="00A96B9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96B90">
        <w:rPr>
          <w:rFonts w:asciiTheme="majorBidi" w:hAnsiTheme="majorBidi" w:cs="Angsana New" w:hint="cs"/>
          <w:sz w:val="30"/>
          <w:szCs w:val="30"/>
          <w:cs/>
        </w:rPr>
        <w:t>ประมาณการและข้อสมมติที่ใช้ในการจัดทำงบการเงินจะได้รับการทบทวนอย่างต่อเนื่อง</w:t>
      </w:r>
      <w:r w:rsidRPr="00A96B9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96B90">
        <w:rPr>
          <w:rFonts w:asciiTheme="majorBidi" w:hAnsiTheme="majorBidi" w:cs="Angsana New" w:hint="cs"/>
          <w:sz w:val="30"/>
          <w:szCs w:val="30"/>
          <w:cs/>
        </w:rPr>
        <w:t>การปรับประมาณการทางบัญชีจะบันทึกโดยวิธีเปลี่ยนทันทีเป็นต้นไป</w:t>
      </w:r>
    </w:p>
    <w:p w14:paraId="5C13E69D" w14:textId="77777777" w:rsidR="00A96B90" w:rsidRPr="00F205C4" w:rsidRDefault="00A96B90" w:rsidP="00477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3AC4318" w14:textId="77777777" w:rsidR="008A2E50" w:rsidRDefault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br w:type="page"/>
      </w:r>
    </w:p>
    <w:p w14:paraId="051EED6B" w14:textId="23A53342" w:rsidR="0014096B" w:rsidRPr="0014096B" w:rsidRDefault="0014096B" w:rsidP="0014096B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205C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นโยบายการบัญชีที่สำคัญ</w:t>
      </w:r>
    </w:p>
    <w:p w14:paraId="2178A7FB" w14:textId="28F7F005" w:rsidR="008E6F0E" w:rsidRPr="00592986" w:rsidRDefault="008E6F0E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4DA8ECA" w14:textId="77777777" w:rsidR="008C1E27" w:rsidRPr="00F205C4" w:rsidRDefault="008C1E27" w:rsidP="00DF5C8C">
      <w:pPr>
        <w:pStyle w:val="Heading8"/>
        <w:numPr>
          <w:ilvl w:val="0"/>
          <w:numId w:val="22"/>
        </w:numPr>
        <w:tabs>
          <w:tab w:val="left" w:pos="540"/>
        </w:tabs>
        <w:ind w:hanging="72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F205C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เกณฑ์ในการจัดทำงบการเงินรวม</w:t>
      </w:r>
    </w:p>
    <w:p w14:paraId="1FA49A7A" w14:textId="77777777" w:rsidR="003E7253" w:rsidRPr="00592986" w:rsidRDefault="003E7253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rtl/>
          <w:cs/>
        </w:rPr>
      </w:pPr>
    </w:p>
    <w:p w14:paraId="08C6EB8D" w14:textId="2B88F614" w:rsidR="008C1E27" w:rsidRPr="00F205C4" w:rsidRDefault="008C1E27" w:rsidP="003E7253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งบการเงินรวมประกอบด้วยงบการเงินของบริษัทและบริษัทย่อย (รวมกันเรียกว่า “กลุ่มบริษัท”)</w:t>
      </w:r>
    </w:p>
    <w:p w14:paraId="7410B670" w14:textId="77777777" w:rsidR="009A61D9" w:rsidRPr="00592986" w:rsidRDefault="009A61D9" w:rsidP="00592986">
      <w:pPr>
        <w:pStyle w:val="block"/>
        <w:tabs>
          <w:tab w:val="left" w:pos="3060"/>
        </w:tabs>
        <w:spacing w:after="0" w:line="240" w:lineRule="atLeast"/>
        <w:ind w:left="540" w:right="-7"/>
        <w:rPr>
          <w:rFonts w:asciiTheme="majorBidi" w:hAnsiTheme="majorBidi" w:cstheme="majorBidi"/>
          <w:sz w:val="28"/>
          <w:szCs w:val="28"/>
          <w:lang w:val="en-US"/>
        </w:rPr>
      </w:pPr>
    </w:p>
    <w:p w14:paraId="12887554" w14:textId="05DC6B65" w:rsidR="008C1E27" w:rsidRPr="00F205C4" w:rsidRDefault="00B119A5" w:rsidP="00545EC0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205C4">
        <w:rPr>
          <w:rFonts w:asciiTheme="majorBidi" w:hAnsiTheme="majorBidi" w:cstheme="majorBidi"/>
          <w:i/>
          <w:iCs/>
          <w:sz w:val="30"/>
          <w:szCs w:val="30"/>
          <w:cs/>
        </w:rPr>
        <w:t>ก</w:t>
      </w:r>
      <w:r w:rsidR="008C1E27" w:rsidRPr="00F205C4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ารรวมธุรกิจภายใต้การควบคุมเดียวกัน </w:t>
      </w:r>
    </w:p>
    <w:p w14:paraId="1809DA81" w14:textId="77777777" w:rsidR="002205BB" w:rsidRPr="00592986" w:rsidRDefault="002205BB" w:rsidP="00F60888">
      <w:pPr>
        <w:pStyle w:val="block"/>
        <w:tabs>
          <w:tab w:val="left" w:pos="3060"/>
        </w:tabs>
        <w:spacing w:after="0" w:line="240" w:lineRule="atLeast"/>
        <w:ind w:left="540" w:right="-7"/>
        <w:rPr>
          <w:rFonts w:asciiTheme="majorBidi" w:hAnsiTheme="majorBidi" w:cstheme="majorBidi"/>
          <w:sz w:val="28"/>
          <w:szCs w:val="28"/>
          <w:lang w:val="en-US"/>
        </w:rPr>
      </w:pPr>
    </w:p>
    <w:p w14:paraId="4D10492D" w14:textId="771D2940" w:rsidR="005B10A3" w:rsidRDefault="005B10A3" w:rsidP="00B45B4C">
      <w:pPr>
        <w:pStyle w:val="block"/>
        <w:tabs>
          <w:tab w:val="left" w:pos="3060"/>
        </w:tabs>
        <w:spacing w:after="0" w:line="240" w:lineRule="auto"/>
        <w:ind w:left="547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F205C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วิธีการดังกล่าวผู้ซื้อต้อง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 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 รายการส่วนเกินหรือส่วนขาดจะถูกโอนไปยังกำไรสะสมเมื่อมีการขายเงินลงทุนในธุรกิจที่ซื้อดังกล่าวไป </w:t>
      </w:r>
    </w:p>
    <w:p w14:paraId="04473DCE" w14:textId="77777777" w:rsidR="00B45B4C" w:rsidRPr="00592986" w:rsidRDefault="00B45B4C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4D413AD" w14:textId="4F734927" w:rsidR="008C1E27" w:rsidRDefault="005B10A3" w:rsidP="00B45B4C">
      <w:pPr>
        <w:pStyle w:val="block"/>
        <w:tabs>
          <w:tab w:val="left" w:pos="3060"/>
        </w:tabs>
        <w:spacing w:after="0" w:line="240" w:lineRule="auto"/>
        <w:ind w:left="547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F205C4">
        <w:rPr>
          <w:rFonts w:asciiTheme="majorBidi" w:hAnsiTheme="majorBidi" w:cstheme="majorBidi"/>
          <w:sz w:val="30"/>
          <w:szCs w:val="30"/>
          <w:cs/>
          <w:lang w:val="en-US" w:bidi="th-TH"/>
        </w:rPr>
        <w:t>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 จนถึงวันที่การควบคุมสิ้นสุด</w:t>
      </w:r>
    </w:p>
    <w:p w14:paraId="14CA4ACB" w14:textId="77777777" w:rsidR="002F2AB1" w:rsidRPr="009E6274" w:rsidRDefault="002F2AB1" w:rsidP="009E6274">
      <w:pPr>
        <w:pStyle w:val="block"/>
        <w:tabs>
          <w:tab w:val="left" w:pos="3060"/>
        </w:tabs>
        <w:spacing w:after="0" w:line="240" w:lineRule="atLeast"/>
        <w:ind w:left="540" w:right="-7"/>
        <w:rPr>
          <w:rFonts w:asciiTheme="majorBidi" w:hAnsiTheme="majorBidi" w:cstheme="majorBidi"/>
          <w:sz w:val="28"/>
          <w:szCs w:val="28"/>
        </w:rPr>
      </w:pPr>
    </w:p>
    <w:p w14:paraId="3BCD5F73" w14:textId="66A0B1ED" w:rsidR="008C1E27" w:rsidRPr="00F205C4" w:rsidRDefault="008C1E27" w:rsidP="00B45B4C">
      <w:pPr>
        <w:pStyle w:val="BodyText2"/>
        <w:ind w:left="547" w:right="47" w:firstLine="0"/>
        <w:rPr>
          <w:rFonts w:asciiTheme="majorBidi" w:hAnsiTheme="majorBidi" w:cstheme="majorBidi"/>
          <w:i/>
          <w:iCs/>
          <w:sz w:val="30"/>
          <w:szCs w:val="30"/>
        </w:rPr>
      </w:pPr>
      <w:r w:rsidRPr="00F205C4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บริษัทย่อย   </w:t>
      </w:r>
    </w:p>
    <w:p w14:paraId="50D383C9" w14:textId="77777777" w:rsidR="008C1E27" w:rsidRPr="009E6274" w:rsidRDefault="008C1E27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D739B05" w14:textId="4399A657" w:rsidR="008C1E27" w:rsidRDefault="008C1E27" w:rsidP="00D52559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</w:p>
    <w:p w14:paraId="788F3EDB" w14:textId="77777777" w:rsidR="00A3691F" w:rsidRPr="008A2E50" w:rsidRDefault="00A3691F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C7B4329" w14:textId="6AE7DAF1" w:rsidR="00AE2689" w:rsidRDefault="008C1E27" w:rsidP="00D52559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</w:t>
      </w:r>
      <w:r w:rsidR="006D5245">
        <w:rPr>
          <w:rFonts w:asciiTheme="majorBidi" w:hAnsiTheme="majorBidi" w:cstheme="majorBidi"/>
          <w:sz w:val="30"/>
          <w:szCs w:val="30"/>
        </w:rPr>
        <w:t xml:space="preserve"> </w:t>
      </w:r>
      <w:r w:rsidR="006D5245" w:rsidRPr="006D5245">
        <w:rPr>
          <w:rFonts w:asciiTheme="majorBidi" w:hAnsiTheme="majorBidi" w:cs="Angsana New" w:hint="cs"/>
          <w:sz w:val="30"/>
          <w:szCs w:val="30"/>
          <w:cs/>
        </w:rPr>
        <w:t>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จากการได้มาซึ่งส่วนได้เสียที่ไม่มีอำนาจควบคุมโดยอำนาจควบคุมไม่เปลี่ยนแปลงรับรู้เป็นทุนอื่นในส่วนของเจ้าของ</w:t>
      </w:r>
    </w:p>
    <w:p w14:paraId="1C275C35" w14:textId="77777777" w:rsidR="008C1E27" w:rsidRPr="009E6274" w:rsidRDefault="008C1E27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D092F01" w14:textId="7C93F6FC" w:rsidR="008C1E27" w:rsidRDefault="008C1E27" w:rsidP="008C1E27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</w:t>
      </w:r>
      <w:r w:rsidR="0031751D" w:rsidRPr="00F205C4">
        <w:rPr>
          <w:rFonts w:asciiTheme="majorBidi" w:hAnsiTheme="majorBidi" w:cstheme="majorBidi"/>
          <w:sz w:val="30"/>
          <w:szCs w:val="30"/>
          <w:cs/>
        </w:rPr>
        <w:t>ัดรายการในการจัดทำงบการเงินรวม</w:t>
      </w:r>
    </w:p>
    <w:p w14:paraId="24F24ABF" w14:textId="77777777" w:rsidR="005D11F5" w:rsidRPr="008A2E50" w:rsidRDefault="005D11F5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B3C615E" w14:textId="19A7A848" w:rsidR="00336673" w:rsidRPr="00336673" w:rsidRDefault="00336673" w:rsidP="00336673">
      <w:pPr>
        <w:pStyle w:val="Heading8"/>
        <w:numPr>
          <w:ilvl w:val="1"/>
          <w:numId w:val="21"/>
        </w:numPr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  <w:r w:rsidRPr="00336673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lastRenderedPageBreak/>
        <w:t>เงิน</w:t>
      </w:r>
      <w:r w:rsidRPr="00336673">
        <w:rPr>
          <w:rFonts w:asciiTheme="majorBidi" w:hAnsiTheme="majorBidi" w:cs="Angsana New" w:hint="cs"/>
          <w:i/>
          <w:iCs/>
          <w:sz w:val="30"/>
          <w:szCs w:val="30"/>
          <w:cs/>
        </w:rPr>
        <w:t>ลงทุนในบริษัทย่อย</w:t>
      </w:r>
    </w:p>
    <w:p w14:paraId="4FEF7F90" w14:textId="31FD9400" w:rsidR="00336673" w:rsidRPr="009E6274" w:rsidRDefault="00336673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82391EC" w14:textId="6AE625B0" w:rsidR="00336673" w:rsidRDefault="00336673" w:rsidP="003366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336673">
        <w:rPr>
          <w:rFonts w:asciiTheme="majorBidi" w:hAnsiTheme="majorBidi" w:cs="Angsana New" w:hint="cs"/>
          <w:sz w:val="30"/>
          <w:szCs w:val="30"/>
          <w:cs/>
        </w:rPr>
        <w:t>เงินลงทุนในบริษัทย่อยในงบการเงินเฉพาะกิจการของบริษัทวัดมูลค่าด้วยราคาทุนหักค่าเผื่อการด้อยค่า</w:t>
      </w:r>
      <w:r w:rsidR="00177163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177163" w:rsidRPr="00177163">
        <w:rPr>
          <w:rFonts w:asciiTheme="majorBidi" w:hAnsiTheme="majorBidi" w:cs="Angsana New" w:hint="cs"/>
          <w:sz w:val="30"/>
          <w:szCs w:val="30"/>
          <w:cs/>
        </w:rPr>
        <w:t>เงินปันผลรับบันทึกในกำไรหรือขาดทุนในวันที่บริษัทมีสิทธิได้รับเงินปันผล</w:t>
      </w:r>
      <w:r w:rsidR="00CA62FC" w:rsidRPr="00CA62FC">
        <w:rPr>
          <w:rFonts w:asciiTheme="majorBidi" w:hAnsiTheme="majorBidi" w:cs="Angsana New"/>
          <w:sz w:val="30"/>
          <w:szCs w:val="30"/>
          <w:cs/>
        </w:rPr>
        <w:t>กรณี</w:t>
      </w:r>
      <w:r w:rsidR="00461E24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CA62FC" w:rsidRPr="00CA62FC">
        <w:rPr>
          <w:rFonts w:asciiTheme="majorBidi" w:hAnsiTheme="majorBidi" w:cs="Angsana New"/>
          <w:sz w:val="30"/>
          <w:szCs w:val="30"/>
          <w:cs/>
        </w:rPr>
        <w:t>ที่บริษัทจำหน่ายเงินลงทุนบางส่วนต้นทุนเงินลงทุนคำนวณโดยวิธี</w:t>
      </w:r>
      <w:r w:rsidR="00CA62FC" w:rsidRPr="00CB6B0C">
        <w:rPr>
          <w:rFonts w:asciiTheme="majorBidi" w:hAnsiTheme="majorBidi" w:cs="Angsana New"/>
          <w:sz w:val="30"/>
          <w:szCs w:val="30"/>
          <w:cs/>
        </w:rPr>
        <w:t>ถัวเฉลี่ยถ่วงน้ำหนัก</w:t>
      </w:r>
      <w:r w:rsidR="00CA62FC" w:rsidRPr="00CA62FC">
        <w:rPr>
          <w:rFonts w:asciiTheme="majorBidi" w:hAnsiTheme="majorBidi" w:cs="Angsana New"/>
          <w:sz w:val="30"/>
          <w:szCs w:val="30"/>
          <w:cs/>
        </w:rPr>
        <w:t xml:space="preserve"> กำไรขาดทุนจากการขายเงินลงทุนบันทึกในกำไรหรือขาดทุน</w:t>
      </w:r>
    </w:p>
    <w:p w14:paraId="68147826" w14:textId="745234A6" w:rsidR="00336673" w:rsidRPr="009E6274" w:rsidRDefault="00336673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93F84C1" w14:textId="6E8E6468" w:rsidR="00336673" w:rsidRPr="00C30CC3" w:rsidRDefault="00C30CC3" w:rsidP="00C30CC3">
      <w:pPr>
        <w:pStyle w:val="Heading8"/>
        <w:numPr>
          <w:ilvl w:val="1"/>
          <w:numId w:val="21"/>
        </w:num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30CC3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>เครื่องมือ</w:t>
      </w:r>
      <w:r w:rsidRPr="00C30CC3">
        <w:rPr>
          <w:rFonts w:asciiTheme="majorBidi" w:hAnsiTheme="majorBidi" w:cs="Angsana New" w:hint="cs"/>
          <w:i/>
          <w:iCs/>
          <w:sz w:val="30"/>
          <w:szCs w:val="30"/>
          <w:cs/>
        </w:rPr>
        <w:t>ทางการเงิน</w:t>
      </w:r>
    </w:p>
    <w:p w14:paraId="2A5BC9AF" w14:textId="078A61BC" w:rsidR="00336673" w:rsidRPr="009E6274" w:rsidRDefault="00336673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E45AAC3" w14:textId="631CADE5" w:rsidR="00840100" w:rsidRPr="00840100" w:rsidRDefault="00840100" w:rsidP="003366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40100">
        <w:rPr>
          <w:rFonts w:asciiTheme="majorBidi" w:hAnsiTheme="majorBidi" w:cstheme="majorBidi"/>
          <w:i/>
          <w:iCs/>
          <w:sz w:val="30"/>
          <w:szCs w:val="30"/>
        </w:rPr>
        <w:t>(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ค</w:t>
      </w:r>
      <w:r w:rsidRPr="00840100">
        <w:rPr>
          <w:rFonts w:asciiTheme="majorBidi" w:hAnsiTheme="majorBidi" w:cstheme="majorBidi"/>
          <w:i/>
          <w:iCs/>
          <w:sz w:val="30"/>
          <w:szCs w:val="30"/>
          <w:cs/>
        </w:rPr>
        <w:t>.</w:t>
      </w:r>
      <w:r w:rsidR="0064148A" w:rsidRPr="0064148A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840100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840100">
        <w:rPr>
          <w:rFonts w:asciiTheme="majorBidi" w:hAnsiTheme="majorBidi" w:cstheme="majorBidi" w:hint="cs"/>
          <w:i/>
          <w:iCs/>
          <w:sz w:val="30"/>
          <w:szCs w:val="30"/>
          <w:cs/>
        </w:rPr>
        <w:t>การจัดประเภทรายการและการวัดมูลค่า</w:t>
      </w:r>
    </w:p>
    <w:p w14:paraId="3EEE844D" w14:textId="45327A25" w:rsidR="00840100" w:rsidRPr="009E6274" w:rsidRDefault="00840100" w:rsidP="009E6274">
      <w:pPr>
        <w:pStyle w:val="block"/>
        <w:tabs>
          <w:tab w:val="left" w:pos="3060"/>
        </w:tabs>
        <w:spacing w:after="0" w:line="240" w:lineRule="atLeast"/>
        <w:ind w:left="540" w:right="-7"/>
        <w:rPr>
          <w:rFonts w:asciiTheme="majorBidi" w:hAnsiTheme="majorBidi" w:cstheme="majorBidi"/>
          <w:sz w:val="28"/>
          <w:szCs w:val="28"/>
        </w:rPr>
      </w:pPr>
    </w:p>
    <w:p w14:paraId="48E9DB3F" w14:textId="345F61CF" w:rsidR="00840100" w:rsidRPr="00EA7CCB" w:rsidRDefault="001D040D" w:rsidP="00EA7C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1D040D">
        <w:rPr>
          <w:rFonts w:asciiTheme="majorBidi" w:hAnsiTheme="majorBidi" w:cs="Angsana New" w:hint="cs"/>
          <w:sz w:val="30"/>
          <w:szCs w:val="30"/>
          <w:cs/>
        </w:rPr>
        <w:t>สินทรัพย์ทางการเงินและหนี้สินทางการเงิน</w:t>
      </w:r>
      <w:r w:rsidRPr="001D040D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1D040D">
        <w:rPr>
          <w:rFonts w:asciiTheme="majorBidi" w:hAnsiTheme="majorBidi" w:cs="Angsana New" w:hint="cs"/>
          <w:sz w:val="30"/>
          <w:szCs w:val="30"/>
          <w:cs/>
        </w:rPr>
        <w:t>นอกเหนือจากลูกหนี้การค้า</w:t>
      </w:r>
      <w:r w:rsidRPr="001D040D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1D040D">
        <w:rPr>
          <w:rFonts w:asciiTheme="majorBidi" w:hAnsiTheme="majorBidi" w:cs="Angsana New" w:hint="cs"/>
          <w:sz w:val="30"/>
          <w:szCs w:val="30"/>
          <w:cs/>
        </w:rPr>
        <w:t>ดูหมายเหตุข้อ</w:t>
      </w:r>
      <w:r w:rsidRPr="001D040D">
        <w:rPr>
          <w:rFonts w:asciiTheme="majorBidi" w:hAnsiTheme="majorBidi" w:cs="Angsana New"/>
          <w:sz w:val="30"/>
          <w:szCs w:val="30"/>
          <w:cs/>
        </w:rPr>
        <w:t xml:space="preserve"> 3 (</w:t>
      </w:r>
      <w:r w:rsidR="000F050C">
        <w:rPr>
          <w:rFonts w:asciiTheme="majorBidi" w:hAnsiTheme="majorBidi" w:cs="Angsana New" w:hint="cs"/>
          <w:sz w:val="30"/>
          <w:szCs w:val="30"/>
          <w:cs/>
        </w:rPr>
        <w:t>จ</w:t>
      </w:r>
      <w:r w:rsidR="0032669B">
        <w:rPr>
          <w:rFonts w:asciiTheme="majorBidi" w:hAnsiTheme="majorBidi" w:cs="Angsana New"/>
          <w:sz w:val="30"/>
          <w:szCs w:val="30"/>
        </w:rPr>
        <w:t>)</w:t>
      </w:r>
      <w:r w:rsidRPr="001D040D">
        <w:rPr>
          <w:rFonts w:asciiTheme="majorBidi" w:hAnsiTheme="majorBidi" w:cs="Angsana New"/>
          <w:sz w:val="30"/>
          <w:szCs w:val="30"/>
          <w:cs/>
        </w:rPr>
        <w:t xml:space="preserve">)) </w:t>
      </w:r>
      <w:r w:rsidRPr="001D040D">
        <w:rPr>
          <w:rFonts w:asciiTheme="majorBidi" w:hAnsiTheme="majorBidi" w:cs="Angsana New" w:hint="cs"/>
          <w:sz w:val="30"/>
          <w:szCs w:val="30"/>
          <w:cs/>
        </w:rPr>
        <w:t>รับรู้รายการเมื่อเริ่มแรกเมื่อบริษัทเป็นคู่สัญญาตามข้อกำหนดของเครื่องมือทางการเงินนั้น</w:t>
      </w:r>
      <w:r w:rsidRPr="001D040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D040D">
        <w:rPr>
          <w:rFonts w:asciiTheme="majorBidi" w:hAnsiTheme="majorBidi" w:cs="Angsana New" w:hint="cs"/>
          <w:sz w:val="30"/>
          <w:szCs w:val="30"/>
          <w:cs/>
        </w:rPr>
        <w:t>และวัดมูลค่าเมื่อเริ่มแรกด้วยมูลค่ายุติธรรม</w:t>
      </w:r>
      <w:r w:rsidRPr="001D040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D040D">
        <w:rPr>
          <w:rFonts w:asciiTheme="majorBidi" w:hAnsiTheme="majorBidi" w:cs="Angsana New" w:hint="cs"/>
          <w:sz w:val="30"/>
          <w:szCs w:val="30"/>
          <w:cs/>
        </w:rPr>
        <w:t>ทั้งนี้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จะรวมหรือหักต้นทุนการทำรายการที่เกี่ยวข้องโดยตรงกับการได้มาด้วย</w:t>
      </w:r>
    </w:p>
    <w:p w14:paraId="44E854DC" w14:textId="7E9FD340" w:rsidR="00EA7CCB" w:rsidRDefault="00EA7CCB" w:rsidP="009E6274">
      <w:pPr>
        <w:pStyle w:val="block"/>
        <w:tabs>
          <w:tab w:val="left" w:pos="3060"/>
        </w:tabs>
        <w:spacing w:after="0" w:line="240" w:lineRule="atLeast"/>
        <w:ind w:left="540" w:right="-7"/>
        <w:rPr>
          <w:rFonts w:asciiTheme="majorBidi" w:hAnsiTheme="majorBidi" w:cstheme="majorBidi"/>
          <w:sz w:val="28"/>
          <w:szCs w:val="28"/>
        </w:rPr>
      </w:pPr>
    </w:p>
    <w:p w14:paraId="547837EF" w14:textId="099524BF" w:rsidR="00EA7CCB" w:rsidRDefault="00EA7CCB" w:rsidP="00EA7C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EA7CCB">
        <w:rPr>
          <w:rFonts w:asciiTheme="majorBidi" w:hAnsiTheme="majorBidi" w:cs="Angsana New" w:hint="cs"/>
          <w:sz w:val="30"/>
          <w:szCs w:val="30"/>
          <w:cs/>
        </w:rPr>
        <w:t>ณ</w:t>
      </w:r>
      <w:r w:rsidRPr="00EA7CC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A7CCB">
        <w:rPr>
          <w:rFonts w:asciiTheme="majorBidi" w:hAnsiTheme="majorBidi" w:cs="Angsana New" w:hint="cs"/>
          <w:sz w:val="30"/>
          <w:szCs w:val="30"/>
          <w:cs/>
        </w:rPr>
        <w:t>วันที่รับรู้รายการเมื่อเริ่มแรก</w:t>
      </w:r>
      <w:r w:rsidRPr="00EA7CC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A7CCB">
        <w:rPr>
          <w:rFonts w:asciiTheme="majorBidi" w:hAnsiTheme="majorBidi" w:cs="Angsana New" w:hint="cs"/>
          <w:sz w:val="30"/>
          <w:szCs w:val="30"/>
          <w:cs/>
        </w:rPr>
        <w:t>สินทรัพย์ทางการเงินจะถูกจัดประเภทรายการตามการวัดมูลค่า</w:t>
      </w:r>
      <w:r w:rsidRPr="00EA7CC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A7CCB">
        <w:rPr>
          <w:rFonts w:asciiTheme="majorBidi" w:hAnsiTheme="majorBidi" w:cs="Angsana New" w:hint="cs"/>
          <w:sz w:val="30"/>
          <w:szCs w:val="30"/>
          <w:cs/>
        </w:rPr>
        <w:t>ได้แก่</w:t>
      </w:r>
      <w:r w:rsidRPr="00EA7CC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A7CCB">
        <w:rPr>
          <w:rFonts w:asciiTheme="majorBidi" w:hAnsiTheme="majorBidi" w:cs="Angsana New" w:hint="cs"/>
          <w:sz w:val="30"/>
          <w:szCs w:val="30"/>
          <w:cs/>
        </w:rPr>
        <w:t>การวัดมูลค่าด้วยราคาทุนตัดจำหน่าย</w:t>
      </w:r>
      <w:r w:rsidRPr="00EA7CC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A7CCB">
        <w:rPr>
          <w:rFonts w:asciiTheme="majorBidi" w:hAnsiTheme="majorBidi" w:cs="Angsana New" w:hint="cs"/>
          <w:sz w:val="30"/>
          <w:szCs w:val="30"/>
          <w:cs/>
        </w:rPr>
        <w:t>มูลค่ายุติธรรมผ่านกำไรขาดทุนเบ็ดเสร็จอื่น</w:t>
      </w:r>
      <w:r w:rsidRPr="00EA7CC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A7CCB">
        <w:rPr>
          <w:rFonts w:asciiTheme="majorBidi" w:hAnsiTheme="majorBidi" w:cs="Angsana New" w:hint="cs"/>
          <w:sz w:val="30"/>
          <w:szCs w:val="30"/>
          <w:cs/>
        </w:rPr>
        <w:t>หรือมูลค่ายุติธรรมผ่านกำไรหรือขาดทุน</w:t>
      </w:r>
      <w:r w:rsidRPr="00EA7CC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A7CCB">
        <w:rPr>
          <w:rFonts w:asciiTheme="majorBidi" w:hAnsiTheme="majorBidi" w:cs="Angsana New" w:hint="cs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</w:t>
      </w:r>
      <w:r w:rsidR="00177163">
        <w:rPr>
          <w:rFonts w:asciiTheme="majorBidi" w:hAnsiTheme="majorBidi" w:cs="Angsana New"/>
          <w:sz w:val="30"/>
          <w:szCs w:val="30"/>
        </w:rPr>
        <w:br/>
      </w:r>
      <w:r w:rsidRPr="00EA7CCB">
        <w:rPr>
          <w:rFonts w:asciiTheme="majorBidi" w:hAnsiTheme="majorBidi" w:cs="Angsana New" w:hint="cs"/>
          <w:sz w:val="30"/>
          <w:szCs w:val="30"/>
          <w:cs/>
        </w:rPr>
        <w:t>กลุ่มบริษัทมีการเปลี่ยนแปลงโมเดลธุรกิจในการบริหารสินทรัพย์ทางการเงิน</w:t>
      </w:r>
      <w:r w:rsidRPr="00EA7CC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A7CCB">
        <w:rPr>
          <w:rFonts w:asciiTheme="majorBidi" w:hAnsiTheme="majorBidi" w:cs="Angsana New" w:hint="cs"/>
          <w:sz w:val="30"/>
          <w:szCs w:val="30"/>
          <w:cs/>
        </w:rPr>
        <w:t>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017E9D40" w14:textId="7163524D" w:rsidR="00EA7CCB" w:rsidRPr="008A2E50" w:rsidRDefault="00EA7CCB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A593AB4" w14:textId="2A6B3CF0" w:rsidR="00EA7CCB" w:rsidRDefault="00EA7CCB" w:rsidP="00EA7C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EA7CCB">
        <w:rPr>
          <w:rFonts w:asciiTheme="majorBidi" w:hAnsiTheme="majorBidi" w:cs="Angsana New" w:hint="cs"/>
          <w:sz w:val="30"/>
          <w:szCs w:val="30"/>
          <w:cs/>
        </w:rPr>
        <w:t>ณ</w:t>
      </w:r>
      <w:r w:rsidRPr="00EA7CC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A7CCB">
        <w:rPr>
          <w:rFonts w:asciiTheme="majorBidi" w:hAnsiTheme="majorBidi" w:cs="Angsana New" w:hint="cs"/>
          <w:sz w:val="30"/>
          <w:szCs w:val="30"/>
          <w:cs/>
        </w:rPr>
        <w:t>วันที่รับรู้รายการเมื่อเริ่มแรก</w:t>
      </w:r>
      <w:r w:rsidRPr="00EA7CC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A7CCB">
        <w:rPr>
          <w:rFonts w:asciiTheme="majorBidi" w:hAnsiTheme="majorBidi" w:cs="Angsana New" w:hint="cs"/>
          <w:sz w:val="30"/>
          <w:szCs w:val="30"/>
          <w:cs/>
        </w:rPr>
        <w:t>หนี้สินทางการเงินจัดประเภทด้วยราคาทุนตัดจำหน่ายตามวิธีดอกเบี้ยที่แท้จริงดอกเบี้ยจ่าย</w:t>
      </w:r>
      <w:r w:rsidRPr="00EA7CC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A7CCB">
        <w:rPr>
          <w:rFonts w:asciiTheme="majorBidi" w:hAnsiTheme="majorBidi" w:cs="Angsana New" w:hint="cs"/>
          <w:sz w:val="30"/>
          <w:szCs w:val="30"/>
          <w:cs/>
        </w:rPr>
        <w:t>กำไรและขาดทุนจากอัตราแลกเปลี่ยน</w:t>
      </w:r>
      <w:r w:rsidRPr="00EA7CC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A7CCB">
        <w:rPr>
          <w:rFonts w:asciiTheme="majorBidi" w:hAnsiTheme="majorBidi" w:cs="Angsana New" w:hint="cs"/>
          <w:sz w:val="30"/>
          <w:szCs w:val="30"/>
          <w:cs/>
        </w:rPr>
        <w:t>และกำไรหรือขาดทุนที่เกิดจากการตัดรายการออกจากบัญชีรับรู้ในกำไรหรือขาดทุน</w:t>
      </w:r>
    </w:p>
    <w:p w14:paraId="6F0D93E2" w14:textId="77777777" w:rsidR="00A3691F" w:rsidRPr="008A2E50" w:rsidRDefault="00A3691F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01AB2F1" w14:textId="284D92AB" w:rsidR="00EA7CCB" w:rsidRDefault="00EA7CCB" w:rsidP="00EA7C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EA7CCB">
        <w:rPr>
          <w:rFonts w:asciiTheme="majorBidi" w:hAnsiTheme="majorBidi" w:cs="Angsana New" w:hint="cs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</w:t>
      </w:r>
      <w:r w:rsidRPr="00EA7CC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A7CCB">
        <w:rPr>
          <w:rFonts w:asciiTheme="majorBidi" w:hAnsiTheme="majorBidi" w:cs="Angsana New" w:hint="cs"/>
          <w:sz w:val="30"/>
          <w:szCs w:val="30"/>
          <w:cs/>
        </w:rPr>
        <w:t>ราคาทุนตัดจำหน่ายลดลงด้วยผลขาดทุนด้านเครดิตที่คาดว่าจะเกิดขึ้น</w:t>
      </w:r>
      <w:r w:rsidRPr="00EA7CC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A7CCB">
        <w:rPr>
          <w:rFonts w:asciiTheme="majorBidi" w:hAnsiTheme="majorBidi" w:cs="Angsana New" w:hint="cs"/>
          <w:sz w:val="30"/>
          <w:szCs w:val="30"/>
          <w:cs/>
        </w:rPr>
        <w:t>รายได้ดอกเบี้ย</w:t>
      </w:r>
      <w:r w:rsidRPr="00EA7CC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A7CCB">
        <w:rPr>
          <w:rFonts w:asciiTheme="majorBidi" w:hAnsiTheme="majorBidi" w:cs="Angsana New" w:hint="cs"/>
          <w:sz w:val="30"/>
          <w:szCs w:val="30"/>
          <w:cs/>
        </w:rPr>
        <w:t>กำไรและขาดทุนจากอัตราแลกเปลี่ยน</w:t>
      </w:r>
      <w:r w:rsidRPr="00EA7CC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A7CCB">
        <w:rPr>
          <w:rFonts w:asciiTheme="majorBidi" w:hAnsiTheme="majorBidi" w:cs="Angsana New" w:hint="cs"/>
          <w:sz w:val="30"/>
          <w:szCs w:val="30"/>
          <w:cs/>
        </w:rPr>
        <w:t>ผลขาดทุนด้านเครดิตที่คาดว่าจะเกิดขึ้น</w:t>
      </w:r>
      <w:r w:rsidRPr="00EA7CC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A7CCB">
        <w:rPr>
          <w:rFonts w:asciiTheme="majorBidi" w:hAnsiTheme="majorBidi" w:cs="Angsana New" w:hint="cs"/>
          <w:sz w:val="30"/>
          <w:szCs w:val="30"/>
          <w:cs/>
        </w:rPr>
        <w:t>กำไรหรือขาดทุนที่เกิดจากการตัดรายการออกจากบัญชีรับรู้ในกำไรหรือขาดทุน</w:t>
      </w:r>
    </w:p>
    <w:p w14:paraId="4F7D024E" w14:textId="77777777" w:rsidR="008A2E50" w:rsidRDefault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p w14:paraId="3B6A34DD" w14:textId="1FCF23F1" w:rsidR="003E42FF" w:rsidRPr="00840100" w:rsidRDefault="003E42FF" w:rsidP="003E4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40100">
        <w:rPr>
          <w:rFonts w:asciiTheme="majorBidi" w:hAnsiTheme="majorBidi" w:cstheme="majorBidi"/>
          <w:i/>
          <w:iCs/>
          <w:sz w:val="30"/>
          <w:szCs w:val="30"/>
        </w:rPr>
        <w:lastRenderedPageBreak/>
        <w:t>(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ค</w:t>
      </w:r>
      <w:r w:rsidRPr="00840100">
        <w:rPr>
          <w:rFonts w:asciiTheme="majorBidi" w:hAnsiTheme="majorBidi" w:cstheme="majorBidi"/>
          <w:i/>
          <w:iCs/>
          <w:sz w:val="30"/>
          <w:szCs w:val="30"/>
          <w:cs/>
        </w:rPr>
        <w:t>.</w:t>
      </w:r>
      <w:r w:rsidR="0064148A" w:rsidRPr="0064148A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840100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3E42FF">
        <w:rPr>
          <w:rFonts w:asciiTheme="majorBidi" w:hAnsiTheme="majorBidi" w:cs="Angsana New" w:hint="cs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3CF5C3ED" w14:textId="77777777" w:rsidR="003E42FF" w:rsidRPr="008A2E50" w:rsidRDefault="003E42FF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69A06CF" w14:textId="790D8E45" w:rsidR="003E42FF" w:rsidRPr="003E42FF" w:rsidRDefault="003E42FF" w:rsidP="003E4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3E42FF">
        <w:rPr>
          <w:rFonts w:asciiTheme="majorBidi" w:hAnsiTheme="majorBidi" w:cs="Angsana New" w:hint="cs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="00177163">
        <w:rPr>
          <w:rFonts w:asciiTheme="majorBidi" w:hAnsiTheme="majorBidi" w:cs="Angsana New"/>
          <w:sz w:val="30"/>
          <w:szCs w:val="30"/>
        </w:rPr>
        <w:br/>
      </w:r>
      <w:r w:rsidRPr="003E42FF">
        <w:rPr>
          <w:rFonts w:asciiTheme="majorBidi" w:hAnsiTheme="majorBidi" w:cs="Angsana New" w:hint="cs"/>
          <w:sz w:val="30"/>
          <w:szCs w:val="30"/>
          <w:cs/>
        </w:rPr>
        <w:t>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2E03F2D1" w14:textId="77777777" w:rsidR="003E42FF" w:rsidRPr="008A2E50" w:rsidRDefault="003E42FF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886F791" w14:textId="3604CF72" w:rsidR="003E42FF" w:rsidRPr="003E42FF" w:rsidRDefault="003E42FF" w:rsidP="003E4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3E42FF">
        <w:rPr>
          <w:rFonts w:asciiTheme="majorBidi" w:hAnsiTheme="majorBidi" w:cs="Angsana New" w:hint="cs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</w:t>
      </w:r>
      <w:r w:rsidRPr="003E42F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E42FF">
        <w:rPr>
          <w:rFonts w:asciiTheme="majorBidi" w:hAnsiTheme="majorBidi" w:cs="Angsana New" w:hint="cs"/>
          <w:sz w:val="30"/>
          <w:szCs w:val="30"/>
          <w:cs/>
        </w:rPr>
        <w:t>ยกเลิก</w:t>
      </w:r>
      <w:r w:rsidRPr="003E42F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E42FF">
        <w:rPr>
          <w:rFonts w:asciiTheme="majorBidi" w:hAnsiTheme="majorBidi" w:cs="Angsana New" w:hint="cs"/>
          <w:sz w:val="30"/>
          <w:szCs w:val="30"/>
          <w:cs/>
        </w:rPr>
        <w:t>หรือหมดอายุ</w:t>
      </w:r>
      <w:r w:rsidRPr="003E42F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E42FF">
        <w:rPr>
          <w:rFonts w:asciiTheme="majorBidi" w:hAnsiTheme="majorBidi" w:cs="Angsana New" w:hint="cs"/>
          <w:sz w:val="30"/>
          <w:szCs w:val="30"/>
          <w:cs/>
        </w:rPr>
        <w:t>กลุ่มบริษัทตัดรายการหนี้สินทางการเงินออกจากบัญชีหากมีการเปลี่ยนแปลงเงื่อนไขและกระแส</w:t>
      </w:r>
      <w:r w:rsidR="001D6FB8">
        <w:rPr>
          <w:rFonts w:asciiTheme="majorBidi" w:hAnsiTheme="majorBidi" w:cs="Angsana New"/>
          <w:sz w:val="30"/>
          <w:szCs w:val="30"/>
        </w:rPr>
        <w:t xml:space="preserve"> </w:t>
      </w:r>
      <w:r w:rsidRPr="003E42FF">
        <w:rPr>
          <w:rFonts w:asciiTheme="majorBidi" w:hAnsiTheme="majorBidi" w:cs="Angsana New" w:hint="cs"/>
          <w:sz w:val="30"/>
          <w:szCs w:val="30"/>
          <w:cs/>
        </w:rPr>
        <w:t>เงินสดจากการเปลี่ยนแปลงหนี้สินมีความแตกต่างอย่างมีนัยสำคัญ</w:t>
      </w:r>
      <w:r w:rsidRPr="003E42F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E42FF">
        <w:rPr>
          <w:rFonts w:asciiTheme="majorBidi" w:hAnsiTheme="majorBidi" w:cs="Angsana New" w:hint="cs"/>
          <w:sz w:val="30"/>
          <w:szCs w:val="30"/>
          <w:cs/>
        </w:rPr>
        <w:t>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1CD465FF" w14:textId="77777777" w:rsidR="003E42FF" w:rsidRPr="008A2E50" w:rsidRDefault="003E42FF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B59A5D4" w14:textId="10A59626" w:rsidR="003E42FF" w:rsidRPr="003E42FF" w:rsidRDefault="003E42FF" w:rsidP="003E4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3E42FF">
        <w:rPr>
          <w:rFonts w:asciiTheme="majorBidi" w:hAnsiTheme="majorBidi" w:cs="Angsana New" w:hint="cs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</w:t>
      </w:r>
      <w:r w:rsidRPr="003E42F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E42FF">
        <w:rPr>
          <w:rFonts w:asciiTheme="majorBidi" w:hAnsiTheme="majorBidi" w:cs="Angsana New" w:hint="cs"/>
          <w:sz w:val="30"/>
          <w:szCs w:val="30"/>
          <w:cs/>
        </w:rPr>
        <w:t>รับรู้ในกำไรหรือขาดทุน</w:t>
      </w:r>
    </w:p>
    <w:p w14:paraId="593B86B6" w14:textId="77777777" w:rsidR="003E42FF" w:rsidRPr="008A2E50" w:rsidRDefault="003E42FF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DA91E71" w14:textId="5C729747" w:rsidR="003E42FF" w:rsidRDefault="003E42FF" w:rsidP="003E4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3E42FF">
        <w:rPr>
          <w:rFonts w:asciiTheme="majorBidi" w:hAnsiTheme="majorBidi" w:cs="Angsana New" w:hint="cs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</w:t>
      </w:r>
      <w:r w:rsidRPr="003E42F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E42FF">
        <w:rPr>
          <w:rFonts w:asciiTheme="majorBidi" w:hAnsiTheme="majorBidi" w:cs="Angsana New" w:hint="cs"/>
          <w:sz w:val="30"/>
          <w:szCs w:val="30"/>
          <w:cs/>
        </w:rPr>
        <w:t>หรือตั้งใจที่จะรับสินทรัพย์และชำระหนี้สินพร้อมกัน</w:t>
      </w:r>
    </w:p>
    <w:p w14:paraId="332277A7" w14:textId="7CFB8891" w:rsidR="003E42FF" w:rsidRPr="008A2E50" w:rsidRDefault="003E42FF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9CCB4D0" w14:textId="1396FA37" w:rsidR="003E42FF" w:rsidRPr="00354CA8" w:rsidRDefault="003E42FF" w:rsidP="003E4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54CA8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354CA8">
        <w:rPr>
          <w:rFonts w:asciiTheme="majorBidi" w:hAnsiTheme="majorBidi" w:cstheme="majorBidi" w:hint="cs"/>
          <w:i/>
          <w:iCs/>
          <w:sz w:val="30"/>
          <w:szCs w:val="30"/>
          <w:cs/>
        </w:rPr>
        <w:t>ค</w:t>
      </w:r>
      <w:r w:rsidRPr="00354CA8">
        <w:rPr>
          <w:rFonts w:asciiTheme="majorBidi" w:hAnsiTheme="majorBidi" w:cstheme="majorBidi"/>
          <w:i/>
          <w:iCs/>
          <w:sz w:val="30"/>
          <w:szCs w:val="30"/>
          <w:cs/>
        </w:rPr>
        <w:t>.</w:t>
      </w:r>
      <w:r w:rsidR="0064148A" w:rsidRPr="0064148A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354CA8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354CA8">
        <w:rPr>
          <w:rFonts w:asciiTheme="majorBidi" w:hAnsiTheme="majorBidi" w:cs="Angsana New" w:hint="cs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58B318D6" w14:textId="77777777" w:rsidR="003E42FF" w:rsidRPr="008A2E50" w:rsidRDefault="003E42FF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7F8FCCD" w14:textId="036D31CC" w:rsidR="003E42FF" w:rsidRPr="00354CA8" w:rsidRDefault="003E42FF" w:rsidP="003E4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354CA8">
        <w:rPr>
          <w:rFonts w:asciiTheme="majorBidi" w:hAnsiTheme="majorBidi" w:cs="Angsana New" w:hint="cs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</w:t>
      </w:r>
      <w:r w:rsidR="006A2EA6">
        <w:rPr>
          <w:rFonts w:asciiTheme="majorBidi" w:hAnsiTheme="majorBidi" w:cs="Angsana New"/>
          <w:sz w:val="30"/>
          <w:szCs w:val="30"/>
        </w:rPr>
        <w:br/>
      </w:r>
      <w:r w:rsidRPr="00354CA8">
        <w:rPr>
          <w:rFonts w:asciiTheme="majorBidi" w:hAnsiTheme="majorBidi" w:cs="Angsana New" w:hint="cs"/>
          <w:sz w:val="30"/>
          <w:szCs w:val="30"/>
          <w:cs/>
        </w:rPr>
        <w:t>ราคาทุนตัดจำหน่าย</w:t>
      </w:r>
      <w:r w:rsidRPr="00354CA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54CA8">
        <w:rPr>
          <w:rFonts w:asciiTheme="majorBidi" w:hAnsiTheme="majorBidi" w:cs="Angsana New" w:hint="cs"/>
          <w:sz w:val="30"/>
          <w:szCs w:val="30"/>
          <w:cs/>
        </w:rPr>
        <w:t>และวงเงินให้สินเชื่อที่อนุมัติซึ่งไม่ได้วัดมูลค่าด้วยมูลค่ายุติธรรมผ่านกำไรหรือขาดทุน</w:t>
      </w:r>
    </w:p>
    <w:p w14:paraId="6DDA9C92" w14:textId="77777777" w:rsidR="006A2EA6" w:rsidRPr="008A2E50" w:rsidRDefault="006A2EA6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471D3E7" w14:textId="42A773E8" w:rsidR="003E42FF" w:rsidRPr="00354CA8" w:rsidRDefault="003E42FF" w:rsidP="003E4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354CA8">
        <w:rPr>
          <w:rFonts w:asciiTheme="majorBidi" w:hAnsiTheme="majorBidi" w:cs="Angsana New" w:hint="cs"/>
          <w:sz w:val="30"/>
          <w:szCs w:val="30"/>
          <w:cs/>
        </w:rPr>
        <w:t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</w:t>
      </w:r>
      <w:r w:rsidRPr="00354CA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4148A" w:rsidRPr="0064148A">
        <w:rPr>
          <w:rFonts w:asciiTheme="majorBidi" w:hAnsiTheme="majorBidi"/>
          <w:sz w:val="30"/>
          <w:szCs w:val="30"/>
        </w:rPr>
        <w:t>12</w:t>
      </w:r>
      <w:r w:rsidRPr="00354CA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54CA8">
        <w:rPr>
          <w:rFonts w:asciiTheme="majorBidi" w:hAnsiTheme="majorBidi" w:cs="Angsana New" w:hint="cs"/>
          <w:sz w:val="30"/>
          <w:szCs w:val="30"/>
          <w:cs/>
        </w:rPr>
        <w:t>เดือนข้างหน้า</w:t>
      </w:r>
      <w:r w:rsidRPr="00354CA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54CA8">
        <w:rPr>
          <w:rFonts w:asciiTheme="majorBidi" w:hAnsiTheme="majorBidi" w:cs="Angsana New" w:hint="cs"/>
          <w:sz w:val="30"/>
          <w:szCs w:val="30"/>
          <w:cs/>
        </w:rPr>
        <w:t>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</w:t>
      </w:r>
      <w:r w:rsidRPr="00354CA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54CA8">
        <w:rPr>
          <w:rFonts w:asciiTheme="majorBidi" w:hAnsiTheme="majorBidi" w:cs="Angsana New" w:hint="cs"/>
          <w:sz w:val="30"/>
          <w:szCs w:val="30"/>
          <w:cs/>
        </w:rPr>
        <w:t>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6DDB0F9E" w14:textId="77777777" w:rsidR="003E42FF" w:rsidRPr="008A2E50" w:rsidRDefault="003E42FF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6D0E12A" w14:textId="6A5B7DAB" w:rsidR="003E42FF" w:rsidRPr="00354CA8" w:rsidRDefault="003E42FF" w:rsidP="003E4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354CA8">
        <w:rPr>
          <w:rFonts w:asciiTheme="majorBidi" w:hAnsiTheme="majorBidi" w:cs="Angsana New" w:hint="cs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</w:t>
      </w:r>
      <w:r w:rsidRPr="00354CA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54CA8">
        <w:rPr>
          <w:rFonts w:asciiTheme="majorBidi" w:hAnsiTheme="majorBidi" w:cs="Angsana New" w:hint="cs"/>
          <w:sz w:val="30"/>
          <w:szCs w:val="30"/>
          <w:cs/>
        </w:rPr>
        <w:t>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0916910A" w14:textId="77777777" w:rsidR="006A2EA6" w:rsidRPr="00354CA8" w:rsidRDefault="006A2EA6" w:rsidP="003E4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</w:p>
    <w:p w14:paraId="61E655D3" w14:textId="6C94D5FD" w:rsidR="00CE3BDA" w:rsidRPr="00354CA8" w:rsidRDefault="00957E48" w:rsidP="003E4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354CA8">
        <w:rPr>
          <w:rFonts w:asciiTheme="majorBidi" w:hAnsiTheme="majorBidi" w:cs="Angsana New" w:hint="cs"/>
          <w:sz w:val="30"/>
          <w:szCs w:val="30"/>
          <w:cs/>
        </w:rPr>
        <w:lastRenderedPageBreak/>
        <w:t>กลุ่มบริษัท</w:t>
      </w:r>
      <w:r w:rsidR="00CE3BDA" w:rsidRPr="00354CA8">
        <w:rPr>
          <w:rFonts w:asciiTheme="majorBidi" w:hAnsiTheme="majorBidi" w:cs="Angsana New" w:hint="cs"/>
          <w:sz w:val="30"/>
          <w:szCs w:val="30"/>
          <w:cs/>
        </w:rPr>
        <w:t>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</w:t>
      </w:r>
      <w:r w:rsidR="00CE3BDA" w:rsidRPr="00354CA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4148A" w:rsidRPr="0064148A">
        <w:rPr>
          <w:rFonts w:asciiTheme="majorBidi" w:hAnsiTheme="majorBidi" w:cs="Angsana New"/>
          <w:sz w:val="30"/>
          <w:szCs w:val="30"/>
        </w:rPr>
        <w:t>30</w:t>
      </w:r>
      <w:r w:rsidR="00CE3BDA" w:rsidRPr="00354CA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E3BDA" w:rsidRPr="00354CA8">
        <w:rPr>
          <w:rFonts w:asciiTheme="majorBidi" w:hAnsiTheme="majorBidi" w:cs="Angsana New" w:hint="cs"/>
          <w:sz w:val="30"/>
          <w:szCs w:val="30"/>
          <w:cs/>
        </w:rPr>
        <w:t>วัน</w:t>
      </w:r>
      <w:r w:rsidR="00CE3BDA" w:rsidRPr="00354CA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E3BDA" w:rsidRPr="00354CA8">
        <w:rPr>
          <w:rFonts w:asciiTheme="majorBidi" w:hAnsiTheme="majorBidi" w:cs="Angsana New" w:hint="cs"/>
          <w:sz w:val="30"/>
          <w:szCs w:val="30"/>
          <w:cs/>
        </w:rPr>
        <w:t>มีการเปลี่ยนแปลงของอันดับความน่าเชื่อถือที่ลดระดับลงอย่างมีนัยสำคัญ</w:t>
      </w:r>
      <w:r w:rsidR="00CE3BDA" w:rsidRPr="00354CA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E3BDA" w:rsidRPr="00354CA8">
        <w:rPr>
          <w:rFonts w:asciiTheme="majorBidi" w:hAnsiTheme="majorBidi" w:cs="Angsana New" w:hint="cs"/>
          <w:sz w:val="30"/>
          <w:szCs w:val="30"/>
          <w:cs/>
        </w:rPr>
        <w:t>มีการดำเนินงานที่ถดถอยอย่างมีนัยสำคัญของลูกหนี้</w:t>
      </w:r>
      <w:r w:rsidR="00CE3BDA" w:rsidRPr="00354CA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E3BDA" w:rsidRPr="00354CA8">
        <w:rPr>
          <w:rFonts w:asciiTheme="majorBidi" w:hAnsiTheme="majorBidi" w:cs="Angsana New" w:hint="cs"/>
          <w:sz w:val="30"/>
          <w:szCs w:val="30"/>
          <w:cs/>
        </w:rPr>
        <w:t>หรือมีการเปลี่ยนแปลงหรือคาดการณ์การเปลี่ยนแปลงของเทคโนโลยี</w:t>
      </w:r>
      <w:r w:rsidR="00CE3BDA" w:rsidRPr="00354CA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E3BDA" w:rsidRPr="00354CA8">
        <w:rPr>
          <w:rFonts w:asciiTheme="majorBidi" w:hAnsiTheme="majorBidi" w:cs="Angsana New" w:hint="cs"/>
          <w:sz w:val="30"/>
          <w:szCs w:val="30"/>
          <w:cs/>
        </w:rPr>
        <w:t>ตลาด</w:t>
      </w:r>
      <w:r w:rsidR="00CE3BDA" w:rsidRPr="00354CA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E3BDA" w:rsidRPr="00354CA8">
        <w:rPr>
          <w:rFonts w:asciiTheme="majorBidi" w:hAnsiTheme="majorBidi" w:cs="Angsana New" w:hint="cs"/>
          <w:sz w:val="30"/>
          <w:szCs w:val="30"/>
          <w:cs/>
        </w:rPr>
        <w:t>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4EE3FA2C" w14:textId="77777777" w:rsidR="00CE3BDA" w:rsidRPr="008A2E50" w:rsidRDefault="00CE3BDA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A262958" w14:textId="009ACE92" w:rsidR="00CE3BDA" w:rsidRPr="00354CA8" w:rsidRDefault="00CE3BDA" w:rsidP="00CE3B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354CA8">
        <w:rPr>
          <w:rFonts w:asciiTheme="majorBidi" w:hAnsiTheme="majorBidi" w:cs="Angsana New" w:hint="cs"/>
          <w:sz w:val="30"/>
          <w:szCs w:val="30"/>
          <w:cs/>
        </w:rPr>
        <w:t>กลุ่มบริษัทพิจารณาว่าสินทรัพย์ทางการเงินจะเกิดการผิดสัญญาเมื่อ</w:t>
      </w:r>
    </w:p>
    <w:p w14:paraId="250D0344" w14:textId="668D4B17" w:rsidR="00CE3BDA" w:rsidRPr="00354CA8" w:rsidRDefault="00CE3BDA" w:rsidP="004F74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 w:hanging="450"/>
        <w:jc w:val="thaiDistribute"/>
        <w:rPr>
          <w:rFonts w:asciiTheme="majorBidi" w:hAnsiTheme="majorBidi" w:cs="Angsana New"/>
          <w:sz w:val="30"/>
          <w:szCs w:val="30"/>
        </w:rPr>
      </w:pPr>
      <w:r w:rsidRPr="00354CA8">
        <w:rPr>
          <w:rFonts w:asciiTheme="majorBidi" w:hAnsiTheme="majorBidi" w:cs="Angsana New"/>
          <w:sz w:val="30"/>
          <w:szCs w:val="30"/>
          <w:cs/>
        </w:rPr>
        <w:t>-</w:t>
      </w:r>
      <w:r w:rsidRPr="00354CA8">
        <w:rPr>
          <w:rFonts w:asciiTheme="majorBidi" w:hAnsiTheme="majorBidi" w:cs="Angsana New"/>
          <w:sz w:val="30"/>
          <w:szCs w:val="30"/>
          <w:cs/>
        </w:rPr>
        <w:tab/>
      </w:r>
      <w:r w:rsidRPr="00354CA8">
        <w:rPr>
          <w:rFonts w:asciiTheme="majorBidi" w:hAnsiTheme="majorBidi" w:cs="Angsana New" w:hint="cs"/>
          <w:sz w:val="30"/>
          <w:szCs w:val="30"/>
          <w:cs/>
        </w:rPr>
        <w:t>ผู้กู้ไม่สามารถจ่ายชำระภาระผูกพันด้านเครดิตให้แก่กลุ่มบริษัทได้เต็มจำนวน</w:t>
      </w:r>
      <w:r w:rsidRPr="00354CA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54CA8">
        <w:rPr>
          <w:rFonts w:asciiTheme="majorBidi" w:hAnsiTheme="majorBidi" w:cs="Angsana New" w:hint="cs"/>
          <w:sz w:val="30"/>
          <w:szCs w:val="30"/>
          <w:cs/>
        </w:rPr>
        <w:t>อีกทั้งกลุ่มบริษัทไม่มีสิทธิในการไล่เบี้ย</w:t>
      </w:r>
      <w:r w:rsidRPr="00354CA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54CA8">
        <w:rPr>
          <w:rFonts w:asciiTheme="majorBidi" w:hAnsiTheme="majorBidi" w:cs="Angsana New" w:hint="cs"/>
          <w:sz w:val="30"/>
          <w:szCs w:val="30"/>
          <w:cs/>
        </w:rPr>
        <w:t>เช่น</w:t>
      </w:r>
      <w:r w:rsidRPr="00354CA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54CA8">
        <w:rPr>
          <w:rFonts w:asciiTheme="majorBidi" w:hAnsiTheme="majorBidi" w:cs="Angsana New" w:hint="cs"/>
          <w:sz w:val="30"/>
          <w:szCs w:val="30"/>
          <w:cs/>
        </w:rPr>
        <w:t>การยึดหลักประกัน</w:t>
      </w:r>
      <w:r w:rsidRPr="00354CA8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354CA8">
        <w:rPr>
          <w:rFonts w:asciiTheme="majorBidi" w:hAnsiTheme="majorBidi" w:cs="Angsana New" w:hint="cs"/>
          <w:sz w:val="30"/>
          <w:szCs w:val="30"/>
          <w:cs/>
        </w:rPr>
        <w:t>หากมีการวางหลักประกัน</w:t>
      </w:r>
      <w:r w:rsidRPr="00354CA8">
        <w:rPr>
          <w:rFonts w:asciiTheme="majorBidi" w:hAnsiTheme="majorBidi" w:cs="Angsana New"/>
          <w:sz w:val="30"/>
          <w:szCs w:val="30"/>
          <w:cs/>
        </w:rPr>
        <w:t xml:space="preserve">) </w:t>
      </w:r>
      <w:r w:rsidRPr="00354CA8">
        <w:rPr>
          <w:rFonts w:asciiTheme="majorBidi" w:hAnsiTheme="majorBidi" w:cs="Angsana New" w:hint="cs"/>
          <w:sz w:val="30"/>
          <w:szCs w:val="30"/>
          <w:cs/>
        </w:rPr>
        <w:t>หรือ</w:t>
      </w:r>
      <w:r w:rsidRPr="00354CA8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2F188747" w14:textId="21EF4D20" w:rsidR="00CE3BDA" w:rsidRPr="00354CA8" w:rsidRDefault="00CE3BDA" w:rsidP="00CE3B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354CA8">
        <w:rPr>
          <w:rFonts w:asciiTheme="majorBidi" w:hAnsiTheme="majorBidi" w:cs="Angsana New"/>
          <w:sz w:val="30"/>
          <w:szCs w:val="30"/>
          <w:cs/>
        </w:rPr>
        <w:t>-</w:t>
      </w:r>
      <w:r w:rsidRPr="00354CA8">
        <w:rPr>
          <w:rFonts w:asciiTheme="majorBidi" w:hAnsiTheme="majorBidi" w:cs="Angsana New"/>
          <w:sz w:val="30"/>
          <w:szCs w:val="30"/>
          <w:cs/>
        </w:rPr>
        <w:tab/>
      </w:r>
      <w:r w:rsidRPr="00354CA8">
        <w:rPr>
          <w:rFonts w:asciiTheme="majorBidi" w:hAnsiTheme="majorBidi" w:cs="Angsana New" w:hint="cs"/>
          <w:sz w:val="30"/>
          <w:szCs w:val="30"/>
          <w:cs/>
        </w:rPr>
        <w:t>สินทรัพย์ทางการเงินค้างชำระเกินกว่า</w:t>
      </w:r>
      <w:r w:rsidRPr="00354CA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4148A" w:rsidRPr="0064148A">
        <w:rPr>
          <w:rFonts w:asciiTheme="majorBidi" w:hAnsiTheme="majorBidi" w:cs="Angsana New"/>
          <w:sz w:val="30"/>
          <w:szCs w:val="30"/>
        </w:rPr>
        <w:t>90</w:t>
      </w:r>
      <w:r w:rsidRPr="00354CA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54CA8">
        <w:rPr>
          <w:rFonts w:asciiTheme="majorBidi" w:hAnsiTheme="majorBidi" w:cs="Angsana New" w:hint="cs"/>
          <w:sz w:val="30"/>
          <w:szCs w:val="30"/>
          <w:cs/>
        </w:rPr>
        <w:t>วัน</w:t>
      </w:r>
    </w:p>
    <w:p w14:paraId="4391FE06" w14:textId="37FDE5B9" w:rsidR="00CE3BDA" w:rsidRPr="008A2E50" w:rsidRDefault="00CE3BDA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9AE0068" w14:textId="725A04C5" w:rsidR="0081311F" w:rsidRPr="00354CA8" w:rsidRDefault="00E034C4" w:rsidP="003366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54CA8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Pr="00354CA8">
        <w:rPr>
          <w:rFonts w:asciiTheme="majorBidi" w:hAnsiTheme="majorBidi" w:cs="Angsana New" w:hint="cs"/>
          <w:i/>
          <w:iCs/>
          <w:sz w:val="30"/>
          <w:szCs w:val="30"/>
          <w:cs/>
        </w:rPr>
        <w:t>ค</w:t>
      </w:r>
      <w:r w:rsidRPr="00354CA8">
        <w:rPr>
          <w:rFonts w:asciiTheme="majorBidi" w:hAnsiTheme="majorBidi" w:cs="Angsana New"/>
          <w:i/>
          <w:iCs/>
          <w:sz w:val="30"/>
          <w:szCs w:val="30"/>
          <w:cs/>
        </w:rPr>
        <w:t>.</w:t>
      </w:r>
      <w:r w:rsidR="0064148A" w:rsidRPr="0064148A">
        <w:rPr>
          <w:rFonts w:asciiTheme="majorBidi" w:hAnsiTheme="majorBidi" w:cs="Angsana New"/>
          <w:i/>
          <w:iCs/>
          <w:sz w:val="30"/>
          <w:szCs w:val="30"/>
        </w:rPr>
        <w:t>4</w:t>
      </w:r>
      <w:r w:rsidRPr="00354CA8">
        <w:rPr>
          <w:rFonts w:asciiTheme="majorBidi" w:hAnsiTheme="majorBidi" w:cs="Angsana New"/>
          <w:i/>
          <w:iCs/>
          <w:sz w:val="30"/>
          <w:szCs w:val="30"/>
          <w:cs/>
        </w:rPr>
        <w:t xml:space="preserve">) </w:t>
      </w:r>
      <w:r w:rsidRPr="00354CA8">
        <w:rPr>
          <w:rFonts w:asciiTheme="majorBidi" w:hAnsiTheme="majorBidi" w:cs="Angsana New" w:hint="cs"/>
          <w:i/>
          <w:iCs/>
          <w:sz w:val="30"/>
          <w:szCs w:val="30"/>
          <w:cs/>
        </w:rPr>
        <w:t>การ</w:t>
      </w:r>
      <w:r w:rsidR="00CE3BDA" w:rsidRPr="00354CA8">
        <w:rPr>
          <w:rFonts w:asciiTheme="majorBidi" w:hAnsiTheme="majorBidi" w:cs="Angsana New" w:hint="cs"/>
          <w:i/>
          <w:iCs/>
          <w:sz w:val="30"/>
          <w:szCs w:val="30"/>
          <w:cs/>
        </w:rPr>
        <w:t>ตัดจำหน่าย</w:t>
      </w:r>
    </w:p>
    <w:p w14:paraId="59B6D948" w14:textId="56BA837C" w:rsidR="0081311F" w:rsidRPr="008A2E50" w:rsidRDefault="0081311F" w:rsidP="003366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083B2CB" w14:textId="7A03EB9E" w:rsidR="00E034C4" w:rsidRPr="00354CA8" w:rsidRDefault="00CE3BDA" w:rsidP="00CE3B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354CA8">
        <w:rPr>
          <w:rFonts w:asciiTheme="majorBidi" w:hAnsiTheme="majorBidi" w:cs="Angsana New" w:hint="cs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</w:t>
      </w:r>
      <w:r w:rsidRPr="00354CA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54CA8">
        <w:rPr>
          <w:rFonts w:asciiTheme="majorBidi" w:hAnsiTheme="majorBidi" w:cs="Angsana New" w:hint="cs"/>
          <w:sz w:val="30"/>
          <w:szCs w:val="30"/>
          <w:cs/>
        </w:rPr>
        <w:t>หากมีการรับเงินคืนในภายหลังจากสินทรัพย์ที่มีการตัดจำหน่ายแล้ว</w:t>
      </w:r>
      <w:r w:rsidRPr="00354CA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54CA8">
        <w:rPr>
          <w:rFonts w:asciiTheme="majorBidi" w:hAnsiTheme="majorBidi" w:cs="Angsana New" w:hint="cs"/>
          <w:sz w:val="30"/>
          <w:szCs w:val="30"/>
          <w:cs/>
        </w:rPr>
        <w:t>จะรับรู้เป็นการกลับรายการการด้อยค่าในกำไรหรือขาดทุนในงวดที่ได้รับคืน</w:t>
      </w:r>
    </w:p>
    <w:p w14:paraId="64654BE1" w14:textId="76A2A21D" w:rsidR="00CE3BDA" w:rsidRPr="008A2E50" w:rsidRDefault="00CE3BDA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8613361" w14:textId="3BCE3AEE" w:rsidR="00CE3BDA" w:rsidRDefault="00CE3BDA" w:rsidP="00CE3B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  <w:r w:rsidRPr="00354CA8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Pr="00354CA8">
        <w:rPr>
          <w:rFonts w:asciiTheme="majorBidi" w:hAnsiTheme="majorBidi" w:cs="Angsana New" w:hint="cs"/>
          <w:i/>
          <w:iCs/>
          <w:sz w:val="30"/>
          <w:szCs w:val="30"/>
          <w:cs/>
        </w:rPr>
        <w:t>ค</w:t>
      </w:r>
      <w:r w:rsidRPr="00354CA8">
        <w:rPr>
          <w:rFonts w:asciiTheme="majorBidi" w:hAnsiTheme="majorBidi" w:cs="Angsana New"/>
          <w:i/>
          <w:iCs/>
          <w:sz w:val="30"/>
          <w:szCs w:val="30"/>
          <w:cs/>
        </w:rPr>
        <w:t>.</w:t>
      </w:r>
      <w:r w:rsidR="0064148A" w:rsidRPr="0064148A">
        <w:rPr>
          <w:rFonts w:asciiTheme="majorBidi" w:hAnsiTheme="majorBidi" w:cs="Angsana New"/>
          <w:i/>
          <w:iCs/>
          <w:sz w:val="30"/>
          <w:szCs w:val="30"/>
        </w:rPr>
        <w:t>5</w:t>
      </w:r>
      <w:r w:rsidRPr="00354CA8">
        <w:rPr>
          <w:rFonts w:asciiTheme="majorBidi" w:hAnsiTheme="majorBidi" w:cs="Angsana New"/>
          <w:i/>
          <w:iCs/>
          <w:sz w:val="30"/>
          <w:szCs w:val="30"/>
          <w:cs/>
        </w:rPr>
        <w:t xml:space="preserve">) </w:t>
      </w:r>
      <w:r w:rsidRPr="00354CA8">
        <w:rPr>
          <w:rFonts w:asciiTheme="majorBidi" w:hAnsiTheme="majorBidi" w:cs="Angsana New" w:hint="cs"/>
          <w:i/>
          <w:iCs/>
          <w:sz w:val="30"/>
          <w:szCs w:val="30"/>
          <w:cs/>
        </w:rPr>
        <w:t>ดอกเบี้ย</w:t>
      </w:r>
    </w:p>
    <w:p w14:paraId="3DC5B775" w14:textId="77777777" w:rsidR="00CE3BDA" w:rsidRPr="008A2E50" w:rsidRDefault="00CE3BDA" w:rsidP="00CE3B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8322FD0" w14:textId="3C514B96" w:rsidR="00CE3BDA" w:rsidRDefault="00CE3BDA" w:rsidP="00CE3B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CE3BDA">
        <w:rPr>
          <w:rFonts w:asciiTheme="majorBidi" w:hAnsiTheme="majorBidi" w:cs="Angsana New" w:hint="cs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</w:t>
      </w:r>
      <w:r w:rsidRPr="00CE3BD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E3BDA">
        <w:rPr>
          <w:rFonts w:asciiTheme="majorBidi" w:hAnsiTheme="majorBidi" w:cs="Angsana New" w:hint="cs"/>
          <w:sz w:val="30"/>
          <w:szCs w:val="30"/>
          <w:cs/>
        </w:rPr>
        <w:t>ในการคำนวณดอกเบี้ยรับและดอกเบี้ยจ่าย</w:t>
      </w:r>
      <w:r w:rsidRPr="00CE3BD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E3BDA">
        <w:rPr>
          <w:rFonts w:asciiTheme="majorBidi" w:hAnsiTheme="majorBidi" w:cs="Angsana New" w:hint="cs"/>
          <w:sz w:val="30"/>
          <w:szCs w:val="30"/>
          <w:cs/>
        </w:rPr>
        <w:t>อัตราดอกเบี้ยที่แท้จริงจะนำมาใช้กับมูลค่าตามบัญชีขั้นต้นของสินทรัพย์</w:t>
      </w:r>
      <w:r w:rsidRPr="00CE3BDA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CE3BDA">
        <w:rPr>
          <w:rFonts w:asciiTheme="majorBidi" w:hAnsiTheme="majorBidi" w:cs="Angsana New" w:hint="cs"/>
          <w:sz w:val="30"/>
          <w:szCs w:val="30"/>
          <w:cs/>
        </w:rPr>
        <w:t>เมื่อสินทรัพย์ไม่มีการด้อยค่าด้านเครดิต</w:t>
      </w:r>
      <w:r w:rsidRPr="00CE3BDA">
        <w:rPr>
          <w:rFonts w:asciiTheme="majorBidi" w:hAnsiTheme="majorBidi" w:cs="Angsana New"/>
          <w:sz w:val="30"/>
          <w:szCs w:val="30"/>
          <w:cs/>
        </w:rPr>
        <w:t xml:space="preserve">) </w:t>
      </w:r>
      <w:r w:rsidRPr="00CE3BDA">
        <w:rPr>
          <w:rFonts w:asciiTheme="majorBidi" w:hAnsiTheme="majorBidi" w:cs="Angsana New" w:hint="cs"/>
          <w:sz w:val="30"/>
          <w:szCs w:val="30"/>
          <w:cs/>
        </w:rPr>
        <w:t>หรือราคาทุนตัดจำหน่ายของหนี้สิน</w:t>
      </w:r>
    </w:p>
    <w:p w14:paraId="15CD9E93" w14:textId="77777777" w:rsidR="004F74FA" w:rsidRPr="008A2E50" w:rsidRDefault="004F74FA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2E7B059" w14:textId="77777777" w:rsidR="00496F6A" w:rsidRPr="00BC001A" w:rsidRDefault="00496F6A" w:rsidP="00496F6A">
      <w:pPr>
        <w:pStyle w:val="Heading8"/>
        <w:numPr>
          <w:ilvl w:val="1"/>
          <w:numId w:val="21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BC001A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เงินสดและรายการเทียบเท่าเงินสด</w:t>
      </w:r>
    </w:p>
    <w:p w14:paraId="0EFC392C" w14:textId="77777777" w:rsidR="0060272F" w:rsidRPr="008A2E50" w:rsidRDefault="0060272F" w:rsidP="009E62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D2A1570" w14:textId="48EA756E" w:rsidR="00E45BAD" w:rsidRDefault="00217172" w:rsidP="00E45B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7172">
        <w:rPr>
          <w:rFonts w:asciiTheme="majorBidi" w:hAnsiTheme="majorBidi" w:cs="Angsana New" w:hint="cs"/>
          <w:sz w:val="30"/>
          <w:szCs w:val="30"/>
          <w:cs/>
        </w:rPr>
        <w:t>เงินสดและรายการเทียบเท่าเงินสดประกอบด้วย</w:t>
      </w:r>
      <w:r w:rsidRPr="00217172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17172">
        <w:rPr>
          <w:rFonts w:asciiTheme="majorBidi" w:hAnsiTheme="majorBidi" w:cs="Angsana New" w:hint="cs"/>
          <w:sz w:val="30"/>
          <w:szCs w:val="30"/>
          <w:cs/>
        </w:rPr>
        <w:t>ยอดเงินสด</w:t>
      </w:r>
      <w:r w:rsidRPr="00217172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17172">
        <w:rPr>
          <w:rFonts w:asciiTheme="majorBidi" w:hAnsiTheme="majorBidi" w:cs="Angsana New" w:hint="cs"/>
          <w:sz w:val="30"/>
          <w:szCs w:val="30"/>
          <w:cs/>
        </w:rPr>
        <w:t>ยอดเงินฝากธนาคารและเงินลงทุนระยะสั้นที่มีสภาพคล่องสูงซึ่งมีระยะเวลาครบกำหนดไม่เกินสามเดือนนับแต่วันที่ได้มาเป็นรายการเทียบเท่าเงินสด</w:t>
      </w:r>
      <w:r>
        <w:rPr>
          <w:rFonts w:asciiTheme="majorBidi" w:hAnsiTheme="majorBidi" w:cs="Angsana New"/>
          <w:sz w:val="30"/>
          <w:szCs w:val="30"/>
        </w:rPr>
        <w:t xml:space="preserve"> </w:t>
      </w:r>
      <w:r w:rsidR="00E45BAD" w:rsidRPr="00F205C4">
        <w:rPr>
          <w:rFonts w:asciiTheme="majorBidi" w:hAnsiTheme="majorBidi" w:cstheme="majorBidi"/>
          <w:sz w:val="30"/>
          <w:szCs w:val="30"/>
          <w:cs/>
        </w:rPr>
        <w:t>เงินเบิกเกินบัญชีธนาคารซึ่งจะต้องชำระคืนเมื่อทวงถามถือเป็นส่วนหนึ่งของกิจกรรมจัดหาเงินในงบกระแสเงินสด</w:t>
      </w:r>
    </w:p>
    <w:p w14:paraId="1C410E6D" w14:textId="67EE7C44" w:rsidR="00F63456" w:rsidRPr="008A2E50" w:rsidRDefault="00F63456" w:rsidP="00E45B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860FA8C" w14:textId="77777777" w:rsidR="008A2E50" w:rsidRDefault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br w:type="page"/>
      </w:r>
    </w:p>
    <w:p w14:paraId="6133D90E" w14:textId="10A5169B" w:rsidR="00ED5087" w:rsidRPr="00F205C4" w:rsidRDefault="00ED5087" w:rsidP="00DF5C8C">
      <w:pPr>
        <w:pStyle w:val="Heading8"/>
        <w:numPr>
          <w:ilvl w:val="1"/>
          <w:numId w:val="21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F205C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lastRenderedPageBreak/>
        <w:t>ลูกหนี้การค้า</w:t>
      </w:r>
    </w:p>
    <w:p w14:paraId="1D1AE66C" w14:textId="77777777" w:rsidR="00ED5087" w:rsidRPr="00CA62FC" w:rsidRDefault="00ED5087" w:rsidP="009E62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ACFDF60" w14:textId="68991B7F" w:rsidR="00687B26" w:rsidRDefault="00687B26" w:rsidP="00BC00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ลูกหนี้</w:t>
      </w:r>
      <w:r w:rsidR="004F74FA">
        <w:rPr>
          <w:rFonts w:asciiTheme="majorBidi" w:hAnsiTheme="majorBidi" w:cstheme="majorBidi" w:hint="cs"/>
          <w:sz w:val="30"/>
          <w:szCs w:val="30"/>
          <w:cs/>
        </w:rPr>
        <w:t>การค้า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รับรู้เมื่อกลุ่มบริษัทมีสิทธิที่ปราศจากเงื่อนไขในการได้รับสิ่งตอบแทนตามสัญญา </w:t>
      </w:r>
      <w:r w:rsidR="00BC001A" w:rsidRPr="00BC001A">
        <w:rPr>
          <w:rFonts w:asciiTheme="majorBidi" w:hAnsiTheme="majorBidi" w:cs="Angsana New" w:hint="cs"/>
          <w:sz w:val="30"/>
          <w:szCs w:val="30"/>
          <w:cs/>
        </w:rPr>
        <w:t>ลูกหนี้การค้าวัดมูลค่าด้วยราคาของรายการหักค่าเผื่อผลขาดทุนด้านเครดิตที่คาดว่าจะเกิดขึ้น</w:t>
      </w:r>
      <w:r w:rsidR="00BC001A" w:rsidRPr="00BC001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C001A" w:rsidRPr="00BC001A">
        <w:rPr>
          <w:rFonts w:asciiTheme="majorBidi" w:hAnsiTheme="majorBidi" w:cs="Angsana New" w:hint="cs"/>
          <w:sz w:val="30"/>
          <w:szCs w:val="30"/>
          <w:cs/>
        </w:rPr>
        <w:t>หนี้สูญจะถูกตัดจำหน่ายเมื่อเกิดขึ้น</w:t>
      </w:r>
    </w:p>
    <w:p w14:paraId="7A2FE015" w14:textId="77777777" w:rsidR="00BC001A" w:rsidRPr="00CA62FC" w:rsidRDefault="00BC001A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7362DD2" w14:textId="0B52DBCA" w:rsidR="00BC001A" w:rsidRDefault="00BC001A" w:rsidP="00687B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spacing w:val="-2"/>
          <w:sz w:val="30"/>
          <w:szCs w:val="30"/>
        </w:rPr>
      </w:pPr>
      <w:r w:rsidRPr="00BC001A">
        <w:rPr>
          <w:rFonts w:asciiTheme="majorBidi" w:hAnsiTheme="majorBidi" w:cs="Angsana New" w:hint="cs"/>
          <w:spacing w:val="-2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</w:t>
      </w:r>
      <w:r w:rsidRPr="00BC001A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BC001A">
        <w:rPr>
          <w:rFonts w:asciiTheme="majorBidi" w:hAnsiTheme="majorBidi" w:cs="Angsana New" w:hint="cs"/>
          <w:spacing w:val="-2"/>
          <w:sz w:val="30"/>
          <w:szCs w:val="30"/>
          <w:cs/>
        </w:rPr>
        <w:t>ซึ่งประมาณการโดยใช้ตารางการตั้งสำรองเพื่อหาอัตราผลขาดทุนด้านเครดิตที่คาดว่าจะเกิดขึ้น</w:t>
      </w:r>
      <w:r w:rsidRPr="00BC001A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BC001A">
        <w:rPr>
          <w:rFonts w:asciiTheme="majorBidi" w:hAnsiTheme="majorBidi" w:cs="Angsana New" w:hint="cs"/>
          <w:spacing w:val="-2"/>
          <w:sz w:val="30"/>
          <w:szCs w:val="30"/>
          <w:cs/>
        </w:rPr>
        <w:t>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</w:t>
      </w:r>
      <w:r w:rsidRPr="00BC001A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BC001A">
        <w:rPr>
          <w:rFonts w:asciiTheme="majorBidi" w:hAnsiTheme="majorBidi" w:cs="Angsana New" w:hint="cs"/>
          <w:spacing w:val="-2"/>
          <w:sz w:val="30"/>
          <w:szCs w:val="30"/>
          <w:cs/>
        </w:rPr>
        <w:t>โดยนำข้อมูลผลขาดทุนที่เกิดขึ้นในอดีต</w:t>
      </w:r>
      <w:r w:rsidRPr="00BC001A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BC001A">
        <w:rPr>
          <w:rFonts w:asciiTheme="majorBidi" w:hAnsiTheme="majorBidi" w:cs="Angsana New" w:hint="cs"/>
          <w:spacing w:val="-2"/>
          <w:sz w:val="30"/>
          <w:szCs w:val="30"/>
          <w:cs/>
        </w:rPr>
        <w:t>การปรับปรุงปัจจัยที่มีความเฉพาะเจาะจงกับลูกหนี้นั้น</w:t>
      </w:r>
      <w:r w:rsidRPr="00BC001A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BC001A">
        <w:rPr>
          <w:rFonts w:asciiTheme="majorBidi" w:hAnsiTheme="majorBidi" w:cs="Angsana New" w:hint="cs"/>
          <w:spacing w:val="-2"/>
          <w:sz w:val="30"/>
          <w:szCs w:val="30"/>
          <w:cs/>
        </w:rPr>
        <w:t>ๆ</w:t>
      </w:r>
      <w:r w:rsidRPr="00BC001A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BC001A">
        <w:rPr>
          <w:rFonts w:asciiTheme="majorBidi" w:hAnsiTheme="majorBidi" w:cs="Angsana New" w:hint="cs"/>
          <w:spacing w:val="-2"/>
          <w:sz w:val="30"/>
          <w:szCs w:val="30"/>
          <w:cs/>
        </w:rPr>
        <w:t>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</w:t>
      </w:r>
      <w:r w:rsidRPr="00BC001A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BC001A">
        <w:rPr>
          <w:rFonts w:asciiTheme="majorBidi" w:hAnsiTheme="majorBidi" w:cs="Angsana New" w:hint="cs"/>
          <w:spacing w:val="-2"/>
          <w:sz w:val="30"/>
          <w:szCs w:val="30"/>
          <w:cs/>
        </w:rPr>
        <w:t>ณ</w:t>
      </w:r>
      <w:r w:rsidRPr="00BC001A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BC001A">
        <w:rPr>
          <w:rFonts w:asciiTheme="majorBidi" w:hAnsiTheme="majorBidi" w:cs="Angsana New" w:hint="cs"/>
          <w:spacing w:val="-2"/>
          <w:sz w:val="30"/>
          <w:szCs w:val="30"/>
          <w:cs/>
        </w:rPr>
        <w:t>วันที่รายงาน</w:t>
      </w:r>
    </w:p>
    <w:p w14:paraId="515F5CA7" w14:textId="77777777" w:rsidR="00BC001A" w:rsidRPr="00CA62FC" w:rsidRDefault="00BC001A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4A3767D" w14:textId="7B4D07DA" w:rsidR="00ED5087" w:rsidRPr="00F205C4" w:rsidRDefault="00ED5087" w:rsidP="00DF5C8C">
      <w:pPr>
        <w:pStyle w:val="Heading8"/>
        <w:numPr>
          <w:ilvl w:val="1"/>
          <w:numId w:val="21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F205C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สินค้าคงเหลือ</w:t>
      </w:r>
    </w:p>
    <w:p w14:paraId="2E055CFF" w14:textId="77777777" w:rsidR="00ED5087" w:rsidRPr="00CA62FC" w:rsidRDefault="00ED5087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ECD7655" w14:textId="54C0D816" w:rsidR="00E45BAD" w:rsidRDefault="00E45BAD" w:rsidP="00E45B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</w:p>
    <w:p w14:paraId="6FB29E47" w14:textId="77777777" w:rsidR="00B81DE7" w:rsidRPr="00CA62FC" w:rsidRDefault="00B81DE7" w:rsidP="00E45B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8896FA1" w14:textId="06D32260" w:rsidR="00ED5087" w:rsidRPr="00F205C4" w:rsidRDefault="00ED5087" w:rsidP="00ED5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ต้นทุนของสินค้าคำนวณโดยใช้วิธีดังต่อไปนี้</w:t>
      </w:r>
    </w:p>
    <w:p w14:paraId="3B8C495B" w14:textId="77777777" w:rsidR="00ED5087" w:rsidRPr="008A2E50" w:rsidRDefault="00ED5087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6210"/>
      </w:tblGrid>
      <w:tr w:rsidR="00ED5087" w:rsidRPr="00F205C4" w14:paraId="19C3C37F" w14:textId="77777777" w:rsidTr="008C1F19">
        <w:tc>
          <w:tcPr>
            <w:tcW w:w="2790" w:type="dxa"/>
          </w:tcPr>
          <w:p w14:paraId="0FE7080C" w14:textId="77777777" w:rsidR="00ED5087" w:rsidRPr="00F205C4" w:rsidRDefault="00ED5087" w:rsidP="008C4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รถยนต์</w:t>
            </w:r>
          </w:p>
        </w:tc>
        <w:tc>
          <w:tcPr>
            <w:tcW w:w="6210" w:type="dxa"/>
          </w:tcPr>
          <w:p w14:paraId="2D2C5BA0" w14:textId="77777777" w:rsidR="00ED5087" w:rsidRPr="00F205C4" w:rsidRDefault="00ED5087" w:rsidP="00080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F205C4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ราคาทุนของแต่ละรายการที่ซื้อมา (วิธีราคาเจาะจง) </w:t>
            </w:r>
          </w:p>
        </w:tc>
      </w:tr>
      <w:tr w:rsidR="00ED5087" w:rsidRPr="00F205C4" w14:paraId="1CB30D44" w14:textId="77777777" w:rsidTr="008C1F19">
        <w:tc>
          <w:tcPr>
            <w:tcW w:w="2790" w:type="dxa"/>
          </w:tcPr>
          <w:p w14:paraId="062FA5B9" w14:textId="77777777" w:rsidR="00ED5087" w:rsidRPr="00F205C4" w:rsidRDefault="00ED5087" w:rsidP="008C4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อะไหล่รถยนต์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และอื่น ๆ</w:t>
            </w:r>
          </w:p>
        </w:tc>
        <w:tc>
          <w:tcPr>
            <w:tcW w:w="6210" w:type="dxa"/>
          </w:tcPr>
          <w:p w14:paraId="6CF561BA" w14:textId="77777777" w:rsidR="00ED5087" w:rsidRPr="00F205C4" w:rsidRDefault="00ED5087" w:rsidP="00080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F205C4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5255CE" w:rsidRPr="00F205C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เข้าก่อน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ออกก่อน</w:t>
            </w:r>
          </w:p>
        </w:tc>
      </w:tr>
    </w:tbl>
    <w:p w14:paraId="1C10A460" w14:textId="77777777" w:rsidR="00ED5087" w:rsidRPr="008A2E50" w:rsidRDefault="00ED5087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4ED450F7" w14:textId="21165814" w:rsidR="00ED5087" w:rsidRPr="00F205C4" w:rsidRDefault="00A13F88" w:rsidP="00ED5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ราคาทุนรวมถึงต้นทุนทางตรงที่เกี่ยวข้องกับการได้มาของสินค้าคงเหลือ ทั้งนี้</w:t>
      </w:r>
      <w:r w:rsidR="00ED5087" w:rsidRPr="00F205C4">
        <w:rPr>
          <w:rFonts w:asciiTheme="majorBidi" w:hAnsiTheme="majorBidi" w:cstheme="majorBidi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7A5A77F7" w14:textId="4542E1B9" w:rsidR="00000188" w:rsidRPr="00CA62FC" w:rsidRDefault="00000188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466C29A2" w14:textId="77777777" w:rsidR="00A91AC7" w:rsidRPr="00F205C4" w:rsidRDefault="00A91AC7" w:rsidP="00DF5C8C">
      <w:pPr>
        <w:pStyle w:val="Heading8"/>
        <w:numPr>
          <w:ilvl w:val="1"/>
          <w:numId w:val="21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F205C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อสังหาริมทรัพย์เพื่อการลงทุน</w:t>
      </w:r>
    </w:p>
    <w:p w14:paraId="3E8603E5" w14:textId="47FEDFFF" w:rsidR="00A91AC7" w:rsidRPr="00CA62FC" w:rsidRDefault="00A91AC7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3154F031" w14:textId="4952E121" w:rsidR="00A91AC7" w:rsidRDefault="00E75363" w:rsidP="00A91A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E75363">
        <w:rPr>
          <w:rFonts w:asciiTheme="majorBidi" w:hAnsiTheme="majorBidi" w:cstheme="majorBidi" w:hint="cs"/>
          <w:sz w:val="30"/>
          <w:szCs w:val="30"/>
          <w:cs/>
        </w:rPr>
        <w:t>อสังหาริมทรัพย์เพื่อการลงทุนวัดมูลค่าด้วยราคาทุนหักค่าเสื่อมราคาสะสมและขาดทุนจากการด้อยค่า</w:t>
      </w:r>
      <w:r w:rsidRPr="00E7536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75363">
        <w:rPr>
          <w:rFonts w:asciiTheme="majorBidi" w:hAnsiTheme="majorBidi" w:cstheme="majorBidi" w:hint="cs"/>
          <w:sz w:val="30"/>
          <w:szCs w:val="30"/>
          <w:cs/>
        </w:rPr>
        <w:t>ต้นทุนรวมค่าใช้จ่ายทางตรงเพื่อให้ได้มาซึ่งอสังหาริมทรัพย์เพื่อการลงทุน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E75363">
        <w:rPr>
          <w:rFonts w:asciiTheme="majorBidi" w:hAnsiTheme="majorBidi" w:cs="Angsana New" w:hint="cs"/>
          <w:sz w:val="30"/>
          <w:szCs w:val="30"/>
          <w:cs/>
        </w:rPr>
        <w:t>ต้นทุนการก่อสร้างที่กิจการก่อสร้างเองรวมถึงต้นทุนการกู้ยืม</w:t>
      </w:r>
    </w:p>
    <w:p w14:paraId="0B93908C" w14:textId="77777777" w:rsidR="00F84399" w:rsidRPr="00CA62FC" w:rsidRDefault="00F84399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CFE77A9" w14:textId="3F821AF1" w:rsidR="00A91AC7" w:rsidRDefault="00E75363" w:rsidP="004E1F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E75363">
        <w:rPr>
          <w:rFonts w:asciiTheme="majorBidi" w:hAnsiTheme="majorBidi" w:cs="Angsana New" w:hint="cs"/>
          <w:sz w:val="30"/>
          <w:szCs w:val="30"/>
          <w:cs/>
        </w:rPr>
        <w:t>กลุ่มบริษัทไม่คิดค่าเสื่อมราคาสำหรับที่ดิน</w:t>
      </w:r>
    </w:p>
    <w:p w14:paraId="57372285" w14:textId="60DB4105" w:rsidR="00A13F88" w:rsidRPr="00CA62FC" w:rsidRDefault="00A13F88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731B95F" w14:textId="0769C1FB" w:rsidR="00A13F88" w:rsidRPr="00F205C4" w:rsidRDefault="00A13F88" w:rsidP="004E1F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ผลต่างระหว่างสิ่งตอบแทน</w:t>
      </w:r>
      <w:r w:rsidR="00F41F58">
        <w:rPr>
          <w:rFonts w:asciiTheme="majorBidi" w:hAnsiTheme="majorBidi" w:cstheme="majorBidi" w:hint="cs"/>
          <w:sz w:val="30"/>
          <w:szCs w:val="30"/>
          <w:cs/>
        </w:rPr>
        <w:t>สุทธิที่ได้จากการจำหน่ายกับมูลค่าตามบัญชีของอสังหาริมทรัพย์เพื่อการลงทุนรับรู้ในกำไรหรือขาดทุน</w:t>
      </w:r>
    </w:p>
    <w:p w14:paraId="5C4EB958" w14:textId="77777777" w:rsidR="00ED5087" w:rsidRPr="00F205C4" w:rsidRDefault="00ED5087" w:rsidP="00DF5C8C">
      <w:pPr>
        <w:pStyle w:val="Heading8"/>
        <w:numPr>
          <w:ilvl w:val="1"/>
          <w:numId w:val="21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F205C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lastRenderedPageBreak/>
        <w:t>ที่ดิน อาคารและอุปกรณ์</w:t>
      </w:r>
    </w:p>
    <w:p w14:paraId="53293B5C" w14:textId="77777777" w:rsidR="00ED5087" w:rsidRPr="00CB0132" w:rsidRDefault="00ED5087" w:rsidP="009E62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FF3C465" w14:textId="77777777" w:rsidR="00E45BAD" w:rsidRPr="00F205C4" w:rsidRDefault="00E45BAD" w:rsidP="000565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</w:t>
      </w:r>
      <w:r w:rsidR="00682428" w:rsidRPr="00F205C4">
        <w:rPr>
          <w:rFonts w:asciiTheme="majorBidi" w:hAnsiTheme="majorBidi" w:cstheme="majorBidi"/>
          <w:sz w:val="30"/>
          <w:szCs w:val="30"/>
          <w:cs/>
        </w:rPr>
        <w:t>วัดมูลค่า</w:t>
      </w:r>
      <w:r w:rsidRPr="00F205C4">
        <w:rPr>
          <w:rFonts w:asciiTheme="majorBidi" w:hAnsiTheme="majorBidi" w:cstheme="majorBidi"/>
          <w:sz w:val="30"/>
          <w:szCs w:val="30"/>
          <w:cs/>
        </w:rPr>
        <w:t>ด้วยราคาทุนหักค่าเสื่อมราคาสะสมและขาดทุนจากการด้อยค่า</w:t>
      </w:r>
    </w:p>
    <w:p w14:paraId="15C20B98" w14:textId="77777777" w:rsidR="00E45BAD" w:rsidRPr="00CB0132" w:rsidRDefault="00E45BAD" w:rsidP="009E62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417D293" w14:textId="4E46BD72" w:rsidR="00E75363" w:rsidRDefault="00E45BAD" w:rsidP="006603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="Angsana New"/>
          <w:color w:val="000000"/>
          <w:sz w:val="30"/>
          <w:szCs w:val="30"/>
          <w:lang w:eastAsia="en-GB"/>
        </w:rPr>
      </w:pPr>
      <w:r w:rsidRPr="00F205C4">
        <w:rPr>
          <w:rFonts w:asciiTheme="majorBidi" w:hAnsiTheme="majorBidi" w:cstheme="majorBidi"/>
          <w:color w:val="000000"/>
          <w:sz w:val="30"/>
          <w:szCs w:val="30"/>
          <w:cs/>
          <w:lang w:eastAsia="en-GB"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</w:t>
      </w:r>
      <w:r w:rsidR="00E75363" w:rsidRPr="00E75363">
        <w:rPr>
          <w:rFonts w:asciiTheme="majorBidi" w:hAnsiTheme="majorBidi" w:cs="Angsana New" w:hint="cs"/>
          <w:color w:val="000000"/>
          <w:sz w:val="30"/>
          <w:szCs w:val="30"/>
          <w:cs/>
          <w:lang w:eastAsia="en-GB"/>
        </w:rPr>
        <w:t>รวมถึงต้นทุนการกู้ยืมและต้นทุนในการรื้อถอน</w:t>
      </w:r>
      <w:r w:rsidR="00E75363" w:rsidRPr="00E75363">
        <w:rPr>
          <w:rFonts w:asciiTheme="majorBidi" w:hAnsiTheme="majorBidi" w:cs="Angsana New"/>
          <w:color w:val="000000"/>
          <w:sz w:val="30"/>
          <w:szCs w:val="30"/>
          <w:cs/>
          <w:lang w:eastAsia="en-GB"/>
        </w:rPr>
        <w:t xml:space="preserve"> </w:t>
      </w:r>
      <w:r w:rsidR="00E75363" w:rsidRPr="00E75363">
        <w:rPr>
          <w:rFonts w:asciiTheme="majorBidi" w:hAnsiTheme="majorBidi" w:cs="Angsana New" w:hint="cs"/>
          <w:color w:val="000000"/>
          <w:sz w:val="30"/>
          <w:szCs w:val="30"/>
          <w:cs/>
          <w:lang w:eastAsia="en-GB"/>
        </w:rPr>
        <w:t>การขนย้าย</w:t>
      </w:r>
      <w:r w:rsidR="00E75363" w:rsidRPr="00E75363">
        <w:rPr>
          <w:rFonts w:asciiTheme="majorBidi" w:hAnsiTheme="majorBidi" w:cs="Angsana New"/>
          <w:color w:val="000000"/>
          <w:sz w:val="30"/>
          <w:szCs w:val="30"/>
          <w:cs/>
          <w:lang w:eastAsia="en-GB"/>
        </w:rPr>
        <w:t xml:space="preserve"> </w:t>
      </w:r>
      <w:r w:rsidR="00E75363" w:rsidRPr="00E75363">
        <w:rPr>
          <w:rFonts w:asciiTheme="majorBidi" w:hAnsiTheme="majorBidi" w:cs="Angsana New" w:hint="cs"/>
          <w:color w:val="000000"/>
          <w:sz w:val="30"/>
          <w:szCs w:val="30"/>
          <w:cs/>
          <w:lang w:eastAsia="en-GB"/>
        </w:rPr>
        <w:t>การบูรณะสถานที่ตั้งของสินทรัพย์</w:t>
      </w:r>
      <w:r w:rsidR="00E75363">
        <w:rPr>
          <w:rFonts w:asciiTheme="majorBidi" w:hAnsiTheme="majorBidi" w:cs="Angsana New"/>
          <w:color w:val="000000"/>
          <w:sz w:val="30"/>
          <w:szCs w:val="30"/>
          <w:lang w:eastAsia="en-GB"/>
        </w:rPr>
        <w:t xml:space="preserve"> </w:t>
      </w:r>
      <w:r w:rsidR="00E75363" w:rsidRPr="00E75363">
        <w:rPr>
          <w:rFonts w:asciiTheme="majorBidi" w:hAnsiTheme="majorBidi" w:cs="Angsana New" w:hint="cs"/>
          <w:color w:val="000000"/>
          <w:sz w:val="30"/>
          <w:szCs w:val="30"/>
          <w:cs/>
          <w:lang w:eastAsia="en-GB"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</w:p>
    <w:p w14:paraId="1AABDCEA" w14:textId="77777777" w:rsidR="00E75363" w:rsidRPr="00CB0132" w:rsidRDefault="00E75363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EDFFB73" w14:textId="2DD9E17A" w:rsidR="00E75363" w:rsidRDefault="00E75363" w:rsidP="006603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="Angsana New"/>
          <w:color w:val="000000"/>
          <w:sz w:val="30"/>
          <w:szCs w:val="30"/>
          <w:lang w:eastAsia="en-GB"/>
        </w:rPr>
      </w:pPr>
      <w:r w:rsidRPr="00E75363">
        <w:rPr>
          <w:rFonts w:asciiTheme="majorBidi" w:hAnsiTheme="majorBidi" w:cs="Angsana New" w:hint="cs"/>
          <w:color w:val="000000"/>
          <w:sz w:val="30"/>
          <w:szCs w:val="30"/>
          <w:cs/>
          <w:lang w:eastAsia="en-GB"/>
        </w:rPr>
        <w:t>ผลต่างระหว่างสิ่งตอบแทนสุทธิที่ได้รับจากการจำหน่ายกับมูลค่าตามบัญชีของที่ดิน</w:t>
      </w:r>
      <w:r w:rsidRPr="00E75363">
        <w:rPr>
          <w:rFonts w:asciiTheme="majorBidi" w:hAnsiTheme="majorBidi" w:cs="Angsana New"/>
          <w:color w:val="000000"/>
          <w:sz w:val="30"/>
          <w:szCs w:val="30"/>
          <w:cs/>
          <w:lang w:eastAsia="en-GB"/>
        </w:rPr>
        <w:t xml:space="preserve"> </w:t>
      </w:r>
      <w:r w:rsidRPr="00E75363">
        <w:rPr>
          <w:rFonts w:asciiTheme="majorBidi" w:hAnsiTheme="majorBidi" w:cs="Angsana New" w:hint="cs"/>
          <w:color w:val="000000"/>
          <w:sz w:val="30"/>
          <w:szCs w:val="30"/>
          <w:cs/>
          <w:lang w:eastAsia="en-GB"/>
        </w:rPr>
        <w:t>อาคาร</w:t>
      </w:r>
      <w:r w:rsidRPr="00E75363">
        <w:rPr>
          <w:rFonts w:asciiTheme="majorBidi" w:hAnsiTheme="majorBidi" w:cs="Angsana New"/>
          <w:color w:val="000000"/>
          <w:sz w:val="30"/>
          <w:szCs w:val="30"/>
          <w:cs/>
          <w:lang w:eastAsia="en-GB"/>
        </w:rPr>
        <w:t xml:space="preserve"> </w:t>
      </w:r>
      <w:r w:rsidRPr="00E75363">
        <w:rPr>
          <w:rFonts w:asciiTheme="majorBidi" w:hAnsiTheme="majorBidi" w:cs="Angsana New" w:hint="cs"/>
          <w:color w:val="000000"/>
          <w:sz w:val="30"/>
          <w:szCs w:val="30"/>
          <w:cs/>
          <w:lang w:eastAsia="en-GB"/>
        </w:rPr>
        <w:t>และอุปกรณ์</w:t>
      </w:r>
      <w:r w:rsidRPr="00E75363">
        <w:rPr>
          <w:rFonts w:asciiTheme="majorBidi" w:hAnsiTheme="majorBidi" w:cs="Angsana New"/>
          <w:color w:val="000000"/>
          <w:sz w:val="30"/>
          <w:szCs w:val="30"/>
          <w:cs/>
          <w:lang w:eastAsia="en-GB"/>
        </w:rPr>
        <w:t xml:space="preserve"> </w:t>
      </w:r>
      <w:r w:rsidRPr="00E75363">
        <w:rPr>
          <w:rFonts w:asciiTheme="majorBidi" w:hAnsiTheme="majorBidi" w:cs="Angsana New" w:hint="cs"/>
          <w:color w:val="000000"/>
          <w:sz w:val="30"/>
          <w:szCs w:val="30"/>
          <w:cs/>
          <w:lang w:eastAsia="en-GB"/>
        </w:rPr>
        <w:t>รับรู้ในกำไรหรือขาดทุน</w:t>
      </w:r>
    </w:p>
    <w:p w14:paraId="3884E28E" w14:textId="326EF132" w:rsidR="005D11F5" w:rsidRPr="00CB0132" w:rsidRDefault="005D11F5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F387174" w14:textId="16D6815F" w:rsidR="00592986" w:rsidRDefault="00E75363" w:rsidP="007B75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E75363">
        <w:rPr>
          <w:rFonts w:asciiTheme="majorBidi" w:hAnsiTheme="majorBidi" w:cs="Angsana New" w:hint="cs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</w:t>
      </w:r>
      <w:r w:rsidRPr="00E7536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75363">
        <w:rPr>
          <w:rFonts w:asciiTheme="majorBidi" w:hAnsiTheme="majorBidi" w:cs="Angsana New" w:hint="cs"/>
          <w:sz w:val="30"/>
          <w:szCs w:val="30"/>
          <w:cs/>
        </w:rPr>
        <w:t>อาคารและอุปกรณ์</w:t>
      </w:r>
      <w:r w:rsidRPr="00E7536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75363">
        <w:rPr>
          <w:rFonts w:asciiTheme="majorBidi" w:hAnsiTheme="majorBidi" w:cs="Angsana New" w:hint="cs"/>
          <w:sz w:val="30"/>
          <w:szCs w:val="30"/>
          <w:cs/>
        </w:rPr>
        <w:t>เมื่อกลุ่มบริษัทจะได้รับประโยชน์เชิงเศรษฐกิจในอนาคตจากรายการนั้นและสามารถวัดมูลค่าต้นทุนของรายการนั้นได้อย่างน่าเชื่อถือ</w:t>
      </w:r>
      <w:r w:rsidRPr="00E7536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75363">
        <w:rPr>
          <w:rFonts w:asciiTheme="majorBidi" w:hAnsiTheme="majorBidi" w:cs="Angsana New" w:hint="cs"/>
          <w:sz w:val="30"/>
          <w:szCs w:val="30"/>
          <w:cs/>
        </w:rPr>
        <w:t>ชิ้นส่วนที่ถูกเปลี่ยนแทนจะถูกตัดจำหน่ายตามมูลค่าตามบัญชี</w:t>
      </w:r>
      <w:r w:rsidRPr="00E7536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75363">
        <w:rPr>
          <w:rFonts w:asciiTheme="majorBidi" w:hAnsiTheme="majorBidi" w:cs="Angsana New" w:hint="cs"/>
          <w:sz w:val="30"/>
          <w:szCs w:val="30"/>
          <w:cs/>
        </w:rPr>
        <w:t>ต้นทุนที่เกิดขึ้นเป็นประจำในการซ่อมบำรุงที่ดิน</w:t>
      </w:r>
      <w:r w:rsidRPr="00E7536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75363">
        <w:rPr>
          <w:rFonts w:asciiTheme="majorBidi" w:hAnsiTheme="majorBidi" w:cs="Angsana New" w:hint="cs"/>
          <w:sz w:val="30"/>
          <w:szCs w:val="30"/>
          <w:cs/>
        </w:rPr>
        <w:t>อาคารและอุปกรณ์จะรับรู้ในกำไรหรือขาดทุนเมื่อเกิดขึ้น</w:t>
      </w:r>
    </w:p>
    <w:p w14:paraId="01A7928B" w14:textId="77777777" w:rsidR="00E75363" w:rsidRPr="00CB0132" w:rsidRDefault="00E75363" w:rsidP="007B75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7EBE6F3" w14:textId="0154B3B9" w:rsidR="00EA0364" w:rsidRDefault="00E426A7" w:rsidP="007B75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E426A7">
        <w:rPr>
          <w:rFonts w:asciiTheme="majorBidi" w:hAnsiTheme="majorBidi" w:cs="Angsana New" w:hint="cs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</w:t>
      </w:r>
      <w:r w:rsidRPr="00E426A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426A7">
        <w:rPr>
          <w:rFonts w:asciiTheme="majorBidi" w:hAnsiTheme="majorBidi" w:cs="Angsana New" w:hint="cs"/>
          <w:sz w:val="30"/>
          <w:szCs w:val="30"/>
          <w:cs/>
        </w:rPr>
        <w:t>และรับรู้ในกำไรหรือขาดทุน</w:t>
      </w:r>
      <w:r w:rsidRPr="00E426A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426A7">
        <w:rPr>
          <w:rFonts w:asciiTheme="majorBidi" w:hAnsiTheme="majorBidi" w:cs="Angsana New" w:hint="cs"/>
          <w:sz w:val="30"/>
          <w:szCs w:val="30"/>
          <w:cs/>
        </w:rPr>
        <w:t>ทั้งนี้กลุ่มบริษัทไม่คิดค่าเสื่อมราคาสำหรับที่ดินและสินทรัพย์ที่อยู่ระหว่างการก่อสร้าง</w:t>
      </w:r>
      <w:r w:rsidRPr="00E426A7">
        <w:rPr>
          <w:rFonts w:asciiTheme="majorBidi" w:hAnsiTheme="majorBidi" w:cs="Angsana New"/>
          <w:sz w:val="30"/>
          <w:szCs w:val="30"/>
          <w:cs/>
        </w:rPr>
        <w:t xml:space="preserve">  </w:t>
      </w:r>
    </w:p>
    <w:p w14:paraId="23A36875" w14:textId="77777777" w:rsidR="00E426A7" w:rsidRPr="00CB0132" w:rsidRDefault="00E426A7" w:rsidP="007B75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E9DC65E" w14:textId="7FA8B5C0" w:rsidR="00E426A7" w:rsidRDefault="00E426A7" w:rsidP="007B75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E426A7">
        <w:rPr>
          <w:rFonts w:asciiTheme="majorBidi" w:hAnsiTheme="majorBidi" w:cs="Angsana New" w:hint="cs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p w14:paraId="7FEC5B0B" w14:textId="77777777" w:rsidR="00CB474F" w:rsidRPr="008A2E50" w:rsidRDefault="00CB474F" w:rsidP="00343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91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48"/>
        <w:gridCol w:w="1593"/>
      </w:tblGrid>
      <w:tr w:rsidR="0068556B" w:rsidRPr="00F205C4" w14:paraId="063107A4" w14:textId="77777777" w:rsidTr="0068556B">
        <w:tc>
          <w:tcPr>
            <w:tcW w:w="6030" w:type="dxa"/>
          </w:tcPr>
          <w:p w14:paraId="296DB533" w14:textId="77777777" w:rsidR="0068556B" w:rsidRPr="00F205C4" w:rsidRDefault="0068556B" w:rsidP="00685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และส่วนปรับปรุง</w:t>
            </w:r>
          </w:p>
        </w:tc>
        <w:tc>
          <w:tcPr>
            <w:tcW w:w="1548" w:type="dxa"/>
          </w:tcPr>
          <w:p w14:paraId="19358B1A" w14:textId="6F1A55CC" w:rsidR="0068556B" w:rsidRPr="00EA0364" w:rsidRDefault="0068556B" w:rsidP="00685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EA03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64148A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1593" w:type="dxa"/>
          </w:tcPr>
          <w:p w14:paraId="0BCE58CA" w14:textId="77777777" w:rsidR="0068556B" w:rsidRPr="00F205C4" w:rsidRDefault="0068556B" w:rsidP="00685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ปี</w:t>
            </w:r>
          </w:p>
        </w:tc>
      </w:tr>
      <w:tr w:rsidR="0068556B" w:rsidRPr="00F205C4" w14:paraId="67B1367B" w14:textId="77777777" w:rsidTr="0068556B">
        <w:tc>
          <w:tcPr>
            <w:tcW w:w="6030" w:type="dxa"/>
          </w:tcPr>
          <w:p w14:paraId="21FED248" w14:textId="77777777" w:rsidR="0068556B" w:rsidRPr="00F205C4" w:rsidRDefault="0068556B" w:rsidP="00685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ตกแต่ง ติดตั้งและเครื่องใช้สำนักงาน</w:t>
            </w:r>
          </w:p>
        </w:tc>
        <w:tc>
          <w:tcPr>
            <w:tcW w:w="1548" w:type="dxa"/>
          </w:tcPr>
          <w:p w14:paraId="6E9BA877" w14:textId="159F9773" w:rsidR="0068556B" w:rsidRPr="00EA0364" w:rsidRDefault="0068556B" w:rsidP="00685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EA03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64148A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593" w:type="dxa"/>
          </w:tcPr>
          <w:p w14:paraId="71410D89" w14:textId="77777777" w:rsidR="0068556B" w:rsidRPr="00F205C4" w:rsidRDefault="0068556B" w:rsidP="00685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ปี</w:t>
            </w:r>
          </w:p>
        </w:tc>
      </w:tr>
      <w:tr w:rsidR="0068556B" w:rsidRPr="00F205C4" w14:paraId="70251186" w14:textId="77777777" w:rsidTr="0068556B">
        <w:tc>
          <w:tcPr>
            <w:tcW w:w="6030" w:type="dxa"/>
          </w:tcPr>
          <w:p w14:paraId="1483F450" w14:textId="77777777" w:rsidR="0068556B" w:rsidRPr="00F205C4" w:rsidRDefault="0068556B" w:rsidP="00685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และอุปกรณ์</w:t>
            </w:r>
          </w:p>
        </w:tc>
        <w:tc>
          <w:tcPr>
            <w:tcW w:w="1548" w:type="dxa"/>
          </w:tcPr>
          <w:p w14:paraId="2098C641" w14:textId="088AFB4D" w:rsidR="0068556B" w:rsidRPr="00EA0364" w:rsidRDefault="0068556B" w:rsidP="00685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EA03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64148A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593" w:type="dxa"/>
          </w:tcPr>
          <w:p w14:paraId="312B95F8" w14:textId="77777777" w:rsidR="0068556B" w:rsidRPr="00F205C4" w:rsidRDefault="0068556B" w:rsidP="00685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ปี</w:t>
            </w:r>
          </w:p>
        </w:tc>
      </w:tr>
      <w:tr w:rsidR="0068556B" w:rsidRPr="00F205C4" w14:paraId="5770244A" w14:textId="77777777" w:rsidTr="0068556B">
        <w:tc>
          <w:tcPr>
            <w:tcW w:w="6030" w:type="dxa"/>
          </w:tcPr>
          <w:p w14:paraId="591E37FE" w14:textId="77777777" w:rsidR="0068556B" w:rsidRPr="00F205C4" w:rsidRDefault="0068556B" w:rsidP="00685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548" w:type="dxa"/>
          </w:tcPr>
          <w:p w14:paraId="64975615" w14:textId="56D75D63" w:rsidR="0068556B" w:rsidRPr="00EA0364" w:rsidRDefault="0068556B" w:rsidP="00685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593" w:type="dxa"/>
          </w:tcPr>
          <w:p w14:paraId="5A8C679F" w14:textId="77777777" w:rsidR="0068556B" w:rsidRPr="00F205C4" w:rsidRDefault="0068556B" w:rsidP="00685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ปี</w:t>
            </w:r>
          </w:p>
        </w:tc>
      </w:tr>
    </w:tbl>
    <w:p w14:paraId="696765A0" w14:textId="77777777" w:rsidR="00690A8C" w:rsidRPr="00CB0132" w:rsidRDefault="00690A8C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4A69A788" w14:textId="49D41CF3" w:rsidR="00CB474F" w:rsidRPr="00F205C4" w:rsidRDefault="00CB474F" w:rsidP="00DF5C8C">
      <w:pPr>
        <w:pStyle w:val="Heading8"/>
        <w:numPr>
          <w:ilvl w:val="1"/>
          <w:numId w:val="21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F205C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สินทรัพย์ไม่มีตัวตน </w:t>
      </w:r>
    </w:p>
    <w:p w14:paraId="524CD7C9" w14:textId="77777777" w:rsidR="00CB474F" w:rsidRPr="00CB0132" w:rsidRDefault="00CB474F" w:rsidP="00343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38433012" w14:textId="56244220" w:rsidR="00C77F44" w:rsidRDefault="00D478CF" w:rsidP="00A91A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D478CF">
        <w:rPr>
          <w:rFonts w:asciiTheme="majorBidi" w:hAnsiTheme="majorBidi" w:cs="Angsana New" w:hint="cs"/>
          <w:sz w:val="30"/>
          <w:szCs w:val="30"/>
          <w:cs/>
        </w:rPr>
        <w:t>สินทรัพย์ไม่มีตัวตน</w:t>
      </w:r>
      <w:r w:rsidR="00C77F44">
        <w:rPr>
          <w:rFonts w:asciiTheme="majorBidi" w:hAnsiTheme="majorBidi" w:cs="Angsana New"/>
          <w:sz w:val="30"/>
          <w:szCs w:val="30"/>
        </w:rPr>
        <w:t xml:space="preserve"> </w:t>
      </w:r>
      <w:r w:rsidRPr="00D478CF">
        <w:rPr>
          <w:rFonts w:asciiTheme="majorBidi" w:hAnsiTheme="majorBidi" w:cs="Angsana New" w:hint="cs"/>
          <w:sz w:val="30"/>
          <w:szCs w:val="30"/>
          <w:cs/>
        </w:rPr>
        <w:t>วัดมูลค่าด้วยราคาทุนหักค่าตัดจำหน่ายสะสมและขาดทุนจากการด้อยค่า</w:t>
      </w:r>
      <w:r>
        <w:rPr>
          <w:rFonts w:asciiTheme="majorBidi" w:hAnsiTheme="majorBidi" w:cs="Angsana New"/>
          <w:sz w:val="30"/>
          <w:szCs w:val="30"/>
        </w:rPr>
        <w:t xml:space="preserve"> </w:t>
      </w:r>
      <w:r w:rsidRPr="00D478CF">
        <w:rPr>
          <w:rFonts w:asciiTheme="majorBidi" w:hAnsiTheme="majorBidi" w:cs="Angsana New" w:hint="cs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  <w:r w:rsidR="00C77F44">
        <w:rPr>
          <w:rFonts w:asciiTheme="majorBidi" w:hAnsiTheme="majorBidi" w:cs="Angsana New"/>
          <w:sz w:val="30"/>
          <w:szCs w:val="30"/>
        </w:rPr>
        <w:t xml:space="preserve"> </w:t>
      </w:r>
      <w:r w:rsidRPr="00D478CF">
        <w:rPr>
          <w:rFonts w:asciiTheme="majorBidi" w:hAnsiTheme="majorBidi" w:cs="Angsana New" w:hint="cs"/>
          <w:sz w:val="30"/>
          <w:szCs w:val="30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4324E725" w14:textId="77777777" w:rsidR="008A60FB" w:rsidRDefault="008A60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  <w:cs/>
        </w:rPr>
      </w:pPr>
      <w:r>
        <w:rPr>
          <w:rFonts w:asciiTheme="majorBidi" w:hAnsiTheme="majorBidi" w:cs="Angsana New"/>
          <w:sz w:val="30"/>
          <w:szCs w:val="30"/>
          <w:cs/>
        </w:rPr>
        <w:br w:type="page"/>
      </w:r>
    </w:p>
    <w:p w14:paraId="709EC9C6" w14:textId="6A15031A" w:rsidR="00D478CF" w:rsidRDefault="00D478CF" w:rsidP="00A91A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D478CF">
        <w:rPr>
          <w:rFonts w:asciiTheme="majorBidi" w:hAnsiTheme="majorBidi" w:cs="Angsana New" w:hint="cs"/>
          <w:sz w:val="30"/>
          <w:szCs w:val="30"/>
          <w:cs/>
        </w:rPr>
        <w:lastRenderedPageBreak/>
        <w:t>ประมาณการระยะเวลาที่คาดว่าจะได้รับประโยชน์แสดงได้ดังนี้</w:t>
      </w:r>
    </w:p>
    <w:p w14:paraId="70BBB162" w14:textId="105D9526" w:rsidR="00D478CF" w:rsidRPr="008A2E50" w:rsidRDefault="00D478CF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6318"/>
        <w:gridCol w:w="1350"/>
        <w:gridCol w:w="1089"/>
      </w:tblGrid>
      <w:tr w:rsidR="00D478CF" w:rsidRPr="00F205C4" w14:paraId="59298669" w14:textId="77777777" w:rsidTr="001C1721">
        <w:tc>
          <w:tcPr>
            <w:tcW w:w="6318" w:type="dxa"/>
          </w:tcPr>
          <w:p w14:paraId="481F7FBE" w14:textId="77777777" w:rsidR="00D478CF" w:rsidRPr="00F205C4" w:rsidRDefault="00D478CF" w:rsidP="001C1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ลิขสิทธิ์ซอฟต์แวร์</w:t>
            </w:r>
          </w:p>
        </w:tc>
        <w:tc>
          <w:tcPr>
            <w:tcW w:w="1350" w:type="dxa"/>
          </w:tcPr>
          <w:p w14:paraId="7B7466E0" w14:textId="4826A4AC" w:rsidR="00D478CF" w:rsidRPr="00F205C4" w:rsidRDefault="0064148A" w:rsidP="001C1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478CF"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64148A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089" w:type="dxa"/>
          </w:tcPr>
          <w:p w14:paraId="3B9B8AD3" w14:textId="77777777" w:rsidR="00D478CF" w:rsidRPr="00F205C4" w:rsidRDefault="00D478CF" w:rsidP="001C1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712F8C1F" w14:textId="56D9051B" w:rsidR="00D478CF" w:rsidRPr="008A2E50" w:rsidRDefault="00D478CF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9D4E760" w14:textId="2FE5D908" w:rsidR="00EF66D5" w:rsidRPr="00EF66D5" w:rsidRDefault="00EF66D5" w:rsidP="00EF66D5">
      <w:pPr>
        <w:pStyle w:val="Heading8"/>
        <w:numPr>
          <w:ilvl w:val="1"/>
          <w:numId w:val="21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EF66D5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>สัญญา</w:t>
      </w:r>
      <w:r w:rsidRPr="00EF66D5">
        <w:rPr>
          <w:rFonts w:asciiTheme="majorBidi" w:hAnsiTheme="majorBidi" w:cs="Angsana New" w:hint="cs"/>
          <w:i/>
          <w:iCs/>
          <w:sz w:val="30"/>
          <w:szCs w:val="30"/>
          <w:cs/>
          <w:lang w:val="th-TH"/>
        </w:rPr>
        <w:t>เช่า</w:t>
      </w:r>
    </w:p>
    <w:p w14:paraId="11A43CAD" w14:textId="0F58B1F8" w:rsidR="00EF66D5" w:rsidRPr="00D05478" w:rsidRDefault="00EF66D5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86B6BCB" w14:textId="03A8073D" w:rsidR="009229B1" w:rsidRPr="009229B1" w:rsidRDefault="009229B1" w:rsidP="009229B1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9229B1">
        <w:rPr>
          <w:rFonts w:asciiTheme="majorBidi" w:hAnsiTheme="majorBidi" w:cs="Angsana New" w:hint="cs"/>
          <w:sz w:val="30"/>
          <w:szCs w:val="30"/>
          <w:cs/>
        </w:rPr>
        <w:t>ณ</w:t>
      </w:r>
      <w:r w:rsidRPr="009229B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229B1">
        <w:rPr>
          <w:rFonts w:asciiTheme="majorBidi" w:hAnsiTheme="majorBidi" w:cs="Angsana New" w:hint="cs"/>
          <w:sz w:val="30"/>
          <w:szCs w:val="30"/>
          <w:cs/>
        </w:rPr>
        <w:t>วันเริ่มต้นของสัญญา</w:t>
      </w:r>
      <w:r w:rsidRPr="009229B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229B1">
        <w:rPr>
          <w:rFonts w:asciiTheme="majorBidi" w:hAnsiTheme="majorBidi" w:cs="Angsana New" w:hint="cs"/>
          <w:sz w:val="30"/>
          <w:szCs w:val="30"/>
          <w:cs/>
        </w:rPr>
        <w:t>กลุ่มบริษัทจะประเมินว่าสัญญาเป็นสัญญาเช่าหรือประกอบด้วยสัญญาเช่า</w:t>
      </w:r>
      <w:r w:rsidRPr="009229B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229B1">
        <w:rPr>
          <w:rFonts w:asciiTheme="majorBidi" w:hAnsiTheme="majorBidi" w:cs="Angsana New" w:hint="cs"/>
          <w:sz w:val="30"/>
          <w:szCs w:val="30"/>
          <w:cs/>
        </w:rPr>
        <w:t>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0A2A20E8" w14:textId="57C8B9D9" w:rsidR="0050798E" w:rsidRDefault="0050798E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4010746" w14:textId="344B8900" w:rsidR="009229B1" w:rsidRPr="009229B1" w:rsidRDefault="009229B1" w:rsidP="00D054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9229B1">
        <w:rPr>
          <w:rFonts w:ascii="Angsana New" w:hAnsi="Angsana New" w:cs="Angsana New"/>
          <w:spacing w:val="-2"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</w:t>
      </w:r>
      <w:r w:rsidRPr="009229B1">
        <w:rPr>
          <w:rFonts w:ascii="Angsana New" w:hAnsi="Angsana New" w:cs="Angsana New"/>
          <w:sz w:val="30"/>
          <w:szCs w:val="30"/>
          <w:cs/>
        </w:rPr>
        <w:t xml:space="preserve"> 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</w:t>
      </w:r>
    </w:p>
    <w:p w14:paraId="6BC061AB" w14:textId="77777777" w:rsidR="009229B1" w:rsidRPr="008A2E50" w:rsidRDefault="009229B1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17AC28B" w14:textId="66F9A93F" w:rsidR="0050798E" w:rsidRDefault="0050798E" w:rsidP="00CB474F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50798E">
        <w:rPr>
          <w:rFonts w:asciiTheme="majorBidi" w:hAnsiTheme="majorBidi" w:cs="Angsana New" w:hint="cs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</w:t>
      </w:r>
      <w:r w:rsidRPr="0050798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0798E">
        <w:rPr>
          <w:rFonts w:asciiTheme="majorBidi" w:hAnsiTheme="majorBidi" w:cs="Angsana New" w:hint="cs"/>
          <w:sz w:val="30"/>
          <w:szCs w:val="30"/>
          <w:cs/>
        </w:rPr>
        <w:t>ณ</w:t>
      </w:r>
      <w:r w:rsidRPr="0050798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0798E">
        <w:rPr>
          <w:rFonts w:asciiTheme="majorBidi" w:hAnsiTheme="majorBidi" w:cs="Angsana New" w:hint="cs"/>
          <w:sz w:val="30"/>
          <w:szCs w:val="30"/>
          <w:cs/>
        </w:rPr>
        <w:t>วันที่สัญญาเช่าเริ่มมีผล</w:t>
      </w:r>
      <w:r w:rsidRPr="0050798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0798E">
        <w:rPr>
          <w:rFonts w:asciiTheme="majorBidi" w:hAnsiTheme="majorBidi" w:cs="Angsana New" w:hint="cs"/>
          <w:sz w:val="30"/>
          <w:szCs w:val="30"/>
          <w:cs/>
        </w:rPr>
        <w:t>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31DA66AB" w14:textId="10E1708D" w:rsidR="00BD047E" w:rsidRPr="008A2E50" w:rsidRDefault="00BD047E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0693D202" w14:textId="0DC8A6D0" w:rsidR="0050798E" w:rsidRDefault="0050798E" w:rsidP="00CB474F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50798E">
        <w:rPr>
          <w:rFonts w:asciiTheme="majorBidi" w:hAnsiTheme="majorBidi" w:cs="Angsana New" w:hint="cs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</w:t>
      </w:r>
      <w:r w:rsidRPr="0050798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0798E">
        <w:rPr>
          <w:rFonts w:asciiTheme="majorBidi" w:hAnsiTheme="majorBidi" w:cs="Angsana New" w:hint="cs"/>
          <w:sz w:val="30"/>
          <w:szCs w:val="30"/>
          <w:cs/>
        </w:rPr>
        <w:t>และปรับปรุงเมื่อมีการวัดมูลค่าใหม่ของหนี้สินตามสัญญาเช่า</w:t>
      </w:r>
      <w:r w:rsidRPr="0050798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0798E">
        <w:rPr>
          <w:rFonts w:asciiTheme="majorBidi" w:hAnsiTheme="majorBidi" w:cs="Angsana New" w:hint="cs"/>
          <w:sz w:val="30"/>
          <w:szCs w:val="30"/>
          <w:cs/>
        </w:rPr>
        <w:t>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</w:t>
      </w:r>
      <w:r w:rsidR="00C77F44">
        <w:rPr>
          <w:rFonts w:asciiTheme="majorBidi" w:hAnsiTheme="majorBidi" w:cs="Angsana New" w:hint="cs"/>
          <w:sz w:val="30"/>
          <w:szCs w:val="30"/>
          <w:cs/>
        </w:rPr>
        <w:t>เงินจ่ายล่วงหน้า</w:t>
      </w:r>
      <w:r w:rsidRPr="0050798E">
        <w:rPr>
          <w:rFonts w:asciiTheme="majorBidi" w:hAnsiTheme="majorBidi" w:cs="Angsana New" w:hint="cs"/>
          <w:sz w:val="30"/>
          <w:szCs w:val="30"/>
          <w:cs/>
        </w:rPr>
        <w:t>รวมกับต้นทุนทางตรงเริ่มแรก</w:t>
      </w:r>
      <w:r w:rsidR="00C77F44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50798E">
        <w:rPr>
          <w:rFonts w:asciiTheme="majorBidi" w:hAnsiTheme="majorBidi" w:cs="Angsana New" w:hint="cs"/>
          <w:sz w:val="30"/>
          <w:szCs w:val="30"/>
          <w:cs/>
        </w:rPr>
        <w:t>ประมาณการต้นทุนในการบูรณะและสุทธิจากสิ่งจูงใจในสัญญาเช่าที่ได้รับ</w:t>
      </w:r>
      <w:r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0798E">
        <w:rPr>
          <w:rFonts w:asciiTheme="majorBidi" w:hAnsiTheme="majorBidi" w:cs="Angsana New" w:hint="cs"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</w:t>
      </w:r>
    </w:p>
    <w:p w14:paraId="1AD5A0C6" w14:textId="3C701D16" w:rsidR="0050798E" w:rsidRPr="008A2E50" w:rsidRDefault="0050798E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418B1FB" w14:textId="7FE27E08" w:rsidR="00BB0C9E" w:rsidRPr="00BB0C9E" w:rsidRDefault="00BB0C9E" w:rsidP="00CB474F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BB0C9E">
        <w:rPr>
          <w:rFonts w:asciiTheme="majorBidi" w:hAnsiTheme="majorBidi" w:cs="Angsana New" w:hint="cs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</w:t>
      </w:r>
      <w:r w:rsidRPr="00BB0C9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B0C9E">
        <w:rPr>
          <w:rFonts w:asciiTheme="majorBidi" w:hAnsiTheme="majorBidi" w:cs="Angsana New" w:hint="cs"/>
          <w:sz w:val="30"/>
          <w:szCs w:val="30"/>
          <w:cs/>
        </w:rPr>
        <w:t>ทั้งนี้กลุ่มบริษัทใช้อัตราดอกเบี้ยเงินกู้ยืมส่วนเพิ่มของกลุ่มบริษัทในการคิดลดเป็นมูลค่าปัจจุบัน</w:t>
      </w:r>
      <w:r w:rsidRPr="00BB0C9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B0C9E">
        <w:rPr>
          <w:rFonts w:asciiTheme="majorBidi" w:hAnsiTheme="majorBidi" w:cs="Angsana New" w:hint="cs"/>
          <w:sz w:val="30"/>
          <w:szCs w:val="30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27C17286" w14:textId="43533647" w:rsidR="00BB0C9E" w:rsidRPr="008A2E50" w:rsidRDefault="00BB0C9E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11C0838" w14:textId="4B57A412" w:rsidR="00D51767" w:rsidRDefault="00D51767" w:rsidP="00CB474F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D51767">
        <w:rPr>
          <w:rFonts w:asciiTheme="majorBidi" w:hAnsiTheme="majorBidi" w:cs="Angsana New" w:hint="cs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</w:t>
      </w:r>
      <w:r w:rsidRPr="00D5176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51767">
        <w:rPr>
          <w:rFonts w:asciiTheme="majorBidi" w:hAnsiTheme="majorBidi" w:cs="Angsana New" w:hint="cs"/>
          <w:sz w:val="30"/>
          <w:szCs w:val="30"/>
          <w:cs/>
        </w:rPr>
        <w:t>และหนี้สินตามสัญญาเช่าจะถูกวัดมูลค่าใหม่เมื่อมีการเปลี่ยนแปลงสัญญาเช่า</w:t>
      </w:r>
      <w:r w:rsidRPr="00D5176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51767">
        <w:rPr>
          <w:rFonts w:asciiTheme="majorBidi" w:hAnsiTheme="majorBidi" w:cs="Angsana New" w:hint="cs"/>
          <w:sz w:val="30"/>
          <w:szCs w:val="30"/>
          <w:cs/>
        </w:rPr>
        <w:t>เมื่อมีการวัดมูลค่าหนี้สินตามสัญญาเช่าใหม่</w:t>
      </w:r>
      <w:r w:rsidRPr="00D5176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51767">
        <w:rPr>
          <w:rFonts w:asciiTheme="majorBidi" w:hAnsiTheme="majorBidi" w:cs="Angsana New" w:hint="cs"/>
          <w:sz w:val="30"/>
          <w:szCs w:val="30"/>
          <w:cs/>
        </w:rPr>
        <w:t>จะปรับปรุงกับมูลค่าตามบัญชีของสินทรัพย์สิทธิการใช้</w:t>
      </w:r>
      <w:r w:rsidRPr="00D5176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51767">
        <w:rPr>
          <w:rFonts w:asciiTheme="majorBidi" w:hAnsiTheme="majorBidi" w:cs="Angsana New" w:hint="cs"/>
          <w:sz w:val="30"/>
          <w:szCs w:val="30"/>
          <w:cs/>
        </w:rPr>
        <w:t>หรือรับรู้ในกำไรหรือขาดทุน</w:t>
      </w:r>
      <w:r w:rsidRPr="00D5176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51767">
        <w:rPr>
          <w:rFonts w:asciiTheme="majorBidi" w:hAnsiTheme="majorBidi" w:cs="Angsana New" w:hint="cs"/>
          <w:sz w:val="30"/>
          <w:szCs w:val="30"/>
          <w:cs/>
        </w:rPr>
        <w:t>หากมูลค่าตามบัญชีของสินทรัพย์สิทธิการใช้ได้ถูกลดมูลค่าลงจนเป็นศูนย์แล้ว</w:t>
      </w:r>
    </w:p>
    <w:p w14:paraId="28130E92" w14:textId="7E22D00D" w:rsidR="00D05478" w:rsidRPr="00BD047E" w:rsidRDefault="00D05478" w:rsidP="00BD047E">
      <w:pPr>
        <w:ind w:left="540"/>
        <w:jc w:val="thaiDistribute"/>
        <w:rPr>
          <w:rFonts w:asciiTheme="majorBidi" w:hAnsiTheme="majorBidi" w:cs="Angsana New"/>
          <w:sz w:val="24"/>
          <w:szCs w:val="24"/>
        </w:rPr>
      </w:pPr>
    </w:p>
    <w:p w14:paraId="4AF31987" w14:textId="77777777" w:rsidR="008A2E50" w:rsidRDefault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br w:type="page"/>
      </w:r>
    </w:p>
    <w:p w14:paraId="6C35A51C" w14:textId="5F6BF06B" w:rsidR="007F6229" w:rsidRPr="0089361A" w:rsidRDefault="007F6229" w:rsidP="007F6229">
      <w:pPr>
        <w:pStyle w:val="Heading8"/>
        <w:numPr>
          <w:ilvl w:val="1"/>
          <w:numId w:val="21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89361A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lastRenderedPageBreak/>
        <w:t>การด้อยค่าสินทรัพย์ที่ไม่ใช่สินทรัพย์ทางการเงิน</w:t>
      </w:r>
    </w:p>
    <w:p w14:paraId="2A318623" w14:textId="0DD6BD8E" w:rsidR="007F6229" w:rsidRPr="008A2E50" w:rsidRDefault="007F6229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F7FCA85" w14:textId="77777777" w:rsidR="00BD2417" w:rsidRDefault="007F6229" w:rsidP="000800AA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7F6229">
        <w:rPr>
          <w:rFonts w:asciiTheme="majorBidi" w:hAnsiTheme="majorBidi" w:cs="Angsana New" w:hint="cs"/>
          <w:sz w:val="30"/>
          <w:szCs w:val="30"/>
          <w:cs/>
        </w:rPr>
        <w:t>ยอดสินทรัพย์ตามบัญชีของกลุ่มบริษัทได้รับการทบทวน</w:t>
      </w:r>
      <w:r w:rsidRPr="007F622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F6229">
        <w:rPr>
          <w:rFonts w:asciiTheme="majorBidi" w:hAnsiTheme="majorBidi" w:cs="Angsana New" w:hint="cs"/>
          <w:sz w:val="30"/>
          <w:szCs w:val="30"/>
          <w:cs/>
        </w:rPr>
        <w:t>ณ</w:t>
      </w:r>
      <w:r w:rsidRPr="007F622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F6229">
        <w:rPr>
          <w:rFonts w:asciiTheme="majorBidi" w:hAnsiTheme="majorBidi" w:cs="Angsana New" w:hint="cs"/>
          <w:sz w:val="30"/>
          <w:szCs w:val="30"/>
          <w:cs/>
        </w:rPr>
        <w:t>ทุกวันที่รายงานว่ามีข้อบ่งชี้เรื่องการด้อยค่าหรือไม่</w:t>
      </w:r>
      <w:r w:rsidRPr="007F6229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br/>
      </w:r>
      <w:r w:rsidRPr="007F6229">
        <w:rPr>
          <w:rFonts w:asciiTheme="majorBidi" w:hAnsiTheme="majorBidi" w:cs="Angsana New" w:hint="cs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</w:p>
    <w:p w14:paraId="02309816" w14:textId="77777777" w:rsidR="00BD2417" w:rsidRPr="008A2E50" w:rsidRDefault="00BD2417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A555B8B" w14:textId="61AA803C" w:rsidR="0089361A" w:rsidRDefault="0089361A" w:rsidP="000800AA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89361A">
        <w:rPr>
          <w:rFonts w:asciiTheme="majorBidi" w:hAnsiTheme="majorBidi" w:cs="Angsana New" w:hint="cs"/>
          <w:sz w:val="30"/>
          <w:szCs w:val="30"/>
          <w:cs/>
        </w:rPr>
        <w:t>ขาดทุนจากการด้อยค่ารับรู้ในกำไรหรือขาดทุนเมื่อมูลค่าตามบัญชีหรือมูลค่าตามบัญชีของหน่วยสินทรัพย์ที่ก่อให้เกิดเงินสดสูงกว่ามูลค่าที่คาดว่าจะได้รับคืน</w:t>
      </w:r>
    </w:p>
    <w:p w14:paraId="08C73E67" w14:textId="0F6A99BF" w:rsidR="0089361A" w:rsidRPr="008A2E50" w:rsidRDefault="0089361A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1F6EF19" w14:textId="2F0599E2" w:rsidR="00A46A4A" w:rsidRDefault="00A46A4A" w:rsidP="000800AA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A46A4A">
        <w:rPr>
          <w:rFonts w:asciiTheme="majorBidi" w:hAnsiTheme="majorBidi" w:cs="Angsana New" w:hint="cs"/>
          <w:sz w:val="30"/>
          <w:szCs w:val="30"/>
          <w:cs/>
        </w:rPr>
        <w:t>มูลค่าที่คาดว่าจะได้รับคืน</w:t>
      </w:r>
      <w:r w:rsidRPr="00A46A4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46A4A">
        <w:rPr>
          <w:rFonts w:asciiTheme="majorBidi" w:hAnsiTheme="majorBidi" w:cs="Angsana New" w:hint="cs"/>
          <w:sz w:val="30"/>
          <w:szCs w:val="30"/>
          <w:cs/>
        </w:rPr>
        <w:t>หมายถึง</w:t>
      </w:r>
      <w:r w:rsidRPr="00A46A4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46A4A">
        <w:rPr>
          <w:rFonts w:asciiTheme="majorBidi" w:hAnsiTheme="majorBidi" w:cs="Angsana New" w:hint="cs"/>
          <w:sz w:val="30"/>
          <w:szCs w:val="30"/>
          <w:cs/>
        </w:rPr>
        <w:t>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</w:t>
      </w:r>
      <w:r w:rsidR="00A3691F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A46A4A">
        <w:rPr>
          <w:rFonts w:asciiTheme="majorBidi" w:hAnsiTheme="majorBidi" w:cs="Angsana New" w:hint="cs"/>
          <w:sz w:val="30"/>
          <w:szCs w:val="30"/>
          <w:cs/>
        </w:rPr>
        <w:t>ในการประเมินมูลค่าจากการใช้ของสินทรัพย์</w:t>
      </w:r>
      <w:r w:rsidRPr="00A46A4A">
        <w:rPr>
          <w:rFonts w:asciiTheme="majorBidi" w:hAnsiTheme="majorBidi" w:cs="Angsana New"/>
          <w:sz w:val="30"/>
          <w:szCs w:val="30"/>
          <w:cs/>
        </w:rPr>
        <w:t xml:space="preserve">  </w:t>
      </w:r>
      <w:r w:rsidRPr="00A46A4A">
        <w:rPr>
          <w:rFonts w:asciiTheme="majorBidi" w:hAnsiTheme="majorBidi" w:cs="Angsana New" w:hint="cs"/>
          <w:sz w:val="30"/>
          <w:szCs w:val="30"/>
          <w:cs/>
        </w:rPr>
        <w:t>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</w:t>
      </w:r>
      <w:r w:rsidRPr="00A46A4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46A4A">
        <w:rPr>
          <w:rFonts w:asciiTheme="majorBidi" w:hAnsiTheme="majorBidi" w:cs="Angsana New" w:hint="cs"/>
          <w:sz w:val="30"/>
          <w:szCs w:val="30"/>
          <w:cs/>
        </w:rPr>
        <w:t>ซึ่งแปรไปตามเวลาและความเสี่ยงที่มีต่อสินทรัพย์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A46A4A">
        <w:rPr>
          <w:rFonts w:asciiTheme="majorBidi" w:hAnsiTheme="majorBidi" w:cs="Angsana New" w:hint="cs"/>
          <w:sz w:val="30"/>
          <w:szCs w:val="30"/>
          <w:cs/>
        </w:rPr>
        <w:t>สำหรับสินทรัพย์ที่ไม่ก่อให้เกิดกระแสเงินสดรับโดยอิสระจากสินทรัพย์อื่น</w:t>
      </w:r>
      <w:r w:rsidRPr="00A46A4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46A4A">
        <w:rPr>
          <w:rFonts w:asciiTheme="majorBidi" w:hAnsiTheme="majorBidi" w:cs="Angsana New" w:hint="cs"/>
          <w:sz w:val="30"/>
          <w:szCs w:val="30"/>
          <w:cs/>
        </w:rPr>
        <w:t>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6409E488" w14:textId="6A91165C" w:rsidR="00A46A4A" w:rsidRPr="008A2E50" w:rsidRDefault="00A46A4A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B13C945" w14:textId="6F599771" w:rsidR="00A46A4A" w:rsidRDefault="00A46A4A" w:rsidP="000800AA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A46A4A">
        <w:rPr>
          <w:rFonts w:asciiTheme="majorBidi" w:hAnsiTheme="majorBidi" w:cs="Angsana New" w:hint="cs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</w:t>
      </w:r>
      <w:r w:rsidRPr="00A46A4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46A4A">
        <w:rPr>
          <w:rFonts w:asciiTheme="majorBidi" w:hAnsiTheme="majorBidi" w:cs="Angsana New" w:hint="cs"/>
          <w:sz w:val="30"/>
          <w:szCs w:val="30"/>
          <w:cs/>
        </w:rPr>
        <w:t>หากมีการเปลี่ยนแปลงประมาณการที่ใช้ในการคำนวณมูลค่าที่คาดว่าจะได้รับคืน</w:t>
      </w:r>
      <w:r w:rsidRPr="00A46A4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46A4A">
        <w:rPr>
          <w:rFonts w:asciiTheme="majorBidi" w:hAnsiTheme="majorBidi" w:cs="Angsana New" w:hint="cs"/>
          <w:sz w:val="30"/>
          <w:szCs w:val="30"/>
          <w:cs/>
        </w:rPr>
        <w:t>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</w:t>
      </w:r>
      <w:r w:rsidRPr="00A46A4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46A4A">
        <w:rPr>
          <w:rFonts w:asciiTheme="majorBidi" w:hAnsiTheme="majorBidi" w:cs="Angsana New" w:hint="cs"/>
          <w:sz w:val="30"/>
          <w:szCs w:val="30"/>
          <w:cs/>
        </w:rPr>
        <w:t>เสมือนหนึ่งไม่เคยมีการบันทึกขาดทุนจากการด้อยค่ามาก่อน</w:t>
      </w:r>
    </w:p>
    <w:p w14:paraId="760546FB" w14:textId="4B7933A8" w:rsidR="00724892" w:rsidRPr="008A2E50" w:rsidRDefault="00724892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71A986D" w14:textId="77777777" w:rsidR="000800AA" w:rsidRPr="00F205C4" w:rsidRDefault="000800AA" w:rsidP="00DF5C8C">
      <w:pPr>
        <w:pStyle w:val="Heading8"/>
        <w:numPr>
          <w:ilvl w:val="1"/>
          <w:numId w:val="21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F205C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ผลประโยชน์ของพนักงาน </w:t>
      </w:r>
    </w:p>
    <w:p w14:paraId="02566C16" w14:textId="77777777" w:rsidR="00F0424B" w:rsidRPr="00C355E2" w:rsidRDefault="00F0424B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3078445D" w14:textId="269702CE" w:rsidR="000800AA" w:rsidRPr="00F205C4" w:rsidRDefault="0089361A" w:rsidP="0089361A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89361A">
        <w:rPr>
          <w:rFonts w:asciiTheme="majorBidi" w:hAnsiTheme="majorBidi" w:cs="Angsana New" w:hint="cs"/>
          <w:i/>
          <w:sz w:val="30"/>
          <w:szCs w:val="30"/>
          <w:cs/>
        </w:rPr>
        <w:t>ภาระผูกพันในการสมทบเข้ากองทุนสำรองเลี้ยงชีพสำหรับพนักงานของกลุ่ม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  <w:r w:rsidRPr="0089361A">
        <w:rPr>
          <w:rFonts w:asciiTheme="majorBidi" w:hAnsiTheme="majorBidi" w:cs="Angsana New"/>
          <w:i/>
          <w:sz w:val="30"/>
          <w:szCs w:val="30"/>
          <w:cs/>
        </w:rPr>
        <w:t xml:space="preserve"> </w:t>
      </w:r>
    </w:p>
    <w:p w14:paraId="71FD7D7A" w14:textId="6D4CD588" w:rsidR="0089361A" w:rsidRDefault="0089361A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797A8A3" w14:textId="27D987F7" w:rsidR="00182172" w:rsidRDefault="00182172" w:rsidP="00C355E2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182172">
        <w:rPr>
          <w:rFonts w:asciiTheme="majorBidi" w:hAnsiTheme="majorBidi" w:cs="Angsana New" w:hint="cs"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</w:t>
      </w:r>
      <w:r w:rsidRPr="00182172">
        <w:rPr>
          <w:rFonts w:asciiTheme="majorBidi" w:hAnsiTheme="majorBidi" w:cs="Angsana New"/>
          <w:sz w:val="30"/>
          <w:szCs w:val="30"/>
          <w:cs/>
        </w:rPr>
        <w:t xml:space="preserve">  </w:t>
      </w:r>
      <w:r w:rsidRPr="00182172">
        <w:rPr>
          <w:rFonts w:asciiTheme="majorBidi" w:hAnsiTheme="majorBidi" w:cs="Angsana New" w:hint="cs"/>
          <w:sz w:val="30"/>
          <w:szCs w:val="30"/>
          <w:cs/>
        </w:rPr>
        <w:t>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ทุกปี</w:t>
      </w:r>
      <w:r w:rsidRPr="00182172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82172">
        <w:rPr>
          <w:rFonts w:asciiTheme="majorBidi" w:hAnsiTheme="majorBidi" w:cs="Angsana New" w:hint="cs"/>
          <w:sz w:val="30"/>
          <w:szCs w:val="30"/>
          <w:cs/>
        </w:rPr>
        <w:t>โดยวิธีคิดลดแต่ละหน่วยที่ประมาณการไว้</w:t>
      </w:r>
      <w:r w:rsidRPr="00182172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5F41D456" w14:textId="77777777" w:rsidR="00182172" w:rsidRPr="008A2E50" w:rsidRDefault="00182172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6E88C35" w14:textId="77777777" w:rsidR="008A2E50" w:rsidRDefault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  <w:cs/>
        </w:rPr>
      </w:pPr>
      <w:r>
        <w:rPr>
          <w:rFonts w:asciiTheme="majorBidi" w:hAnsiTheme="majorBidi" w:cs="Angsana New"/>
          <w:sz w:val="30"/>
          <w:szCs w:val="30"/>
          <w:cs/>
        </w:rPr>
        <w:br w:type="page"/>
      </w:r>
    </w:p>
    <w:p w14:paraId="24929397" w14:textId="572D10C0" w:rsidR="00182172" w:rsidRDefault="00182172" w:rsidP="00C355E2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182172">
        <w:rPr>
          <w:rFonts w:asciiTheme="majorBidi" w:hAnsiTheme="majorBidi" w:cs="Angsana New" w:hint="cs"/>
          <w:sz w:val="30"/>
          <w:szCs w:val="30"/>
          <w:cs/>
        </w:rPr>
        <w:lastRenderedPageBreak/>
        <w:t>ในการวัดมูลค่าใหม่ของหนี้สินผลประโยชน์ที่กำหนดไว้สุทธิ</w:t>
      </w:r>
      <w:r w:rsidRPr="00182172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82172">
        <w:rPr>
          <w:rFonts w:asciiTheme="majorBidi" w:hAnsiTheme="majorBidi" w:cs="Angsana New" w:hint="cs"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182172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82172">
        <w:rPr>
          <w:rFonts w:asciiTheme="majorBidi" w:hAnsiTheme="majorBidi" w:cs="Angsana New" w:hint="cs"/>
          <w:sz w:val="30"/>
          <w:szCs w:val="30"/>
          <w:cs/>
        </w:rPr>
        <w:t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</w:t>
      </w:r>
      <w:r w:rsidRPr="00182172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B0C9E">
        <w:rPr>
          <w:rFonts w:asciiTheme="majorBidi" w:hAnsiTheme="majorBidi" w:cs="Angsana New" w:hint="cs"/>
          <w:spacing w:val="-20"/>
          <w:sz w:val="30"/>
          <w:szCs w:val="30"/>
          <w:cs/>
        </w:rPr>
        <w:t>ณ</w:t>
      </w:r>
      <w:r w:rsidRPr="00BB0C9E">
        <w:rPr>
          <w:rFonts w:asciiTheme="majorBidi" w:hAnsiTheme="majorBidi" w:cs="Angsana New"/>
          <w:spacing w:val="-20"/>
          <w:sz w:val="30"/>
          <w:szCs w:val="30"/>
          <w:cs/>
        </w:rPr>
        <w:t xml:space="preserve"> </w:t>
      </w:r>
      <w:r w:rsidR="00AD100C">
        <w:rPr>
          <w:rFonts w:asciiTheme="majorBidi" w:hAnsiTheme="majorBidi" w:cs="Angsana New"/>
          <w:spacing w:val="-20"/>
          <w:sz w:val="30"/>
          <w:szCs w:val="30"/>
        </w:rPr>
        <w:t xml:space="preserve"> </w:t>
      </w:r>
      <w:r w:rsidRPr="00BB0C9E">
        <w:rPr>
          <w:rFonts w:asciiTheme="majorBidi" w:hAnsiTheme="majorBidi" w:cs="Angsana New" w:hint="cs"/>
          <w:spacing w:val="-20"/>
          <w:sz w:val="30"/>
          <w:szCs w:val="30"/>
          <w:cs/>
        </w:rPr>
        <w:t>ต้นปี</w:t>
      </w:r>
      <w:r w:rsidRPr="00182172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82172">
        <w:rPr>
          <w:rFonts w:asciiTheme="majorBidi" w:hAnsiTheme="majorBidi" w:cs="Angsana New" w:hint="cs"/>
          <w:sz w:val="30"/>
          <w:szCs w:val="30"/>
          <w:cs/>
        </w:rPr>
        <w:t>โดยคำนึงถึงการเปลี่ยนแปลงใดๆ</w:t>
      </w:r>
      <w:r w:rsidRPr="00182172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82172">
        <w:rPr>
          <w:rFonts w:asciiTheme="majorBidi" w:hAnsiTheme="majorBidi" w:cs="Angsana New" w:hint="cs"/>
          <w:sz w:val="30"/>
          <w:szCs w:val="30"/>
          <w:cs/>
        </w:rPr>
        <w:t>ในหนี้สินผลประโยชน์ที่กำหนดไว้สุทธิซึ่งเป็นผลมาจากการสมทบเงินและการจ่ายชำระผลประโยชน์</w:t>
      </w:r>
      <w:r w:rsidRPr="00182172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82172">
        <w:rPr>
          <w:rFonts w:asciiTheme="majorBidi" w:hAnsiTheme="majorBidi" w:cs="Angsana New" w:hint="cs"/>
          <w:sz w:val="30"/>
          <w:szCs w:val="30"/>
          <w:cs/>
        </w:rPr>
        <w:t>ดอกเบี้ยจ่ายสุทธิและค่าใช้จ่ายอื่นๆ</w:t>
      </w:r>
      <w:r w:rsidRPr="00182172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82172">
        <w:rPr>
          <w:rFonts w:asciiTheme="majorBidi" w:hAnsiTheme="majorBidi" w:cs="Angsana New" w:hint="cs"/>
          <w:sz w:val="30"/>
          <w:szCs w:val="30"/>
          <w:cs/>
        </w:rPr>
        <w:t>ที่เกี่ยวข้องกับโครงการผลประโยชน์รับรู้ในกำไรหรือขาดทุน</w:t>
      </w:r>
    </w:p>
    <w:p w14:paraId="265D423D" w14:textId="77777777" w:rsidR="000800AA" w:rsidRPr="00481271" w:rsidRDefault="000800AA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2A1A6AC" w14:textId="5B34CAF6" w:rsidR="00EC16E3" w:rsidRDefault="00182172" w:rsidP="00182172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182172">
        <w:rPr>
          <w:rFonts w:asciiTheme="majorBidi" w:hAnsiTheme="majorBidi" w:cs="Angsana New" w:hint="cs"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</w:t>
      </w:r>
      <w:r w:rsidRPr="00182172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82172">
        <w:rPr>
          <w:rFonts w:asciiTheme="majorBidi" w:hAnsiTheme="majorBidi" w:cs="Angsana New" w:hint="cs"/>
          <w:sz w:val="30"/>
          <w:szCs w:val="30"/>
          <w:cs/>
        </w:rPr>
        <w:t>การเปลี่ยนแปลงในผลประโยชน์ที่เกี่ยวข้องกับการบริการในอดีต</w:t>
      </w:r>
      <w:r w:rsidRPr="00182172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82172">
        <w:rPr>
          <w:rFonts w:asciiTheme="majorBidi" w:hAnsiTheme="majorBidi" w:cs="Angsana New" w:hint="cs"/>
          <w:sz w:val="30"/>
          <w:szCs w:val="30"/>
          <w:cs/>
        </w:rPr>
        <w:t>หรือกำไรหรือขาดทุนจากการลดขนาดโครงการต้องรับรู้ในกำไรหรือขาดทุนทันที</w:t>
      </w:r>
      <w:r w:rsidRPr="00182172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82172">
        <w:rPr>
          <w:rFonts w:asciiTheme="majorBidi" w:hAnsiTheme="majorBidi" w:cs="Angsana New" w:hint="cs"/>
          <w:sz w:val="30"/>
          <w:szCs w:val="30"/>
          <w:cs/>
        </w:rPr>
        <w:t>กลุ่มบริษัทรับรู้กำไรและขาดทุนจากการจ่ายชำระผลประโยชน์พนักงานเมื่อเกิดขึ้น</w:t>
      </w:r>
    </w:p>
    <w:p w14:paraId="135B1F6E" w14:textId="77777777" w:rsidR="00F15F3F" w:rsidRPr="00481271" w:rsidRDefault="00F15F3F" w:rsidP="00F15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285F4845" w14:textId="505A3A9D" w:rsidR="00BB0C9E" w:rsidRPr="00BB0C9E" w:rsidRDefault="00BB0C9E" w:rsidP="00182172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BB0C9E">
        <w:rPr>
          <w:rFonts w:asciiTheme="majorBidi" w:hAnsiTheme="majorBidi" w:cs="Angsana New" w:hint="cs"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</w:t>
      </w:r>
      <w:r w:rsidRPr="00BB0C9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B0C9E">
        <w:rPr>
          <w:rFonts w:asciiTheme="majorBidi" w:hAnsiTheme="majorBidi" w:cs="Angsana New" w:hint="cs"/>
          <w:sz w:val="30"/>
          <w:szCs w:val="30"/>
          <w:cs/>
        </w:rPr>
        <w:t>เมื่อกลุ่มบริษัทไม่สามารถยกเลิกข้อเสนอการให้ผลประโยชน์ดังกล่าวได้อีกต่อไป</w:t>
      </w:r>
      <w:r w:rsidRPr="00BB0C9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B0C9E">
        <w:rPr>
          <w:rFonts w:asciiTheme="majorBidi" w:hAnsiTheme="majorBidi" w:cs="Angsana New" w:hint="cs"/>
          <w:sz w:val="30"/>
          <w:szCs w:val="30"/>
          <w:cs/>
        </w:rPr>
        <w:t>หรือเมื่อกลุ่มบริษัทรับรู้ต้นทุนสำหรับการปรับโครงสร้าง</w:t>
      </w:r>
      <w:r w:rsidRPr="00BB0C9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B0C9E">
        <w:rPr>
          <w:rFonts w:asciiTheme="majorBidi" w:hAnsiTheme="majorBidi" w:cs="Angsana New" w:hint="cs"/>
          <w:sz w:val="30"/>
          <w:szCs w:val="30"/>
          <w:cs/>
        </w:rPr>
        <w:t>หากระยะเวลาการจ่ายผลประโยชน์เกินกว่า</w:t>
      </w:r>
      <w:r w:rsidRPr="00BB0C9E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4148A" w:rsidRPr="0064148A">
        <w:rPr>
          <w:rFonts w:asciiTheme="majorBidi" w:hAnsiTheme="majorBidi" w:cs="Angsana New"/>
          <w:sz w:val="30"/>
          <w:szCs w:val="30"/>
        </w:rPr>
        <w:t>12</w:t>
      </w:r>
      <w:r w:rsidRPr="00BB0C9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B0C9E">
        <w:rPr>
          <w:rFonts w:asciiTheme="majorBidi" w:hAnsiTheme="majorBidi" w:cs="Angsana New" w:hint="cs"/>
          <w:sz w:val="30"/>
          <w:szCs w:val="30"/>
          <w:cs/>
        </w:rPr>
        <w:t>เดือนนับจากวันสิ้นรอบระยะเวลารายงาน</w:t>
      </w:r>
      <w:r w:rsidRPr="00BB0C9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B0C9E">
        <w:rPr>
          <w:rFonts w:asciiTheme="majorBidi" w:hAnsiTheme="majorBidi" w:cs="Angsana New" w:hint="cs"/>
          <w:sz w:val="30"/>
          <w:szCs w:val="30"/>
          <w:cs/>
        </w:rPr>
        <w:t>ผลประโยชน์เมื่อเลิกจ้างจะถูกคิดลดกระแสเงินสด</w:t>
      </w:r>
    </w:p>
    <w:p w14:paraId="006B622A" w14:textId="77777777" w:rsidR="00BB0C9E" w:rsidRPr="00481271" w:rsidRDefault="00BB0C9E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562C5447" w14:textId="51457D68" w:rsidR="00BD047E" w:rsidRDefault="00182172" w:rsidP="00182172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182172">
        <w:rPr>
          <w:rFonts w:asciiTheme="majorBidi" w:hAnsiTheme="majorBidi" w:cs="Angsana New" w:hint="cs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182172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82172">
        <w:rPr>
          <w:rFonts w:asciiTheme="majorBidi" w:hAnsiTheme="majorBidi" w:cs="Angsana New" w:hint="cs"/>
          <w:sz w:val="30"/>
          <w:szCs w:val="30"/>
          <w:cs/>
        </w:rPr>
        <w:t>หนี้สินรับรู้ด้วยมูลค่าที่คาดว่าจะจ่ายชำระ</w:t>
      </w:r>
      <w:r w:rsidRPr="00182172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82172">
        <w:rPr>
          <w:rFonts w:asciiTheme="majorBidi" w:hAnsiTheme="majorBidi" w:cs="Angsana New" w:hint="cs"/>
          <w:sz w:val="30"/>
          <w:szCs w:val="30"/>
          <w:cs/>
        </w:rPr>
        <w:t>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71E8D34C" w14:textId="77777777" w:rsidR="006F279B" w:rsidRPr="00481271" w:rsidRDefault="006F279B" w:rsidP="00182172">
      <w:pPr>
        <w:ind w:left="540"/>
        <w:jc w:val="thaiDistribute"/>
        <w:rPr>
          <w:rFonts w:asciiTheme="majorBidi" w:hAnsiTheme="majorBidi" w:cs="Angsana New"/>
          <w:sz w:val="28"/>
          <w:szCs w:val="28"/>
        </w:rPr>
      </w:pPr>
    </w:p>
    <w:p w14:paraId="47137A3E" w14:textId="7829F049" w:rsidR="006F279B" w:rsidRDefault="006F279B" w:rsidP="006F279B">
      <w:pPr>
        <w:pStyle w:val="Heading8"/>
        <w:numPr>
          <w:ilvl w:val="1"/>
          <w:numId w:val="21"/>
        </w:numPr>
        <w:jc w:val="thaiDistribute"/>
        <w:rPr>
          <w:rFonts w:asciiTheme="majorBidi" w:hAnsiTheme="majorBidi" w:cs="Angsana New"/>
          <w:i/>
          <w:iCs/>
          <w:sz w:val="30"/>
          <w:szCs w:val="30"/>
          <w:lang w:val="th-TH"/>
        </w:rPr>
      </w:pPr>
      <w:r w:rsidRPr="006F279B">
        <w:rPr>
          <w:rFonts w:asciiTheme="majorBidi" w:hAnsiTheme="majorBidi" w:cs="Angsana New" w:hint="cs"/>
          <w:i/>
          <w:iCs/>
          <w:sz w:val="30"/>
          <w:szCs w:val="30"/>
          <w:cs/>
          <w:lang w:val="th-TH"/>
        </w:rPr>
        <w:t>การจ่ายโดยใช้หุ้นเป็นเกณฑ์</w:t>
      </w:r>
    </w:p>
    <w:p w14:paraId="7BF41C86" w14:textId="77777777" w:rsidR="006F279B" w:rsidRPr="00481271" w:rsidRDefault="006F279B" w:rsidP="006F279B">
      <w:pPr>
        <w:ind w:left="540"/>
        <w:jc w:val="thaiDistribute"/>
        <w:rPr>
          <w:rFonts w:asciiTheme="majorBidi" w:hAnsiTheme="majorBidi" w:cs="Angsana New"/>
          <w:sz w:val="28"/>
          <w:szCs w:val="28"/>
        </w:rPr>
      </w:pPr>
    </w:p>
    <w:p w14:paraId="63D640F7" w14:textId="3929BA53" w:rsidR="006F279B" w:rsidRDefault="006F279B" w:rsidP="006F279B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6F279B">
        <w:rPr>
          <w:rFonts w:ascii="Angsana New" w:hAnsi="Angsana New" w:cs="Angsana New" w:hint="cs"/>
          <w:sz w:val="30"/>
          <w:szCs w:val="30"/>
          <w:cs/>
        </w:rPr>
        <w:t>มูลค่ายุติ</w:t>
      </w:r>
      <w:r w:rsidRPr="006F279B">
        <w:rPr>
          <w:rFonts w:asciiTheme="majorBidi" w:hAnsiTheme="majorBidi" w:cs="Angsana New" w:hint="cs"/>
          <w:sz w:val="30"/>
          <w:szCs w:val="30"/>
          <w:cs/>
        </w:rPr>
        <w:t>ธรรมของสิทธิซื้อหุ้น</w:t>
      </w:r>
      <w:r w:rsidRPr="006F279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F279B">
        <w:rPr>
          <w:rFonts w:asciiTheme="majorBidi" w:hAnsiTheme="majorBidi" w:cs="Angsana New" w:hint="cs"/>
          <w:sz w:val="30"/>
          <w:szCs w:val="30"/>
          <w:cs/>
        </w:rPr>
        <w:t>ณ</w:t>
      </w:r>
      <w:r w:rsidRPr="006F279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F279B">
        <w:rPr>
          <w:rFonts w:asciiTheme="majorBidi" w:hAnsiTheme="majorBidi" w:cs="Angsana New" w:hint="cs"/>
          <w:sz w:val="30"/>
          <w:szCs w:val="30"/>
          <w:cs/>
        </w:rPr>
        <w:t>วันที่ให้สิทธิแก่พนักงาน</w:t>
      </w:r>
      <w:r w:rsidRPr="006F279B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6F279B">
        <w:rPr>
          <w:rFonts w:asciiTheme="majorBidi" w:hAnsiTheme="majorBidi" w:cs="Angsana New" w:hint="cs"/>
          <w:sz w:val="30"/>
          <w:szCs w:val="30"/>
          <w:cs/>
        </w:rPr>
        <w:t>ชำระด้วยตราสารทุน</w:t>
      </w:r>
      <w:r w:rsidRPr="006F279B">
        <w:rPr>
          <w:rFonts w:asciiTheme="majorBidi" w:hAnsiTheme="majorBidi" w:cs="Angsana New"/>
          <w:sz w:val="30"/>
          <w:szCs w:val="30"/>
          <w:cs/>
        </w:rPr>
        <w:t xml:space="preserve">) </w:t>
      </w:r>
      <w:r w:rsidRPr="006F279B">
        <w:rPr>
          <w:rFonts w:asciiTheme="majorBidi" w:hAnsiTheme="majorBidi" w:cs="Angsana New" w:hint="cs"/>
          <w:sz w:val="30"/>
          <w:szCs w:val="30"/>
          <w:cs/>
        </w:rPr>
        <w:t>รับรู้เป็นค่าใช้จ่ายพร้อม</w:t>
      </w:r>
      <w:r w:rsidRPr="006F279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F279B">
        <w:rPr>
          <w:rFonts w:asciiTheme="majorBidi" w:hAnsiTheme="majorBidi" w:cs="Angsana New" w:hint="cs"/>
          <w:sz w:val="30"/>
          <w:szCs w:val="30"/>
          <w:cs/>
        </w:rPr>
        <w:t>ๆ</w:t>
      </w:r>
      <w:r w:rsidRPr="006F279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F279B">
        <w:rPr>
          <w:rFonts w:asciiTheme="majorBidi" w:hAnsiTheme="majorBidi" w:cs="Angsana New" w:hint="cs"/>
          <w:sz w:val="30"/>
          <w:szCs w:val="30"/>
          <w:cs/>
        </w:rPr>
        <w:t>ไปกับ</w:t>
      </w:r>
      <w:r w:rsidRPr="006F279B">
        <w:rPr>
          <w:rFonts w:asciiTheme="majorBidi" w:hAnsiTheme="majorBidi" w:cs="Angsana New" w:hint="cs"/>
          <w:spacing w:val="-2"/>
          <w:sz w:val="30"/>
          <w:szCs w:val="30"/>
          <w:cs/>
        </w:rPr>
        <w:t>การเพิ่มขึ้นในส่วนของผู้ถือหุ้น</w:t>
      </w:r>
      <w:r w:rsidRPr="006F279B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6F279B">
        <w:rPr>
          <w:rFonts w:asciiTheme="majorBidi" w:hAnsiTheme="majorBidi" w:cs="Angsana New" w:hint="cs"/>
          <w:spacing w:val="-2"/>
          <w:sz w:val="30"/>
          <w:szCs w:val="30"/>
          <w:cs/>
        </w:rPr>
        <w:t>ตลอดระยะเวลาที่พนักงานสามารถเข้าใช้สิทธิได้อย่างไม่มีเงื่อนไข</w:t>
      </w:r>
      <w:r w:rsidRPr="006F279B">
        <w:rPr>
          <w:rFonts w:asciiTheme="majorBidi" w:hAnsiTheme="majorBidi" w:cs="Angsana New"/>
          <w:spacing w:val="-2"/>
          <w:sz w:val="30"/>
          <w:szCs w:val="30"/>
          <w:cs/>
        </w:rPr>
        <w:t xml:space="preserve">  </w:t>
      </w:r>
      <w:r w:rsidRPr="006F279B">
        <w:rPr>
          <w:rFonts w:asciiTheme="majorBidi" w:hAnsiTheme="majorBidi" w:cs="Angsana New" w:hint="cs"/>
          <w:spacing w:val="-2"/>
          <w:sz w:val="30"/>
          <w:szCs w:val="30"/>
          <w:cs/>
        </w:rPr>
        <w:t>จำนวนที่รับรู้เป็น</w:t>
      </w:r>
      <w:r w:rsidRPr="006F279B">
        <w:rPr>
          <w:rFonts w:asciiTheme="majorBidi" w:hAnsiTheme="majorBidi" w:cs="Angsana New" w:hint="cs"/>
          <w:sz w:val="30"/>
          <w:szCs w:val="30"/>
          <w:cs/>
        </w:rPr>
        <w:t>ค่าใช้จ่ายจะถูกปรับปรุงเพื่อให้สะท้อนถึงจำนวนสิทธิซื้อหุ้นที่แท้จริงซึ่งเข้าเงื่อนไขการให้บริการที่เกี่ยวข้องและ</w:t>
      </w:r>
      <w:r w:rsidRPr="006F279B">
        <w:rPr>
          <w:rFonts w:asciiTheme="majorBidi" w:hAnsiTheme="majorBidi" w:cs="Angsana New" w:hint="cs"/>
          <w:spacing w:val="-2"/>
          <w:sz w:val="30"/>
          <w:szCs w:val="30"/>
          <w:cs/>
        </w:rPr>
        <w:t>เงื่อนไขการได้รับสิทธิที่ไม่ใช่เงื่อนไขเรื่องตลาดทุน</w:t>
      </w:r>
      <w:r w:rsidRPr="006F279B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6F279B">
        <w:rPr>
          <w:rFonts w:asciiTheme="majorBidi" w:hAnsiTheme="majorBidi" w:cs="Angsana New" w:hint="cs"/>
          <w:spacing w:val="-2"/>
          <w:sz w:val="30"/>
          <w:szCs w:val="30"/>
          <w:cs/>
        </w:rPr>
        <w:t>ซึ่งเป็นจำนวนที่เดิมเคยรับรู้ตามจำนวนสิทธิซื้อหุ้นที่เข้าเงื่อนไขการให้บริการที่เกี่ยวข้องและเงื่อนไขการได้รับสิทธิที่ไม่ใช่เงื่อนไขเรื่องตลาดทุน</w:t>
      </w:r>
      <w:r w:rsidRPr="006F279B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6F279B">
        <w:rPr>
          <w:rFonts w:asciiTheme="majorBidi" w:hAnsiTheme="majorBidi" w:cs="Angsana New" w:hint="cs"/>
          <w:spacing w:val="-2"/>
          <w:sz w:val="30"/>
          <w:szCs w:val="30"/>
          <w:cs/>
        </w:rPr>
        <w:t>ณ</w:t>
      </w:r>
      <w:r w:rsidRPr="006F279B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6F279B">
        <w:rPr>
          <w:rFonts w:asciiTheme="majorBidi" w:hAnsiTheme="majorBidi" w:cs="Angsana New" w:hint="cs"/>
          <w:spacing w:val="-2"/>
          <w:sz w:val="30"/>
          <w:szCs w:val="30"/>
          <w:cs/>
        </w:rPr>
        <w:t>วันที่ได้รับสิทธิ</w:t>
      </w:r>
      <w:r w:rsidRPr="006F279B">
        <w:rPr>
          <w:rFonts w:asciiTheme="majorBidi" w:hAnsiTheme="majorBidi" w:cs="Angsana New"/>
          <w:spacing w:val="-2"/>
          <w:sz w:val="30"/>
          <w:szCs w:val="30"/>
          <w:cs/>
        </w:rPr>
        <w:t xml:space="preserve">  </w:t>
      </w:r>
      <w:r w:rsidRPr="006F279B">
        <w:rPr>
          <w:rFonts w:asciiTheme="majorBidi" w:hAnsiTheme="majorBidi" w:cs="Angsana New" w:hint="cs"/>
          <w:spacing w:val="-2"/>
          <w:sz w:val="30"/>
          <w:szCs w:val="30"/>
          <w:cs/>
        </w:rPr>
        <w:t>สำหรับเงื่อนไข</w:t>
      </w:r>
      <w:r w:rsidRPr="006F279B">
        <w:rPr>
          <w:rFonts w:asciiTheme="majorBidi" w:hAnsiTheme="majorBidi" w:cs="Angsana New" w:hint="cs"/>
          <w:sz w:val="30"/>
          <w:szCs w:val="30"/>
          <w:cs/>
        </w:rPr>
        <w:t>การได้รับสิทธิที่ไม่ใช่เงื่อนไขการบริการหรือผลงาน</w:t>
      </w:r>
      <w:r w:rsidRPr="006F279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F279B">
        <w:rPr>
          <w:rFonts w:asciiTheme="majorBidi" w:hAnsiTheme="majorBidi" w:cs="Angsana New" w:hint="cs"/>
          <w:sz w:val="30"/>
          <w:szCs w:val="30"/>
          <w:cs/>
        </w:rPr>
        <w:t>มูลค่ายุติธรรมของสิทธิซื้อหุ้น</w:t>
      </w:r>
      <w:r w:rsidRPr="006F279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F279B">
        <w:rPr>
          <w:rFonts w:asciiTheme="majorBidi" w:hAnsiTheme="majorBidi" w:cs="Angsana New" w:hint="cs"/>
          <w:sz w:val="30"/>
          <w:szCs w:val="30"/>
          <w:cs/>
        </w:rPr>
        <w:t>ณ</w:t>
      </w:r>
      <w:r w:rsidRPr="006F279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F279B">
        <w:rPr>
          <w:rFonts w:asciiTheme="majorBidi" w:hAnsiTheme="majorBidi" w:cs="Angsana New" w:hint="cs"/>
          <w:sz w:val="30"/>
          <w:szCs w:val="30"/>
          <w:cs/>
        </w:rPr>
        <w:t>วันที่ให้สิทธิจะถูกวัดค่าเพื่อให้สะท้อนถึงเงื่อนไขนั้นและไม่มีการปรับปรุงสำหรับผลต่างระหว่างจำนวนที่คาดไว้กับผลที่เกิดขึ้นจริง</w:t>
      </w:r>
    </w:p>
    <w:p w14:paraId="10DDD181" w14:textId="4354B413" w:rsidR="006F279B" w:rsidRDefault="006F279B" w:rsidP="006F279B">
      <w:pPr>
        <w:ind w:left="540"/>
        <w:jc w:val="thaiDistribute"/>
        <w:rPr>
          <w:rFonts w:asciiTheme="majorBidi" w:hAnsiTheme="majorBidi" w:cs="Angsana New"/>
          <w:sz w:val="24"/>
          <w:szCs w:val="24"/>
        </w:rPr>
      </w:pPr>
    </w:p>
    <w:p w14:paraId="238D1E9C" w14:textId="77DC1B1D" w:rsidR="006F279B" w:rsidRDefault="006F279B" w:rsidP="006F279B">
      <w:pPr>
        <w:ind w:left="540"/>
        <w:jc w:val="thaiDistribute"/>
        <w:rPr>
          <w:rFonts w:asciiTheme="majorBidi" w:hAnsiTheme="majorBidi" w:cs="Angsana New"/>
          <w:sz w:val="24"/>
          <w:szCs w:val="24"/>
        </w:rPr>
      </w:pPr>
    </w:p>
    <w:p w14:paraId="52091C93" w14:textId="429A02C0" w:rsidR="006F279B" w:rsidRDefault="006F279B" w:rsidP="006F279B">
      <w:pPr>
        <w:ind w:left="540"/>
        <w:jc w:val="thaiDistribute"/>
        <w:rPr>
          <w:rFonts w:asciiTheme="majorBidi" w:hAnsiTheme="majorBidi" w:cs="Angsana New"/>
          <w:sz w:val="24"/>
          <w:szCs w:val="24"/>
        </w:rPr>
      </w:pPr>
    </w:p>
    <w:p w14:paraId="2968674D" w14:textId="77777777" w:rsidR="006F279B" w:rsidRPr="006F279B" w:rsidRDefault="006F279B" w:rsidP="006F279B">
      <w:pPr>
        <w:ind w:left="540"/>
        <w:jc w:val="thaiDistribute"/>
        <w:rPr>
          <w:rFonts w:asciiTheme="majorBidi" w:hAnsiTheme="majorBidi" w:cs="Angsana New"/>
          <w:sz w:val="24"/>
          <w:szCs w:val="24"/>
        </w:rPr>
      </w:pPr>
    </w:p>
    <w:p w14:paraId="2970E49D" w14:textId="561AF6AE" w:rsidR="006F279B" w:rsidRDefault="006F279B" w:rsidP="006F279B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6F279B">
        <w:rPr>
          <w:rFonts w:asciiTheme="majorBidi" w:hAnsiTheme="majorBidi" w:cs="Angsana New" w:hint="cs"/>
          <w:spacing w:val="-2"/>
          <w:sz w:val="30"/>
          <w:szCs w:val="30"/>
          <w:cs/>
        </w:rPr>
        <w:lastRenderedPageBreak/>
        <w:t>มูลค่ายุติธรรมของจำนวนที่จ่ายให้แก่พนักงานจากราคาหุ้นที่เพิ่มขึ้นที่ชำระด้วยเงินสดรับรู้เป็นค่าใช้จ่ายพร้อมๆ</w:t>
      </w:r>
      <w:r w:rsidRPr="006F279B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6F279B">
        <w:rPr>
          <w:rFonts w:asciiTheme="majorBidi" w:hAnsiTheme="majorBidi" w:cs="Angsana New" w:hint="cs"/>
          <w:spacing w:val="-2"/>
          <w:sz w:val="30"/>
          <w:szCs w:val="30"/>
          <w:cs/>
        </w:rPr>
        <w:t>ไป</w:t>
      </w:r>
      <w:r w:rsidRPr="006F279B">
        <w:rPr>
          <w:rFonts w:asciiTheme="majorBidi" w:hAnsiTheme="majorBidi" w:cs="Angsana New" w:hint="cs"/>
          <w:spacing w:val="-4"/>
          <w:sz w:val="30"/>
          <w:szCs w:val="30"/>
          <w:cs/>
        </w:rPr>
        <w:t>กับการเพิ่มขึ้นในส่วนของหนี้สิน</w:t>
      </w:r>
      <w:r w:rsidRPr="006F279B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Pr="006F279B">
        <w:rPr>
          <w:rFonts w:asciiTheme="majorBidi" w:hAnsiTheme="majorBidi" w:cs="Angsana New" w:hint="cs"/>
          <w:spacing w:val="-4"/>
          <w:sz w:val="30"/>
          <w:szCs w:val="30"/>
          <w:cs/>
        </w:rPr>
        <w:t>ตลอดระยะเวลาที่พนักงานมีสิทธิได้รับชำระอย่างไม่มีเงื่อนไข</w:t>
      </w:r>
      <w:r w:rsidRPr="006F279B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Pr="006F279B">
        <w:rPr>
          <w:rFonts w:asciiTheme="majorBidi" w:hAnsiTheme="majorBidi" w:cs="Angsana New" w:hint="cs"/>
          <w:spacing w:val="-4"/>
          <w:sz w:val="30"/>
          <w:szCs w:val="30"/>
          <w:cs/>
        </w:rPr>
        <w:t>หนี้สินถูกวัดมูลค่าใหม่</w:t>
      </w:r>
      <w:r w:rsidRPr="006F279B">
        <w:rPr>
          <w:rFonts w:asciiTheme="majorBidi" w:hAnsiTheme="majorBidi" w:cs="Angsana New" w:hint="cs"/>
          <w:sz w:val="30"/>
          <w:szCs w:val="30"/>
          <w:cs/>
        </w:rPr>
        <w:t>ทุกๆ</w:t>
      </w:r>
      <w:r w:rsidRPr="006F279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F279B">
        <w:rPr>
          <w:rFonts w:asciiTheme="majorBidi" w:hAnsiTheme="majorBidi" w:cs="Angsana New" w:hint="cs"/>
          <w:sz w:val="30"/>
          <w:szCs w:val="30"/>
          <w:cs/>
        </w:rPr>
        <w:t>วันที่ในรายงานและวันที่จ่ายชำระ</w:t>
      </w:r>
      <w:r w:rsidRPr="006F279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F279B">
        <w:rPr>
          <w:rFonts w:asciiTheme="majorBidi" w:hAnsiTheme="majorBidi" w:cs="Angsana New" w:hint="cs"/>
          <w:sz w:val="30"/>
          <w:szCs w:val="30"/>
          <w:cs/>
        </w:rPr>
        <w:t>การเปลี่ยนแปลงในมูลค่ายุติธรรมของหนี้สินรับรู้เป็นค่าใช้จ่ายพนักงาน</w:t>
      </w:r>
      <w:r w:rsidR="008C5258">
        <w:rPr>
          <w:rFonts w:asciiTheme="majorBidi" w:hAnsiTheme="majorBidi" w:cs="Angsana New"/>
          <w:sz w:val="30"/>
          <w:szCs w:val="30"/>
        </w:rPr>
        <w:t xml:space="preserve"> </w:t>
      </w:r>
      <w:r w:rsidRPr="006F279B">
        <w:rPr>
          <w:rFonts w:asciiTheme="majorBidi" w:hAnsiTheme="majorBidi" w:cs="Angsana New" w:hint="cs"/>
          <w:sz w:val="30"/>
          <w:szCs w:val="30"/>
          <w:cs/>
        </w:rPr>
        <w:t>ในกำไรหรือขาดทุน</w:t>
      </w:r>
    </w:p>
    <w:p w14:paraId="5D60FEB8" w14:textId="6D18BD3F" w:rsidR="006F279B" w:rsidRDefault="006F279B" w:rsidP="006F279B">
      <w:pPr>
        <w:rPr>
          <w:rFonts w:cstheme="minorBidi"/>
          <w:lang w:val="th-TH"/>
        </w:rPr>
      </w:pPr>
    </w:p>
    <w:p w14:paraId="078502EF" w14:textId="7D23026C" w:rsidR="0055215A" w:rsidRPr="00952015" w:rsidRDefault="0055215A" w:rsidP="00DF5C8C">
      <w:pPr>
        <w:pStyle w:val="Heading8"/>
        <w:numPr>
          <w:ilvl w:val="1"/>
          <w:numId w:val="21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952015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ประมาณการหนี้สิน</w:t>
      </w:r>
    </w:p>
    <w:p w14:paraId="14CE499E" w14:textId="77777777" w:rsidR="0055215A" w:rsidRPr="008A2E50" w:rsidRDefault="0055215A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8EAEE1E" w14:textId="32868514" w:rsidR="001F404A" w:rsidRPr="00F205C4" w:rsidRDefault="000800AA" w:rsidP="001F404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</w:t>
      </w:r>
      <w:r w:rsidR="00682428" w:rsidRPr="00F205C4">
        <w:rPr>
          <w:rFonts w:asciiTheme="majorBidi" w:hAnsiTheme="majorBidi" w:cstheme="majorBidi"/>
          <w:sz w:val="30"/>
          <w:szCs w:val="30"/>
          <w:cs/>
        </w:rPr>
        <w:t>ผูกพัน</w:t>
      </w:r>
      <w:r w:rsidR="00F60888" w:rsidRPr="00F205C4">
        <w:rPr>
          <w:rFonts w:asciiTheme="majorBidi" w:hAnsiTheme="majorBidi" w:cstheme="majorBidi"/>
          <w:sz w:val="30"/>
          <w:szCs w:val="30"/>
          <w:cs/>
        </w:rPr>
        <w:t xml:space="preserve">ดังกล่าว </w:t>
      </w:r>
      <w:r w:rsidRPr="00F205C4">
        <w:rPr>
          <w:rFonts w:asciiTheme="majorBidi" w:hAnsiTheme="majorBidi" w:cstheme="majorBidi"/>
          <w:sz w:val="30"/>
          <w:szCs w:val="30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</w:t>
      </w:r>
      <w:r w:rsidR="00F60888" w:rsidRPr="00F205C4">
        <w:rPr>
          <w:rFonts w:asciiTheme="majorBidi" w:hAnsiTheme="majorBidi" w:cstheme="majorBidi"/>
          <w:sz w:val="30"/>
          <w:szCs w:val="30"/>
          <w:cs/>
        </w:rPr>
        <w:t xml:space="preserve">ภาษีเงินได้ </w:t>
      </w:r>
      <w:r w:rsidRPr="00F205C4">
        <w:rPr>
          <w:rFonts w:asciiTheme="majorBidi" w:hAnsiTheme="majorBidi" w:cstheme="majorBidi"/>
          <w:sz w:val="30"/>
          <w:szCs w:val="30"/>
          <w:cs/>
        </w:rPr>
        <w:t>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03FC1657" w14:textId="1100E1EE" w:rsidR="00C355E2" w:rsidRPr="008A2E50" w:rsidRDefault="00C355E2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EDEBEA6" w14:textId="1AE4F2E5" w:rsidR="004F74FA" w:rsidRPr="004F74FA" w:rsidRDefault="004F74FA" w:rsidP="004F74FA">
      <w:pPr>
        <w:pStyle w:val="Heading8"/>
        <w:numPr>
          <w:ilvl w:val="1"/>
          <w:numId w:val="21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4F74FA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>การวัดมูลค่ายุติธรรม</w:t>
      </w:r>
    </w:p>
    <w:p w14:paraId="6244A924" w14:textId="77777777" w:rsidR="004F74FA" w:rsidRPr="008A2E50" w:rsidRDefault="004F74FA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F19A4D0" w14:textId="77777777" w:rsidR="004F74FA" w:rsidRPr="004F74FA" w:rsidRDefault="004F74FA" w:rsidP="004F74F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4F74FA">
        <w:rPr>
          <w:rFonts w:asciiTheme="majorBidi" w:hAnsiTheme="majorBidi" w:cstheme="majorBidi" w:hint="cs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</w:t>
      </w:r>
      <w:r w:rsidRPr="004F74F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F74FA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4F74F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F74FA">
        <w:rPr>
          <w:rFonts w:asciiTheme="majorBidi" w:hAnsiTheme="majorBidi" w:cstheme="majorBidi" w:hint="cs"/>
          <w:sz w:val="30"/>
          <w:szCs w:val="30"/>
          <w:cs/>
        </w:rPr>
        <w:t>วันที่วัดมูลค่าในตลาดหลัก</w:t>
      </w:r>
      <w:r w:rsidRPr="004F74F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F74FA">
        <w:rPr>
          <w:rFonts w:asciiTheme="majorBidi" w:hAnsiTheme="majorBidi" w:cstheme="majorBidi" w:hint="cs"/>
          <w:sz w:val="30"/>
          <w:szCs w:val="30"/>
          <w:cs/>
        </w:rPr>
        <w:t>หรือตลาดที่ให้ประโยชน์สูงสุด</w:t>
      </w:r>
      <w:r w:rsidRPr="004F74FA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4F74FA">
        <w:rPr>
          <w:rFonts w:asciiTheme="majorBidi" w:hAnsiTheme="majorBidi" w:cstheme="majorBidi" w:hint="cs"/>
          <w:sz w:val="30"/>
          <w:szCs w:val="30"/>
          <w:cs/>
        </w:rPr>
        <w:t>หากไม่มีตลาดหลัก</w:t>
      </w:r>
      <w:r w:rsidRPr="004F74FA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Pr="004F74FA">
        <w:rPr>
          <w:rFonts w:asciiTheme="majorBidi" w:hAnsiTheme="majorBidi" w:cstheme="majorBidi" w:hint="cs"/>
          <w:sz w:val="30"/>
          <w:szCs w:val="30"/>
          <w:cs/>
        </w:rPr>
        <w:t>ที่กลุ่มบริษัทสามารถเข้าถึงได้ในวันดังกล่าว</w:t>
      </w:r>
      <w:r w:rsidRPr="004F74F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F74FA">
        <w:rPr>
          <w:rFonts w:asciiTheme="majorBidi" w:hAnsiTheme="majorBidi" w:cstheme="majorBidi" w:hint="cs"/>
          <w:sz w:val="30"/>
          <w:szCs w:val="30"/>
          <w:cs/>
        </w:rPr>
        <w:t>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15D4BE7E" w14:textId="03BF9046" w:rsidR="004F74FA" w:rsidRPr="008A2E50" w:rsidRDefault="004F74FA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D9CB63A" w14:textId="77777777" w:rsidR="004F74FA" w:rsidRPr="004F74FA" w:rsidRDefault="004F74FA" w:rsidP="004F74F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4F74FA">
        <w:rPr>
          <w:rFonts w:asciiTheme="majorBidi" w:hAnsiTheme="majorBidi" w:cstheme="majorBidi" w:hint="cs"/>
          <w:sz w:val="30"/>
          <w:szCs w:val="30"/>
          <w:cs/>
        </w:rPr>
        <w:t>การวัดมูลค่ายุติธรรมของสินทรัพย์หรือหนี้สินกลุ่มบริษัทใช้ข้อมูลที่สามารถสังเกตได้ให้มากที่สุดเท่าที่จะทำได้</w:t>
      </w:r>
      <w:r w:rsidRPr="004F74F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F74FA">
        <w:rPr>
          <w:rFonts w:asciiTheme="majorBidi" w:hAnsiTheme="majorBidi" w:cstheme="majorBidi" w:hint="cs"/>
          <w:sz w:val="30"/>
          <w:szCs w:val="30"/>
          <w:cs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4F74F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F74FA">
        <w:rPr>
          <w:rFonts w:asciiTheme="majorBidi" w:hAnsiTheme="majorBidi" w:cstheme="majorBidi" w:hint="cs"/>
          <w:sz w:val="30"/>
          <w:szCs w:val="30"/>
          <w:cs/>
        </w:rPr>
        <w:t>ดังนี้</w:t>
      </w:r>
    </w:p>
    <w:p w14:paraId="2007895E" w14:textId="77777777" w:rsidR="004F74FA" w:rsidRPr="008A2E50" w:rsidRDefault="004F74FA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C2D9AC3" w14:textId="4ABAEAD6" w:rsidR="004F74FA" w:rsidRPr="004F74FA" w:rsidRDefault="004F74FA" w:rsidP="004F74F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4F74FA">
        <w:rPr>
          <w:rFonts w:asciiTheme="majorBidi" w:hAnsiTheme="majorBidi" w:cstheme="majorBidi"/>
          <w:sz w:val="30"/>
          <w:szCs w:val="30"/>
        </w:rPr>
        <w:t>-</w:t>
      </w:r>
      <w:r w:rsidRPr="004F74FA">
        <w:rPr>
          <w:rFonts w:asciiTheme="majorBidi" w:hAnsiTheme="majorBidi" w:cstheme="majorBidi"/>
          <w:sz w:val="30"/>
          <w:szCs w:val="30"/>
        </w:rPr>
        <w:tab/>
      </w:r>
      <w:r w:rsidRPr="004F74FA">
        <w:rPr>
          <w:rFonts w:asciiTheme="majorBidi" w:hAnsiTheme="majorBidi" w:cstheme="majorBidi" w:hint="cs"/>
          <w:sz w:val="30"/>
          <w:szCs w:val="30"/>
          <w:cs/>
        </w:rPr>
        <w:t>ข้อมูลระดับ</w:t>
      </w:r>
      <w:r w:rsidRPr="004F74F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4148A" w:rsidRPr="0064148A">
        <w:rPr>
          <w:rFonts w:asciiTheme="majorBidi" w:hAnsiTheme="majorBidi" w:cstheme="majorBidi"/>
          <w:sz w:val="30"/>
          <w:szCs w:val="30"/>
        </w:rPr>
        <w:t>1</w:t>
      </w:r>
      <w:r w:rsidRPr="004F74FA">
        <w:rPr>
          <w:rFonts w:asciiTheme="majorBidi" w:hAnsiTheme="majorBidi" w:cstheme="majorBidi"/>
          <w:sz w:val="30"/>
          <w:szCs w:val="30"/>
          <w:cs/>
        </w:rPr>
        <w:t xml:space="preserve">  </w:t>
      </w:r>
      <w:r w:rsidRPr="004F74FA">
        <w:rPr>
          <w:rFonts w:asciiTheme="majorBidi" w:hAnsiTheme="majorBidi" w:cstheme="majorBidi" w:hint="cs"/>
          <w:sz w:val="30"/>
          <w:szCs w:val="30"/>
          <w:cs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5C970CD8" w14:textId="56DEB217" w:rsidR="004F74FA" w:rsidRPr="004F74FA" w:rsidRDefault="004F74FA" w:rsidP="004F74F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720" w:right="27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4F74FA">
        <w:rPr>
          <w:rFonts w:asciiTheme="majorBidi" w:hAnsiTheme="majorBidi" w:cstheme="majorBidi"/>
          <w:sz w:val="30"/>
          <w:szCs w:val="30"/>
        </w:rPr>
        <w:t>-</w:t>
      </w:r>
      <w:r w:rsidRPr="004F74FA">
        <w:rPr>
          <w:rFonts w:asciiTheme="majorBidi" w:hAnsiTheme="majorBidi" w:cstheme="majorBidi"/>
          <w:sz w:val="30"/>
          <w:szCs w:val="30"/>
        </w:rPr>
        <w:tab/>
      </w:r>
      <w:r w:rsidRPr="004F74FA">
        <w:rPr>
          <w:rFonts w:asciiTheme="majorBidi" w:hAnsiTheme="majorBidi" w:cstheme="majorBidi" w:hint="cs"/>
          <w:sz w:val="30"/>
          <w:szCs w:val="30"/>
          <w:cs/>
        </w:rPr>
        <w:t>ข้อมูลระดับ</w:t>
      </w:r>
      <w:r w:rsidRPr="004F74F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4148A" w:rsidRPr="0064148A">
        <w:rPr>
          <w:rFonts w:asciiTheme="majorBidi" w:hAnsiTheme="majorBidi" w:cstheme="majorBidi"/>
          <w:sz w:val="30"/>
          <w:szCs w:val="30"/>
        </w:rPr>
        <w:t>2</w:t>
      </w:r>
      <w:r w:rsidRPr="004F74FA">
        <w:rPr>
          <w:rFonts w:asciiTheme="majorBidi" w:hAnsiTheme="majorBidi" w:cstheme="majorBidi"/>
          <w:sz w:val="30"/>
          <w:szCs w:val="30"/>
          <w:cs/>
        </w:rPr>
        <w:t xml:space="preserve">  </w:t>
      </w:r>
      <w:r w:rsidRPr="004F74FA">
        <w:rPr>
          <w:rFonts w:asciiTheme="majorBidi" w:hAnsiTheme="majorBidi" w:cstheme="majorBidi" w:hint="cs"/>
          <w:sz w:val="30"/>
          <w:szCs w:val="30"/>
          <w:cs/>
        </w:rPr>
        <w:t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</w:t>
      </w:r>
      <w:r w:rsidRPr="004F74F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4148A" w:rsidRPr="0064148A">
        <w:rPr>
          <w:rFonts w:asciiTheme="majorBidi" w:hAnsiTheme="majorBidi" w:cstheme="majorBidi"/>
          <w:sz w:val="30"/>
          <w:szCs w:val="30"/>
        </w:rPr>
        <w:t>1</w:t>
      </w:r>
    </w:p>
    <w:p w14:paraId="29D4AACA" w14:textId="3FAAAA89" w:rsidR="004F74FA" w:rsidRPr="004F74FA" w:rsidRDefault="004F74FA" w:rsidP="004F74F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4F74FA">
        <w:rPr>
          <w:rFonts w:asciiTheme="majorBidi" w:hAnsiTheme="majorBidi" w:cstheme="majorBidi"/>
          <w:sz w:val="30"/>
          <w:szCs w:val="30"/>
        </w:rPr>
        <w:t>-</w:t>
      </w:r>
      <w:r w:rsidRPr="004F74FA">
        <w:rPr>
          <w:rFonts w:asciiTheme="majorBidi" w:hAnsiTheme="majorBidi" w:cstheme="majorBidi"/>
          <w:sz w:val="30"/>
          <w:szCs w:val="30"/>
        </w:rPr>
        <w:tab/>
      </w:r>
      <w:r w:rsidRPr="004F74FA">
        <w:rPr>
          <w:rFonts w:asciiTheme="majorBidi" w:hAnsiTheme="majorBidi" w:cstheme="majorBidi" w:hint="cs"/>
          <w:sz w:val="30"/>
          <w:szCs w:val="30"/>
          <w:cs/>
        </w:rPr>
        <w:t>ข้อมูลระดับ</w:t>
      </w:r>
      <w:r w:rsidRPr="004F74F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4148A" w:rsidRPr="0064148A">
        <w:rPr>
          <w:rFonts w:asciiTheme="majorBidi" w:hAnsiTheme="majorBidi" w:cstheme="majorBidi"/>
          <w:sz w:val="30"/>
          <w:szCs w:val="30"/>
        </w:rPr>
        <w:t>3</w:t>
      </w:r>
      <w:r w:rsidRPr="004F74FA">
        <w:rPr>
          <w:rFonts w:asciiTheme="majorBidi" w:hAnsiTheme="majorBidi" w:cstheme="majorBidi"/>
          <w:sz w:val="30"/>
          <w:szCs w:val="30"/>
          <w:cs/>
        </w:rPr>
        <w:t xml:space="preserve">  </w:t>
      </w:r>
      <w:r w:rsidRPr="004F74FA">
        <w:rPr>
          <w:rFonts w:asciiTheme="majorBidi" w:hAnsiTheme="majorBidi" w:cstheme="majorBidi" w:hint="cs"/>
          <w:sz w:val="30"/>
          <w:szCs w:val="30"/>
          <w:cs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5EA8C592" w14:textId="77777777" w:rsidR="004F74FA" w:rsidRPr="008A2E50" w:rsidRDefault="004F74FA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BB0691B" w14:textId="3026D077" w:rsidR="004F74FA" w:rsidRDefault="004F74FA" w:rsidP="004F74F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4F74FA">
        <w:rPr>
          <w:rFonts w:asciiTheme="majorBidi" w:hAnsiTheme="majorBidi" w:cstheme="majorBidi" w:hint="cs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</w:t>
      </w:r>
      <w:r w:rsidRPr="004F74F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F74FA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4F74F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F74FA">
        <w:rPr>
          <w:rFonts w:asciiTheme="majorBidi" w:hAnsiTheme="majorBidi" w:cstheme="majorBidi" w:hint="cs"/>
          <w:sz w:val="30"/>
          <w:szCs w:val="30"/>
          <w:cs/>
        </w:rPr>
        <w:t>วันสิ้นรอบระยะเวลารายงานที่เกิดการโอนขึ้น</w:t>
      </w:r>
    </w:p>
    <w:p w14:paraId="5C183F71" w14:textId="77777777" w:rsidR="004F74FA" w:rsidRPr="008A2E50" w:rsidRDefault="004F74FA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9BCD5FA" w14:textId="77777777" w:rsidR="004F74FA" w:rsidRPr="004F74FA" w:rsidRDefault="004F74FA" w:rsidP="004F74F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4F74FA">
        <w:rPr>
          <w:rFonts w:asciiTheme="majorBidi" w:hAnsiTheme="majorBidi" w:cstheme="majorBidi" w:hint="cs"/>
          <w:sz w:val="30"/>
          <w:szCs w:val="30"/>
          <w:cs/>
        </w:rPr>
        <w:lastRenderedPageBreak/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Pr="004F74F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F74FA">
        <w:rPr>
          <w:rFonts w:asciiTheme="majorBidi" w:hAnsiTheme="majorBidi" w:cstheme="majorBidi" w:hint="cs"/>
          <w:sz w:val="30"/>
          <w:szCs w:val="30"/>
          <w:cs/>
        </w:rPr>
        <w:t>กลุ่มบริษัทวัดมูลค่าสินทรัพย์และสถานะการเป็นสินทรัพย์ด้วยราคาเสนอซื้อ</w:t>
      </w:r>
      <w:r w:rsidRPr="004F74F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F74FA">
        <w:rPr>
          <w:rFonts w:asciiTheme="majorBidi" w:hAnsiTheme="majorBidi" w:cstheme="majorBidi" w:hint="cs"/>
          <w:sz w:val="30"/>
          <w:szCs w:val="30"/>
          <w:cs/>
        </w:rPr>
        <w:t>และวัดมูลค่าหนี้สินและสถานะการเป็นหนี้สินด้วยราคาเสนอขาย</w:t>
      </w:r>
    </w:p>
    <w:p w14:paraId="2C698EE5" w14:textId="77777777" w:rsidR="004F74FA" w:rsidRPr="008A2E50" w:rsidRDefault="004F74FA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9E81B3C" w14:textId="3F063401" w:rsidR="004F74FA" w:rsidRPr="004F74FA" w:rsidRDefault="004F74FA" w:rsidP="004F74F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4F74FA">
        <w:rPr>
          <w:rFonts w:asciiTheme="majorBidi" w:hAnsiTheme="majorBidi" w:cstheme="majorBidi" w:hint="cs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</w:t>
      </w:r>
      <w:r w:rsidRPr="004F74F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F74FA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4F74F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F74FA">
        <w:rPr>
          <w:rFonts w:asciiTheme="majorBidi" w:hAnsiTheme="majorBidi" w:cstheme="majorBidi" w:hint="cs"/>
          <w:sz w:val="30"/>
          <w:szCs w:val="30"/>
          <w:cs/>
        </w:rPr>
        <w:t>วันที่รับรู้รายการเมื่อเริ่มแรกคือราคาของการทำรายการ</w:t>
      </w:r>
      <w:r w:rsidRPr="004F74F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F74FA">
        <w:rPr>
          <w:rFonts w:asciiTheme="majorBidi" w:hAnsiTheme="majorBidi" w:cstheme="majorBidi" w:hint="cs"/>
          <w:sz w:val="30"/>
          <w:szCs w:val="30"/>
          <w:cs/>
        </w:rPr>
        <w:t>เช่น</w:t>
      </w:r>
      <w:r w:rsidRPr="004F74F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F74FA">
        <w:rPr>
          <w:rFonts w:asciiTheme="majorBidi" w:hAnsiTheme="majorBidi" w:cstheme="majorBidi" w:hint="cs"/>
          <w:sz w:val="30"/>
          <w:szCs w:val="30"/>
          <w:cs/>
        </w:rPr>
        <w:t>มูลค่ายุติธรรมของผลตอบแทนที่ให้หรือได้รับ</w:t>
      </w:r>
      <w:r w:rsidRPr="004F74F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F74FA">
        <w:rPr>
          <w:rFonts w:asciiTheme="majorBidi" w:hAnsiTheme="majorBidi" w:cstheme="majorBidi" w:hint="cs"/>
          <w:sz w:val="30"/>
          <w:szCs w:val="30"/>
          <w:cs/>
        </w:rPr>
        <w:t>หากกลุ่มบริษัทพิจารณาว่ามูลค่ายุติธรรมของเครื่องมือทางการเงิน</w:t>
      </w:r>
      <w:r w:rsidRPr="004F74F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F74FA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4F74F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F74FA">
        <w:rPr>
          <w:rFonts w:asciiTheme="majorBidi" w:hAnsiTheme="majorBidi" w:cstheme="majorBidi" w:hint="cs"/>
          <w:sz w:val="30"/>
          <w:szCs w:val="30"/>
          <w:cs/>
        </w:rPr>
        <w:t>วันที่รับรู้รายการเมื่อเริ่มแรกแตกต่างจากราคาของการทำรายการ</w:t>
      </w:r>
      <w:r w:rsidRPr="004F74F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F74FA">
        <w:rPr>
          <w:rFonts w:asciiTheme="majorBidi" w:hAnsiTheme="majorBidi" w:cstheme="majorBidi" w:hint="cs"/>
          <w:sz w:val="30"/>
          <w:szCs w:val="30"/>
          <w:cs/>
        </w:rPr>
        <w:t>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</w:t>
      </w:r>
      <w:r w:rsidRPr="004F74F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F74FA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4F74F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F74FA">
        <w:rPr>
          <w:rFonts w:asciiTheme="majorBidi" w:hAnsiTheme="majorBidi" w:cstheme="majorBidi" w:hint="cs"/>
          <w:sz w:val="30"/>
          <w:szCs w:val="30"/>
          <w:cs/>
        </w:rPr>
        <w:t>วันที่รับรู้รายการเมื่อเริ่มแรกและราคาของการทำรายการและรับรู้ในกำไรหรือขาดทุนทันที</w:t>
      </w:r>
      <w:r w:rsidRPr="004F74F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F74FA">
        <w:rPr>
          <w:rFonts w:asciiTheme="majorBidi" w:hAnsiTheme="majorBidi" w:cstheme="majorBidi" w:hint="cs"/>
          <w:sz w:val="30"/>
          <w:szCs w:val="30"/>
          <w:cs/>
        </w:rPr>
        <w:t>เว้นแต่มูลค่ายุติธรรมที่ได้มาถูกจัดลำดับชั้นการวัดมูลค่ายุติธรรมอยู่ในระดับที่</w:t>
      </w:r>
      <w:r w:rsidRPr="004F74F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4148A" w:rsidRPr="0064148A">
        <w:rPr>
          <w:rFonts w:asciiTheme="majorBidi" w:hAnsiTheme="majorBidi" w:cstheme="majorBidi"/>
          <w:sz w:val="30"/>
          <w:szCs w:val="30"/>
        </w:rPr>
        <w:t>3</w:t>
      </w:r>
      <w:r w:rsidRPr="004F74FA">
        <w:rPr>
          <w:rFonts w:asciiTheme="majorBidi" w:hAnsiTheme="majorBidi" w:cstheme="majorBidi"/>
          <w:sz w:val="30"/>
          <w:szCs w:val="30"/>
        </w:rPr>
        <w:t xml:space="preserve"> </w:t>
      </w:r>
      <w:r w:rsidRPr="004F74FA">
        <w:rPr>
          <w:rFonts w:asciiTheme="majorBidi" w:hAnsiTheme="majorBidi" w:cstheme="majorBidi" w:hint="cs"/>
          <w:sz w:val="30"/>
          <w:szCs w:val="30"/>
          <w:cs/>
        </w:rPr>
        <w:t>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04FD4F2F" w14:textId="3B8DADF0" w:rsidR="008A2E50" w:rsidRDefault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</w:p>
    <w:p w14:paraId="465AE9B9" w14:textId="137EDD52" w:rsidR="00511666" w:rsidRDefault="00FB2306" w:rsidP="00DF5C8C">
      <w:pPr>
        <w:pStyle w:val="Heading8"/>
        <w:numPr>
          <w:ilvl w:val="1"/>
          <w:numId w:val="21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F205C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รายได้</w:t>
      </w:r>
      <w:r w:rsidR="0018131F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>จากสัญญาที่ทำกับลูกค้า</w:t>
      </w:r>
    </w:p>
    <w:p w14:paraId="350FC4D5" w14:textId="77777777" w:rsidR="0018131F" w:rsidRPr="008A2E50" w:rsidRDefault="0018131F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A865F1C" w14:textId="70637AC5" w:rsidR="00537D9E" w:rsidRDefault="00537D9E" w:rsidP="00FB2306">
      <w:pPr>
        <w:pStyle w:val="BodyText"/>
        <w:spacing w:after="0"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 xml:space="preserve"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 </w:t>
      </w:r>
      <w:r w:rsidRPr="00F205C4">
        <w:rPr>
          <w:rFonts w:asciiTheme="majorBidi" w:hAnsiTheme="majorBidi" w:cstheme="majorBidi"/>
          <w:sz w:val="30"/>
          <w:szCs w:val="30"/>
          <w:cs/>
        </w:rPr>
        <w:br/>
        <w:t>คาดว่าจะมีสิทธิได้รับซึ่งไม่รวม</w:t>
      </w:r>
      <w:r w:rsidR="007D4D08" w:rsidRPr="00F205C4">
        <w:rPr>
          <w:rFonts w:asciiTheme="majorBidi" w:hAnsiTheme="majorBidi" w:cstheme="majorBidi"/>
          <w:sz w:val="30"/>
          <w:szCs w:val="30"/>
          <w:cs/>
        </w:rPr>
        <w:t xml:space="preserve">จำนวนเงินที่เก็บแทนบุคคลที่สาม </w:t>
      </w:r>
      <w:r w:rsidR="00F32E4B" w:rsidRPr="00F32E4B">
        <w:rPr>
          <w:rFonts w:asciiTheme="majorBidi" w:hAnsiTheme="majorBidi" w:cs="Angsana New" w:hint="cs"/>
          <w:sz w:val="30"/>
          <w:szCs w:val="30"/>
          <w:cs/>
        </w:rPr>
        <w:t>รายได้ที่รับรู้ไม่รวมภาษีมูลค่าเพิ่ม</w:t>
      </w:r>
      <w:r w:rsidR="0018131F">
        <w:rPr>
          <w:rFonts w:asciiTheme="majorBidi" w:hAnsiTheme="majorBidi" w:cs="Angsana New" w:hint="cs"/>
          <w:sz w:val="30"/>
          <w:szCs w:val="30"/>
          <w:cs/>
        </w:rPr>
        <w:t xml:space="preserve">หรือภาษีขายอื่นๆ </w:t>
      </w:r>
      <w:r w:rsidR="00F32E4B" w:rsidRPr="00F32E4B">
        <w:rPr>
          <w:rFonts w:asciiTheme="majorBidi" w:hAnsiTheme="majorBidi" w:cs="Angsana New" w:hint="cs"/>
          <w:sz w:val="30"/>
          <w:szCs w:val="30"/>
          <w:cs/>
        </w:rPr>
        <w:t>และแสดงสุทธิจากส่วนลดการค้าและส่วนลดตามปริมาณ</w:t>
      </w:r>
      <w:r w:rsidR="00F32E4B" w:rsidRPr="00F32E4B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774D3C6F" w14:textId="6F9BB081" w:rsidR="00F32E4B" w:rsidRPr="008A2E50" w:rsidRDefault="00F32E4B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2CF345B" w14:textId="0A84BE10" w:rsidR="00F32E4B" w:rsidRDefault="00F32E4B" w:rsidP="00FB2306">
      <w:pPr>
        <w:pStyle w:val="BodyText"/>
        <w:spacing w:after="0"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F32E4B">
        <w:rPr>
          <w:rFonts w:asciiTheme="majorBidi" w:hAnsiTheme="majorBidi" w:cs="Angsana New" w:hint="cs"/>
          <w:sz w:val="30"/>
          <w:szCs w:val="30"/>
          <w:cs/>
        </w:rPr>
        <w:t>รายได้จากการขายสินค้ารับรู้</w:t>
      </w:r>
      <w:r w:rsidRPr="00F32E4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32E4B">
        <w:rPr>
          <w:rFonts w:asciiTheme="majorBidi" w:hAnsiTheme="majorBidi" w:cs="Angsana New" w:hint="cs"/>
          <w:sz w:val="30"/>
          <w:szCs w:val="30"/>
          <w:cs/>
        </w:rPr>
        <w:t>ณ</w:t>
      </w:r>
      <w:r w:rsidRPr="00F32E4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32E4B">
        <w:rPr>
          <w:rFonts w:asciiTheme="majorBidi" w:hAnsiTheme="majorBidi" w:cs="Angsana New" w:hint="cs"/>
          <w:sz w:val="30"/>
          <w:szCs w:val="30"/>
          <w:cs/>
        </w:rPr>
        <w:t>วันที่มีการส่งมอบสินค้าให้กับลูกค้า</w:t>
      </w:r>
      <w:r w:rsidR="00945CAF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945CAF" w:rsidRPr="00F205C4">
        <w:rPr>
          <w:rFonts w:asciiTheme="majorBidi" w:hAnsiTheme="majorBidi" w:cstheme="majorBidi"/>
          <w:sz w:val="30"/>
          <w:szCs w:val="30"/>
          <w:cs/>
        </w:rPr>
        <w:t>สำหรับสัญญาที่ให้สิทธิลูกค้าในการคืนสินค้า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</w:t>
      </w:r>
    </w:p>
    <w:p w14:paraId="71944B73" w14:textId="0C61331D" w:rsidR="00945CAF" w:rsidRPr="008A2E50" w:rsidRDefault="00945CAF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EAF2349" w14:textId="77777777" w:rsidR="00945CAF" w:rsidRPr="00F205C4" w:rsidRDefault="00945CAF" w:rsidP="00945CA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รายได้จากการให้บริการรับรู้เมื่อได้ให้บริการ</w:t>
      </w:r>
      <w:r w:rsidRPr="00F205C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205C4">
        <w:rPr>
          <w:rFonts w:asciiTheme="majorBidi" w:hAnsiTheme="majorBidi" w:cstheme="majorBidi"/>
          <w:sz w:val="30"/>
          <w:szCs w:val="30"/>
          <w:cs/>
        </w:rPr>
        <w:t>ต้นทุนที่เกี่ยวข้องรับรู้ในกำไรหรือขาดทุนเมื่อเกิดขึ้น</w:t>
      </w:r>
    </w:p>
    <w:p w14:paraId="07F29929" w14:textId="3A9E1C44" w:rsidR="00945CAF" w:rsidRPr="008A2E50" w:rsidRDefault="00945CAF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9490E99" w14:textId="2899CFAB" w:rsidR="00945CAF" w:rsidRDefault="00945CAF" w:rsidP="00FB2306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45CAF">
        <w:rPr>
          <w:rFonts w:asciiTheme="majorBidi" w:hAnsiTheme="majorBidi" w:cs="Angsana New" w:hint="cs"/>
          <w:sz w:val="30"/>
          <w:szCs w:val="30"/>
          <w:cs/>
        </w:rPr>
        <w:t>สำหรับสัญญาที่มีการรวมการขายสินค้าและบริการเข้าด้วยกัน</w:t>
      </w:r>
      <w:r w:rsidRPr="00945CA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45CAF">
        <w:rPr>
          <w:rFonts w:asciiTheme="majorBidi" w:hAnsiTheme="majorBidi" w:cs="Angsana New" w:hint="cs"/>
          <w:sz w:val="30"/>
          <w:szCs w:val="30"/>
          <w:cs/>
        </w:rPr>
        <w:t>กลุ่มบริษัทรับรู้รายได้จากการขายสินค้าและการให้บริการแยกจากกัน</w:t>
      </w:r>
      <w:r w:rsidRPr="00945CA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45CAF">
        <w:rPr>
          <w:rFonts w:asciiTheme="majorBidi" w:hAnsiTheme="majorBidi" w:cs="Angsana New" w:hint="cs"/>
          <w:sz w:val="30"/>
          <w:szCs w:val="30"/>
          <w:cs/>
        </w:rPr>
        <w:t>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หรือมีการให้บริการหลายๆ</w:t>
      </w:r>
      <w:r w:rsidRPr="00945CA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45CAF">
        <w:rPr>
          <w:rFonts w:asciiTheme="majorBidi" w:hAnsiTheme="majorBidi" w:cs="Angsana New" w:hint="cs"/>
          <w:sz w:val="30"/>
          <w:szCs w:val="30"/>
          <w:cs/>
        </w:rPr>
        <w:t>ประเภทในรอบระยะเวลารายงานที่แตกต่างกัน</w:t>
      </w:r>
      <w:r w:rsidRPr="00945CA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45CAF">
        <w:rPr>
          <w:rFonts w:asciiTheme="majorBidi" w:hAnsiTheme="majorBidi" w:cs="Angsana New" w:hint="cs"/>
          <w:sz w:val="30"/>
          <w:szCs w:val="30"/>
          <w:cs/>
        </w:rPr>
        <w:t>สิ่งตอบแทนที่ได้รับจะถูกปันส่วนตามสัดส่วนของราคาขายที่เป็นเอกเทศของสินค้าและบริการนั้นๆ</w:t>
      </w:r>
    </w:p>
    <w:p w14:paraId="518DF7D2" w14:textId="4556AF59" w:rsidR="00EA5700" w:rsidRDefault="00EA5700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991B709" w14:textId="5627959B" w:rsidR="00481271" w:rsidRDefault="00481271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7A34422" w14:textId="77777777" w:rsidR="00481271" w:rsidRPr="008A2E50" w:rsidRDefault="00481271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A9C0AC2" w14:textId="577875AE" w:rsidR="00950B25" w:rsidRPr="00F205C4" w:rsidRDefault="00950B25" w:rsidP="00950B2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205C4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รายได้ค่านายหน้า</w:t>
      </w:r>
    </w:p>
    <w:p w14:paraId="0F5576A4" w14:textId="77777777" w:rsidR="00950B25" w:rsidRPr="00CA4A86" w:rsidRDefault="00950B25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CB533F7" w14:textId="75A11168" w:rsidR="00950B25" w:rsidRPr="00F205C4" w:rsidRDefault="00950B25" w:rsidP="00950B2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สำหรับสัญญาที่กลุ่มบริษัทดำเนินการจัดหาสินค้าหรือบริการแทนลูกค้าและไม่มีอำนาจควบคุมในสินค้าหรือ</w:t>
      </w:r>
      <w:r w:rsidRPr="00392871">
        <w:rPr>
          <w:rFonts w:asciiTheme="majorBidi" w:hAnsiTheme="majorBidi" w:cstheme="majorBidi"/>
          <w:sz w:val="30"/>
          <w:szCs w:val="30"/>
          <w:cs/>
        </w:rPr>
        <w:t>บริการดังกล่าวก่อนที่ผู้ขายหรือผู้ให้บริการหลักจะโอนสินค้าหรือบริการนั้นให้กับลูกค้า กลุ่มบริษัทดำเนินการในลักษณะการเป็นตัวแทนและรับรู้ผลตอบแทนสุทธิของสัญญาดังกล่าวเป็นรายได้ค่านายหน้า</w:t>
      </w:r>
      <w:bookmarkStart w:id="0" w:name="_Hlk108774311"/>
      <w:r w:rsidR="00901030" w:rsidRPr="00392871">
        <w:rPr>
          <w:rFonts w:asciiTheme="majorBidi" w:hAnsiTheme="majorBidi" w:cstheme="majorBidi"/>
          <w:sz w:val="30"/>
          <w:szCs w:val="30"/>
          <w:cs/>
        </w:rPr>
        <w:t>เมื่อภาระผูกพัน</w:t>
      </w:r>
      <w:r w:rsidR="00901030" w:rsidRPr="00392871">
        <w:rPr>
          <w:rFonts w:asciiTheme="majorBidi" w:hAnsiTheme="majorBidi" w:cstheme="majorBidi" w:hint="cs"/>
          <w:sz w:val="30"/>
          <w:szCs w:val="30"/>
          <w:cs/>
        </w:rPr>
        <w:t>ใน</w:t>
      </w:r>
      <w:r w:rsidR="00901030" w:rsidRPr="00392871">
        <w:rPr>
          <w:rFonts w:asciiTheme="majorBidi" w:hAnsiTheme="majorBidi" w:cstheme="majorBidi"/>
          <w:sz w:val="30"/>
          <w:szCs w:val="30"/>
          <w:cs/>
        </w:rPr>
        <w:t>การจัดหาสินค้าหรือบริการที่กำหนดไว้เสร็จสิ้น</w:t>
      </w:r>
      <w:bookmarkEnd w:id="0"/>
    </w:p>
    <w:p w14:paraId="7544F2CB" w14:textId="77777777" w:rsidR="007F6229" w:rsidRPr="00BD047E" w:rsidRDefault="007F6229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D18EA0C" w14:textId="77777777" w:rsidR="00DC7BDC" w:rsidRPr="00F205C4" w:rsidRDefault="00DC7BDC" w:rsidP="00DF5C8C">
      <w:pPr>
        <w:pStyle w:val="Heading8"/>
        <w:numPr>
          <w:ilvl w:val="1"/>
          <w:numId w:val="21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F205C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ภาษีเงินได้</w:t>
      </w:r>
    </w:p>
    <w:p w14:paraId="6FD7B5AF" w14:textId="77777777" w:rsidR="00DC7BDC" w:rsidRPr="00BD047E" w:rsidRDefault="00DC7BDC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83D8381" w14:textId="4B56231E" w:rsidR="00CE7ECA" w:rsidRPr="00466A76" w:rsidRDefault="00CE7ECA" w:rsidP="005E10F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66A76">
        <w:rPr>
          <w:rFonts w:ascii="Angsana New" w:hAnsi="Angsana New" w:cs="Angsana New"/>
          <w:sz w:val="30"/>
          <w:szCs w:val="30"/>
          <w:cs/>
        </w:rPr>
        <w:t xml:space="preserve"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รับรู้โดยตรงในกำไรขาดทุนเบ็ดเสร็จอื่น </w:t>
      </w:r>
    </w:p>
    <w:p w14:paraId="5DFEED2A" w14:textId="77777777" w:rsidR="005E10F8" w:rsidRPr="008A2E50" w:rsidRDefault="005E10F8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01D458B" w14:textId="1193610D" w:rsidR="00CE7ECA" w:rsidRDefault="00CE7ECA" w:rsidP="00CE7EC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E7ECA">
        <w:rPr>
          <w:rFonts w:asciiTheme="majorBidi" w:hAnsiTheme="majorBidi" w:cs="Angsana New" w:hint="cs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</w:t>
      </w:r>
      <w:r w:rsidRPr="00CE7EC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E7ECA">
        <w:rPr>
          <w:rFonts w:asciiTheme="majorBidi" w:hAnsiTheme="majorBidi" w:cs="Angsana New" w:hint="cs"/>
          <w:sz w:val="30"/>
          <w:szCs w:val="30"/>
          <w:cs/>
        </w:rPr>
        <w:t>โดยใช้อัตราภาษีที่ประกาศใช้หรือที่คาดว่ามีผลบังคับใช้</w:t>
      </w:r>
      <w:r w:rsidRPr="00CE7EC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E7ECA">
        <w:rPr>
          <w:rFonts w:asciiTheme="majorBidi" w:hAnsiTheme="majorBidi" w:cs="Angsana New" w:hint="cs"/>
          <w:sz w:val="30"/>
          <w:szCs w:val="30"/>
          <w:cs/>
        </w:rPr>
        <w:t>ณ</w:t>
      </w:r>
      <w:r w:rsidRPr="00CE7EC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E7ECA">
        <w:rPr>
          <w:rFonts w:asciiTheme="majorBidi" w:hAnsiTheme="majorBidi" w:cs="Angsana New" w:hint="cs"/>
          <w:sz w:val="30"/>
          <w:szCs w:val="30"/>
          <w:cs/>
        </w:rPr>
        <w:t>วันที่รายงาน</w:t>
      </w:r>
      <w:r w:rsidRPr="00CE7EC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E7ECA">
        <w:rPr>
          <w:rFonts w:asciiTheme="majorBidi" w:hAnsiTheme="majorBidi" w:cs="Angsana New" w:hint="cs"/>
          <w:sz w:val="30"/>
          <w:szCs w:val="30"/>
          <w:cs/>
        </w:rPr>
        <w:t>ตลอดจนการปรับปรุงทางภาษีที่เกี่ยวกับรายการในปีก่อนๆ</w:t>
      </w:r>
    </w:p>
    <w:p w14:paraId="61449860" w14:textId="77777777" w:rsidR="00CE7ECA" w:rsidRDefault="00CE7ECA" w:rsidP="00DC7BD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CE96464" w14:textId="49316885" w:rsidR="00466A76" w:rsidRDefault="00466A76" w:rsidP="00466A7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466A76">
        <w:rPr>
          <w:rFonts w:asciiTheme="majorBidi" w:hAnsiTheme="majorBidi" w:cs="Angsana New" w:hint="cs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</w:t>
      </w:r>
      <w:r w:rsidRPr="00466A7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66A76">
        <w:rPr>
          <w:rFonts w:asciiTheme="majorBidi" w:hAnsiTheme="majorBidi" w:cs="Angsana New" w:hint="cs"/>
          <w:sz w:val="30"/>
          <w:szCs w:val="30"/>
          <w:cs/>
        </w:rPr>
        <w:t>ภาษีเงินได้รอการตัดบัญชีจะไม่ถูกรับรู้เมื่อเกิดจากผลแตกต่างชั่วคราว</w:t>
      </w:r>
      <w:r w:rsidRPr="00466A7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66A76">
        <w:rPr>
          <w:rFonts w:asciiTheme="majorBidi" w:hAnsiTheme="majorBidi" w:cs="Angsana New" w:hint="cs"/>
          <w:sz w:val="30"/>
          <w:szCs w:val="30"/>
          <w:cs/>
        </w:rPr>
        <w:t>สำหรับ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</w:t>
      </w:r>
      <w:r w:rsidRPr="00466A7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66A76">
        <w:rPr>
          <w:rFonts w:asciiTheme="majorBidi" w:hAnsiTheme="majorBidi" w:cs="Angsana New" w:hint="cs"/>
          <w:sz w:val="30"/>
          <w:szCs w:val="30"/>
          <w:cs/>
        </w:rPr>
        <w:t>และผลแตกต่างที่เกี่ยวข้องกับเงินลงทุนในบริษัทย่อยหากเป็นไปได้ว่าจะไม่มีการกลับรายการในอนาคตอันใกล้</w:t>
      </w:r>
    </w:p>
    <w:p w14:paraId="5CEB5C65" w14:textId="4C447797" w:rsidR="00466A76" w:rsidRPr="008A2E50" w:rsidRDefault="00466A76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01D4FEFD" w14:textId="03EF0766" w:rsidR="00466A76" w:rsidRPr="00466A76" w:rsidRDefault="00466A76" w:rsidP="005E10F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inorBidi"/>
          <w:sz w:val="30"/>
          <w:szCs w:val="30"/>
        </w:rPr>
      </w:pPr>
      <w:r w:rsidRPr="00466A76">
        <w:rPr>
          <w:rFonts w:asciiTheme="majorBidi" w:hAnsiTheme="majorBidi" w:cs="Angsana New" w:hint="cs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</w:t>
      </w:r>
      <w:r w:rsidRPr="00466A7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66A76">
        <w:rPr>
          <w:rFonts w:asciiTheme="majorBidi" w:hAnsiTheme="majorBidi" w:cs="Angsana New" w:hint="cs"/>
          <w:sz w:val="30"/>
          <w:szCs w:val="30"/>
          <w:cs/>
        </w:rPr>
        <w:t>ณ</w:t>
      </w:r>
      <w:r w:rsidRPr="00466A7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66A76">
        <w:rPr>
          <w:rFonts w:asciiTheme="majorBidi" w:hAnsiTheme="majorBidi" w:cs="Angsana New" w:hint="cs"/>
          <w:sz w:val="30"/>
          <w:szCs w:val="30"/>
          <w:cs/>
        </w:rPr>
        <w:t>วันสิ้นรอบระยะเวลารายงาน</w:t>
      </w:r>
      <w:r w:rsidRPr="00466A7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66A76">
        <w:rPr>
          <w:rFonts w:asciiTheme="majorBidi" w:hAnsiTheme="majorBidi" w:cs="Angsana New" w:hint="cs"/>
          <w:sz w:val="30"/>
          <w:szCs w:val="30"/>
          <w:cs/>
        </w:rPr>
        <w:t>โดยใช้อัตราภาษีที่ประกาศใช้หรือที่คาดว่ามีผลบังคับใช้</w:t>
      </w:r>
      <w:r w:rsidRPr="00466A7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66A76">
        <w:rPr>
          <w:rFonts w:asciiTheme="majorBidi" w:hAnsiTheme="majorBidi" w:cs="Angsana New" w:hint="cs"/>
          <w:sz w:val="30"/>
          <w:szCs w:val="30"/>
          <w:cs/>
        </w:rPr>
        <w:t>ณ</w:t>
      </w:r>
      <w:r w:rsidRPr="00466A7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66A76">
        <w:rPr>
          <w:rFonts w:asciiTheme="majorBidi" w:hAnsiTheme="majorBidi" w:cs="Angsana New" w:hint="cs"/>
          <w:sz w:val="30"/>
          <w:szCs w:val="30"/>
          <w:cs/>
        </w:rPr>
        <w:t>วันที่รายงาน</w:t>
      </w:r>
      <w:r w:rsidRPr="00466A7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66A76">
        <w:rPr>
          <w:rFonts w:asciiTheme="majorBidi" w:hAnsiTheme="majorBidi" w:cs="Angsana New" w:hint="cs"/>
          <w:sz w:val="30"/>
          <w:szCs w:val="30"/>
          <w:cs/>
        </w:rPr>
        <w:t>ทั้งนี้</w:t>
      </w:r>
      <w:r w:rsidRPr="00466A7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66A76">
        <w:rPr>
          <w:rFonts w:asciiTheme="majorBidi" w:hAnsiTheme="majorBidi" w:cs="Angsana New" w:hint="cs"/>
          <w:sz w:val="30"/>
          <w:szCs w:val="30"/>
          <w:cs/>
        </w:rPr>
        <w:t>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6346DB4B" w14:textId="77777777" w:rsidR="00466A76" w:rsidRPr="008A2E50" w:rsidRDefault="00466A76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79ACC115" w14:textId="3057AC9C" w:rsidR="00466A76" w:rsidRPr="00466A76" w:rsidRDefault="00466A76" w:rsidP="00466A7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466A76">
        <w:rPr>
          <w:rFonts w:asciiTheme="majorBidi" w:hAnsiTheme="majorBidi" w:cs="Angsana New" w:hint="cs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</w:t>
      </w:r>
      <w:r w:rsidRPr="00466A7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66A76">
        <w:rPr>
          <w:rFonts w:asciiTheme="majorBidi" w:hAnsiTheme="majorBidi" w:cs="Angsana New" w:hint="cs"/>
          <w:sz w:val="30"/>
          <w:szCs w:val="30"/>
          <w:cs/>
        </w:rPr>
        <w:t>สินทรัพย์ภาษีเงินได้รอการตัดบัญชีจะถูกทบทวน</w:t>
      </w:r>
      <w:r w:rsidRPr="00466A7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66A76">
        <w:rPr>
          <w:rFonts w:asciiTheme="majorBidi" w:hAnsiTheme="majorBidi" w:cs="Angsana New" w:hint="cs"/>
          <w:sz w:val="30"/>
          <w:szCs w:val="30"/>
          <w:cs/>
        </w:rPr>
        <w:t>ณ</w:t>
      </w:r>
      <w:r w:rsidRPr="00466A7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66A76">
        <w:rPr>
          <w:rFonts w:asciiTheme="majorBidi" w:hAnsiTheme="majorBidi" w:cs="Angsana New" w:hint="cs"/>
          <w:sz w:val="30"/>
          <w:szCs w:val="30"/>
          <w:cs/>
        </w:rPr>
        <w:t>ทุกวันที่รายงานและจะถูกปรับลดลงเท่าที่ประโยชน์ทางภาษีจะมีโอกาสถูกใช้จริง</w:t>
      </w:r>
    </w:p>
    <w:p w14:paraId="19E121EB" w14:textId="5D79AA9C" w:rsidR="00466A76" w:rsidRDefault="00466A76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1F930FD8" w14:textId="67D39DE5" w:rsidR="00481271" w:rsidRDefault="00481271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3C5D3E85" w14:textId="77777777" w:rsidR="00481271" w:rsidRPr="008A2E50" w:rsidRDefault="00481271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0D6DD74B" w14:textId="544F4CDD" w:rsidR="00DC7BDC" w:rsidRPr="00F205C4" w:rsidRDefault="00F0424B" w:rsidP="009471E6">
      <w:pPr>
        <w:pStyle w:val="Heading8"/>
        <w:numPr>
          <w:ilvl w:val="1"/>
          <w:numId w:val="21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F205C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lastRenderedPageBreak/>
        <w:t>กำไรต่อหุ้น</w:t>
      </w:r>
    </w:p>
    <w:p w14:paraId="49E90ECB" w14:textId="77777777" w:rsidR="00DC7BDC" w:rsidRPr="00880E3A" w:rsidRDefault="00DC7BDC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CE96494" w14:textId="2996DBA5" w:rsidR="00E239B9" w:rsidRPr="00F205C4" w:rsidRDefault="00DC7BDC" w:rsidP="004779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</w:t>
      </w:r>
      <w:r w:rsidR="00C07A9B">
        <w:rPr>
          <w:rFonts w:asciiTheme="majorBidi" w:hAnsiTheme="majorBidi" w:cstheme="majorBidi" w:hint="cs"/>
          <w:sz w:val="30"/>
          <w:szCs w:val="30"/>
          <w:cs/>
        </w:rPr>
        <w:t xml:space="preserve">  </w:t>
      </w:r>
      <w:r w:rsidRPr="00F205C4">
        <w:rPr>
          <w:rFonts w:asciiTheme="majorBidi" w:hAnsiTheme="majorBidi" w:cstheme="majorBidi"/>
          <w:sz w:val="30"/>
          <w:szCs w:val="30"/>
          <w:cs/>
        </w:rPr>
        <w:t>ถัวเฉลี่ยถ่วงน้ำหนักที่ออกจำหน่ายระหว่างปี</w:t>
      </w:r>
    </w:p>
    <w:p w14:paraId="3520D799" w14:textId="77777777" w:rsidR="005E10F8" w:rsidRPr="00880E3A" w:rsidRDefault="005E10F8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6261AC0" w14:textId="04ED80B8" w:rsidR="00193749" w:rsidRPr="00737A95" w:rsidRDefault="00193749" w:rsidP="00193749">
      <w:pPr>
        <w:pStyle w:val="Heading8"/>
        <w:numPr>
          <w:ilvl w:val="1"/>
          <w:numId w:val="21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737A95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38247559" w14:textId="77777777" w:rsidR="00B45B4C" w:rsidRPr="00880E3A" w:rsidRDefault="00B45B4C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F3C5594" w14:textId="50382D61" w:rsidR="00193749" w:rsidRDefault="00E20DD2" w:rsidP="0019374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</w:t>
      </w:r>
      <w:r w:rsidR="00C07A9B">
        <w:rPr>
          <w:rFonts w:asciiTheme="majorBidi" w:hAnsiTheme="majorBidi" w:cstheme="majorBidi" w:hint="cs"/>
          <w:sz w:val="30"/>
          <w:szCs w:val="30"/>
          <w:cs/>
        </w:rPr>
        <w:t xml:space="preserve">  </w:t>
      </w:r>
      <w:r w:rsidRPr="00F205C4">
        <w:rPr>
          <w:rFonts w:asciiTheme="majorBidi" w:hAnsiTheme="majorBidi" w:cstheme="majorBidi"/>
          <w:sz w:val="30"/>
          <w:szCs w:val="30"/>
          <w:cs/>
        </w:rPr>
        <w:t>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</w:t>
      </w:r>
      <w:r w:rsidR="00C07A9B">
        <w:rPr>
          <w:rFonts w:asciiTheme="majorBidi" w:hAnsiTheme="majorBidi" w:cstheme="majorBidi" w:hint="cs"/>
          <w:sz w:val="30"/>
          <w:szCs w:val="30"/>
          <w:cs/>
        </w:rPr>
        <w:t xml:space="preserve">   </w:t>
      </w:r>
      <w:r w:rsidRPr="00F205C4">
        <w:rPr>
          <w:rFonts w:asciiTheme="majorBidi" w:hAnsiTheme="majorBidi" w:cstheme="majorBidi"/>
          <w:sz w:val="30"/>
          <w:szCs w:val="30"/>
          <w:cs/>
        </w:rPr>
        <w:t>หรือกิจการนั้น</w:t>
      </w:r>
    </w:p>
    <w:p w14:paraId="1D6D7C8D" w14:textId="77777777" w:rsidR="00B45B4C" w:rsidRPr="00880E3A" w:rsidRDefault="00B45B4C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596D687" w14:textId="77777777" w:rsidR="003D744A" w:rsidRPr="006F561F" w:rsidRDefault="003D744A" w:rsidP="00DF5C8C">
      <w:pPr>
        <w:pStyle w:val="Heading8"/>
        <w:numPr>
          <w:ilvl w:val="1"/>
          <w:numId w:val="21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6F561F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รายงานทางการเงินจำแนกตามส่วนงาน</w:t>
      </w:r>
    </w:p>
    <w:p w14:paraId="76B0CDEF" w14:textId="77777777" w:rsidR="003D744A" w:rsidRPr="00880E3A" w:rsidRDefault="003D744A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77D9424E" w14:textId="60345679" w:rsidR="00E31D9F" w:rsidRDefault="003D744A" w:rsidP="00861F2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ผลการดำเนินงานของส่วนงานที่รายงานต่อประธานเจ้าหน้าที่บริหาร (ผู้มีอำนาจตัดสินใจสูงสุดด้านการดำเนินงาน</w:t>
      </w:r>
      <w:r w:rsidR="00F6089C" w:rsidRPr="00F205C4">
        <w:rPr>
          <w:rFonts w:asciiTheme="majorBidi" w:hAnsiTheme="majorBidi" w:cstheme="majorBidi"/>
          <w:sz w:val="30"/>
          <w:szCs w:val="30"/>
          <w:cs/>
        </w:rPr>
        <w:t>ของกลุ่มบริษัท</w:t>
      </w:r>
      <w:r w:rsidRPr="00F205C4">
        <w:rPr>
          <w:rFonts w:asciiTheme="majorBidi" w:hAnsiTheme="majorBidi" w:cstheme="majorBidi"/>
          <w:sz w:val="30"/>
          <w:szCs w:val="30"/>
          <w:cs/>
        </w:rPr>
        <w:t>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รายการที่ไม่สามารถปันส่วนได้ส่วนใหญ่เป็นรายการค่าใช้</w:t>
      </w:r>
      <w:r w:rsidR="00861F28" w:rsidRPr="00F205C4">
        <w:rPr>
          <w:rFonts w:asciiTheme="majorBidi" w:hAnsiTheme="majorBidi" w:cstheme="majorBidi"/>
          <w:sz w:val="30"/>
          <w:szCs w:val="30"/>
          <w:cs/>
        </w:rPr>
        <w:t>จ่ายในการบริหาร</w:t>
      </w:r>
    </w:p>
    <w:p w14:paraId="52E637D9" w14:textId="77777777" w:rsidR="00481271" w:rsidRPr="00880E3A" w:rsidRDefault="00481271" w:rsidP="00861F28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D21DC06" w14:textId="5749D925" w:rsidR="0001125B" w:rsidRPr="0001125B" w:rsidRDefault="0001125B" w:rsidP="0001125B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205C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5DCC0666" w14:textId="77777777" w:rsidR="00154B96" w:rsidRPr="00880E3A" w:rsidRDefault="00154B96" w:rsidP="00BD04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20"/>
          <w:szCs w:val="20"/>
        </w:rPr>
      </w:pPr>
    </w:p>
    <w:p w14:paraId="771E5A42" w14:textId="68CE34DA" w:rsidR="00154B96" w:rsidRPr="00F205C4" w:rsidRDefault="00065E8C" w:rsidP="00C62E53">
      <w:pPr>
        <w:tabs>
          <w:tab w:val="clear" w:pos="454"/>
          <w:tab w:val="left" w:pos="540"/>
        </w:tabs>
        <w:ind w:left="540" w:right="4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F205C4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</w:t>
      </w:r>
      <w:r w:rsidRPr="00392871">
        <w:rPr>
          <w:rFonts w:asciiTheme="majorBidi" w:hAnsiTheme="majorBidi" w:cstheme="majorBidi"/>
          <w:b/>
          <w:sz w:val="30"/>
          <w:szCs w:val="30"/>
          <w:cs/>
        </w:rPr>
        <w:t>บริษัทย่อย</w:t>
      </w:r>
      <w:r w:rsidR="00154B96" w:rsidRPr="00392871">
        <w:rPr>
          <w:rFonts w:asciiTheme="majorBidi" w:hAnsiTheme="majorBidi" w:cstheme="majorBidi"/>
          <w:b/>
          <w:sz w:val="30"/>
          <w:szCs w:val="30"/>
          <w:cs/>
        </w:rPr>
        <w:t>และ</w:t>
      </w:r>
      <w:r w:rsidR="00DE147C" w:rsidRPr="00392871">
        <w:rPr>
          <w:rFonts w:asciiTheme="majorBidi" w:hAnsiTheme="majorBidi" w:cs="Angsana New" w:hint="cs"/>
          <w:b/>
          <w:sz w:val="30"/>
          <w:szCs w:val="30"/>
          <w:cs/>
        </w:rPr>
        <w:t>บุคคลหรือกิจการอื่น</w:t>
      </w:r>
      <w:r w:rsidR="00EF21C6" w:rsidRPr="00392871">
        <w:rPr>
          <w:rFonts w:asciiTheme="majorBidi" w:hAnsiTheme="majorBidi" w:cstheme="majorBidi"/>
          <w:b/>
          <w:sz w:val="30"/>
          <w:szCs w:val="30"/>
          <w:cs/>
        </w:rPr>
        <w:t>ที่เ</w:t>
      </w:r>
      <w:r w:rsidR="00AB6E30" w:rsidRPr="00392871">
        <w:rPr>
          <w:rFonts w:asciiTheme="majorBidi" w:hAnsiTheme="majorBidi" w:cstheme="majorBidi"/>
          <w:b/>
          <w:sz w:val="30"/>
          <w:szCs w:val="30"/>
          <w:cs/>
        </w:rPr>
        <w:t>กี่ยวข้องกันที่มีรายการระหว่างกันที่มีนัยสำคัญกับกลุ่มบริษัทในระหว่างปีมีดังต่อไปนี้</w:t>
      </w:r>
    </w:p>
    <w:p w14:paraId="627982B2" w14:textId="77777777" w:rsidR="00154B96" w:rsidRPr="00880E3A" w:rsidRDefault="00154B96" w:rsidP="00BD04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98"/>
        <w:gridCol w:w="9"/>
        <w:gridCol w:w="1170"/>
        <w:gridCol w:w="276"/>
        <w:gridCol w:w="75"/>
        <w:gridCol w:w="1153"/>
        <w:gridCol w:w="276"/>
        <w:gridCol w:w="1149"/>
        <w:gridCol w:w="237"/>
        <w:gridCol w:w="1124"/>
        <w:gridCol w:w="93"/>
      </w:tblGrid>
      <w:tr w:rsidR="00154B96" w:rsidRPr="00F205C4" w14:paraId="65B60084" w14:textId="77777777" w:rsidTr="00971376">
        <w:tc>
          <w:tcPr>
            <w:tcW w:w="3798" w:type="dxa"/>
          </w:tcPr>
          <w:p w14:paraId="6A97D615" w14:textId="77777777" w:rsidR="00154B96" w:rsidRPr="00F205C4" w:rsidRDefault="00154B96" w:rsidP="00172D21">
            <w:pPr>
              <w:pStyle w:val="block"/>
              <w:spacing w:after="0" w:line="240" w:lineRule="auto"/>
              <w:ind w:left="9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gridSpan w:val="4"/>
          </w:tcPr>
          <w:p w14:paraId="5DFCC14A" w14:textId="77777777" w:rsidR="00154B96" w:rsidRPr="00F205C4" w:rsidRDefault="00154B96" w:rsidP="00172D2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ประเทศที่จัดตั้ง/</w:t>
            </w:r>
          </w:p>
        </w:tc>
        <w:tc>
          <w:tcPr>
            <w:tcW w:w="4032" w:type="dxa"/>
            <w:gridSpan w:val="6"/>
          </w:tcPr>
          <w:p w14:paraId="44900FAC" w14:textId="77777777" w:rsidR="00154B96" w:rsidRPr="00F205C4" w:rsidRDefault="00154B96" w:rsidP="00172D21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54B96" w:rsidRPr="00F205C4" w14:paraId="47ED50D7" w14:textId="77777777" w:rsidTr="00971376">
        <w:tc>
          <w:tcPr>
            <w:tcW w:w="3798" w:type="dxa"/>
            <w:vAlign w:val="bottom"/>
          </w:tcPr>
          <w:p w14:paraId="123EA94A" w14:textId="77777777" w:rsidR="00154B96" w:rsidRPr="00F205C4" w:rsidRDefault="00154B96" w:rsidP="00172D21">
            <w:pPr>
              <w:spacing w:line="240" w:lineRule="auto"/>
              <w:ind w:left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530" w:type="dxa"/>
            <w:gridSpan w:val="4"/>
            <w:vAlign w:val="bottom"/>
          </w:tcPr>
          <w:p w14:paraId="08F12D7D" w14:textId="77777777" w:rsidR="00154B96" w:rsidRPr="00F205C4" w:rsidRDefault="00154B96" w:rsidP="00172D2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032" w:type="dxa"/>
            <w:gridSpan w:val="6"/>
            <w:vAlign w:val="bottom"/>
          </w:tcPr>
          <w:p w14:paraId="276AD154" w14:textId="77777777" w:rsidR="00154B96" w:rsidRPr="00F205C4" w:rsidRDefault="00154B96" w:rsidP="00172D2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940DC6" w:rsidRPr="00F205C4" w14:paraId="67A6641C" w14:textId="77777777" w:rsidTr="00971376">
        <w:tc>
          <w:tcPr>
            <w:tcW w:w="3798" w:type="dxa"/>
            <w:vAlign w:val="bottom"/>
          </w:tcPr>
          <w:p w14:paraId="76433353" w14:textId="77777777" w:rsidR="00940DC6" w:rsidRPr="00F205C4" w:rsidRDefault="00940DC6" w:rsidP="00172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530" w:type="dxa"/>
            <w:gridSpan w:val="4"/>
            <w:vAlign w:val="bottom"/>
          </w:tcPr>
          <w:p w14:paraId="0B14F496" w14:textId="77777777" w:rsidR="00940DC6" w:rsidRPr="00F205C4" w:rsidRDefault="00940DC6" w:rsidP="00172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32" w:type="dxa"/>
            <w:gridSpan w:val="6"/>
            <w:vAlign w:val="bottom"/>
          </w:tcPr>
          <w:p w14:paraId="3DF7D4AA" w14:textId="77777777" w:rsidR="00940DC6" w:rsidRPr="00F205C4" w:rsidRDefault="00940DC6" w:rsidP="00172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บุคคลที่มีอำนาจ และความรับผิดชอบการ</w:t>
            </w:r>
          </w:p>
        </w:tc>
      </w:tr>
      <w:tr w:rsidR="00940DC6" w:rsidRPr="00F205C4" w14:paraId="7457621D" w14:textId="77777777" w:rsidTr="00971376">
        <w:tc>
          <w:tcPr>
            <w:tcW w:w="3798" w:type="dxa"/>
            <w:vAlign w:val="bottom"/>
          </w:tcPr>
          <w:p w14:paraId="755B64A7" w14:textId="77777777" w:rsidR="00940DC6" w:rsidRPr="00F205C4" w:rsidRDefault="00940DC6" w:rsidP="00172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gridSpan w:val="4"/>
            <w:vAlign w:val="bottom"/>
          </w:tcPr>
          <w:p w14:paraId="4E315CBE" w14:textId="77777777" w:rsidR="00940DC6" w:rsidRPr="00F205C4" w:rsidRDefault="00940DC6" w:rsidP="00172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032" w:type="dxa"/>
            <w:gridSpan w:val="6"/>
            <w:vAlign w:val="bottom"/>
          </w:tcPr>
          <w:p w14:paraId="56BFCB73" w14:textId="77777777" w:rsidR="00940DC6" w:rsidRPr="00F205C4" w:rsidRDefault="00940DC6" w:rsidP="00172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วางแผน </w:t>
            </w:r>
            <w:r w:rsidR="005B5A55"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สั่งการและควบคุมกิจกรรม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ต่างๆ ของ</w:t>
            </w:r>
          </w:p>
          <w:p w14:paraId="16ECE03C" w14:textId="77777777" w:rsidR="00940DC6" w:rsidRPr="00F205C4" w:rsidRDefault="00940DC6" w:rsidP="00172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กิจการไม่ว่าทางตรง หรือทางอ้อม ทั้งนี้รวมถึง</w:t>
            </w:r>
          </w:p>
          <w:p w14:paraId="18630F07" w14:textId="77777777" w:rsidR="00940DC6" w:rsidRPr="00F205C4" w:rsidRDefault="00940DC6" w:rsidP="00172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คณะกรรมการของกลุ่มบริษัท (ไม่ว่าจะทำ</w:t>
            </w:r>
          </w:p>
          <w:p w14:paraId="2B443FFC" w14:textId="77777777" w:rsidR="00940DC6" w:rsidRPr="00F205C4" w:rsidRDefault="00940DC6" w:rsidP="00172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หน้าที่ในระดับบริหารหรือไม่)</w:t>
            </w:r>
          </w:p>
        </w:tc>
      </w:tr>
      <w:tr w:rsidR="00940DC6" w:rsidRPr="00F205C4" w14:paraId="350D6EDC" w14:textId="77777777" w:rsidTr="00971376">
        <w:tc>
          <w:tcPr>
            <w:tcW w:w="3798" w:type="dxa"/>
            <w:vAlign w:val="bottom"/>
          </w:tcPr>
          <w:p w14:paraId="4AFE7F6B" w14:textId="77777777" w:rsidR="00940DC6" w:rsidRPr="00F205C4" w:rsidRDefault="00940DC6" w:rsidP="00172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ฮอนด้ามะลิวัลย์ จำกัด</w:t>
            </w:r>
          </w:p>
        </w:tc>
        <w:tc>
          <w:tcPr>
            <w:tcW w:w="1530" w:type="dxa"/>
            <w:gridSpan w:val="4"/>
            <w:vAlign w:val="bottom"/>
          </w:tcPr>
          <w:p w14:paraId="206B1778" w14:textId="77777777" w:rsidR="00940DC6" w:rsidRPr="00F205C4" w:rsidRDefault="00940DC6" w:rsidP="00172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32" w:type="dxa"/>
            <w:gridSpan w:val="6"/>
            <w:vAlign w:val="bottom"/>
          </w:tcPr>
          <w:p w14:paraId="47702A23" w14:textId="5B989F89" w:rsidR="00940DC6" w:rsidRPr="00F205C4" w:rsidRDefault="00940DC6" w:rsidP="00172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เป็นบริษัทย่อย บริษัทถือหุ้นร้อยละ </w:t>
            </w:r>
            <w:r w:rsidR="0064148A" w:rsidRPr="0064148A">
              <w:rPr>
                <w:rFonts w:asciiTheme="majorBidi" w:hAnsiTheme="majorBidi" w:cstheme="majorBidi"/>
                <w:sz w:val="30"/>
                <w:szCs w:val="30"/>
              </w:rPr>
              <w:t>99</w:t>
            </w:r>
          </w:p>
        </w:tc>
      </w:tr>
      <w:tr w:rsidR="00940DC6" w:rsidRPr="00F205C4" w14:paraId="3CAE5BB3" w14:textId="77777777" w:rsidTr="00971376">
        <w:tc>
          <w:tcPr>
            <w:tcW w:w="3798" w:type="dxa"/>
            <w:vAlign w:val="bottom"/>
          </w:tcPr>
          <w:p w14:paraId="5F62C835" w14:textId="5ABBFA5A" w:rsidR="00940DC6" w:rsidRPr="00F205C4" w:rsidRDefault="00940DC6" w:rsidP="00172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530" w:type="dxa"/>
            <w:gridSpan w:val="4"/>
            <w:vAlign w:val="bottom"/>
          </w:tcPr>
          <w:p w14:paraId="6BA794BC" w14:textId="77777777" w:rsidR="00940DC6" w:rsidRPr="00F205C4" w:rsidRDefault="00940DC6" w:rsidP="00172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32" w:type="dxa"/>
            <w:gridSpan w:val="6"/>
            <w:vAlign w:val="bottom"/>
          </w:tcPr>
          <w:p w14:paraId="1701D753" w14:textId="77777777" w:rsidR="00940DC6" w:rsidRPr="00F205C4" w:rsidRDefault="00940DC6" w:rsidP="00172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และมีกรรมการร่วมกัน</w:t>
            </w:r>
          </w:p>
        </w:tc>
      </w:tr>
      <w:tr w:rsidR="002F33E7" w:rsidRPr="00F205C4" w14:paraId="4EB2E6A9" w14:textId="77777777" w:rsidTr="00971376">
        <w:tc>
          <w:tcPr>
            <w:tcW w:w="3798" w:type="dxa"/>
            <w:vAlign w:val="bottom"/>
          </w:tcPr>
          <w:p w14:paraId="150FC53C" w14:textId="1C03D5BC" w:rsidR="002F33E7" w:rsidRPr="00F205C4" w:rsidRDefault="002F33E7" w:rsidP="00172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33E7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</w:t>
            </w:r>
            <w:r w:rsidRPr="002F33E7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2F33E7">
              <w:rPr>
                <w:rFonts w:asciiTheme="majorBidi" w:hAnsiTheme="majorBidi" w:cs="Angsana New" w:hint="cs"/>
                <w:sz w:val="30"/>
                <w:szCs w:val="30"/>
                <w:cs/>
              </w:rPr>
              <w:t>ออโตคลิกบายเอซีจี</w:t>
            </w:r>
            <w:r w:rsidRPr="002F33E7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2F33E7">
              <w:rPr>
                <w:rFonts w:asciiTheme="majorBidi" w:hAnsiTheme="majorBidi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530" w:type="dxa"/>
            <w:gridSpan w:val="4"/>
            <w:vAlign w:val="bottom"/>
          </w:tcPr>
          <w:p w14:paraId="190E5BC0" w14:textId="12A2EC44" w:rsidR="002F33E7" w:rsidRPr="00F205C4" w:rsidRDefault="002F33E7" w:rsidP="00172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32" w:type="dxa"/>
            <w:gridSpan w:val="6"/>
            <w:vAlign w:val="bottom"/>
          </w:tcPr>
          <w:p w14:paraId="56E29D21" w14:textId="3A8C7178" w:rsidR="002F33E7" w:rsidRPr="00F205C4" w:rsidRDefault="002F33E7" w:rsidP="00172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เป็นบริษัทย่อย บริษัทถือหุ้นร้อยละ </w:t>
            </w:r>
            <w:r w:rsidR="0064148A" w:rsidRPr="0064148A">
              <w:rPr>
                <w:rFonts w:asciiTheme="majorBidi" w:hAnsiTheme="majorBidi" w:cstheme="majorBidi"/>
                <w:sz w:val="30"/>
                <w:szCs w:val="30"/>
              </w:rPr>
              <w:t>99</w:t>
            </w:r>
          </w:p>
        </w:tc>
      </w:tr>
      <w:tr w:rsidR="002F33E7" w:rsidRPr="00F205C4" w14:paraId="17849EC9" w14:textId="77777777" w:rsidTr="00971376">
        <w:tc>
          <w:tcPr>
            <w:tcW w:w="3798" w:type="dxa"/>
            <w:vAlign w:val="bottom"/>
          </w:tcPr>
          <w:p w14:paraId="3B8C99C4" w14:textId="77777777" w:rsidR="002F33E7" w:rsidRPr="00F205C4" w:rsidRDefault="002F33E7" w:rsidP="00172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gridSpan w:val="4"/>
            <w:vAlign w:val="bottom"/>
          </w:tcPr>
          <w:p w14:paraId="1BF3BD69" w14:textId="77777777" w:rsidR="002F33E7" w:rsidRPr="00F205C4" w:rsidRDefault="002F33E7" w:rsidP="00172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32" w:type="dxa"/>
            <w:gridSpan w:val="6"/>
            <w:vAlign w:val="bottom"/>
          </w:tcPr>
          <w:p w14:paraId="70B62A60" w14:textId="19158B99" w:rsidR="002F33E7" w:rsidRPr="00F205C4" w:rsidRDefault="002F33E7" w:rsidP="00172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และมีกรรมการร่วมกัน</w:t>
            </w:r>
          </w:p>
        </w:tc>
      </w:tr>
      <w:tr w:rsidR="00885119" w:rsidRPr="00B45B4C" w14:paraId="64607376" w14:textId="77777777" w:rsidTr="00971376">
        <w:tblPrEx>
          <w:tblLook w:val="0000" w:firstRow="0" w:lastRow="0" w:firstColumn="0" w:lastColumn="0" w:noHBand="0" w:noVBand="0"/>
        </w:tblPrEx>
        <w:trPr>
          <w:gridAfter w:val="1"/>
          <w:wAfter w:w="93" w:type="dxa"/>
          <w:cantSplit/>
        </w:trPr>
        <w:tc>
          <w:tcPr>
            <w:tcW w:w="3807" w:type="dxa"/>
            <w:gridSpan w:val="2"/>
          </w:tcPr>
          <w:p w14:paraId="43890AED" w14:textId="2F7979A1" w:rsidR="00D661A3" w:rsidRPr="00737A95" w:rsidRDefault="00737A95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37A95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</w:t>
            </w:r>
            <w:r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737A95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674" w:type="dxa"/>
            <w:gridSpan w:val="4"/>
          </w:tcPr>
          <w:p w14:paraId="68193372" w14:textId="77777777" w:rsidR="0047170F" w:rsidRDefault="0047170F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B751032" w14:textId="249AF797" w:rsidR="00D661A3" w:rsidRPr="00B45B4C" w:rsidRDefault="00D661A3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5B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6" w:type="dxa"/>
          </w:tcPr>
          <w:p w14:paraId="54FB46CC" w14:textId="77777777" w:rsidR="00D661A3" w:rsidRPr="00B45B4C" w:rsidRDefault="00D661A3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0" w:type="dxa"/>
            <w:gridSpan w:val="3"/>
          </w:tcPr>
          <w:p w14:paraId="4BD1B6E9" w14:textId="77777777" w:rsidR="0047170F" w:rsidRDefault="0047170F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6D7EB08" w14:textId="29D78338" w:rsidR="00D661A3" w:rsidRPr="00B45B4C" w:rsidRDefault="00D661A3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45B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4BA0" w:rsidRPr="00B45B4C" w14:paraId="56109DE8" w14:textId="77777777" w:rsidTr="00971376">
        <w:tblPrEx>
          <w:tblLook w:val="0000" w:firstRow="0" w:lastRow="0" w:firstColumn="0" w:lastColumn="0" w:noHBand="0" w:noVBand="0"/>
        </w:tblPrEx>
        <w:trPr>
          <w:gridAfter w:val="1"/>
          <w:wAfter w:w="93" w:type="dxa"/>
          <w:cantSplit/>
        </w:trPr>
        <w:tc>
          <w:tcPr>
            <w:tcW w:w="3807" w:type="dxa"/>
            <w:gridSpan w:val="2"/>
          </w:tcPr>
          <w:p w14:paraId="633A62BC" w14:textId="3A947F1B" w:rsidR="00564BA0" w:rsidRPr="00B45B4C" w:rsidRDefault="00564BA0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45B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64148A" w:rsidRPr="0064148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B45B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70" w:type="dxa"/>
          </w:tcPr>
          <w:p w14:paraId="51EAC394" w14:textId="73CF8BBE" w:rsidR="00564BA0" w:rsidRPr="00B45B4C" w:rsidRDefault="00F84E28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C1B1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6" w:type="dxa"/>
          </w:tcPr>
          <w:p w14:paraId="365DD337" w14:textId="77777777" w:rsidR="00564BA0" w:rsidRPr="00B45B4C" w:rsidRDefault="00564BA0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8" w:type="dxa"/>
            <w:gridSpan w:val="2"/>
          </w:tcPr>
          <w:p w14:paraId="487CC5A3" w14:textId="7CBB45E2" w:rsidR="00564BA0" w:rsidRPr="00B45B4C" w:rsidRDefault="00F84E28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C1B1A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6" w:type="dxa"/>
          </w:tcPr>
          <w:p w14:paraId="75B6E430" w14:textId="77777777" w:rsidR="00564BA0" w:rsidRPr="00B45B4C" w:rsidRDefault="00564BA0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</w:tcPr>
          <w:p w14:paraId="045D0DD0" w14:textId="49979323" w:rsidR="00564BA0" w:rsidRPr="00B45B4C" w:rsidRDefault="009C1B1A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7" w:type="dxa"/>
          </w:tcPr>
          <w:p w14:paraId="00E78828" w14:textId="77777777" w:rsidR="00564BA0" w:rsidRPr="00B45B4C" w:rsidRDefault="00564BA0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4" w:type="dxa"/>
          </w:tcPr>
          <w:p w14:paraId="4D5F24B9" w14:textId="0159835A" w:rsidR="00564BA0" w:rsidRPr="00B45B4C" w:rsidRDefault="009C1B1A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564BA0" w:rsidRPr="00B45B4C" w14:paraId="1B9CEF5F" w14:textId="77777777" w:rsidTr="00971376">
        <w:tblPrEx>
          <w:tblLook w:val="0000" w:firstRow="0" w:lastRow="0" w:firstColumn="0" w:lastColumn="0" w:noHBand="0" w:noVBand="0"/>
        </w:tblPrEx>
        <w:trPr>
          <w:gridAfter w:val="1"/>
          <w:wAfter w:w="93" w:type="dxa"/>
          <w:cantSplit/>
        </w:trPr>
        <w:tc>
          <w:tcPr>
            <w:tcW w:w="3807" w:type="dxa"/>
            <w:gridSpan w:val="2"/>
          </w:tcPr>
          <w:p w14:paraId="5686A446" w14:textId="77777777" w:rsidR="00564BA0" w:rsidRPr="00B45B4C" w:rsidRDefault="00564BA0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 w:hanging="18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60" w:type="dxa"/>
            <w:gridSpan w:val="8"/>
          </w:tcPr>
          <w:p w14:paraId="0658E6DA" w14:textId="77777777" w:rsidR="00564BA0" w:rsidRPr="00B45B4C" w:rsidRDefault="00564BA0" w:rsidP="001B0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hanging="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5B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84E28" w:rsidRPr="00B45B4C" w14:paraId="54A585EE" w14:textId="77777777" w:rsidTr="00971376">
        <w:tblPrEx>
          <w:tblLook w:val="0000" w:firstRow="0" w:lastRow="0" w:firstColumn="0" w:lastColumn="0" w:noHBand="0" w:noVBand="0"/>
        </w:tblPrEx>
        <w:trPr>
          <w:gridAfter w:val="1"/>
          <w:wAfter w:w="93" w:type="dxa"/>
          <w:cantSplit/>
        </w:trPr>
        <w:tc>
          <w:tcPr>
            <w:tcW w:w="3807" w:type="dxa"/>
            <w:gridSpan w:val="2"/>
          </w:tcPr>
          <w:p w14:paraId="6E97CF7F" w14:textId="77777777" w:rsidR="00F84E28" w:rsidRPr="00B45B4C" w:rsidRDefault="00F84E28" w:rsidP="00F8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45B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51003FFC" w14:textId="77777777" w:rsidR="00F84E28" w:rsidRPr="00B45B4C" w:rsidRDefault="00F84E28" w:rsidP="00F8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5"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14:paraId="11A38256" w14:textId="77777777" w:rsidR="00F84E28" w:rsidRPr="00B45B4C" w:rsidRDefault="00F84E28" w:rsidP="00F8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5"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8" w:type="dxa"/>
            <w:gridSpan w:val="2"/>
          </w:tcPr>
          <w:p w14:paraId="48CBE446" w14:textId="77777777" w:rsidR="00F84E28" w:rsidRPr="00B45B4C" w:rsidRDefault="00F84E28" w:rsidP="00F8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5"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14:paraId="510132C3" w14:textId="77777777" w:rsidR="00F84E28" w:rsidRPr="00B45B4C" w:rsidRDefault="00F84E28" w:rsidP="00F8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5"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</w:tcPr>
          <w:p w14:paraId="36053ACE" w14:textId="77777777" w:rsidR="00F84E28" w:rsidRPr="00126EF4" w:rsidRDefault="00F84E28" w:rsidP="00F8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</w:p>
        </w:tc>
        <w:tc>
          <w:tcPr>
            <w:tcW w:w="237" w:type="dxa"/>
          </w:tcPr>
          <w:p w14:paraId="01ADD41F" w14:textId="77777777" w:rsidR="00F84E28" w:rsidRPr="00B45B4C" w:rsidRDefault="00F84E28" w:rsidP="00F84E28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5" w:right="-6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4" w:type="dxa"/>
          </w:tcPr>
          <w:p w14:paraId="04AF503A" w14:textId="77777777" w:rsidR="00F84E28" w:rsidRPr="00B45B4C" w:rsidRDefault="00F84E28" w:rsidP="00F8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5" w:right="-64" w:firstLine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E1A16" w:rsidRPr="00B45B4C" w14:paraId="402D6D26" w14:textId="77777777" w:rsidTr="00971376">
        <w:tblPrEx>
          <w:tblLook w:val="0000" w:firstRow="0" w:lastRow="0" w:firstColumn="0" w:lastColumn="0" w:noHBand="0" w:noVBand="0"/>
        </w:tblPrEx>
        <w:trPr>
          <w:gridAfter w:val="1"/>
          <w:wAfter w:w="93" w:type="dxa"/>
          <w:cantSplit/>
        </w:trPr>
        <w:tc>
          <w:tcPr>
            <w:tcW w:w="3807" w:type="dxa"/>
            <w:gridSpan w:val="2"/>
          </w:tcPr>
          <w:p w14:paraId="33BFE8F3" w14:textId="66EA4C22" w:rsidR="002E1A16" w:rsidRPr="00B45B4C" w:rsidRDefault="002E1A16" w:rsidP="002E1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45B4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170" w:type="dxa"/>
          </w:tcPr>
          <w:p w14:paraId="6458788F" w14:textId="2EF68AFD" w:rsidR="002E1A16" w:rsidRPr="00B45B4C" w:rsidRDefault="002E1A16" w:rsidP="002E1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5" w:right="-64"/>
              <w:rPr>
                <w:rFonts w:asciiTheme="majorBidi" w:hAnsiTheme="majorBidi" w:cstheme="majorBidi"/>
                <w:sz w:val="30"/>
                <w:szCs w:val="30"/>
              </w:rPr>
            </w:pPr>
            <w:r w:rsidRPr="00B45B4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6" w:type="dxa"/>
          </w:tcPr>
          <w:p w14:paraId="3115EE53" w14:textId="77777777" w:rsidR="002E1A16" w:rsidRPr="00B45B4C" w:rsidRDefault="002E1A16" w:rsidP="002E1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5"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8" w:type="dxa"/>
            <w:gridSpan w:val="2"/>
          </w:tcPr>
          <w:p w14:paraId="3164C0F7" w14:textId="32F2380A" w:rsidR="002E1A16" w:rsidRPr="00B45B4C" w:rsidRDefault="002E1A16" w:rsidP="002E1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  <w:tab w:val="left" w:pos="490"/>
              </w:tabs>
              <w:spacing w:line="240" w:lineRule="auto"/>
              <w:ind w:left="-74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5B4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6" w:type="dxa"/>
          </w:tcPr>
          <w:p w14:paraId="014BA345" w14:textId="77777777" w:rsidR="002E1A16" w:rsidRPr="00B45B4C" w:rsidRDefault="002E1A16" w:rsidP="002E1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5"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</w:tcPr>
          <w:p w14:paraId="4DC331E2" w14:textId="60D7F15F" w:rsidR="002E1A16" w:rsidRPr="007222CA" w:rsidRDefault="00BE2A20" w:rsidP="002E1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5" w:right="-64" w:firstLine="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2A20">
              <w:rPr>
                <w:rFonts w:asciiTheme="majorBidi" w:hAnsiTheme="majorBidi" w:cstheme="majorBidi"/>
                <w:sz w:val="30"/>
                <w:szCs w:val="30"/>
              </w:rPr>
              <w:t>60,046</w:t>
            </w:r>
          </w:p>
        </w:tc>
        <w:tc>
          <w:tcPr>
            <w:tcW w:w="237" w:type="dxa"/>
          </w:tcPr>
          <w:p w14:paraId="545D7E33" w14:textId="77777777" w:rsidR="002E1A16" w:rsidRPr="00B45B4C" w:rsidRDefault="002E1A16" w:rsidP="002E1A16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5" w:right="-6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4" w:type="dxa"/>
          </w:tcPr>
          <w:p w14:paraId="21BF3A54" w14:textId="7D111B55" w:rsidR="002E1A16" w:rsidRPr="00B45B4C" w:rsidRDefault="002E1A16" w:rsidP="002E1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5" w:right="-64" w:firstLine="13"/>
              <w:rPr>
                <w:rFonts w:asciiTheme="majorBidi" w:hAnsiTheme="majorBidi" w:cstheme="majorBidi"/>
                <w:sz w:val="30"/>
                <w:szCs w:val="30"/>
              </w:rPr>
            </w:pPr>
            <w:r w:rsidRPr="007222CA">
              <w:rPr>
                <w:rFonts w:asciiTheme="majorBidi" w:hAnsiTheme="majorBidi" w:cstheme="majorBidi"/>
                <w:sz w:val="30"/>
                <w:szCs w:val="30"/>
              </w:rPr>
              <w:t>56,837</w:t>
            </w:r>
          </w:p>
        </w:tc>
      </w:tr>
      <w:tr w:rsidR="002E1A16" w:rsidRPr="00B45B4C" w14:paraId="437F4C9C" w14:textId="77777777" w:rsidTr="00971376">
        <w:tblPrEx>
          <w:tblLook w:val="0000" w:firstRow="0" w:lastRow="0" w:firstColumn="0" w:lastColumn="0" w:noHBand="0" w:noVBand="0"/>
        </w:tblPrEx>
        <w:trPr>
          <w:gridAfter w:val="1"/>
          <w:wAfter w:w="93" w:type="dxa"/>
          <w:cantSplit/>
        </w:trPr>
        <w:tc>
          <w:tcPr>
            <w:tcW w:w="3807" w:type="dxa"/>
            <w:gridSpan w:val="2"/>
          </w:tcPr>
          <w:p w14:paraId="7F0B2382" w14:textId="4CF9A3BB" w:rsidR="002E1A16" w:rsidRPr="00B45B4C" w:rsidRDefault="002E1A16" w:rsidP="002E1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</w:tcPr>
          <w:p w14:paraId="695E259D" w14:textId="433EDF15" w:rsidR="002E1A16" w:rsidRPr="00B45B4C" w:rsidRDefault="002E1A16" w:rsidP="002E1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5" w:right="-64"/>
              <w:rPr>
                <w:rFonts w:asciiTheme="majorBidi" w:hAnsiTheme="majorBidi" w:cstheme="majorBidi"/>
                <w:sz w:val="30"/>
                <w:szCs w:val="30"/>
              </w:rPr>
            </w:pPr>
            <w:r w:rsidRPr="00B45B4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6" w:type="dxa"/>
          </w:tcPr>
          <w:p w14:paraId="5BD5EDBF" w14:textId="77777777" w:rsidR="002E1A16" w:rsidRPr="00B45B4C" w:rsidRDefault="002E1A16" w:rsidP="002E1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5"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8" w:type="dxa"/>
            <w:gridSpan w:val="2"/>
          </w:tcPr>
          <w:p w14:paraId="390E9FF0" w14:textId="2ACC6F3F" w:rsidR="002E1A16" w:rsidRPr="00B45B4C" w:rsidRDefault="002E1A16" w:rsidP="002E1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  <w:tab w:val="left" w:pos="490"/>
              </w:tabs>
              <w:spacing w:line="240" w:lineRule="auto"/>
              <w:ind w:left="-74"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5B4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6" w:type="dxa"/>
          </w:tcPr>
          <w:p w14:paraId="011A9514" w14:textId="77777777" w:rsidR="002E1A16" w:rsidRPr="00B45B4C" w:rsidRDefault="002E1A16" w:rsidP="002E1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5"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</w:tcPr>
          <w:p w14:paraId="73D5E067" w14:textId="6E901BB8" w:rsidR="002E1A16" w:rsidRPr="007222CA" w:rsidRDefault="00BE2A20" w:rsidP="002E1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5" w:right="-64" w:firstLine="13"/>
              <w:rPr>
                <w:rFonts w:asciiTheme="majorBidi" w:hAnsiTheme="majorBidi" w:cstheme="majorBidi"/>
                <w:sz w:val="30"/>
                <w:szCs w:val="30"/>
              </w:rPr>
            </w:pPr>
            <w:r w:rsidRPr="00BE2A20">
              <w:rPr>
                <w:rFonts w:asciiTheme="majorBidi" w:hAnsiTheme="majorBidi" w:cstheme="majorBidi"/>
                <w:sz w:val="30"/>
                <w:szCs w:val="30"/>
              </w:rPr>
              <w:t>174</w:t>
            </w:r>
          </w:p>
        </w:tc>
        <w:tc>
          <w:tcPr>
            <w:tcW w:w="237" w:type="dxa"/>
          </w:tcPr>
          <w:p w14:paraId="6F0EBBD6" w14:textId="77777777" w:rsidR="002E1A16" w:rsidRPr="00B45B4C" w:rsidRDefault="002E1A16" w:rsidP="002E1A16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5" w:right="-6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4" w:type="dxa"/>
          </w:tcPr>
          <w:p w14:paraId="23490631" w14:textId="3DA9B53E" w:rsidR="002E1A16" w:rsidRPr="00ED3ABA" w:rsidRDefault="002E1A16" w:rsidP="002E1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5" w:right="-64" w:firstLine="13"/>
              <w:rPr>
                <w:rFonts w:asciiTheme="majorBidi" w:hAnsiTheme="majorBidi" w:cstheme="majorBidi"/>
                <w:sz w:val="30"/>
                <w:szCs w:val="30"/>
              </w:rPr>
            </w:pPr>
            <w:r w:rsidRPr="007222CA">
              <w:rPr>
                <w:rFonts w:asciiTheme="majorBidi" w:hAnsiTheme="majorBidi" w:cstheme="majorBidi"/>
                <w:sz w:val="30"/>
                <w:szCs w:val="30"/>
              </w:rPr>
              <w:t>525</w:t>
            </w:r>
          </w:p>
        </w:tc>
      </w:tr>
      <w:tr w:rsidR="002E1A16" w:rsidRPr="00B45B4C" w14:paraId="6B6FE37A" w14:textId="77777777" w:rsidTr="00971376">
        <w:tblPrEx>
          <w:tblLook w:val="0000" w:firstRow="0" w:lastRow="0" w:firstColumn="0" w:lastColumn="0" w:noHBand="0" w:noVBand="0"/>
        </w:tblPrEx>
        <w:trPr>
          <w:gridAfter w:val="1"/>
          <w:wAfter w:w="93" w:type="dxa"/>
          <w:cantSplit/>
        </w:trPr>
        <w:tc>
          <w:tcPr>
            <w:tcW w:w="3807" w:type="dxa"/>
            <w:gridSpan w:val="2"/>
          </w:tcPr>
          <w:p w14:paraId="3795BCEA" w14:textId="0D1C827B" w:rsidR="002E1A16" w:rsidRPr="009C4598" w:rsidRDefault="002E1A16" w:rsidP="002E1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459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70" w:type="dxa"/>
          </w:tcPr>
          <w:p w14:paraId="067D3F26" w14:textId="5E00F3EE" w:rsidR="002E1A16" w:rsidRPr="00B45B4C" w:rsidRDefault="002E1A16" w:rsidP="002E1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5" w:right="-64"/>
              <w:rPr>
                <w:rFonts w:asciiTheme="majorBidi" w:hAnsiTheme="majorBidi" w:cstheme="majorBidi"/>
                <w:sz w:val="30"/>
                <w:szCs w:val="30"/>
              </w:rPr>
            </w:pPr>
            <w:r w:rsidRPr="00B45B4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6" w:type="dxa"/>
          </w:tcPr>
          <w:p w14:paraId="0DEC4E34" w14:textId="77777777" w:rsidR="002E1A16" w:rsidRPr="00B45B4C" w:rsidRDefault="002E1A16" w:rsidP="002E1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5"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8" w:type="dxa"/>
            <w:gridSpan w:val="2"/>
          </w:tcPr>
          <w:p w14:paraId="3D80D99D" w14:textId="15AED40E" w:rsidR="002E1A16" w:rsidRPr="00B45B4C" w:rsidRDefault="002E1A16" w:rsidP="002E1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  <w:tab w:val="left" w:pos="490"/>
              </w:tabs>
              <w:spacing w:line="240" w:lineRule="auto"/>
              <w:ind w:left="-74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5B4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6" w:type="dxa"/>
          </w:tcPr>
          <w:p w14:paraId="132922C5" w14:textId="77777777" w:rsidR="002E1A16" w:rsidRPr="00B45B4C" w:rsidRDefault="002E1A16" w:rsidP="002E1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5"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</w:tcPr>
          <w:p w14:paraId="2C27A507" w14:textId="2FF75838" w:rsidR="002E1A16" w:rsidRPr="007222CA" w:rsidRDefault="00BE2A20" w:rsidP="002E1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5" w:right="-64" w:firstLine="13"/>
              <w:rPr>
                <w:rFonts w:asciiTheme="majorBidi" w:hAnsiTheme="majorBidi" w:cstheme="majorBidi"/>
                <w:sz w:val="30"/>
                <w:szCs w:val="30"/>
              </w:rPr>
            </w:pPr>
            <w:r w:rsidRPr="00BE2A20">
              <w:rPr>
                <w:rFonts w:asciiTheme="majorBidi" w:hAnsiTheme="majorBidi" w:cstheme="majorBidi"/>
                <w:sz w:val="30"/>
                <w:szCs w:val="30"/>
              </w:rPr>
              <w:t>23,939</w:t>
            </w:r>
          </w:p>
        </w:tc>
        <w:tc>
          <w:tcPr>
            <w:tcW w:w="237" w:type="dxa"/>
          </w:tcPr>
          <w:p w14:paraId="07F2BFA2" w14:textId="77777777" w:rsidR="002E1A16" w:rsidRPr="00B45B4C" w:rsidRDefault="002E1A16" w:rsidP="002E1A16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5" w:right="-6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4" w:type="dxa"/>
          </w:tcPr>
          <w:p w14:paraId="06AE6546" w14:textId="7910ACF7" w:rsidR="002E1A16" w:rsidRPr="00B45B4C" w:rsidRDefault="002E1A16" w:rsidP="002E1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20"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7222CA">
              <w:rPr>
                <w:rFonts w:asciiTheme="majorBidi" w:hAnsiTheme="majorBidi" w:cstheme="majorBidi"/>
                <w:sz w:val="30"/>
                <w:szCs w:val="30"/>
              </w:rPr>
              <w:t>7,980</w:t>
            </w:r>
          </w:p>
        </w:tc>
      </w:tr>
      <w:tr w:rsidR="002E1A16" w:rsidRPr="00B45B4C" w14:paraId="365F57A9" w14:textId="77777777" w:rsidTr="00971376">
        <w:tblPrEx>
          <w:tblLook w:val="0000" w:firstRow="0" w:lastRow="0" w:firstColumn="0" w:lastColumn="0" w:noHBand="0" w:noVBand="0"/>
        </w:tblPrEx>
        <w:trPr>
          <w:gridAfter w:val="1"/>
          <w:wAfter w:w="93" w:type="dxa"/>
          <w:cantSplit/>
        </w:trPr>
        <w:tc>
          <w:tcPr>
            <w:tcW w:w="3807" w:type="dxa"/>
            <w:gridSpan w:val="2"/>
          </w:tcPr>
          <w:p w14:paraId="6B510381" w14:textId="3F8F8CB7" w:rsidR="002E1A16" w:rsidRPr="00D81AF9" w:rsidRDefault="002E1A16" w:rsidP="002E1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1AF9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</w:t>
            </w:r>
            <w:r w:rsidRPr="00D81AF9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1170" w:type="dxa"/>
          </w:tcPr>
          <w:p w14:paraId="1E005D15" w14:textId="659AE05A" w:rsidR="002E1A16" w:rsidRPr="00D81AF9" w:rsidRDefault="002E1A16" w:rsidP="002E1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5" w:right="-6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1AF9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6" w:type="dxa"/>
          </w:tcPr>
          <w:p w14:paraId="0EFFB3CB" w14:textId="77777777" w:rsidR="002E1A16" w:rsidRPr="00D81AF9" w:rsidRDefault="002E1A16" w:rsidP="002E1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5"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8" w:type="dxa"/>
            <w:gridSpan w:val="2"/>
          </w:tcPr>
          <w:p w14:paraId="02A118F7" w14:textId="669E7577" w:rsidR="002E1A16" w:rsidRPr="00D81AF9" w:rsidRDefault="002E1A16" w:rsidP="002E1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  <w:tab w:val="left" w:pos="490"/>
              </w:tabs>
              <w:spacing w:line="240" w:lineRule="auto"/>
              <w:ind w:left="-74"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1AF9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6" w:type="dxa"/>
          </w:tcPr>
          <w:p w14:paraId="79476144" w14:textId="77777777" w:rsidR="002E1A16" w:rsidRPr="00D81AF9" w:rsidRDefault="002E1A16" w:rsidP="002E1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5"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</w:tcPr>
          <w:p w14:paraId="426B6DFC" w14:textId="5895878C" w:rsidR="002E1A16" w:rsidRPr="007222CA" w:rsidRDefault="00BE2A20" w:rsidP="002E1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5" w:right="-64" w:firstLine="13"/>
              <w:rPr>
                <w:rFonts w:asciiTheme="majorBidi" w:hAnsiTheme="majorBidi" w:cstheme="majorBidi"/>
                <w:sz w:val="30"/>
                <w:szCs w:val="30"/>
              </w:rPr>
            </w:pPr>
            <w:r w:rsidRPr="00BE2A20">
              <w:rPr>
                <w:rFonts w:asciiTheme="majorBidi" w:hAnsiTheme="majorBidi" w:cstheme="majorBidi"/>
                <w:sz w:val="30"/>
                <w:szCs w:val="30"/>
              </w:rPr>
              <w:t>1,968</w:t>
            </w:r>
          </w:p>
        </w:tc>
        <w:tc>
          <w:tcPr>
            <w:tcW w:w="237" w:type="dxa"/>
          </w:tcPr>
          <w:p w14:paraId="2E6725E7" w14:textId="77777777" w:rsidR="002E1A16" w:rsidRPr="00D81AF9" w:rsidRDefault="002E1A16" w:rsidP="002E1A16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5" w:right="-6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4" w:type="dxa"/>
          </w:tcPr>
          <w:p w14:paraId="4625E217" w14:textId="19EF24DA" w:rsidR="002E1A16" w:rsidRPr="009C4598" w:rsidRDefault="002E1A16" w:rsidP="002E1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120" w:right="-1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2CA">
              <w:rPr>
                <w:rFonts w:asciiTheme="majorBidi" w:hAnsiTheme="majorBidi" w:cstheme="majorBidi"/>
                <w:sz w:val="30"/>
                <w:szCs w:val="30"/>
              </w:rPr>
              <w:t>1,968</w:t>
            </w:r>
          </w:p>
        </w:tc>
      </w:tr>
      <w:tr w:rsidR="009C1B1A" w:rsidRPr="00BD047E" w14:paraId="380CD049" w14:textId="77777777" w:rsidTr="00971376">
        <w:tblPrEx>
          <w:tblLook w:val="0000" w:firstRow="0" w:lastRow="0" w:firstColumn="0" w:lastColumn="0" w:noHBand="0" w:noVBand="0"/>
        </w:tblPrEx>
        <w:trPr>
          <w:gridAfter w:val="1"/>
          <w:wAfter w:w="93" w:type="dxa"/>
        </w:trPr>
        <w:tc>
          <w:tcPr>
            <w:tcW w:w="3807" w:type="dxa"/>
            <w:gridSpan w:val="2"/>
          </w:tcPr>
          <w:p w14:paraId="393D446A" w14:textId="77777777" w:rsidR="009C1B1A" w:rsidRPr="00431DCC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7E7665DA" w14:textId="77777777" w:rsidR="009C1B1A" w:rsidRPr="00431DCC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15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6" w:type="dxa"/>
          </w:tcPr>
          <w:p w14:paraId="1F2E6A1D" w14:textId="77777777" w:rsidR="009C1B1A" w:rsidRPr="00431DCC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15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28" w:type="dxa"/>
            <w:gridSpan w:val="2"/>
          </w:tcPr>
          <w:p w14:paraId="52A98F35" w14:textId="77777777" w:rsidR="009C1B1A" w:rsidRPr="00431DCC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  <w:tab w:val="left" w:pos="490"/>
              </w:tabs>
              <w:spacing w:line="240" w:lineRule="auto"/>
              <w:ind w:left="-74"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6" w:type="dxa"/>
          </w:tcPr>
          <w:p w14:paraId="4DE7D8B1" w14:textId="77777777" w:rsidR="009C1B1A" w:rsidRPr="00431DCC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14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49" w:type="dxa"/>
          </w:tcPr>
          <w:p w14:paraId="5270E27B" w14:textId="77777777" w:rsidR="009C1B1A" w:rsidRPr="00431DCC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5" w:right="-64" w:firstLine="13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7" w:type="dxa"/>
          </w:tcPr>
          <w:p w14:paraId="4FAD5CE7" w14:textId="77777777" w:rsidR="009C1B1A" w:rsidRPr="00431DCC" w:rsidRDefault="009C1B1A" w:rsidP="009C1B1A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314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24" w:type="dxa"/>
          </w:tcPr>
          <w:p w14:paraId="48D1EA0D" w14:textId="77777777" w:rsidR="009C1B1A" w:rsidRPr="00431DCC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120" w:right="-14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C1B1A" w:rsidRPr="00B45B4C" w14:paraId="21FFC5C6" w14:textId="77777777" w:rsidTr="00971376">
        <w:tblPrEx>
          <w:tblLook w:val="0000" w:firstRow="0" w:lastRow="0" w:firstColumn="0" w:lastColumn="0" w:noHBand="0" w:noVBand="0"/>
        </w:tblPrEx>
        <w:trPr>
          <w:gridAfter w:val="1"/>
          <w:wAfter w:w="93" w:type="dxa"/>
        </w:trPr>
        <w:tc>
          <w:tcPr>
            <w:tcW w:w="3807" w:type="dxa"/>
            <w:gridSpan w:val="2"/>
          </w:tcPr>
          <w:p w14:paraId="4329D2DA" w14:textId="195B915B" w:rsidR="009C1B1A" w:rsidRPr="00B45B4C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170" w:type="dxa"/>
          </w:tcPr>
          <w:p w14:paraId="368ACC43" w14:textId="77777777" w:rsidR="009C1B1A" w:rsidRPr="00B45B4C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15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14:paraId="05CB02BB" w14:textId="77777777" w:rsidR="009C1B1A" w:rsidRPr="00B45B4C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15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8" w:type="dxa"/>
            <w:gridSpan w:val="2"/>
          </w:tcPr>
          <w:p w14:paraId="583471FC" w14:textId="77777777" w:rsidR="009C1B1A" w:rsidRPr="00B45B4C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  <w:tab w:val="left" w:pos="490"/>
              </w:tabs>
              <w:spacing w:line="240" w:lineRule="auto"/>
              <w:ind w:left="-74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14:paraId="6F05B745" w14:textId="77777777" w:rsidR="009C1B1A" w:rsidRPr="00B45B4C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1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</w:tcPr>
          <w:p w14:paraId="4954D364" w14:textId="77777777" w:rsidR="009C1B1A" w:rsidRPr="00B45B4C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5" w:right="-64" w:firstLine="1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563E90F2" w14:textId="77777777" w:rsidR="009C1B1A" w:rsidRPr="00B45B4C" w:rsidRDefault="009C1B1A" w:rsidP="009C1B1A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3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4" w:type="dxa"/>
          </w:tcPr>
          <w:p w14:paraId="394B8A27" w14:textId="77777777" w:rsidR="009C1B1A" w:rsidRPr="00B45B4C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120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C1B1A" w:rsidRPr="00B45B4C" w14:paraId="0C0FEE7D" w14:textId="77777777" w:rsidTr="00971376">
        <w:tblPrEx>
          <w:tblLook w:val="0000" w:firstRow="0" w:lastRow="0" w:firstColumn="0" w:lastColumn="0" w:noHBand="0" w:noVBand="0"/>
        </w:tblPrEx>
        <w:trPr>
          <w:gridAfter w:val="1"/>
          <w:wAfter w:w="93" w:type="dxa"/>
        </w:trPr>
        <w:tc>
          <w:tcPr>
            <w:tcW w:w="3807" w:type="dxa"/>
            <w:gridSpan w:val="2"/>
          </w:tcPr>
          <w:p w14:paraId="124DB455" w14:textId="4882672D" w:rsidR="009C1B1A" w:rsidRPr="00B45B4C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170" w:type="dxa"/>
          </w:tcPr>
          <w:p w14:paraId="4A0BD0D5" w14:textId="6F6E5AD6" w:rsidR="009C1B1A" w:rsidRPr="00B45B4C" w:rsidRDefault="000641CD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155"/>
              <w:rPr>
                <w:rFonts w:asciiTheme="majorBidi" w:hAnsiTheme="majorBidi" w:cstheme="majorBidi"/>
                <w:sz w:val="30"/>
                <w:szCs w:val="30"/>
              </w:rPr>
            </w:pPr>
            <w:r w:rsidRPr="000641CD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276" w:type="dxa"/>
          </w:tcPr>
          <w:p w14:paraId="42575ECF" w14:textId="77777777" w:rsidR="009C1B1A" w:rsidRPr="00B45B4C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15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8" w:type="dxa"/>
            <w:gridSpan w:val="2"/>
          </w:tcPr>
          <w:p w14:paraId="2CDD0677" w14:textId="6035CEF7" w:rsidR="009C1B1A" w:rsidRPr="00B45B4C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  <w:tab w:val="left" w:pos="490"/>
              </w:tabs>
              <w:spacing w:line="240" w:lineRule="auto"/>
              <w:ind w:left="-74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6" w:type="dxa"/>
          </w:tcPr>
          <w:p w14:paraId="364DBFD9" w14:textId="77777777" w:rsidR="009C1B1A" w:rsidRPr="00B45B4C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1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</w:tcPr>
          <w:p w14:paraId="5FC5BFA5" w14:textId="779FA632" w:rsidR="009C1B1A" w:rsidRPr="007222CA" w:rsidRDefault="000641CD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5" w:right="-64" w:firstLine="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405618A6" w14:textId="77777777" w:rsidR="009C1B1A" w:rsidRPr="00B45B4C" w:rsidRDefault="009C1B1A" w:rsidP="009C1B1A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3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4" w:type="dxa"/>
          </w:tcPr>
          <w:p w14:paraId="41FC6DDF" w14:textId="7F850447" w:rsidR="009C1B1A" w:rsidRPr="00B45B4C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120"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B45B4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9C1B1A" w:rsidRPr="00B45B4C" w14:paraId="7831F01C" w14:textId="77777777" w:rsidTr="00971376">
        <w:tblPrEx>
          <w:tblLook w:val="0000" w:firstRow="0" w:lastRow="0" w:firstColumn="0" w:lastColumn="0" w:noHBand="0" w:noVBand="0"/>
        </w:tblPrEx>
        <w:trPr>
          <w:gridAfter w:val="1"/>
          <w:wAfter w:w="93" w:type="dxa"/>
        </w:trPr>
        <w:tc>
          <w:tcPr>
            <w:tcW w:w="3807" w:type="dxa"/>
            <w:gridSpan w:val="2"/>
          </w:tcPr>
          <w:p w14:paraId="3D874E33" w14:textId="77777777" w:rsidR="009C1B1A" w:rsidRPr="00431DCC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0ACFD186" w14:textId="77777777" w:rsidR="009C1B1A" w:rsidRPr="00431DCC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15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6" w:type="dxa"/>
          </w:tcPr>
          <w:p w14:paraId="61A5B0BC" w14:textId="77777777" w:rsidR="009C1B1A" w:rsidRPr="00431DCC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15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28" w:type="dxa"/>
            <w:gridSpan w:val="2"/>
          </w:tcPr>
          <w:p w14:paraId="2C79F8D6" w14:textId="77777777" w:rsidR="009C1B1A" w:rsidRPr="00431DCC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74" w:right="-13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6" w:type="dxa"/>
          </w:tcPr>
          <w:p w14:paraId="5E4BE9BB" w14:textId="77777777" w:rsidR="009C1B1A" w:rsidRPr="00431DCC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14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49" w:type="dxa"/>
          </w:tcPr>
          <w:p w14:paraId="2152896C" w14:textId="77777777" w:rsidR="009C1B1A" w:rsidRPr="00431DCC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7" w:type="dxa"/>
          </w:tcPr>
          <w:p w14:paraId="766EA995" w14:textId="77777777" w:rsidR="009C1B1A" w:rsidRPr="00431DCC" w:rsidRDefault="009C1B1A" w:rsidP="009C1B1A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314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24" w:type="dxa"/>
          </w:tcPr>
          <w:p w14:paraId="0E6C9F8F" w14:textId="77777777" w:rsidR="009C1B1A" w:rsidRPr="00431DCC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120" w:right="-14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C1B1A" w:rsidRPr="00B45B4C" w14:paraId="22ABF2EB" w14:textId="77777777" w:rsidTr="00971376">
        <w:tblPrEx>
          <w:tblLook w:val="0000" w:firstRow="0" w:lastRow="0" w:firstColumn="0" w:lastColumn="0" w:noHBand="0" w:noVBand="0"/>
        </w:tblPrEx>
        <w:trPr>
          <w:gridAfter w:val="1"/>
          <w:wAfter w:w="93" w:type="dxa"/>
        </w:trPr>
        <w:tc>
          <w:tcPr>
            <w:tcW w:w="3807" w:type="dxa"/>
            <w:gridSpan w:val="2"/>
          </w:tcPr>
          <w:p w14:paraId="02316002" w14:textId="3EB51F43" w:rsidR="009C1B1A" w:rsidRPr="00B45B4C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45B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</w:tcPr>
          <w:p w14:paraId="3B3CCC7F" w14:textId="77777777" w:rsidR="009C1B1A" w:rsidRPr="00B45B4C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15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14:paraId="267DFE94" w14:textId="77777777" w:rsidR="009C1B1A" w:rsidRPr="00B45B4C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15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8" w:type="dxa"/>
            <w:gridSpan w:val="2"/>
          </w:tcPr>
          <w:p w14:paraId="4A9C4776" w14:textId="77777777" w:rsidR="009C1B1A" w:rsidRPr="00B45B4C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74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14:paraId="686E4F95" w14:textId="77777777" w:rsidR="009C1B1A" w:rsidRPr="00B45B4C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1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</w:tcPr>
          <w:p w14:paraId="6AEFFF89" w14:textId="77777777" w:rsidR="009C1B1A" w:rsidRPr="00B45B4C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142B2701" w14:textId="77777777" w:rsidR="009C1B1A" w:rsidRPr="00B45B4C" w:rsidRDefault="009C1B1A" w:rsidP="009C1B1A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3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4" w:type="dxa"/>
          </w:tcPr>
          <w:p w14:paraId="56840B22" w14:textId="77777777" w:rsidR="009C1B1A" w:rsidRPr="00B45B4C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120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C1B1A" w:rsidRPr="00B45B4C" w14:paraId="16E290B0" w14:textId="77777777" w:rsidTr="00971376">
        <w:tblPrEx>
          <w:tblLook w:val="0000" w:firstRow="0" w:lastRow="0" w:firstColumn="0" w:lastColumn="0" w:noHBand="0" w:noVBand="0"/>
        </w:tblPrEx>
        <w:trPr>
          <w:gridAfter w:val="1"/>
          <w:wAfter w:w="93" w:type="dxa"/>
        </w:trPr>
        <w:tc>
          <w:tcPr>
            <w:tcW w:w="3807" w:type="dxa"/>
            <w:gridSpan w:val="2"/>
          </w:tcPr>
          <w:p w14:paraId="3992D380" w14:textId="100FB4EF" w:rsidR="009C1B1A" w:rsidRPr="00B45B4C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170" w:type="dxa"/>
          </w:tcPr>
          <w:p w14:paraId="50C89CD5" w14:textId="164C11A0" w:rsidR="009C1B1A" w:rsidRPr="00B45B4C" w:rsidRDefault="000641CD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15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41CD">
              <w:rPr>
                <w:rFonts w:asciiTheme="majorBidi" w:hAnsiTheme="majorBidi" w:cstheme="majorBidi"/>
                <w:sz w:val="30"/>
                <w:szCs w:val="30"/>
              </w:rPr>
              <w:t>5,639</w:t>
            </w:r>
          </w:p>
        </w:tc>
        <w:tc>
          <w:tcPr>
            <w:tcW w:w="276" w:type="dxa"/>
          </w:tcPr>
          <w:p w14:paraId="3B356E39" w14:textId="77777777" w:rsidR="009C1B1A" w:rsidRPr="00B45B4C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15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8" w:type="dxa"/>
            <w:gridSpan w:val="2"/>
          </w:tcPr>
          <w:p w14:paraId="0BD24831" w14:textId="58AD7659" w:rsidR="009C1B1A" w:rsidRPr="00B45B4C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74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7222CA">
              <w:rPr>
                <w:rFonts w:asciiTheme="majorBidi" w:hAnsiTheme="majorBidi" w:cstheme="majorBidi"/>
                <w:sz w:val="30"/>
                <w:szCs w:val="30"/>
              </w:rPr>
              <w:t>5,604</w:t>
            </w:r>
          </w:p>
        </w:tc>
        <w:tc>
          <w:tcPr>
            <w:tcW w:w="276" w:type="dxa"/>
          </w:tcPr>
          <w:p w14:paraId="1D283E38" w14:textId="77777777" w:rsidR="009C1B1A" w:rsidRPr="00B45B4C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1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</w:tcPr>
          <w:p w14:paraId="2BE7A996" w14:textId="5B30B8CD" w:rsidR="009C1B1A" w:rsidRPr="00B45B4C" w:rsidRDefault="00F17BBF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7BBF">
              <w:rPr>
                <w:rFonts w:asciiTheme="majorBidi" w:hAnsiTheme="majorBidi" w:cstheme="majorBidi"/>
                <w:sz w:val="30"/>
                <w:szCs w:val="30"/>
              </w:rPr>
              <w:t>5,591</w:t>
            </w:r>
          </w:p>
        </w:tc>
        <w:tc>
          <w:tcPr>
            <w:tcW w:w="237" w:type="dxa"/>
          </w:tcPr>
          <w:p w14:paraId="71619EA7" w14:textId="77777777" w:rsidR="009C1B1A" w:rsidRPr="00B45B4C" w:rsidRDefault="009C1B1A" w:rsidP="009C1B1A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3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4" w:type="dxa"/>
          </w:tcPr>
          <w:p w14:paraId="49107197" w14:textId="455F37CC" w:rsidR="009C1B1A" w:rsidRPr="00B45B4C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120" w:right="-1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2CA">
              <w:rPr>
                <w:rFonts w:asciiTheme="majorBidi" w:hAnsiTheme="majorBidi" w:cstheme="majorBidi"/>
                <w:sz w:val="30"/>
                <w:szCs w:val="30"/>
              </w:rPr>
              <w:t>5,588</w:t>
            </w:r>
          </w:p>
        </w:tc>
      </w:tr>
      <w:tr w:rsidR="009C1B1A" w:rsidRPr="00F205C4" w14:paraId="2B5C1914" w14:textId="77777777" w:rsidTr="00971376">
        <w:tblPrEx>
          <w:tblLook w:val="0000" w:firstRow="0" w:lastRow="0" w:firstColumn="0" w:lastColumn="0" w:noHBand="0" w:noVBand="0"/>
        </w:tblPrEx>
        <w:trPr>
          <w:gridAfter w:val="1"/>
          <w:wAfter w:w="93" w:type="dxa"/>
        </w:trPr>
        <w:tc>
          <w:tcPr>
            <w:tcW w:w="3807" w:type="dxa"/>
            <w:gridSpan w:val="2"/>
          </w:tcPr>
          <w:p w14:paraId="722F20E5" w14:textId="77777777" w:rsidR="009C1B1A" w:rsidRPr="00F205C4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</w:tcPr>
          <w:p w14:paraId="150DF538" w14:textId="77777777" w:rsidR="009C1B1A" w:rsidRPr="00F205C4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360" w:right="15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6" w:type="dxa"/>
          </w:tcPr>
          <w:p w14:paraId="53851AEB" w14:textId="77777777" w:rsidR="009C1B1A" w:rsidRPr="00F205C4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8" w:type="dxa"/>
            <w:gridSpan w:val="2"/>
          </w:tcPr>
          <w:p w14:paraId="34667E57" w14:textId="77777777" w:rsidR="009C1B1A" w:rsidRPr="00F205C4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74" w:righ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6" w:type="dxa"/>
          </w:tcPr>
          <w:p w14:paraId="5B09A8B2" w14:textId="77777777" w:rsidR="009C1B1A" w:rsidRPr="00F205C4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49" w:type="dxa"/>
          </w:tcPr>
          <w:p w14:paraId="1C998D62" w14:textId="77777777" w:rsidR="009C1B1A" w:rsidRPr="00F205C4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49D19E7A" w14:textId="77777777" w:rsidR="009C1B1A" w:rsidRPr="00F205C4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4" w:type="dxa"/>
          </w:tcPr>
          <w:p w14:paraId="09B978CD" w14:textId="77777777" w:rsidR="009C1B1A" w:rsidRPr="00F205C4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120" w:right="-140"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C1B1A" w:rsidRPr="00BF3B63" w14:paraId="75E25AA2" w14:textId="77777777" w:rsidTr="00971376">
        <w:tblPrEx>
          <w:tblLook w:val="0000" w:firstRow="0" w:lastRow="0" w:firstColumn="0" w:lastColumn="0" w:noHBand="0" w:noVBand="0"/>
        </w:tblPrEx>
        <w:trPr>
          <w:gridAfter w:val="1"/>
          <w:wAfter w:w="93" w:type="dxa"/>
        </w:trPr>
        <w:tc>
          <w:tcPr>
            <w:tcW w:w="3807" w:type="dxa"/>
            <w:gridSpan w:val="2"/>
          </w:tcPr>
          <w:p w14:paraId="4B141E6A" w14:textId="61D5B375" w:rsidR="009C1B1A" w:rsidRPr="00182BFB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0F7F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170" w:type="dxa"/>
          </w:tcPr>
          <w:p w14:paraId="5DDFB108" w14:textId="2C859C4F" w:rsidR="009C1B1A" w:rsidRPr="00F64F6E" w:rsidRDefault="00BE2A20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360" w:right="15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E2A2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8,136</w:t>
            </w:r>
          </w:p>
        </w:tc>
        <w:tc>
          <w:tcPr>
            <w:tcW w:w="276" w:type="dxa"/>
          </w:tcPr>
          <w:p w14:paraId="699768A7" w14:textId="77777777" w:rsidR="009C1B1A" w:rsidRPr="00F205C4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360" w:right="15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8" w:type="dxa"/>
            <w:gridSpan w:val="2"/>
          </w:tcPr>
          <w:p w14:paraId="7096CC52" w14:textId="1225F2BA" w:rsidR="009C1B1A" w:rsidRPr="00BF3B63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74" w:righ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6BB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7,836</w:t>
            </w:r>
          </w:p>
        </w:tc>
        <w:tc>
          <w:tcPr>
            <w:tcW w:w="276" w:type="dxa"/>
          </w:tcPr>
          <w:p w14:paraId="64295714" w14:textId="77777777" w:rsidR="009C1B1A" w:rsidRPr="00BF3B63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49" w:type="dxa"/>
          </w:tcPr>
          <w:p w14:paraId="20FE8CAF" w14:textId="29BD2A00" w:rsidR="009C1B1A" w:rsidRPr="00BF3B63" w:rsidRDefault="00BE2A20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</w:rPr>
            </w:pPr>
            <w:r w:rsidRPr="00BE2A20">
              <w:rPr>
                <w:rFonts w:asciiTheme="majorBidi" w:hAnsiTheme="majorBidi" w:cstheme="majorBidi"/>
                <w:sz w:val="30"/>
                <w:szCs w:val="30"/>
              </w:rPr>
              <w:t>8,136</w:t>
            </w:r>
          </w:p>
        </w:tc>
        <w:tc>
          <w:tcPr>
            <w:tcW w:w="237" w:type="dxa"/>
          </w:tcPr>
          <w:p w14:paraId="6067D70F" w14:textId="77777777" w:rsidR="009C1B1A" w:rsidRPr="00BF3B63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4" w:type="dxa"/>
          </w:tcPr>
          <w:p w14:paraId="0AB25137" w14:textId="3AABCDA1" w:rsidR="009C1B1A" w:rsidRPr="00BF3B63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120" w:right="-140" w:hanging="108"/>
              <w:rPr>
                <w:rFonts w:asciiTheme="majorBidi" w:hAnsiTheme="majorBidi" w:cstheme="majorBidi"/>
                <w:sz w:val="30"/>
                <w:szCs w:val="30"/>
              </w:rPr>
            </w:pPr>
            <w:r w:rsidRPr="00BF3B63">
              <w:rPr>
                <w:rFonts w:asciiTheme="majorBidi" w:hAnsiTheme="majorBidi" w:cstheme="majorBidi"/>
                <w:sz w:val="30"/>
                <w:szCs w:val="30"/>
              </w:rPr>
              <w:t>7,836</w:t>
            </w:r>
          </w:p>
        </w:tc>
      </w:tr>
      <w:tr w:rsidR="009C1B1A" w:rsidRPr="00BF3B63" w14:paraId="0B6F4F8C" w14:textId="77777777" w:rsidTr="00971376">
        <w:tblPrEx>
          <w:tblLook w:val="0000" w:firstRow="0" w:lastRow="0" w:firstColumn="0" w:lastColumn="0" w:noHBand="0" w:noVBand="0"/>
        </w:tblPrEx>
        <w:trPr>
          <w:gridAfter w:val="1"/>
          <w:wAfter w:w="93" w:type="dxa"/>
        </w:trPr>
        <w:tc>
          <w:tcPr>
            <w:tcW w:w="3807" w:type="dxa"/>
            <w:gridSpan w:val="2"/>
          </w:tcPr>
          <w:p w14:paraId="2F221E8C" w14:textId="77777777" w:rsidR="009C1B1A" w:rsidRPr="00DA1627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16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ผลประโยชน์หลังออกจากงาน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AFAABCA" w14:textId="16879B2C" w:rsidR="009C1B1A" w:rsidRPr="00F205C4" w:rsidRDefault="00BE2A20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155" w:firstLine="34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E2A2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613</w:t>
            </w:r>
          </w:p>
        </w:tc>
        <w:tc>
          <w:tcPr>
            <w:tcW w:w="276" w:type="dxa"/>
          </w:tcPr>
          <w:p w14:paraId="0D9D3070" w14:textId="77777777" w:rsidR="009C1B1A" w:rsidRPr="00F205C4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155" w:firstLine="3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8" w:type="dxa"/>
            <w:gridSpan w:val="2"/>
            <w:tcBorders>
              <w:bottom w:val="single" w:sz="4" w:space="0" w:color="auto"/>
            </w:tcBorders>
          </w:tcPr>
          <w:p w14:paraId="6257FA2C" w14:textId="517D36BC" w:rsidR="009C1B1A" w:rsidRPr="00BF3B63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74" w:right="-130" w:firstLine="342"/>
              <w:rPr>
                <w:rFonts w:asciiTheme="majorBidi" w:hAnsiTheme="majorBidi" w:cstheme="majorBidi"/>
                <w:sz w:val="30"/>
                <w:szCs w:val="30"/>
              </w:rPr>
            </w:pPr>
            <w:r w:rsidRPr="007222C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198</w:t>
            </w:r>
          </w:p>
        </w:tc>
        <w:tc>
          <w:tcPr>
            <w:tcW w:w="276" w:type="dxa"/>
          </w:tcPr>
          <w:p w14:paraId="642560BE" w14:textId="77777777" w:rsidR="009C1B1A" w:rsidRPr="00BF3B63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firstLine="3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</w:tcPr>
          <w:p w14:paraId="08FD5568" w14:textId="422DAA54" w:rsidR="009C1B1A" w:rsidRPr="00BF3B63" w:rsidRDefault="00BE2A20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2A20">
              <w:rPr>
                <w:rFonts w:asciiTheme="majorBidi" w:hAnsiTheme="majorBidi" w:cstheme="majorBidi"/>
                <w:sz w:val="30"/>
                <w:szCs w:val="30"/>
              </w:rPr>
              <w:t>613</w:t>
            </w:r>
          </w:p>
        </w:tc>
        <w:tc>
          <w:tcPr>
            <w:tcW w:w="237" w:type="dxa"/>
          </w:tcPr>
          <w:p w14:paraId="79C23E56" w14:textId="77777777" w:rsidR="009C1B1A" w:rsidRPr="00BF3B63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4" w:type="dxa"/>
          </w:tcPr>
          <w:p w14:paraId="2BDE54FE" w14:textId="4BCD929F" w:rsidR="009C1B1A" w:rsidRPr="00BF3B63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120" w:right="-140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3B63">
              <w:rPr>
                <w:rFonts w:asciiTheme="majorBidi" w:hAnsiTheme="majorBidi" w:cstheme="majorBidi"/>
                <w:sz w:val="30"/>
                <w:szCs w:val="30"/>
              </w:rPr>
              <w:t>198</w:t>
            </w:r>
          </w:p>
        </w:tc>
      </w:tr>
      <w:tr w:rsidR="009C1B1A" w:rsidRPr="00BF3B63" w14:paraId="133D261C" w14:textId="77777777" w:rsidTr="00971376">
        <w:tblPrEx>
          <w:tblLook w:val="0000" w:firstRow="0" w:lastRow="0" w:firstColumn="0" w:lastColumn="0" w:noHBand="0" w:noVBand="0"/>
        </w:tblPrEx>
        <w:trPr>
          <w:gridAfter w:val="1"/>
          <w:wAfter w:w="93" w:type="dxa"/>
        </w:trPr>
        <w:tc>
          <w:tcPr>
            <w:tcW w:w="3807" w:type="dxa"/>
            <w:gridSpan w:val="2"/>
          </w:tcPr>
          <w:p w14:paraId="484B54F9" w14:textId="77777777" w:rsidR="009C1B1A" w:rsidRPr="008A2E50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A16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  </w:t>
            </w:r>
            <w:r w:rsidRPr="008A2E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D07A742" w14:textId="0F001D69" w:rsidR="009C1B1A" w:rsidRPr="00F205C4" w:rsidRDefault="00BE2A20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15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2A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8,749</w:t>
            </w:r>
          </w:p>
        </w:tc>
        <w:tc>
          <w:tcPr>
            <w:tcW w:w="276" w:type="dxa"/>
          </w:tcPr>
          <w:p w14:paraId="79A8376F" w14:textId="77777777" w:rsidR="009C1B1A" w:rsidRPr="00F205C4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15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563A0D3" w14:textId="48A58662" w:rsidR="009C1B1A" w:rsidRPr="00BF3B63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74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D26A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8,034</w:t>
            </w:r>
          </w:p>
        </w:tc>
        <w:tc>
          <w:tcPr>
            <w:tcW w:w="276" w:type="dxa"/>
          </w:tcPr>
          <w:p w14:paraId="1A1D901A" w14:textId="77777777" w:rsidR="009C1B1A" w:rsidRPr="00BF3B63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</w:tcPr>
          <w:p w14:paraId="7B2DF9ED" w14:textId="46EC5C9A" w:rsidR="009C1B1A" w:rsidRPr="00BF3B63" w:rsidRDefault="00BE2A20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firstLine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E2A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8,749</w:t>
            </w:r>
          </w:p>
        </w:tc>
        <w:tc>
          <w:tcPr>
            <w:tcW w:w="237" w:type="dxa"/>
          </w:tcPr>
          <w:p w14:paraId="2DD9FA0D" w14:textId="77777777" w:rsidR="009C1B1A" w:rsidRPr="00BF3B63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314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</w:tcPr>
          <w:p w14:paraId="1E5A8F6E" w14:textId="22C344AF" w:rsidR="009C1B1A" w:rsidRPr="00BF3B63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120" w:right="-140" w:firstLine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F3B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8,034</w:t>
            </w:r>
          </w:p>
        </w:tc>
      </w:tr>
    </w:tbl>
    <w:p w14:paraId="3EA47B2B" w14:textId="77777777" w:rsidR="00880E3A" w:rsidRPr="002B16D1" w:rsidRDefault="00880E3A" w:rsidP="00B376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2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98"/>
        <w:gridCol w:w="272"/>
        <w:gridCol w:w="1233"/>
        <w:gridCol w:w="272"/>
        <w:gridCol w:w="1149"/>
        <w:gridCol w:w="237"/>
        <w:gridCol w:w="1127"/>
      </w:tblGrid>
      <w:tr w:rsidR="008803CB" w:rsidRPr="00F205C4" w14:paraId="4F43E908" w14:textId="77777777" w:rsidTr="009C1B1A">
        <w:trPr>
          <w:tblHeader/>
        </w:trPr>
        <w:tc>
          <w:tcPr>
            <w:tcW w:w="2039" w:type="pct"/>
          </w:tcPr>
          <w:p w14:paraId="38E1B538" w14:textId="27B3FB52" w:rsidR="008803CB" w:rsidRPr="00444721" w:rsidRDefault="00444721" w:rsidP="0016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</w:rPr>
            </w:pPr>
            <w:r w:rsidRPr="00444721">
              <w:rPr>
                <w:rFonts w:asciiTheme="majorBidi" w:hAnsiTheme="majorBidi" w:cs="Angsana New" w:hint="cs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458" w:type="pct"/>
            <w:gridSpan w:val="3"/>
          </w:tcPr>
          <w:p w14:paraId="45F1E51C" w14:textId="3BF3FC16" w:rsidR="008803CB" w:rsidRPr="00F205C4" w:rsidRDefault="008803CB" w:rsidP="0016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6BEF2CC0" w14:textId="77777777" w:rsidR="008803CB" w:rsidRPr="00F205C4" w:rsidRDefault="008803CB" w:rsidP="0016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pct"/>
            <w:gridSpan w:val="3"/>
          </w:tcPr>
          <w:p w14:paraId="5194A9D3" w14:textId="494AB4E6" w:rsidR="008803CB" w:rsidRPr="00F205C4" w:rsidRDefault="008803CB" w:rsidP="0016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C1B1A" w:rsidRPr="00F205C4" w14:paraId="6BFC0C91" w14:textId="77777777" w:rsidTr="009C1B1A">
        <w:trPr>
          <w:tblHeader/>
        </w:trPr>
        <w:tc>
          <w:tcPr>
            <w:tcW w:w="2039" w:type="pct"/>
          </w:tcPr>
          <w:p w14:paraId="7B4FA887" w14:textId="3B46DBC5" w:rsidR="009C1B1A" w:rsidRPr="00444721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4472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4472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44472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46" w:type="pct"/>
          </w:tcPr>
          <w:p w14:paraId="3A012DF7" w14:textId="32B6DAE7" w:rsidR="009C1B1A" w:rsidRPr="00602614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7" w:type="pct"/>
          </w:tcPr>
          <w:p w14:paraId="5A4D3E5C" w14:textId="77777777" w:rsidR="009C1B1A" w:rsidRPr="00602614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</w:tcPr>
          <w:p w14:paraId="605E4342" w14:textId="7D6D0AF5" w:rsidR="009C1B1A" w:rsidRPr="00602614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7" w:type="pct"/>
          </w:tcPr>
          <w:p w14:paraId="1B473423" w14:textId="77777777" w:rsidR="009C1B1A" w:rsidRPr="00602614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15A7F18B" w14:textId="4B61B9A0" w:rsidR="009C1B1A" w:rsidRPr="00602614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8" w:type="pct"/>
          </w:tcPr>
          <w:p w14:paraId="66EA1844" w14:textId="77777777" w:rsidR="009C1B1A" w:rsidRPr="00602614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3DB1E070" w14:textId="4BC656CE" w:rsidR="009C1B1A" w:rsidRPr="00602614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6D507A" w:rsidRPr="00F205C4" w14:paraId="7749BB68" w14:textId="77777777" w:rsidTr="001F6D3D">
        <w:trPr>
          <w:tblHeader/>
        </w:trPr>
        <w:tc>
          <w:tcPr>
            <w:tcW w:w="2039" w:type="pct"/>
          </w:tcPr>
          <w:p w14:paraId="3F7AF563" w14:textId="77777777" w:rsidR="006D507A" w:rsidRPr="00F205C4" w:rsidRDefault="006D507A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 w:hanging="18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61" w:type="pct"/>
            <w:gridSpan w:val="7"/>
          </w:tcPr>
          <w:p w14:paraId="6B24A137" w14:textId="77777777" w:rsidR="006D507A" w:rsidRPr="00602614" w:rsidRDefault="006D507A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26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D507A" w:rsidRPr="00F205C4" w14:paraId="270C3FC8" w14:textId="77777777" w:rsidTr="001F6D3D">
        <w:tc>
          <w:tcPr>
            <w:tcW w:w="2039" w:type="pct"/>
          </w:tcPr>
          <w:p w14:paraId="62A76B82" w14:textId="44E7B270" w:rsidR="006D507A" w:rsidRPr="00F205C4" w:rsidRDefault="006D507A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="009E7FD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F205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2961" w:type="pct"/>
            <w:gridSpan w:val="7"/>
          </w:tcPr>
          <w:p w14:paraId="4BD43544" w14:textId="77777777" w:rsidR="006D507A" w:rsidRPr="00F205C4" w:rsidRDefault="006D507A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hanging="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0641CD" w:rsidRPr="00F205C4" w14:paraId="75A8131B" w14:textId="77777777" w:rsidTr="009C1B1A">
        <w:tc>
          <w:tcPr>
            <w:tcW w:w="2039" w:type="pct"/>
          </w:tcPr>
          <w:p w14:paraId="1BF7997A" w14:textId="77777777" w:rsidR="000641CD" w:rsidRPr="00F205C4" w:rsidRDefault="000641CD" w:rsidP="0006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46" w:type="pct"/>
            <w:tcBorders>
              <w:bottom w:val="double" w:sz="4" w:space="0" w:color="auto"/>
            </w:tcBorders>
          </w:tcPr>
          <w:p w14:paraId="04C78B2E" w14:textId="195425F9" w:rsidR="000641CD" w:rsidRPr="00F205C4" w:rsidRDefault="000641CD" w:rsidP="0006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76331D7A" w14:textId="77777777" w:rsidR="000641CD" w:rsidRPr="00F205C4" w:rsidRDefault="000641CD" w:rsidP="0006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  <w:tcBorders>
              <w:bottom w:val="double" w:sz="4" w:space="0" w:color="auto"/>
            </w:tcBorders>
          </w:tcPr>
          <w:p w14:paraId="21FED340" w14:textId="77777777" w:rsidR="000641CD" w:rsidRPr="00F205C4" w:rsidRDefault="000641CD" w:rsidP="0006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47FAF087" w14:textId="77777777" w:rsidR="000641CD" w:rsidRPr="00F205C4" w:rsidRDefault="000641CD" w:rsidP="0006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double" w:sz="4" w:space="0" w:color="auto"/>
            </w:tcBorders>
          </w:tcPr>
          <w:p w14:paraId="00EA4051" w14:textId="2D8FE221" w:rsidR="000641CD" w:rsidRPr="00EF6C2E" w:rsidRDefault="000641CD" w:rsidP="0006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2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0641CD">
              <w:rPr>
                <w:rFonts w:asciiTheme="majorBidi" w:hAnsiTheme="majorBidi" w:cstheme="majorBidi"/>
                <w:sz w:val="30"/>
                <w:szCs w:val="30"/>
              </w:rPr>
              <w:t>11,362</w:t>
            </w:r>
          </w:p>
        </w:tc>
        <w:tc>
          <w:tcPr>
            <w:tcW w:w="128" w:type="pct"/>
          </w:tcPr>
          <w:p w14:paraId="35B20BAA" w14:textId="77777777" w:rsidR="000641CD" w:rsidRPr="00EF6C2E" w:rsidRDefault="000641CD" w:rsidP="0006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608" w:type="pct"/>
            <w:tcBorders>
              <w:bottom w:val="double" w:sz="4" w:space="0" w:color="auto"/>
            </w:tcBorders>
          </w:tcPr>
          <w:p w14:paraId="0A7640FE" w14:textId="51C478BF" w:rsidR="000641CD" w:rsidRPr="00602614" w:rsidRDefault="000641CD" w:rsidP="0006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222CA">
              <w:rPr>
                <w:rFonts w:asciiTheme="majorBidi" w:hAnsiTheme="majorBidi" w:cstheme="majorBidi"/>
                <w:sz w:val="30"/>
                <w:szCs w:val="30"/>
              </w:rPr>
              <w:t>10,064</w:t>
            </w:r>
          </w:p>
        </w:tc>
      </w:tr>
      <w:tr w:rsidR="000641CD" w:rsidRPr="008A2E50" w14:paraId="0CFAFDB4" w14:textId="77777777" w:rsidTr="009C1B1A">
        <w:tc>
          <w:tcPr>
            <w:tcW w:w="2039" w:type="pct"/>
          </w:tcPr>
          <w:p w14:paraId="4BF1F3E9" w14:textId="77777777" w:rsidR="000641CD" w:rsidRPr="00431DCC" w:rsidRDefault="000641CD" w:rsidP="0006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45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46" w:type="pct"/>
          </w:tcPr>
          <w:p w14:paraId="1C270A4A" w14:textId="77777777" w:rsidR="000641CD" w:rsidRPr="00431DCC" w:rsidRDefault="000641CD" w:rsidP="0006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45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7" w:type="pct"/>
          </w:tcPr>
          <w:p w14:paraId="20C267CA" w14:textId="77777777" w:rsidR="000641CD" w:rsidRPr="00431DCC" w:rsidRDefault="000641CD" w:rsidP="0006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45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65" w:type="pct"/>
          </w:tcPr>
          <w:p w14:paraId="5D147EFB" w14:textId="77777777" w:rsidR="000641CD" w:rsidRPr="00431DCC" w:rsidRDefault="000641CD" w:rsidP="0006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45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7" w:type="pct"/>
          </w:tcPr>
          <w:p w14:paraId="765851C6" w14:textId="77777777" w:rsidR="000641CD" w:rsidRPr="00431DCC" w:rsidRDefault="000641CD" w:rsidP="0006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45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0" w:type="pct"/>
          </w:tcPr>
          <w:p w14:paraId="35461D07" w14:textId="77777777" w:rsidR="000641CD" w:rsidRPr="00431DCC" w:rsidRDefault="000641CD" w:rsidP="0006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45"/>
              <w:jc w:val="thaiDistribute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128" w:type="pct"/>
          </w:tcPr>
          <w:p w14:paraId="5DD4785F" w14:textId="77777777" w:rsidR="000641CD" w:rsidRPr="00431DCC" w:rsidRDefault="000641CD" w:rsidP="0006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45"/>
              <w:jc w:val="thaiDistribute"/>
              <w:rPr>
                <w:rFonts w:asciiTheme="majorBidi" w:hAnsiTheme="majorBidi" w:cstheme="majorBidi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608" w:type="pct"/>
          </w:tcPr>
          <w:p w14:paraId="3B1AC4C1" w14:textId="77777777" w:rsidR="000641CD" w:rsidRPr="00431DCC" w:rsidRDefault="000641CD" w:rsidP="0006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45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0641CD" w:rsidRPr="00BD047E" w14:paraId="31DDF2A8" w14:textId="77777777" w:rsidTr="009C1B1A">
        <w:tc>
          <w:tcPr>
            <w:tcW w:w="2039" w:type="pct"/>
          </w:tcPr>
          <w:p w14:paraId="2C3408F0" w14:textId="7C850DEC" w:rsidR="000641CD" w:rsidRPr="00BD047E" w:rsidRDefault="000641CD" w:rsidP="0006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F7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ระยะยาว</w:t>
            </w:r>
          </w:p>
        </w:tc>
        <w:tc>
          <w:tcPr>
            <w:tcW w:w="646" w:type="pct"/>
          </w:tcPr>
          <w:p w14:paraId="6347A0BF" w14:textId="77777777" w:rsidR="000641CD" w:rsidRPr="00BD047E" w:rsidRDefault="000641CD" w:rsidP="0006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4DEEBD1E" w14:textId="77777777" w:rsidR="000641CD" w:rsidRPr="00BD047E" w:rsidRDefault="000641CD" w:rsidP="0006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5" w:type="pct"/>
          </w:tcPr>
          <w:p w14:paraId="5AD9F9CB" w14:textId="77777777" w:rsidR="000641CD" w:rsidRPr="00BD047E" w:rsidRDefault="000641CD" w:rsidP="0006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7750CF0A" w14:textId="77777777" w:rsidR="000641CD" w:rsidRPr="00BD047E" w:rsidRDefault="000641CD" w:rsidP="0006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</w:tcPr>
          <w:p w14:paraId="72239ADB" w14:textId="77777777" w:rsidR="000641CD" w:rsidRPr="00EF6C2E" w:rsidRDefault="000641CD" w:rsidP="0006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right="-45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8" w:type="pct"/>
          </w:tcPr>
          <w:p w14:paraId="5AF8B6DF" w14:textId="77777777" w:rsidR="000641CD" w:rsidRPr="00EF6C2E" w:rsidRDefault="000641CD" w:rsidP="0006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right="-45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608" w:type="pct"/>
          </w:tcPr>
          <w:p w14:paraId="128C77D5" w14:textId="77777777" w:rsidR="000641CD" w:rsidRPr="00602614" w:rsidRDefault="000641CD" w:rsidP="0006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641CD" w:rsidRPr="00BD047E" w14:paraId="4157DA36" w14:textId="77777777" w:rsidTr="009C1B1A">
        <w:tc>
          <w:tcPr>
            <w:tcW w:w="2039" w:type="pct"/>
          </w:tcPr>
          <w:p w14:paraId="5A14583F" w14:textId="7000C477" w:rsidR="000641CD" w:rsidRPr="00BD047E" w:rsidRDefault="000641CD" w:rsidP="0006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F7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46" w:type="pct"/>
            <w:tcBorders>
              <w:bottom w:val="double" w:sz="4" w:space="0" w:color="auto"/>
            </w:tcBorders>
          </w:tcPr>
          <w:p w14:paraId="598A5A8D" w14:textId="4C417C20" w:rsidR="000641CD" w:rsidRPr="00CE77E4" w:rsidRDefault="000641CD" w:rsidP="0006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2BC0C21E" w14:textId="77777777" w:rsidR="000641CD" w:rsidRPr="00BD047E" w:rsidRDefault="000641CD" w:rsidP="0006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5" w:type="pct"/>
            <w:tcBorders>
              <w:bottom w:val="double" w:sz="4" w:space="0" w:color="auto"/>
            </w:tcBorders>
          </w:tcPr>
          <w:p w14:paraId="1CE3CC25" w14:textId="36FB71A2" w:rsidR="000641CD" w:rsidRPr="00CE77E4" w:rsidRDefault="000641CD" w:rsidP="0006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6A1B79B6" w14:textId="77777777" w:rsidR="000641CD" w:rsidRPr="00BD047E" w:rsidRDefault="000641CD" w:rsidP="0006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  <w:tcBorders>
              <w:bottom w:val="double" w:sz="4" w:space="0" w:color="auto"/>
            </w:tcBorders>
          </w:tcPr>
          <w:p w14:paraId="3B1925E4" w14:textId="03E2E95A" w:rsidR="000641CD" w:rsidRPr="000641CD" w:rsidRDefault="000641CD" w:rsidP="0006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641C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4ECF6F73" w14:textId="77777777" w:rsidR="000641CD" w:rsidRPr="000641CD" w:rsidRDefault="000641CD" w:rsidP="0006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8" w:type="pct"/>
            <w:tcBorders>
              <w:bottom w:val="double" w:sz="4" w:space="0" w:color="auto"/>
            </w:tcBorders>
          </w:tcPr>
          <w:p w14:paraId="06F35D88" w14:textId="67BA7DF7" w:rsidR="000641CD" w:rsidRPr="000641CD" w:rsidRDefault="000641CD" w:rsidP="0006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641CD">
              <w:rPr>
                <w:rFonts w:asciiTheme="majorBidi" w:hAnsiTheme="majorBidi" w:cstheme="majorBidi"/>
                <w:sz w:val="30"/>
                <w:szCs w:val="30"/>
              </w:rPr>
              <w:t>35,000</w:t>
            </w:r>
          </w:p>
        </w:tc>
      </w:tr>
      <w:tr w:rsidR="000641CD" w:rsidRPr="008A2E50" w14:paraId="39EDA6E4" w14:textId="77777777" w:rsidTr="00171C0D">
        <w:tc>
          <w:tcPr>
            <w:tcW w:w="2039" w:type="pct"/>
          </w:tcPr>
          <w:p w14:paraId="11594B2B" w14:textId="77777777" w:rsidR="000641CD" w:rsidRPr="00431DCC" w:rsidRDefault="000641CD" w:rsidP="0006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46" w:type="pct"/>
            <w:tcBorders>
              <w:top w:val="double" w:sz="4" w:space="0" w:color="auto"/>
            </w:tcBorders>
          </w:tcPr>
          <w:p w14:paraId="29A5660C" w14:textId="77777777" w:rsidR="000641CD" w:rsidRPr="00431DCC" w:rsidRDefault="000641CD" w:rsidP="0006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45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7" w:type="pct"/>
          </w:tcPr>
          <w:p w14:paraId="4948A164" w14:textId="77777777" w:rsidR="000641CD" w:rsidRPr="00431DCC" w:rsidRDefault="000641CD" w:rsidP="0006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45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65" w:type="pct"/>
            <w:tcBorders>
              <w:top w:val="double" w:sz="4" w:space="0" w:color="auto"/>
            </w:tcBorders>
          </w:tcPr>
          <w:p w14:paraId="02645AAA" w14:textId="77777777" w:rsidR="000641CD" w:rsidRPr="00431DCC" w:rsidRDefault="000641CD" w:rsidP="0006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45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7" w:type="pct"/>
          </w:tcPr>
          <w:p w14:paraId="5EF6DD5C" w14:textId="77777777" w:rsidR="000641CD" w:rsidRPr="00431DCC" w:rsidRDefault="000641CD" w:rsidP="0006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45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0" w:type="pct"/>
            <w:tcBorders>
              <w:top w:val="double" w:sz="4" w:space="0" w:color="auto"/>
            </w:tcBorders>
          </w:tcPr>
          <w:p w14:paraId="3F96F5B4" w14:textId="77777777" w:rsidR="000641CD" w:rsidRPr="00431DCC" w:rsidRDefault="000641CD" w:rsidP="0006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45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8" w:type="pct"/>
          </w:tcPr>
          <w:p w14:paraId="1D5CDEB9" w14:textId="77777777" w:rsidR="000641CD" w:rsidRPr="00431DCC" w:rsidRDefault="000641CD" w:rsidP="0006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45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08" w:type="pct"/>
            <w:tcBorders>
              <w:top w:val="double" w:sz="4" w:space="0" w:color="auto"/>
            </w:tcBorders>
          </w:tcPr>
          <w:p w14:paraId="0ED91B01" w14:textId="77777777" w:rsidR="000641CD" w:rsidRPr="00431DCC" w:rsidRDefault="000641CD" w:rsidP="0006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45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0641CD" w:rsidRPr="00F205C4" w14:paraId="127D3097" w14:textId="77777777" w:rsidTr="00171C0D">
        <w:tc>
          <w:tcPr>
            <w:tcW w:w="2039" w:type="pct"/>
          </w:tcPr>
          <w:p w14:paraId="13E390D9" w14:textId="12F25272" w:rsidR="000641CD" w:rsidRPr="00F205C4" w:rsidRDefault="000641CD" w:rsidP="0006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เงินลงทุน</w:t>
            </w:r>
            <w:r w:rsidRPr="00354CA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ในบริษัทย่อย (</w:t>
            </w:r>
            <w:r w:rsidRPr="00354CA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หมา</w:t>
            </w:r>
            <w:r w:rsidRPr="00A41B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ยเหตุ </w:t>
            </w:r>
            <w:r w:rsidRPr="00A41B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  <w:r w:rsidRPr="00A41B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646" w:type="pct"/>
            <w:tcBorders>
              <w:bottom w:val="double" w:sz="4" w:space="0" w:color="auto"/>
            </w:tcBorders>
          </w:tcPr>
          <w:p w14:paraId="1C389FFD" w14:textId="0743BA16" w:rsidR="000641CD" w:rsidRPr="00F205C4" w:rsidRDefault="000641CD" w:rsidP="0006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435E6781" w14:textId="77777777" w:rsidR="000641CD" w:rsidRPr="00F205C4" w:rsidRDefault="000641CD" w:rsidP="0006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  <w:tcBorders>
              <w:bottom w:val="double" w:sz="4" w:space="0" w:color="auto"/>
            </w:tcBorders>
          </w:tcPr>
          <w:p w14:paraId="17B59B5A" w14:textId="05478CA8" w:rsidR="000641CD" w:rsidRPr="00F205C4" w:rsidRDefault="000641CD" w:rsidP="0006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2D159D38" w14:textId="77777777" w:rsidR="000641CD" w:rsidRPr="00F205C4" w:rsidRDefault="000641CD" w:rsidP="0006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double" w:sz="4" w:space="0" w:color="auto"/>
            </w:tcBorders>
          </w:tcPr>
          <w:p w14:paraId="313D38CC" w14:textId="0509874B" w:rsidR="000641CD" w:rsidRPr="006B309F" w:rsidRDefault="000641CD" w:rsidP="0006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60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641C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598,590</w:t>
            </w:r>
          </w:p>
        </w:tc>
        <w:tc>
          <w:tcPr>
            <w:tcW w:w="128" w:type="pct"/>
          </w:tcPr>
          <w:p w14:paraId="14B8C094" w14:textId="77777777" w:rsidR="000641CD" w:rsidRPr="00F205C4" w:rsidRDefault="000641CD" w:rsidP="0006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8" w:type="pct"/>
            <w:tcBorders>
              <w:bottom w:val="double" w:sz="4" w:space="0" w:color="auto"/>
            </w:tcBorders>
          </w:tcPr>
          <w:p w14:paraId="0EC0B8C6" w14:textId="4A636B6E" w:rsidR="000641CD" w:rsidRPr="00F205C4" w:rsidRDefault="000641CD" w:rsidP="0006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22C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549,590</w:t>
            </w:r>
          </w:p>
        </w:tc>
      </w:tr>
      <w:tr w:rsidR="00171C0D" w:rsidRPr="00F205C4" w14:paraId="108F2F09" w14:textId="77777777" w:rsidTr="00171C0D">
        <w:tc>
          <w:tcPr>
            <w:tcW w:w="2039" w:type="pct"/>
          </w:tcPr>
          <w:p w14:paraId="2F5725B5" w14:textId="77777777" w:rsidR="00171C0D" w:rsidRPr="00171C0D" w:rsidRDefault="00171C0D" w:rsidP="0006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46" w:type="pct"/>
            <w:tcBorders>
              <w:top w:val="double" w:sz="4" w:space="0" w:color="auto"/>
            </w:tcBorders>
          </w:tcPr>
          <w:p w14:paraId="3D4E5457" w14:textId="77777777" w:rsidR="00171C0D" w:rsidRPr="00171C0D" w:rsidRDefault="00171C0D" w:rsidP="0006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2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7" w:type="pct"/>
          </w:tcPr>
          <w:p w14:paraId="0106614E" w14:textId="77777777" w:rsidR="00171C0D" w:rsidRPr="00171C0D" w:rsidRDefault="00171C0D" w:rsidP="0006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65" w:type="pct"/>
            <w:tcBorders>
              <w:top w:val="double" w:sz="4" w:space="0" w:color="auto"/>
            </w:tcBorders>
          </w:tcPr>
          <w:p w14:paraId="6CCF9CB0" w14:textId="77777777" w:rsidR="00171C0D" w:rsidRPr="00171C0D" w:rsidRDefault="00171C0D" w:rsidP="0006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2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7" w:type="pct"/>
          </w:tcPr>
          <w:p w14:paraId="73BB0458" w14:textId="77777777" w:rsidR="00171C0D" w:rsidRPr="00171C0D" w:rsidRDefault="00171C0D" w:rsidP="0006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0" w:type="pct"/>
            <w:tcBorders>
              <w:top w:val="double" w:sz="4" w:space="0" w:color="auto"/>
            </w:tcBorders>
          </w:tcPr>
          <w:p w14:paraId="68A2ABD0" w14:textId="77777777" w:rsidR="00171C0D" w:rsidRPr="00171C0D" w:rsidRDefault="00171C0D" w:rsidP="0006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60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28" w:type="pct"/>
          </w:tcPr>
          <w:p w14:paraId="43A6308A" w14:textId="77777777" w:rsidR="00171C0D" w:rsidRPr="00171C0D" w:rsidRDefault="00171C0D" w:rsidP="0006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08" w:type="pct"/>
            <w:tcBorders>
              <w:top w:val="double" w:sz="4" w:space="0" w:color="auto"/>
            </w:tcBorders>
          </w:tcPr>
          <w:p w14:paraId="59A10023" w14:textId="77777777" w:rsidR="00171C0D" w:rsidRPr="00171C0D" w:rsidRDefault="00171C0D" w:rsidP="0006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60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</w:tr>
      <w:tr w:rsidR="00171C0D" w:rsidRPr="00F205C4" w14:paraId="7BE95A0E" w14:textId="77777777" w:rsidTr="00171C0D">
        <w:tc>
          <w:tcPr>
            <w:tcW w:w="2039" w:type="pct"/>
          </w:tcPr>
          <w:p w14:paraId="5BCD9612" w14:textId="59AC576C" w:rsidR="00171C0D" w:rsidRPr="00F205C4" w:rsidRDefault="00171C0D" w:rsidP="0006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71C0D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646" w:type="pct"/>
          </w:tcPr>
          <w:p w14:paraId="79031085" w14:textId="77777777" w:rsidR="00171C0D" w:rsidRPr="00F205C4" w:rsidRDefault="00171C0D" w:rsidP="0006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059DB24F" w14:textId="77777777" w:rsidR="00171C0D" w:rsidRPr="00F205C4" w:rsidRDefault="00171C0D" w:rsidP="0006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</w:tcPr>
          <w:p w14:paraId="0DCE3B12" w14:textId="77777777" w:rsidR="00171C0D" w:rsidRPr="00F205C4" w:rsidRDefault="00171C0D" w:rsidP="0006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3BBCE81F" w14:textId="77777777" w:rsidR="00171C0D" w:rsidRPr="00F205C4" w:rsidRDefault="00171C0D" w:rsidP="0006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5921CB25" w14:textId="77777777" w:rsidR="00171C0D" w:rsidRPr="000641CD" w:rsidRDefault="00171C0D" w:rsidP="0006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60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8" w:type="pct"/>
          </w:tcPr>
          <w:p w14:paraId="007B3B23" w14:textId="77777777" w:rsidR="00171C0D" w:rsidRPr="00F205C4" w:rsidRDefault="00171C0D" w:rsidP="0006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8" w:type="pct"/>
          </w:tcPr>
          <w:p w14:paraId="12986863" w14:textId="77777777" w:rsidR="00171C0D" w:rsidRPr="007222CA" w:rsidRDefault="00171C0D" w:rsidP="0006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60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171C0D" w:rsidRPr="00F205C4" w14:paraId="53787B25" w14:textId="77777777" w:rsidTr="00171C0D">
        <w:tc>
          <w:tcPr>
            <w:tcW w:w="2039" w:type="pct"/>
          </w:tcPr>
          <w:p w14:paraId="17C36F62" w14:textId="53BF0494" w:rsidR="00171C0D" w:rsidRPr="00F205C4" w:rsidRDefault="00171C0D" w:rsidP="00171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0F7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46" w:type="pct"/>
            <w:tcBorders>
              <w:bottom w:val="double" w:sz="4" w:space="0" w:color="auto"/>
            </w:tcBorders>
          </w:tcPr>
          <w:p w14:paraId="3F94BCE5" w14:textId="55262F28" w:rsidR="00171C0D" w:rsidRPr="00F205C4" w:rsidRDefault="00171C0D" w:rsidP="00171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481F832B" w14:textId="77777777" w:rsidR="00171C0D" w:rsidRPr="00F205C4" w:rsidRDefault="00171C0D" w:rsidP="00171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  <w:tcBorders>
              <w:bottom w:val="double" w:sz="4" w:space="0" w:color="auto"/>
            </w:tcBorders>
          </w:tcPr>
          <w:p w14:paraId="7BF7EAA0" w14:textId="34EBF27D" w:rsidR="00171C0D" w:rsidRPr="00F205C4" w:rsidRDefault="00171C0D" w:rsidP="00171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70F0EC71" w14:textId="77777777" w:rsidR="00171C0D" w:rsidRPr="00F205C4" w:rsidRDefault="00171C0D" w:rsidP="00171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double" w:sz="4" w:space="0" w:color="auto"/>
            </w:tcBorders>
          </w:tcPr>
          <w:p w14:paraId="65AB8FAD" w14:textId="2BC82C03" w:rsidR="00171C0D" w:rsidRPr="00171C0D" w:rsidRDefault="00171C0D" w:rsidP="00171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71C0D">
              <w:rPr>
                <w:rFonts w:asciiTheme="majorBidi" w:hAnsiTheme="majorBidi" w:cstheme="majorBidi"/>
                <w:sz w:val="30"/>
                <w:szCs w:val="30"/>
              </w:rPr>
              <w:t>169</w:t>
            </w:r>
          </w:p>
        </w:tc>
        <w:tc>
          <w:tcPr>
            <w:tcW w:w="128" w:type="pct"/>
          </w:tcPr>
          <w:p w14:paraId="01B3DDF5" w14:textId="77777777" w:rsidR="00171C0D" w:rsidRPr="00F205C4" w:rsidRDefault="00171C0D" w:rsidP="00171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8" w:type="pct"/>
            <w:tcBorders>
              <w:bottom w:val="double" w:sz="4" w:space="0" w:color="auto"/>
            </w:tcBorders>
          </w:tcPr>
          <w:p w14:paraId="6C56A803" w14:textId="63D15131" w:rsidR="00171C0D" w:rsidRPr="00171C0D" w:rsidRDefault="00171C0D" w:rsidP="00171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7CC9B9CE" w14:textId="28FCD6E0" w:rsidR="00971376" w:rsidRDefault="00971376" w:rsidP="000628E4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3C6505D" w14:textId="2C98CBA8" w:rsidR="0098085C" w:rsidRPr="00F205C4" w:rsidRDefault="0098085C" w:rsidP="000628E4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205C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 xml:space="preserve">สัญญาสำคัญที่ทำกับบุคคลหรือกิจการที่เกี่ยวข้องกัน </w:t>
      </w:r>
    </w:p>
    <w:p w14:paraId="1A05EFCE" w14:textId="77777777" w:rsidR="0098085C" w:rsidRPr="00F67CA6" w:rsidRDefault="0098085C" w:rsidP="00BD08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28"/>
          <w:szCs w:val="28"/>
        </w:rPr>
      </w:pPr>
    </w:p>
    <w:p w14:paraId="70CD7A97" w14:textId="2C48E992" w:rsidR="0098085C" w:rsidRDefault="0098085C" w:rsidP="000628E4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64148A" w:rsidRPr="0064148A">
        <w:rPr>
          <w:rFonts w:asciiTheme="majorBidi" w:hAnsiTheme="majorBidi" w:cstheme="majorBidi"/>
          <w:sz w:val="30"/>
          <w:szCs w:val="30"/>
        </w:rPr>
        <w:t>31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B323F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64148A" w:rsidRPr="007B323F">
        <w:rPr>
          <w:rFonts w:asciiTheme="majorBidi" w:hAnsiTheme="majorBidi" w:cstheme="majorBidi"/>
          <w:sz w:val="30"/>
          <w:szCs w:val="30"/>
        </w:rPr>
        <w:t>256</w:t>
      </w:r>
      <w:r w:rsidR="009C1B1A">
        <w:rPr>
          <w:rFonts w:asciiTheme="majorBidi" w:hAnsiTheme="majorBidi" w:cstheme="majorBidi"/>
          <w:sz w:val="30"/>
          <w:szCs w:val="30"/>
        </w:rPr>
        <w:t>6</w:t>
      </w:r>
      <w:r w:rsidRPr="007B323F">
        <w:rPr>
          <w:rFonts w:asciiTheme="majorBidi" w:hAnsiTheme="majorBidi" w:cstheme="majorBidi"/>
          <w:sz w:val="30"/>
          <w:szCs w:val="30"/>
          <w:cs/>
        </w:rPr>
        <w:t xml:space="preserve"> กลุ่ม</w:t>
      </w:r>
      <w:r w:rsidRPr="00F205C4">
        <w:rPr>
          <w:rFonts w:asciiTheme="majorBidi" w:hAnsiTheme="majorBidi" w:cstheme="majorBidi"/>
          <w:sz w:val="30"/>
          <w:szCs w:val="30"/>
          <w:cs/>
        </w:rPr>
        <w:t>บริษัทมีสัญญาที่สำคัญกับบุคคลหรือกิจการที่เกี่ยวข้องกันดังนี้</w:t>
      </w:r>
    </w:p>
    <w:p w14:paraId="73B84014" w14:textId="77777777" w:rsidR="00516CD8" w:rsidRPr="00BD087D" w:rsidRDefault="00516CD8" w:rsidP="00BD08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28"/>
          <w:szCs w:val="28"/>
        </w:rPr>
      </w:pPr>
    </w:p>
    <w:p w14:paraId="65A394E5" w14:textId="77777777" w:rsidR="0098085C" w:rsidRPr="00511E90" w:rsidRDefault="0098085C" w:rsidP="000628E4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511E9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สัญญาบริหารจัดการ</w:t>
      </w:r>
    </w:p>
    <w:p w14:paraId="4F93F71F" w14:textId="77777777" w:rsidR="0098085C" w:rsidRPr="00511E90" w:rsidRDefault="0098085C" w:rsidP="00A735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28"/>
          <w:szCs w:val="28"/>
        </w:rPr>
      </w:pPr>
    </w:p>
    <w:p w14:paraId="7A7C499C" w14:textId="6A022715" w:rsidR="00272AEF" w:rsidRPr="00511E90" w:rsidRDefault="00272AEF" w:rsidP="000628E4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11E90">
        <w:rPr>
          <w:rFonts w:asciiTheme="majorBidi" w:hAnsiTheme="majorBidi" w:cstheme="majorBidi"/>
          <w:spacing w:val="-2"/>
          <w:sz w:val="30"/>
          <w:szCs w:val="30"/>
          <w:cs/>
        </w:rPr>
        <w:t>บริษัทมีสัญญาบริหารจัดการกับบริษัทย่อย</w:t>
      </w:r>
      <w:r w:rsidR="00BD087D" w:rsidRPr="00511E90">
        <w:rPr>
          <w:rFonts w:asciiTheme="majorBidi" w:hAnsiTheme="majorBidi" w:cstheme="majorBidi" w:hint="cs"/>
          <w:spacing w:val="-2"/>
          <w:sz w:val="30"/>
          <w:szCs w:val="30"/>
          <w:cs/>
        </w:rPr>
        <w:t>หลายแห่ง</w:t>
      </w:r>
      <w:r w:rsidR="00301EF2" w:rsidRPr="00511E9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511E90">
        <w:rPr>
          <w:rFonts w:asciiTheme="majorBidi" w:hAnsiTheme="majorBidi" w:cstheme="majorBidi"/>
          <w:spacing w:val="-2"/>
          <w:sz w:val="30"/>
          <w:szCs w:val="30"/>
          <w:cs/>
        </w:rPr>
        <w:t>โดยบริษัทจะให้บริการในด้านการบริหารจัดการ การให้คำปรึกษา และการให้บริการด้านอื่นๆ ซึ่งค่าบริการจะเป็นไปตามที่กำหนดในสัญญา สัญญาดังกล่าวมีระยะเวลา</w:t>
      </w:r>
      <w:r w:rsidR="00421436" w:rsidRPr="00511E9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64148A" w:rsidRPr="00511E90">
        <w:rPr>
          <w:rFonts w:asciiTheme="majorBidi" w:hAnsiTheme="majorBidi" w:cstheme="majorBidi"/>
          <w:spacing w:val="-2"/>
          <w:sz w:val="30"/>
          <w:szCs w:val="30"/>
        </w:rPr>
        <w:t>1</w:t>
      </w:r>
      <w:r w:rsidR="00421436" w:rsidRPr="00511E90">
        <w:rPr>
          <w:rFonts w:asciiTheme="majorBidi" w:hAnsiTheme="majorBidi" w:cstheme="majorBidi"/>
          <w:spacing w:val="-2"/>
          <w:sz w:val="30"/>
          <w:szCs w:val="30"/>
          <w:cs/>
        </w:rPr>
        <w:t xml:space="preserve"> ปี</w:t>
      </w:r>
      <w:r w:rsidRPr="00511E90">
        <w:rPr>
          <w:rFonts w:asciiTheme="majorBidi" w:hAnsiTheme="majorBidi" w:cstheme="majorBidi"/>
          <w:sz w:val="30"/>
          <w:szCs w:val="30"/>
          <w:cs/>
        </w:rPr>
        <w:t xml:space="preserve"> และหลังจากวันสิ้นสุดสัญญาจะมีการต่ออายุสัญญาอัตโนมัติไปคราวละหนึ่งปี จนกว่าคู่สัญญาฝ่ายหนึ่งฝ่ายใดยกเลิกสัญญา</w:t>
      </w:r>
    </w:p>
    <w:p w14:paraId="75D8129B" w14:textId="77777777" w:rsidR="00DA1627" w:rsidRPr="00511E90" w:rsidRDefault="00DA1627" w:rsidP="00A735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28"/>
          <w:szCs w:val="28"/>
        </w:rPr>
      </w:pPr>
    </w:p>
    <w:p w14:paraId="3E98FCBB" w14:textId="37BD57A4" w:rsidR="005B481E" w:rsidRPr="00511E90" w:rsidRDefault="005B481E" w:rsidP="000628E4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11E9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สัญญาเช่าอาคารสำนักงานและบริการอุปกรณ์สำนักงาน</w:t>
      </w:r>
    </w:p>
    <w:p w14:paraId="0E2467F4" w14:textId="4C9B7121" w:rsidR="005B481E" w:rsidRPr="00511E90" w:rsidRDefault="005B481E" w:rsidP="00A735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28"/>
          <w:szCs w:val="28"/>
        </w:rPr>
      </w:pPr>
    </w:p>
    <w:p w14:paraId="219DCD2F" w14:textId="2DF28476" w:rsidR="00DA1627" w:rsidRPr="00511E90" w:rsidRDefault="00272AEF" w:rsidP="00DA1627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11E90">
        <w:rPr>
          <w:rFonts w:asciiTheme="majorBidi" w:hAnsiTheme="majorBidi" w:cstheme="majorBidi"/>
          <w:sz w:val="30"/>
          <w:szCs w:val="30"/>
          <w:cs/>
        </w:rPr>
        <w:t xml:space="preserve">บริษัทมีสัญญาเช่าอาคารสำนักงานและบริการอุปกรณ์สำนักงานกับบริษัทย่อยแห่งหนึ่ง โดยบริษัทย่อยดังกล่าวให้เช่าอาคารสำนักงานรวมทั้งบริการอุปกรณ์สำนักงานเพื่อใช้เป็นสำนักงานประกอบธุรกิจแก่บริษัท ซึ่งค่าบริการจะเป็นไปตามที่กำหนดในสัญญา สัญญาดังกล่าวมีระยะเวลา </w:t>
      </w:r>
      <w:r w:rsidR="0064148A" w:rsidRPr="00511E90">
        <w:rPr>
          <w:rFonts w:asciiTheme="majorBidi" w:hAnsiTheme="majorBidi" w:cstheme="majorBidi"/>
          <w:sz w:val="30"/>
          <w:szCs w:val="30"/>
        </w:rPr>
        <w:t>1</w:t>
      </w:r>
      <w:r w:rsidRPr="00511E90">
        <w:rPr>
          <w:rFonts w:asciiTheme="majorBidi" w:hAnsiTheme="majorBidi" w:cstheme="majorBidi"/>
          <w:sz w:val="30"/>
          <w:szCs w:val="30"/>
          <w:cs/>
        </w:rPr>
        <w:t xml:space="preserve"> ปี และสามารถต่ออายุได้โดยแจ้งความจำนงเป็นหนังสือให้แก่บริษัทย่อยดังกล่าวทราบไม่น้อยกว่า </w:t>
      </w:r>
      <w:r w:rsidR="0064148A" w:rsidRPr="00511E90">
        <w:rPr>
          <w:rFonts w:asciiTheme="majorBidi" w:hAnsiTheme="majorBidi" w:cstheme="majorBidi"/>
          <w:sz w:val="30"/>
          <w:szCs w:val="30"/>
        </w:rPr>
        <w:t>30</w:t>
      </w:r>
      <w:r w:rsidRPr="00511E90">
        <w:rPr>
          <w:rFonts w:asciiTheme="majorBidi" w:hAnsiTheme="majorBidi" w:cstheme="majorBidi"/>
          <w:sz w:val="30"/>
          <w:szCs w:val="30"/>
          <w:cs/>
        </w:rPr>
        <w:t xml:space="preserve"> วัน ก่อนวันสิ้นสุดสัญญา</w:t>
      </w:r>
    </w:p>
    <w:p w14:paraId="40096125" w14:textId="77777777" w:rsidR="00EA698E" w:rsidRPr="00511E90" w:rsidRDefault="00EA698E" w:rsidP="00A735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28"/>
          <w:szCs w:val="28"/>
        </w:rPr>
      </w:pPr>
    </w:p>
    <w:p w14:paraId="4CC660C4" w14:textId="4F587FF0" w:rsidR="00C36125" w:rsidRPr="00361353" w:rsidRDefault="00C36125" w:rsidP="00DA1627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61353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</w:rPr>
        <w:t>สัญญา</w:t>
      </w:r>
      <w:r w:rsidR="00955AC1" w:rsidRPr="00361353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</w:rPr>
        <w:t>ให้</w:t>
      </w:r>
      <w:r w:rsidRPr="00361353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</w:rPr>
        <w:t>กู้เงินยืมระยะยาว</w:t>
      </w:r>
    </w:p>
    <w:p w14:paraId="717B2361" w14:textId="77777777" w:rsidR="00C36125" w:rsidRPr="00361353" w:rsidRDefault="00C36125" w:rsidP="00A735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28"/>
          <w:szCs w:val="28"/>
        </w:rPr>
      </w:pPr>
    </w:p>
    <w:p w14:paraId="48A5E6E3" w14:textId="4C2360DF" w:rsidR="000C1709" w:rsidRPr="00E77B9D" w:rsidRDefault="000C1709" w:rsidP="00F123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65"/>
        <w:jc w:val="thaiDistribute"/>
        <w:rPr>
          <w:rFonts w:ascii="Angsana New" w:hAnsi="Angsana New" w:cstheme="minorBidi"/>
          <w:sz w:val="30"/>
          <w:szCs w:val="30"/>
        </w:rPr>
      </w:pPr>
      <w:r w:rsidRPr="00361353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="0064148A" w:rsidRPr="00361353">
        <w:rPr>
          <w:rFonts w:ascii="Angsana New" w:hAnsi="Angsana New" w:cs="Angsana New"/>
          <w:sz w:val="30"/>
          <w:szCs w:val="30"/>
        </w:rPr>
        <w:t>4</w:t>
      </w:r>
      <w:r w:rsidRPr="00361353">
        <w:rPr>
          <w:rFonts w:ascii="Angsana New" w:hAnsi="Angsana New" w:cs="Angsana New"/>
          <w:sz w:val="30"/>
          <w:szCs w:val="30"/>
        </w:rPr>
        <w:t xml:space="preserve"> </w:t>
      </w:r>
      <w:r w:rsidRPr="00361353">
        <w:rPr>
          <w:rFonts w:ascii="Angsana New" w:hAnsi="Angsana New" w:cs="Angsana New" w:hint="cs"/>
          <w:sz w:val="30"/>
          <w:szCs w:val="30"/>
          <w:cs/>
        </w:rPr>
        <w:t xml:space="preserve">สิงหาคม </w:t>
      </w:r>
      <w:r w:rsidR="0064148A" w:rsidRPr="00361353">
        <w:rPr>
          <w:rFonts w:ascii="Angsana New" w:hAnsi="Angsana New" w:cs="Angsana New"/>
          <w:sz w:val="30"/>
          <w:szCs w:val="30"/>
        </w:rPr>
        <w:t>2563</w:t>
      </w:r>
      <w:r w:rsidRPr="00361353">
        <w:rPr>
          <w:rFonts w:ascii="Angsana New" w:hAnsi="Angsana New" w:cs="Angsana New"/>
          <w:sz w:val="30"/>
          <w:szCs w:val="30"/>
        </w:rPr>
        <w:t xml:space="preserve"> </w:t>
      </w:r>
      <w:r w:rsidRPr="00361353">
        <w:rPr>
          <w:rFonts w:ascii="Angsana New" w:hAnsi="Angsana New" w:cs="Angsana New" w:hint="cs"/>
          <w:sz w:val="30"/>
          <w:szCs w:val="30"/>
          <w:cs/>
        </w:rPr>
        <w:t>บริษัทได้ทำสัญญาให้กู้ยืมเงินระยะยาวกับบริษัทย่อยแห่งหนึ่งชนิดไม่มีหลักประกัน</w:t>
      </w:r>
      <w:r w:rsidRPr="00361353">
        <w:rPr>
          <w:rFonts w:ascii="Angsana New" w:hAnsi="Angsana New" w:cs="Angsana New"/>
          <w:sz w:val="30"/>
          <w:szCs w:val="30"/>
          <w:cs/>
        </w:rPr>
        <w:t xml:space="preserve"> </w:t>
      </w:r>
      <w:r w:rsidR="00EF64ED" w:rsidRPr="00361353">
        <w:rPr>
          <w:rFonts w:ascii="Angsana New" w:hAnsi="Angsana New" w:cs="Angsana New"/>
          <w:sz w:val="30"/>
          <w:szCs w:val="30"/>
        </w:rPr>
        <w:t xml:space="preserve"> </w:t>
      </w:r>
      <w:r w:rsidRPr="00361353">
        <w:rPr>
          <w:rFonts w:ascii="Angsana New" w:hAnsi="Angsana New" w:cs="Angsana New" w:hint="cs"/>
          <w:sz w:val="30"/>
          <w:szCs w:val="30"/>
          <w:cs/>
        </w:rPr>
        <w:t>โดยมีวงเงินให้กู้ยืมเป็นจำนวน</w:t>
      </w:r>
      <w:r w:rsidRPr="00361353">
        <w:rPr>
          <w:rFonts w:ascii="Angsana New" w:hAnsi="Angsana New" w:cs="Angsana New"/>
          <w:sz w:val="30"/>
          <w:szCs w:val="30"/>
        </w:rPr>
        <w:t xml:space="preserve"> </w:t>
      </w:r>
      <w:r w:rsidR="0064148A" w:rsidRPr="00361353">
        <w:rPr>
          <w:rFonts w:ascii="Angsana New" w:hAnsi="Angsana New"/>
          <w:sz w:val="30"/>
          <w:szCs w:val="30"/>
        </w:rPr>
        <w:t>35</w:t>
      </w:r>
      <w:r w:rsidRPr="00361353">
        <w:rPr>
          <w:rFonts w:ascii="Angsana New" w:hAnsi="Angsana New" w:cs="Angsana New"/>
          <w:sz w:val="30"/>
          <w:szCs w:val="30"/>
        </w:rPr>
        <w:t xml:space="preserve"> </w:t>
      </w:r>
      <w:r w:rsidRPr="00361353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361353">
        <w:rPr>
          <w:rFonts w:ascii="Angsana New" w:hAnsi="Angsana New" w:cs="Angsana New"/>
          <w:sz w:val="30"/>
          <w:szCs w:val="30"/>
          <w:cs/>
        </w:rPr>
        <w:t xml:space="preserve"> </w:t>
      </w:r>
      <w:r w:rsidRPr="00361353">
        <w:rPr>
          <w:rFonts w:ascii="Angsana New" w:hAnsi="Angsana New" w:cs="Angsana New" w:hint="cs"/>
          <w:sz w:val="30"/>
          <w:szCs w:val="30"/>
          <w:cs/>
        </w:rPr>
        <w:t>เงินให้กู้ยืมนี้มีอัตราดอกเบี้ยในอัตราร้อยละ</w:t>
      </w:r>
      <w:r w:rsidRPr="00361353">
        <w:rPr>
          <w:rFonts w:ascii="Angsana New" w:hAnsi="Angsana New" w:cs="Angsana New"/>
          <w:sz w:val="30"/>
          <w:szCs w:val="30"/>
          <w:cs/>
        </w:rPr>
        <w:t xml:space="preserve"> </w:t>
      </w:r>
      <w:r w:rsidR="0064148A" w:rsidRPr="00361353">
        <w:rPr>
          <w:rFonts w:ascii="Angsana New" w:hAnsi="Angsana New" w:cstheme="minorBidi"/>
          <w:sz w:val="30"/>
          <w:szCs w:val="30"/>
        </w:rPr>
        <w:t>0</w:t>
      </w:r>
      <w:r w:rsidRPr="00361353">
        <w:rPr>
          <w:rFonts w:ascii="Angsana New" w:hAnsi="Angsana New" w:cstheme="minorBidi"/>
          <w:sz w:val="30"/>
          <w:szCs w:val="30"/>
        </w:rPr>
        <w:t>.</w:t>
      </w:r>
      <w:r w:rsidR="0064148A" w:rsidRPr="00361353">
        <w:rPr>
          <w:rFonts w:ascii="Angsana New" w:hAnsi="Angsana New" w:cstheme="minorBidi"/>
          <w:sz w:val="30"/>
          <w:szCs w:val="30"/>
        </w:rPr>
        <w:t>5</w:t>
      </w:r>
      <w:r w:rsidRPr="00361353">
        <w:rPr>
          <w:rFonts w:ascii="Angsana New" w:hAnsi="Angsana New" w:cs="Angsana New"/>
          <w:sz w:val="30"/>
          <w:szCs w:val="30"/>
        </w:rPr>
        <w:t xml:space="preserve"> </w:t>
      </w:r>
      <w:r w:rsidRPr="00361353">
        <w:rPr>
          <w:rFonts w:ascii="Angsana New" w:hAnsi="Angsana New" w:cs="Angsana New" w:hint="cs"/>
          <w:sz w:val="30"/>
          <w:szCs w:val="30"/>
          <w:cs/>
        </w:rPr>
        <w:t>ต่อปี</w:t>
      </w:r>
      <w:r w:rsidRPr="00361353">
        <w:rPr>
          <w:rFonts w:ascii="Angsana New" w:hAnsi="Angsana New" w:cs="Angsana New"/>
          <w:sz w:val="30"/>
          <w:szCs w:val="30"/>
          <w:cs/>
        </w:rPr>
        <w:t xml:space="preserve"> </w:t>
      </w:r>
      <w:r w:rsidRPr="00361353">
        <w:rPr>
          <w:rFonts w:ascii="Angsana New" w:hAnsi="Angsana New" w:cs="Angsana New" w:hint="cs"/>
          <w:sz w:val="30"/>
          <w:szCs w:val="30"/>
          <w:cs/>
        </w:rPr>
        <w:t>ซึ่งมีกำหนดจ่ายชำระดอกเบี้ยเป็นรายเดือน</w:t>
      </w:r>
      <w:r w:rsidRPr="00361353">
        <w:rPr>
          <w:rFonts w:ascii="Angsana New" w:hAnsi="Angsana New" w:cs="Angsana New"/>
          <w:sz w:val="30"/>
          <w:szCs w:val="30"/>
          <w:cs/>
        </w:rPr>
        <w:t xml:space="preserve"> </w:t>
      </w:r>
      <w:r w:rsidRPr="00361353">
        <w:rPr>
          <w:rFonts w:ascii="Angsana New" w:hAnsi="Angsana New" w:cs="Angsana New" w:hint="cs"/>
          <w:sz w:val="30"/>
          <w:szCs w:val="30"/>
          <w:cs/>
        </w:rPr>
        <w:t>และกำหนดจ่ายชำระเงินต้น</w:t>
      </w:r>
      <w:r w:rsidR="00A73577" w:rsidRPr="00361353">
        <w:rPr>
          <w:rFonts w:ascii="Angsana New" w:hAnsi="Angsana New" w:cs="Angsana New" w:hint="cs"/>
          <w:sz w:val="30"/>
          <w:szCs w:val="30"/>
          <w:cs/>
        </w:rPr>
        <w:t xml:space="preserve">เมื่อทวงถาม </w:t>
      </w:r>
      <w:r w:rsidRPr="00361353">
        <w:rPr>
          <w:rFonts w:ascii="Angsana New" w:hAnsi="Angsana New" w:cs="Angsana New" w:hint="cs"/>
          <w:sz w:val="30"/>
          <w:szCs w:val="30"/>
          <w:cs/>
        </w:rPr>
        <w:t>ภายในเดือนสิงหาคม</w:t>
      </w:r>
      <w:r w:rsidRPr="00361353">
        <w:rPr>
          <w:rFonts w:ascii="Angsana New" w:hAnsi="Angsana New" w:cs="Angsana New"/>
          <w:sz w:val="30"/>
          <w:szCs w:val="30"/>
          <w:cs/>
        </w:rPr>
        <w:t xml:space="preserve"> </w:t>
      </w:r>
      <w:r w:rsidR="0064148A" w:rsidRPr="00361353">
        <w:rPr>
          <w:rFonts w:ascii="Angsana New" w:hAnsi="Angsana New" w:cs="Angsana New"/>
          <w:sz w:val="30"/>
          <w:szCs w:val="30"/>
        </w:rPr>
        <w:t>2568</w:t>
      </w:r>
      <w:r w:rsidRPr="00361353">
        <w:rPr>
          <w:rFonts w:ascii="Angsana New" w:hAnsi="Angsana New" w:cs="Angsana New"/>
          <w:sz w:val="30"/>
          <w:szCs w:val="30"/>
        </w:rPr>
        <w:t xml:space="preserve"> </w:t>
      </w:r>
      <w:r w:rsidRPr="00361353">
        <w:rPr>
          <w:rFonts w:ascii="Angsana New" w:hAnsi="Angsana New" w:cs="Angsana New" w:hint="cs"/>
          <w:sz w:val="30"/>
          <w:szCs w:val="30"/>
          <w:cs/>
        </w:rPr>
        <w:t>ต่อมาเมื่อวันที่</w:t>
      </w:r>
      <w:r w:rsidR="00A73577" w:rsidRPr="00361353">
        <w:rPr>
          <w:rFonts w:ascii="Angsana New" w:hAnsi="Angsana New" w:cs="Angsana New"/>
          <w:sz w:val="30"/>
          <w:szCs w:val="30"/>
          <w:cs/>
        </w:rPr>
        <w:br/>
      </w:r>
      <w:r w:rsidR="0064148A" w:rsidRPr="00361353">
        <w:rPr>
          <w:rFonts w:ascii="Angsana New" w:hAnsi="Angsana New" w:cs="Angsana New"/>
          <w:sz w:val="30"/>
          <w:szCs w:val="30"/>
        </w:rPr>
        <w:t>16</w:t>
      </w:r>
      <w:r w:rsidR="00F1233D" w:rsidRPr="00361353">
        <w:rPr>
          <w:rFonts w:ascii="Angsana New" w:hAnsi="Angsana New" w:cs="Angsana New"/>
          <w:sz w:val="30"/>
          <w:szCs w:val="30"/>
        </w:rPr>
        <w:t xml:space="preserve"> </w:t>
      </w:r>
      <w:r w:rsidR="00F1233D" w:rsidRPr="00361353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Pr="0036135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4148A" w:rsidRPr="00361353">
        <w:rPr>
          <w:rFonts w:ascii="Angsana New" w:hAnsi="Angsana New" w:cs="Angsana New"/>
          <w:sz w:val="30"/>
          <w:szCs w:val="30"/>
        </w:rPr>
        <w:t>2564</w:t>
      </w:r>
      <w:r w:rsidRPr="00361353">
        <w:rPr>
          <w:rFonts w:ascii="Angsana New" w:hAnsi="Angsana New" w:cs="Angsana New"/>
          <w:sz w:val="30"/>
          <w:szCs w:val="30"/>
        </w:rPr>
        <w:t xml:space="preserve"> </w:t>
      </w:r>
      <w:r w:rsidRPr="00361353">
        <w:rPr>
          <w:rFonts w:ascii="Angsana New" w:hAnsi="Angsana New" w:cs="Angsana New" w:hint="cs"/>
          <w:sz w:val="30"/>
          <w:szCs w:val="30"/>
          <w:cs/>
        </w:rPr>
        <w:t xml:space="preserve">บริษัทได้ทำบันทึกแนบท้ายสัญญา เพื่อเปลี่ยนแปลงอัตราดอกเบี้ยเป็นร้อยละ </w:t>
      </w:r>
      <w:r w:rsidR="0064148A" w:rsidRPr="00361353">
        <w:rPr>
          <w:rFonts w:ascii="Angsana New" w:hAnsi="Angsana New" w:cs="Angsana New"/>
          <w:sz w:val="30"/>
          <w:szCs w:val="30"/>
        </w:rPr>
        <w:t>1</w:t>
      </w:r>
      <w:r w:rsidRPr="00361353">
        <w:rPr>
          <w:rFonts w:ascii="Angsana New" w:hAnsi="Angsana New" w:cs="Angsana New"/>
          <w:sz w:val="30"/>
          <w:szCs w:val="30"/>
        </w:rPr>
        <w:t>.</w:t>
      </w:r>
      <w:r w:rsidR="0064148A" w:rsidRPr="00361353">
        <w:rPr>
          <w:rFonts w:ascii="Angsana New" w:hAnsi="Angsana New" w:cs="Angsana New"/>
          <w:sz w:val="30"/>
          <w:szCs w:val="30"/>
        </w:rPr>
        <w:t>5</w:t>
      </w:r>
      <w:r w:rsidRPr="00361353">
        <w:rPr>
          <w:rFonts w:ascii="Angsana New" w:hAnsi="Angsana New" w:cs="Angsana New"/>
          <w:sz w:val="30"/>
          <w:szCs w:val="30"/>
        </w:rPr>
        <w:t xml:space="preserve"> </w:t>
      </w:r>
      <w:r w:rsidRPr="00361353">
        <w:rPr>
          <w:rFonts w:ascii="Angsana New" w:hAnsi="Angsana New" w:cs="Angsana New" w:hint="cs"/>
          <w:sz w:val="30"/>
          <w:szCs w:val="30"/>
          <w:cs/>
        </w:rPr>
        <w:t>ต่อปี ซึ่งมีผลย้อนหลังตั้งแต่วันที่ทำสัญญา</w:t>
      </w:r>
      <w:r w:rsidR="00361353" w:rsidRPr="00361353">
        <w:rPr>
          <w:rFonts w:ascii="Angsana New" w:hAnsi="Angsana New" w:cs="Angsana New" w:hint="cs"/>
          <w:sz w:val="30"/>
          <w:szCs w:val="30"/>
          <w:cs/>
        </w:rPr>
        <w:t xml:space="preserve"> ต่อมาบริษัทย่อยได้ทำการชำระคืนเต็มจำนวนแล้วเมื่อวันที่ </w:t>
      </w:r>
      <w:r w:rsidR="00361353" w:rsidRPr="00361353">
        <w:rPr>
          <w:rFonts w:ascii="Angsana New" w:hAnsi="Angsana New" w:cs="Angsana New"/>
          <w:sz w:val="30"/>
          <w:szCs w:val="30"/>
        </w:rPr>
        <w:t xml:space="preserve">21 </w:t>
      </w:r>
      <w:r w:rsidR="00361353" w:rsidRPr="00361353">
        <w:rPr>
          <w:rFonts w:ascii="Angsana New" w:hAnsi="Angsana New" w:cs="Angsana New" w:hint="cs"/>
          <w:sz w:val="30"/>
          <w:szCs w:val="30"/>
          <w:cs/>
        </w:rPr>
        <w:t xml:space="preserve">เมษายน </w:t>
      </w:r>
      <w:r w:rsidR="00361353" w:rsidRPr="00361353">
        <w:rPr>
          <w:rFonts w:ascii="Angsana New" w:hAnsi="Angsana New" w:cs="Angsana New"/>
          <w:sz w:val="30"/>
          <w:szCs w:val="30"/>
        </w:rPr>
        <w:t>2566</w:t>
      </w:r>
    </w:p>
    <w:p w14:paraId="120D882F" w14:textId="77777777" w:rsidR="00516CD8" w:rsidRPr="00361353" w:rsidRDefault="00516CD8" w:rsidP="00F123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65"/>
        <w:jc w:val="thaiDistribute"/>
        <w:rPr>
          <w:rFonts w:asciiTheme="majorBidi" w:hAnsiTheme="majorBidi" w:cstheme="majorBidi"/>
          <w:sz w:val="30"/>
          <w:szCs w:val="30"/>
        </w:rPr>
      </w:pPr>
    </w:p>
    <w:p w14:paraId="4FEC6838" w14:textId="77777777" w:rsidR="00A73577" w:rsidRDefault="00A735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br w:type="page"/>
      </w:r>
    </w:p>
    <w:p w14:paraId="65128B70" w14:textId="67840CD0" w:rsidR="00C00C92" w:rsidRPr="00F205C4" w:rsidRDefault="00C00C92" w:rsidP="00451C86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205C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เงินสดและ</w:t>
      </w:r>
      <w:r w:rsidR="006E2531" w:rsidRPr="00F205C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รายการเทียบเท่าเงินสด</w:t>
      </w:r>
    </w:p>
    <w:p w14:paraId="137C3E27" w14:textId="77777777" w:rsidR="000162DF" w:rsidRPr="00A73577" w:rsidRDefault="000162DF" w:rsidP="00A735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22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2"/>
        <w:gridCol w:w="1168"/>
        <w:gridCol w:w="275"/>
        <w:gridCol w:w="1182"/>
        <w:gridCol w:w="275"/>
        <w:gridCol w:w="1164"/>
        <w:gridCol w:w="240"/>
        <w:gridCol w:w="1147"/>
      </w:tblGrid>
      <w:tr w:rsidR="000162DF" w:rsidRPr="00F205C4" w14:paraId="2945B8FD" w14:textId="77777777" w:rsidTr="001B0693">
        <w:trPr>
          <w:tblHeader/>
        </w:trPr>
        <w:tc>
          <w:tcPr>
            <w:tcW w:w="2045" w:type="pct"/>
          </w:tcPr>
          <w:p w14:paraId="20691851" w14:textId="77777777" w:rsidR="000162DF" w:rsidRPr="00F205C4" w:rsidRDefault="000162DF" w:rsidP="00DF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3" w:type="pct"/>
            <w:gridSpan w:val="3"/>
          </w:tcPr>
          <w:p w14:paraId="7AD68D1A" w14:textId="77777777" w:rsidR="000162DF" w:rsidRPr="00F205C4" w:rsidRDefault="000162DF" w:rsidP="00DF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13F008B2" w14:textId="77777777" w:rsidR="000162DF" w:rsidRPr="00F205C4" w:rsidRDefault="000162DF" w:rsidP="00DF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3" w:type="pct"/>
            <w:gridSpan w:val="3"/>
          </w:tcPr>
          <w:p w14:paraId="7A8A5E04" w14:textId="77777777" w:rsidR="000162DF" w:rsidRPr="00F205C4" w:rsidRDefault="000162DF" w:rsidP="00DF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C1B1A" w:rsidRPr="00F205C4" w14:paraId="50A9DF4D" w14:textId="77777777" w:rsidTr="00F84E28">
        <w:trPr>
          <w:tblHeader/>
        </w:trPr>
        <w:tc>
          <w:tcPr>
            <w:tcW w:w="2045" w:type="pct"/>
          </w:tcPr>
          <w:p w14:paraId="72D68D5C" w14:textId="77777777" w:rsidR="009C1B1A" w:rsidRPr="00F205C4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14:paraId="2BF9FF41" w14:textId="0E83CE39" w:rsidR="009C1B1A" w:rsidRPr="00F205C4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9" w:type="pct"/>
          </w:tcPr>
          <w:p w14:paraId="30C22BC5" w14:textId="77777777" w:rsidR="009C1B1A" w:rsidRPr="00F205C4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2415DF2A" w14:textId="02668029" w:rsidR="009C1B1A" w:rsidRPr="00F205C4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9" w:type="pct"/>
          </w:tcPr>
          <w:p w14:paraId="761F0361" w14:textId="77777777" w:rsidR="009C1B1A" w:rsidRPr="00F205C4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1ED19820" w14:textId="5FDA627D" w:rsidR="009C1B1A" w:rsidRPr="00F205C4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0" w:type="pct"/>
          </w:tcPr>
          <w:p w14:paraId="69C5CF13" w14:textId="77777777" w:rsidR="009C1B1A" w:rsidRPr="00F205C4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64A608BB" w14:textId="41B504F5" w:rsidR="009C1B1A" w:rsidRPr="00F205C4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0162DF" w:rsidRPr="00F205C4" w14:paraId="095D3224" w14:textId="77777777" w:rsidTr="001B0693">
        <w:trPr>
          <w:tblHeader/>
        </w:trPr>
        <w:tc>
          <w:tcPr>
            <w:tcW w:w="2045" w:type="pct"/>
          </w:tcPr>
          <w:p w14:paraId="1FE85FFF" w14:textId="77777777" w:rsidR="000162DF" w:rsidRPr="00F205C4" w:rsidRDefault="000162DF" w:rsidP="00DF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 w:hanging="18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55" w:type="pct"/>
            <w:gridSpan w:val="7"/>
          </w:tcPr>
          <w:p w14:paraId="30B77701" w14:textId="77777777" w:rsidR="000162DF" w:rsidRPr="00F205C4" w:rsidRDefault="000162DF" w:rsidP="00DF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C1B1A" w:rsidRPr="00F205C4" w14:paraId="2F23778B" w14:textId="77777777" w:rsidTr="00F84E28">
        <w:tc>
          <w:tcPr>
            <w:tcW w:w="2045" w:type="pct"/>
          </w:tcPr>
          <w:p w14:paraId="57593B36" w14:textId="77777777" w:rsidR="009C1B1A" w:rsidRPr="00F205C4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633" w:type="pct"/>
          </w:tcPr>
          <w:p w14:paraId="15415FEF" w14:textId="318DC7F2" w:rsidR="009C1B1A" w:rsidRPr="00D81AF9" w:rsidRDefault="0000571C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0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00571C">
              <w:rPr>
                <w:rFonts w:asciiTheme="majorBidi" w:hAnsiTheme="majorBidi" w:cstheme="majorBidi"/>
                <w:sz w:val="30"/>
                <w:szCs w:val="30"/>
              </w:rPr>
              <w:t>142</w:t>
            </w:r>
          </w:p>
        </w:tc>
        <w:tc>
          <w:tcPr>
            <w:tcW w:w="149" w:type="pct"/>
          </w:tcPr>
          <w:p w14:paraId="080A1B16" w14:textId="77777777" w:rsidR="009C1B1A" w:rsidRPr="00F205C4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06BDC482" w14:textId="7A1802F9" w:rsidR="009C1B1A" w:rsidRPr="00F205C4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0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7222CA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9" w:type="pct"/>
          </w:tcPr>
          <w:p w14:paraId="39285477" w14:textId="77777777" w:rsidR="009C1B1A" w:rsidRPr="00F205C4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5B3D3DA2" w14:textId="7229875E" w:rsidR="009C1B1A" w:rsidRPr="00F205C4" w:rsidRDefault="0000571C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100" w:right="-180" w:firstLine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0" w:type="pct"/>
          </w:tcPr>
          <w:p w14:paraId="577258FA" w14:textId="77777777" w:rsidR="009C1B1A" w:rsidRPr="00F205C4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100" w:right="-180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2" w:type="pct"/>
          </w:tcPr>
          <w:p w14:paraId="58CC4297" w14:textId="6677B46C" w:rsidR="009C1B1A" w:rsidRPr="00F205C4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100" w:right="-180" w:firstLine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9C1B1A" w:rsidRPr="00F205C4" w14:paraId="0AE6844B" w14:textId="77777777" w:rsidTr="00F84E28">
        <w:tc>
          <w:tcPr>
            <w:tcW w:w="2045" w:type="pct"/>
          </w:tcPr>
          <w:p w14:paraId="7EADDD6B" w14:textId="77777777" w:rsidR="009C1B1A" w:rsidRPr="00354CA8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4CA8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633" w:type="pct"/>
          </w:tcPr>
          <w:p w14:paraId="6F144E79" w14:textId="135F3D9B" w:rsidR="009C1B1A" w:rsidRPr="00D81AF9" w:rsidRDefault="0000571C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0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00571C">
              <w:rPr>
                <w:rFonts w:asciiTheme="majorBidi" w:hAnsiTheme="majorBidi" w:cstheme="majorBidi"/>
                <w:sz w:val="30"/>
                <w:szCs w:val="30"/>
              </w:rPr>
              <w:t>2,535</w:t>
            </w:r>
          </w:p>
        </w:tc>
        <w:tc>
          <w:tcPr>
            <w:tcW w:w="149" w:type="pct"/>
          </w:tcPr>
          <w:p w14:paraId="79137ADB" w14:textId="77777777" w:rsidR="009C1B1A" w:rsidRPr="00F205C4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7B5D09FB" w14:textId="04F1F190" w:rsidR="009C1B1A" w:rsidRPr="00F205C4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0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7222CA">
              <w:rPr>
                <w:rFonts w:asciiTheme="majorBidi" w:hAnsiTheme="majorBidi" w:cstheme="majorBidi"/>
                <w:sz w:val="30"/>
                <w:szCs w:val="30"/>
              </w:rPr>
              <w:t>446</w:t>
            </w:r>
          </w:p>
        </w:tc>
        <w:tc>
          <w:tcPr>
            <w:tcW w:w="149" w:type="pct"/>
          </w:tcPr>
          <w:p w14:paraId="3B54EE13" w14:textId="77777777" w:rsidR="009C1B1A" w:rsidRPr="00F205C4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443E2D89" w14:textId="7ACC4A46" w:rsidR="009C1B1A" w:rsidRPr="00F205C4" w:rsidRDefault="0000571C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100" w:right="-180" w:firstLine="1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  <w:tc>
          <w:tcPr>
            <w:tcW w:w="130" w:type="pct"/>
          </w:tcPr>
          <w:p w14:paraId="2065CA6C" w14:textId="77777777" w:rsidR="009C1B1A" w:rsidRPr="00F205C4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100" w:right="-180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2" w:type="pct"/>
          </w:tcPr>
          <w:p w14:paraId="7C13490D" w14:textId="657E904D" w:rsidR="009C1B1A" w:rsidRPr="00F205C4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100" w:right="-180" w:firstLine="1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</w:tr>
      <w:tr w:rsidR="009C1B1A" w:rsidRPr="00F205C4" w14:paraId="527845B6" w14:textId="77777777" w:rsidTr="00F84E28">
        <w:tc>
          <w:tcPr>
            <w:tcW w:w="2045" w:type="pct"/>
          </w:tcPr>
          <w:p w14:paraId="486DDB6E" w14:textId="77777777" w:rsidR="009C1B1A" w:rsidRPr="00354CA8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4CA8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633" w:type="pct"/>
          </w:tcPr>
          <w:p w14:paraId="3987EEEA" w14:textId="10CDB09C" w:rsidR="009C1B1A" w:rsidRPr="00D81AF9" w:rsidRDefault="0000571C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0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00571C">
              <w:rPr>
                <w:rFonts w:asciiTheme="majorBidi" w:hAnsiTheme="majorBidi" w:cstheme="majorBidi"/>
                <w:sz w:val="30"/>
                <w:szCs w:val="30"/>
              </w:rPr>
              <w:t>165,913</w:t>
            </w:r>
          </w:p>
        </w:tc>
        <w:tc>
          <w:tcPr>
            <w:tcW w:w="149" w:type="pct"/>
          </w:tcPr>
          <w:p w14:paraId="2EE56CB0" w14:textId="77777777" w:rsidR="009C1B1A" w:rsidRPr="00F205C4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32876212" w14:textId="5F5F2048" w:rsidR="009C1B1A" w:rsidRPr="00F205C4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0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791F55">
              <w:rPr>
                <w:rFonts w:asciiTheme="majorBidi" w:hAnsiTheme="majorBidi" w:cstheme="majorBidi"/>
                <w:sz w:val="30"/>
                <w:szCs w:val="30"/>
              </w:rPr>
              <w:t>145,100</w:t>
            </w:r>
          </w:p>
        </w:tc>
        <w:tc>
          <w:tcPr>
            <w:tcW w:w="149" w:type="pct"/>
          </w:tcPr>
          <w:p w14:paraId="0ECA26FB" w14:textId="77777777" w:rsidR="009C1B1A" w:rsidRPr="00F205C4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7C4627DF" w14:textId="12721206" w:rsidR="009C1B1A" w:rsidRPr="00F205C4" w:rsidRDefault="0000571C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100" w:right="-180" w:firstLine="170"/>
              <w:rPr>
                <w:rFonts w:asciiTheme="majorBidi" w:hAnsiTheme="majorBidi" w:cstheme="majorBidi"/>
                <w:sz w:val="30"/>
                <w:szCs w:val="30"/>
              </w:rPr>
            </w:pPr>
            <w:r w:rsidRPr="0000571C">
              <w:rPr>
                <w:rFonts w:asciiTheme="majorBidi" w:hAnsiTheme="majorBidi" w:cstheme="majorBidi"/>
                <w:sz w:val="30"/>
                <w:szCs w:val="30"/>
              </w:rPr>
              <w:t>12,906</w:t>
            </w:r>
          </w:p>
        </w:tc>
        <w:tc>
          <w:tcPr>
            <w:tcW w:w="130" w:type="pct"/>
          </w:tcPr>
          <w:p w14:paraId="2A749B29" w14:textId="77777777" w:rsidR="009C1B1A" w:rsidRPr="00F205C4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100" w:right="-180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2" w:type="pct"/>
          </w:tcPr>
          <w:p w14:paraId="56714531" w14:textId="280EE32F" w:rsidR="009C1B1A" w:rsidRPr="00F205C4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100" w:right="-180" w:firstLine="170"/>
              <w:rPr>
                <w:rFonts w:asciiTheme="majorBidi" w:hAnsiTheme="majorBidi" w:cstheme="majorBidi"/>
                <w:sz w:val="30"/>
                <w:szCs w:val="30"/>
              </w:rPr>
            </w:pPr>
            <w:r w:rsidRPr="0026180A">
              <w:rPr>
                <w:rFonts w:asciiTheme="majorBidi" w:hAnsiTheme="majorBidi" w:cstheme="majorBidi"/>
                <w:sz w:val="30"/>
                <w:szCs w:val="30"/>
              </w:rPr>
              <w:t>9,2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</w:tr>
      <w:tr w:rsidR="009C1B1A" w:rsidRPr="00F205C4" w14:paraId="3D2D68AE" w14:textId="77777777" w:rsidTr="00F84E28">
        <w:tc>
          <w:tcPr>
            <w:tcW w:w="2045" w:type="pct"/>
          </w:tcPr>
          <w:p w14:paraId="5B332C68" w14:textId="48FF9058" w:rsidR="009C1B1A" w:rsidRPr="00F205C4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เช็คในมือ</w:t>
            </w:r>
          </w:p>
        </w:tc>
        <w:tc>
          <w:tcPr>
            <w:tcW w:w="633" w:type="pct"/>
          </w:tcPr>
          <w:p w14:paraId="553B7150" w14:textId="617C21CC" w:rsidR="009C1B1A" w:rsidRPr="007222CA" w:rsidRDefault="0000571C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0" w:right="-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6476FA9A" w14:textId="77777777" w:rsidR="009C1B1A" w:rsidRPr="00F205C4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4378DF67" w14:textId="759E0D84" w:rsidR="009C1B1A" w:rsidRPr="0064148A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0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7222CA">
              <w:rPr>
                <w:rFonts w:asciiTheme="majorBidi" w:hAnsiTheme="majorBidi" w:cstheme="majorBidi"/>
                <w:sz w:val="30"/>
                <w:szCs w:val="30"/>
              </w:rPr>
              <w:t>301</w:t>
            </w:r>
          </w:p>
        </w:tc>
        <w:tc>
          <w:tcPr>
            <w:tcW w:w="149" w:type="pct"/>
          </w:tcPr>
          <w:p w14:paraId="0F1F5D1F" w14:textId="77777777" w:rsidR="009C1B1A" w:rsidRPr="00F205C4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4144148D" w14:textId="3D2A2455" w:rsidR="009C1B1A" w:rsidRPr="00F205C4" w:rsidRDefault="0000571C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100" w:right="-180" w:firstLine="1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6BD53817" w14:textId="77777777" w:rsidR="009C1B1A" w:rsidRPr="00F205C4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100" w:right="-180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2" w:type="pct"/>
          </w:tcPr>
          <w:p w14:paraId="6DD5C682" w14:textId="3346D4A8" w:rsidR="009C1B1A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100" w:right="-180" w:firstLine="1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0571C" w:rsidRPr="00F205C4" w14:paraId="2C129BCE" w14:textId="77777777" w:rsidTr="00F84E28">
        <w:tc>
          <w:tcPr>
            <w:tcW w:w="2045" w:type="pct"/>
          </w:tcPr>
          <w:p w14:paraId="23C2DEF2" w14:textId="0FAA2659" w:rsidR="0000571C" w:rsidRPr="00F205C4" w:rsidRDefault="00A64C0E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เงินฝากระหว่างทาง</w:t>
            </w:r>
          </w:p>
        </w:tc>
        <w:tc>
          <w:tcPr>
            <w:tcW w:w="633" w:type="pct"/>
          </w:tcPr>
          <w:p w14:paraId="05EFA2B7" w14:textId="7EC6EF32" w:rsidR="0000571C" w:rsidRPr="007222CA" w:rsidRDefault="0000571C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0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00571C">
              <w:rPr>
                <w:rFonts w:asciiTheme="majorBidi" w:hAnsiTheme="majorBidi" w:cstheme="majorBidi"/>
                <w:sz w:val="30"/>
                <w:szCs w:val="30"/>
              </w:rPr>
              <w:t>4,549</w:t>
            </w:r>
          </w:p>
        </w:tc>
        <w:tc>
          <w:tcPr>
            <w:tcW w:w="149" w:type="pct"/>
          </w:tcPr>
          <w:p w14:paraId="5541EDD1" w14:textId="77777777" w:rsidR="0000571C" w:rsidRPr="00F205C4" w:rsidRDefault="0000571C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5D4D52A0" w14:textId="095D990C" w:rsidR="0000571C" w:rsidRPr="007222CA" w:rsidRDefault="0000571C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0" w:right="-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7A67ACF2" w14:textId="77777777" w:rsidR="0000571C" w:rsidRPr="00F205C4" w:rsidRDefault="0000571C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7662C489" w14:textId="14C0948B" w:rsidR="0000571C" w:rsidRPr="00F205C4" w:rsidRDefault="0000571C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100" w:right="-180" w:firstLine="1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461AA917" w14:textId="77777777" w:rsidR="0000571C" w:rsidRPr="00F205C4" w:rsidRDefault="0000571C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100" w:right="-180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2" w:type="pct"/>
          </w:tcPr>
          <w:p w14:paraId="07D5B1CC" w14:textId="3B0F4CCC" w:rsidR="0000571C" w:rsidRDefault="0000571C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100" w:right="-180" w:firstLine="1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C1B1A" w:rsidRPr="00F205C4" w14:paraId="556E3BEA" w14:textId="77777777" w:rsidTr="00F84E28">
        <w:tc>
          <w:tcPr>
            <w:tcW w:w="2045" w:type="pct"/>
          </w:tcPr>
          <w:p w14:paraId="72CF0FAE" w14:textId="77777777" w:rsidR="009C1B1A" w:rsidRPr="00F205C4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14:paraId="0C99807F" w14:textId="64530F3A" w:rsidR="009C1B1A" w:rsidRPr="00F205C4" w:rsidRDefault="0000571C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57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173,139</w:t>
            </w:r>
          </w:p>
        </w:tc>
        <w:tc>
          <w:tcPr>
            <w:tcW w:w="149" w:type="pct"/>
          </w:tcPr>
          <w:p w14:paraId="77E34C65" w14:textId="77777777" w:rsidR="009C1B1A" w:rsidRPr="00F205C4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14:paraId="65F6AABC" w14:textId="0D3D65CD" w:rsidR="009C1B1A" w:rsidRPr="00F205C4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22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146,12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9" w:type="pct"/>
          </w:tcPr>
          <w:p w14:paraId="4300EBCD" w14:textId="77777777" w:rsidR="009C1B1A" w:rsidRPr="00F205C4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1562FAD5" w14:textId="53970E7D" w:rsidR="009C1B1A" w:rsidRPr="00F205C4" w:rsidRDefault="0000571C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100" w:right="-180" w:firstLine="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57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12,966</w:t>
            </w:r>
          </w:p>
        </w:tc>
        <w:tc>
          <w:tcPr>
            <w:tcW w:w="130" w:type="pct"/>
          </w:tcPr>
          <w:p w14:paraId="113D6B50" w14:textId="77777777" w:rsidR="009C1B1A" w:rsidRPr="00F205C4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100" w:right="-180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7C4A9CCC" w14:textId="52E6A282" w:rsidR="009C1B1A" w:rsidRPr="00F205C4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100" w:right="-180" w:firstLine="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18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9,28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</w:tr>
    </w:tbl>
    <w:p w14:paraId="05E73056" w14:textId="77777777" w:rsidR="00F1233D" w:rsidRPr="00A73577" w:rsidRDefault="00F1233D" w:rsidP="00A735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28"/>
          <w:szCs w:val="28"/>
        </w:rPr>
      </w:pPr>
    </w:p>
    <w:p w14:paraId="124A2D0F" w14:textId="2C2E1E62" w:rsidR="00C14DF3" w:rsidRPr="00BF136A" w:rsidRDefault="00C14DF3" w:rsidP="00DF5C8C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BF136A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ลูกหนี้การค้า</w:t>
      </w:r>
    </w:p>
    <w:p w14:paraId="42AF5691" w14:textId="77777777" w:rsidR="00BB04EC" w:rsidRPr="00A73577" w:rsidRDefault="00BB04EC" w:rsidP="00CA4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65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256" w:type="dxa"/>
        <w:tblInd w:w="450" w:type="dxa"/>
        <w:tblLook w:val="01E0" w:firstRow="1" w:lastRow="1" w:firstColumn="1" w:lastColumn="1" w:noHBand="0" w:noVBand="0"/>
      </w:tblPr>
      <w:tblGrid>
        <w:gridCol w:w="3318"/>
        <w:gridCol w:w="439"/>
        <w:gridCol w:w="1202"/>
        <w:gridCol w:w="270"/>
        <w:gridCol w:w="1200"/>
        <w:gridCol w:w="270"/>
        <w:gridCol w:w="1181"/>
        <w:gridCol w:w="270"/>
        <w:gridCol w:w="1106"/>
      </w:tblGrid>
      <w:tr w:rsidR="00BB04EC" w:rsidRPr="00F205C4" w14:paraId="16464ADB" w14:textId="77777777" w:rsidTr="00F84E28">
        <w:tc>
          <w:tcPr>
            <w:tcW w:w="3318" w:type="dxa"/>
          </w:tcPr>
          <w:p w14:paraId="5B98CDE8" w14:textId="77777777" w:rsidR="00BB04EC" w:rsidRPr="00F205C4" w:rsidRDefault="00BB04EC" w:rsidP="0016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39" w:type="dxa"/>
          </w:tcPr>
          <w:p w14:paraId="10201B8B" w14:textId="77777777" w:rsidR="00BB04EC" w:rsidRPr="00F205C4" w:rsidRDefault="00BB04EC" w:rsidP="0016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72" w:type="dxa"/>
            <w:gridSpan w:val="3"/>
          </w:tcPr>
          <w:p w14:paraId="3ACD6A4E" w14:textId="77777777" w:rsidR="00BB04EC" w:rsidRPr="00F205C4" w:rsidRDefault="00BB04EC" w:rsidP="0016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573FEC3" w14:textId="77777777" w:rsidR="00BB04EC" w:rsidRPr="00F205C4" w:rsidRDefault="00BB04EC" w:rsidP="0016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57" w:type="dxa"/>
            <w:gridSpan w:val="3"/>
          </w:tcPr>
          <w:p w14:paraId="7E01632A" w14:textId="77777777" w:rsidR="00BB04EC" w:rsidRPr="00F205C4" w:rsidRDefault="00BB04EC" w:rsidP="0016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C1B1A" w:rsidRPr="00F205C4" w14:paraId="5185ECCE" w14:textId="77777777" w:rsidTr="00F84E28">
        <w:tc>
          <w:tcPr>
            <w:tcW w:w="3318" w:type="dxa"/>
          </w:tcPr>
          <w:p w14:paraId="21B26C22" w14:textId="4E63877A" w:rsidR="009C1B1A" w:rsidRPr="00420F7F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420F7F">
              <w:rPr>
                <w:rFonts w:asciiTheme="majorBidi" w:hAnsiTheme="majorBidi" w:cs="Angsana New" w:hint="cs"/>
                <w:bCs/>
                <w:i/>
                <w:iCs/>
                <w:sz w:val="30"/>
                <w:szCs w:val="30"/>
                <w:cs/>
              </w:rPr>
              <w:t>ณ</w:t>
            </w:r>
            <w:r w:rsidRPr="00420F7F">
              <w:rPr>
                <w:rFonts w:asciiTheme="majorBidi" w:hAnsiTheme="majorBidi" w:cs="Angsana New"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420F7F">
              <w:rPr>
                <w:rFonts w:asciiTheme="majorBidi" w:hAnsiTheme="majorBidi" w:cs="Angsana New" w:hint="cs"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420F7F">
              <w:rPr>
                <w:rFonts w:asciiTheme="majorBidi" w:hAnsiTheme="majorBidi" w:cs="Angsana New"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64148A">
              <w:rPr>
                <w:rFonts w:asciiTheme="majorBidi" w:hAnsiTheme="majorBidi" w:cs="Angsana New"/>
                <w:b/>
                <w:i/>
                <w:iCs/>
                <w:sz w:val="30"/>
                <w:szCs w:val="30"/>
              </w:rPr>
              <w:t>31</w:t>
            </w:r>
            <w:r w:rsidRPr="00420F7F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  <w:r w:rsidRPr="00420F7F">
              <w:rPr>
                <w:rFonts w:asciiTheme="majorBidi" w:hAnsiTheme="majorBidi" w:cs="Angsana New" w:hint="cs"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39" w:type="dxa"/>
          </w:tcPr>
          <w:p w14:paraId="54EB0D25" w14:textId="77777777" w:rsidR="009C1B1A" w:rsidRPr="00F205C4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2" w:type="dxa"/>
          </w:tcPr>
          <w:p w14:paraId="58643881" w14:textId="7798A512" w:rsidR="009C1B1A" w:rsidRPr="00F205C4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17D89491" w14:textId="77777777" w:rsidR="009C1B1A" w:rsidRPr="00F205C4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6AC84123" w14:textId="7624B6AA" w:rsidR="009C1B1A" w:rsidRPr="00F205C4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1F77B9FA" w14:textId="77777777" w:rsidR="009C1B1A" w:rsidRPr="00F205C4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4F2672C7" w14:textId="59FEF6A4" w:rsidR="009C1B1A" w:rsidRPr="00F205C4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110E16A9" w14:textId="77777777" w:rsidR="009C1B1A" w:rsidRPr="00F205C4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</w:tcPr>
          <w:p w14:paraId="6488071E" w14:textId="77B8B69F" w:rsidR="009C1B1A" w:rsidRPr="00F205C4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6D507A" w:rsidRPr="00F205C4" w14:paraId="3D6A12B9" w14:textId="77777777" w:rsidTr="00F84E28">
        <w:tc>
          <w:tcPr>
            <w:tcW w:w="3318" w:type="dxa"/>
          </w:tcPr>
          <w:p w14:paraId="19DA6BB0" w14:textId="77777777" w:rsidR="006D507A" w:rsidRPr="00F205C4" w:rsidRDefault="006D507A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39" w:type="dxa"/>
          </w:tcPr>
          <w:p w14:paraId="6B61F209" w14:textId="77777777" w:rsidR="006D507A" w:rsidRPr="00F205C4" w:rsidRDefault="006D507A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499" w:type="dxa"/>
            <w:gridSpan w:val="7"/>
          </w:tcPr>
          <w:p w14:paraId="278F3ED4" w14:textId="77777777" w:rsidR="006D507A" w:rsidRPr="00F205C4" w:rsidRDefault="006D507A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B0693" w:rsidRPr="00F205C4" w14:paraId="6D35E976" w14:textId="77777777" w:rsidTr="00F84E28">
        <w:tc>
          <w:tcPr>
            <w:tcW w:w="3318" w:type="dxa"/>
          </w:tcPr>
          <w:p w14:paraId="295D1687" w14:textId="77777777" w:rsidR="001B0693" w:rsidRPr="00420F7F" w:rsidRDefault="001B0693" w:rsidP="001B0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0F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439" w:type="dxa"/>
          </w:tcPr>
          <w:p w14:paraId="73361248" w14:textId="77777777" w:rsidR="001B0693" w:rsidRPr="00F205C4" w:rsidRDefault="001B0693" w:rsidP="001B069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02" w:type="dxa"/>
          </w:tcPr>
          <w:p w14:paraId="7C683ACE" w14:textId="051EEADB" w:rsidR="001B0693" w:rsidRPr="00F205C4" w:rsidRDefault="001B0693" w:rsidP="001B0693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5A4EB58" w14:textId="77777777" w:rsidR="001B0693" w:rsidRPr="00F205C4" w:rsidRDefault="001B0693" w:rsidP="001B0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79"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0" w:type="dxa"/>
          </w:tcPr>
          <w:p w14:paraId="62E56835" w14:textId="28624F3A" w:rsidR="001B0693" w:rsidRPr="00F205C4" w:rsidRDefault="001B0693" w:rsidP="001B0693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DB9FE9" w14:textId="77777777" w:rsidR="001B0693" w:rsidRPr="00F205C4" w:rsidRDefault="001B0693" w:rsidP="001B0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79"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1" w:type="dxa"/>
          </w:tcPr>
          <w:p w14:paraId="25925B47" w14:textId="2CC13741" w:rsidR="001B0693" w:rsidRPr="00F205C4" w:rsidRDefault="001B0693" w:rsidP="001B0693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C47E05" w14:textId="77777777" w:rsidR="001B0693" w:rsidRPr="00F205C4" w:rsidRDefault="001B0693" w:rsidP="001B0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79"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6" w:type="dxa"/>
          </w:tcPr>
          <w:p w14:paraId="5F236DBE" w14:textId="0512E24B" w:rsidR="001B0693" w:rsidRPr="00F205C4" w:rsidRDefault="001B0693" w:rsidP="001B0693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C1B1A" w:rsidRPr="00F205C4" w14:paraId="2116C3FC" w14:textId="77777777" w:rsidTr="00F84E28">
        <w:tc>
          <w:tcPr>
            <w:tcW w:w="3318" w:type="dxa"/>
          </w:tcPr>
          <w:p w14:paraId="5421F9B4" w14:textId="6DB02A66" w:rsidR="009C1B1A" w:rsidRPr="00F205C4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ยังไม่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ถึง</w:t>
            </w: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439" w:type="dxa"/>
          </w:tcPr>
          <w:p w14:paraId="36756202" w14:textId="77777777" w:rsidR="009C1B1A" w:rsidRPr="00F205C4" w:rsidRDefault="009C1B1A" w:rsidP="009C1B1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02" w:type="dxa"/>
          </w:tcPr>
          <w:p w14:paraId="503DA49E" w14:textId="72104357" w:rsidR="009C1B1A" w:rsidRPr="00BF136A" w:rsidRDefault="000F31F2" w:rsidP="009C1B1A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31F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47,99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</w:t>
            </w:r>
          </w:p>
        </w:tc>
        <w:tc>
          <w:tcPr>
            <w:tcW w:w="270" w:type="dxa"/>
          </w:tcPr>
          <w:p w14:paraId="67E11C96" w14:textId="77777777" w:rsidR="009C1B1A" w:rsidRPr="00F205C4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79"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0" w:type="dxa"/>
          </w:tcPr>
          <w:p w14:paraId="42128281" w14:textId="648A91C0" w:rsidR="009C1B1A" w:rsidRPr="00ED3ABA" w:rsidRDefault="009C1B1A" w:rsidP="009C1B1A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3336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31,0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19</w:t>
            </w:r>
          </w:p>
        </w:tc>
        <w:tc>
          <w:tcPr>
            <w:tcW w:w="270" w:type="dxa"/>
          </w:tcPr>
          <w:p w14:paraId="5B256ACD" w14:textId="77777777" w:rsidR="009C1B1A" w:rsidRPr="00F205C4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79"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1" w:type="dxa"/>
          </w:tcPr>
          <w:p w14:paraId="457F0F71" w14:textId="3F4048B8" w:rsidR="009C1B1A" w:rsidRPr="00F205C4" w:rsidRDefault="000F31F2" w:rsidP="009C1B1A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6803B24" w14:textId="77777777" w:rsidR="009C1B1A" w:rsidRPr="00F205C4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79"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6" w:type="dxa"/>
          </w:tcPr>
          <w:p w14:paraId="7069ACCA" w14:textId="3492F6CD" w:rsidR="009C1B1A" w:rsidRPr="00F205C4" w:rsidRDefault="009C1B1A" w:rsidP="009C1B1A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9C1B1A" w:rsidRPr="00F205C4" w14:paraId="1A90DD35" w14:textId="77777777" w:rsidTr="00F84E28">
        <w:tc>
          <w:tcPr>
            <w:tcW w:w="3318" w:type="dxa"/>
          </w:tcPr>
          <w:p w14:paraId="3C0565A2" w14:textId="2AE57B9A" w:rsidR="009C1B1A" w:rsidRPr="00F205C4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439" w:type="dxa"/>
          </w:tcPr>
          <w:p w14:paraId="3618CFF8" w14:textId="77777777" w:rsidR="009C1B1A" w:rsidRPr="00F205C4" w:rsidRDefault="009C1B1A" w:rsidP="009C1B1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02" w:type="dxa"/>
          </w:tcPr>
          <w:p w14:paraId="70EF27F2" w14:textId="77777777" w:rsidR="009C1B1A" w:rsidRPr="00BF136A" w:rsidRDefault="009C1B1A" w:rsidP="009C1B1A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1DC5A5D" w14:textId="77777777" w:rsidR="009C1B1A" w:rsidRPr="00F205C4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79"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0" w:type="dxa"/>
          </w:tcPr>
          <w:p w14:paraId="1D83678C" w14:textId="77777777" w:rsidR="009C1B1A" w:rsidRPr="00ED3ABA" w:rsidRDefault="009C1B1A" w:rsidP="009C1B1A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5281D75" w14:textId="77777777" w:rsidR="009C1B1A" w:rsidRPr="00F205C4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79"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1" w:type="dxa"/>
          </w:tcPr>
          <w:p w14:paraId="7EFEE2CC" w14:textId="77777777" w:rsidR="009C1B1A" w:rsidRPr="00F205C4" w:rsidRDefault="009C1B1A" w:rsidP="009C1B1A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4FAF63" w14:textId="77777777" w:rsidR="009C1B1A" w:rsidRPr="00F205C4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79"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6" w:type="dxa"/>
          </w:tcPr>
          <w:p w14:paraId="7308256E" w14:textId="77777777" w:rsidR="009C1B1A" w:rsidRPr="00F205C4" w:rsidRDefault="009C1B1A" w:rsidP="009C1B1A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9C1B1A" w:rsidRPr="00F205C4" w14:paraId="6FC61271" w14:textId="77777777" w:rsidTr="00F84E28">
        <w:tc>
          <w:tcPr>
            <w:tcW w:w="3318" w:type="dxa"/>
          </w:tcPr>
          <w:p w14:paraId="0856EA92" w14:textId="6F81764F" w:rsidR="009C1B1A" w:rsidRPr="00F205C4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 xml:space="preserve">น้อยกว่า </w:t>
            </w:r>
            <w:r w:rsidRPr="0064148A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439" w:type="dxa"/>
          </w:tcPr>
          <w:p w14:paraId="0971A43B" w14:textId="77777777" w:rsidR="009C1B1A" w:rsidRPr="00F205C4" w:rsidRDefault="009C1B1A" w:rsidP="009C1B1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02" w:type="dxa"/>
          </w:tcPr>
          <w:p w14:paraId="67B61FF5" w14:textId="45EAA7BF" w:rsidR="009C1B1A" w:rsidRPr="00BF136A" w:rsidRDefault="000F31F2" w:rsidP="009C1B1A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31F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994</w:t>
            </w:r>
          </w:p>
        </w:tc>
        <w:tc>
          <w:tcPr>
            <w:tcW w:w="270" w:type="dxa"/>
          </w:tcPr>
          <w:p w14:paraId="50F4E081" w14:textId="77777777" w:rsidR="009C1B1A" w:rsidRPr="00F205C4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79"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0" w:type="dxa"/>
          </w:tcPr>
          <w:p w14:paraId="5D55A148" w14:textId="18C85413" w:rsidR="009C1B1A" w:rsidRPr="00ED3ABA" w:rsidRDefault="009C1B1A" w:rsidP="009C1B1A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3336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417</w:t>
            </w:r>
          </w:p>
        </w:tc>
        <w:tc>
          <w:tcPr>
            <w:tcW w:w="270" w:type="dxa"/>
          </w:tcPr>
          <w:p w14:paraId="391940FE" w14:textId="77777777" w:rsidR="009C1B1A" w:rsidRPr="00F205C4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79"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1" w:type="dxa"/>
          </w:tcPr>
          <w:p w14:paraId="18DF1117" w14:textId="20329223" w:rsidR="009C1B1A" w:rsidRPr="00F205C4" w:rsidRDefault="000F31F2" w:rsidP="009C1B1A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7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09F5767" w14:textId="77777777" w:rsidR="009C1B1A" w:rsidRPr="00F205C4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79"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6" w:type="dxa"/>
          </w:tcPr>
          <w:p w14:paraId="3BE8DF2A" w14:textId="0BC1897A" w:rsidR="009C1B1A" w:rsidRPr="00F205C4" w:rsidRDefault="009C1B1A" w:rsidP="009C1B1A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1233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9C1B1A" w:rsidRPr="00F205C4" w14:paraId="1DFCA41F" w14:textId="77777777" w:rsidTr="00F84E28">
        <w:tc>
          <w:tcPr>
            <w:tcW w:w="3318" w:type="dxa"/>
          </w:tcPr>
          <w:p w14:paraId="7991AC2E" w14:textId="6A739DA5" w:rsidR="009C1B1A" w:rsidRPr="00F205C4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48A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Pr="0064148A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DA40F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439" w:type="dxa"/>
          </w:tcPr>
          <w:p w14:paraId="64874C9B" w14:textId="77777777" w:rsidR="009C1B1A" w:rsidRPr="00F205C4" w:rsidRDefault="009C1B1A" w:rsidP="009C1B1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02" w:type="dxa"/>
          </w:tcPr>
          <w:p w14:paraId="3592C5BA" w14:textId="1CAD99EE" w:rsidR="009C1B1A" w:rsidRPr="00BF136A" w:rsidRDefault="000F31F2" w:rsidP="009C1B1A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31F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564</w:t>
            </w:r>
          </w:p>
        </w:tc>
        <w:tc>
          <w:tcPr>
            <w:tcW w:w="270" w:type="dxa"/>
          </w:tcPr>
          <w:p w14:paraId="5AB84E3B" w14:textId="77777777" w:rsidR="009C1B1A" w:rsidRPr="00F205C4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79"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0" w:type="dxa"/>
          </w:tcPr>
          <w:p w14:paraId="6B9E0938" w14:textId="48554E33" w:rsidR="009C1B1A" w:rsidRPr="00ED3ABA" w:rsidRDefault="009C1B1A" w:rsidP="009C1B1A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3336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  <w:tc>
          <w:tcPr>
            <w:tcW w:w="270" w:type="dxa"/>
          </w:tcPr>
          <w:p w14:paraId="28D496BE" w14:textId="77777777" w:rsidR="009C1B1A" w:rsidRPr="00F205C4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79"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1" w:type="dxa"/>
          </w:tcPr>
          <w:p w14:paraId="7EA7B1FD" w14:textId="4F1D13A4" w:rsidR="009C1B1A" w:rsidRPr="00F205C4" w:rsidRDefault="000F31F2" w:rsidP="009C1B1A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7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0264353E" w14:textId="77777777" w:rsidR="009C1B1A" w:rsidRPr="00F205C4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79"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6" w:type="dxa"/>
          </w:tcPr>
          <w:p w14:paraId="595B4897" w14:textId="1AC3B2DD" w:rsidR="009C1B1A" w:rsidRPr="00F205C4" w:rsidRDefault="009C1B1A" w:rsidP="009C1B1A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1233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9C1B1A" w:rsidRPr="00F205C4" w14:paraId="160F07F2" w14:textId="77777777" w:rsidTr="00F84E28">
        <w:tc>
          <w:tcPr>
            <w:tcW w:w="3318" w:type="dxa"/>
          </w:tcPr>
          <w:p w14:paraId="51B61338" w14:textId="1F2A0CA2" w:rsidR="009C1B1A" w:rsidRPr="00F205C4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48A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Pr="0064148A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439" w:type="dxa"/>
          </w:tcPr>
          <w:p w14:paraId="510C3464" w14:textId="77777777" w:rsidR="009C1B1A" w:rsidRPr="00F205C4" w:rsidRDefault="009C1B1A" w:rsidP="009C1B1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02" w:type="dxa"/>
          </w:tcPr>
          <w:p w14:paraId="5C42D37E" w14:textId="328D96BD" w:rsidR="009C1B1A" w:rsidRPr="00BF136A" w:rsidRDefault="000F31F2" w:rsidP="009C1B1A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31F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29</w:t>
            </w:r>
          </w:p>
        </w:tc>
        <w:tc>
          <w:tcPr>
            <w:tcW w:w="270" w:type="dxa"/>
          </w:tcPr>
          <w:p w14:paraId="0AB86996" w14:textId="77777777" w:rsidR="009C1B1A" w:rsidRPr="00F205C4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79"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0" w:type="dxa"/>
          </w:tcPr>
          <w:p w14:paraId="5FB746AE" w14:textId="749FE282" w:rsidR="009C1B1A" w:rsidRPr="00ED3ABA" w:rsidRDefault="009C1B1A" w:rsidP="009C1B1A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3336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688</w:t>
            </w:r>
          </w:p>
        </w:tc>
        <w:tc>
          <w:tcPr>
            <w:tcW w:w="270" w:type="dxa"/>
          </w:tcPr>
          <w:p w14:paraId="151F5AFA" w14:textId="77777777" w:rsidR="009C1B1A" w:rsidRPr="00F205C4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79"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1" w:type="dxa"/>
          </w:tcPr>
          <w:p w14:paraId="6EF1F385" w14:textId="29876CFF" w:rsidR="009C1B1A" w:rsidRPr="00F205C4" w:rsidRDefault="000F31F2" w:rsidP="009C1B1A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7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3183930" w14:textId="77777777" w:rsidR="009C1B1A" w:rsidRPr="00F205C4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79"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6" w:type="dxa"/>
          </w:tcPr>
          <w:p w14:paraId="6356DAA6" w14:textId="60B17BD6" w:rsidR="009C1B1A" w:rsidRPr="00F205C4" w:rsidRDefault="009C1B1A" w:rsidP="009C1B1A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1233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9C1B1A" w:rsidRPr="00F205C4" w14:paraId="0B601E4D" w14:textId="77777777" w:rsidTr="00F84E28">
        <w:tc>
          <w:tcPr>
            <w:tcW w:w="3318" w:type="dxa"/>
          </w:tcPr>
          <w:p w14:paraId="0B21E6AC" w14:textId="502BE158" w:rsidR="009C1B1A" w:rsidRPr="00F205C4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64148A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DA40F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439" w:type="dxa"/>
          </w:tcPr>
          <w:p w14:paraId="2E9B154C" w14:textId="77777777" w:rsidR="009C1B1A" w:rsidRPr="00F205C4" w:rsidRDefault="009C1B1A" w:rsidP="009C1B1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0E8CE306" w14:textId="25C62679" w:rsidR="009C1B1A" w:rsidRPr="00BF136A" w:rsidRDefault="000F31F2" w:rsidP="009C1B1A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31F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3,059</w:t>
            </w:r>
          </w:p>
        </w:tc>
        <w:tc>
          <w:tcPr>
            <w:tcW w:w="270" w:type="dxa"/>
          </w:tcPr>
          <w:p w14:paraId="4DEE0B8F" w14:textId="77777777" w:rsidR="009C1B1A" w:rsidRPr="00F205C4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79"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403E577F" w14:textId="7D44601B" w:rsidR="009C1B1A" w:rsidRPr="00ED3ABA" w:rsidRDefault="009C1B1A" w:rsidP="009C1B1A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3336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2,371</w:t>
            </w:r>
          </w:p>
        </w:tc>
        <w:tc>
          <w:tcPr>
            <w:tcW w:w="270" w:type="dxa"/>
          </w:tcPr>
          <w:p w14:paraId="32AF8837" w14:textId="77777777" w:rsidR="009C1B1A" w:rsidRPr="00F205C4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79"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13098119" w14:textId="4B6D3420" w:rsidR="009C1B1A" w:rsidRPr="00F205C4" w:rsidRDefault="000F31F2" w:rsidP="009C1B1A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7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6EAA4AC3" w14:textId="77777777" w:rsidR="009C1B1A" w:rsidRPr="00F205C4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79"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1602FAE7" w14:textId="13E89963" w:rsidR="009C1B1A" w:rsidRPr="00F205C4" w:rsidRDefault="009C1B1A" w:rsidP="009C1B1A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1233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9C1B1A" w:rsidRPr="00F205C4" w14:paraId="5DD727AD" w14:textId="77777777" w:rsidTr="00F84E28">
        <w:tc>
          <w:tcPr>
            <w:tcW w:w="3318" w:type="dxa"/>
          </w:tcPr>
          <w:p w14:paraId="484A5318" w14:textId="026198C7" w:rsidR="009C1B1A" w:rsidRPr="00F205C4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39" w:type="dxa"/>
          </w:tcPr>
          <w:p w14:paraId="6662AA0A" w14:textId="77777777" w:rsidR="009C1B1A" w:rsidRPr="00F205C4" w:rsidRDefault="009C1B1A" w:rsidP="009C1B1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7222382B" w14:textId="2BF1397A" w:rsidR="009C1B1A" w:rsidRPr="00BF136A" w:rsidRDefault="000F31F2" w:rsidP="009C1B1A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31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52,64</w:t>
            </w:r>
            <w:r w:rsidR="00A41B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5D1B119" w14:textId="77777777" w:rsidR="009C1B1A" w:rsidRPr="00F205C4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14:paraId="7883E013" w14:textId="6EC3D32E" w:rsidR="009C1B1A" w:rsidRPr="00F205C4" w:rsidRDefault="009C1B1A" w:rsidP="009C1B1A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33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34,50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6382A7E" w14:textId="77777777" w:rsidR="009C1B1A" w:rsidRPr="00F205C4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63C30BB2" w14:textId="37758006" w:rsidR="009C1B1A" w:rsidRPr="00F1233D" w:rsidRDefault="000F31F2" w:rsidP="009C1B1A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7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CA4A978" w14:textId="77777777" w:rsidR="009C1B1A" w:rsidRPr="00F205C4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</w:tcPr>
          <w:p w14:paraId="64063975" w14:textId="77777777" w:rsidR="009C1B1A" w:rsidRPr="00F1233D" w:rsidRDefault="009C1B1A" w:rsidP="009C1B1A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1233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</w:tr>
      <w:tr w:rsidR="009C1B1A" w:rsidRPr="00F205C4" w14:paraId="5C97300F" w14:textId="77777777" w:rsidTr="00F84E28">
        <w:tc>
          <w:tcPr>
            <w:tcW w:w="3318" w:type="dxa"/>
          </w:tcPr>
          <w:p w14:paraId="7E6C6C2A" w14:textId="67A3287B" w:rsidR="009C1B1A" w:rsidRPr="00F205C4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95BA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38525C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ค่าเผื่อผลขาดทุน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ด้านเครดิต</w:t>
            </w:r>
          </w:p>
        </w:tc>
        <w:tc>
          <w:tcPr>
            <w:tcW w:w="439" w:type="dxa"/>
          </w:tcPr>
          <w:p w14:paraId="207E94F3" w14:textId="77777777" w:rsidR="009C1B1A" w:rsidRPr="00F205C4" w:rsidRDefault="009C1B1A" w:rsidP="009C1B1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02" w:type="dxa"/>
          </w:tcPr>
          <w:p w14:paraId="3324F456" w14:textId="3BD8757C" w:rsidR="009C1B1A" w:rsidRPr="00BF136A" w:rsidRDefault="009C1B1A" w:rsidP="009C1B1A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BE5AB7" w14:textId="77777777" w:rsidR="009C1B1A" w:rsidRPr="00F205C4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</w:tcPr>
          <w:p w14:paraId="40AADF4B" w14:textId="38089211" w:rsidR="009C1B1A" w:rsidRPr="00C450E1" w:rsidRDefault="009C1B1A" w:rsidP="009C1B1A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451EA7" w14:textId="77777777" w:rsidR="009C1B1A" w:rsidRPr="00F205C4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</w:tcPr>
          <w:p w14:paraId="54B5E7C6" w14:textId="43BCAB68" w:rsidR="009C1B1A" w:rsidRPr="00F1233D" w:rsidRDefault="009C1B1A" w:rsidP="009C1B1A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7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189818D" w14:textId="77777777" w:rsidR="009C1B1A" w:rsidRPr="00F205C4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</w:tcPr>
          <w:p w14:paraId="733BEA44" w14:textId="36039D77" w:rsidR="009C1B1A" w:rsidRPr="00F1233D" w:rsidRDefault="009C1B1A" w:rsidP="009C1B1A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9C1B1A" w:rsidRPr="00F205C4" w14:paraId="2AFE3145" w14:textId="77777777" w:rsidTr="00F84E28">
        <w:tc>
          <w:tcPr>
            <w:tcW w:w="3318" w:type="dxa"/>
          </w:tcPr>
          <w:p w14:paraId="221A0073" w14:textId="4A7F206C" w:rsidR="009C1B1A" w:rsidRPr="00F205C4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 </w:t>
            </w:r>
            <w:r w:rsidRPr="001F5245">
              <w:rPr>
                <w:rFonts w:ascii="Angsana New" w:hAnsi="Angsana New" w:cs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439" w:type="dxa"/>
          </w:tcPr>
          <w:p w14:paraId="5A900521" w14:textId="77777777" w:rsidR="009C1B1A" w:rsidRPr="00F205C4" w:rsidRDefault="009C1B1A" w:rsidP="009C1B1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6221BC85" w14:textId="7792F007" w:rsidR="009C1B1A" w:rsidRPr="00BF136A" w:rsidRDefault="000F31F2" w:rsidP="009C1B1A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0F31F2">
              <w:rPr>
                <w:rFonts w:asciiTheme="majorBidi" w:hAnsiTheme="majorBidi" w:cstheme="majorBidi"/>
                <w:sz w:val="30"/>
                <w:szCs w:val="30"/>
              </w:rPr>
              <w:t>(3,04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0F31F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34A2BFC" w14:textId="77777777" w:rsidR="009C1B1A" w:rsidRPr="00F205C4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79"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0F862B15" w14:textId="5B1D1519" w:rsidR="009C1B1A" w:rsidRPr="00F205C4" w:rsidRDefault="009C1B1A" w:rsidP="009C1B1A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33360">
              <w:rPr>
                <w:rFonts w:asciiTheme="majorBidi" w:hAnsiTheme="majorBidi" w:cstheme="majorBidi"/>
                <w:sz w:val="30"/>
                <w:szCs w:val="30"/>
              </w:rPr>
              <w:t>(3,04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63336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92F7183" w14:textId="77777777" w:rsidR="009C1B1A" w:rsidRPr="00F205C4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79"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1C2280DD" w14:textId="31BD3C33" w:rsidR="009C1B1A" w:rsidRPr="00F205C4" w:rsidRDefault="000F31F2" w:rsidP="009C1B1A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7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2B662B1" w14:textId="77777777" w:rsidR="009C1B1A" w:rsidRPr="00F205C4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79"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59F51A48" w14:textId="77777777" w:rsidR="009C1B1A" w:rsidRPr="00F205C4" w:rsidRDefault="009C1B1A" w:rsidP="009C1B1A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9C1B1A" w:rsidRPr="00F205C4" w14:paraId="7C7C0279" w14:textId="77777777" w:rsidTr="00F84E28">
        <w:tc>
          <w:tcPr>
            <w:tcW w:w="3318" w:type="dxa"/>
          </w:tcPr>
          <w:p w14:paraId="74B4FA3B" w14:textId="77777777" w:rsidR="009C1B1A" w:rsidRPr="00F205C4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39" w:type="dxa"/>
          </w:tcPr>
          <w:p w14:paraId="5DF0A54A" w14:textId="77777777" w:rsidR="009C1B1A" w:rsidRPr="00F205C4" w:rsidRDefault="009C1B1A" w:rsidP="009C1B1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7401EB76" w14:textId="25B00890" w:rsidR="009C1B1A" w:rsidRPr="00BF136A" w:rsidRDefault="000F31F2" w:rsidP="009C1B1A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31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49,602</w:t>
            </w:r>
          </w:p>
        </w:tc>
        <w:tc>
          <w:tcPr>
            <w:tcW w:w="270" w:type="dxa"/>
          </w:tcPr>
          <w:p w14:paraId="08B2F712" w14:textId="77777777" w:rsidR="009C1B1A" w:rsidRPr="00F205C4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54BD21EA" w14:textId="162BECBE" w:rsidR="009C1B1A" w:rsidRPr="00F205C4" w:rsidRDefault="009C1B1A" w:rsidP="009C1B1A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33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31,464</w:t>
            </w:r>
          </w:p>
        </w:tc>
        <w:tc>
          <w:tcPr>
            <w:tcW w:w="270" w:type="dxa"/>
          </w:tcPr>
          <w:p w14:paraId="76CAE692" w14:textId="77777777" w:rsidR="009C1B1A" w:rsidRPr="00F205C4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</w:tcPr>
          <w:p w14:paraId="60FC63B3" w14:textId="43BB3815" w:rsidR="009C1B1A" w:rsidRPr="00F1233D" w:rsidRDefault="000F31F2" w:rsidP="009C1B1A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7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D89C330" w14:textId="77777777" w:rsidR="009C1B1A" w:rsidRPr="00F205C4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</w:tcPr>
          <w:p w14:paraId="3911D743" w14:textId="77777777" w:rsidR="009C1B1A" w:rsidRPr="00F1233D" w:rsidRDefault="009C1B1A" w:rsidP="009C1B1A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1233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</w:tr>
    </w:tbl>
    <w:p w14:paraId="2BF42133" w14:textId="752EBFB7" w:rsidR="00516CD8" w:rsidRDefault="00516CD8" w:rsidP="00127CDB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1D7DBCE1" w14:textId="7BC3D5C8" w:rsidR="00A73577" w:rsidRDefault="00A73577" w:rsidP="00127CDB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22ED55E4" w14:textId="0604C59A" w:rsidR="00A73577" w:rsidRDefault="00A73577" w:rsidP="00127CDB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001D5A26" w14:textId="77777777" w:rsidR="00A73577" w:rsidRDefault="00A73577" w:rsidP="00127CDB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tbl>
      <w:tblPr>
        <w:tblW w:w="9271" w:type="dxa"/>
        <w:tblInd w:w="450" w:type="dxa"/>
        <w:tblLook w:val="01E0" w:firstRow="1" w:lastRow="1" w:firstColumn="1" w:lastColumn="1" w:noHBand="0" w:noVBand="0"/>
      </w:tblPr>
      <w:tblGrid>
        <w:gridCol w:w="3767"/>
        <w:gridCol w:w="1170"/>
        <w:gridCol w:w="270"/>
        <w:gridCol w:w="1259"/>
        <w:gridCol w:w="270"/>
        <w:gridCol w:w="1184"/>
        <w:gridCol w:w="244"/>
        <w:gridCol w:w="1107"/>
      </w:tblGrid>
      <w:tr w:rsidR="00F1233D" w:rsidRPr="00F205C4" w14:paraId="2A39B028" w14:textId="77777777" w:rsidTr="00F84E28">
        <w:tc>
          <w:tcPr>
            <w:tcW w:w="3767" w:type="dxa"/>
          </w:tcPr>
          <w:p w14:paraId="4D750525" w14:textId="0D0ED609" w:rsidR="00F1233D" w:rsidRPr="00164DDF" w:rsidRDefault="00F1233D" w:rsidP="00471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164DDF">
              <w:rPr>
                <w:rFonts w:asciiTheme="majorBidi" w:hAnsiTheme="majorBidi" w:cs="Angsana New" w:hint="cs"/>
                <w:bCs/>
                <w:i/>
                <w:iCs/>
                <w:sz w:val="30"/>
                <w:szCs w:val="30"/>
                <w:cs/>
              </w:rPr>
              <w:lastRenderedPageBreak/>
              <w:t>ค่าเผื่อผลขาดทุนด้านเครดิตที่คาดว่าจะเกิดขึ้น</w:t>
            </w:r>
          </w:p>
        </w:tc>
        <w:tc>
          <w:tcPr>
            <w:tcW w:w="2699" w:type="dxa"/>
            <w:gridSpan w:val="3"/>
          </w:tcPr>
          <w:p w14:paraId="1D2DD022" w14:textId="77777777" w:rsidR="00F1233D" w:rsidRPr="00F205C4" w:rsidRDefault="00F1233D" w:rsidP="00471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1965935" w14:textId="77777777" w:rsidR="00F1233D" w:rsidRPr="00F205C4" w:rsidRDefault="00F1233D" w:rsidP="00471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35" w:type="dxa"/>
            <w:gridSpan w:val="3"/>
          </w:tcPr>
          <w:p w14:paraId="7FE90A36" w14:textId="77777777" w:rsidR="00F1233D" w:rsidRPr="00F205C4" w:rsidRDefault="00F1233D" w:rsidP="00471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1233D" w:rsidRPr="00F205C4" w14:paraId="269D521F" w14:textId="77777777" w:rsidTr="00F84E28">
        <w:tc>
          <w:tcPr>
            <w:tcW w:w="3767" w:type="dxa"/>
          </w:tcPr>
          <w:p w14:paraId="0227BB30" w14:textId="46745F55" w:rsidR="00F1233D" w:rsidRPr="00420F7F" w:rsidRDefault="00F1233D" w:rsidP="00471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7735B5" w14:textId="39F1B5F2" w:rsidR="00F1233D" w:rsidRPr="00F205C4" w:rsidRDefault="00F84E28" w:rsidP="00471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C1B1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B5450C5" w14:textId="77777777" w:rsidR="00F1233D" w:rsidRPr="00F205C4" w:rsidRDefault="00F1233D" w:rsidP="00471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7CAB84AF" w14:textId="4044BFFA" w:rsidR="00F1233D" w:rsidRPr="00F205C4" w:rsidRDefault="00F84E28" w:rsidP="00471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C1B1A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B0E15B9" w14:textId="77777777" w:rsidR="00F1233D" w:rsidRPr="00F205C4" w:rsidRDefault="00F1233D" w:rsidP="00471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466446A1" w14:textId="2EA0112B" w:rsidR="00F1233D" w:rsidRPr="00F205C4" w:rsidRDefault="00F84E28" w:rsidP="00471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C1B1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44" w:type="dxa"/>
          </w:tcPr>
          <w:p w14:paraId="0FF661F6" w14:textId="77777777" w:rsidR="00F1233D" w:rsidRPr="00F205C4" w:rsidRDefault="00F1233D" w:rsidP="00471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7A18DB2D" w14:textId="4371F014" w:rsidR="00F1233D" w:rsidRPr="00F205C4" w:rsidRDefault="00F84E28" w:rsidP="00471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C1B1A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F1233D" w:rsidRPr="00F205C4" w14:paraId="356D6B10" w14:textId="77777777" w:rsidTr="00F84E28">
        <w:tc>
          <w:tcPr>
            <w:tcW w:w="3767" w:type="dxa"/>
          </w:tcPr>
          <w:p w14:paraId="7C644401" w14:textId="77777777" w:rsidR="00F1233D" w:rsidRPr="00F205C4" w:rsidRDefault="00F1233D" w:rsidP="00471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504" w:type="dxa"/>
            <w:gridSpan w:val="7"/>
          </w:tcPr>
          <w:p w14:paraId="4C3C03DF" w14:textId="77777777" w:rsidR="00F1233D" w:rsidRPr="00F205C4" w:rsidRDefault="00F1233D" w:rsidP="00471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24933" w:rsidRPr="00F205C4" w14:paraId="00BC2A16" w14:textId="77777777" w:rsidTr="00F84E28">
        <w:tc>
          <w:tcPr>
            <w:tcW w:w="3767" w:type="dxa"/>
          </w:tcPr>
          <w:p w14:paraId="5DA5C323" w14:textId="2B96BDC8" w:rsidR="00824933" w:rsidRPr="00F205C4" w:rsidRDefault="00824933" w:rsidP="00824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วันที่ </w:t>
            </w:r>
            <w:r w:rsidRPr="0064148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70" w:type="dxa"/>
          </w:tcPr>
          <w:p w14:paraId="05C62BB9" w14:textId="6AA78DEA" w:rsidR="00824933" w:rsidRPr="000423FC" w:rsidRDefault="00824933" w:rsidP="00824933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31F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3,042</w:t>
            </w:r>
          </w:p>
        </w:tc>
        <w:tc>
          <w:tcPr>
            <w:tcW w:w="270" w:type="dxa"/>
          </w:tcPr>
          <w:p w14:paraId="1E88125B" w14:textId="77777777" w:rsidR="00824933" w:rsidRPr="00F205C4" w:rsidRDefault="00824933" w:rsidP="00824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79"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9" w:type="dxa"/>
          </w:tcPr>
          <w:p w14:paraId="6534DEBC" w14:textId="198C45AC" w:rsidR="00824933" w:rsidRPr="00ED3ABA" w:rsidRDefault="00824933" w:rsidP="00824933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23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319</w:t>
            </w:r>
          </w:p>
        </w:tc>
        <w:tc>
          <w:tcPr>
            <w:tcW w:w="270" w:type="dxa"/>
          </w:tcPr>
          <w:p w14:paraId="3851BC8C" w14:textId="77777777" w:rsidR="00824933" w:rsidRPr="00F205C4" w:rsidRDefault="00824933" w:rsidP="00824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79"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4" w:type="dxa"/>
          </w:tcPr>
          <w:p w14:paraId="32BB1011" w14:textId="6AD9053F" w:rsidR="00824933" w:rsidRPr="00F205C4" w:rsidRDefault="00824933" w:rsidP="00824933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79" w:right="7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4" w:type="dxa"/>
          </w:tcPr>
          <w:p w14:paraId="4D642169" w14:textId="77777777" w:rsidR="00824933" w:rsidRPr="00F205C4" w:rsidRDefault="00824933" w:rsidP="00824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79"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7" w:type="dxa"/>
          </w:tcPr>
          <w:p w14:paraId="15628CB1" w14:textId="77777777" w:rsidR="00824933" w:rsidRPr="00F205C4" w:rsidRDefault="00824933" w:rsidP="00824933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824933" w:rsidRPr="00F205C4" w14:paraId="3D55B05B" w14:textId="77777777" w:rsidTr="000423FC">
        <w:trPr>
          <w:trHeight w:val="335"/>
        </w:trPr>
        <w:tc>
          <w:tcPr>
            <w:tcW w:w="3767" w:type="dxa"/>
          </w:tcPr>
          <w:p w14:paraId="4DA741EB" w14:textId="1E2650A1" w:rsidR="00824933" w:rsidRPr="00F205C4" w:rsidRDefault="00824933" w:rsidP="00824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0FAB12E7" w14:textId="38FC49D6" w:rsidR="00824933" w:rsidRPr="00F205C4" w:rsidRDefault="00824933" w:rsidP="00824933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3100F060" w14:textId="77777777" w:rsidR="00824933" w:rsidRPr="00F205C4" w:rsidRDefault="00824933" w:rsidP="00824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79"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9" w:type="dxa"/>
          </w:tcPr>
          <w:p w14:paraId="0C125F28" w14:textId="496DF76F" w:rsidR="00824933" w:rsidRPr="00ED3ABA" w:rsidRDefault="00824933" w:rsidP="00824933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423F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2,72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270" w:type="dxa"/>
          </w:tcPr>
          <w:p w14:paraId="37D93190" w14:textId="77777777" w:rsidR="00824933" w:rsidRPr="00F205C4" w:rsidRDefault="00824933" w:rsidP="00824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79"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4" w:type="dxa"/>
          </w:tcPr>
          <w:p w14:paraId="224F2559" w14:textId="22AB3128" w:rsidR="00824933" w:rsidRPr="00F205C4" w:rsidRDefault="00824933" w:rsidP="00824933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7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4" w:type="dxa"/>
          </w:tcPr>
          <w:p w14:paraId="51589E79" w14:textId="77777777" w:rsidR="00824933" w:rsidRPr="00F205C4" w:rsidRDefault="00824933" w:rsidP="00824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79"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7" w:type="dxa"/>
          </w:tcPr>
          <w:p w14:paraId="4FC46B50" w14:textId="4B7ABB3E" w:rsidR="00824933" w:rsidRPr="00F205C4" w:rsidRDefault="00824933" w:rsidP="00824933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824933" w:rsidRPr="00F205C4" w14:paraId="7D52457B" w14:textId="77777777" w:rsidTr="00F84E28">
        <w:tc>
          <w:tcPr>
            <w:tcW w:w="3767" w:type="dxa"/>
          </w:tcPr>
          <w:p w14:paraId="4C6B58AE" w14:textId="4CC2B56C" w:rsidR="00824933" w:rsidRPr="00F205C4" w:rsidRDefault="00824933" w:rsidP="00824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8E8A6A7" w14:textId="7C31F2DE" w:rsidR="00824933" w:rsidRPr="00F205C4" w:rsidRDefault="00824933" w:rsidP="00824933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31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3,042</w:t>
            </w:r>
          </w:p>
        </w:tc>
        <w:tc>
          <w:tcPr>
            <w:tcW w:w="270" w:type="dxa"/>
          </w:tcPr>
          <w:p w14:paraId="004E249F" w14:textId="77777777" w:rsidR="00824933" w:rsidRPr="00F205C4" w:rsidRDefault="00824933" w:rsidP="00824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50DF93F8" w14:textId="73452A8D" w:rsidR="00824933" w:rsidRPr="00F205C4" w:rsidRDefault="00824933" w:rsidP="00824933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23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C3C7161" w14:textId="77777777" w:rsidR="00824933" w:rsidRPr="00F205C4" w:rsidRDefault="00824933" w:rsidP="00824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</w:tcPr>
          <w:p w14:paraId="25D667C3" w14:textId="1C899B55" w:rsidR="00824933" w:rsidRPr="00F1233D" w:rsidRDefault="00824933" w:rsidP="00824933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7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1233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4" w:type="dxa"/>
          </w:tcPr>
          <w:p w14:paraId="2D576F4B" w14:textId="77777777" w:rsidR="00824933" w:rsidRPr="00F205C4" w:rsidRDefault="00824933" w:rsidP="00824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0E5566B7" w14:textId="77777777" w:rsidR="00824933" w:rsidRPr="00F1233D" w:rsidRDefault="00824933" w:rsidP="00824933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1233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</w:tr>
    </w:tbl>
    <w:p w14:paraId="4AC6F36A" w14:textId="77777777" w:rsidR="00420F7F" w:rsidRPr="00A73577" w:rsidRDefault="00420F7F" w:rsidP="00A735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04CB618" w14:textId="5117A99A" w:rsidR="00C14DF3" w:rsidRPr="00F205C4" w:rsidRDefault="00C14DF3" w:rsidP="00002E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  <w:lang w:val="th-TH"/>
        </w:rPr>
        <w:t>โดยปกติระยะเวลาการให้สินเชื่อแก่ลูกค้าของกลุ่มบริษัท มีระยะเวลา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ตั้งแต่ </w:t>
      </w:r>
      <w:r w:rsidR="0064148A" w:rsidRPr="000F31F2">
        <w:rPr>
          <w:rFonts w:asciiTheme="majorBidi" w:hAnsiTheme="majorBidi" w:cstheme="majorBidi"/>
          <w:sz w:val="30"/>
          <w:szCs w:val="30"/>
        </w:rPr>
        <w:t>7</w:t>
      </w:r>
      <w:r w:rsidRPr="000F31F2">
        <w:rPr>
          <w:rFonts w:asciiTheme="majorBidi" w:hAnsiTheme="majorBidi" w:cstheme="majorBidi"/>
          <w:sz w:val="30"/>
          <w:szCs w:val="30"/>
          <w:cs/>
        </w:rPr>
        <w:t xml:space="preserve"> วันถึง </w:t>
      </w:r>
      <w:r w:rsidR="0064148A" w:rsidRPr="000F31F2">
        <w:rPr>
          <w:rFonts w:asciiTheme="majorBidi" w:hAnsiTheme="majorBidi" w:cstheme="majorBidi"/>
          <w:sz w:val="30"/>
          <w:szCs w:val="30"/>
        </w:rPr>
        <w:t>60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 วัน</w:t>
      </w:r>
    </w:p>
    <w:p w14:paraId="2C94F2E7" w14:textId="77777777" w:rsidR="00BC00F1" w:rsidRPr="00A73577" w:rsidRDefault="00BC00F1" w:rsidP="00A735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28"/>
          <w:szCs w:val="28"/>
        </w:rPr>
      </w:pPr>
    </w:p>
    <w:p w14:paraId="230653A6" w14:textId="281224E8" w:rsidR="006D507A" w:rsidRPr="00BC00F1" w:rsidRDefault="00BC00F1" w:rsidP="00BC00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BC00F1">
        <w:rPr>
          <w:rFonts w:asciiTheme="majorBidi" w:hAnsiTheme="majorBidi" w:cstheme="majorBidi" w:hint="cs"/>
          <w:sz w:val="30"/>
          <w:szCs w:val="30"/>
          <w:cs/>
          <w:lang w:val="th-TH"/>
        </w:rPr>
        <w:t>ข้อมูลเกี่ยวกับความเสี่ยงด้านเครดิตเปิด</w:t>
      </w:r>
      <w:r w:rsidR="00036C25">
        <w:rPr>
          <w:rFonts w:asciiTheme="majorBidi" w:hAnsiTheme="majorBidi" w:cstheme="majorBidi" w:hint="cs"/>
          <w:sz w:val="30"/>
          <w:szCs w:val="30"/>
          <w:cs/>
          <w:lang w:val="th-TH"/>
        </w:rPr>
        <w:t>เ</w:t>
      </w:r>
      <w:r w:rsidRPr="00BC00F1">
        <w:rPr>
          <w:rFonts w:asciiTheme="majorBidi" w:hAnsiTheme="majorBidi" w:cstheme="majorBidi" w:hint="cs"/>
          <w:sz w:val="30"/>
          <w:szCs w:val="30"/>
          <w:cs/>
          <w:lang w:val="th-TH"/>
        </w:rPr>
        <w:t>ผยในหมายเหตุข้</w:t>
      </w:r>
      <w:r w:rsidRPr="00824933">
        <w:rPr>
          <w:rFonts w:asciiTheme="majorBidi" w:hAnsiTheme="majorBidi" w:cstheme="majorBidi" w:hint="cs"/>
          <w:sz w:val="30"/>
          <w:szCs w:val="30"/>
          <w:cs/>
          <w:lang w:val="th-TH"/>
        </w:rPr>
        <w:t>อ</w:t>
      </w:r>
      <w:r w:rsidRPr="00824933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="0064148A" w:rsidRPr="00824933">
        <w:rPr>
          <w:rFonts w:asciiTheme="majorBidi" w:hAnsiTheme="majorBidi" w:cstheme="majorBidi"/>
          <w:sz w:val="30"/>
          <w:szCs w:val="30"/>
        </w:rPr>
        <w:t>2</w:t>
      </w:r>
      <w:r w:rsidR="00AB2C1C">
        <w:rPr>
          <w:rFonts w:asciiTheme="majorBidi" w:hAnsiTheme="majorBidi" w:cstheme="majorBidi"/>
          <w:sz w:val="30"/>
          <w:szCs w:val="30"/>
        </w:rPr>
        <w:t>2</w:t>
      </w:r>
    </w:p>
    <w:p w14:paraId="1357B607" w14:textId="26EED93A" w:rsidR="00F1233D" w:rsidRDefault="00F1233D" w:rsidP="00A735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28"/>
          <w:szCs w:val="28"/>
        </w:rPr>
      </w:pPr>
    </w:p>
    <w:p w14:paraId="12206604" w14:textId="7E240A17" w:rsidR="00CD0F58" w:rsidRPr="00F205C4" w:rsidRDefault="00CD0F58" w:rsidP="00DF5C8C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205C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สินค้าคงเหลือ</w:t>
      </w:r>
    </w:p>
    <w:p w14:paraId="7FF6512F" w14:textId="77777777" w:rsidR="00002E3C" w:rsidRPr="00CA4A86" w:rsidRDefault="00002E3C" w:rsidP="00A735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05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2"/>
        <w:gridCol w:w="1169"/>
        <w:gridCol w:w="275"/>
        <w:gridCol w:w="1138"/>
        <w:gridCol w:w="275"/>
        <w:gridCol w:w="1149"/>
        <w:gridCol w:w="236"/>
        <w:gridCol w:w="1125"/>
      </w:tblGrid>
      <w:tr w:rsidR="00002E3C" w:rsidRPr="00F205C4" w14:paraId="370AF181" w14:textId="77777777" w:rsidTr="0099617D">
        <w:trPr>
          <w:tblHeader/>
        </w:trPr>
        <w:tc>
          <w:tcPr>
            <w:tcW w:w="2038" w:type="pct"/>
          </w:tcPr>
          <w:p w14:paraId="27957EF2" w14:textId="77777777" w:rsidR="00002E3C" w:rsidRPr="00F205C4" w:rsidRDefault="00002E3C" w:rsidP="00DF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pct"/>
            <w:gridSpan w:val="3"/>
          </w:tcPr>
          <w:p w14:paraId="2D33E1F5" w14:textId="77777777" w:rsidR="00002E3C" w:rsidRPr="00F205C4" w:rsidRDefault="00002E3C" w:rsidP="00DF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2" w:type="pct"/>
          </w:tcPr>
          <w:p w14:paraId="3A7037E4" w14:textId="77777777" w:rsidR="00002E3C" w:rsidRPr="00F205C4" w:rsidRDefault="00002E3C" w:rsidP="00DF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5" w:type="pct"/>
            <w:gridSpan w:val="3"/>
          </w:tcPr>
          <w:p w14:paraId="7E1CEF08" w14:textId="77777777" w:rsidR="00002E3C" w:rsidRPr="00F205C4" w:rsidRDefault="00002E3C" w:rsidP="00DF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C1B1A" w:rsidRPr="00F205C4" w14:paraId="2938499D" w14:textId="77777777" w:rsidTr="0099617D">
        <w:trPr>
          <w:tblHeader/>
        </w:trPr>
        <w:tc>
          <w:tcPr>
            <w:tcW w:w="2038" w:type="pct"/>
          </w:tcPr>
          <w:p w14:paraId="39DFB569" w14:textId="77777777" w:rsidR="009C1B1A" w:rsidRPr="00F205C4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5" w:type="pct"/>
          </w:tcPr>
          <w:p w14:paraId="563F44ED" w14:textId="45CDE3C1" w:rsidR="009C1B1A" w:rsidRPr="00F205C4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52" w:type="pct"/>
          </w:tcPr>
          <w:p w14:paraId="54441263" w14:textId="77777777" w:rsidR="009C1B1A" w:rsidRPr="00F205C4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14:paraId="52823515" w14:textId="5A8F1AA7" w:rsidR="009C1B1A" w:rsidRPr="00F205C4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52" w:type="pct"/>
          </w:tcPr>
          <w:p w14:paraId="683B4DA7" w14:textId="77777777" w:rsidR="009C1B1A" w:rsidRPr="00F205C4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14:paraId="461EF681" w14:textId="417BAB30" w:rsidR="009C1B1A" w:rsidRPr="00F205C4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0" w:type="pct"/>
          </w:tcPr>
          <w:p w14:paraId="2CE38FDA" w14:textId="77777777" w:rsidR="009C1B1A" w:rsidRPr="00F205C4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14:paraId="311261A2" w14:textId="35824CAD" w:rsidR="009C1B1A" w:rsidRPr="00F205C4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6D507A" w:rsidRPr="00F205C4" w14:paraId="3E7861CB" w14:textId="77777777" w:rsidTr="0099617D">
        <w:trPr>
          <w:tblHeader/>
        </w:trPr>
        <w:tc>
          <w:tcPr>
            <w:tcW w:w="2038" w:type="pct"/>
          </w:tcPr>
          <w:p w14:paraId="6F6CC3A1" w14:textId="77777777" w:rsidR="006D507A" w:rsidRPr="00F205C4" w:rsidRDefault="006D507A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 w:hanging="18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62" w:type="pct"/>
            <w:gridSpan w:val="7"/>
          </w:tcPr>
          <w:p w14:paraId="3A99EF26" w14:textId="77777777" w:rsidR="006D507A" w:rsidRPr="00F205C4" w:rsidRDefault="006D507A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C1B1A" w:rsidRPr="00F205C4" w14:paraId="5302CEF3" w14:textId="77777777" w:rsidTr="0099617D">
        <w:tc>
          <w:tcPr>
            <w:tcW w:w="2038" w:type="pct"/>
          </w:tcPr>
          <w:p w14:paraId="2B4C6C2F" w14:textId="77777777" w:rsidR="009C1B1A" w:rsidRPr="00F205C4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รถยนต์</w:t>
            </w:r>
          </w:p>
        </w:tc>
        <w:tc>
          <w:tcPr>
            <w:tcW w:w="645" w:type="pct"/>
          </w:tcPr>
          <w:p w14:paraId="2DDF0CD5" w14:textId="0972B7AC" w:rsidR="009C1B1A" w:rsidRPr="00F205C4" w:rsidRDefault="00DE21F5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DE21F5">
              <w:rPr>
                <w:rFonts w:asciiTheme="majorBidi" w:hAnsiTheme="majorBidi" w:cstheme="majorBidi"/>
                <w:sz w:val="30"/>
                <w:szCs w:val="30"/>
              </w:rPr>
              <w:t>113,716</w:t>
            </w:r>
          </w:p>
        </w:tc>
        <w:tc>
          <w:tcPr>
            <w:tcW w:w="152" w:type="pct"/>
          </w:tcPr>
          <w:p w14:paraId="60FC2556" w14:textId="77777777" w:rsidR="009C1B1A" w:rsidRPr="00F205C4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14:paraId="44314BE7" w14:textId="332A81B0" w:rsidR="009C1B1A" w:rsidRPr="00F205C4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3042E6">
              <w:rPr>
                <w:rFonts w:asciiTheme="majorBidi" w:hAnsiTheme="majorBidi" w:cstheme="majorBidi"/>
                <w:sz w:val="30"/>
                <w:szCs w:val="30"/>
              </w:rPr>
              <w:t>83,413</w:t>
            </w:r>
          </w:p>
        </w:tc>
        <w:tc>
          <w:tcPr>
            <w:tcW w:w="152" w:type="pct"/>
          </w:tcPr>
          <w:p w14:paraId="3239B9D5" w14:textId="77777777" w:rsidR="009C1B1A" w:rsidRPr="00F205C4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14:paraId="6B9ADCD8" w14:textId="10FCFEEE" w:rsidR="009C1B1A" w:rsidRPr="00F205C4" w:rsidRDefault="00DE21F5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right="-76" w:firstLine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2F173AB6" w14:textId="77777777" w:rsidR="009C1B1A" w:rsidRPr="00F205C4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right="-76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1" w:type="pct"/>
          </w:tcPr>
          <w:p w14:paraId="293435DB" w14:textId="77777777" w:rsidR="009C1B1A" w:rsidRPr="00F205C4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right="-76" w:firstLine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9C1B1A" w:rsidRPr="00F205C4" w14:paraId="115D6BA6" w14:textId="77777777" w:rsidTr="0099617D">
        <w:tc>
          <w:tcPr>
            <w:tcW w:w="2038" w:type="pct"/>
          </w:tcPr>
          <w:p w14:paraId="2DCA298E" w14:textId="77777777" w:rsidR="009C1B1A" w:rsidRPr="00F205C4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อะไหล่รถยนต์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และอื่นๆ</w:t>
            </w:r>
          </w:p>
        </w:tc>
        <w:tc>
          <w:tcPr>
            <w:tcW w:w="645" w:type="pct"/>
            <w:tcBorders>
              <w:bottom w:val="single" w:sz="4" w:space="0" w:color="auto"/>
            </w:tcBorders>
          </w:tcPr>
          <w:p w14:paraId="3FA8E7EE" w14:textId="125324C8" w:rsidR="009C1B1A" w:rsidRPr="00F205C4" w:rsidRDefault="00DE21F5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DE21F5">
              <w:rPr>
                <w:rFonts w:asciiTheme="majorBidi" w:hAnsiTheme="majorBidi" w:cstheme="majorBidi"/>
                <w:sz w:val="30"/>
                <w:szCs w:val="30"/>
              </w:rPr>
              <w:t>48,998</w:t>
            </w:r>
          </w:p>
        </w:tc>
        <w:tc>
          <w:tcPr>
            <w:tcW w:w="152" w:type="pct"/>
          </w:tcPr>
          <w:p w14:paraId="4DD669E8" w14:textId="77777777" w:rsidR="009C1B1A" w:rsidRPr="00F205C4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14:paraId="35A9B7F5" w14:textId="18121B3E" w:rsidR="009C1B1A" w:rsidRPr="00F205C4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3042E6">
              <w:rPr>
                <w:rFonts w:asciiTheme="majorBidi" w:hAnsiTheme="majorBidi" w:cstheme="majorBidi"/>
                <w:sz w:val="30"/>
                <w:szCs w:val="30"/>
              </w:rPr>
              <w:t>52,774</w:t>
            </w:r>
          </w:p>
        </w:tc>
        <w:tc>
          <w:tcPr>
            <w:tcW w:w="152" w:type="pct"/>
          </w:tcPr>
          <w:p w14:paraId="4B030134" w14:textId="77777777" w:rsidR="009C1B1A" w:rsidRPr="00F205C4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14:paraId="4D520181" w14:textId="54CCA1D6" w:rsidR="009C1B1A" w:rsidRPr="00F205C4" w:rsidRDefault="00DE21F5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right="-76" w:firstLine="1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5E1094FE" w14:textId="77777777" w:rsidR="009C1B1A" w:rsidRPr="00F205C4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right="-76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14:paraId="3D30BA07" w14:textId="77777777" w:rsidR="009C1B1A" w:rsidRPr="00F205C4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right="-76" w:firstLine="170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9C1B1A" w:rsidRPr="00F205C4" w14:paraId="3761A9ED" w14:textId="77777777" w:rsidTr="0099617D">
        <w:tc>
          <w:tcPr>
            <w:tcW w:w="2038" w:type="pct"/>
            <w:vAlign w:val="bottom"/>
          </w:tcPr>
          <w:p w14:paraId="47F76F42" w14:textId="77777777" w:rsidR="009C1B1A" w:rsidRPr="00F205C4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5" w:type="pct"/>
            <w:tcBorders>
              <w:top w:val="single" w:sz="4" w:space="0" w:color="auto"/>
            </w:tcBorders>
          </w:tcPr>
          <w:p w14:paraId="7A741A67" w14:textId="5EAE43CE" w:rsidR="009C1B1A" w:rsidRPr="00F205C4" w:rsidRDefault="00DE21F5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7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2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162,714</w:t>
            </w:r>
          </w:p>
        </w:tc>
        <w:tc>
          <w:tcPr>
            <w:tcW w:w="152" w:type="pct"/>
          </w:tcPr>
          <w:p w14:paraId="5325E30B" w14:textId="77777777" w:rsidR="009C1B1A" w:rsidRPr="00F205C4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</w:tcBorders>
          </w:tcPr>
          <w:p w14:paraId="6F840020" w14:textId="21347B89" w:rsidR="009C1B1A" w:rsidRPr="00F205C4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7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42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136,187</w:t>
            </w:r>
          </w:p>
        </w:tc>
        <w:tc>
          <w:tcPr>
            <w:tcW w:w="152" w:type="pct"/>
          </w:tcPr>
          <w:p w14:paraId="3605B161" w14:textId="77777777" w:rsidR="009C1B1A" w:rsidRPr="00F205C4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</w:tcBorders>
          </w:tcPr>
          <w:p w14:paraId="1372A37E" w14:textId="4969837B" w:rsidR="009C1B1A" w:rsidRPr="00DE21F5" w:rsidRDefault="00DE21F5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right="-76" w:firstLine="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2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2FF6D6AA" w14:textId="77777777" w:rsidR="009C1B1A" w:rsidRPr="00F205C4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right="-76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1" w:type="pct"/>
            <w:tcBorders>
              <w:top w:val="single" w:sz="4" w:space="0" w:color="auto"/>
            </w:tcBorders>
          </w:tcPr>
          <w:p w14:paraId="2B9612F2" w14:textId="77777777" w:rsidR="009C1B1A" w:rsidRPr="00F205C4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right="-76" w:firstLine="170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9C1B1A" w:rsidRPr="00F205C4" w14:paraId="4358FFB3" w14:textId="77777777" w:rsidTr="0099617D">
        <w:tc>
          <w:tcPr>
            <w:tcW w:w="2038" w:type="pct"/>
            <w:vAlign w:val="bottom"/>
          </w:tcPr>
          <w:p w14:paraId="38C0C509" w14:textId="77777777" w:rsidR="009C1B1A" w:rsidRPr="00F205C4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645" w:type="pct"/>
            <w:tcBorders>
              <w:bottom w:val="single" w:sz="4" w:space="0" w:color="auto"/>
            </w:tcBorders>
          </w:tcPr>
          <w:p w14:paraId="5653BF3D" w14:textId="32568464" w:rsidR="009C1B1A" w:rsidRPr="00F205C4" w:rsidRDefault="00DE21F5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DE21F5">
              <w:rPr>
                <w:rFonts w:asciiTheme="majorBidi" w:hAnsiTheme="majorBidi" w:cstheme="majorBidi"/>
                <w:sz w:val="30"/>
                <w:szCs w:val="30"/>
              </w:rPr>
              <w:t>(7,075)</w:t>
            </w:r>
          </w:p>
        </w:tc>
        <w:tc>
          <w:tcPr>
            <w:tcW w:w="152" w:type="pct"/>
          </w:tcPr>
          <w:p w14:paraId="65DC603F" w14:textId="77777777" w:rsidR="009C1B1A" w:rsidRPr="00F205C4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14:paraId="52654FF7" w14:textId="7C514495" w:rsidR="009C1B1A" w:rsidRPr="00F205C4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3042E6">
              <w:rPr>
                <w:rFonts w:asciiTheme="majorBidi" w:hAnsiTheme="majorBidi" w:cstheme="majorBidi"/>
                <w:sz w:val="30"/>
                <w:szCs w:val="30"/>
              </w:rPr>
              <w:t>(6,969)</w:t>
            </w:r>
          </w:p>
        </w:tc>
        <w:tc>
          <w:tcPr>
            <w:tcW w:w="152" w:type="pct"/>
          </w:tcPr>
          <w:p w14:paraId="13B992F8" w14:textId="77777777" w:rsidR="009C1B1A" w:rsidRPr="00F205C4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14:paraId="5147FE92" w14:textId="6FE5DF5F" w:rsidR="009C1B1A" w:rsidRPr="00F205C4" w:rsidRDefault="00DE21F5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right="-76" w:firstLine="1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51FE1602" w14:textId="77777777" w:rsidR="009C1B1A" w:rsidRPr="00F205C4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right="-76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14:paraId="1B9F24F1" w14:textId="77777777" w:rsidR="009C1B1A" w:rsidRPr="00F205C4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right="-76" w:firstLine="170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9C1B1A" w:rsidRPr="00F205C4" w14:paraId="61B7AA57" w14:textId="77777777" w:rsidTr="0099617D">
        <w:tc>
          <w:tcPr>
            <w:tcW w:w="2038" w:type="pct"/>
          </w:tcPr>
          <w:p w14:paraId="4856612D" w14:textId="77777777" w:rsidR="009C1B1A" w:rsidRPr="00F205C4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</w:tcPr>
          <w:p w14:paraId="34DACB72" w14:textId="39364722" w:rsidR="009C1B1A" w:rsidRPr="00F205C4" w:rsidRDefault="00DE21F5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7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2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155,639</w:t>
            </w:r>
          </w:p>
        </w:tc>
        <w:tc>
          <w:tcPr>
            <w:tcW w:w="152" w:type="pct"/>
          </w:tcPr>
          <w:p w14:paraId="48BBB4EC" w14:textId="77777777" w:rsidR="009C1B1A" w:rsidRPr="00F205C4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14:paraId="641899C6" w14:textId="0DB127E3" w:rsidR="009C1B1A" w:rsidRPr="00F205C4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7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42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129,218</w:t>
            </w:r>
          </w:p>
        </w:tc>
        <w:tc>
          <w:tcPr>
            <w:tcW w:w="152" w:type="pct"/>
          </w:tcPr>
          <w:p w14:paraId="1ED02B2E" w14:textId="77777777" w:rsidR="009C1B1A" w:rsidRPr="00F205C4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14:paraId="33154CEB" w14:textId="60B7299C" w:rsidR="009C1B1A" w:rsidRPr="00DE21F5" w:rsidRDefault="00DE21F5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right="-76" w:firstLine="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2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5334989B" w14:textId="77777777" w:rsidR="009C1B1A" w:rsidRPr="00F205C4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right="-76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23CF45DB" w14:textId="77777777" w:rsidR="009C1B1A" w:rsidRPr="00F205C4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right="-76" w:firstLine="170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5E0EA5E4" w14:textId="77777777" w:rsidR="00515569" w:rsidRPr="00A73577" w:rsidRDefault="00515569" w:rsidP="00A735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5"/>
        <w:gridCol w:w="1197"/>
        <w:gridCol w:w="275"/>
        <w:gridCol w:w="1231"/>
        <w:gridCol w:w="275"/>
        <w:gridCol w:w="1147"/>
        <w:gridCol w:w="236"/>
        <w:gridCol w:w="1034"/>
      </w:tblGrid>
      <w:tr w:rsidR="00862766" w:rsidRPr="00F205C4" w14:paraId="459ACBA1" w14:textId="77777777" w:rsidTr="0099617D">
        <w:tc>
          <w:tcPr>
            <w:tcW w:w="2032" w:type="pct"/>
          </w:tcPr>
          <w:p w14:paraId="018982AA" w14:textId="77777777" w:rsidR="00862766" w:rsidRDefault="00862766" w:rsidP="0086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ต้นทุนของสินค้าคงเหลือที่บันทึก</w:t>
            </w:r>
          </w:p>
          <w:p w14:paraId="0035E524" w14:textId="030D7733" w:rsidR="00862766" w:rsidRPr="00F205C4" w:rsidRDefault="00862766" w:rsidP="0086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  </w:t>
            </w:r>
            <w:r w:rsidRPr="00F205C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รวมในบัญชีต้นทุนขาย</w:t>
            </w:r>
          </w:p>
        </w:tc>
        <w:tc>
          <w:tcPr>
            <w:tcW w:w="658" w:type="pct"/>
          </w:tcPr>
          <w:p w14:paraId="2EA44330" w14:textId="77777777" w:rsidR="00862766" w:rsidRPr="00F205C4" w:rsidRDefault="00862766" w:rsidP="0086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</w:tcPr>
          <w:p w14:paraId="6EB24940" w14:textId="77777777" w:rsidR="00862766" w:rsidRPr="00F205C4" w:rsidRDefault="00862766" w:rsidP="0086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15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7" w:type="pct"/>
          </w:tcPr>
          <w:p w14:paraId="48B1090C" w14:textId="77777777" w:rsidR="00862766" w:rsidRPr="00F205C4" w:rsidRDefault="00862766" w:rsidP="0086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</w:tcPr>
          <w:p w14:paraId="4AB4E14F" w14:textId="77777777" w:rsidR="00862766" w:rsidRPr="00F205C4" w:rsidRDefault="00862766" w:rsidP="0086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18346646" w14:textId="77777777" w:rsidR="00862766" w:rsidRPr="00F205C4" w:rsidRDefault="00862766" w:rsidP="0086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firstLine="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2D44455A" w14:textId="77777777" w:rsidR="00862766" w:rsidRPr="00F205C4" w:rsidRDefault="00862766" w:rsidP="0086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right="314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9" w:type="pct"/>
          </w:tcPr>
          <w:p w14:paraId="2F2550D5" w14:textId="77777777" w:rsidR="00862766" w:rsidRPr="00F205C4" w:rsidRDefault="00862766" w:rsidP="0086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1" w:firstLine="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C5E12" w:rsidRPr="00F205C4" w14:paraId="2BB27E77" w14:textId="77777777" w:rsidTr="0099617D">
        <w:tc>
          <w:tcPr>
            <w:tcW w:w="2032" w:type="pct"/>
          </w:tcPr>
          <w:p w14:paraId="5E82A791" w14:textId="47AF7566" w:rsidR="004C5E12" w:rsidRPr="00F205C4" w:rsidRDefault="004C5E12" w:rsidP="004C5E1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  ต้นทุนขาย</w:t>
            </w:r>
          </w:p>
        </w:tc>
        <w:tc>
          <w:tcPr>
            <w:tcW w:w="658" w:type="pct"/>
          </w:tcPr>
          <w:p w14:paraId="55635BD6" w14:textId="7FEDCEDB" w:rsidR="004C5E12" w:rsidRPr="00F205C4" w:rsidRDefault="00A61CA9" w:rsidP="004C5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61CA9">
              <w:rPr>
                <w:rFonts w:asciiTheme="majorBidi" w:hAnsiTheme="majorBidi" w:cstheme="majorBidi"/>
                <w:sz w:val="30"/>
                <w:szCs w:val="30"/>
              </w:rPr>
              <w:t>1,412,062</w:t>
            </w:r>
          </w:p>
        </w:tc>
        <w:tc>
          <w:tcPr>
            <w:tcW w:w="151" w:type="pct"/>
          </w:tcPr>
          <w:p w14:paraId="5FC70BBD" w14:textId="77777777" w:rsidR="004C5E12" w:rsidRPr="00F205C4" w:rsidRDefault="004C5E12" w:rsidP="004C5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15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7" w:type="pct"/>
          </w:tcPr>
          <w:p w14:paraId="721A3A2F" w14:textId="46F34316" w:rsidR="004C5E12" w:rsidRPr="00F205C4" w:rsidRDefault="004C5E12" w:rsidP="004C5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21FCE">
              <w:rPr>
                <w:rFonts w:asciiTheme="majorBidi" w:hAnsiTheme="majorBidi" w:cstheme="majorBidi"/>
                <w:sz w:val="30"/>
                <w:szCs w:val="30"/>
              </w:rPr>
              <w:t>1,421,975</w:t>
            </w:r>
          </w:p>
        </w:tc>
        <w:tc>
          <w:tcPr>
            <w:tcW w:w="151" w:type="pct"/>
          </w:tcPr>
          <w:p w14:paraId="733705D2" w14:textId="77777777" w:rsidR="004C5E12" w:rsidRPr="00F205C4" w:rsidRDefault="004C5E12" w:rsidP="004C5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20E74719" w14:textId="5192D4E3" w:rsidR="004C5E12" w:rsidRPr="00F205C4" w:rsidRDefault="004C5E12" w:rsidP="004C5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firstLine="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30" w:type="pct"/>
          </w:tcPr>
          <w:p w14:paraId="639F3CA8" w14:textId="77777777" w:rsidR="004C5E12" w:rsidRPr="00F205C4" w:rsidRDefault="004C5E12" w:rsidP="004C5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right="314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9" w:type="pct"/>
          </w:tcPr>
          <w:p w14:paraId="6EE6EA2C" w14:textId="0896803D" w:rsidR="004C5E12" w:rsidRPr="00F205C4" w:rsidRDefault="004C5E12" w:rsidP="004C5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1" w:firstLine="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4C5E12" w:rsidRPr="00F205C4" w14:paraId="74D740CF" w14:textId="77777777" w:rsidTr="0099617D">
        <w:tc>
          <w:tcPr>
            <w:tcW w:w="2032" w:type="pct"/>
          </w:tcPr>
          <w:p w14:paraId="79AA6508" w14:textId="3137ACF6" w:rsidR="004C5E12" w:rsidRPr="00F205C4" w:rsidRDefault="004C5E12" w:rsidP="004C5E1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  การปรับลดมูลค่าเป็นมูลค่าสุทธิ</w:t>
            </w:r>
          </w:p>
          <w:p w14:paraId="18F2E0E4" w14:textId="77777777" w:rsidR="004C5E12" w:rsidRPr="00F205C4" w:rsidRDefault="004C5E12" w:rsidP="004C5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2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ที่คาดว่าจะได้รับ</w:t>
            </w:r>
          </w:p>
        </w:tc>
        <w:tc>
          <w:tcPr>
            <w:tcW w:w="658" w:type="pct"/>
          </w:tcPr>
          <w:p w14:paraId="67E325EB" w14:textId="77777777" w:rsidR="004C5E12" w:rsidRDefault="004C5E12" w:rsidP="004C5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38AA3D68" w14:textId="7325C5AB" w:rsidR="004C5E12" w:rsidRPr="00CE3023" w:rsidRDefault="004C5E12" w:rsidP="004C5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10</w:t>
            </w:r>
            <w:r w:rsidRPr="00DE21F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</w:t>
            </w:r>
          </w:p>
        </w:tc>
        <w:tc>
          <w:tcPr>
            <w:tcW w:w="151" w:type="pct"/>
          </w:tcPr>
          <w:p w14:paraId="7602898F" w14:textId="77777777" w:rsidR="004C5E12" w:rsidRPr="00F205C4" w:rsidRDefault="004C5E12" w:rsidP="004C5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7" w:type="pct"/>
          </w:tcPr>
          <w:p w14:paraId="21A835EA" w14:textId="77777777" w:rsidR="004C5E12" w:rsidRDefault="004C5E12" w:rsidP="004C5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4CE3A0C4" w14:textId="4D290914" w:rsidR="004C5E12" w:rsidRPr="00F205C4" w:rsidRDefault="004C5E12" w:rsidP="004C5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21FC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540</w:t>
            </w:r>
          </w:p>
        </w:tc>
        <w:tc>
          <w:tcPr>
            <w:tcW w:w="151" w:type="pct"/>
          </w:tcPr>
          <w:p w14:paraId="539B55D2" w14:textId="77777777" w:rsidR="004C5E12" w:rsidRPr="00F205C4" w:rsidRDefault="004C5E12" w:rsidP="004C5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08FDE681" w14:textId="77777777" w:rsidR="004C5E12" w:rsidRDefault="004C5E12" w:rsidP="004C5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firstLine="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938323C" w14:textId="0F8094C5" w:rsidR="004C5E12" w:rsidRPr="005214B7" w:rsidRDefault="004C5E12" w:rsidP="004C5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firstLine="170"/>
              <w:rPr>
                <w:rFonts w:asciiTheme="majorBidi" w:hAnsiTheme="majorBidi" w:cstheme="majorBidi"/>
                <w:sz w:val="30"/>
                <w:szCs w:val="30"/>
              </w:rPr>
            </w:pPr>
            <w:r w:rsidRPr="005214B7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30" w:type="pct"/>
          </w:tcPr>
          <w:p w14:paraId="4BEBCC36" w14:textId="77777777" w:rsidR="004C5E12" w:rsidRPr="00F205C4" w:rsidRDefault="004C5E12" w:rsidP="004C5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right="314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9" w:type="pct"/>
          </w:tcPr>
          <w:p w14:paraId="0A0AC101" w14:textId="77777777" w:rsidR="004C5E12" w:rsidRDefault="004C5E12" w:rsidP="004C5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firstLine="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0061819" w14:textId="599AF2DE" w:rsidR="004C5E12" w:rsidRPr="005214B7" w:rsidRDefault="004C5E12" w:rsidP="004C5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1" w:firstLine="13"/>
              <w:rPr>
                <w:rFonts w:asciiTheme="majorBidi" w:hAnsiTheme="majorBidi" w:cstheme="majorBidi"/>
                <w:sz w:val="30"/>
                <w:szCs w:val="30"/>
              </w:rPr>
            </w:pPr>
            <w:r w:rsidRPr="005214B7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</w:tr>
      <w:tr w:rsidR="004C5E12" w:rsidRPr="00F205C4" w14:paraId="3D05E74E" w14:textId="77777777" w:rsidTr="0099617D">
        <w:tc>
          <w:tcPr>
            <w:tcW w:w="2032" w:type="pct"/>
          </w:tcPr>
          <w:p w14:paraId="00DE3B37" w14:textId="77777777" w:rsidR="004C5E12" w:rsidRPr="00F205C4" w:rsidRDefault="004C5E12" w:rsidP="004C5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58" w:type="pct"/>
            <w:tcBorders>
              <w:top w:val="single" w:sz="4" w:space="0" w:color="auto"/>
              <w:bottom w:val="double" w:sz="4" w:space="0" w:color="auto"/>
            </w:tcBorders>
          </w:tcPr>
          <w:p w14:paraId="689263C0" w14:textId="6DFD39B8" w:rsidR="004C5E12" w:rsidRPr="00F205C4" w:rsidRDefault="00A61CA9" w:rsidP="004C5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1C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1,412,168</w:t>
            </w:r>
          </w:p>
        </w:tc>
        <w:tc>
          <w:tcPr>
            <w:tcW w:w="151" w:type="pct"/>
          </w:tcPr>
          <w:p w14:paraId="5309B47C" w14:textId="77777777" w:rsidR="004C5E12" w:rsidRPr="00F205C4" w:rsidRDefault="004C5E12" w:rsidP="004C5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15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7" w:type="pct"/>
            <w:tcBorders>
              <w:top w:val="single" w:sz="4" w:space="0" w:color="auto"/>
              <w:bottom w:val="double" w:sz="4" w:space="0" w:color="auto"/>
            </w:tcBorders>
          </w:tcPr>
          <w:p w14:paraId="365DE864" w14:textId="64CE41FC" w:rsidR="004C5E12" w:rsidRPr="00F205C4" w:rsidRDefault="004C5E12" w:rsidP="004C5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21F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1,422,515</w:t>
            </w:r>
          </w:p>
        </w:tc>
        <w:tc>
          <w:tcPr>
            <w:tcW w:w="151" w:type="pct"/>
          </w:tcPr>
          <w:p w14:paraId="4BA91B05" w14:textId="77777777" w:rsidR="004C5E12" w:rsidRPr="00F205C4" w:rsidRDefault="004C5E12" w:rsidP="004C5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317E6EBA" w14:textId="52D7FBFE" w:rsidR="004C5E12" w:rsidRPr="00F205C4" w:rsidRDefault="004C5E12" w:rsidP="004C5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firstLine="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30" w:type="pct"/>
          </w:tcPr>
          <w:p w14:paraId="5A6A9C3A" w14:textId="77777777" w:rsidR="004C5E12" w:rsidRPr="00F205C4" w:rsidRDefault="004C5E12" w:rsidP="004C5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right="314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46F841EC" w14:textId="21922A7B" w:rsidR="004C5E12" w:rsidRPr="00F205C4" w:rsidRDefault="004C5E12" w:rsidP="004C5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1" w:firstLine="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26877CBF" w14:textId="4FAA5A79" w:rsidR="0098085C" w:rsidRDefault="0098085C" w:rsidP="005155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</w:p>
    <w:p w14:paraId="423C00AD" w14:textId="77777777" w:rsidR="00A73577" w:rsidRDefault="00A735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br w:type="page"/>
      </w:r>
    </w:p>
    <w:p w14:paraId="36C963F5" w14:textId="393A779B" w:rsidR="006B11D7" w:rsidRDefault="006B11D7" w:rsidP="00DF5C8C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40" w:right="-43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F205C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เงินลงทุนในบริษัทย่อย</w:t>
      </w:r>
    </w:p>
    <w:p w14:paraId="670C8D29" w14:textId="136D9602" w:rsidR="00966257" w:rsidRDefault="00966257" w:rsidP="006B1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</w:p>
    <w:tbl>
      <w:tblPr>
        <w:tblW w:w="9126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5346"/>
        <w:gridCol w:w="1170"/>
        <w:gridCol w:w="1170"/>
        <w:gridCol w:w="270"/>
        <w:gridCol w:w="1170"/>
      </w:tblGrid>
      <w:tr w:rsidR="00124F27" w:rsidRPr="00E26A36" w14:paraId="4FDC9846" w14:textId="77777777" w:rsidTr="008568C6">
        <w:trPr>
          <w:trHeight w:val="70"/>
        </w:trPr>
        <w:tc>
          <w:tcPr>
            <w:tcW w:w="5346" w:type="dxa"/>
            <w:vAlign w:val="bottom"/>
          </w:tcPr>
          <w:p w14:paraId="374B7584" w14:textId="7DF080E0" w:rsidR="00124F27" w:rsidRPr="00E26A36" w:rsidRDefault="00124F27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8115C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</w:tc>
        <w:tc>
          <w:tcPr>
            <w:tcW w:w="1170" w:type="dxa"/>
            <w:vAlign w:val="bottom"/>
          </w:tcPr>
          <w:p w14:paraId="64E8232A" w14:textId="77777777" w:rsidR="00124F27" w:rsidRPr="00E26A36" w:rsidRDefault="00124F27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6BB31294" w14:textId="39021D56" w:rsidR="00124F27" w:rsidRPr="00E26A36" w:rsidRDefault="00124F27" w:rsidP="00BF15FC">
            <w:pPr>
              <w:spacing w:line="240" w:lineRule="auto"/>
              <w:ind w:left="-59" w:right="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5A1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61353" w:rsidRPr="00E26A36" w14:paraId="285F0499" w14:textId="77777777" w:rsidTr="00BF15FC">
        <w:trPr>
          <w:trHeight w:val="70"/>
        </w:trPr>
        <w:tc>
          <w:tcPr>
            <w:tcW w:w="5346" w:type="dxa"/>
            <w:vAlign w:val="bottom"/>
          </w:tcPr>
          <w:p w14:paraId="6FB60123" w14:textId="7ED7E9C3" w:rsidR="00361353" w:rsidRPr="00E26A36" w:rsidRDefault="00124F27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8115C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  <w:r w:rsidRPr="0038115C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31 </w:t>
            </w:r>
            <w:r w:rsidRPr="0038115C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vAlign w:val="bottom"/>
          </w:tcPr>
          <w:p w14:paraId="34569493" w14:textId="77777777" w:rsidR="00361353" w:rsidRPr="00E26A36" w:rsidRDefault="00361353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88EA4CA" w14:textId="77777777" w:rsidR="00361353" w:rsidRPr="00E26A36" w:rsidRDefault="00361353" w:rsidP="00BF15FC">
            <w:pPr>
              <w:spacing w:line="240" w:lineRule="auto"/>
              <w:ind w:left="-59" w:right="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6A3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vAlign w:val="bottom"/>
          </w:tcPr>
          <w:p w14:paraId="1354CDF9" w14:textId="77777777" w:rsidR="00361353" w:rsidRPr="00E26A36" w:rsidRDefault="00361353" w:rsidP="00BF15FC">
            <w:pPr>
              <w:spacing w:line="240" w:lineRule="auto"/>
              <w:ind w:left="-59" w:right="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76E9536" w14:textId="77777777" w:rsidR="00361353" w:rsidRPr="00E26A36" w:rsidRDefault="00361353" w:rsidP="00BF15FC">
            <w:pPr>
              <w:spacing w:line="240" w:lineRule="auto"/>
              <w:ind w:left="-59" w:right="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6A3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361353" w:rsidRPr="00E26A36" w14:paraId="0D43CFF5" w14:textId="77777777" w:rsidTr="00BF15FC">
        <w:trPr>
          <w:trHeight w:val="335"/>
        </w:trPr>
        <w:tc>
          <w:tcPr>
            <w:tcW w:w="5346" w:type="dxa"/>
          </w:tcPr>
          <w:p w14:paraId="60401C19" w14:textId="77777777" w:rsidR="00361353" w:rsidRPr="00E26A36" w:rsidRDefault="00361353" w:rsidP="00BF15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82E5F8" w14:textId="77777777" w:rsidR="00361353" w:rsidRPr="00E26A36" w:rsidRDefault="00361353" w:rsidP="00BF15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36BD0A60" w14:textId="77777777" w:rsidR="00361353" w:rsidRPr="00E26A36" w:rsidRDefault="00361353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15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E26A3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61353" w:rsidRPr="00E26A36" w14:paraId="6E8399B0" w14:textId="77777777" w:rsidTr="00BF15FC">
        <w:tblPrEx>
          <w:tblLook w:val="01E0" w:firstRow="1" w:lastRow="1" w:firstColumn="1" w:lastColumn="1" w:noHBand="0" w:noVBand="0"/>
        </w:tblPrEx>
        <w:tc>
          <w:tcPr>
            <w:tcW w:w="5346" w:type="dxa"/>
          </w:tcPr>
          <w:p w14:paraId="7D8D9DA0" w14:textId="3BAC9724" w:rsidR="00361353" w:rsidRPr="00E26A36" w:rsidRDefault="00124F27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8115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3CE50919" w14:textId="77777777" w:rsidR="00361353" w:rsidRPr="00E26A36" w:rsidRDefault="00361353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9AD53B" w14:textId="77777777" w:rsidR="00361353" w:rsidRPr="00E26A36" w:rsidRDefault="00361353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F30769" w14:textId="77777777" w:rsidR="00361353" w:rsidRPr="00E26A36" w:rsidRDefault="00361353" w:rsidP="00BF15FC">
            <w:pPr>
              <w:pStyle w:val="30"/>
              <w:tabs>
                <w:tab w:val="clear" w:pos="360"/>
                <w:tab w:val="clear" w:pos="720"/>
                <w:tab w:val="decimal" w:pos="1422"/>
              </w:tabs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1D700BDB" w14:textId="77777777" w:rsidR="00361353" w:rsidRPr="00E26A36" w:rsidRDefault="00361353" w:rsidP="00BF15FC">
            <w:pPr>
              <w:pStyle w:val="30"/>
              <w:tabs>
                <w:tab w:val="clear" w:pos="360"/>
                <w:tab w:val="clear" w:pos="720"/>
                <w:tab w:val="decimal" w:pos="1422"/>
              </w:tabs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61353" w:rsidRPr="00E26A36" w14:paraId="0FAD0123" w14:textId="77777777" w:rsidTr="00BF15FC">
        <w:tblPrEx>
          <w:tblLook w:val="01E0" w:firstRow="1" w:lastRow="1" w:firstColumn="1" w:lastColumn="1" w:noHBand="0" w:noVBand="0"/>
        </w:tblPrEx>
        <w:tc>
          <w:tcPr>
            <w:tcW w:w="5346" w:type="dxa"/>
          </w:tcPr>
          <w:p w14:paraId="49ABD991" w14:textId="346A4775" w:rsidR="00361353" w:rsidRPr="00E26A36" w:rsidRDefault="00124F27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8115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เพิ่มทุนในบริษัท ออโตคลิกบายเอซีจี จำกัด</w:t>
            </w:r>
          </w:p>
        </w:tc>
        <w:tc>
          <w:tcPr>
            <w:tcW w:w="1170" w:type="dxa"/>
          </w:tcPr>
          <w:p w14:paraId="60C6676A" w14:textId="77777777" w:rsidR="00361353" w:rsidRPr="00E26A36" w:rsidRDefault="00361353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7A423F" w14:textId="1CAC7A77" w:rsidR="00361353" w:rsidRPr="00E26A36" w:rsidRDefault="00124F27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59" w:right="-42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49,000</w:t>
            </w:r>
          </w:p>
        </w:tc>
        <w:tc>
          <w:tcPr>
            <w:tcW w:w="270" w:type="dxa"/>
          </w:tcPr>
          <w:p w14:paraId="0B4C4494" w14:textId="77777777" w:rsidR="00361353" w:rsidRPr="00E26A36" w:rsidRDefault="00361353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59" w:right="-42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EFA581" w14:textId="42F319E1" w:rsidR="00361353" w:rsidRPr="00E26A36" w:rsidRDefault="00124F27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59" w:right="-42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1B30B4CC" w14:textId="74394ABB" w:rsidR="00CA6E96" w:rsidRDefault="00CA6E96" w:rsidP="00CA4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</w:p>
    <w:p w14:paraId="24D3CD64" w14:textId="21C173CA" w:rsidR="00F84E28" w:rsidRPr="00A83335" w:rsidRDefault="005B67E8" w:rsidP="009801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="Angsana New"/>
          <w:sz w:val="30"/>
          <w:szCs w:val="30"/>
          <w:cs/>
          <w:lang w:val="en-GB"/>
        </w:rPr>
        <w:sectPr w:rsidR="00F84E28" w:rsidRPr="00A83335" w:rsidSect="006603EC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7"/>
          <w:cols w:space="720"/>
          <w:docGrid w:linePitch="245"/>
        </w:sectPr>
      </w:pPr>
      <w:r w:rsidRPr="000862B4">
        <w:rPr>
          <w:rFonts w:asciiTheme="majorBidi" w:hAnsiTheme="majorBidi" w:cstheme="majorBidi" w:hint="cs"/>
          <w:sz w:val="30"/>
          <w:szCs w:val="30"/>
          <w:cs/>
        </w:rPr>
        <w:t>ในการ</w:t>
      </w:r>
      <w:r w:rsidRPr="000862B4">
        <w:rPr>
          <w:rFonts w:asciiTheme="majorBidi" w:hAnsiTheme="majorBidi" w:cstheme="majorBidi"/>
          <w:sz w:val="30"/>
          <w:szCs w:val="30"/>
          <w:cs/>
        </w:rPr>
        <w:t>ประชุมคณะกรรมการของบริษัท</w:t>
      </w:r>
      <w:r w:rsidRPr="000862B4">
        <w:rPr>
          <w:rFonts w:asciiTheme="majorBidi" w:hAnsiTheme="majorBidi" w:cstheme="majorBidi"/>
          <w:sz w:val="30"/>
          <w:szCs w:val="30"/>
        </w:rPr>
        <w:t xml:space="preserve"> </w:t>
      </w:r>
      <w:r w:rsidRPr="000862B4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Pr="000862B4">
        <w:rPr>
          <w:rFonts w:asciiTheme="majorBidi" w:hAnsiTheme="majorBidi" w:cstheme="majorBidi"/>
          <w:sz w:val="30"/>
          <w:szCs w:val="30"/>
        </w:rPr>
        <w:t xml:space="preserve">22 </w:t>
      </w:r>
      <w:r w:rsidRPr="000862B4">
        <w:rPr>
          <w:rFonts w:asciiTheme="majorBidi" w:hAnsiTheme="majorBidi" w:cstheme="majorBidi" w:hint="cs"/>
          <w:sz w:val="30"/>
          <w:szCs w:val="30"/>
          <w:cs/>
        </w:rPr>
        <w:t>กุมภาพันธ์</w:t>
      </w:r>
      <w:r w:rsidRPr="000862B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862B4">
        <w:rPr>
          <w:rFonts w:asciiTheme="majorBidi" w:hAnsiTheme="majorBidi" w:cstheme="majorBidi"/>
          <w:sz w:val="30"/>
          <w:szCs w:val="30"/>
        </w:rPr>
        <w:t>256</w:t>
      </w:r>
      <w:r w:rsidR="00BC2666" w:rsidRPr="000862B4">
        <w:rPr>
          <w:rFonts w:asciiTheme="majorBidi" w:hAnsiTheme="majorBidi" w:cstheme="majorBidi"/>
          <w:sz w:val="30"/>
          <w:szCs w:val="30"/>
        </w:rPr>
        <w:t>6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ได้มีการ</w:t>
      </w:r>
      <w:r w:rsidRPr="000862B4">
        <w:rPr>
          <w:rFonts w:asciiTheme="majorBidi" w:hAnsiTheme="majorBidi" w:cstheme="majorBidi" w:hint="cs"/>
          <w:sz w:val="30"/>
          <w:szCs w:val="30"/>
          <w:cs/>
        </w:rPr>
        <w:t>พิจารณาและอนุมัติการลงทุนเพิ่ม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  </w:t>
      </w:r>
      <w:r w:rsidRPr="000862B4">
        <w:rPr>
          <w:rFonts w:asciiTheme="majorBidi" w:hAnsiTheme="majorBidi" w:cstheme="majorBidi" w:hint="cs"/>
          <w:sz w:val="30"/>
          <w:szCs w:val="30"/>
          <w:cs/>
        </w:rPr>
        <w:t>ในบริษัท ออโตคลิกบายเอซีจี จำกัด</w:t>
      </w:r>
      <w:r w:rsidRPr="000862B4">
        <w:rPr>
          <w:rFonts w:asciiTheme="majorBidi" w:hAnsiTheme="majorBidi" w:cstheme="majorBidi"/>
          <w:sz w:val="30"/>
          <w:szCs w:val="30"/>
        </w:rPr>
        <w:t xml:space="preserve"> (</w:t>
      </w:r>
      <w:r w:rsidRPr="000862B4">
        <w:rPr>
          <w:rFonts w:asciiTheme="majorBidi" w:hAnsiTheme="majorBidi" w:cstheme="majorBidi" w:hint="cs"/>
          <w:sz w:val="30"/>
          <w:szCs w:val="30"/>
          <w:cs/>
        </w:rPr>
        <w:t>บริษัทย่อย</w:t>
      </w:r>
      <w:r w:rsidRPr="000862B4">
        <w:rPr>
          <w:rFonts w:asciiTheme="majorBidi" w:hAnsiTheme="majorBidi" w:cstheme="majorBidi"/>
          <w:sz w:val="30"/>
          <w:szCs w:val="30"/>
        </w:rPr>
        <w:t>)</w:t>
      </w:r>
      <w:r w:rsidRPr="000862B4">
        <w:rPr>
          <w:rFonts w:asciiTheme="majorBidi" w:hAnsiTheme="majorBidi" w:cstheme="majorBidi" w:hint="cs"/>
          <w:sz w:val="30"/>
          <w:szCs w:val="30"/>
          <w:cs/>
        </w:rPr>
        <w:t xml:space="preserve"> อีกจำนวน </w:t>
      </w:r>
      <w:r w:rsidRPr="000862B4">
        <w:rPr>
          <w:rFonts w:asciiTheme="majorBidi" w:hAnsiTheme="majorBidi" w:cstheme="majorBidi"/>
          <w:sz w:val="30"/>
          <w:szCs w:val="30"/>
        </w:rPr>
        <w:t xml:space="preserve">49.0 </w:t>
      </w:r>
      <w:r w:rsidRPr="000862B4">
        <w:rPr>
          <w:rFonts w:asciiTheme="majorBidi" w:hAnsiTheme="majorBidi" w:cstheme="majorBidi" w:hint="cs"/>
          <w:sz w:val="30"/>
          <w:szCs w:val="30"/>
          <w:cs/>
        </w:rPr>
        <w:t>ล้านบาทจากเดิม</w:t>
      </w:r>
      <w:r w:rsidRPr="000862B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862B4">
        <w:rPr>
          <w:rFonts w:asciiTheme="majorBidi" w:hAnsiTheme="majorBidi" w:cstheme="majorBidi"/>
          <w:sz w:val="30"/>
          <w:szCs w:val="30"/>
        </w:rPr>
        <w:t>1.0</w:t>
      </w:r>
      <w:r w:rsidRPr="000862B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862B4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862B4">
        <w:rPr>
          <w:rFonts w:asciiTheme="majorBidi" w:hAnsiTheme="majorBidi" w:cstheme="majorBidi" w:hint="cs"/>
          <w:sz w:val="30"/>
          <w:szCs w:val="30"/>
          <w:cs/>
        </w:rPr>
        <w:t>เป็นจำนวน</w:t>
      </w:r>
      <w:r w:rsidRPr="000862B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862B4">
        <w:rPr>
          <w:rFonts w:asciiTheme="majorBidi" w:hAnsiTheme="majorBidi" w:cstheme="majorBidi"/>
          <w:sz w:val="30"/>
          <w:szCs w:val="30"/>
        </w:rPr>
        <w:t>50.0</w:t>
      </w:r>
      <w:r w:rsidRPr="000862B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862B4">
        <w:rPr>
          <w:rFonts w:asciiTheme="majorBidi" w:hAnsiTheme="majorBidi" w:cstheme="majorBidi" w:hint="cs"/>
          <w:sz w:val="30"/>
          <w:szCs w:val="30"/>
          <w:cs/>
        </w:rPr>
        <w:t>ล้านบาท</w:t>
      </w:r>
    </w:p>
    <w:p w14:paraId="1642ABF1" w14:textId="0F6A5485" w:rsidR="00B13777" w:rsidRPr="00F205C4" w:rsidRDefault="00B13777" w:rsidP="007064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right="-122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lastRenderedPageBreak/>
        <w:t xml:space="preserve">เงินลงทุนในบริษัทย่อย ณ วันที่ </w:t>
      </w:r>
      <w:r w:rsidR="0064148A" w:rsidRPr="0064148A">
        <w:rPr>
          <w:rFonts w:asciiTheme="majorBidi" w:hAnsiTheme="majorBidi" w:cstheme="majorBidi"/>
          <w:sz w:val="30"/>
          <w:szCs w:val="30"/>
        </w:rPr>
        <w:t>31</w:t>
      </w:r>
      <w:r w:rsidR="005B651E" w:rsidRPr="00F205C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5B651E" w:rsidRPr="00F205C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126EF4">
        <w:rPr>
          <w:rFonts w:asciiTheme="majorBidi" w:hAnsiTheme="majorBidi" w:cstheme="majorBidi"/>
          <w:sz w:val="30"/>
          <w:szCs w:val="30"/>
        </w:rPr>
        <w:t>256</w:t>
      </w:r>
      <w:r w:rsidR="009C1B1A">
        <w:rPr>
          <w:rFonts w:asciiTheme="majorBidi" w:hAnsiTheme="majorBidi" w:cstheme="majorBidi"/>
          <w:sz w:val="30"/>
          <w:szCs w:val="30"/>
        </w:rPr>
        <w:t>6</w:t>
      </w:r>
      <w:r w:rsidR="00126EF4">
        <w:rPr>
          <w:rFonts w:asciiTheme="majorBidi" w:hAnsiTheme="majorBidi" w:cstheme="majorBidi"/>
          <w:sz w:val="30"/>
          <w:szCs w:val="30"/>
        </w:rPr>
        <w:t xml:space="preserve"> </w:t>
      </w:r>
      <w:r w:rsidR="00126EF4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126EF4">
        <w:rPr>
          <w:rFonts w:asciiTheme="majorBidi" w:hAnsiTheme="majorBidi" w:cstheme="majorBidi"/>
          <w:sz w:val="30"/>
          <w:szCs w:val="30"/>
        </w:rPr>
        <w:t>256</w:t>
      </w:r>
      <w:r w:rsidR="009C1B1A">
        <w:rPr>
          <w:rFonts w:asciiTheme="majorBidi" w:hAnsiTheme="majorBidi" w:cstheme="majorBidi"/>
          <w:sz w:val="30"/>
          <w:szCs w:val="30"/>
        </w:rPr>
        <w:t>5</w:t>
      </w:r>
      <w:r w:rsidR="00C35277" w:rsidRPr="00F205C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358C3" w:rsidRPr="00F205C4">
        <w:rPr>
          <w:rFonts w:asciiTheme="majorBidi" w:hAnsiTheme="majorBidi" w:cstheme="majorBidi"/>
          <w:sz w:val="30"/>
          <w:szCs w:val="30"/>
          <w:cs/>
        </w:rPr>
        <w:t>และเงินปันผลรับจากเงินลงทุนสำหรับ</w:t>
      </w:r>
      <w:r w:rsidR="00E8157C" w:rsidRPr="00F205C4">
        <w:rPr>
          <w:rFonts w:asciiTheme="majorBidi" w:hAnsiTheme="majorBidi" w:cstheme="majorBidi"/>
          <w:sz w:val="30"/>
          <w:szCs w:val="30"/>
          <w:cs/>
        </w:rPr>
        <w:t>แต่ละ</w:t>
      </w:r>
      <w:r w:rsidR="000358C3" w:rsidRPr="00F205C4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Pr="00F205C4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16CAFDAB" w14:textId="77777777" w:rsidR="00DA6BD9" w:rsidRPr="00F205C4" w:rsidRDefault="00DA6BD9" w:rsidP="00B724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tbl>
      <w:tblPr>
        <w:tblpPr w:leftFromText="180" w:rightFromText="180" w:vertAnchor="text" w:horzAnchor="margin" w:tblpX="-112" w:tblpY="47"/>
        <w:tblW w:w="147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40"/>
        <w:gridCol w:w="1710"/>
        <w:gridCol w:w="720"/>
        <w:gridCol w:w="184"/>
        <w:gridCol w:w="626"/>
        <w:gridCol w:w="180"/>
        <w:gridCol w:w="900"/>
        <w:gridCol w:w="180"/>
        <w:gridCol w:w="900"/>
        <w:gridCol w:w="180"/>
        <w:gridCol w:w="990"/>
        <w:gridCol w:w="184"/>
        <w:gridCol w:w="986"/>
        <w:gridCol w:w="180"/>
        <w:gridCol w:w="990"/>
        <w:gridCol w:w="184"/>
        <w:gridCol w:w="986"/>
        <w:gridCol w:w="180"/>
        <w:gridCol w:w="990"/>
        <w:gridCol w:w="184"/>
        <w:gridCol w:w="986"/>
      </w:tblGrid>
      <w:tr w:rsidR="00A275C4" w:rsidRPr="00F205C4" w:rsidDel="00685444" w14:paraId="2CA87579" w14:textId="77777777" w:rsidTr="00BB3924">
        <w:trPr>
          <w:cantSplit/>
          <w:tblHeader/>
        </w:trPr>
        <w:tc>
          <w:tcPr>
            <w:tcW w:w="2340" w:type="dxa"/>
          </w:tcPr>
          <w:p w14:paraId="1E7AE951" w14:textId="77777777" w:rsidR="00A275C4" w:rsidRPr="00F205C4" w:rsidRDefault="00A275C4" w:rsidP="00733B9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420" w:type="dxa"/>
            <w:gridSpan w:val="20"/>
          </w:tcPr>
          <w:p w14:paraId="047236AE" w14:textId="0BF704AC" w:rsidR="00A275C4" w:rsidRPr="00F205C4" w:rsidRDefault="00A275C4" w:rsidP="00733B9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275C4" w:rsidRPr="00F205C4" w14:paraId="513E97DB" w14:textId="77777777" w:rsidTr="00A275C4">
        <w:trPr>
          <w:cantSplit/>
          <w:trHeight w:val="389"/>
          <w:tblHeader/>
        </w:trPr>
        <w:tc>
          <w:tcPr>
            <w:tcW w:w="2340" w:type="dxa"/>
          </w:tcPr>
          <w:p w14:paraId="55AF68A4" w14:textId="77777777" w:rsidR="00A275C4" w:rsidRPr="00F205C4" w:rsidRDefault="00A275C4" w:rsidP="00733B9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C2EDA14" w14:textId="77777777" w:rsidR="00A275C4" w:rsidRPr="00F205C4" w:rsidRDefault="00A275C4" w:rsidP="00733B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9845BCE" w14:textId="77ED7859" w:rsidR="00A275C4" w:rsidRPr="00F205C4" w:rsidRDefault="00A275C4" w:rsidP="00733B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ลักษณะธุรกิจ</w:t>
            </w:r>
          </w:p>
        </w:tc>
        <w:tc>
          <w:tcPr>
            <w:tcW w:w="1530" w:type="dxa"/>
            <w:gridSpan w:val="3"/>
            <w:vAlign w:val="bottom"/>
          </w:tcPr>
          <w:p w14:paraId="454E3292" w14:textId="6C55900E" w:rsidR="00A275C4" w:rsidRPr="00F205C4" w:rsidRDefault="00A275C4" w:rsidP="00733B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  <w:vAlign w:val="bottom"/>
          </w:tcPr>
          <w:p w14:paraId="63F6E075" w14:textId="77777777" w:rsidR="00A275C4" w:rsidRPr="00F205C4" w:rsidRDefault="00A275C4" w:rsidP="00733B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110DC50B" w14:textId="77777777" w:rsidR="00A275C4" w:rsidRPr="00F205C4" w:rsidRDefault="00A275C4" w:rsidP="00733B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584CF6FC" w14:textId="77777777" w:rsidR="00A275C4" w:rsidRPr="00F205C4" w:rsidRDefault="00A275C4" w:rsidP="00733B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1BAC0009" w14:textId="77777777" w:rsidR="00A275C4" w:rsidRPr="00F205C4" w:rsidRDefault="00A275C4" w:rsidP="00733B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308A0E9F" w14:textId="77777777" w:rsidR="00A275C4" w:rsidRPr="00F205C4" w:rsidRDefault="00A275C4" w:rsidP="00733B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3B5FA9D3" w14:textId="77777777" w:rsidR="00A275C4" w:rsidRPr="00F205C4" w:rsidRDefault="00A275C4" w:rsidP="00733B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-สุทธิ</w:t>
            </w:r>
          </w:p>
        </w:tc>
        <w:tc>
          <w:tcPr>
            <w:tcW w:w="180" w:type="dxa"/>
          </w:tcPr>
          <w:p w14:paraId="6002E91B" w14:textId="77777777" w:rsidR="00A275C4" w:rsidRPr="00F205C4" w:rsidRDefault="00A275C4" w:rsidP="00733B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6AB58866" w14:textId="356C3DE4" w:rsidR="00A275C4" w:rsidRPr="00F205C4" w:rsidRDefault="00A275C4" w:rsidP="00A90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108" w:hanging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เงินปันผลรับสำหรับปี</w:t>
            </w:r>
          </w:p>
        </w:tc>
      </w:tr>
      <w:tr w:rsidR="009C1B1A" w:rsidRPr="00F205C4" w14:paraId="5AA9DA77" w14:textId="77777777" w:rsidTr="00A275C4">
        <w:trPr>
          <w:cantSplit/>
          <w:trHeight w:val="389"/>
          <w:tblHeader/>
        </w:trPr>
        <w:tc>
          <w:tcPr>
            <w:tcW w:w="2340" w:type="dxa"/>
          </w:tcPr>
          <w:p w14:paraId="69548E7D" w14:textId="42B460D2" w:rsidR="009C1B1A" w:rsidRPr="00F205C4" w:rsidRDefault="009C1B1A" w:rsidP="009C1B1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710" w:type="dxa"/>
          </w:tcPr>
          <w:p w14:paraId="273D4587" w14:textId="77777777" w:rsidR="009C1B1A" w:rsidRPr="00F205C4" w:rsidRDefault="009C1B1A" w:rsidP="009C1B1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6BEB3AC2" w14:textId="0C1ACF76" w:rsidR="009C1B1A" w:rsidRPr="00F205C4" w:rsidRDefault="009C1B1A" w:rsidP="009C1B1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B945F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4" w:type="dxa"/>
            <w:vAlign w:val="center"/>
          </w:tcPr>
          <w:p w14:paraId="3A3A0D27" w14:textId="77777777" w:rsidR="009C1B1A" w:rsidRPr="00F205C4" w:rsidRDefault="009C1B1A" w:rsidP="009C1B1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dxa"/>
            <w:vAlign w:val="center"/>
          </w:tcPr>
          <w:p w14:paraId="60176190" w14:textId="23FD35BC" w:rsidR="009C1B1A" w:rsidRPr="00F205C4" w:rsidRDefault="009C1B1A" w:rsidP="009C1B1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7C06CDB1" w14:textId="77777777" w:rsidR="009C1B1A" w:rsidRPr="00F205C4" w:rsidRDefault="009C1B1A" w:rsidP="009C1B1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2C0DED39" w14:textId="3324F2F0" w:rsidR="009C1B1A" w:rsidRPr="00F205C4" w:rsidRDefault="009C1B1A" w:rsidP="009C1B1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B945F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  <w:vAlign w:val="center"/>
          </w:tcPr>
          <w:p w14:paraId="2D52692B" w14:textId="77777777" w:rsidR="009C1B1A" w:rsidRPr="00F205C4" w:rsidRDefault="009C1B1A" w:rsidP="009C1B1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4D9958B5" w14:textId="609103B8" w:rsidR="009C1B1A" w:rsidRPr="00F205C4" w:rsidRDefault="009C1B1A" w:rsidP="009C1B1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0EECF98A" w14:textId="77777777" w:rsidR="009C1B1A" w:rsidRPr="00F205C4" w:rsidRDefault="009C1B1A" w:rsidP="009C1B1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342DD82F" w14:textId="57FEE943" w:rsidR="009C1B1A" w:rsidRPr="00F205C4" w:rsidRDefault="009C1B1A" w:rsidP="009C1B1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B945F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4" w:type="dxa"/>
            <w:vAlign w:val="center"/>
          </w:tcPr>
          <w:p w14:paraId="5DCB4DA0" w14:textId="77777777" w:rsidR="009C1B1A" w:rsidRPr="00F205C4" w:rsidRDefault="009C1B1A" w:rsidP="009C1B1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vAlign w:val="center"/>
          </w:tcPr>
          <w:p w14:paraId="5B6DE910" w14:textId="356DDCD2" w:rsidR="009C1B1A" w:rsidRPr="00F205C4" w:rsidRDefault="009C1B1A" w:rsidP="009C1B1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B945F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2292E0E8" w14:textId="77777777" w:rsidR="009C1B1A" w:rsidRPr="00F205C4" w:rsidRDefault="009C1B1A" w:rsidP="009C1B1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77CAF2CE" w14:textId="3D4534DB" w:rsidR="009C1B1A" w:rsidRPr="00F205C4" w:rsidRDefault="009C1B1A" w:rsidP="009C1B1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B945F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4" w:type="dxa"/>
            <w:vAlign w:val="center"/>
          </w:tcPr>
          <w:p w14:paraId="3FD1B076" w14:textId="77777777" w:rsidR="009C1B1A" w:rsidRPr="00F205C4" w:rsidRDefault="009C1B1A" w:rsidP="009C1B1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vAlign w:val="center"/>
          </w:tcPr>
          <w:p w14:paraId="6A6B80CC" w14:textId="24E1852B" w:rsidR="009C1B1A" w:rsidRPr="00F205C4" w:rsidRDefault="009C1B1A" w:rsidP="009C1B1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3938FB76" w14:textId="77777777" w:rsidR="009C1B1A" w:rsidRPr="00F205C4" w:rsidRDefault="009C1B1A" w:rsidP="009C1B1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5A13A02D" w14:textId="400B9685" w:rsidR="009C1B1A" w:rsidRPr="00F205C4" w:rsidRDefault="009C1B1A" w:rsidP="009C1B1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B945F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4" w:type="dxa"/>
            <w:vAlign w:val="center"/>
          </w:tcPr>
          <w:p w14:paraId="3DF4D509" w14:textId="77777777" w:rsidR="009C1B1A" w:rsidRPr="00F205C4" w:rsidRDefault="009C1B1A" w:rsidP="009C1B1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vAlign w:val="center"/>
          </w:tcPr>
          <w:p w14:paraId="749D8951" w14:textId="458550E5" w:rsidR="009C1B1A" w:rsidRPr="00F205C4" w:rsidRDefault="009C1B1A" w:rsidP="009C1B1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</w:tr>
      <w:tr w:rsidR="009C1B1A" w:rsidRPr="00F205C4" w14:paraId="2BAED77A" w14:textId="77777777" w:rsidTr="00A275C4">
        <w:trPr>
          <w:cantSplit/>
        </w:trPr>
        <w:tc>
          <w:tcPr>
            <w:tcW w:w="2340" w:type="dxa"/>
          </w:tcPr>
          <w:p w14:paraId="412EF2C1" w14:textId="77777777" w:rsidR="009C1B1A" w:rsidRPr="00F205C4" w:rsidRDefault="009C1B1A" w:rsidP="009C1B1A">
            <w:pPr>
              <w:tabs>
                <w:tab w:val="clear" w:pos="227"/>
                <w:tab w:val="clear" w:pos="45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43FEBE5" w14:textId="77777777" w:rsidR="009C1B1A" w:rsidRPr="00F205C4" w:rsidRDefault="009C1B1A" w:rsidP="009C1B1A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  <w:gridSpan w:val="3"/>
          </w:tcPr>
          <w:p w14:paraId="4123A2B1" w14:textId="74A11F6F" w:rsidR="009C1B1A" w:rsidRPr="00F205C4" w:rsidRDefault="009C1B1A" w:rsidP="009C1B1A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205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0F252C35" w14:textId="77777777" w:rsidR="009C1B1A" w:rsidRPr="00F205C4" w:rsidRDefault="009C1B1A" w:rsidP="009C1B1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0" w:type="dxa"/>
            <w:gridSpan w:val="15"/>
          </w:tcPr>
          <w:p w14:paraId="201DA0CF" w14:textId="77777777" w:rsidR="009C1B1A" w:rsidRPr="00F205C4" w:rsidRDefault="009C1B1A" w:rsidP="009C1B1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205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C1B1A" w:rsidRPr="00F205C4" w14:paraId="70A64B80" w14:textId="77777777" w:rsidTr="00135900">
        <w:trPr>
          <w:cantSplit/>
        </w:trPr>
        <w:tc>
          <w:tcPr>
            <w:tcW w:w="2340" w:type="dxa"/>
          </w:tcPr>
          <w:p w14:paraId="6D8D3896" w14:textId="77777777" w:rsidR="009C1B1A" w:rsidRPr="00F205C4" w:rsidRDefault="009C1B1A" w:rsidP="009C1B1A">
            <w:pPr>
              <w:tabs>
                <w:tab w:val="clear" w:pos="227"/>
                <w:tab w:val="clear" w:pos="454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1710" w:type="dxa"/>
          </w:tcPr>
          <w:p w14:paraId="388E9794" w14:textId="77777777" w:rsidR="009C1B1A" w:rsidRPr="00F205C4" w:rsidRDefault="009C1B1A" w:rsidP="009C1B1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720" w:type="dxa"/>
          </w:tcPr>
          <w:p w14:paraId="5DC0C774" w14:textId="034992BA" w:rsidR="009C1B1A" w:rsidRPr="00F205C4" w:rsidRDefault="009C1B1A" w:rsidP="009C1B1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4" w:type="dxa"/>
          </w:tcPr>
          <w:p w14:paraId="47B09BCF" w14:textId="77777777" w:rsidR="009C1B1A" w:rsidRPr="00F205C4" w:rsidRDefault="009C1B1A" w:rsidP="009C1B1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dxa"/>
          </w:tcPr>
          <w:p w14:paraId="5D5638E7" w14:textId="77777777" w:rsidR="009C1B1A" w:rsidRPr="00F205C4" w:rsidRDefault="009C1B1A" w:rsidP="009C1B1A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4FD1D48D" w14:textId="77777777" w:rsidR="009C1B1A" w:rsidRPr="00F205C4" w:rsidRDefault="009C1B1A" w:rsidP="009C1B1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FD40EDF" w14:textId="77777777" w:rsidR="009C1B1A" w:rsidRPr="00F205C4" w:rsidRDefault="009C1B1A" w:rsidP="009C1B1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454B5F32" w14:textId="77777777" w:rsidR="009C1B1A" w:rsidRPr="00F205C4" w:rsidRDefault="009C1B1A" w:rsidP="009C1B1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78FE75D" w14:textId="77777777" w:rsidR="009C1B1A" w:rsidRPr="00F205C4" w:rsidRDefault="009C1B1A" w:rsidP="009C1B1A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66ABD1B2" w14:textId="77777777" w:rsidR="009C1B1A" w:rsidRPr="00F205C4" w:rsidRDefault="009C1B1A" w:rsidP="009C1B1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</w:tcPr>
          <w:p w14:paraId="68987DB1" w14:textId="77777777" w:rsidR="009C1B1A" w:rsidRPr="00F205C4" w:rsidRDefault="009C1B1A" w:rsidP="009C1B1A">
            <w:pPr>
              <w:pStyle w:val="acctfourfigures"/>
              <w:tabs>
                <w:tab w:val="clear" w:pos="765"/>
                <w:tab w:val="decimal" w:pos="49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4" w:type="dxa"/>
          </w:tcPr>
          <w:p w14:paraId="3D1ADBF3" w14:textId="77777777" w:rsidR="009C1B1A" w:rsidRPr="00F205C4" w:rsidRDefault="009C1B1A" w:rsidP="009C1B1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</w:tcPr>
          <w:p w14:paraId="4A74BB4A" w14:textId="77777777" w:rsidR="009C1B1A" w:rsidRPr="00F205C4" w:rsidRDefault="009C1B1A" w:rsidP="009C1B1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7B41E0B1" w14:textId="77777777" w:rsidR="009C1B1A" w:rsidRPr="00F205C4" w:rsidRDefault="009C1B1A" w:rsidP="009C1B1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955EC33" w14:textId="77777777" w:rsidR="009C1B1A" w:rsidRPr="00F205C4" w:rsidRDefault="009C1B1A" w:rsidP="009C1B1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4" w:type="dxa"/>
          </w:tcPr>
          <w:p w14:paraId="60532AC8" w14:textId="77777777" w:rsidR="009C1B1A" w:rsidRPr="00F205C4" w:rsidRDefault="009C1B1A" w:rsidP="009C1B1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86" w:type="dxa"/>
          </w:tcPr>
          <w:p w14:paraId="719D14B8" w14:textId="77777777" w:rsidR="009C1B1A" w:rsidRPr="00F205C4" w:rsidRDefault="009C1B1A" w:rsidP="009C1B1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3230BD6C" w14:textId="77777777" w:rsidR="009C1B1A" w:rsidRPr="00F205C4" w:rsidRDefault="009C1B1A" w:rsidP="009C1B1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2DFA557" w14:textId="77777777" w:rsidR="009C1B1A" w:rsidRPr="00F205C4" w:rsidRDefault="009C1B1A" w:rsidP="009C1B1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4" w:type="dxa"/>
          </w:tcPr>
          <w:p w14:paraId="28D6AA90" w14:textId="77777777" w:rsidR="009C1B1A" w:rsidRPr="00F205C4" w:rsidRDefault="009C1B1A" w:rsidP="009C1B1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</w:tcPr>
          <w:p w14:paraId="4E5A1361" w14:textId="77777777" w:rsidR="009C1B1A" w:rsidRPr="00F205C4" w:rsidRDefault="009C1B1A" w:rsidP="009C1B1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9C1B1A" w:rsidRPr="00F205C4" w14:paraId="48E3B11C" w14:textId="77777777" w:rsidTr="00036E70">
        <w:trPr>
          <w:cantSplit/>
        </w:trPr>
        <w:tc>
          <w:tcPr>
            <w:tcW w:w="2340" w:type="dxa"/>
          </w:tcPr>
          <w:p w14:paraId="3884415A" w14:textId="555D0E36" w:rsidR="009C1B1A" w:rsidRPr="00F205C4" w:rsidRDefault="009C1B1A" w:rsidP="009C1B1A">
            <w:pPr>
              <w:tabs>
                <w:tab w:val="clear" w:pos="227"/>
                <w:tab w:val="clear" w:pos="454"/>
              </w:tabs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ฮอนด้ามะลิวัลย์ จำกัด</w:t>
            </w:r>
          </w:p>
        </w:tc>
        <w:tc>
          <w:tcPr>
            <w:tcW w:w="1710" w:type="dxa"/>
            <w:vAlign w:val="bottom"/>
          </w:tcPr>
          <w:p w14:paraId="07CA4749" w14:textId="77777777" w:rsidR="009C1B1A" w:rsidRDefault="009C1B1A" w:rsidP="009C1B1A">
            <w:pPr>
              <w:pStyle w:val="acctfourfigures"/>
              <w:tabs>
                <w:tab w:val="clear" w:pos="765"/>
              </w:tabs>
              <w:spacing w:line="240" w:lineRule="atLeast"/>
              <w:ind w:hanging="1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ตัวแทนจำหน่าย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</w:t>
            </w:r>
          </w:p>
          <w:p w14:paraId="056B8F4C" w14:textId="77777777" w:rsidR="009C1B1A" w:rsidRDefault="009C1B1A" w:rsidP="009C1B1A">
            <w:pPr>
              <w:pStyle w:val="acctfourfigures"/>
              <w:tabs>
                <w:tab w:val="clear" w:pos="765"/>
              </w:tabs>
              <w:spacing w:line="240" w:lineRule="atLeast"/>
              <w:ind w:hanging="1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  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รถยนต์ อะไหล่</w:t>
            </w:r>
          </w:p>
          <w:p w14:paraId="7D9F9C47" w14:textId="07DA96B4" w:rsidR="009C1B1A" w:rsidRPr="00F205C4" w:rsidRDefault="009C1B1A" w:rsidP="009C1B1A">
            <w:pPr>
              <w:pStyle w:val="acctfourfigures"/>
              <w:tabs>
                <w:tab w:val="clear" w:pos="765"/>
              </w:tabs>
              <w:spacing w:line="240" w:lineRule="atLeast"/>
              <w:ind w:hanging="1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  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และศูนย์บริการ</w:t>
            </w:r>
          </w:p>
        </w:tc>
        <w:tc>
          <w:tcPr>
            <w:tcW w:w="720" w:type="dxa"/>
          </w:tcPr>
          <w:p w14:paraId="1518C073" w14:textId="77777777" w:rsidR="009C1B1A" w:rsidRPr="00DE21F5" w:rsidRDefault="009C1B1A" w:rsidP="009C1B1A">
            <w:pPr>
              <w:pStyle w:val="acctfourfigures"/>
              <w:tabs>
                <w:tab w:val="clear" w:pos="765"/>
              </w:tabs>
              <w:spacing w:line="240" w:lineRule="atLeast"/>
              <w:ind w:hanging="1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19BBF5C" w14:textId="77777777" w:rsidR="009C1B1A" w:rsidRPr="00DE21F5" w:rsidRDefault="009C1B1A" w:rsidP="009C1B1A">
            <w:pPr>
              <w:pStyle w:val="acctfourfigures"/>
              <w:tabs>
                <w:tab w:val="clear" w:pos="765"/>
              </w:tabs>
              <w:spacing w:line="240" w:lineRule="atLeast"/>
              <w:ind w:hanging="1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4CBF08A" w14:textId="7F09267A" w:rsidR="009C1B1A" w:rsidRPr="00DE21F5" w:rsidRDefault="009C1B1A" w:rsidP="009C1B1A">
            <w:pPr>
              <w:pStyle w:val="acctfourfigures"/>
              <w:tabs>
                <w:tab w:val="clear" w:pos="765"/>
              </w:tabs>
              <w:spacing w:line="240" w:lineRule="atLeast"/>
              <w:ind w:hanging="1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E2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84" w:type="dxa"/>
          </w:tcPr>
          <w:p w14:paraId="5ED7A59D" w14:textId="77777777" w:rsidR="009C1B1A" w:rsidRPr="00F205C4" w:rsidRDefault="009C1B1A" w:rsidP="009C1B1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dxa"/>
          </w:tcPr>
          <w:p w14:paraId="366A4D20" w14:textId="77777777" w:rsidR="009C1B1A" w:rsidRDefault="009C1B1A" w:rsidP="009C1B1A">
            <w:pPr>
              <w:pStyle w:val="acctfourfigures"/>
              <w:tabs>
                <w:tab w:val="clear" w:pos="765"/>
              </w:tabs>
              <w:spacing w:line="240" w:lineRule="atLeast"/>
              <w:ind w:hanging="1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71D9480" w14:textId="77777777" w:rsidR="009C1B1A" w:rsidRDefault="009C1B1A" w:rsidP="009C1B1A">
            <w:pPr>
              <w:pStyle w:val="acctfourfigures"/>
              <w:tabs>
                <w:tab w:val="clear" w:pos="765"/>
              </w:tabs>
              <w:spacing w:line="240" w:lineRule="atLeast"/>
              <w:ind w:hanging="1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1F95CD1" w14:textId="34D6BE1B" w:rsidR="009C1B1A" w:rsidRPr="00F205C4" w:rsidRDefault="009C1B1A" w:rsidP="009C1B1A">
            <w:pPr>
              <w:pStyle w:val="acctfourfigures"/>
              <w:tabs>
                <w:tab w:val="clear" w:pos="765"/>
              </w:tabs>
              <w:spacing w:line="240" w:lineRule="atLeast"/>
              <w:ind w:hanging="1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80" w:type="dxa"/>
          </w:tcPr>
          <w:p w14:paraId="266A7D2B" w14:textId="77777777" w:rsidR="009C1B1A" w:rsidRPr="00F205C4" w:rsidRDefault="009C1B1A" w:rsidP="009C1B1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41C6CF3" w14:textId="77777777" w:rsidR="009C1B1A" w:rsidRPr="00DE21F5" w:rsidRDefault="009C1B1A" w:rsidP="009C1B1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18C86A3" w14:textId="77777777" w:rsidR="009C1B1A" w:rsidRPr="00DE21F5" w:rsidRDefault="009C1B1A" w:rsidP="009C1B1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E5099C9" w14:textId="7715E551" w:rsidR="009C1B1A" w:rsidRPr="00DE21F5" w:rsidRDefault="009C1B1A" w:rsidP="009C1B1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E2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550</w:t>
            </w:r>
            <w:r w:rsidRPr="00DE21F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DE2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55289294" w14:textId="77777777" w:rsidR="009C1B1A" w:rsidRPr="00F205C4" w:rsidRDefault="009C1B1A" w:rsidP="009C1B1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1B7FF3AC" w14:textId="77777777" w:rsidR="009C1B1A" w:rsidRPr="00F205C4" w:rsidRDefault="009C1B1A" w:rsidP="009C1B1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6B3D93D" w14:textId="77777777" w:rsidR="009C1B1A" w:rsidRDefault="009C1B1A" w:rsidP="009C1B1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08C1A73" w14:textId="0CA1C524" w:rsidR="009C1B1A" w:rsidRPr="00F205C4" w:rsidRDefault="009C1B1A" w:rsidP="009C1B1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550</w:t>
            </w:r>
            <w:r w:rsidRPr="00F205C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69DF69B8" w14:textId="77777777" w:rsidR="009C1B1A" w:rsidRPr="00F205C4" w:rsidRDefault="009C1B1A" w:rsidP="009C1B1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</w:tcPr>
          <w:p w14:paraId="6BCE472A" w14:textId="77777777" w:rsidR="009C1B1A" w:rsidRPr="00DE21F5" w:rsidRDefault="009C1B1A" w:rsidP="009C1B1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38D1675" w14:textId="77777777" w:rsidR="009C1B1A" w:rsidRPr="00DE21F5" w:rsidRDefault="009C1B1A" w:rsidP="009C1B1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AE79DAC" w14:textId="36A37E9D" w:rsidR="009C1B1A" w:rsidRPr="00DE21F5" w:rsidRDefault="009C1B1A" w:rsidP="009C1B1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E2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548</w:t>
            </w:r>
            <w:r w:rsidRPr="00DE21F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DE2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600</w:t>
            </w:r>
          </w:p>
        </w:tc>
        <w:tc>
          <w:tcPr>
            <w:tcW w:w="184" w:type="dxa"/>
          </w:tcPr>
          <w:p w14:paraId="6298A38D" w14:textId="77777777" w:rsidR="009C1B1A" w:rsidRPr="00DE21F5" w:rsidRDefault="009C1B1A" w:rsidP="009C1B1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</w:tcPr>
          <w:p w14:paraId="41518B06" w14:textId="77777777" w:rsidR="009C1B1A" w:rsidRPr="00DE21F5" w:rsidRDefault="009C1B1A" w:rsidP="009C1B1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04F39B2" w14:textId="77777777" w:rsidR="009C1B1A" w:rsidRPr="00DE21F5" w:rsidRDefault="009C1B1A" w:rsidP="009C1B1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4C750C9" w14:textId="2A655DAC" w:rsidR="009C1B1A" w:rsidRPr="00DE21F5" w:rsidRDefault="009C1B1A" w:rsidP="009C1B1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E2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548</w:t>
            </w:r>
            <w:r w:rsidRPr="00DE21F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DE2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600</w:t>
            </w:r>
          </w:p>
        </w:tc>
        <w:tc>
          <w:tcPr>
            <w:tcW w:w="180" w:type="dxa"/>
          </w:tcPr>
          <w:p w14:paraId="3D72EC76" w14:textId="77777777" w:rsidR="009C1B1A" w:rsidRPr="00DE21F5" w:rsidRDefault="009C1B1A" w:rsidP="009C1B1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F2A10A9" w14:textId="77777777" w:rsidR="009C1B1A" w:rsidRPr="00DE21F5" w:rsidRDefault="009C1B1A" w:rsidP="009C1B1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BCE0FAB" w14:textId="77777777" w:rsidR="009C1B1A" w:rsidRPr="00DE21F5" w:rsidRDefault="009C1B1A" w:rsidP="009C1B1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CE6429B" w14:textId="6B3BD8BA" w:rsidR="009C1B1A" w:rsidRPr="00DE21F5" w:rsidRDefault="009C1B1A" w:rsidP="009C1B1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E2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548</w:t>
            </w:r>
            <w:r w:rsidRPr="00DE21F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DE2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600</w:t>
            </w:r>
          </w:p>
        </w:tc>
        <w:tc>
          <w:tcPr>
            <w:tcW w:w="184" w:type="dxa"/>
          </w:tcPr>
          <w:p w14:paraId="2896290C" w14:textId="77777777" w:rsidR="009C1B1A" w:rsidRPr="00DE21F5" w:rsidRDefault="009C1B1A" w:rsidP="009C1B1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86" w:type="dxa"/>
          </w:tcPr>
          <w:p w14:paraId="18C5A27F" w14:textId="77777777" w:rsidR="009C1B1A" w:rsidRPr="00DE21F5" w:rsidRDefault="009C1B1A" w:rsidP="009C1B1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0F7A9FE" w14:textId="77777777" w:rsidR="009C1B1A" w:rsidRPr="00DE21F5" w:rsidRDefault="009C1B1A" w:rsidP="009C1B1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3B18B33" w14:textId="68415687" w:rsidR="009C1B1A" w:rsidRPr="00DE21F5" w:rsidRDefault="009C1B1A" w:rsidP="009C1B1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E2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548</w:t>
            </w:r>
            <w:r w:rsidRPr="00DE21F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DE2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600</w:t>
            </w:r>
          </w:p>
        </w:tc>
        <w:tc>
          <w:tcPr>
            <w:tcW w:w="180" w:type="dxa"/>
          </w:tcPr>
          <w:p w14:paraId="6D35F532" w14:textId="77777777" w:rsidR="009C1B1A" w:rsidRPr="00DE21F5" w:rsidRDefault="009C1B1A" w:rsidP="009C1B1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66D8E3A" w14:textId="77777777" w:rsidR="009C1B1A" w:rsidRPr="00DE21F5" w:rsidRDefault="009C1B1A" w:rsidP="009C1B1A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6A3C201" w14:textId="77777777" w:rsidR="009C1B1A" w:rsidRPr="00DE21F5" w:rsidRDefault="009C1B1A" w:rsidP="009C1B1A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A0C7EEB" w14:textId="08B3F8C1" w:rsidR="009C1B1A" w:rsidRPr="00DE21F5" w:rsidRDefault="00DE21F5" w:rsidP="009C1B1A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E21F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23,939</w:t>
            </w:r>
          </w:p>
        </w:tc>
        <w:tc>
          <w:tcPr>
            <w:tcW w:w="184" w:type="dxa"/>
          </w:tcPr>
          <w:p w14:paraId="5C6DCBAB" w14:textId="77777777" w:rsidR="009C1B1A" w:rsidRPr="00DE21F5" w:rsidRDefault="009C1B1A" w:rsidP="009C1B1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</w:tcPr>
          <w:p w14:paraId="3144FA98" w14:textId="77777777" w:rsidR="009C1B1A" w:rsidRPr="00DE21F5" w:rsidRDefault="009C1B1A" w:rsidP="009C1B1A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E4E6BF1" w14:textId="77777777" w:rsidR="009C1B1A" w:rsidRPr="00DE21F5" w:rsidRDefault="009C1B1A" w:rsidP="009C1B1A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B2B5834" w14:textId="618FCFE8" w:rsidR="009C1B1A" w:rsidRPr="00DE21F5" w:rsidRDefault="009C1B1A" w:rsidP="009C1B1A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E21F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7,980</w:t>
            </w:r>
          </w:p>
        </w:tc>
      </w:tr>
      <w:tr w:rsidR="009C1B1A" w:rsidRPr="00F205C4" w14:paraId="1891E75C" w14:textId="77777777" w:rsidTr="0083269F">
        <w:trPr>
          <w:cantSplit/>
          <w:trHeight w:val="558"/>
        </w:trPr>
        <w:tc>
          <w:tcPr>
            <w:tcW w:w="2340" w:type="dxa"/>
          </w:tcPr>
          <w:p w14:paraId="622AC75F" w14:textId="33B60DAC" w:rsidR="009C1B1A" w:rsidRPr="00F205C4" w:rsidRDefault="009C1B1A" w:rsidP="009C1B1A">
            <w:pPr>
              <w:tabs>
                <w:tab w:val="clear" w:pos="227"/>
                <w:tab w:val="clear" w:pos="454"/>
              </w:tabs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3F8D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</w:t>
            </w:r>
            <w:r w:rsidRPr="004C3F8D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4C3F8D">
              <w:rPr>
                <w:rFonts w:asciiTheme="majorBidi" w:hAnsiTheme="majorBidi" w:cs="Angsana New" w:hint="cs"/>
                <w:sz w:val="30"/>
                <w:szCs w:val="30"/>
                <w:cs/>
              </w:rPr>
              <w:t>ออโตคลิกบายเอซีจี</w:t>
            </w:r>
            <w:r w:rsidRPr="004C3F8D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4C3F8D">
              <w:rPr>
                <w:rFonts w:asciiTheme="majorBidi" w:hAnsiTheme="majorBidi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710" w:type="dxa"/>
            <w:vAlign w:val="bottom"/>
          </w:tcPr>
          <w:p w14:paraId="0A356683" w14:textId="77777777" w:rsidR="009C1B1A" w:rsidRDefault="009C1B1A" w:rsidP="009C1B1A">
            <w:pPr>
              <w:pStyle w:val="acctfourfigures"/>
              <w:tabs>
                <w:tab w:val="clear" w:pos="765"/>
              </w:tabs>
              <w:spacing w:line="240" w:lineRule="atLeast"/>
              <w:ind w:hanging="1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ศูนย์บริการ</w:t>
            </w:r>
          </w:p>
          <w:p w14:paraId="1075CFC6" w14:textId="63001B03" w:rsidR="009C1B1A" w:rsidRDefault="009C1B1A" w:rsidP="009C1B1A">
            <w:pPr>
              <w:pStyle w:val="acctfourfigures"/>
              <w:tabs>
                <w:tab w:val="clear" w:pos="765"/>
              </w:tabs>
              <w:spacing w:line="240" w:lineRule="atLeast"/>
              <w:ind w:hanging="1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  รถยนต์ทั่วไป</w:t>
            </w:r>
          </w:p>
          <w:p w14:paraId="1E2F7FED" w14:textId="3F1F87F4" w:rsidR="009C1B1A" w:rsidRPr="00F205C4" w:rsidRDefault="009C1B1A" w:rsidP="009C1B1A">
            <w:pPr>
              <w:pStyle w:val="acctfourfigures"/>
              <w:tabs>
                <w:tab w:val="clear" w:pos="765"/>
              </w:tabs>
              <w:spacing w:line="240" w:lineRule="atLeast"/>
              <w:ind w:hanging="1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  ประเภทเร่งด่วน</w:t>
            </w:r>
          </w:p>
        </w:tc>
        <w:tc>
          <w:tcPr>
            <w:tcW w:w="720" w:type="dxa"/>
          </w:tcPr>
          <w:p w14:paraId="1D16127B" w14:textId="77777777" w:rsidR="009C1B1A" w:rsidRPr="00DE21F5" w:rsidRDefault="009C1B1A" w:rsidP="009C1B1A">
            <w:pPr>
              <w:pStyle w:val="acctfourfigures"/>
              <w:tabs>
                <w:tab w:val="clear" w:pos="765"/>
              </w:tabs>
              <w:spacing w:line="240" w:lineRule="atLeast"/>
              <w:ind w:hanging="1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2CFAB68" w14:textId="77777777" w:rsidR="009C1B1A" w:rsidRPr="00DE21F5" w:rsidRDefault="009C1B1A" w:rsidP="009C1B1A">
            <w:pPr>
              <w:pStyle w:val="acctfourfigures"/>
              <w:tabs>
                <w:tab w:val="clear" w:pos="765"/>
              </w:tabs>
              <w:spacing w:line="240" w:lineRule="atLeast"/>
              <w:ind w:hanging="1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F4B569B" w14:textId="23EFB3DD" w:rsidR="009C1B1A" w:rsidRPr="00DE21F5" w:rsidRDefault="009C1B1A" w:rsidP="009C1B1A">
            <w:pPr>
              <w:pStyle w:val="acctfourfigures"/>
              <w:tabs>
                <w:tab w:val="clear" w:pos="765"/>
              </w:tabs>
              <w:spacing w:line="240" w:lineRule="atLeast"/>
              <w:ind w:hanging="1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E2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84" w:type="dxa"/>
          </w:tcPr>
          <w:p w14:paraId="284631EE" w14:textId="77777777" w:rsidR="009C1B1A" w:rsidRPr="00F205C4" w:rsidRDefault="009C1B1A" w:rsidP="009C1B1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dxa"/>
          </w:tcPr>
          <w:p w14:paraId="36FDA0F5" w14:textId="77777777" w:rsidR="009C1B1A" w:rsidRDefault="009C1B1A" w:rsidP="009C1B1A">
            <w:pPr>
              <w:pStyle w:val="acctfourfigures"/>
              <w:tabs>
                <w:tab w:val="clear" w:pos="765"/>
              </w:tabs>
              <w:spacing w:line="240" w:lineRule="atLeast"/>
              <w:ind w:hanging="1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B14AAC6" w14:textId="77777777" w:rsidR="009C1B1A" w:rsidRDefault="009C1B1A" w:rsidP="009C1B1A">
            <w:pPr>
              <w:pStyle w:val="acctfourfigures"/>
              <w:tabs>
                <w:tab w:val="clear" w:pos="765"/>
              </w:tabs>
              <w:spacing w:line="240" w:lineRule="atLeast"/>
              <w:ind w:hanging="1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7F64517" w14:textId="22E84A9E" w:rsidR="009C1B1A" w:rsidRPr="004C3F8D" w:rsidRDefault="009C1B1A" w:rsidP="009C1B1A">
            <w:pPr>
              <w:pStyle w:val="acctfourfigures"/>
              <w:tabs>
                <w:tab w:val="clear" w:pos="765"/>
              </w:tabs>
              <w:spacing w:line="240" w:lineRule="atLeast"/>
              <w:ind w:hanging="1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80" w:type="dxa"/>
          </w:tcPr>
          <w:p w14:paraId="2DC53DBA" w14:textId="77777777" w:rsidR="009C1B1A" w:rsidRPr="00F205C4" w:rsidRDefault="009C1B1A" w:rsidP="009C1B1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E0B46EB" w14:textId="77777777" w:rsidR="009C1B1A" w:rsidRPr="00DE21F5" w:rsidRDefault="009C1B1A" w:rsidP="009C1B1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1AC6DD4" w14:textId="77777777" w:rsidR="009C1B1A" w:rsidRPr="00DE21F5" w:rsidRDefault="009C1B1A" w:rsidP="009C1B1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2DDCF28" w14:textId="2B9AE769" w:rsidR="009C1B1A" w:rsidRPr="00DE21F5" w:rsidRDefault="00775780" w:rsidP="009C1B1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C047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  <w:r w:rsidR="009C1B1A" w:rsidRPr="00EC047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9C1B1A" w:rsidRPr="00EC047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1260E90E" w14:textId="77777777" w:rsidR="009C1B1A" w:rsidRPr="00F205C4" w:rsidRDefault="009C1B1A" w:rsidP="009C1B1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75C7B219" w14:textId="77777777" w:rsidR="009C1B1A" w:rsidRDefault="009C1B1A" w:rsidP="009C1B1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9086518" w14:textId="77777777" w:rsidR="009C1B1A" w:rsidRDefault="009C1B1A" w:rsidP="009C1B1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AD9886B" w14:textId="221AEE83" w:rsidR="009C1B1A" w:rsidRPr="00F205C4" w:rsidRDefault="009C1B1A" w:rsidP="009C1B1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7653428A" w14:textId="77777777" w:rsidR="009C1B1A" w:rsidRPr="00F205C4" w:rsidRDefault="009C1B1A" w:rsidP="009C1B1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93D2D65" w14:textId="77777777" w:rsidR="009C1B1A" w:rsidRPr="00DE21F5" w:rsidRDefault="009C1B1A" w:rsidP="009C1B1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B0345CB" w14:textId="77777777" w:rsidR="009C1B1A" w:rsidRPr="00DE21F5" w:rsidRDefault="009C1B1A" w:rsidP="009C1B1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32CA7E2" w14:textId="63BFE6E8" w:rsidR="009C1B1A" w:rsidRPr="00DE21F5" w:rsidRDefault="00DE21F5" w:rsidP="009C1B1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E2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49,</w:t>
            </w:r>
            <w:r w:rsidR="009C1B1A" w:rsidRPr="00DE2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990</w:t>
            </w:r>
          </w:p>
        </w:tc>
        <w:tc>
          <w:tcPr>
            <w:tcW w:w="184" w:type="dxa"/>
          </w:tcPr>
          <w:p w14:paraId="13317DC5" w14:textId="77777777" w:rsidR="009C1B1A" w:rsidRPr="00DE21F5" w:rsidRDefault="009C1B1A" w:rsidP="009C1B1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14:paraId="33ED002C" w14:textId="77777777" w:rsidR="009C1B1A" w:rsidRPr="00DE21F5" w:rsidRDefault="009C1B1A" w:rsidP="009C1B1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62C7379" w14:textId="77777777" w:rsidR="009C1B1A" w:rsidRPr="00DE21F5" w:rsidRDefault="009C1B1A" w:rsidP="009C1B1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CB29AFF" w14:textId="1256BA7B" w:rsidR="009C1B1A" w:rsidRPr="00DE21F5" w:rsidRDefault="009C1B1A" w:rsidP="009C1B1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E2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990</w:t>
            </w:r>
          </w:p>
        </w:tc>
        <w:tc>
          <w:tcPr>
            <w:tcW w:w="180" w:type="dxa"/>
          </w:tcPr>
          <w:p w14:paraId="1AF11DD4" w14:textId="77777777" w:rsidR="009C1B1A" w:rsidRPr="00DE21F5" w:rsidRDefault="009C1B1A" w:rsidP="009C1B1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1F64DF4" w14:textId="77777777" w:rsidR="009C1B1A" w:rsidRPr="00DE21F5" w:rsidRDefault="009C1B1A" w:rsidP="009C1B1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119898C" w14:textId="77777777" w:rsidR="009C1B1A" w:rsidRPr="00DE21F5" w:rsidRDefault="009C1B1A" w:rsidP="009C1B1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F1204CA" w14:textId="731AFAEF" w:rsidR="009C1B1A" w:rsidRPr="00DE21F5" w:rsidRDefault="00DE21F5" w:rsidP="009C1B1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E2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49,990</w:t>
            </w:r>
          </w:p>
        </w:tc>
        <w:tc>
          <w:tcPr>
            <w:tcW w:w="184" w:type="dxa"/>
          </w:tcPr>
          <w:p w14:paraId="614E8AC1" w14:textId="77777777" w:rsidR="009C1B1A" w:rsidRPr="00DE21F5" w:rsidRDefault="009C1B1A" w:rsidP="009C1B1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14:paraId="2567C690" w14:textId="77777777" w:rsidR="009C1B1A" w:rsidRPr="00DE21F5" w:rsidRDefault="009C1B1A" w:rsidP="009C1B1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9394706" w14:textId="77777777" w:rsidR="009C1B1A" w:rsidRPr="00DE21F5" w:rsidRDefault="009C1B1A" w:rsidP="009C1B1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D2DF1FF" w14:textId="45667A4F" w:rsidR="009C1B1A" w:rsidRPr="00DE21F5" w:rsidRDefault="009C1B1A" w:rsidP="009C1B1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E2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990</w:t>
            </w:r>
          </w:p>
        </w:tc>
        <w:tc>
          <w:tcPr>
            <w:tcW w:w="180" w:type="dxa"/>
          </w:tcPr>
          <w:p w14:paraId="06A97BFD" w14:textId="77777777" w:rsidR="009C1B1A" w:rsidRPr="00DE21F5" w:rsidRDefault="009C1B1A" w:rsidP="009C1B1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D558442" w14:textId="77777777" w:rsidR="009C1B1A" w:rsidRPr="00DE21F5" w:rsidRDefault="009C1B1A" w:rsidP="009C1B1A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</w:p>
          <w:p w14:paraId="44BFAE38" w14:textId="77777777" w:rsidR="009C1B1A" w:rsidRPr="00DE21F5" w:rsidRDefault="009C1B1A" w:rsidP="009C1B1A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</w:p>
          <w:p w14:paraId="2F063CCD" w14:textId="088B76CF" w:rsidR="009C1B1A" w:rsidRPr="00DE21F5" w:rsidRDefault="009C1B1A" w:rsidP="009C1B1A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E21F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4" w:type="dxa"/>
          </w:tcPr>
          <w:p w14:paraId="1D575E8A" w14:textId="77777777" w:rsidR="009C1B1A" w:rsidRPr="00DE21F5" w:rsidRDefault="009C1B1A" w:rsidP="009C1B1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14:paraId="46DE5DC8" w14:textId="77777777" w:rsidR="009C1B1A" w:rsidRPr="00DE21F5" w:rsidRDefault="009C1B1A" w:rsidP="009C1B1A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</w:p>
          <w:p w14:paraId="5BC0A6F5" w14:textId="77777777" w:rsidR="009C1B1A" w:rsidRPr="00DE21F5" w:rsidRDefault="009C1B1A" w:rsidP="009C1B1A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</w:p>
          <w:p w14:paraId="3BD29459" w14:textId="08D1F507" w:rsidR="009C1B1A" w:rsidRPr="00DE21F5" w:rsidRDefault="009C1B1A" w:rsidP="009C1B1A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E21F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9C1B1A" w:rsidRPr="00F205C4" w14:paraId="1D1F6283" w14:textId="77777777" w:rsidTr="00A275C4">
        <w:trPr>
          <w:cantSplit/>
          <w:trHeight w:val="197"/>
        </w:trPr>
        <w:tc>
          <w:tcPr>
            <w:tcW w:w="2340" w:type="dxa"/>
            <w:vAlign w:val="bottom"/>
          </w:tcPr>
          <w:p w14:paraId="620E6081" w14:textId="77777777" w:rsidR="009C1B1A" w:rsidRPr="00F205C4" w:rsidRDefault="009C1B1A" w:rsidP="009C1B1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</w:tcPr>
          <w:p w14:paraId="5005EC24" w14:textId="77777777" w:rsidR="009C1B1A" w:rsidRPr="00F205C4" w:rsidRDefault="009C1B1A" w:rsidP="009C1B1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5C990CD4" w14:textId="6F3B4654" w:rsidR="009C1B1A" w:rsidRPr="00F205C4" w:rsidRDefault="009C1B1A" w:rsidP="009C1B1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768E044B" w14:textId="77777777" w:rsidR="009C1B1A" w:rsidRPr="00F205C4" w:rsidRDefault="009C1B1A" w:rsidP="009C1B1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6" w:type="dxa"/>
            <w:vAlign w:val="bottom"/>
          </w:tcPr>
          <w:p w14:paraId="4147A4F0" w14:textId="77777777" w:rsidR="009C1B1A" w:rsidRPr="00F205C4" w:rsidRDefault="009C1B1A" w:rsidP="009C1B1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48F500B" w14:textId="77777777" w:rsidR="009C1B1A" w:rsidRPr="00F205C4" w:rsidRDefault="009C1B1A" w:rsidP="009C1B1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38FEB36D" w14:textId="77777777" w:rsidR="009C1B1A" w:rsidRPr="00F205C4" w:rsidRDefault="009C1B1A" w:rsidP="009C1B1A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1E363923" w14:textId="77777777" w:rsidR="009C1B1A" w:rsidRPr="00F205C4" w:rsidRDefault="009C1B1A" w:rsidP="009C1B1A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</w:tcPr>
          <w:p w14:paraId="213AB3B5" w14:textId="77777777" w:rsidR="009C1B1A" w:rsidRPr="00F205C4" w:rsidRDefault="009C1B1A" w:rsidP="009C1B1A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640CDEE0" w14:textId="77777777" w:rsidR="009C1B1A" w:rsidRPr="00F205C4" w:rsidRDefault="009C1B1A" w:rsidP="009C1B1A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CF1316" w14:textId="289B6CC9" w:rsidR="009C1B1A" w:rsidRPr="00DE21F5" w:rsidRDefault="009C1B1A" w:rsidP="009C1B1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DE2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</w:t>
            </w:r>
            <w:r w:rsidR="00DE21F5" w:rsidRPr="00DE2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Pr="00DE21F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DE2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590</w:t>
            </w:r>
          </w:p>
        </w:tc>
        <w:tc>
          <w:tcPr>
            <w:tcW w:w="184" w:type="dxa"/>
            <w:vAlign w:val="bottom"/>
          </w:tcPr>
          <w:p w14:paraId="0F1C196C" w14:textId="77777777" w:rsidR="009C1B1A" w:rsidRPr="00DE21F5" w:rsidRDefault="009C1B1A" w:rsidP="009C1B1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080353" w14:textId="4B70312F" w:rsidR="009C1B1A" w:rsidRPr="00DE21F5" w:rsidRDefault="009C1B1A" w:rsidP="009C1B1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E2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549</w:t>
            </w:r>
            <w:r w:rsidRPr="00DE21F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DE2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590</w:t>
            </w:r>
          </w:p>
        </w:tc>
        <w:tc>
          <w:tcPr>
            <w:tcW w:w="180" w:type="dxa"/>
            <w:vAlign w:val="bottom"/>
          </w:tcPr>
          <w:p w14:paraId="02745EBF" w14:textId="77777777" w:rsidR="009C1B1A" w:rsidRPr="00DE21F5" w:rsidRDefault="009C1B1A" w:rsidP="009C1B1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6385D3" w14:textId="6BAF054C" w:rsidR="009C1B1A" w:rsidRPr="00DE21F5" w:rsidRDefault="00DE21F5" w:rsidP="009C1B1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E2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598</w:t>
            </w:r>
            <w:r w:rsidRPr="00DE21F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DE2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590</w:t>
            </w:r>
          </w:p>
        </w:tc>
        <w:tc>
          <w:tcPr>
            <w:tcW w:w="184" w:type="dxa"/>
            <w:vAlign w:val="bottom"/>
          </w:tcPr>
          <w:p w14:paraId="1611D197" w14:textId="77777777" w:rsidR="009C1B1A" w:rsidRPr="00DE21F5" w:rsidRDefault="009C1B1A" w:rsidP="009C1B1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A2417B" w14:textId="4A5F272E" w:rsidR="009C1B1A" w:rsidRPr="00DE21F5" w:rsidRDefault="009C1B1A" w:rsidP="009C1B1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E2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549</w:t>
            </w:r>
            <w:r w:rsidRPr="00DE21F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DE2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590</w:t>
            </w:r>
          </w:p>
        </w:tc>
        <w:tc>
          <w:tcPr>
            <w:tcW w:w="180" w:type="dxa"/>
            <w:vAlign w:val="bottom"/>
          </w:tcPr>
          <w:p w14:paraId="1FB6EB4B" w14:textId="77777777" w:rsidR="009C1B1A" w:rsidRPr="00DE21F5" w:rsidRDefault="009C1B1A" w:rsidP="009C1B1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76D6D65" w14:textId="33B7ABEA" w:rsidR="009C1B1A" w:rsidRPr="00DE21F5" w:rsidRDefault="00DE21F5" w:rsidP="009C1B1A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E21F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23,939</w:t>
            </w:r>
          </w:p>
        </w:tc>
        <w:tc>
          <w:tcPr>
            <w:tcW w:w="184" w:type="dxa"/>
          </w:tcPr>
          <w:p w14:paraId="4C0A8AAA" w14:textId="77777777" w:rsidR="009C1B1A" w:rsidRPr="00DE21F5" w:rsidRDefault="009C1B1A" w:rsidP="009C1B1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</w:tcPr>
          <w:p w14:paraId="4B7686D4" w14:textId="30B46C1B" w:rsidR="009C1B1A" w:rsidRPr="00DE21F5" w:rsidRDefault="009C1B1A" w:rsidP="009C1B1A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E21F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7,980</w:t>
            </w:r>
          </w:p>
        </w:tc>
      </w:tr>
    </w:tbl>
    <w:p w14:paraId="5812F9DB" w14:textId="77777777" w:rsidR="00963862" w:rsidRPr="00F205C4" w:rsidRDefault="00963862" w:rsidP="0070648E">
      <w:pPr>
        <w:tabs>
          <w:tab w:val="left" w:pos="0"/>
        </w:tabs>
        <w:rPr>
          <w:rFonts w:asciiTheme="majorBidi" w:hAnsiTheme="majorBidi" w:cstheme="majorBidi"/>
          <w:sz w:val="30"/>
          <w:szCs w:val="30"/>
          <w:cs/>
        </w:rPr>
      </w:pPr>
    </w:p>
    <w:p w14:paraId="6B081E39" w14:textId="3EAE1169" w:rsidR="00963862" w:rsidRDefault="00B362AF" w:rsidP="00B362AF">
      <w:pPr>
        <w:autoSpaceDE w:val="0"/>
        <w:autoSpaceDN w:val="0"/>
        <w:spacing w:line="240" w:lineRule="auto"/>
        <w:ind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บริษัทย่อย</w:t>
      </w:r>
      <w:r w:rsidR="00DA0A05">
        <w:rPr>
          <w:rFonts w:asciiTheme="majorBidi" w:hAnsiTheme="majorBidi" w:cstheme="majorBidi" w:hint="cs"/>
          <w:sz w:val="30"/>
          <w:szCs w:val="30"/>
          <w:cs/>
        </w:rPr>
        <w:t>ทั้งหมดจดท</w:t>
      </w:r>
      <w:r w:rsidR="000928A0">
        <w:rPr>
          <w:rFonts w:asciiTheme="majorBidi" w:hAnsiTheme="majorBidi" w:cstheme="majorBidi" w:hint="cs"/>
          <w:sz w:val="30"/>
          <w:szCs w:val="30"/>
          <w:cs/>
        </w:rPr>
        <w:t>ะ</w:t>
      </w:r>
      <w:r w:rsidR="00DA0A05">
        <w:rPr>
          <w:rFonts w:asciiTheme="majorBidi" w:hAnsiTheme="majorBidi" w:cstheme="majorBidi" w:hint="cs"/>
          <w:sz w:val="30"/>
          <w:szCs w:val="30"/>
          <w:cs/>
        </w:rPr>
        <w:t>เบียนและ</w:t>
      </w:r>
      <w:r w:rsidRPr="00F205C4">
        <w:rPr>
          <w:rFonts w:asciiTheme="majorBidi" w:hAnsiTheme="majorBidi" w:cstheme="majorBidi"/>
          <w:sz w:val="30"/>
          <w:szCs w:val="30"/>
          <w:cs/>
        </w:rPr>
        <w:t>ดำเนินธุรกิจในประเทศไทย 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ดังนั้นจึงไม่มีราคาที่เปิดเผยต่อสาธารณชน</w:t>
      </w:r>
    </w:p>
    <w:p w14:paraId="61377701" w14:textId="77777777" w:rsidR="0084683F" w:rsidRPr="00F205C4" w:rsidRDefault="0084683F" w:rsidP="00B362AF">
      <w:pPr>
        <w:autoSpaceDE w:val="0"/>
        <w:autoSpaceDN w:val="0"/>
        <w:spacing w:line="240" w:lineRule="auto"/>
        <w:ind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317C5E7A" w14:textId="77777777" w:rsidR="00963862" w:rsidRPr="00F205C4" w:rsidRDefault="00963862" w:rsidP="00963862">
      <w:pPr>
        <w:rPr>
          <w:rFonts w:asciiTheme="majorBidi" w:hAnsiTheme="majorBidi" w:cstheme="majorBidi"/>
          <w:sz w:val="30"/>
          <w:szCs w:val="30"/>
          <w:cs/>
        </w:rPr>
      </w:pPr>
    </w:p>
    <w:p w14:paraId="0B414C36" w14:textId="77777777" w:rsidR="00B72457" w:rsidRPr="00F205C4" w:rsidRDefault="00B72457" w:rsidP="00963862">
      <w:pPr>
        <w:rPr>
          <w:rFonts w:asciiTheme="majorBidi" w:hAnsiTheme="majorBidi" w:cstheme="majorBidi"/>
          <w:sz w:val="30"/>
          <w:szCs w:val="30"/>
          <w:cs/>
        </w:rPr>
        <w:sectPr w:rsidR="00B72457" w:rsidRPr="00F205C4" w:rsidSect="000D202D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63155795" w14:textId="07EFE3ED" w:rsidR="00370B9B" w:rsidRPr="0038115C" w:rsidRDefault="00370B9B" w:rsidP="00882F74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38115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อสังหาริมทรัพย์เพื่อการลงทุน</w:t>
      </w:r>
    </w:p>
    <w:p w14:paraId="1907A523" w14:textId="1F507D19" w:rsidR="00A90AA8" w:rsidRPr="004F10B0" w:rsidRDefault="00A90AA8" w:rsidP="00A90A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lang w:val="th-TH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530"/>
        <w:gridCol w:w="270"/>
        <w:gridCol w:w="1710"/>
        <w:gridCol w:w="270"/>
        <w:gridCol w:w="1440"/>
      </w:tblGrid>
      <w:tr w:rsidR="00883355" w:rsidRPr="00883355" w14:paraId="204469E5" w14:textId="77777777" w:rsidTr="00883355">
        <w:trPr>
          <w:tblHeader/>
        </w:trPr>
        <w:tc>
          <w:tcPr>
            <w:tcW w:w="4050" w:type="dxa"/>
            <w:shd w:val="clear" w:color="auto" w:fill="auto"/>
          </w:tcPr>
          <w:p w14:paraId="0A467B28" w14:textId="77777777" w:rsidR="00883355" w:rsidRPr="00883355" w:rsidRDefault="00883355" w:rsidP="007A7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220" w:type="dxa"/>
            <w:gridSpan w:val="5"/>
            <w:shd w:val="clear" w:color="auto" w:fill="auto"/>
            <w:vAlign w:val="bottom"/>
          </w:tcPr>
          <w:p w14:paraId="17B39C74" w14:textId="77777777" w:rsidR="00883355" w:rsidRPr="00883355" w:rsidRDefault="00883355" w:rsidP="007A7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33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83355" w:rsidRPr="00883355" w14:paraId="0FF669EC" w14:textId="77777777" w:rsidTr="00883355">
        <w:trPr>
          <w:tblHeader/>
        </w:trPr>
        <w:tc>
          <w:tcPr>
            <w:tcW w:w="4050" w:type="dxa"/>
            <w:shd w:val="clear" w:color="auto" w:fill="auto"/>
          </w:tcPr>
          <w:p w14:paraId="7B9F3F18" w14:textId="77777777" w:rsidR="00883355" w:rsidRPr="00883355" w:rsidRDefault="00883355" w:rsidP="007A7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highlight w:val="lightGray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4093DEF" w14:textId="77777777" w:rsidR="00883355" w:rsidRPr="00883355" w:rsidRDefault="00883355" w:rsidP="007A7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3355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  <w:vAlign w:val="bottom"/>
          </w:tcPr>
          <w:p w14:paraId="1199BBD7" w14:textId="77777777" w:rsidR="00883355" w:rsidRPr="00883355" w:rsidRDefault="00883355" w:rsidP="007A7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51C7DB8E" w14:textId="77777777" w:rsidR="00883355" w:rsidRPr="00883355" w:rsidRDefault="00883355" w:rsidP="007A7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8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3355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3EB61E" w14:textId="77777777" w:rsidR="00883355" w:rsidRPr="00883355" w:rsidRDefault="00883355" w:rsidP="007A7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FDD8D71" w14:textId="77777777" w:rsidR="00883355" w:rsidRPr="00883355" w:rsidRDefault="00883355" w:rsidP="007A7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3355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</w:tr>
      <w:tr w:rsidR="00883355" w:rsidRPr="00883355" w14:paraId="1B7725C9" w14:textId="77777777" w:rsidTr="0038115C">
        <w:tc>
          <w:tcPr>
            <w:tcW w:w="4050" w:type="dxa"/>
            <w:shd w:val="clear" w:color="auto" w:fill="auto"/>
          </w:tcPr>
          <w:p w14:paraId="18F3C4AF" w14:textId="630FBA0D" w:rsidR="00883355" w:rsidRPr="00883355" w:rsidRDefault="00883355" w:rsidP="007A7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5"/>
            <w:shd w:val="clear" w:color="auto" w:fill="auto"/>
            <w:vAlign w:val="bottom"/>
          </w:tcPr>
          <w:p w14:paraId="78FF08E1" w14:textId="4B8CB90B" w:rsidR="00883355" w:rsidRPr="00504B8D" w:rsidRDefault="00504B8D" w:rsidP="0088335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 w:rsidR="00883355" w:rsidRPr="0088335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883355" w:rsidRPr="00883355" w14:paraId="714F8021" w14:textId="77777777" w:rsidTr="00883355">
        <w:tc>
          <w:tcPr>
            <w:tcW w:w="4050" w:type="dxa"/>
            <w:shd w:val="clear" w:color="auto" w:fill="auto"/>
          </w:tcPr>
          <w:p w14:paraId="41F86A20" w14:textId="74C53B31" w:rsidR="00883355" w:rsidRPr="00883355" w:rsidRDefault="00883355" w:rsidP="007A7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833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3ED816F" w14:textId="77777777" w:rsidR="00883355" w:rsidRPr="00883355" w:rsidRDefault="00883355" w:rsidP="007A7B6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8B683A" w14:textId="77777777" w:rsidR="00883355" w:rsidRPr="00883355" w:rsidRDefault="00883355" w:rsidP="007A7B6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642A37EF" w14:textId="77777777" w:rsidR="00883355" w:rsidRPr="00883355" w:rsidRDefault="00883355" w:rsidP="007A7B6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2B0B4E0" w14:textId="77777777" w:rsidR="00883355" w:rsidRPr="00883355" w:rsidRDefault="00883355" w:rsidP="007A7B6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17C22E" w14:textId="77777777" w:rsidR="00883355" w:rsidRPr="00883355" w:rsidRDefault="00883355" w:rsidP="007A7B6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83355" w:rsidRPr="00883355" w14:paraId="331493E0" w14:textId="77777777" w:rsidTr="0038115C">
        <w:tc>
          <w:tcPr>
            <w:tcW w:w="4050" w:type="dxa"/>
            <w:shd w:val="clear" w:color="auto" w:fill="auto"/>
          </w:tcPr>
          <w:p w14:paraId="09C10E44" w14:textId="36DC33CF" w:rsidR="00883355" w:rsidRPr="00124F27" w:rsidRDefault="0038115C" w:rsidP="00883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4F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124F2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24F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124F2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35921D7" w14:textId="7FF4244C" w:rsidR="00883355" w:rsidRPr="00124F27" w:rsidRDefault="00883355" w:rsidP="002036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24F27">
              <w:rPr>
                <w:rFonts w:asciiTheme="majorBidi" w:hAnsiTheme="majorBidi" w:cstheme="majorBidi"/>
                <w:sz w:val="30"/>
                <w:szCs w:val="30"/>
              </w:rPr>
              <w:t>69,597</w:t>
            </w:r>
          </w:p>
        </w:tc>
        <w:tc>
          <w:tcPr>
            <w:tcW w:w="270" w:type="dxa"/>
            <w:vAlign w:val="bottom"/>
          </w:tcPr>
          <w:p w14:paraId="2D740342" w14:textId="77777777" w:rsidR="00883355" w:rsidRPr="00124F27" w:rsidRDefault="00883355" w:rsidP="002036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56ADBFC2" w14:textId="304BD73F" w:rsidR="00883355" w:rsidRPr="00124F27" w:rsidRDefault="00883355" w:rsidP="002036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24F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A26BF0" w14:textId="77777777" w:rsidR="00883355" w:rsidRPr="00124F27" w:rsidRDefault="00883355" w:rsidP="002036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C13B6B3" w14:textId="11C6B9B3" w:rsidR="00883355" w:rsidRPr="00124F27" w:rsidRDefault="00883355" w:rsidP="002036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24F27">
              <w:rPr>
                <w:rFonts w:asciiTheme="majorBidi" w:hAnsiTheme="majorBidi" w:cstheme="majorBidi"/>
                <w:sz w:val="30"/>
                <w:szCs w:val="30"/>
              </w:rPr>
              <w:t>69,597</w:t>
            </w:r>
          </w:p>
        </w:tc>
      </w:tr>
      <w:tr w:rsidR="00883355" w:rsidRPr="00883355" w14:paraId="64A8DEF2" w14:textId="77777777" w:rsidTr="00883355">
        <w:tc>
          <w:tcPr>
            <w:tcW w:w="4050" w:type="dxa"/>
          </w:tcPr>
          <w:p w14:paraId="3779CAA6" w14:textId="77777777" w:rsidR="00883355" w:rsidRPr="00883355" w:rsidRDefault="00883355" w:rsidP="00203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883355">
              <w:rPr>
                <w:rFonts w:asciiTheme="majorBidi" w:hAnsiTheme="majorBidi" w:cstheme="majorBidi"/>
                <w:sz w:val="30"/>
                <w:szCs w:val="30"/>
                <w:cs/>
              </w:rPr>
              <w:t>โอนจากที่ดิน อาคารและอุปกรณ์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202AA32" w14:textId="10E573BD" w:rsidR="00883355" w:rsidRPr="00883355" w:rsidRDefault="00883355" w:rsidP="002036B2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83355">
              <w:rPr>
                <w:rFonts w:asciiTheme="majorBidi" w:hAnsiTheme="majorBidi" w:cstheme="majorBidi"/>
                <w:sz w:val="30"/>
                <w:szCs w:val="30"/>
              </w:rPr>
              <w:t>35,955</w:t>
            </w:r>
          </w:p>
        </w:tc>
        <w:tc>
          <w:tcPr>
            <w:tcW w:w="270" w:type="dxa"/>
            <w:vAlign w:val="bottom"/>
          </w:tcPr>
          <w:p w14:paraId="5B481655" w14:textId="77777777" w:rsidR="00883355" w:rsidRPr="00883355" w:rsidRDefault="00883355" w:rsidP="002036B2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778D905E" w14:textId="38AF9781" w:rsidR="00883355" w:rsidRPr="00883355" w:rsidRDefault="00883355" w:rsidP="002036B2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83355">
              <w:rPr>
                <w:rFonts w:asciiTheme="majorBidi" w:hAnsiTheme="majorBidi" w:cstheme="majorBidi"/>
                <w:sz w:val="30"/>
                <w:szCs w:val="30"/>
              </w:rPr>
              <w:t>60,673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E87005" w14:textId="77777777" w:rsidR="00883355" w:rsidRPr="00883355" w:rsidRDefault="00883355" w:rsidP="002036B2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C1E2BAF" w14:textId="611A3F0E" w:rsidR="00883355" w:rsidRPr="00883355" w:rsidRDefault="00883355" w:rsidP="002036B2">
            <w:pPr>
              <w:pStyle w:val="acctfourfigures"/>
              <w:tabs>
                <w:tab w:val="clear" w:pos="765"/>
              </w:tabs>
              <w:spacing w:line="240" w:lineRule="atLeast"/>
              <w:ind w:left="-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83355">
              <w:rPr>
                <w:rFonts w:asciiTheme="majorBidi" w:hAnsiTheme="majorBidi" w:cstheme="majorBidi"/>
                <w:sz w:val="30"/>
                <w:szCs w:val="30"/>
              </w:rPr>
              <w:t>96,628</w:t>
            </w:r>
          </w:p>
        </w:tc>
      </w:tr>
      <w:tr w:rsidR="00883355" w:rsidRPr="00883355" w14:paraId="6F8FA03F" w14:textId="77777777" w:rsidTr="0038115C">
        <w:tc>
          <w:tcPr>
            <w:tcW w:w="4050" w:type="dxa"/>
            <w:shd w:val="clear" w:color="auto" w:fill="auto"/>
          </w:tcPr>
          <w:p w14:paraId="3D7DC7F3" w14:textId="5718D7C7" w:rsidR="00883355" w:rsidRPr="00883355" w:rsidRDefault="00883355" w:rsidP="00203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33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833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8833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8833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  <w:r w:rsidR="003811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38115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และ </w:t>
            </w:r>
            <w:r w:rsidR="003811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38115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3811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5561B9" w14:textId="31145A72" w:rsidR="00883355" w:rsidRPr="00883355" w:rsidRDefault="00883355" w:rsidP="002036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33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105,552</w:t>
            </w:r>
          </w:p>
        </w:tc>
        <w:tc>
          <w:tcPr>
            <w:tcW w:w="270" w:type="dxa"/>
            <w:vAlign w:val="bottom"/>
          </w:tcPr>
          <w:p w14:paraId="5192E2ED" w14:textId="77777777" w:rsidR="00883355" w:rsidRPr="00883355" w:rsidRDefault="00883355" w:rsidP="002036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0B188D72" w14:textId="5BE645F7" w:rsidR="00883355" w:rsidRPr="00883355" w:rsidRDefault="00883355" w:rsidP="002036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33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60,673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F6FEBE" w14:textId="77777777" w:rsidR="00883355" w:rsidRPr="00883355" w:rsidRDefault="00883355" w:rsidP="002036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979EEE" w14:textId="12C5C9B1" w:rsidR="00883355" w:rsidRPr="00883355" w:rsidRDefault="00883355" w:rsidP="002036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33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166,225</w:t>
            </w:r>
          </w:p>
        </w:tc>
      </w:tr>
      <w:tr w:rsidR="00020A9C" w:rsidRPr="00883355" w14:paraId="268E422D" w14:textId="77777777" w:rsidTr="00513D54">
        <w:tc>
          <w:tcPr>
            <w:tcW w:w="4050" w:type="dxa"/>
            <w:shd w:val="clear" w:color="auto" w:fill="auto"/>
          </w:tcPr>
          <w:p w14:paraId="656C8882" w14:textId="68545F35" w:rsidR="00020A9C" w:rsidRPr="00883355" w:rsidRDefault="00020A9C" w:rsidP="00020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11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3811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8833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 w:rsidRPr="003811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3811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0FBDD5B8" w14:textId="7E61E4C0" w:rsidR="00020A9C" w:rsidRPr="0038115C" w:rsidRDefault="00020A9C" w:rsidP="00020A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33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105,552</w:t>
            </w:r>
          </w:p>
        </w:tc>
        <w:tc>
          <w:tcPr>
            <w:tcW w:w="270" w:type="dxa"/>
            <w:vAlign w:val="bottom"/>
          </w:tcPr>
          <w:p w14:paraId="00BCBC4E" w14:textId="77777777" w:rsidR="00020A9C" w:rsidRPr="0038115C" w:rsidRDefault="00020A9C" w:rsidP="00020A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90A23F" w14:textId="0C9191B7" w:rsidR="00020A9C" w:rsidRPr="0038115C" w:rsidRDefault="00020A9C" w:rsidP="00020A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33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60,673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AD47A5" w14:textId="77777777" w:rsidR="00020A9C" w:rsidRPr="0038115C" w:rsidRDefault="00020A9C" w:rsidP="00020A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A25471" w14:textId="478FC59D" w:rsidR="00020A9C" w:rsidRPr="0038115C" w:rsidRDefault="00020A9C" w:rsidP="00020A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33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166,225</w:t>
            </w:r>
          </w:p>
        </w:tc>
      </w:tr>
      <w:tr w:rsidR="00883355" w:rsidRPr="00883355" w14:paraId="1F77F41D" w14:textId="77777777" w:rsidTr="0038115C">
        <w:trPr>
          <w:trHeight w:val="64"/>
        </w:trPr>
        <w:tc>
          <w:tcPr>
            <w:tcW w:w="4050" w:type="dxa"/>
            <w:shd w:val="clear" w:color="auto" w:fill="auto"/>
          </w:tcPr>
          <w:p w14:paraId="74037237" w14:textId="77777777" w:rsidR="00883355" w:rsidRPr="004F10B0" w:rsidRDefault="00883355" w:rsidP="00203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D063F46" w14:textId="77777777" w:rsidR="00883355" w:rsidRPr="004F10B0" w:rsidRDefault="00883355" w:rsidP="002036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63B6218A" w14:textId="77777777" w:rsidR="00883355" w:rsidRPr="004F10B0" w:rsidRDefault="00883355" w:rsidP="002036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710" w:type="dxa"/>
            <w:vAlign w:val="bottom"/>
          </w:tcPr>
          <w:p w14:paraId="5D31A56A" w14:textId="77777777" w:rsidR="00883355" w:rsidRPr="004F10B0" w:rsidRDefault="00883355" w:rsidP="002036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4A3BE21" w14:textId="77777777" w:rsidR="00883355" w:rsidRPr="004F10B0" w:rsidRDefault="00883355" w:rsidP="002036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8C1E409" w14:textId="77777777" w:rsidR="00883355" w:rsidRPr="004F10B0" w:rsidRDefault="00883355" w:rsidP="002036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883355" w:rsidRPr="00883355" w14:paraId="0E96F2E8" w14:textId="77777777" w:rsidTr="008A7455">
        <w:tc>
          <w:tcPr>
            <w:tcW w:w="4050" w:type="dxa"/>
            <w:shd w:val="clear" w:color="auto" w:fill="auto"/>
          </w:tcPr>
          <w:p w14:paraId="57DCBBA0" w14:textId="0E767B7D" w:rsidR="00883355" w:rsidRPr="00883355" w:rsidRDefault="00883355" w:rsidP="00203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833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CAC9317" w14:textId="77777777" w:rsidR="00883355" w:rsidRPr="00883355" w:rsidRDefault="00883355" w:rsidP="002036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3939C57" w14:textId="77777777" w:rsidR="00883355" w:rsidRPr="00883355" w:rsidRDefault="00883355" w:rsidP="002036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00E19E49" w14:textId="77777777" w:rsidR="00883355" w:rsidRPr="00883355" w:rsidRDefault="00883355" w:rsidP="002036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A82008D" w14:textId="77777777" w:rsidR="00883355" w:rsidRPr="00883355" w:rsidRDefault="00883355" w:rsidP="002036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85C1D9C" w14:textId="77777777" w:rsidR="00883355" w:rsidRPr="00883355" w:rsidRDefault="00883355" w:rsidP="002036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83355" w:rsidRPr="00883355" w14:paraId="02FBBC85" w14:textId="77777777" w:rsidTr="008A7455">
        <w:tc>
          <w:tcPr>
            <w:tcW w:w="4050" w:type="dxa"/>
            <w:shd w:val="clear" w:color="auto" w:fill="auto"/>
          </w:tcPr>
          <w:p w14:paraId="4FF16A86" w14:textId="11C4E1A4" w:rsidR="00883355" w:rsidRPr="00124F27" w:rsidRDefault="00883355" w:rsidP="00203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24F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124F2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24F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124F2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13D54" w:rsidRPr="00124F2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70A5C44" w14:textId="527F6F47" w:rsidR="00883355" w:rsidRPr="00124F27" w:rsidRDefault="00883355" w:rsidP="002036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24F2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3825A12" w14:textId="77777777" w:rsidR="00883355" w:rsidRPr="00124F27" w:rsidRDefault="00883355" w:rsidP="002036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4AC63550" w14:textId="1E504517" w:rsidR="00883355" w:rsidRPr="00124F27" w:rsidRDefault="00883355" w:rsidP="002036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24F2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F8108F" w14:textId="77777777" w:rsidR="00883355" w:rsidRPr="00124F27" w:rsidRDefault="00883355" w:rsidP="002036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7A01744" w14:textId="63AFB652" w:rsidR="00883355" w:rsidRPr="00124F27" w:rsidRDefault="00883355" w:rsidP="002036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24F2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83355" w:rsidRPr="00883355" w14:paraId="25B15D76" w14:textId="77777777" w:rsidTr="008A7455">
        <w:tc>
          <w:tcPr>
            <w:tcW w:w="4050" w:type="dxa"/>
            <w:shd w:val="clear" w:color="auto" w:fill="auto"/>
          </w:tcPr>
          <w:p w14:paraId="380F134F" w14:textId="1590A02D" w:rsidR="00883355" w:rsidRPr="00883355" w:rsidRDefault="00883355" w:rsidP="00302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3355">
              <w:rPr>
                <w:rFonts w:asciiTheme="majorBidi" w:hAnsiTheme="majorBidi" w:cstheme="majorBidi"/>
                <w:sz w:val="30"/>
                <w:szCs w:val="30"/>
                <w:cs/>
              </w:rPr>
              <w:t>โอนจากที่ดิน อาคารแล</w:t>
            </w:r>
            <w:r w:rsidRPr="00883355">
              <w:rPr>
                <w:rFonts w:asciiTheme="majorBidi" w:hAnsiTheme="majorBidi" w:cstheme="majorBidi" w:hint="cs"/>
                <w:sz w:val="30"/>
                <w:szCs w:val="30"/>
                <w:cs/>
              </w:rPr>
              <w:t>ะ</w:t>
            </w:r>
            <w:r w:rsidRPr="00883355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BDFBA86" w14:textId="668D9031" w:rsidR="00883355" w:rsidRPr="00883355" w:rsidRDefault="00883355" w:rsidP="002036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833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1036D0A" w14:textId="77777777" w:rsidR="00883355" w:rsidRPr="00883355" w:rsidRDefault="00883355" w:rsidP="002036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4B7AE19D" w14:textId="08BE6F89" w:rsidR="00883355" w:rsidRPr="00883355" w:rsidRDefault="00883355" w:rsidP="00672645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83355">
              <w:rPr>
                <w:rFonts w:asciiTheme="majorBidi" w:hAnsiTheme="majorBidi" w:cstheme="majorBidi"/>
                <w:sz w:val="30"/>
                <w:szCs w:val="30"/>
              </w:rPr>
              <w:t>17,70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2E1ABA" w14:textId="77777777" w:rsidR="00883355" w:rsidRPr="00883355" w:rsidRDefault="00883355" w:rsidP="00672645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7C4317B" w14:textId="5254E423" w:rsidR="00883355" w:rsidRPr="00883355" w:rsidRDefault="00883355" w:rsidP="00672645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83355">
              <w:rPr>
                <w:rFonts w:asciiTheme="majorBidi" w:hAnsiTheme="majorBidi" w:cstheme="majorBidi"/>
                <w:sz w:val="30"/>
                <w:szCs w:val="30"/>
              </w:rPr>
              <w:t>17,70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513D54" w:rsidRPr="00883355" w14:paraId="430212A0" w14:textId="77777777" w:rsidTr="008A7455">
        <w:tc>
          <w:tcPr>
            <w:tcW w:w="4050" w:type="dxa"/>
            <w:shd w:val="clear" w:color="auto" w:fill="auto"/>
          </w:tcPr>
          <w:p w14:paraId="205B450C" w14:textId="0FE92BD2" w:rsidR="00513D54" w:rsidRPr="00883355" w:rsidRDefault="00513D54" w:rsidP="00513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833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833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8833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8833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88335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และ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8833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88335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8833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9949DD" w14:textId="29556ED1" w:rsidR="00513D54" w:rsidRPr="00883355" w:rsidRDefault="00513D54" w:rsidP="00513D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33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1B3A91B" w14:textId="77777777" w:rsidR="00513D54" w:rsidRPr="00883355" w:rsidRDefault="00513D54" w:rsidP="00513D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146B5A89" w14:textId="2B03FCD4" w:rsidR="00513D54" w:rsidRPr="00883355" w:rsidRDefault="00513D54" w:rsidP="00513D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33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17,70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7CF8A2" w14:textId="77777777" w:rsidR="00513D54" w:rsidRPr="00883355" w:rsidRDefault="00513D54" w:rsidP="00513D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5B47E6" w14:textId="110E496B" w:rsidR="00513D54" w:rsidRPr="00883355" w:rsidRDefault="00513D54" w:rsidP="00513D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33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17,70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</w:tr>
      <w:tr w:rsidR="00DB74AD" w:rsidRPr="00883355" w14:paraId="2226FEAC" w14:textId="77777777" w:rsidTr="008A7455">
        <w:tc>
          <w:tcPr>
            <w:tcW w:w="4050" w:type="dxa"/>
            <w:shd w:val="clear" w:color="auto" w:fill="auto"/>
          </w:tcPr>
          <w:p w14:paraId="6FEAAEE8" w14:textId="02DC2F59" w:rsidR="00DB74AD" w:rsidRPr="00883355" w:rsidRDefault="00DB74AD" w:rsidP="00DB7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20A9C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44EC2D" w14:textId="449A69A1" w:rsidR="00DB74AD" w:rsidRPr="00020A9C" w:rsidRDefault="00DB74AD" w:rsidP="00DB74A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0A9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425316D" w14:textId="77777777" w:rsidR="00DB74AD" w:rsidRPr="00020A9C" w:rsidRDefault="00DB74AD" w:rsidP="00DB74A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21E5C31E" w14:textId="3076474F" w:rsidR="00DB74AD" w:rsidRPr="00020A9C" w:rsidRDefault="00DB74AD" w:rsidP="00DB74A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0A9C">
              <w:rPr>
                <w:rFonts w:asciiTheme="majorBidi" w:hAnsiTheme="majorBidi" w:cstheme="majorBidi"/>
                <w:sz w:val="30"/>
                <w:szCs w:val="30"/>
              </w:rPr>
              <w:t>1,446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7B294C" w14:textId="77777777" w:rsidR="00DB74AD" w:rsidRPr="00020A9C" w:rsidRDefault="00DB74AD" w:rsidP="00DB74A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EC0274" w14:textId="71B4C5A2" w:rsidR="00DB74AD" w:rsidRPr="00020A9C" w:rsidRDefault="00DB74AD" w:rsidP="00DB74A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0A9C">
              <w:rPr>
                <w:rFonts w:asciiTheme="majorBidi" w:hAnsiTheme="majorBidi" w:cstheme="majorBidi"/>
                <w:sz w:val="30"/>
                <w:szCs w:val="30"/>
              </w:rPr>
              <w:t>1,446</w:t>
            </w:r>
          </w:p>
        </w:tc>
      </w:tr>
      <w:tr w:rsidR="008A7455" w:rsidRPr="00883355" w14:paraId="492B58D1" w14:textId="77777777" w:rsidTr="008A7455">
        <w:tc>
          <w:tcPr>
            <w:tcW w:w="4050" w:type="dxa"/>
            <w:shd w:val="clear" w:color="auto" w:fill="auto"/>
          </w:tcPr>
          <w:p w14:paraId="5585F2A9" w14:textId="52025399" w:rsidR="008A7455" w:rsidRPr="00883355" w:rsidRDefault="008A7455" w:rsidP="00513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811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3811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8833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 w:rsidRPr="003811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3811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BB1CA2" w14:textId="72D32DB6" w:rsidR="008A7455" w:rsidRPr="00883355" w:rsidRDefault="00020A9C" w:rsidP="00513D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B462128" w14:textId="77777777" w:rsidR="008A7455" w:rsidRPr="00883355" w:rsidRDefault="008A7455" w:rsidP="00513D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72DF1D" w14:textId="5BC1FD10" w:rsidR="008A7455" w:rsidRPr="00883355" w:rsidRDefault="00020A9C" w:rsidP="00513D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0A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19,150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E61E5F" w14:textId="77777777" w:rsidR="008A7455" w:rsidRPr="00883355" w:rsidRDefault="008A7455" w:rsidP="00513D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27FD3F" w14:textId="6B883610" w:rsidR="008A7455" w:rsidRPr="00883355" w:rsidRDefault="00020A9C" w:rsidP="00513D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0A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19,150</w:t>
            </w:r>
          </w:p>
        </w:tc>
      </w:tr>
      <w:tr w:rsidR="00883355" w:rsidRPr="00883355" w14:paraId="0B543151" w14:textId="77777777" w:rsidTr="00883355">
        <w:tc>
          <w:tcPr>
            <w:tcW w:w="4050" w:type="dxa"/>
            <w:shd w:val="clear" w:color="auto" w:fill="auto"/>
          </w:tcPr>
          <w:p w14:paraId="4191568C" w14:textId="77777777" w:rsidR="00883355" w:rsidRPr="004F10B0" w:rsidRDefault="00883355" w:rsidP="00203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7F057F" w14:textId="77777777" w:rsidR="00883355" w:rsidRPr="004F10B0" w:rsidRDefault="00883355" w:rsidP="002036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</w:tcPr>
          <w:p w14:paraId="7702DCA2" w14:textId="77777777" w:rsidR="00883355" w:rsidRPr="004F10B0" w:rsidRDefault="00883355" w:rsidP="002036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43D72AA9" w14:textId="77777777" w:rsidR="00883355" w:rsidRPr="004F10B0" w:rsidRDefault="00883355" w:rsidP="002036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08C8052" w14:textId="77777777" w:rsidR="00883355" w:rsidRPr="004F10B0" w:rsidRDefault="00883355" w:rsidP="002036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2384FC" w14:textId="77777777" w:rsidR="00883355" w:rsidRPr="004F10B0" w:rsidRDefault="00883355" w:rsidP="002036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883355" w:rsidRPr="00883355" w14:paraId="27653EB1" w14:textId="77777777" w:rsidTr="00883355">
        <w:tc>
          <w:tcPr>
            <w:tcW w:w="4050" w:type="dxa"/>
            <w:shd w:val="clear" w:color="auto" w:fill="auto"/>
          </w:tcPr>
          <w:p w14:paraId="37F4A7CC" w14:textId="77777777" w:rsidR="00883355" w:rsidRPr="00883355" w:rsidRDefault="00883355" w:rsidP="00203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833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4E631A8" w14:textId="77777777" w:rsidR="00883355" w:rsidRPr="00883355" w:rsidRDefault="00883355" w:rsidP="002036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E0BCE7A" w14:textId="77777777" w:rsidR="00883355" w:rsidRPr="00883355" w:rsidRDefault="00883355" w:rsidP="002036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15FCECFF" w14:textId="77777777" w:rsidR="00883355" w:rsidRPr="00883355" w:rsidRDefault="00883355" w:rsidP="002036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31CC1D7" w14:textId="77777777" w:rsidR="00883355" w:rsidRPr="00883355" w:rsidRDefault="00883355" w:rsidP="002036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145085C" w14:textId="77777777" w:rsidR="00883355" w:rsidRPr="00883355" w:rsidRDefault="00883355" w:rsidP="002036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13D54" w:rsidRPr="00883355" w14:paraId="68185CE0" w14:textId="77777777" w:rsidTr="00883355">
        <w:tc>
          <w:tcPr>
            <w:tcW w:w="4050" w:type="dxa"/>
            <w:shd w:val="clear" w:color="auto" w:fill="auto"/>
          </w:tcPr>
          <w:p w14:paraId="7222DE1F" w14:textId="42CAF775" w:rsidR="00513D54" w:rsidRPr="00883355" w:rsidRDefault="00513D54" w:rsidP="00513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833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833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8833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8833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371347A" w14:textId="0EA39BD9" w:rsidR="00513D54" w:rsidRPr="00883355" w:rsidRDefault="00513D54" w:rsidP="00513D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33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105,552</w:t>
            </w:r>
          </w:p>
        </w:tc>
        <w:tc>
          <w:tcPr>
            <w:tcW w:w="270" w:type="dxa"/>
            <w:vAlign w:val="bottom"/>
          </w:tcPr>
          <w:p w14:paraId="38F7137F" w14:textId="77777777" w:rsidR="00513D54" w:rsidRPr="00883355" w:rsidRDefault="00513D54" w:rsidP="00513D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  <w:vAlign w:val="bottom"/>
          </w:tcPr>
          <w:p w14:paraId="79B3CD8B" w14:textId="20BC10B7" w:rsidR="00513D54" w:rsidRPr="00883355" w:rsidRDefault="00513D54" w:rsidP="00513D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33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E1489B" w14:textId="77777777" w:rsidR="00513D54" w:rsidRPr="00883355" w:rsidRDefault="00513D54" w:rsidP="00513D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AAB2692" w14:textId="69FC8E7B" w:rsidR="00513D54" w:rsidRPr="00883355" w:rsidRDefault="00513D54" w:rsidP="00513D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33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148,52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</w:tr>
      <w:tr w:rsidR="00883355" w:rsidRPr="00883355" w14:paraId="76A0CD4D" w14:textId="77777777" w:rsidTr="00883355">
        <w:tc>
          <w:tcPr>
            <w:tcW w:w="4050" w:type="dxa"/>
            <w:shd w:val="clear" w:color="auto" w:fill="auto"/>
          </w:tcPr>
          <w:p w14:paraId="09AFF21E" w14:textId="0BA87C29" w:rsidR="00883355" w:rsidRPr="00883355" w:rsidRDefault="00883355" w:rsidP="00203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833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833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8833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8833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513D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18E077" w14:textId="143494FD" w:rsidR="00883355" w:rsidRPr="00883355" w:rsidRDefault="00020A9C" w:rsidP="002036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33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105,552</w:t>
            </w:r>
          </w:p>
        </w:tc>
        <w:tc>
          <w:tcPr>
            <w:tcW w:w="270" w:type="dxa"/>
            <w:vAlign w:val="bottom"/>
          </w:tcPr>
          <w:p w14:paraId="3E682912" w14:textId="77777777" w:rsidR="00883355" w:rsidRPr="00883355" w:rsidRDefault="00883355" w:rsidP="002036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CFC6A7C" w14:textId="5001C563" w:rsidR="00883355" w:rsidRPr="00883355" w:rsidRDefault="00020A9C" w:rsidP="002036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0A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41,523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8DF3CF" w14:textId="77777777" w:rsidR="00883355" w:rsidRPr="00883355" w:rsidRDefault="00883355" w:rsidP="002036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CF2117" w14:textId="69B55385" w:rsidR="00883355" w:rsidRPr="00883355" w:rsidRDefault="00020A9C" w:rsidP="002036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0A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147,075</w:t>
            </w:r>
          </w:p>
        </w:tc>
      </w:tr>
    </w:tbl>
    <w:p w14:paraId="57D8706B" w14:textId="77777777" w:rsidR="0033217D" w:rsidRPr="008A7455" w:rsidRDefault="0033217D" w:rsidP="00CA4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F1240CE" w14:textId="68239536" w:rsidR="001133D7" w:rsidRPr="00F205C4" w:rsidRDefault="008D683B" w:rsidP="00204B6A">
      <w:pPr>
        <w:tabs>
          <w:tab w:val="clear" w:pos="227"/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</w:t>
      </w:r>
      <w:r w:rsidR="00BC261A" w:rsidRPr="00F205C4">
        <w:rPr>
          <w:rFonts w:asciiTheme="majorBidi" w:hAnsiTheme="majorBidi" w:cstheme="majorBidi"/>
          <w:sz w:val="30"/>
          <w:szCs w:val="30"/>
          <w:cs/>
        </w:rPr>
        <w:t>ประกอบด้วย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C261A" w:rsidRPr="00F205C4">
        <w:rPr>
          <w:rFonts w:asciiTheme="majorBidi" w:hAnsiTheme="majorBidi" w:cstheme="majorBidi"/>
          <w:sz w:val="30"/>
          <w:szCs w:val="30"/>
          <w:cs/>
        </w:rPr>
        <w:t>ที่ดิน</w:t>
      </w:r>
      <w:r w:rsidR="00B4119E">
        <w:rPr>
          <w:rFonts w:asciiTheme="majorBidi" w:hAnsiTheme="majorBidi" w:cstheme="majorBidi"/>
          <w:sz w:val="30"/>
          <w:szCs w:val="30"/>
        </w:rPr>
        <w:t xml:space="preserve"> </w:t>
      </w:r>
      <w:r w:rsidR="00B4119E" w:rsidRPr="00B4119E">
        <w:rPr>
          <w:rFonts w:asciiTheme="majorBidi" w:hAnsiTheme="majorBidi" w:cs="Angsana New" w:hint="cs"/>
          <w:sz w:val="30"/>
          <w:szCs w:val="30"/>
          <w:cs/>
        </w:rPr>
        <w:t>และสิ่งปลูกสร้าง</w:t>
      </w:r>
      <w:r w:rsidR="00CA4A86">
        <w:rPr>
          <w:rFonts w:asciiTheme="majorBidi" w:hAnsiTheme="majorBidi" w:cstheme="majorBidi" w:hint="cs"/>
          <w:sz w:val="30"/>
          <w:szCs w:val="30"/>
          <w:cs/>
        </w:rPr>
        <w:t>หลายแห่ง</w:t>
      </w:r>
      <w:r w:rsidR="00BC261A" w:rsidRPr="00F205C4">
        <w:rPr>
          <w:rFonts w:asciiTheme="majorBidi" w:hAnsiTheme="majorBidi" w:cstheme="majorBidi"/>
          <w:sz w:val="30"/>
          <w:szCs w:val="30"/>
          <w:cs/>
        </w:rPr>
        <w:t>ที่</w:t>
      </w:r>
      <w:r w:rsidR="00A573B1" w:rsidRPr="00F205C4">
        <w:rPr>
          <w:rFonts w:asciiTheme="majorBidi" w:hAnsiTheme="majorBidi" w:cstheme="majorBidi"/>
          <w:sz w:val="30"/>
          <w:szCs w:val="30"/>
          <w:cs/>
        </w:rPr>
        <w:t>บริษัทย่อยยังมิได้ระบุ</w:t>
      </w:r>
      <w:r w:rsidR="00BC261A" w:rsidRPr="00F205C4">
        <w:rPr>
          <w:rFonts w:asciiTheme="majorBidi" w:hAnsiTheme="majorBidi" w:cstheme="majorBidi"/>
          <w:sz w:val="30"/>
          <w:szCs w:val="30"/>
          <w:cs/>
        </w:rPr>
        <w:t>วัตถุ</w:t>
      </w:r>
      <w:r w:rsidR="00A573B1" w:rsidRPr="00F205C4">
        <w:rPr>
          <w:rFonts w:asciiTheme="majorBidi" w:hAnsiTheme="majorBidi" w:cstheme="majorBidi"/>
          <w:sz w:val="30"/>
          <w:szCs w:val="30"/>
          <w:cs/>
        </w:rPr>
        <w:t xml:space="preserve">ประสงค์ของการใช้ </w:t>
      </w:r>
      <w:r w:rsidR="0070648E" w:rsidRPr="00F205C4">
        <w:rPr>
          <w:rFonts w:asciiTheme="majorBidi" w:hAnsiTheme="majorBidi" w:cstheme="majorBidi"/>
          <w:sz w:val="30"/>
          <w:szCs w:val="30"/>
          <w:cs/>
        </w:rPr>
        <w:t xml:space="preserve">     </w:t>
      </w:r>
    </w:p>
    <w:p w14:paraId="35969A66" w14:textId="77777777" w:rsidR="001133D7" w:rsidRPr="004F10B0" w:rsidRDefault="001133D7" w:rsidP="00CA4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1D5779FA" w14:textId="000B79FE" w:rsidR="00D62B77" w:rsidRPr="00F205C4" w:rsidRDefault="001A2E2B" w:rsidP="0026129B">
      <w:pPr>
        <w:tabs>
          <w:tab w:val="clear" w:pos="227"/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11873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มูลค่ายุติธรรมของอสังหาริมทรัพย์เพื่อการลงทุน ณ วันที่ </w:t>
      </w:r>
      <w:r w:rsidR="0064148A" w:rsidRPr="0064148A">
        <w:rPr>
          <w:rFonts w:asciiTheme="majorBidi" w:hAnsiTheme="majorBidi" w:cstheme="majorBidi"/>
          <w:sz w:val="30"/>
          <w:szCs w:val="30"/>
        </w:rPr>
        <w:t>31</w:t>
      </w:r>
      <w:r w:rsidRPr="00911873">
        <w:rPr>
          <w:rFonts w:asciiTheme="majorBidi" w:hAnsiTheme="majorBidi" w:cstheme="majorBidi"/>
          <w:sz w:val="30"/>
          <w:szCs w:val="30"/>
        </w:rPr>
        <w:t xml:space="preserve"> </w:t>
      </w:r>
      <w:r w:rsidRPr="00911873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64148A" w:rsidRPr="0064148A">
        <w:rPr>
          <w:rFonts w:asciiTheme="majorBidi" w:hAnsiTheme="majorBidi" w:cstheme="majorBidi"/>
          <w:sz w:val="30"/>
          <w:szCs w:val="30"/>
        </w:rPr>
        <w:t>25</w:t>
      </w:r>
      <w:r w:rsidR="001A7818">
        <w:rPr>
          <w:rFonts w:asciiTheme="majorBidi" w:hAnsiTheme="majorBidi" w:cstheme="majorBidi"/>
          <w:sz w:val="30"/>
          <w:szCs w:val="30"/>
        </w:rPr>
        <w:t>6</w:t>
      </w:r>
      <w:r w:rsidR="0064148A" w:rsidRPr="0064148A">
        <w:rPr>
          <w:rFonts w:asciiTheme="majorBidi" w:hAnsiTheme="majorBidi" w:cstheme="majorBidi"/>
          <w:sz w:val="30"/>
          <w:szCs w:val="30"/>
        </w:rPr>
        <w:t>6</w:t>
      </w:r>
      <w:r w:rsidRPr="0091187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40709" w:rsidRPr="00731268">
        <w:rPr>
          <w:rFonts w:asciiTheme="majorBidi" w:hAnsiTheme="majorBidi" w:cstheme="majorBidi"/>
          <w:sz w:val="30"/>
          <w:szCs w:val="30"/>
          <w:cs/>
        </w:rPr>
        <w:t>จำนวน</w:t>
      </w:r>
      <w:r w:rsidR="004A3A2E">
        <w:rPr>
          <w:rFonts w:asciiTheme="majorBidi" w:hAnsiTheme="majorBidi" w:cs="Angsana New"/>
          <w:sz w:val="30"/>
          <w:szCs w:val="30"/>
        </w:rPr>
        <w:t xml:space="preserve"> </w:t>
      </w:r>
      <w:r w:rsidR="004F10B0" w:rsidRPr="00D61940">
        <w:rPr>
          <w:rFonts w:asciiTheme="majorBidi" w:hAnsiTheme="majorBidi" w:cs="Angsana New"/>
          <w:sz w:val="30"/>
          <w:szCs w:val="30"/>
        </w:rPr>
        <w:t>265.0</w:t>
      </w:r>
      <w:r w:rsidR="00D61940" w:rsidRPr="00D61940">
        <w:rPr>
          <w:rFonts w:asciiTheme="majorBidi" w:hAnsiTheme="majorBidi" w:cs="Angsana New"/>
          <w:sz w:val="30"/>
          <w:szCs w:val="30"/>
        </w:rPr>
        <w:t>1</w:t>
      </w:r>
      <w:r w:rsidR="00C35241" w:rsidRPr="00731268">
        <w:rPr>
          <w:rFonts w:asciiTheme="majorBidi" w:hAnsiTheme="majorBidi" w:cs="Angsana New"/>
          <w:sz w:val="30"/>
          <w:szCs w:val="30"/>
        </w:rPr>
        <w:t xml:space="preserve"> </w:t>
      </w:r>
      <w:r w:rsidR="008D093B" w:rsidRPr="00731268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8D093B" w:rsidRPr="00911873">
        <w:rPr>
          <w:rFonts w:asciiTheme="majorBidi" w:hAnsiTheme="majorBidi" w:cstheme="majorBidi"/>
          <w:i/>
          <w:iCs/>
          <w:sz w:val="30"/>
          <w:szCs w:val="30"/>
          <w:cs/>
        </w:rPr>
        <w:t xml:space="preserve"> (</w:t>
      </w:r>
      <w:r w:rsidR="0064148A" w:rsidRPr="00F40409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1A7818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8D093B" w:rsidRPr="00F40409">
        <w:rPr>
          <w:rFonts w:asciiTheme="majorBidi" w:hAnsiTheme="majorBidi" w:cstheme="majorBidi"/>
          <w:i/>
          <w:iCs/>
          <w:sz w:val="30"/>
          <w:szCs w:val="30"/>
          <w:cs/>
        </w:rPr>
        <w:t>:</w:t>
      </w:r>
      <w:r w:rsidR="008D093B" w:rsidRPr="00911873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1A7818" w:rsidRPr="001A7818">
        <w:rPr>
          <w:rFonts w:asciiTheme="majorBidi" w:hAnsiTheme="majorBidi" w:cstheme="majorBidi"/>
          <w:i/>
          <w:iCs/>
          <w:sz w:val="30"/>
          <w:szCs w:val="30"/>
        </w:rPr>
        <w:t>265.08</w:t>
      </w:r>
      <w:r w:rsidR="008363FF" w:rsidRPr="00911873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911873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8D093B" w:rsidRPr="00911873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91187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70B9B" w:rsidRPr="00911873">
        <w:rPr>
          <w:rFonts w:asciiTheme="majorBidi" w:hAnsiTheme="majorBidi" w:cstheme="majorBidi"/>
          <w:sz w:val="30"/>
          <w:szCs w:val="30"/>
          <w:cs/>
        </w:rPr>
        <w:t>ประเมินราคาโดย</w:t>
      </w:r>
      <w:r w:rsidR="00A72DB5" w:rsidRPr="00911873">
        <w:rPr>
          <w:rFonts w:asciiTheme="majorBidi" w:hAnsiTheme="majorBidi" w:cstheme="majorBidi"/>
          <w:sz w:val="30"/>
          <w:szCs w:val="30"/>
          <w:cs/>
        </w:rPr>
        <w:t>ผู้ประเมินราคาอิสระโดย</w:t>
      </w:r>
      <w:r w:rsidR="00AA1849" w:rsidRPr="00911873">
        <w:rPr>
          <w:rFonts w:asciiTheme="majorBidi" w:hAnsiTheme="majorBidi" w:cstheme="majorBidi"/>
          <w:sz w:val="30"/>
          <w:szCs w:val="30"/>
          <w:cs/>
        </w:rPr>
        <w:t>ใช้วิธี</w:t>
      </w:r>
      <w:r w:rsidR="001133D7" w:rsidRPr="00911873">
        <w:rPr>
          <w:rFonts w:asciiTheme="majorBidi" w:hAnsiTheme="majorBidi" w:cstheme="majorBidi"/>
          <w:sz w:val="30"/>
          <w:szCs w:val="30"/>
          <w:cs/>
        </w:rPr>
        <w:t>มูลค่าตลาดสำหรับการใช้ประโยชน์ปัจจุบัน</w:t>
      </w:r>
      <w:r w:rsidR="0026129B" w:rsidRPr="00911873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62B77" w:rsidRPr="00911873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ของอสังหาริมทรัพย์เพื่อการลงทุนทั้งหมดถูกจัดลำดับชั้นการวัดมูลค่ายุติธรรมอยู่ในระดับที่ </w:t>
      </w:r>
      <w:r w:rsidR="0064148A" w:rsidRPr="0064148A">
        <w:rPr>
          <w:rFonts w:asciiTheme="majorBidi" w:hAnsiTheme="majorBidi" w:cstheme="majorBidi"/>
          <w:sz w:val="30"/>
          <w:szCs w:val="30"/>
        </w:rPr>
        <w:t>3</w:t>
      </w:r>
    </w:p>
    <w:p w14:paraId="1164C81F" w14:textId="77777777" w:rsidR="004F10B0" w:rsidRPr="004F10B0" w:rsidRDefault="004F10B0" w:rsidP="00083351">
      <w:pPr>
        <w:tabs>
          <w:tab w:val="clear" w:pos="227"/>
          <w:tab w:val="clear" w:pos="454"/>
        </w:tabs>
        <w:ind w:left="540"/>
        <w:rPr>
          <w:rFonts w:asciiTheme="majorBidi" w:hAnsiTheme="majorBidi" w:cstheme="majorBidi"/>
        </w:rPr>
      </w:pPr>
    </w:p>
    <w:p w14:paraId="52174E4C" w14:textId="6DCA9FE3" w:rsidR="00083351" w:rsidRDefault="00083351" w:rsidP="00083351">
      <w:pPr>
        <w:tabs>
          <w:tab w:val="clear" w:pos="227"/>
          <w:tab w:val="clear" w:pos="454"/>
        </w:tabs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F205C4">
        <w:rPr>
          <w:rFonts w:asciiTheme="majorBidi" w:hAnsiTheme="majorBidi" w:cstheme="majorBidi"/>
          <w:i/>
          <w:iCs/>
          <w:sz w:val="30"/>
          <w:szCs w:val="30"/>
          <w:cs/>
        </w:rPr>
        <w:t>การค้ำประกัน</w:t>
      </w:r>
    </w:p>
    <w:p w14:paraId="697C9517" w14:textId="77777777" w:rsidR="00883355" w:rsidRPr="00883355" w:rsidRDefault="00883355" w:rsidP="00083351">
      <w:pPr>
        <w:tabs>
          <w:tab w:val="clear" w:pos="227"/>
          <w:tab w:val="clear" w:pos="454"/>
        </w:tabs>
        <w:ind w:left="540"/>
        <w:rPr>
          <w:rFonts w:asciiTheme="majorBidi" w:hAnsiTheme="majorBidi" w:cstheme="majorBidi"/>
          <w:sz w:val="20"/>
          <w:szCs w:val="20"/>
        </w:rPr>
      </w:pPr>
    </w:p>
    <w:p w14:paraId="69F8C7A0" w14:textId="6597FCD9" w:rsidR="00D2717F" w:rsidRPr="00F205C4" w:rsidRDefault="00D2717F" w:rsidP="00CB28F5">
      <w:pPr>
        <w:tabs>
          <w:tab w:val="clear" w:pos="227"/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631D2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64148A" w:rsidRPr="0064148A">
        <w:rPr>
          <w:rFonts w:asciiTheme="majorBidi" w:hAnsiTheme="majorBidi" w:cstheme="majorBidi"/>
          <w:sz w:val="30"/>
          <w:szCs w:val="30"/>
        </w:rPr>
        <w:t>31</w:t>
      </w:r>
      <w:r w:rsidR="005B651E" w:rsidRPr="007631D2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64148A" w:rsidRPr="0064148A">
        <w:rPr>
          <w:rFonts w:asciiTheme="majorBidi" w:hAnsiTheme="majorBidi" w:cstheme="majorBidi"/>
          <w:sz w:val="30"/>
          <w:szCs w:val="30"/>
        </w:rPr>
        <w:t>256</w:t>
      </w:r>
      <w:r w:rsidR="0018238D">
        <w:rPr>
          <w:rFonts w:asciiTheme="majorBidi" w:hAnsiTheme="majorBidi" w:cstheme="majorBidi"/>
          <w:sz w:val="30"/>
          <w:szCs w:val="30"/>
        </w:rPr>
        <w:t>6</w:t>
      </w:r>
      <w:r w:rsidRPr="007631D2">
        <w:rPr>
          <w:rFonts w:asciiTheme="majorBidi" w:hAnsiTheme="majorBidi" w:cstheme="majorBidi"/>
          <w:sz w:val="30"/>
          <w:szCs w:val="30"/>
          <w:cs/>
        </w:rPr>
        <w:t xml:space="preserve"> อสังหาริมทรัพย์เพื่อการลงทุนของกลุ่มบริษัทมูลค่าตามบัญชีจำนวน </w:t>
      </w:r>
      <w:r w:rsidR="004F10B0">
        <w:rPr>
          <w:rFonts w:asciiTheme="majorBidi" w:hAnsiTheme="majorBidi" w:cs="Angsana New"/>
          <w:sz w:val="30"/>
          <w:szCs w:val="30"/>
        </w:rPr>
        <w:t>57.89</w:t>
      </w:r>
      <w:r w:rsidR="00571050" w:rsidRPr="007631D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631D2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CB28F5" w:rsidRPr="007631D2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64148A" w:rsidRPr="0064148A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18238D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CB28F5" w:rsidRPr="007631D2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18238D" w:rsidRPr="0018238D">
        <w:rPr>
          <w:rFonts w:asciiTheme="majorBidi" w:hAnsiTheme="majorBidi" w:cstheme="majorBidi"/>
          <w:i/>
          <w:iCs/>
          <w:sz w:val="30"/>
          <w:szCs w:val="30"/>
        </w:rPr>
        <w:t>58.97</w:t>
      </w:r>
      <w:r w:rsidR="00CB28F5" w:rsidRPr="007631D2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ล้านบาท)</w:t>
      </w:r>
      <w:r w:rsidRPr="007631D2">
        <w:rPr>
          <w:rFonts w:asciiTheme="majorBidi" w:hAnsiTheme="majorBidi" w:cstheme="majorBidi"/>
          <w:sz w:val="30"/>
          <w:szCs w:val="30"/>
          <w:cs/>
        </w:rPr>
        <w:t xml:space="preserve"> ได้จดจำนองไว้เป็นหลักประกันเงินเบิกเกินบัญชี</w:t>
      </w:r>
      <w:r w:rsidR="008D683B" w:rsidRPr="007631D2">
        <w:rPr>
          <w:rFonts w:asciiTheme="majorBidi" w:hAnsiTheme="majorBidi" w:cstheme="majorBidi"/>
          <w:sz w:val="30"/>
          <w:szCs w:val="30"/>
          <w:cs/>
        </w:rPr>
        <w:t>ธนาคาร</w:t>
      </w:r>
      <w:r w:rsidRPr="007631D2">
        <w:rPr>
          <w:rFonts w:asciiTheme="majorBidi" w:hAnsiTheme="majorBidi" w:cstheme="majorBidi"/>
          <w:sz w:val="30"/>
          <w:szCs w:val="30"/>
          <w:cs/>
        </w:rPr>
        <w:t>และเงินกู้ยืมระยะสั้</w:t>
      </w:r>
      <w:r w:rsidR="00083351" w:rsidRPr="007631D2">
        <w:rPr>
          <w:rFonts w:asciiTheme="majorBidi" w:hAnsiTheme="majorBidi" w:cstheme="majorBidi"/>
          <w:sz w:val="30"/>
          <w:szCs w:val="30"/>
          <w:cs/>
        </w:rPr>
        <w:t>นจากสถาบันการเงินให้กับบริษัทย่อยแห่งหนึ่ง</w:t>
      </w:r>
      <w:r w:rsidR="00571050" w:rsidRPr="007631D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0648E" w:rsidRPr="007631D2">
        <w:rPr>
          <w:rFonts w:asciiTheme="majorBidi" w:hAnsiTheme="majorBidi" w:cstheme="majorBidi"/>
          <w:sz w:val="30"/>
          <w:szCs w:val="30"/>
          <w:cs/>
        </w:rPr>
        <w:t>(ดูหมาย</w:t>
      </w:r>
      <w:r w:rsidR="0070648E" w:rsidRPr="00677C83">
        <w:rPr>
          <w:rFonts w:asciiTheme="majorBidi" w:hAnsiTheme="majorBidi" w:cstheme="majorBidi"/>
          <w:sz w:val="30"/>
          <w:szCs w:val="30"/>
          <w:cs/>
        </w:rPr>
        <w:t>เหตุ</w:t>
      </w:r>
      <w:r w:rsidR="0070648E" w:rsidRPr="004A3A2E">
        <w:rPr>
          <w:rFonts w:asciiTheme="majorBidi" w:hAnsiTheme="majorBidi" w:cstheme="majorBidi"/>
          <w:sz w:val="30"/>
          <w:szCs w:val="30"/>
          <w:cs/>
        </w:rPr>
        <w:t xml:space="preserve">ข้อ </w:t>
      </w:r>
      <w:r w:rsidR="0064148A" w:rsidRPr="004A3A2E">
        <w:rPr>
          <w:rFonts w:asciiTheme="majorBidi" w:hAnsiTheme="majorBidi" w:cstheme="majorBidi"/>
          <w:sz w:val="30"/>
          <w:szCs w:val="30"/>
        </w:rPr>
        <w:t>12</w:t>
      </w:r>
      <w:r w:rsidR="0070648E" w:rsidRPr="004A3A2E">
        <w:rPr>
          <w:rFonts w:asciiTheme="majorBidi" w:hAnsiTheme="majorBidi" w:cstheme="majorBidi"/>
          <w:sz w:val="30"/>
          <w:szCs w:val="30"/>
          <w:cs/>
        </w:rPr>
        <w:t>)</w:t>
      </w:r>
    </w:p>
    <w:p w14:paraId="080F452E" w14:textId="77777777" w:rsidR="00B90C8B" w:rsidRPr="00F205C4" w:rsidRDefault="00B90C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sectPr w:rsidR="00B90C8B" w:rsidRPr="00F205C4" w:rsidSect="007E060E">
          <w:headerReference w:type="default" r:id="rId13"/>
          <w:footerReference w:type="default" r:id="rId14"/>
          <w:footerReference w:type="first" r:id="rId15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4CDDB972" w14:textId="77777777" w:rsidR="00F255D1" w:rsidRPr="00DA53C5" w:rsidRDefault="00F255D1" w:rsidP="0047231E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DA53C5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ที่ดิน อาคารและอุปกรณ์</w:t>
      </w:r>
    </w:p>
    <w:p w14:paraId="71202C0B" w14:textId="77777777" w:rsidR="00F255D1" w:rsidRPr="00A73577" w:rsidRDefault="00F255D1" w:rsidP="00A735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15120" w:type="dxa"/>
        <w:tblLayout w:type="fixed"/>
        <w:tblLook w:val="04A0" w:firstRow="1" w:lastRow="0" w:firstColumn="1" w:lastColumn="0" w:noHBand="0" w:noVBand="1"/>
      </w:tblPr>
      <w:tblGrid>
        <w:gridCol w:w="4147"/>
        <w:gridCol w:w="1161"/>
        <w:gridCol w:w="236"/>
        <w:gridCol w:w="1368"/>
        <w:gridCol w:w="236"/>
        <w:gridCol w:w="1492"/>
        <w:gridCol w:w="270"/>
        <w:gridCol w:w="1574"/>
        <w:gridCol w:w="236"/>
        <w:gridCol w:w="1253"/>
        <w:gridCol w:w="236"/>
        <w:gridCol w:w="1469"/>
        <w:gridCol w:w="236"/>
        <w:gridCol w:w="1206"/>
      </w:tblGrid>
      <w:tr w:rsidR="00F255D1" w:rsidRPr="00F205C4" w14:paraId="6CBA0DC5" w14:textId="77777777" w:rsidTr="00422618">
        <w:tc>
          <w:tcPr>
            <w:tcW w:w="4147" w:type="dxa"/>
          </w:tcPr>
          <w:p w14:paraId="7A4695D5" w14:textId="77777777" w:rsidR="00F255D1" w:rsidRPr="00F205C4" w:rsidRDefault="00F255D1" w:rsidP="00EE5ADE">
            <w:pPr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973" w:type="dxa"/>
            <w:gridSpan w:val="13"/>
          </w:tcPr>
          <w:p w14:paraId="00EF05B1" w14:textId="77777777" w:rsidR="00F255D1" w:rsidRPr="00F205C4" w:rsidRDefault="00F255D1" w:rsidP="00CB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2" w:right="-12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10CAD" w:rsidRPr="00F205C4" w14:paraId="79DC13BD" w14:textId="77777777" w:rsidTr="00422618">
        <w:tc>
          <w:tcPr>
            <w:tcW w:w="4147" w:type="dxa"/>
          </w:tcPr>
          <w:p w14:paraId="38AF40CB" w14:textId="77777777" w:rsidR="00F255D1" w:rsidRPr="00F205C4" w:rsidRDefault="00F255D1" w:rsidP="00EE5ADE">
            <w:pPr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61" w:type="dxa"/>
          </w:tcPr>
          <w:p w14:paraId="36558549" w14:textId="4E15D106" w:rsidR="00BB2342" w:rsidRPr="00F205C4" w:rsidRDefault="0005654F" w:rsidP="00BB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  <w:r w:rsidR="00BB2342"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</w:p>
          <w:p w14:paraId="09E71DAF" w14:textId="77777777" w:rsidR="00F255D1" w:rsidRPr="00F205C4" w:rsidRDefault="00BB2342" w:rsidP="00BB2342">
            <w:pPr>
              <w:tabs>
                <w:tab w:val="clear" w:pos="1871"/>
              </w:tabs>
              <w:spacing w:line="240" w:lineRule="auto"/>
              <w:ind w:left="-95" w:right="-6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236" w:type="dxa"/>
          </w:tcPr>
          <w:p w14:paraId="026A8617" w14:textId="77777777" w:rsidR="00F255D1" w:rsidRPr="00F205C4" w:rsidRDefault="00F255D1" w:rsidP="00EE5ADE">
            <w:pPr>
              <w:spacing w:line="240" w:lineRule="auto"/>
              <w:ind w:left="-142" w:right="-1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</w:tcPr>
          <w:p w14:paraId="2490670B" w14:textId="77777777" w:rsidR="00422618" w:rsidRDefault="00422618" w:rsidP="00EE5ADE">
            <w:pPr>
              <w:tabs>
                <w:tab w:val="clear" w:pos="1871"/>
              </w:tabs>
              <w:spacing w:line="240" w:lineRule="auto"/>
              <w:ind w:left="-95" w:right="-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BA6C6B8" w14:textId="553670C0" w:rsidR="00F255D1" w:rsidRPr="00F205C4" w:rsidRDefault="00F255D1" w:rsidP="00EE5ADE">
            <w:pPr>
              <w:tabs>
                <w:tab w:val="clear" w:pos="1871"/>
              </w:tabs>
              <w:spacing w:line="240" w:lineRule="auto"/>
              <w:ind w:left="-95" w:right="-6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ส่วนปรับปรุง</w:t>
            </w:r>
          </w:p>
        </w:tc>
        <w:tc>
          <w:tcPr>
            <w:tcW w:w="236" w:type="dxa"/>
          </w:tcPr>
          <w:p w14:paraId="58225AAF" w14:textId="77777777" w:rsidR="00F255D1" w:rsidRPr="00F205C4" w:rsidRDefault="00F255D1" w:rsidP="00EE5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2" w:right="-12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92" w:type="dxa"/>
          </w:tcPr>
          <w:p w14:paraId="3EA5FD36" w14:textId="77777777" w:rsidR="00422618" w:rsidRDefault="00422618" w:rsidP="00422618">
            <w:pPr>
              <w:tabs>
                <w:tab w:val="clear" w:pos="1871"/>
              </w:tabs>
              <w:spacing w:line="240" w:lineRule="auto"/>
              <w:ind w:left="-95" w:right="-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E4BF824" w14:textId="52CDDD0C" w:rsidR="00422618" w:rsidRDefault="00422618" w:rsidP="00422618">
            <w:pPr>
              <w:tabs>
                <w:tab w:val="clear" w:pos="1871"/>
              </w:tabs>
              <w:spacing w:line="240" w:lineRule="auto"/>
              <w:ind w:left="-95" w:right="-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เครื่องมือและ</w:t>
            </w:r>
          </w:p>
          <w:p w14:paraId="38FDD440" w14:textId="037B5832" w:rsidR="00F255D1" w:rsidRPr="00F205C4" w:rsidRDefault="00422618" w:rsidP="00422618">
            <w:pPr>
              <w:tabs>
                <w:tab w:val="clear" w:pos="1871"/>
              </w:tabs>
              <w:spacing w:line="240" w:lineRule="auto"/>
              <w:ind w:left="-95" w:right="-6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70" w:type="dxa"/>
          </w:tcPr>
          <w:p w14:paraId="7CC46B92" w14:textId="77777777" w:rsidR="00F255D1" w:rsidRPr="00F205C4" w:rsidRDefault="00F255D1" w:rsidP="00EE5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2" w:right="-1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4" w:type="dxa"/>
          </w:tcPr>
          <w:p w14:paraId="165FB574" w14:textId="58963F27" w:rsidR="00F255D1" w:rsidRPr="00F205C4" w:rsidRDefault="00422618" w:rsidP="00EE5ADE">
            <w:pPr>
              <w:tabs>
                <w:tab w:val="clear" w:pos="1871"/>
              </w:tabs>
              <w:spacing w:line="240" w:lineRule="auto"/>
              <w:ind w:left="-95" w:right="-6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ง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ติดตั้งและเครื่องใช้สำนักงาน</w:t>
            </w:r>
          </w:p>
        </w:tc>
        <w:tc>
          <w:tcPr>
            <w:tcW w:w="236" w:type="dxa"/>
          </w:tcPr>
          <w:p w14:paraId="70C0EEE4" w14:textId="77777777" w:rsidR="00F255D1" w:rsidRPr="00F205C4" w:rsidRDefault="00F255D1" w:rsidP="00EE5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2" w:right="-12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3" w:type="dxa"/>
          </w:tcPr>
          <w:p w14:paraId="5F8E8C23" w14:textId="77777777" w:rsidR="00381F4B" w:rsidRDefault="00381F4B" w:rsidP="00EE5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2" w:right="-1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B325C79" w14:textId="77777777" w:rsidR="00422618" w:rsidRDefault="00422618" w:rsidP="00EE5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2" w:right="-1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499932B" w14:textId="00EFD105" w:rsidR="00F255D1" w:rsidRPr="00F205C4" w:rsidRDefault="00F255D1" w:rsidP="00EE5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2" w:right="-12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36" w:type="dxa"/>
          </w:tcPr>
          <w:p w14:paraId="02AFB9A8" w14:textId="77777777" w:rsidR="00F255D1" w:rsidRPr="00F205C4" w:rsidRDefault="00F255D1" w:rsidP="00EE5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2" w:right="-1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9" w:type="dxa"/>
          </w:tcPr>
          <w:p w14:paraId="286779D7" w14:textId="77777777" w:rsidR="00422618" w:rsidRDefault="00422618" w:rsidP="00BF0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2" w:right="-1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A721E20" w14:textId="26125584" w:rsidR="00F255D1" w:rsidRPr="00F205C4" w:rsidRDefault="00F255D1" w:rsidP="00BF0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2" w:right="-12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สินทรัพย์ระหว่างก่อสร้าง</w:t>
            </w:r>
            <w:r w:rsidR="00667848"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236" w:type="dxa"/>
          </w:tcPr>
          <w:p w14:paraId="76FA7F06" w14:textId="77777777" w:rsidR="00F255D1" w:rsidRPr="00F205C4" w:rsidRDefault="00F255D1" w:rsidP="00EE5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2" w:right="-12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6" w:type="dxa"/>
          </w:tcPr>
          <w:p w14:paraId="02E81261" w14:textId="77777777" w:rsidR="00F255D1" w:rsidRPr="00F205C4" w:rsidRDefault="00F255D1" w:rsidP="00EE5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2" w:right="-12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C15B6D5" w14:textId="77777777" w:rsidR="00F255D1" w:rsidRPr="00F205C4" w:rsidRDefault="00F255D1" w:rsidP="00EE5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2" w:right="-1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813C793" w14:textId="77777777" w:rsidR="00F255D1" w:rsidRPr="00F205C4" w:rsidRDefault="00F255D1" w:rsidP="00EE5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2" w:right="-12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306006" w:rsidRPr="00F205C4" w14:paraId="62ACF660" w14:textId="77777777" w:rsidTr="00422618">
        <w:tc>
          <w:tcPr>
            <w:tcW w:w="4147" w:type="dxa"/>
          </w:tcPr>
          <w:p w14:paraId="0AEE227D" w14:textId="77777777" w:rsidR="00306006" w:rsidRPr="00F205C4" w:rsidRDefault="00306006" w:rsidP="00EE5A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7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973" w:type="dxa"/>
            <w:gridSpan w:val="13"/>
          </w:tcPr>
          <w:p w14:paraId="6CADCD61" w14:textId="77777777" w:rsidR="00306006" w:rsidRPr="00F205C4" w:rsidRDefault="00306006" w:rsidP="00EE5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2" w:right="-12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1328C" w:rsidRPr="00F205C4" w14:paraId="2A0905EC" w14:textId="77777777" w:rsidTr="00422618">
        <w:tc>
          <w:tcPr>
            <w:tcW w:w="4147" w:type="dxa"/>
          </w:tcPr>
          <w:p w14:paraId="2074AFB2" w14:textId="77777777" w:rsidR="00A1328C" w:rsidRPr="00F205C4" w:rsidRDefault="00A1328C" w:rsidP="00A13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37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61" w:type="dxa"/>
          </w:tcPr>
          <w:p w14:paraId="37850BF1" w14:textId="77777777" w:rsidR="00A1328C" w:rsidRPr="00F205C4" w:rsidRDefault="00A1328C" w:rsidP="00A1328C">
            <w:pPr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627F2F2" w14:textId="77777777" w:rsidR="00A1328C" w:rsidRPr="00F205C4" w:rsidRDefault="00A1328C" w:rsidP="00A1328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</w:tcPr>
          <w:p w14:paraId="459FF1F3" w14:textId="77777777" w:rsidR="00A1328C" w:rsidRPr="00F205C4" w:rsidRDefault="00A1328C" w:rsidP="00A13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411CE6C" w14:textId="77777777" w:rsidR="00A1328C" w:rsidRPr="00F205C4" w:rsidRDefault="00A1328C" w:rsidP="00A13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2" w:type="dxa"/>
          </w:tcPr>
          <w:p w14:paraId="5A28C23A" w14:textId="77777777" w:rsidR="00A1328C" w:rsidRPr="00F205C4" w:rsidRDefault="00A1328C" w:rsidP="00A13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AFFF5D" w14:textId="77777777" w:rsidR="00A1328C" w:rsidRPr="00F205C4" w:rsidRDefault="00A1328C" w:rsidP="00A13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4" w:type="dxa"/>
          </w:tcPr>
          <w:p w14:paraId="42E479E3" w14:textId="77777777" w:rsidR="00A1328C" w:rsidRPr="00F205C4" w:rsidRDefault="00A1328C" w:rsidP="00A13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224D0E8" w14:textId="77777777" w:rsidR="00A1328C" w:rsidRPr="00F205C4" w:rsidRDefault="00A1328C" w:rsidP="00A13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</w:tcPr>
          <w:p w14:paraId="696F2D25" w14:textId="77777777" w:rsidR="00A1328C" w:rsidRPr="00F205C4" w:rsidRDefault="00A1328C" w:rsidP="00A13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923CE9D" w14:textId="77777777" w:rsidR="00A1328C" w:rsidRPr="00F205C4" w:rsidRDefault="00A1328C" w:rsidP="00A13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9" w:type="dxa"/>
          </w:tcPr>
          <w:p w14:paraId="1DBA45A3" w14:textId="77777777" w:rsidR="00A1328C" w:rsidRPr="00F205C4" w:rsidRDefault="00A1328C" w:rsidP="00A13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E0E4793" w14:textId="77777777" w:rsidR="00A1328C" w:rsidRPr="00F205C4" w:rsidRDefault="00A1328C" w:rsidP="00A13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54DC7F35" w14:textId="77777777" w:rsidR="00A1328C" w:rsidRPr="00F205C4" w:rsidRDefault="00A1328C" w:rsidP="00A13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92CE8" w:rsidRPr="00F205C4" w14:paraId="52BE15EC" w14:textId="77777777" w:rsidTr="00422618">
        <w:tc>
          <w:tcPr>
            <w:tcW w:w="4147" w:type="dxa"/>
          </w:tcPr>
          <w:p w14:paraId="3734F744" w14:textId="47C89A91" w:rsidR="00992CE8" w:rsidRPr="00F205C4" w:rsidRDefault="00992CE8" w:rsidP="0099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64148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205C4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64148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161" w:type="dxa"/>
          </w:tcPr>
          <w:p w14:paraId="05FEBEF4" w14:textId="73BBB0A9" w:rsidR="00992CE8" w:rsidRPr="00992CE8" w:rsidRDefault="00992CE8" w:rsidP="0099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860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92CE8">
              <w:rPr>
                <w:rFonts w:asciiTheme="majorBidi" w:hAnsiTheme="majorBidi" w:cstheme="majorBidi"/>
                <w:sz w:val="30"/>
                <w:szCs w:val="30"/>
              </w:rPr>
              <w:t>283,266</w:t>
            </w:r>
          </w:p>
        </w:tc>
        <w:tc>
          <w:tcPr>
            <w:tcW w:w="236" w:type="dxa"/>
          </w:tcPr>
          <w:p w14:paraId="18F0428D" w14:textId="77777777" w:rsidR="00992CE8" w:rsidRPr="00992CE8" w:rsidRDefault="00992CE8" w:rsidP="00992CE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</w:tcPr>
          <w:p w14:paraId="5435DFA2" w14:textId="02754925" w:rsidR="00992CE8" w:rsidRPr="00992CE8" w:rsidRDefault="00992CE8" w:rsidP="0099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92CE8">
              <w:rPr>
                <w:rFonts w:asciiTheme="majorBidi" w:hAnsiTheme="majorBidi" w:cstheme="majorBidi"/>
                <w:sz w:val="30"/>
                <w:szCs w:val="30"/>
              </w:rPr>
              <w:t>471,145</w:t>
            </w:r>
          </w:p>
        </w:tc>
        <w:tc>
          <w:tcPr>
            <w:tcW w:w="236" w:type="dxa"/>
          </w:tcPr>
          <w:p w14:paraId="31D11D79" w14:textId="77777777" w:rsidR="00992CE8" w:rsidRPr="00992CE8" w:rsidRDefault="00992CE8" w:rsidP="0099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79" w:right="-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2" w:type="dxa"/>
          </w:tcPr>
          <w:p w14:paraId="3E6479B5" w14:textId="6883CCC2" w:rsidR="00992CE8" w:rsidRPr="00992CE8" w:rsidRDefault="00992CE8" w:rsidP="0099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92CE8">
              <w:rPr>
                <w:rFonts w:asciiTheme="majorBidi" w:hAnsiTheme="majorBidi" w:cstheme="majorBidi"/>
                <w:sz w:val="30"/>
                <w:szCs w:val="30"/>
              </w:rPr>
              <w:t>69,155</w:t>
            </w:r>
          </w:p>
        </w:tc>
        <w:tc>
          <w:tcPr>
            <w:tcW w:w="270" w:type="dxa"/>
          </w:tcPr>
          <w:p w14:paraId="2F9DEAEC" w14:textId="77777777" w:rsidR="00992CE8" w:rsidRPr="00992CE8" w:rsidRDefault="00992CE8" w:rsidP="0099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79" w:right="-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4" w:type="dxa"/>
          </w:tcPr>
          <w:p w14:paraId="584A353A" w14:textId="235310C9" w:rsidR="00992CE8" w:rsidRPr="00992CE8" w:rsidRDefault="00992CE8" w:rsidP="0099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92CE8">
              <w:rPr>
                <w:rFonts w:asciiTheme="majorBidi" w:hAnsiTheme="majorBidi" w:cstheme="majorBidi"/>
                <w:sz w:val="30"/>
                <w:szCs w:val="30"/>
              </w:rPr>
              <w:t>41,844</w:t>
            </w:r>
          </w:p>
        </w:tc>
        <w:tc>
          <w:tcPr>
            <w:tcW w:w="236" w:type="dxa"/>
          </w:tcPr>
          <w:p w14:paraId="31E8D594" w14:textId="77777777" w:rsidR="00992CE8" w:rsidRPr="00992CE8" w:rsidRDefault="00992CE8" w:rsidP="0099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79" w:right="-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</w:tcPr>
          <w:p w14:paraId="4C564AA2" w14:textId="44B7C57D" w:rsidR="00992CE8" w:rsidRPr="00992CE8" w:rsidRDefault="00992CE8" w:rsidP="0099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92CE8">
              <w:rPr>
                <w:rFonts w:asciiTheme="majorBidi" w:hAnsiTheme="majorBidi" w:cstheme="majorBidi"/>
                <w:sz w:val="30"/>
                <w:szCs w:val="30"/>
              </w:rPr>
              <w:t>51,484</w:t>
            </w:r>
          </w:p>
        </w:tc>
        <w:tc>
          <w:tcPr>
            <w:tcW w:w="236" w:type="dxa"/>
          </w:tcPr>
          <w:p w14:paraId="257A07B6" w14:textId="77777777" w:rsidR="00992CE8" w:rsidRPr="00992CE8" w:rsidRDefault="00992CE8" w:rsidP="00992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"/>
              </w:tabs>
              <w:spacing w:line="240" w:lineRule="auto"/>
              <w:ind w:left="-79" w:right="-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9" w:type="dxa"/>
          </w:tcPr>
          <w:p w14:paraId="5586A94F" w14:textId="5920176A" w:rsidR="00992CE8" w:rsidRPr="00992CE8" w:rsidRDefault="00992CE8" w:rsidP="0099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92CE8">
              <w:rPr>
                <w:rFonts w:asciiTheme="majorBidi" w:hAnsiTheme="majorBidi" w:cstheme="majorBidi"/>
                <w:sz w:val="30"/>
                <w:szCs w:val="30"/>
              </w:rPr>
              <w:t>9,604</w:t>
            </w:r>
          </w:p>
        </w:tc>
        <w:tc>
          <w:tcPr>
            <w:tcW w:w="236" w:type="dxa"/>
          </w:tcPr>
          <w:p w14:paraId="2A1A0D86" w14:textId="77777777" w:rsidR="00992CE8" w:rsidRPr="00992CE8" w:rsidRDefault="00992CE8" w:rsidP="00992CE8">
            <w:pPr>
              <w:pStyle w:val="acctfourfigures"/>
              <w:tabs>
                <w:tab w:val="clear" w:pos="765"/>
                <w:tab w:val="left" w:pos="774"/>
                <w:tab w:val="center" w:pos="828"/>
              </w:tabs>
              <w:spacing w:line="240" w:lineRule="auto"/>
              <w:ind w:right="278" w:firstLine="41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06" w:type="dxa"/>
          </w:tcPr>
          <w:p w14:paraId="44858EA4" w14:textId="3F2F1087" w:rsidR="00992CE8" w:rsidRPr="00992CE8" w:rsidRDefault="00992CE8" w:rsidP="0099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92CE8">
              <w:rPr>
                <w:rFonts w:asciiTheme="majorBidi" w:hAnsiTheme="majorBidi" w:cstheme="majorBidi"/>
                <w:sz w:val="30"/>
                <w:szCs w:val="30"/>
              </w:rPr>
              <w:t>926,498</w:t>
            </w:r>
          </w:p>
        </w:tc>
      </w:tr>
      <w:tr w:rsidR="00992CE8" w:rsidRPr="00F205C4" w14:paraId="00AF454E" w14:textId="77777777" w:rsidTr="00422618">
        <w:tc>
          <w:tcPr>
            <w:tcW w:w="4147" w:type="dxa"/>
          </w:tcPr>
          <w:p w14:paraId="615BF199" w14:textId="1813BD89" w:rsidR="00992CE8" w:rsidRPr="00F205C4" w:rsidRDefault="00992CE8" w:rsidP="0099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37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61" w:type="dxa"/>
          </w:tcPr>
          <w:p w14:paraId="1F5065E2" w14:textId="5680C597" w:rsidR="00992CE8" w:rsidRPr="00F205C4" w:rsidRDefault="00992CE8" w:rsidP="0099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A6146C5" w14:textId="77777777" w:rsidR="00992CE8" w:rsidRPr="00F205C4" w:rsidRDefault="00992CE8" w:rsidP="00992CE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</w:tcPr>
          <w:p w14:paraId="30E4F232" w14:textId="252913DD" w:rsidR="00992CE8" w:rsidRPr="00F205C4" w:rsidRDefault="00992CE8" w:rsidP="0099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745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5A2C40F4" w14:textId="77777777" w:rsidR="00992CE8" w:rsidRPr="00F205C4" w:rsidRDefault="00992CE8" w:rsidP="0099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102"/>
              </w:tabs>
              <w:spacing w:after="0"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2" w:type="dxa"/>
          </w:tcPr>
          <w:p w14:paraId="6EC4B3D8" w14:textId="33EBCF3E" w:rsidR="00992CE8" w:rsidRPr="00723E51" w:rsidRDefault="00992CE8" w:rsidP="0099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87453">
              <w:rPr>
                <w:rFonts w:asciiTheme="majorBidi" w:hAnsiTheme="majorBidi" w:cstheme="majorBidi"/>
                <w:sz w:val="30"/>
                <w:szCs w:val="30"/>
              </w:rPr>
              <w:t>14,3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0B345231" w14:textId="77777777" w:rsidR="00992CE8" w:rsidRPr="00F205C4" w:rsidRDefault="00992CE8" w:rsidP="00992CE8">
            <w:pPr>
              <w:pStyle w:val="acctfourfigures"/>
              <w:tabs>
                <w:tab w:val="clear" w:pos="765"/>
                <w:tab w:val="decimal" w:pos="1102"/>
                <w:tab w:val="decimal" w:pos="127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74" w:type="dxa"/>
          </w:tcPr>
          <w:p w14:paraId="7141EADA" w14:textId="787A3BB6" w:rsidR="00992CE8" w:rsidRPr="00F205C4" w:rsidRDefault="00992CE8" w:rsidP="0099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7A3D">
              <w:rPr>
                <w:rFonts w:asciiTheme="majorBidi" w:hAnsiTheme="majorBidi" w:cstheme="majorBidi"/>
                <w:sz w:val="30"/>
                <w:szCs w:val="30"/>
              </w:rPr>
              <w:t>5,185</w:t>
            </w:r>
          </w:p>
        </w:tc>
        <w:tc>
          <w:tcPr>
            <w:tcW w:w="236" w:type="dxa"/>
          </w:tcPr>
          <w:p w14:paraId="08DBB139" w14:textId="77777777" w:rsidR="00992CE8" w:rsidRPr="00F205C4" w:rsidRDefault="00992CE8" w:rsidP="00992CE8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3" w:type="dxa"/>
          </w:tcPr>
          <w:p w14:paraId="6F2A8D47" w14:textId="0451AC2F" w:rsidR="00992CE8" w:rsidRPr="00F205C4" w:rsidRDefault="00992CE8" w:rsidP="0099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E7AD820" w14:textId="77777777" w:rsidR="00992CE8" w:rsidRPr="00F205C4" w:rsidRDefault="00992CE8" w:rsidP="00992CE8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9" w:type="dxa"/>
          </w:tcPr>
          <w:p w14:paraId="59C21CDD" w14:textId="4C472C50" w:rsidR="00992CE8" w:rsidRPr="00F205C4" w:rsidRDefault="00992CE8" w:rsidP="0099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87453">
              <w:rPr>
                <w:rFonts w:asciiTheme="majorBidi" w:hAnsiTheme="majorBidi" w:cstheme="majorBidi"/>
                <w:sz w:val="30"/>
                <w:szCs w:val="30"/>
              </w:rPr>
              <w:t>34,3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236" w:type="dxa"/>
          </w:tcPr>
          <w:p w14:paraId="06DA30F1" w14:textId="77777777" w:rsidR="00992CE8" w:rsidRPr="00F205C4" w:rsidRDefault="00992CE8" w:rsidP="00992CE8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6" w:type="dxa"/>
          </w:tcPr>
          <w:p w14:paraId="7B943B2E" w14:textId="617BDD77" w:rsidR="00992CE8" w:rsidRPr="00F205C4" w:rsidRDefault="00992CE8" w:rsidP="0099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87453">
              <w:rPr>
                <w:rFonts w:asciiTheme="majorBidi" w:hAnsiTheme="majorBidi" w:cstheme="majorBidi"/>
                <w:sz w:val="30"/>
                <w:szCs w:val="30"/>
              </w:rPr>
              <w:t>53,86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992CE8" w:rsidRPr="00F205C4" w14:paraId="45C4D420" w14:textId="77777777" w:rsidTr="00422618">
        <w:tc>
          <w:tcPr>
            <w:tcW w:w="4147" w:type="dxa"/>
          </w:tcPr>
          <w:p w14:paraId="5F0282E6" w14:textId="60CDE3C0" w:rsidR="00992CE8" w:rsidRPr="00F205C4" w:rsidRDefault="00992CE8" w:rsidP="0099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37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1161" w:type="dxa"/>
          </w:tcPr>
          <w:p w14:paraId="7E6488EB" w14:textId="67EC075A" w:rsidR="00992CE8" w:rsidRPr="00F205C4" w:rsidRDefault="00992CE8" w:rsidP="0099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1E5A318" w14:textId="77777777" w:rsidR="00992CE8" w:rsidRPr="00F205C4" w:rsidRDefault="00992CE8" w:rsidP="00992CE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</w:tcPr>
          <w:p w14:paraId="11AEB626" w14:textId="64E301D4" w:rsidR="00992CE8" w:rsidRPr="00F205C4" w:rsidRDefault="00992CE8" w:rsidP="0099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7453">
              <w:rPr>
                <w:rFonts w:asciiTheme="majorBidi" w:hAnsiTheme="majorBidi" w:cstheme="majorBidi"/>
                <w:sz w:val="30"/>
                <w:szCs w:val="30"/>
              </w:rPr>
              <w:t>35,43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768E8EF7" w14:textId="77777777" w:rsidR="00992CE8" w:rsidRPr="00F205C4" w:rsidRDefault="00992CE8" w:rsidP="0099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102"/>
              </w:tabs>
              <w:spacing w:after="0"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2" w:type="dxa"/>
          </w:tcPr>
          <w:p w14:paraId="560F9EA7" w14:textId="73C9FEB3" w:rsidR="00992CE8" w:rsidRPr="00F205C4" w:rsidRDefault="00992CE8" w:rsidP="0099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8745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98</w:t>
            </w:r>
          </w:p>
        </w:tc>
        <w:tc>
          <w:tcPr>
            <w:tcW w:w="270" w:type="dxa"/>
          </w:tcPr>
          <w:p w14:paraId="30464F80" w14:textId="77777777" w:rsidR="00992CE8" w:rsidRPr="00F205C4" w:rsidRDefault="00992CE8" w:rsidP="00992CE8">
            <w:pPr>
              <w:pStyle w:val="acctfourfigures"/>
              <w:tabs>
                <w:tab w:val="clear" w:pos="765"/>
                <w:tab w:val="decimal" w:pos="1102"/>
                <w:tab w:val="decimal" w:pos="127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74" w:type="dxa"/>
          </w:tcPr>
          <w:p w14:paraId="1464AB62" w14:textId="273D0D51" w:rsidR="00992CE8" w:rsidRPr="00F205C4" w:rsidRDefault="00992CE8" w:rsidP="0099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7A3D">
              <w:rPr>
                <w:rFonts w:asciiTheme="majorBidi" w:hAnsiTheme="majorBidi" w:cstheme="majorBidi"/>
                <w:sz w:val="30"/>
                <w:szCs w:val="30"/>
              </w:rPr>
              <w:t>1,570</w:t>
            </w:r>
          </w:p>
        </w:tc>
        <w:tc>
          <w:tcPr>
            <w:tcW w:w="236" w:type="dxa"/>
          </w:tcPr>
          <w:p w14:paraId="750F85D2" w14:textId="77777777" w:rsidR="00992CE8" w:rsidRPr="00F205C4" w:rsidRDefault="00992CE8" w:rsidP="00992CE8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3" w:type="dxa"/>
          </w:tcPr>
          <w:p w14:paraId="6F8DC478" w14:textId="6C34B2AA" w:rsidR="00992CE8" w:rsidRPr="00F205C4" w:rsidRDefault="00992CE8" w:rsidP="0099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CB7211D" w14:textId="77777777" w:rsidR="00992CE8" w:rsidRPr="00F205C4" w:rsidRDefault="00992CE8" w:rsidP="00992CE8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9" w:type="dxa"/>
          </w:tcPr>
          <w:p w14:paraId="087E1035" w14:textId="3CB72695" w:rsidR="00992CE8" w:rsidRPr="00F205C4" w:rsidRDefault="00992CE8" w:rsidP="00992CE8">
            <w:pPr>
              <w:pStyle w:val="acctfourfigures"/>
              <w:tabs>
                <w:tab w:val="clear" w:pos="765"/>
                <w:tab w:val="decimal" w:pos="447"/>
                <w:tab w:val="decimal" w:pos="717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87453">
              <w:rPr>
                <w:rFonts w:asciiTheme="majorBidi" w:hAnsiTheme="majorBidi" w:cstheme="majorBidi"/>
                <w:sz w:val="30"/>
                <w:szCs w:val="30"/>
              </w:rPr>
              <w:t>(37,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303</w:t>
            </w:r>
            <w:r w:rsidRPr="0048745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67407D58" w14:textId="77777777" w:rsidR="00992CE8" w:rsidRPr="00F205C4" w:rsidRDefault="00992CE8" w:rsidP="00992CE8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6" w:type="dxa"/>
          </w:tcPr>
          <w:p w14:paraId="30158CBC" w14:textId="595001A9" w:rsidR="00992CE8" w:rsidRPr="00F205C4" w:rsidRDefault="00992CE8" w:rsidP="007449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560"/>
                <w:tab w:val="decimal" w:pos="717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92CE8" w:rsidRPr="00F205C4" w14:paraId="1CBE0BF9" w14:textId="77777777" w:rsidTr="00422618">
        <w:tc>
          <w:tcPr>
            <w:tcW w:w="4147" w:type="dxa"/>
          </w:tcPr>
          <w:p w14:paraId="46765C59" w14:textId="7CF83E6F" w:rsidR="00992CE8" w:rsidRPr="00F205C4" w:rsidRDefault="00992CE8" w:rsidP="0099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37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45EB">
              <w:rPr>
                <w:rFonts w:asciiTheme="majorBidi" w:hAnsiTheme="majorBidi" w:cs="Angsana New" w:hint="cs"/>
                <w:sz w:val="30"/>
                <w:szCs w:val="30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1161" w:type="dxa"/>
          </w:tcPr>
          <w:p w14:paraId="45C19E7C" w14:textId="6D5CA0EF" w:rsidR="00992CE8" w:rsidRPr="00F205C4" w:rsidRDefault="00992CE8" w:rsidP="0099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1040">
              <w:rPr>
                <w:rFonts w:asciiTheme="majorBidi" w:hAnsiTheme="majorBidi" w:cstheme="majorBidi"/>
                <w:sz w:val="30"/>
                <w:szCs w:val="30"/>
              </w:rPr>
              <w:t>(35,955)</w:t>
            </w:r>
          </w:p>
        </w:tc>
        <w:tc>
          <w:tcPr>
            <w:tcW w:w="236" w:type="dxa"/>
          </w:tcPr>
          <w:p w14:paraId="2FE9D5A3" w14:textId="77777777" w:rsidR="00992CE8" w:rsidRPr="00F205C4" w:rsidRDefault="00992CE8" w:rsidP="00992CE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</w:tcPr>
          <w:p w14:paraId="38B598D8" w14:textId="1596EA49" w:rsidR="00992CE8" w:rsidRPr="00F205C4" w:rsidRDefault="00992CE8" w:rsidP="0099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7453">
              <w:rPr>
                <w:rFonts w:asciiTheme="majorBidi" w:hAnsiTheme="majorBidi" w:cstheme="majorBidi"/>
                <w:sz w:val="30"/>
                <w:szCs w:val="30"/>
              </w:rPr>
              <w:t>(60,673)</w:t>
            </w:r>
          </w:p>
        </w:tc>
        <w:tc>
          <w:tcPr>
            <w:tcW w:w="236" w:type="dxa"/>
          </w:tcPr>
          <w:p w14:paraId="29B56D03" w14:textId="77777777" w:rsidR="00992CE8" w:rsidRPr="00F205C4" w:rsidRDefault="00992CE8" w:rsidP="0099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102"/>
              </w:tabs>
              <w:spacing w:after="0"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2" w:type="dxa"/>
          </w:tcPr>
          <w:p w14:paraId="3023DE10" w14:textId="59A6B6EE" w:rsidR="00992CE8" w:rsidRPr="00F205C4" w:rsidRDefault="00992CE8" w:rsidP="0099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B0ADAB6" w14:textId="77777777" w:rsidR="00992CE8" w:rsidRPr="00F205C4" w:rsidRDefault="00992CE8" w:rsidP="00992CE8">
            <w:pPr>
              <w:pStyle w:val="acctfourfigures"/>
              <w:tabs>
                <w:tab w:val="clear" w:pos="765"/>
                <w:tab w:val="decimal" w:pos="1102"/>
                <w:tab w:val="decimal" w:pos="127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74" w:type="dxa"/>
          </w:tcPr>
          <w:p w14:paraId="1A755C39" w14:textId="6BC49C14" w:rsidR="00992CE8" w:rsidRPr="00F205C4" w:rsidRDefault="00992CE8" w:rsidP="0099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7A3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35FC3F6" w14:textId="77777777" w:rsidR="00992CE8" w:rsidRPr="00F205C4" w:rsidRDefault="00992CE8" w:rsidP="00992CE8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3" w:type="dxa"/>
          </w:tcPr>
          <w:p w14:paraId="2BED7242" w14:textId="70A4A060" w:rsidR="00992CE8" w:rsidRPr="00F205C4" w:rsidRDefault="00992CE8" w:rsidP="0099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F45292A" w14:textId="77777777" w:rsidR="00992CE8" w:rsidRPr="00F205C4" w:rsidRDefault="00992CE8" w:rsidP="00992CE8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9" w:type="dxa"/>
          </w:tcPr>
          <w:p w14:paraId="2B490C45" w14:textId="76A97F7A" w:rsidR="00992CE8" w:rsidRPr="00F205C4" w:rsidRDefault="00992CE8" w:rsidP="007449EE">
            <w:pPr>
              <w:pStyle w:val="acctfourfigures"/>
              <w:tabs>
                <w:tab w:val="clear" w:pos="765"/>
                <w:tab w:val="decimal" w:pos="447"/>
                <w:tab w:val="decimal" w:pos="717"/>
              </w:tabs>
              <w:spacing w:line="240" w:lineRule="auto"/>
              <w:ind w:left="-79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C688F01" w14:textId="77777777" w:rsidR="00992CE8" w:rsidRPr="00F205C4" w:rsidRDefault="00992CE8" w:rsidP="00992CE8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6" w:type="dxa"/>
          </w:tcPr>
          <w:p w14:paraId="4242EE55" w14:textId="5F8C6E38" w:rsidR="00992CE8" w:rsidRPr="00F205C4" w:rsidRDefault="00992CE8" w:rsidP="007449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380"/>
                <w:tab w:val="decimal" w:pos="717"/>
              </w:tabs>
              <w:spacing w:after="0"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97466">
              <w:rPr>
                <w:rFonts w:asciiTheme="majorBidi" w:hAnsiTheme="majorBidi" w:cstheme="majorBidi"/>
                <w:sz w:val="30"/>
                <w:szCs w:val="30"/>
              </w:rPr>
              <w:t>(96,628)</w:t>
            </w:r>
          </w:p>
        </w:tc>
      </w:tr>
      <w:tr w:rsidR="00992CE8" w:rsidRPr="00F205C4" w14:paraId="4E353791" w14:textId="77777777" w:rsidTr="00422618">
        <w:trPr>
          <w:trHeight w:val="360"/>
        </w:trPr>
        <w:tc>
          <w:tcPr>
            <w:tcW w:w="4147" w:type="dxa"/>
          </w:tcPr>
          <w:p w14:paraId="2B0AA292" w14:textId="05C9F427" w:rsidR="00992CE8" w:rsidRPr="00F205C4" w:rsidRDefault="00992CE8" w:rsidP="00992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37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520B97CD" w14:textId="296D40C6" w:rsidR="00992CE8" w:rsidRPr="00F205C4" w:rsidRDefault="00992CE8" w:rsidP="0099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1CB685E" w14:textId="77777777" w:rsidR="00992CE8" w:rsidRPr="00F205C4" w:rsidRDefault="00992CE8" w:rsidP="00992CE8">
            <w:pPr>
              <w:tabs>
                <w:tab w:val="clear" w:pos="227"/>
                <w:tab w:val="decimal" w:pos="966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36FB046" w14:textId="5F5AAB05" w:rsidR="00992CE8" w:rsidRPr="00F205C4" w:rsidRDefault="00992CE8" w:rsidP="0099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87453">
              <w:rPr>
                <w:rFonts w:asciiTheme="majorBidi" w:hAnsiTheme="majorBidi" w:cstheme="majorBidi"/>
                <w:sz w:val="30"/>
                <w:szCs w:val="30"/>
              </w:rPr>
              <w:t>(2,677)</w:t>
            </w:r>
          </w:p>
        </w:tc>
        <w:tc>
          <w:tcPr>
            <w:tcW w:w="236" w:type="dxa"/>
          </w:tcPr>
          <w:p w14:paraId="3ECA23E7" w14:textId="77777777" w:rsidR="00992CE8" w:rsidRPr="00F205C4" w:rsidRDefault="00992CE8" w:rsidP="0099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79" w:right="-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2" w:type="dxa"/>
            <w:tcBorders>
              <w:bottom w:val="single" w:sz="4" w:space="0" w:color="auto"/>
            </w:tcBorders>
          </w:tcPr>
          <w:p w14:paraId="6BD030C7" w14:textId="345FB669" w:rsidR="00992CE8" w:rsidRPr="00F205C4" w:rsidRDefault="00992CE8" w:rsidP="00992CE8">
            <w:pPr>
              <w:pStyle w:val="acctfourfigures"/>
              <w:tabs>
                <w:tab w:val="clear" w:pos="765"/>
                <w:tab w:val="decimal" w:pos="447"/>
                <w:tab w:val="decimal" w:pos="918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87453">
              <w:rPr>
                <w:rFonts w:asciiTheme="majorBidi" w:hAnsiTheme="majorBidi" w:cstheme="majorBidi"/>
                <w:sz w:val="30"/>
                <w:szCs w:val="30"/>
              </w:rPr>
              <w:t>(71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48745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CEC36A8" w14:textId="77777777" w:rsidR="00992CE8" w:rsidRPr="00F205C4" w:rsidRDefault="00992CE8" w:rsidP="00992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9" w:right="-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4" w:type="dxa"/>
            <w:tcBorders>
              <w:bottom w:val="single" w:sz="4" w:space="0" w:color="auto"/>
            </w:tcBorders>
          </w:tcPr>
          <w:p w14:paraId="7CF9A850" w14:textId="56E59A95" w:rsidR="00992CE8" w:rsidRPr="00F205C4" w:rsidRDefault="00992CE8" w:rsidP="0099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7A3D">
              <w:rPr>
                <w:rFonts w:asciiTheme="majorBidi" w:hAnsiTheme="majorBidi" w:cstheme="majorBidi"/>
                <w:sz w:val="30"/>
                <w:szCs w:val="30"/>
              </w:rPr>
              <w:t>(1,611)</w:t>
            </w:r>
          </w:p>
        </w:tc>
        <w:tc>
          <w:tcPr>
            <w:tcW w:w="236" w:type="dxa"/>
          </w:tcPr>
          <w:p w14:paraId="10BB0ABD" w14:textId="2FF188C2" w:rsidR="00992CE8" w:rsidRPr="00F205C4" w:rsidRDefault="00992CE8" w:rsidP="0099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1176"/>
              </w:tabs>
              <w:spacing w:after="0" w:line="240" w:lineRule="auto"/>
              <w:ind w:left="-79" w:right="-97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14:paraId="7297A9EE" w14:textId="4168280F" w:rsidR="00992CE8" w:rsidRPr="00F205C4" w:rsidRDefault="00992CE8" w:rsidP="0099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87453">
              <w:rPr>
                <w:rFonts w:asciiTheme="majorBidi" w:hAnsiTheme="majorBidi" w:cstheme="majorBidi"/>
                <w:sz w:val="30"/>
                <w:szCs w:val="30"/>
              </w:rPr>
              <w:t>(23,71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48745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3F5F1549" w14:textId="77777777" w:rsidR="00992CE8" w:rsidRPr="00F205C4" w:rsidRDefault="00992CE8" w:rsidP="00992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9" w:right="-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14:paraId="3DC054E1" w14:textId="53D5B0CC" w:rsidR="00992CE8" w:rsidRPr="00F205C4" w:rsidRDefault="00992CE8" w:rsidP="0099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19CA">
              <w:rPr>
                <w:rFonts w:asciiTheme="majorBidi" w:hAnsiTheme="majorBidi" w:cstheme="majorBidi"/>
                <w:sz w:val="30"/>
                <w:szCs w:val="30"/>
              </w:rPr>
              <w:t>(1,287)</w:t>
            </w:r>
          </w:p>
        </w:tc>
        <w:tc>
          <w:tcPr>
            <w:tcW w:w="236" w:type="dxa"/>
          </w:tcPr>
          <w:p w14:paraId="168520E5" w14:textId="77777777" w:rsidR="00992CE8" w:rsidRPr="00F205C4" w:rsidRDefault="00992CE8" w:rsidP="00992CE8">
            <w:pPr>
              <w:pStyle w:val="acctfourfigures"/>
              <w:tabs>
                <w:tab w:val="clear" w:pos="765"/>
                <w:tab w:val="decimal" w:pos="1176"/>
                <w:tab w:val="decimal" w:pos="1371"/>
              </w:tabs>
              <w:spacing w:line="240" w:lineRule="auto"/>
              <w:ind w:left="-79" w:right="-8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0C4BACEA" w14:textId="47EC6AC9" w:rsidR="00992CE8" w:rsidRPr="00F205C4" w:rsidRDefault="00992CE8" w:rsidP="0099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19CA">
              <w:rPr>
                <w:rFonts w:asciiTheme="majorBidi" w:hAnsiTheme="majorBidi" w:cstheme="majorBidi"/>
                <w:sz w:val="30"/>
                <w:szCs w:val="30"/>
              </w:rPr>
              <w:t>(30,012)</w:t>
            </w:r>
          </w:p>
        </w:tc>
      </w:tr>
      <w:tr w:rsidR="00992CE8" w:rsidRPr="00F205C4" w14:paraId="570374CE" w14:textId="77777777" w:rsidTr="00422618">
        <w:tc>
          <w:tcPr>
            <w:tcW w:w="4147" w:type="dxa"/>
          </w:tcPr>
          <w:p w14:paraId="6AA1961B" w14:textId="35D9CF63" w:rsidR="00992CE8" w:rsidRPr="00F205C4" w:rsidRDefault="00992CE8" w:rsidP="00992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3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F205C4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และ 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F205C4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5408813E" w14:textId="6976E020" w:rsidR="00992CE8" w:rsidRPr="00F205C4" w:rsidRDefault="00992CE8" w:rsidP="0099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0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247,311</w:t>
            </w:r>
          </w:p>
        </w:tc>
        <w:tc>
          <w:tcPr>
            <w:tcW w:w="236" w:type="dxa"/>
          </w:tcPr>
          <w:p w14:paraId="655315E4" w14:textId="77777777" w:rsidR="00992CE8" w:rsidRPr="00F205C4" w:rsidRDefault="00992CE8" w:rsidP="00992CE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F7BBB06" w14:textId="443F2F6C" w:rsidR="00992CE8" w:rsidRPr="00F205C4" w:rsidRDefault="00992CE8" w:rsidP="0099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874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443,26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08C29DF0" w14:textId="77777777" w:rsidR="00992CE8" w:rsidRPr="00F205C4" w:rsidRDefault="00992CE8" w:rsidP="0099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1176"/>
              </w:tabs>
              <w:spacing w:after="0" w:line="240" w:lineRule="auto"/>
              <w:ind w:left="-79" w:right="-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92" w:type="dxa"/>
            <w:tcBorders>
              <w:top w:val="single" w:sz="4" w:space="0" w:color="auto"/>
            </w:tcBorders>
          </w:tcPr>
          <w:p w14:paraId="2D31C1FA" w14:textId="125A5E65" w:rsidR="00992CE8" w:rsidRPr="00F205C4" w:rsidRDefault="00992CE8" w:rsidP="0099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874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83,0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</w:t>
            </w:r>
          </w:p>
        </w:tc>
        <w:tc>
          <w:tcPr>
            <w:tcW w:w="270" w:type="dxa"/>
          </w:tcPr>
          <w:p w14:paraId="68EB59BA" w14:textId="77777777" w:rsidR="00992CE8" w:rsidRPr="00F205C4" w:rsidRDefault="00992CE8" w:rsidP="00992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9" w:right="-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74" w:type="dxa"/>
            <w:tcBorders>
              <w:top w:val="single" w:sz="4" w:space="0" w:color="auto"/>
            </w:tcBorders>
          </w:tcPr>
          <w:p w14:paraId="27DE2078" w14:textId="57BB35E3" w:rsidR="00992CE8" w:rsidRPr="00C67A3D" w:rsidRDefault="00992CE8" w:rsidP="0099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7A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46,988</w:t>
            </w:r>
          </w:p>
        </w:tc>
        <w:tc>
          <w:tcPr>
            <w:tcW w:w="236" w:type="dxa"/>
          </w:tcPr>
          <w:p w14:paraId="0F9064A7" w14:textId="77777777" w:rsidR="00992CE8" w:rsidRPr="00F205C4" w:rsidRDefault="00992CE8" w:rsidP="00992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9" w:right="-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</w:tcPr>
          <w:p w14:paraId="317211F7" w14:textId="15DFC61A" w:rsidR="00992CE8" w:rsidRPr="00F205C4" w:rsidRDefault="00992CE8" w:rsidP="0099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874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27,76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00280C86" w14:textId="77777777" w:rsidR="00992CE8" w:rsidRPr="00F205C4" w:rsidRDefault="00992CE8" w:rsidP="00992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9" w:right="-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</w:tcPr>
          <w:p w14:paraId="1B75115A" w14:textId="0476A897" w:rsidR="00992CE8" w:rsidRPr="00F205C4" w:rsidRDefault="00992CE8" w:rsidP="0099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119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</w:t>
            </w:r>
          </w:p>
        </w:tc>
        <w:tc>
          <w:tcPr>
            <w:tcW w:w="236" w:type="dxa"/>
          </w:tcPr>
          <w:p w14:paraId="752764AA" w14:textId="77777777" w:rsidR="00992CE8" w:rsidRPr="00F205C4" w:rsidRDefault="00992CE8" w:rsidP="00992CE8">
            <w:pPr>
              <w:pStyle w:val="acctfourfigures"/>
              <w:tabs>
                <w:tab w:val="clear" w:pos="765"/>
                <w:tab w:val="decimal" w:pos="137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034DB41D" w14:textId="26D5AEDB" w:rsidR="00992CE8" w:rsidRPr="00F205C4" w:rsidRDefault="00992CE8" w:rsidP="0099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119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853,720</w:t>
            </w:r>
          </w:p>
        </w:tc>
      </w:tr>
      <w:tr w:rsidR="00C67A3D" w:rsidRPr="00F205C4" w14:paraId="32A66F46" w14:textId="77777777" w:rsidTr="00422618">
        <w:tc>
          <w:tcPr>
            <w:tcW w:w="4147" w:type="dxa"/>
          </w:tcPr>
          <w:p w14:paraId="3AA4EC7D" w14:textId="77777777" w:rsidR="00C67A3D" w:rsidRPr="00F205C4" w:rsidRDefault="00C67A3D" w:rsidP="00C67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37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61" w:type="dxa"/>
          </w:tcPr>
          <w:p w14:paraId="6411463C" w14:textId="02322DB1" w:rsidR="00C67A3D" w:rsidRPr="00F205C4" w:rsidRDefault="007449EE" w:rsidP="00C67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5C048F0" w14:textId="77777777" w:rsidR="00C67A3D" w:rsidRPr="00F205C4" w:rsidRDefault="00C67A3D" w:rsidP="00C67A3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</w:tcPr>
          <w:p w14:paraId="3CBACA32" w14:textId="5C34511E" w:rsidR="00C67A3D" w:rsidRPr="00F205C4" w:rsidRDefault="007449EE" w:rsidP="00C67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03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4EBC40B" w14:textId="77777777" w:rsidR="00C67A3D" w:rsidRPr="00F205C4" w:rsidRDefault="00C67A3D" w:rsidP="00C67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102"/>
              </w:tabs>
              <w:spacing w:after="0"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2" w:type="dxa"/>
          </w:tcPr>
          <w:p w14:paraId="43CCB8B5" w14:textId="612135DA" w:rsidR="00C67A3D" w:rsidRPr="00F205C4" w:rsidRDefault="007449EE" w:rsidP="00C67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9EE">
              <w:rPr>
                <w:rFonts w:asciiTheme="majorBidi" w:hAnsiTheme="majorBidi" w:cstheme="majorBidi"/>
                <w:sz w:val="30"/>
                <w:szCs w:val="30"/>
              </w:rPr>
              <w:t>9,700</w:t>
            </w:r>
          </w:p>
        </w:tc>
        <w:tc>
          <w:tcPr>
            <w:tcW w:w="270" w:type="dxa"/>
          </w:tcPr>
          <w:p w14:paraId="1FD6C203" w14:textId="77777777" w:rsidR="00C67A3D" w:rsidRPr="00F205C4" w:rsidRDefault="00C67A3D" w:rsidP="00C67A3D">
            <w:pPr>
              <w:pStyle w:val="acctfourfigures"/>
              <w:tabs>
                <w:tab w:val="clear" w:pos="765"/>
                <w:tab w:val="decimal" w:pos="1102"/>
                <w:tab w:val="decimal" w:pos="127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74" w:type="dxa"/>
          </w:tcPr>
          <w:p w14:paraId="0CDDA0CB" w14:textId="14AA0804" w:rsidR="00C67A3D" w:rsidRPr="00F205C4" w:rsidRDefault="007449EE" w:rsidP="00C67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9EE">
              <w:rPr>
                <w:rFonts w:asciiTheme="majorBidi" w:hAnsiTheme="majorBidi" w:cstheme="majorBidi"/>
                <w:sz w:val="30"/>
                <w:szCs w:val="30"/>
              </w:rPr>
              <w:t>3,494</w:t>
            </w:r>
          </w:p>
        </w:tc>
        <w:tc>
          <w:tcPr>
            <w:tcW w:w="236" w:type="dxa"/>
          </w:tcPr>
          <w:p w14:paraId="2D6E4BF6" w14:textId="77777777" w:rsidR="00C67A3D" w:rsidRPr="00F205C4" w:rsidRDefault="00C67A3D" w:rsidP="00C67A3D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3" w:type="dxa"/>
          </w:tcPr>
          <w:p w14:paraId="7B64E964" w14:textId="09DE2391" w:rsidR="00C67A3D" w:rsidRPr="00F205C4" w:rsidRDefault="007449EE" w:rsidP="00C67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9EE">
              <w:rPr>
                <w:rFonts w:asciiTheme="majorBidi" w:hAnsiTheme="majorBidi" w:cstheme="majorBidi"/>
                <w:sz w:val="30"/>
                <w:szCs w:val="30"/>
              </w:rPr>
              <w:t>7,883</w:t>
            </w:r>
          </w:p>
        </w:tc>
        <w:tc>
          <w:tcPr>
            <w:tcW w:w="236" w:type="dxa"/>
          </w:tcPr>
          <w:p w14:paraId="695A970A" w14:textId="77777777" w:rsidR="00C67A3D" w:rsidRPr="00F205C4" w:rsidRDefault="00C67A3D" w:rsidP="00C67A3D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9" w:type="dxa"/>
          </w:tcPr>
          <w:p w14:paraId="53614242" w14:textId="377997F5" w:rsidR="00C67A3D" w:rsidRPr="00F205C4" w:rsidRDefault="007449EE" w:rsidP="00C67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9EE">
              <w:rPr>
                <w:rFonts w:asciiTheme="majorBidi" w:hAnsiTheme="majorBidi" w:cstheme="majorBidi"/>
                <w:sz w:val="30"/>
                <w:szCs w:val="30"/>
              </w:rPr>
              <w:t>20,046</w:t>
            </w:r>
          </w:p>
        </w:tc>
        <w:tc>
          <w:tcPr>
            <w:tcW w:w="236" w:type="dxa"/>
          </w:tcPr>
          <w:p w14:paraId="5537BFD5" w14:textId="77777777" w:rsidR="00C67A3D" w:rsidRPr="00F205C4" w:rsidRDefault="00C67A3D" w:rsidP="00C67A3D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6" w:type="dxa"/>
          </w:tcPr>
          <w:p w14:paraId="56C730C2" w14:textId="684E2F24" w:rsidR="00C67A3D" w:rsidRPr="00F205C4" w:rsidRDefault="007449EE" w:rsidP="00C67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9EE">
              <w:rPr>
                <w:rFonts w:asciiTheme="majorBidi" w:hAnsiTheme="majorBidi" w:cstheme="majorBidi"/>
                <w:sz w:val="30"/>
                <w:szCs w:val="30"/>
              </w:rPr>
              <w:t>41,123</w:t>
            </w:r>
          </w:p>
        </w:tc>
      </w:tr>
      <w:tr w:rsidR="00C67A3D" w:rsidRPr="00F205C4" w14:paraId="389AE519" w14:textId="77777777" w:rsidTr="00422618">
        <w:tc>
          <w:tcPr>
            <w:tcW w:w="4147" w:type="dxa"/>
          </w:tcPr>
          <w:p w14:paraId="3607A061" w14:textId="77777777" w:rsidR="00C67A3D" w:rsidRPr="00F205C4" w:rsidRDefault="00C67A3D" w:rsidP="00C6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37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1161" w:type="dxa"/>
          </w:tcPr>
          <w:p w14:paraId="5DA07BCF" w14:textId="5A0F9DDD" w:rsidR="00C67A3D" w:rsidRPr="00F205C4" w:rsidRDefault="007449EE" w:rsidP="00C67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0BA947B" w14:textId="77777777" w:rsidR="00C67A3D" w:rsidRPr="00F205C4" w:rsidRDefault="00C67A3D" w:rsidP="00C67A3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</w:tcPr>
          <w:p w14:paraId="40DF1C2F" w14:textId="3A1F4203" w:rsidR="00C67A3D" w:rsidRPr="00F205C4" w:rsidRDefault="007449EE" w:rsidP="00C67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03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9EE">
              <w:rPr>
                <w:rFonts w:asciiTheme="majorBidi" w:hAnsiTheme="majorBidi" w:cstheme="majorBidi"/>
                <w:sz w:val="30"/>
                <w:szCs w:val="30"/>
              </w:rPr>
              <w:t>23,577</w:t>
            </w:r>
          </w:p>
        </w:tc>
        <w:tc>
          <w:tcPr>
            <w:tcW w:w="236" w:type="dxa"/>
          </w:tcPr>
          <w:p w14:paraId="4A490752" w14:textId="77777777" w:rsidR="00C67A3D" w:rsidRPr="00F205C4" w:rsidRDefault="00C67A3D" w:rsidP="00C67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102"/>
              </w:tabs>
              <w:spacing w:after="0"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2" w:type="dxa"/>
          </w:tcPr>
          <w:p w14:paraId="6EAAC33B" w14:textId="78B26183" w:rsidR="00C67A3D" w:rsidRPr="007449EE" w:rsidRDefault="007449EE" w:rsidP="007449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198"/>
              </w:tabs>
              <w:spacing w:after="0" w:line="240" w:lineRule="auto"/>
              <w:ind w:left="-79"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7449EE">
              <w:rPr>
                <w:rFonts w:asciiTheme="majorBidi" w:hAnsiTheme="majorBidi" w:cstheme="majorBidi"/>
                <w:sz w:val="30"/>
                <w:szCs w:val="30"/>
              </w:rPr>
              <w:tab/>
              <w:t>120</w:t>
            </w:r>
          </w:p>
        </w:tc>
        <w:tc>
          <w:tcPr>
            <w:tcW w:w="270" w:type="dxa"/>
          </w:tcPr>
          <w:p w14:paraId="2810A499" w14:textId="77777777" w:rsidR="00C67A3D" w:rsidRPr="00F205C4" w:rsidRDefault="00C67A3D" w:rsidP="00C67A3D">
            <w:pPr>
              <w:pStyle w:val="acctfourfigures"/>
              <w:tabs>
                <w:tab w:val="clear" w:pos="765"/>
                <w:tab w:val="decimal" w:pos="1102"/>
                <w:tab w:val="decimal" w:pos="127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74" w:type="dxa"/>
          </w:tcPr>
          <w:p w14:paraId="2187464B" w14:textId="0EDF746E" w:rsidR="00C67A3D" w:rsidRPr="00F205C4" w:rsidRDefault="007449EE" w:rsidP="00C67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9EE">
              <w:rPr>
                <w:rFonts w:asciiTheme="majorBidi" w:hAnsiTheme="majorBidi" w:cstheme="majorBidi"/>
                <w:sz w:val="30"/>
                <w:szCs w:val="30"/>
              </w:rPr>
              <w:t>600</w:t>
            </w:r>
          </w:p>
        </w:tc>
        <w:tc>
          <w:tcPr>
            <w:tcW w:w="236" w:type="dxa"/>
          </w:tcPr>
          <w:p w14:paraId="5DA07460" w14:textId="77777777" w:rsidR="00C67A3D" w:rsidRPr="00F205C4" w:rsidRDefault="00C67A3D" w:rsidP="00C67A3D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3" w:type="dxa"/>
          </w:tcPr>
          <w:p w14:paraId="6F9D6B80" w14:textId="2959C2A5" w:rsidR="00C67A3D" w:rsidRPr="00F205C4" w:rsidRDefault="007449EE" w:rsidP="00C67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5320B89" w14:textId="77777777" w:rsidR="00C67A3D" w:rsidRPr="00F205C4" w:rsidRDefault="00C67A3D" w:rsidP="00C67A3D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9" w:type="dxa"/>
          </w:tcPr>
          <w:p w14:paraId="6BF127F6" w14:textId="74B93A34" w:rsidR="00C67A3D" w:rsidRPr="00F205C4" w:rsidRDefault="007449EE" w:rsidP="00C67A3D">
            <w:pPr>
              <w:pStyle w:val="acctfourfigures"/>
              <w:tabs>
                <w:tab w:val="clear" w:pos="765"/>
                <w:tab w:val="decimal" w:pos="447"/>
                <w:tab w:val="decimal" w:pos="717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9EE">
              <w:rPr>
                <w:rFonts w:asciiTheme="majorBidi" w:hAnsiTheme="majorBidi" w:cstheme="majorBidi"/>
                <w:sz w:val="30"/>
                <w:szCs w:val="30"/>
              </w:rPr>
              <w:t>(24,297)</w:t>
            </w:r>
          </w:p>
        </w:tc>
        <w:tc>
          <w:tcPr>
            <w:tcW w:w="236" w:type="dxa"/>
          </w:tcPr>
          <w:p w14:paraId="1D96F41E" w14:textId="77777777" w:rsidR="00C67A3D" w:rsidRPr="00F205C4" w:rsidRDefault="00C67A3D" w:rsidP="00C67A3D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6" w:type="dxa"/>
          </w:tcPr>
          <w:p w14:paraId="431FDE2B" w14:textId="5DF2F60E" w:rsidR="00C67A3D" w:rsidRPr="00F205C4" w:rsidRDefault="007449EE" w:rsidP="00C67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67A3D" w:rsidRPr="00F205C4" w14:paraId="46CF1C05" w14:textId="77777777" w:rsidTr="00422618">
        <w:tc>
          <w:tcPr>
            <w:tcW w:w="4147" w:type="dxa"/>
          </w:tcPr>
          <w:p w14:paraId="33075BD2" w14:textId="12B9C5BB" w:rsidR="00C67A3D" w:rsidRPr="00F205C4" w:rsidRDefault="00C67A3D" w:rsidP="00C6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37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3C5A482D" w14:textId="24281AD4" w:rsidR="00C67A3D" w:rsidRDefault="007449EE" w:rsidP="00C67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E8FCBB9" w14:textId="77777777" w:rsidR="00C67A3D" w:rsidRPr="00F205C4" w:rsidRDefault="00C67A3D" w:rsidP="00C67A3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D876F32" w14:textId="0740E78C" w:rsidR="00C67A3D" w:rsidRDefault="007449EE" w:rsidP="00C67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03"/>
                <w:tab w:val="decimal" w:pos="911"/>
              </w:tabs>
              <w:spacing w:after="0"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9EE">
              <w:rPr>
                <w:rFonts w:asciiTheme="majorBidi" w:hAnsiTheme="majorBidi" w:cstheme="majorBidi"/>
                <w:sz w:val="30"/>
                <w:szCs w:val="30"/>
              </w:rPr>
              <w:t>(439)</w:t>
            </w:r>
          </w:p>
        </w:tc>
        <w:tc>
          <w:tcPr>
            <w:tcW w:w="236" w:type="dxa"/>
          </w:tcPr>
          <w:p w14:paraId="6FC195B9" w14:textId="77777777" w:rsidR="00C67A3D" w:rsidRPr="00F205C4" w:rsidRDefault="00C67A3D" w:rsidP="00C67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102"/>
              </w:tabs>
              <w:spacing w:after="0"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2" w:type="dxa"/>
            <w:tcBorders>
              <w:bottom w:val="single" w:sz="4" w:space="0" w:color="auto"/>
            </w:tcBorders>
          </w:tcPr>
          <w:p w14:paraId="7099BBC3" w14:textId="24F56B6B" w:rsidR="00C67A3D" w:rsidRPr="00911873" w:rsidRDefault="007449EE" w:rsidP="007449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378" w:right="-2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9EE">
              <w:rPr>
                <w:rFonts w:asciiTheme="majorBidi" w:hAnsiTheme="majorBidi" w:cstheme="majorBidi"/>
                <w:sz w:val="30"/>
                <w:szCs w:val="30"/>
              </w:rPr>
              <w:t>(1,469)</w:t>
            </w:r>
          </w:p>
        </w:tc>
        <w:tc>
          <w:tcPr>
            <w:tcW w:w="270" w:type="dxa"/>
          </w:tcPr>
          <w:p w14:paraId="54C514DC" w14:textId="77777777" w:rsidR="00C67A3D" w:rsidRPr="00F205C4" w:rsidRDefault="00C67A3D" w:rsidP="00C67A3D">
            <w:pPr>
              <w:pStyle w:val="acctfourfigures"/>
              <w:tabs>
                <w:tab w:val="clear" w:pos="765"/>
                <w:tab w:val="decimal" w:pos="1102"/>
                <w:tab w:val="decimal" w:pos="127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74" w:type="dxa"/>
            <w:tcBorders>
              <w:bottom w:val="single" w:sz="4" w:space="0" w:color="auto"/>
            </w:tcBorders>
          </w:tcPr>
          <w:p w14:paraId="27BE20DA" w14:textId="54FBE038" w:rsidR="00C67A3D" w:rsidRDefault="007449EE" w:rsidP="00B63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9EE">
              <w:rPr>
                <w:rFonts w:asciiTheme="majorBidi" w:hAnsiTheme="majorBidi" w:cstheme="majorBidi"/>
                <w:sz w:val="30"/>
                <w:szCs w:val="30"/>
              </w:rPr>
              <w:t>(402)</w:t>
            </w:r>
          </w:p>
        </w:tc>
        <w:tc>
          <w:tcPr>
            <w:tcW w:w="236" w:type="dxa"/>
          </w:tcPr>
          <w:p w14:paraId="43FF185F" w14:textId="77777777" w:rsidR="00C67A3D" w:rsidRPr="00F205C4" w:rsidRDefault="00C67A3D" w:rsidP="00C67A3D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14:paraId="2C56D1CD" w14:textId="2E41B216" w:rsidR="00C67A3D" w:rsidRDefault="007449EE" w:rsidP="00C67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9EE">
              <w:rPr>
                <w:rFonts w:asciiTheme="majorBidi" w:hAnsiTheme="majorBidi" w:cstheme="majorBidi"/>
                <w:sz w:val="30"/>
                <w:szCs w:val="30"/>
              </w:rPr>
              <w:t>(3,434)</w:t>
            </w:r>
          </w:p>
        </w:tc>
        <w:tc>
          <w:tcPr>
            <w:tcW w:w="236" w:type="dxa"/>
          </w:tcPr>
          <w:p w14:paraId="19BB5E6C" w14:textId="77777777" w:rsidR="00C67A3D" w:rsidRPr="00F205C4" w:rsidRDefault="00C67A3D" w:rsidP="00C67A3D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14:paraId="44220A82" w14:textId="32C59754" w:rsidR="00C67A3D" w:rsidRDefault="007449EE" w:rsidP="007449EE">
            <w:pPr>
              <w:pStyle w:val="acctfourfigures"/>
              <w:tabs>
                <w:tab w:val="clear" w:pos="765"/>
                <w:tab w:val="decimal" w:pos="447"/>
                <w:tab w:val="decimal" w:pos="717"/>
              </w:tabs>
              <w:spacing w:line="240" w:lineRule="auto"/>
              <w:ind w:left="-79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8F9FCAF" w14:textId="77777777" w:rsidR="00C67A3D" w:rsidRPr="00F205C4" w:rsidRDefault="00C67A3D" w:rsidP="00C67A3D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595FAF26" w14:textId="0624044A" w:rsidR="00C67A3D" w:rsidRDefault="007449EE" w:rsidP="007449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470"/>
              </w:tabs>
              <w:spacing w:after="0" w:line="240" w:lineRule="auto"/>
              <w:ind w:left="-79" w:right="-4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9EE">
              <w:rPr>
                <w:rFonts w:asciiTheme="majorBidi" w:hAnsiTheme="majorBidi" w:cs="Angsana New"/>
                <w:sz w:val="30"/>
                <w:szCs w:val="30"/>
                <w:cs/>
              </w:rPr>
              <w:t>(5</w:t>
            </w:r>
            <w:r w:rsidRPr="007449E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449EE">
              <w:rPr>
                <w:rFonts w:asciiTheme="majorBidi" w:hAnsiTheme="majorBidi" w:cs="Angsana New"/>
                <w:sz w:val="30"/>
                <w:szCs w:val="30"/>
                <w:cs/>
              </w:rPr>
              <w:t>744)</w:t>
            </w:r>
          </w:p>
        </w:tc>
      </w:tr>
      <w:tr w:rsidR="00C67A3D" w:rsidRPr="00F205C4" w14:paraId="04CC4729" w14:textId="77777777" w:rsidTr="00422618">
        <w:tc>
          <w:tcPr>
            <w:tcW w:w="4147" w:type="dxa"/>
          </w:tcPr>
          <w:p w14:paraId="5E9E7BB6" w14:textId="15DCF817" w:rsidR="00C67A3D" w:rsidRPr="00F205C4" w:rsidRDefault="00C67A3D" w:rsidP="00C6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3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F205C4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992C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00FCDC4C" w14:textId="6E64F21C" w:rsidR="00C67A3D" w:rsidRPr="00F205C4" w:rsidRDefault="007449EE" w:rsidP="00C67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0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247,311</w:t>
            </w:r>
          </w:p>
        </w:tc>
        <w:tc>
          <w:tcPr>
            <w:tcW w:w="236" w:type="dxa"/>
          </w:tcPr>
          <w:p w14:paraId="7F9C07A7" w14:textId="77777777" w:rsidR="00C67A3D" w:rsidRPr="00F205C4" w:rsidRDefault="00C67A3D" w:rsidP="00C67A3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1FDE8CC7" w14:textId="0FD04131" w:rsidR="00C67A3D" w:rsidRPr="00F205C4" w:rsidRDefault="007449EE" w:rsidP="007449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560"/>
                <w:tab w:val="decimal" w:pos="911"/>
              </w:tabs>
              <w:spacing w:after="0" w:line="240" w:lineRule="auto"/>
              <w:ind w:left="-79" w:right="-4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49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466,403</w:t>
            </w:r>
          </w:p>
        </w:tc>
        <w:tc>
          <w:tcPr>
            <w:tcW w:w="236" w:type="dxa"/>
          </w:tcPr>
          <w:p w14:paraId="37CB7E18" w14:textId="77777777" w:rsidR="00C67A3D" w:rsidRPr="00F205C4" w:rsidRDefault="00C67A3D" w:rsidP="00C67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1176"/>
              </w:tabs>
              <w:spacing w:after="0" w:line="240" w:lineRule="auto"/>
              <w:ind w:left="-79" w:right="-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92" w:type="dxa"/>
            <w:tcBorders>
              <w:top w:val="single" w:sz="4" w:space="0" w:color="auto"/>
              <w:bottom w:val="double" w:sz="4" w:space="0" w:color="auto"/>
            </w:tcBorders>
          </w:tcPr>
          <w:p w14:paraId="14B1235B" w14:textId="13BFE295" w:rsidR="00C67A3D" w:rsidRPr="00F205C4" w:rsidRDefault="007449EE" w:rsidP="00C67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49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91,405</w:t>
            </w:r>
          </w:p>
        </w:tc>
        <w:tc>
          <w:tcPr>
            <w:tcW w:w="270" w:type="dxa"/>
          </w:tcPr>
          <w:p w14:paraId="6AA61C38" w14:textId="77777777" w:rsidR="00C67A3D" w:rsidRPr="00F205C4" w:rsidRDefault="00C67A3D" w:rsidP="00C6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9" w:right="-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74" w:type="dxa"/>
            <w:tcBorders>
              <w:top w:val="single" w:sz="4" w:space="0" w:color="auto"/>
              <w:bottom w:val="double" w:sz="4" w:space="0" w:color="auto"/>
            </w:tcBorders>
          </w:tcPr>
          <w:p w14:paraId="01957919" w14:textId="3855694C" w:rsidR="00C67A3D" w:rsidRPr="00C67A3D" w:rsidRDefault="007449EE" w:rsidP="00C67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9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50,680</w:t>
            </w:r>
          </w:p>
        </w:tc>
        <w:tc>
          <w:tcPr>
            <w:tcW w:w="236" w:type="dxa"/>
          </w:tcPr>
          <w:p w14:paraId="5E536502" w14:textId="77777777" w:rsidR="00C67A3D" w:rsidRPr="00F205C4" w:rsidRDefault="00C67A3D" w:rsidP="00C6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9" w:right="-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</w:tcPr>
          <w:p w14:paraId="4056EF05" w14:textId="413E742A" w:rsidR="00C67A3D" w:rsidRPr="00F205C4" w:rsidRDefault="007449EE" w:rsidP="00C67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49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32,215</w:t>
            </w:r>
          </w:p>
        </w:tc>
        <w:tc>
          <w:tcPr>
            <w:tcW w:w="236" w:type="dxa"/>
          </w:tcPr>
          <w:p w14:paraId="621C6A55" w14:textId="77777777" w:rsidR="00C67A3D" w:rsidRPr="00F205C4" w:rsidRDefault="00C67A3D" w:rsidP="00C6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9" w:right="-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double" w:sz="4" w:space="0" w:color="auto"/>
            </w:tcBorders>
          </w:tcPr>
          <w:p w14:paraId="77281EB6" w14:textId="65ACD71E" w:rsidR="00C67A3D" w:rsidRPr="00F205C4" w:rsidRDefault="007449EE" w:rsidP="00C67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49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1,085</w:t>
            </w:r>
          </w:p>
        </w:tc>
        <w:tc>
          <w:tcPr>
            <w:tcW w:w="236" w:type="dxa"/>
          </w:tcPr>
          <w:p w14:paraId="592F122B" w14:textId="77777777" w:rsidR="00C67A3D" w:rsidRPr="00F205C4" w:rsidRDefault="00C67A3D" w:rsidP="00C67A3D">
            <w:pPr>
              <w:pStyle w:val="acctfourfigures"/>
              <w:tabs>
                <w:tab w:val="clear" w:pos="765"/>
                <w:tab w:val="decimal" w:pos="137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14:paraId="7DD8E4BE" w14:textId="35197C93" w:rsidR="00C67A3D" w:rsidRPr="00F205C4" w:rsidRDefault="007449EE" w:rsidP="007449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9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889,099</w:t>
            </w:r>
          </w:p>
        </w:tc>
      </w:tr>
    </w:tbl>
    <w:p w14:paraId="2BD2A65E" w14:textId="77777777" w:rsidR="00B90C8B" w:rsidRPr="00F205C4" w:rsidRDefault="00B90C8B" w:rsidP="00DF5C8C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sectPr w:rsidR="00B90C8B" w:rsidRPr="00F205C4" w:rsidSect="0047231E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14777" w:type="dxa"/>
        <w:tblInd w:w="270" w:type="dxa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1170"/>
        <w:gridCol w:w="180"/>
        <w:gridCol w:w="1371"/>
        <w:gridCol w:w="180"/>
        <w:gridCol w:w="1329"/>
        <w:gridCol w:w="180"/>
        <w:gridCol w:w="1599"/>
        <w:gridCol w:w="180"/>
        <w:gridCol w:w="1251"/>
        <w:gridCol w:w="184"/>
        <w:gridCol w:w="1464"/>
        <w:gridCol w:w="178"/>
        <w:gridCol w:w="1371"/>
      </w:tblGrid>
      <w:tr w:rsidR="000D202D" w:rsidRPr="0084683F" w14:paraId="60262C91" w14:textId="77777777" w:rsidTr="00737466">
        <w:trPr>
          <w:cantSplit/>
        </w:trPr>
        <w:tc>
          <w:tcPr>
            <w:tcW w:w="4140" w:type="dxa"/>
            <w:vAlign w:val="bottom"/>
          </w:tcPr>
          <w:p w14:paraId="4B454003" w14:textId="77777777" w:rsidR="000D202D" w:rsidRPr="0084683F" w:rsidRDefault="000D202D" w:rsidP="00C23507">
            <w:pPr>
              <w:spacing w:line="360" w:lineRule="exact"/>
              <w:ind w:righ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37" w:type="dxa"/>
            <w:gridSpan w:val="13"/>
            <w:vAlign w:val="bottom"/>
          </w:tcPr>
          <w:p w14:paraId="3AB58117" w14:textId="77777777" w:rsidR="000D202D" w:rsidRPr="0084683F" w:rsidRDefault="000D202D" w:rsidP="00C23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2" w:right="-12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468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73D16" w:rsidRPr="0084683F" w14:paraId="431D8ED6" w14:textId="77777777" w:rsidTr="00DB14CE">
        <w:trPr>
          <w:cantSplit/>
        </w:trPr>
        <w:tc>
          <w:tcPr>
            <w:tcW w:w="4140" w:type="dxa"/>
            <w:vAlign w:val="bottom"/>
          </w:tcPr>
          <w:p w14:paraId="33888F04" w14:textId="77777777" w:rsidR="00173D16" w:rsidRPr="0084683F" w:rsidRDefault="00173D16" w:rsidP="00C23507">
            <w:pPr>
              <w:spacing w:line="360" w:lineRule="exact"/>
              <w:ind w:righ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4CA762F1" w14:textId="77777777" w:rsidR="00173D16" w:rsidRPr="0084683F" w:rsidRDefault="00173D16" w:rsidP="00C23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683F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ที่ดินและ</w:t>
            </w:r>
          </w:p>
          <w:p w14:paraId="225D1405" w14:textId="77777777" w:rsidR="00173D16" w:rsidRDefault="00173D16" w:rsidP="00C23507">
            <w:pPr>
              <w:spacing w:line="360" w:lineRule="exact"/>
              <w:ind w:left="-142" w:right="-1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683F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</w:t>
            </w:r>
          </w:p>
          <w:p w14:paraId="1394EA20" w14:textId="21C875D4" w:rsidR="00173D16" w:rsidRPr="0084683F" w:rsidRDefault="00173D16" w:rsidP="00C23507">
            <w:pPr>
              <w:spacing w:line="360" w:lineRule="exact"/>
              <w:ind w:left="-142" w:right="-1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683F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180" w:type="dxa"/>
            <w:vAlign w:val="bottom"/>
          </w:tcPr>
          <w:p w14:paraId="52E69315" w14:textId="714B7235" w:rsidR="00173D16" w:rsidRPr="0084683F" w:rsidRDefault="00173D16" w:rsidP="00C23507">
            <w:pPr>
              <w:tabs>
                <w:tab w:val="clear" w:pos="1871"/>
              </w:tabs>
              <w:spacing w:line="360" w:lineRule="exact"/>
              <w:ind w:left="-95" w:right="-6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1" w:type="dxa"/>
            <w:vAlign w:val="bottom"/>
          </w:tcPr>
          <w:p w14:paraId="72A57514" w14:textId="380D4CE3" w:rsidR="00173D16" w:rsidRPr="0084683F" w:rsidRDefault="00173D16" w:rsidP="00C23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2" w:right="-12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683F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</w:t>
            </w:r>
            <w:r w:rsidRPr="0084683F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ส่วนปรับปรุง</w:t>
            </w:r>
          </w:p>
        </w:tc>
        <w:tc>
          <w:tcPr>
            <w:tcW w:w="180" w:type="dxa"/>
            <w:vAlign w:val="bottom"/>
          </w:tcPr>
          <w:p w14:paraId="5089620C" w14:textId="0F7786AC" w:rsidR="00173D16" w:rsidRPr="0084683F" w:rsidRDefault="00173D16" w:rsidP="00C23507">
            <w:pPr>
              <w:tabs>
                <w:tab w:val="clear" w:pos="1871"/>
              </w:tabs>
              <w:spacing w:line="360" w:lineRule="exact"/>
              <w:ind w:left="-95" w:right="-6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9" w:type="dxa"/>
            <w:vAlign w:val="bottom"/>
          </w:tcPr>
          <w:p w14:paraId="485EE1CB" w14:textId="77777777" w:rsidR="00DB14CE" w:rsidRDefault="00DB14CE" w:rsidP="00DB1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2" w:right="-1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683F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เครื่องมือและ</w:t>
            </w:r>
          </w:p>
          <w:p w14:paraId="418341D9" w14:textId="7B09062E" w:rsidR="00173D16" w:rsidRPr="0084683F" w:rsidRDefault="00DB14CE" w:rsidP="00DB1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2" w:right="-1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683F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80" w:type="dxa"/>
            <w:vAlign w:val="bottom"/>
          </w:tcPr>
          <w:p w14:paraId="6B6E0E12" w14:textId="3CAB2213" w:rsidR="00173D16" w:rsidRPr="0084683F" w:rsidRDefault="00173D16" w:rsidP="00C23507">
            <w:pPr>
              <w:tabs>
                <w:tab w:val="clear" w:pos="1871"/>
              </w:tabs>
              <w:spacing w:line="360" w:lineRule="exact"/>
              <w:ind w:left="-95" w:right="-6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99" w:type="dxa"/>
            <w:vAlign w:val="bottom"/>
          </w:tcPr>
          <w:p w14:paraId="0B61B584" w14:textId="02E1DF0D" w:rsidR="00173D16" w:rsidRPr="0084683F" w:rsidRDefault="00DB14CE" w:rsidP="00C23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2" w:right="-12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ง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ติดตั้งและเครื่องใช้สำนักงาน</w:t>
            </w:r>
          </w:p>
        </w:tc>
        <w:tc>
          <w:tcPr>
            <w:tcW w:w="180" w:type="dxa"/>
            <w:vAlign w:val="bottom"/>
          </w:tcPr>
          <w:p w14:paraId="6991DF1B" w14:textId="0CB933E5" w:rsidR="00173D16" w:rsidRPr="0084683F" w:rsidRDefault="00173D16" w:rsidP="00C23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2" w:right="-12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1" w:type="dxa"/>
            <w:vAlign w:val="bottom"/>
          </w:tcPr>
          <w:p w14:paraId="3E7D390F" w14:textId="769D336D" w:rsidR="00173D16" w:rsidRPr="0084683F" w:rsidRDefault="00173D16" w:rsidP="00C23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2" w:right="-12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683F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84" w:type="dxa"/>
            <w:vAlign w:val="bottom"/>
          </w:tcPr>
          <w:p w14:paraId="6502BF73" w14:textId="77777777" w:rsidR="00173D16" w:rsidRPr="0084683F" w:rsidRDefault="00173D16" w:rsidP="00C23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2" w:right="-1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4" w:type="dxa"/>
            <w:vAlign w:val="bottom"/>
          </w:tcPr>
          <w:p w14:paraId="3577982A" w14:textId="77777777" w:rsidR="00173D16" w:rsidRPr="0084683F" w:rsidRDefault="00173D16" w:rsidP="00C23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2" w:right="-1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683F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78" w:type="dxa"/>
          </w:tcPr>
          <w:p w14:paraId="481540A0" w14:textId="77777777" w:rsidR="00173D16" w:rsidRPr="0084683F" w:rsidRDefault="00173D16" w:rsidP="00C23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2" w:right="-12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1" w:type="dxa"/>
          </w:tcPr>
          <w:p w14:paraId="725D0AE5" w14:textId="77777777" w:rsidR="00173D16" w:rsidRPr="0084683F" w:rsidRDefault="00173D16" w:rsidP="00C23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2" w:right="-12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677EC0C" w14:textId="77777777" w:rsidR="00173D16" w:rsidRPr="0084683F" w:rsidRDefault="00173D16" w:rsidP="00C23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2" w:right="-12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1A7881C" w14:textId="77777777" w:rsidR="00173D16" w:rsidRPr="0084683F" w:rsidRDefault="00173D16" w:rsidP="00C23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2" w:right="-12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683F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0D202D" w:rsidRPr="0084683F" w14:paraId="75DA6A23" w14:textId="77777777" w:rsidTr="00737466">
        <w:trPr>
          <w:cantSplit/>
        </w:trPr>
        <w:tc>
          <w:tcPr>
            <w:tcW w:w="4140" w:type="dxa"/>
            <w:vAlign w:val="bottom"/>
          </w:tcPr>
          <w:p w14:paraId="5FFD7A89" w14:textId="77777777" w:rsidR="000D202D" w:rsidRPr="0084683F" w:rsidRDefault="000D202D" w:rsidP="00C235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37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637" w:type="dxa"/>
            <w:gridSpan w:val="13"/>
            <w:vAlign w:val="bottom"/>
          </w:tcPr>
          <w:p w14:paraId="1A52CEF6" w14:textId="77777777" w:rsidR="000D202D" w:rsidRPr="0084683F" w:rsidRDefault="000D202D" w:rsidP="00C23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2" w:right="-12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468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D202D" w:rsidRPr="0084683F" w14:paraId="38F5867C" w14:textId="77777777" w:rsidTr="00737466">
        <w:trPr>
          <w:cantSplit/>
        </w:trPr>
        <w:tc>
          <w:tcPr>
            <w:tcW w:w="4140" w:type="dxa"/>
            <w:vAlign w:val="bottom"/>
          </w:tcPr>
          <w:p w14:paraId="5726B873" w14:textId="548F426F" w:rsidR="000D202D" w:rsidRPr="00516CD8" w:rsidRDefault="000D202D" w:rsidP="0051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7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16CD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0637" w:type="dxa"/>
            <w:gridSpan w:val="13"/>
            <w:vAlign w:val="bottom"/>
          </w:tcPr>
          <w:p w14:paraId="037EF7D0" w14:textId="77777777" w:rsidR="000D202D" w:rsidRPr="0084683F" w:rsidRDefault="000D202D" w:rsidP="00C23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2" w:right="-12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92CE8" w:rsidRPr="0047231E" w14:paraId="79F96C31" w14:textId="77777777" w:rsidTr="00DB14CE">
        <w:trPr>
          <w:cantSplit/>
        </w:trPr>
        <w:tc>
          <w:tcPr>
            <w:tcW w:w="4140" w:type="dxa"/>
            <w:vAlign w:val="bottom"/>
          </w:tcPr>
          <w:p w14:paraId="3E35050F" w14:textId="5D02CC39" w:rsidR="00992CE8" w:rsidRPr="0084683F" w:rsidRDefault="00992CE8" w:rsidP="0099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468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64148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4683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468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64148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170" w:type="dxa"/>
            <w:vAlign w:val="bottom"/>
          </w:tcPr>
          <w:p w14:paraId="130FEB44" w14:textId="18988146" w:rsidR="00992CE8" w:rsidRPr="00992CE8" w:rsidRDefault="00992CE8" w:rsidP="0099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92CE8">
              <w:rPr>
                <w:rFonts w:asciiTheme="majorBidi" w:hAnsiTheme="majorBidi" w:cstheme="majorBidi"/>
                <w:sz w:val="30"/>
                <w:szCs w:val="30"/>
              </w:rPr>
              <w:t>173</w:t>
            </w:r>
          </w:p>
        </w:tc>
        <w:tc>
          <w:tcPr>
            <w:tcW w:w="180" w:type="dxa"/>
            <w:vAlign w:val="bottom"/>
          </w:tcPr>
          <w:p w14:paraId="64C148DF" w14:textId="77777777" w:rsidR="00992CE8" w:rsidRPr="00992CE8" w:rsidRDefault="00992CE8" w:rsidP="00992CE8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1" w:type="dxa"/>
            <w:vAlign w:val="bottom"/>
          </w:tcPr>
          <w:p w14:paraId="6615838D" w14:textId="2DA42270" w:rsidR="00992CE8" w:rsidRPr="00992CE8" w:rsidRDefault="00992CE8" w:rsidP="0099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92CE8">
              <w:rPr>
                <w:rFonts w:asciiTheme="majorBidi" w:hAnsiTheme="majorBidi" w:cstheme="majorBidi"/>
                <w:sz w:val="30"/>
                <w:szCs w:val="30"/>
              </w:rPr>
              <w:t>128,917</w:t>
            </w:r>
          </w:p>
        </w:tc>
        <w:tc>
          <w:tcPr>
            <w:tcW w:w="180" w:type="dxa"/>
            <w:vAlign w:val="bottom"/>
          </w:tcPr>
          <w:p w14:paraId="6264B1AE" w14:textId="77777777" w:rsidR="00992CE8" w:rsidRPr="00992CE8" w:rsidRDefault="00992CE8" w:rsidP="0099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360" w:lineRule="exac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9" w:type="dxa"/>
            <w:vAlign w:val="bottom"/>
          </w:tcPr>
          <w:p w14:paraId="4C014AE9" w14:textId="0CC9EB85" w:rsidR="00992CE8" w:rsidRPr="00992CE8" w:rsidRDefault="00992CE8" w:rsidP="0099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decimal" w:pos="717"/>
                <w:tab w:val="decimal" w:pos="911"/>
                <w:tab w:val="left" w:pos="1070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92CE8">
              <w:rPr>
                <w:rFonts w:asciiTheme="majorBidi" w:hAnsiTheme="majorBidi" w:cstheme="majorBidi"/>
                <w:sz w:val="30"/>
                <w:szCs w:val="30"/>
              </w:rPr>
              <w:t>39,854</w:t>
            </w:r>
          </w:p>
        </w:tc>
        <w:tc>
          <w:tcPr>
            <w:tcW w:w="180" w:type="dxa"/>
            <w:vAlign w:val="bottom"/>
          </w:tcPr>
          <w:p w14:paraId="68A3994B" w14:textId="77777777" w:rsidR="00992CE8" w:rsidRPr="00992CE8" w:rsidRDefault="00992CE8" w:rsidP="0099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1001"/>
              </w:tabs>
              <w:spacing w:after="0"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599" w:type="dxa"/>
            <w:vAlign w:val="bottom"/>
          </w:tcPr>
          <w:p w14:paraId="673CCB7A" w14:textId="395D1613" w:rsidR="00992CE8" w:rsidRPr="00992CE8" w:rsidRDefault="00992CE8" w:rsidP="0099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92CE8">
              <w:rPr>
                <w:rFonts w:asciiTheme="majorBidi" w:hAnsiTheme="majorBidi" w:cstheme="majorBidi"/>
                <w:sz w:val="30"/>
                <w:szCs w:val="30"/>
              </w:rPr>
              <w:t>28,471</w:t>
            </w:r>
          </w:p>
        </w:tc>
        <w:tc>
          <w:tcPr>
            <w:tcW w:w="180" w:type="dxa"/>
            <w:vAlign w:val="bottom"/>
          </w:tcPr>
          <w:p w14:paraId="2257037B" w14:textId="77777777" w:rsidR="00992CE8" w:rsidRPr="00992CE8" w:rsidRDefault="00992CE8" w:rsidP="0099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1001"/>
              </w:tabs>
              <w:spacing w:after="0"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51" w:type="dxa"/>
            <w:vAlign w:val="bottom"/>
          </w:tcPr>
          <w:p w14:paraId="7F2D3855" w14:textId="432498B1" w:rsidR="00992CE8" w:rsidRPr="00992CE8" w:rsidRDefault="00992CE8" w:rsidP="0099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92CE8">
              <w:rPr>
                <w:rFonts w:asciiTheme="majorBidi" w:hAnsiTheme="majorBidi" w:cstheme="majorBidi"/>
                <w:sz w:val="30"/>
                <w:szCs w:val="30"/>
              </w:rPr>
              <w:t>21,896</w:t>
            </w:r>
          </w:p>
        </w:tc>
        <w:tc>
          <w:tcPr>
            <w:tcW w:w="184" w:type="dxa"/>
            <w:vAlign w:val="bottom"/>
          </w:tcPr>
          <w:p w14:paraId="04D70CFE" w14:textId="77777777" w:rsidR="00992CE8" w:rsidRPr="00992CE8" w:rsidRDefault="00992CE8" w:rsidP="00992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"/>
              </w:tabs>
              <w:spacing w:line="360" w:lineRule="exact"/>
              <w:ind w:left="-79" w:right="-9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4" w:type="dxa"/>
          </w:tcPr>
          <w:p w14:paraId="491A2658" w14:textId="6E028435" w:rsidR="00992CE8" w:rsidRPr="00992CE8" w:rsidRDefault="00992CE8" w:rsidP="0099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92CE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0B3DCF0B" w14:textId="77777777" w:rsidR="00992CE8" w:rsidRPr="00992CE8" w:rsidRDefault="00992CE8" w:rsidP="00992CE8">
            <w:pPr>
              <w:pStyle w:val="acctfourfigures"/>
              <w:tabs>
                <w:tab w:val="clear" w:pos="765"/>
                <w:tab w:val="left" w:pos="774"/>
                <w:tab w:val="center" w:pos="828"/>
              </w:tabs>
              <w:spacing w:line="360" w:lineRule="exact"/>
              <w:ind w:right="278" w:firstLine="41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71" w:type="dxa"/>
          </w:tcPr>
          <w:p w14:paraId="5D3CA100" w14:textId="7196D126" w:rsidR="00992CE8" w:rsidRPr="00992CE8" w:rsidRDefault="00992CE8" w:rsidP="0099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92CE8">
              <w:rPr>
                <w:rFonts w:asciiTheme="majorBidi" w:hAnsiTheme="majorBidi" w:cstheme="majorBidi"/>
                <w:sz w:val="30"/>
                <w:szCs w:val="30"/>
              </w:rPr>
              <w:t>219,311</w:t>
            </w:r>
          </w:p>
        </w:tc>
      </w:tr>
      <w:tr w:rsidR="00992CE8" w:rsidRPr="0084683F" w14:paraId="6F37FFF4" w14:textId="77777777" w:rsidTr="00DB14CE">
        <w:trPr>
          <w:cantSplit/>
        </w:trPr>
        <w:tc>
          <w:tcPr>
            <w:tcW w:w="4140" w:type="dxa"/>
            <w:vAlign w:val="bottom"/>
          </w:tcPr>
          <w:p w14:paraId="70B882EB" w14:textId="6387446B" w:rsidR="00992CE8" w:rsidRPr="0084683F" w:rsidRDefault="00992CE8" w:rsidP="0099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683F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vAlign w:val="bottom"/>
          </w:tcPr>
          <w:p w14:paraId="71835998" w14:textId="079205DB" w:rsidR="00992CE8" w:rsidRPr="0084683F" w:rsidRDefault="00992CE8" w:rsidP="0099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  <w:tc>
          <w:tcPr>
            <w:tcW w:w="180" w:type="dxa"/>
            <w:vAlign w:val="bottom"/>
          </w:tcPr>
          <w:p w14:paraId="57110F88" w14:textId="77777777" w:rsidR="00992CE8" w:rsidRPr="0084683F" w:rsidRDefault="00992CE8" w:rsidP="00992CE8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1" w:type="dxa"/>
            <w:vAlign w:val="bottom"/>
          </w:tcPr>
          <w:p w14:paraId="448DC33A" w14:textId="07F746C1" w:rsidR="00992CE8" w:rsidRPr="0084683F" w:rsidRDefault="00992CE8" w:rsidP="0099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20,803</w:t>
            </w:r>
          </w:p>
        </w:tc>
        <w:tc>
          <w:tcPr>
            <w:tcW w:w="180" w:type="dxa"/>
            <w:vAlign w:val="bottom"/>
          </w:tcPr>
          <w:p w14:paraId="0D87545A" w14:textId="77777777" w:rsidR="00992CE8" w:rsidRPr="0084683F" w:rsidRDefault="00992CE8" w:rsidP="00992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9" w:type="dxa"/>
            <w:vAlign w:val="bottom"/>
          </w:tcPr>
          <w:p w14:paraId="1BBBB0BA" w14:textId="34620353" w:rsidR="00992CE8" w:rsidRPr="0084683F" w:rsidRDefault="00992CE8" w:rsidP="0099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71C0">
              <w:rPr>
                <w:rFonts w:asciiTheme="majorBidi" w:hAnsiTheme="majorBidi" w:cstheme="majorBidi"/>
                <w:sz w:val="30"/>
                <w:szCs w:val="30"/>
              </w:rPr>
              <w:t>6,87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0" w:type="dxa"/>
            <w:vAlign w:val="bottom"/>
          </w:tcPr>
          <w:p w14:paraId="0A77939C" w14:textId="77777777" w:rsidR="00992CE8" w:rsidRPr="0084683F" w:rsidRDefault="00992CE8" w:rsidP="00992CE8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9" w:type="dxa"/>
            <w:vAlign w:val="bottom"/>
          </w:tcPr>
          <w:p w14:paraId="28667874" w14:textId="2F265D3F" w:rsidR="00992CE8" w:rsidRPr="0084683F" w:rsidRDefault="00992CE8" w:rsidP="0099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71C0">
              <w:rPr>
                <w:rFonts w:asciiTheme="majorBidi" w:hAnsiTheme="majorBidi" w:cstheme="majorBidi"/>
                <w:sz w:val="30"/>
                <w:szCs w:val="30"/>
              </w:rPr>
              <w:t>5,4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  <w:tc>
          <w:tcPr>
            <w:tcW w:w="180" w:type="dxa"/>
            <w:vAlign w:val="bottom"/>
          </w:tcPr>
          <w:p w14:paraId="7E27B721" w14:textId="77777777" w:rsidR="00992CE8" w:rsidRPr="0084683F" w:rsidRDefault="00992CE8" w:rsidP="00992CE8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vAlign w:val="bottom"/>
          </w:tcPr>
          <w:p w14:paraId="54A967A5" w14:textId="6DD40869" w:rsidR="00992CE8" w:rsidRPr="0084683F" w:rsidRDefault="00992CE8" w:rsidP="0099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71C0">
              <w:rPr>
                <w:rFonts w:asciiTheme="majorBidi" w:hAnsiTheme="majorBidi" w:cstheme="majorBidi"/>
                <w:sz w:val="30"/>
                <w:szCs w:val="30"/>
              </w:rPr>
              <w:t>5,36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4" w:type="dxa"/>
            <w:vAlign w:val="bottom"/>
          </w:tcPr>
          <w:p w14:paraId="01FA0C1F" w14:textId="77777777" w:rsidR="00992CE8" w:rsidRPr="0084683F" w:rsidRDefault="00992CE8" w:rsidP="00992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4" w:type="dxa"/>
          </w:tcPr>
          <w:p w14:paraId="70AFB94E" w14:textId="7A538BC4" w:rsidR="00992CE8" w:rsidRPr="0084683F" w:rsidRDefault="00992CE8" w:rsidP="0099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2064E073" w14:textId="77777777" w:rsidR="00992CE8" w:rsidRPr="0084683F" w:rsidRDefault="00992CE8" w:rsidP="00992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1" w:type="dxa"/>
          </w:tcPr>
          <w:p w14:paraId="5903509A" w14:textId="7225E67F" w:rsidR="00992CE8" w:rsidRPr="0084683F" w:rsidRDefault="00992CE8" w:rsidP="0099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A53C5">
              <w:rPr>
                <w:rFonts w:asciiTheme="majorBidi" w:hAnsiTheme="majorBidi" w:cstheme="majorBidi"/>
                <w:sz w:val="30"/>
                <w:szCs w:val="30"/>
              </w:rPr>
              <w:t>38,5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</w:tr>
      <w:tr w:rsidR="00992CE8" w:rsidRPr="0084683F" w14:paraId="5868968D" w14:textId="77777777" w:rsidTr="006A6D83">
        <w:trPr>
          <w:cantSplit/>
        </w:trPr>
        <w:tc>
          <w:tcPr>
            <w:tcW w:w="4140" w:type="dxa"/>
            <w:vAlign w:val="bottom"/>
          </w:tcPr>
          <w:p w14:paraId="6318A17E" w14:textId="77777777" w:rsidR="00992CE8" w:rsidRDefault="00992CE8" w:rsidP="0099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79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 w:rsidRPr="009645EB">
              <w:rPr>
                <w:rFonts w:asciiTheme="majorBidi" w:hAnsiTheme="majorBidi" w:cs="Angsana New" w:hint="cs"/>
                <w:sz w:val="30"/>
                <w:szCs w:val="30"/>
                <w:cs/>
              </w:rPr>
              <w:t>หักค่าเสื่อมราคาสะสมของอาคารที่โอน</w:t>
            </w:r>
          </w:p>
          <w:p w14:paraId="55AA1263" w14:textId="42F852FD" w:rsidR="00992CE8" w:rsidRPr="0084683F" w:rsidRDefault="00992CE8" w:rsidP="0099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80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45EB">
              <w:rPr>
                <w:rFonts w:asciiTheme="majorBidi" w:hAnsiTheme="majorBidi" w:cs="Angsana New" w:hint="cs"/>
                <w:sz w:val="30"/>
                <w:szCs w:val="30"/>
                <w:cs/>
              </w:rPr>
              <w:t>ไปอสังหาริมทรัพย์เพื่อการลงทุน</w:t>
            </w:r>
          </w:p>
        </w:tc>
        <w:tc>
          <w:tcPr>
            <w:tcW w:w="1170" w:type="dxa"/>
            <w:vAlign w:val="bottom"/>
          </w:tcPr>
          <w:p w14:paraId="78903228" w14:textId="33087F90" w:rsidR="00992CE8" w:rsidRPr="0064148A" w:rsidRDefault="00992CE8" w:rsidP="0099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EE132B3" w14:textId="77777777" w:rsidR="00992CE8" w:rsidRPr="0084683F" w:rsidRDefault="00992CE8" w:rsidP="00992CE8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1" w:type="dxa"/>
            <w:vAlign w:val="bottom"/>
          </w:tcPr>
          <w:p w14:paraId="3062D4C5" w14:textId="681280AA" w:rsidR="00992CE8" w:rsidRPr="0064148A" w:rsidRDefault="00992CE8" w:rsidP="0099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C104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DC1040">
              <w:rPr>
                <w:rFonts w:asciiTheme="majorBidi" w:hAnsiTheme="majorBidi" w:cstheme="majorBidi"/>
                <w:sz w:val="30"/>
                <w:szCs w:val="30"/>
              </w:rPr>
              <w:t>,7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03)</w:t>
            </w:r>
          </w:p>
        </w:tc>
        <w:tc>
          <w:tcPr>
            <w:tcW w:w="180" w:type="dxa"/>
            <w:vAlign w:val="bottom"/>
          </w:tcPr>
          <w:p w14:paraId="5A8957F1" w14:textId="77777777" w:rsidR="00992CE8" w:rsidRPr="0084683F" w:rsidRDefault="00992CE8" w:rsidP="00992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9" w:type="dxa"/>
            <w:vAlign w:val="bottom"/>
          </w:tcPr>
          <w:p w14:paraId="61FF923D" w14:textId="28DEF34B" w:rsidR="00992CE8" w:rsidRPr="0064148A" w:rsidRDefault="00992CE8" w:rsidP="0099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49A1843" w14:textId="77777777" w:rsidR="00992CE8" w:rsidRPr="0084683F" w:rsidRDefault="00992CE8" w:rsidP="00992CE8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9" w:type="dxa"/>
            <w:vAlign w:val="bottom"/>
          </w:tcPr>
          <w:p w14:paraId="46A17D9C" w14:textId="0C284F8D" w:rsidR="00992CE8" w:rsidRPr="0064148A" w:rsidRDefault="00992CE8" w:rsidP="0099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C5C9726" w14:textId="77777777" w:rsidR="00992CE8" w:rsidRPr="0084683F" w:rsidRDefault="00992CE8" w:rsidP="00992CE8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vAlign w:val="bottom"/>
          </w:tcPr>
          <w:p w14:paraId="471F5F9A" w14:textId="01809CC2" w:rsidR="00992CE8" w:rsidRPr="0064148A" w:rsidRDefault="00992CE8" w:rsidP="0099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19A365C6" w14:textId="77777777" w:rsidR="00992CE8" w:rsidRPr="0084683F" w:rsidRDefault="00992CE8" w:rsidP="00992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4" w:type="dxa"/>
            <w:vAlign w:val="bottom"/>
          </w:tcPr>
          <w:p w14:paraId="2C8413B4" w14:textId="3E0A6B5C" w:rsidR="00992CE8" w:rsidRPr="0047231E" w:rsidRDefault="00992CE8" w:rsidP="0099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61F4B1C3" w14:textId="77777777" w:rsidR="00992CE8" w:rsidRPr="0084683F" w:rsidRDefault="00992CE8" w:rsidP="00992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1" w:type="dxa"/>
            <w:vAlign w:val="bottom"/>
          </w:tcPr>
          <w:p w14:paraId="035469B9" w14:textId="30C57AB2" w:rsidR="00992CE8" w:rsidRPr="0064148A" w:rsidRDefault="00992CE8" w:rsidP="0099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820"/>
              </w:tabs>
              <w:spacing w:after="0"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C104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DC1040">
              <w:rPr>
                <w:rFonts w:asciiTheme="majorBidi" w:hAnsiTheme="majorBidi" w:cstheme="majorBidi"/>
                <w:sz w:val="30"/>
                <w:szCs w:val="30"/>
              </w:rPr>
              <w:t>,7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03)</w:t>
            </w:r>
          </w:p>
        </w:tc>
      </w:tr>
      <w:tr w:rsidR="00992CE8" w:rsidRPr="0084683F" w14:paraId="4D6DBD51" w14:textId="77777777" w:rsidTr="00DB14CE">
        <w:trPr>
          <w:cantSplit/>
          <w:trHeight w:val="360"/>
        </w:trPr>
        <w:tc>
          <w:tcPr>
            <w:tcW w:w="4140" w:type="dxa"/>
            <w:vAlign w:val="bottom"/>
          </w:tcPr>
          <w:p w14:paraId="526335F1" w14:textId="7FF8EEFD" w:rsidR="00992CE8" w:rsidRPr="0084683F" w:rsidRDefault="00992CE8" w:rsidP="0099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683F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193398" w14:textId="531BEF84" w:rsidR="00992CE8" w:rsidRPr="0084683F" w:rsidRDefault="00992CE8" w:rsidP="0099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8DD2E47" w14:textId="77777777" w:rsidR="00992CE8" w:rsidRPr="0084683F" w:rsidRDefault="00992CE8" w:rsidP="00992CE8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452E64" w14:textId="71C076AA" w:rsidR="00992CE8" w:rsidRPr="0084683F" w:rsidRDefault="00992CE8" w:rsidP="0099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C1040">
              <w:rPr>
                <w:rFonts w:asciiTheme="majorBidi" w:hAnsiTheme="majorBidi" w:cstheme="majorBidi"/>
                <w:sz w:val="30"/>
                <w:szCs w:val="30"/>
              </w:rPr>
              <w:t>1,537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31116894" w14:textId="77777777" w:rsidR="00992CE8" w:rsidRPr="0084683F" w:rsidRDefault="00992CE8" w:rsidP="00992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9" w:type="dxa"/>
            <w:tcBorders>
              <w:bottom w:val="single" w:sz="4" w:space="0" w:color="auto"/>
            </w:tcBorders>
            <w:vAlign w:val="bottom"/>
          </w:tcPr>
          <w:p w14:paraId="03E5BCBA" w14:textId="7F953E2E" w:rsidR="00992CE8" w:rsidRPr="0084683F" w:rsidRDefault="00992CE8" w:rsidP="0099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E71C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80)</w:t>
            </w:r>
          </w:p>
        </w:tc>
        <w:tc>
          <w:tcPr>
            <w:tcW w:w="180" w:type="dxa"/>
            <w:vAlign w:val="bottom"/>
          </w:tcPr>
          <w:p w14:paraId="1F85DF93" w14:textId="77777777" w:rsidR="00992CE8" w:rsidRPr="0084683F" w:rsidRDefault="00992CE8" w:rsidP="00992CE8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9" w:type="dxa"/>
            <w:tcBorders>
              <w:bottom w:val="single" w:sz="4" w:space="0" w:color="auto"/>
            </w:tcBorders>
            <w:vAlign w:val="bottom"/>
          </w:tcPr>
          <w:p w14:paraId="6DDEC020" w14:textId="1B7F769B" w:rsidR="00992CE8" w:rsidRPr="0084683F" w:rsidRDefault="00992CE8" w:rsidP="0099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E71C0">
              <w:rPr>
                <w:rFonts w:asciiTheme="majorBidi" w:hAnsiTheme="majorBidi" w:cstheme="majorBidi"/>
                <w:sz w:val="30"/>
                <w:szCs w:val="30"/>
              </w:rPr>
              <w:t>1,5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46)</w:t>
            </w:r>
          </w:p>
        </w:tc>
        <w:tc>
          <w:tcPr>
            <w:tcW w:w="180" w:type="dxa"/>
            <w:vAlign w:val="bottom"/>
          </w:tcPr>
          <w:p w14:paraId="157D6E89" w14:textId="77777777" w:rsidR="00992CE8" w:rsidRPr="0084683F" w:rsidRDefault="00992CE8" w:rsidP="00992CE8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  <w:vAlign w:val="bottom"/>
          </w:tcPr>
          <w:p w14:paraId="08062842" w14:textId="03F5D095" w:rsidR="00992CE8" w:rsidRPr="0084683F" w:rsidRDefault="00992CE8" w:rsidP="0099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E71C0">
              <w:rPr>
                <w:rFonts w:asciiTheme="majorBidi" w:hAnsiTheme="majorBidi" w:cstheme="majorBidi"/>
                <w:sz w:val="30"/>
                <w:szCs w:val="30"/>
              </w:rPr>
              <w:t>8,10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9)</w:t>
            </w:r>
          </w:p>
        </w:tc>
        <w:tc>
          <w:tcPr>
            <w:tcW w:w="184" w:type="dxa"/>
            <w:vAlign w:val="bottom"/>
          </w:tcPr>
          <w:p w14:paraId="6F431F13" w14:textId="77777777" w:rsidR="00992CE8" w:rsidRPr="0084683F" w:rsidRDefault="00992CE8" w:rsidP="00992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4" w:type="dxa"/>
            <w:tcBorders>
              <w:bottom w:val="single" w:sz="4" w:space="0" w:color="auto"/>
            </w:tcBorders>
          </w:tcPr>
          <w:p w14:paraId="7D0C1775" w14:textId="084FA76B" w:rsidR="00992CE8" w:rsidRPr="0084683F" w:rsidRDefault="00992CE8" w:rsidP="0099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B55D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53ECD193" w14:textId="77777777" w:rsidR="00992CE8" w:rsidRPr="0084683F" w:rsidRDefault="00992CE8" w:rsidP="00992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3F30C7CC" w14:textId="72D66BB1" w:rsidR="00992CE8" w:rsidRPr="0084683F" w:rsidRDefault="00992CE8" w:rsidP="0099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E71C0">
              <w:rPr>
                <w:rFonts w:asciiTheme="majorBidi" w:hAnsiTheme="majorBidi" w:cstheme="majorBidi"/>
                <w:sz w:val="30"/>
                <w:szCs w:val="30"/>
              </w:rPr>
              <w:t>11,8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72)</w:t>
            </w:r>
          </w:p>
        </w:tc>
      </w:tr>
      <w:tr w:rsidR="00992CE8" w:rsidRPr="0084683F" w14:paraId="0138BD48" w14:textId="77777777" w:rsidTr="00DB14CE">
        <w:trPr>
          <w:cantSplit/>
          <w:trHeight w:val="50"/>
        </w:trPr>
        <w:tc>
          <w:tcPr>
            <w:tcW w:w="4140" w:type="dxa"/>
            <w:vAlign w:val="bottom"/>
          </w:tcPr>
          <w:p w14:paraId="0604AEF6" w14:textId="39FBDD49" w:rsidR="00992CE8" w:rsidRPr="00516CD8" w:rsidRDefault="00992CE8" w:rsidP="0099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6C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516C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516C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516C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และ 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516C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516C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B8C15F" w14:textId="26EE4B81" w:rsidR="00992CE8" w:rsidRPr="0084683F" w:rsidRDefault="00992CE8" w:rsidP="0099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6DF4795" w14:textId="77777777" w:rsidR="00992CE8" w:rsidRPr="0084683F" w:rsidRDefault="00992CE8" w:rsidP="00992CE8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C9F286" w14:textId="1ED3646A" w:rsidR="00992CE8" w:rsidRPr="0084683F" w:rsidRDefault="00992CE8" w:rsidP="0099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0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130,4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</w:t>
            </w:r>
          </w:p>
        </w:tc>
        <w:tc>
          <w:tcPr>
            <w:tcW w:w="180" w:type="dxa"/>
            <w:vAlign w:val="bottom"/>
          </w:tcPr>
          <w:p w14:paraId="3469DEE3" w14:textId="77777777" w:rsidR="00992CE8" w:rsidRPr="0084683F" w:rsidRDefault="00992CE8" w:rsidP="0099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360" w:lineRule="exact"/>
              <w:ind w:left="-79" w:right="-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9" w:type="dxa"/>
            <w:tcBorders>
              <w:top w:val="single" w:sz="4" w:space="0" w:color="auto"/>
            </w:tcBorders>
            <w:vAlign w:val="bottom"/>
          </w:tcPr>
          <w:p w14:paraId="5C988CFE" w14:textId="2EBFF41A" w:rsidR="00992CE8" w:rsidRPr="0084683F" w:rsidRDefault="00992CE8" w:rsidP="0099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2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46,05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80" w:type="dxa"/>
            <w:vAlign w:val="bottom"/>
          </w:tcPr>
          <w:p w14:paraId="6365E701" w14:textId="77777777" w:rsidR="00992CE8" w:rsidRPr="0084683F" w:rsidRDefault="00992CE8" w:rsidP="00992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100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599" w:type="dxa"/>
            <w:tcBorders>
              <w:top w:val="single" w:sz="4" w:space="0" w:color="auto"/>
            </w:tcBorders>
            <w:vAlign w:val="bottom"/>
          </w:tcPr>
          <w:p w14:paraId="575BFF6F" w14:textId="150448C3" w:rsidR="00992CE8" w:rsidRPr="0084683F" w:rsidRDefault="00992CE8" w:rsidP="0099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2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32,389</w:t>
            </w:r>
          </w:p>
        </w:tc>
        <w:tc>
          <w:tcPr>
            <w:tcW w:w="180" w:type="dxa"/>
            <w:vAlign w:val="bottom"/>
          </w:tcPr>
          <w:p w14:paraId="7F6318A4" w14:textId="77777777" w:rsidR="00992CE8" w:rsidRPr="0084683F" w:rsidRDefault="00992CE8" w:rsidP="00992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100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vAlign w:val="bottom"/>
          </w:tcPr>
          <w:p w14:paraId="17B54B2F" w14:textId="606826F9" w:rsidR="00992CE8" w:rsidRPr="0084683F" w:rsidRDefault="00992CE8" w:rsidP="0099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2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19,15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84" w:type="dxa"/>
            <w:vAlign w:val="bottom"/>
          </w:tcPr>
          <w:p w14:paraId="21120A71" w14:textId="77777777" w:rsidR="00992CE8" w:rsidRPr="0084683F" w:rsidRDefault="00992CE8" w:rsidP="00992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ind w:left="-79" w:right="-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</w:tcPr>
          <w:p w14:paraId="4C2745A6" w14:textId="16ABF8E6" w:rsidR="00992CE8" w:rsidRPr="0084683F" w:rsidRDefault="00992CE8" w:rsidP="0099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19A7DEC7" w14:textId="77777777" w:rsidR="00992CE8" w:rsidRPr="0084683F" w:rsidRDefault="00992CE8" w:rsidP="00992CE8">
            <w:pPr>
              <w:pStyle w:val="acctfourfigures"/>
              <w:tabs>
                <w:tab w:val="clear" w:pos="765"/>
                <w:tab w:val="decimal" w:pos="1371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</w:tcPr>
          <w:p w14:paraId="581A3A3B" w14:textId="5E784C3F" w:rsidR="00992CE8" w:rsidRPr="0084683F" w:rsidRDefault="00992CE8" w:rsidP="0099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2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228,30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</w:tr>
      <w:tr w:rsidR="00737466" w:rsidRPr="0084683F" w14:paraId="35255B6F" w14:textId="77777777" w:rsidTr="00DB14CE">
        <w:trPr>
          <w:cantSplit/>
        </w:trPr>
        <w:tc>
          <w:tcPr>
            <w:tcW w:w="4140" w:type="dxa"/>
            <w:vAlign w:val="bottom"/>
          </w:tcPr>
          <w:p w14:paraId="78C23072" w14:textId="77777777" w:rsidR="00737466" w:rsidRPr="0084683F" w:rsidRDefault="00737466" w:rsidP="00737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4683F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vAlign w:val="bottom"/>
          </w:tcPr>
          <w:p w14:paraId="4CC97595" w14:textId="4C192BB4" w:rsidR="00737466" w:rsidRPr="0084683F" w:rsidRDefault="007449EE" w:rsidP="00737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9EE"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  <w:tc>
          <w:tcPr>
            <w:tcW w:w="180" w:type="dxa"/>
            <w:vAlign w:val="bottom"/>
          </w:tcPr>
          <w:p w14:paraId="67B0B75C" w14:textId="77777777" w:rsidR="00737466" w:rsidRPr="0084683F" w:rsidRDefault="00737466" w:rsidP="00737466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1" w:type="dxa"/>
            <w:vAlign w:val="bottom"/>
          </w:tcPr>
          <w:p w14:paraId="01772349" w14:textId="278995BA" w:rsidR="00737466" w:rsidRPr="0084683F" w:rsidRDefault="00631309" w:rsidP="00737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31309">
              <w:rPr>
                <w:rFonts w:asciiTheme="majorBidi" w:hAnsiTheme="majorBidi" w:cs="Angsana New"/>
                <w:sz w:val="30"/>
                <w:szCs w:val="30"/>
                <w:cs/>
              </w:rPr>
              <w:t>22</w:t>
            </w:r>
            <w:r w:rsidRPr="006313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1309">
              <w:rPr>
                <w:rFonts w:asciiTheme="majorBidi" w:hAnsiTheme="majorBidi" w:cs="Angsana New"/>
                <w:sz w:val="30"/>
                <w:szCs w:val="30"/>
                <w:cs/>
              </w:rPr>
              <w:t>124</w:t>
            </w:r>
          </w:p>
        </w:tc>
        <w:tc>
          <w:tcPr>
            <w:tcW w:w="180" w:type="dxa"/>
            <w:vAlign w:val="bottom"/>
          </w:tcPr>
          <w:p w14:paraId="52915959" w14:textId="77777777" w:rsidR="00737466" w:rsidRPr="0084683F" w:rsidRDefault="00737466" w:rsidP="00737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9" w:type="dxa"/>
            <w:vAlign w:val="bottom"/>
          </w:tcPr>
          <w:p w14:paraId="2D1D7D28" w14:textId="48DAD9AD" w:rsidR="00737466" w:rsidRPr="0084683F" w:rsidRDefault="00631309" w:rsidP="00737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31309">
              <w:rPr>
                <w:rFonts w:asciiTheme="majorBidi" w:hAnsiTheme="majorBidi" w:cs="Angsana New"/>
                <w:sz w:val="30"/>
                <w:szCs w:val="30"/>
                <w:cs/>
              </w:rPr>
              <w:t>7</w:t>
            </w:r>
            <w:r w:rsidRPr="006313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1309">
              <w:rPr>
                <w:rFonts w:asciiTheme="majorBidi" w:hAnsiTheme="majorBidi" w:cs="Angsana New"/>
                <w:sz w:val="30"/>
                <w:szCs w:val="30"/>
                <w:cs/>
              </w:rPr>
              <w:t>994</w:t>
            </w:r>
          </w:p>
        </w:tc>
        <w:tc>
          <w:tcPr>
            <w:tcW w:w="180" w:type="dxa"/>
            <w:vAlign w:val="bottom"/>
          </w:tcPr>
          <w:p w14:paraId="5F5733F5" w14:textId="77777777" w:rsidR="00737466" w:rsidRPr="0084683F" w:rsidRDefault="00737466" w:rsidP="00737466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9" w:type="dxa"/>
            <w:vAlign w:val="bottom"/>
          </w:tcPr>
          <w:p w14:paraId="2F712256" w14:textId="456F58CB" w:rsidR="00737466" w:rsidRPr="0084683F" w:rsidRDefault="00306526" w:rsidP="00737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06526">
              <w:rPr>
                <w:rFonts w:asciiTheme="majorBidi" w:hAnsiTheme="majorBidi" w:cs="Angsana New"/>
                <w:sz w:val="30"/>
                <w:szCs w:val="30"/>
                <w:cs/>
              </w:rPr>
              <w:t>5</w:t>
            </w:r>
            <w:r w:rsidRPr="00306526">
              <w:rPr>
                <w:rFonts w:asciiTheme="majorBidi" w:hAnsiTheme="majorBidi" w:cs="Angsana New"/>
                <w:sz w:val="30"/>
                <w:szCs w:val="30"/>
              </w:rPr>
              <w:t>,</w:t>
            </w:r>
            <w:r w:rsidRPr="00306526">
              <w:rPr>
                <w:rFonts w:asciiTheme="majorBidi" w:hAnsiTheme="majorBidi" w:cs="Angsana New"/>
                <w:sz w:val="30"/>
                <w:szCs w:val="30"/>
                <w:cs/>
              </w:rPr>
              <w:t>713</w:t>
            </w:r>
          </w:p>
        </w:tc>
        <w:tc>
          <w:tcPr>
            <w:tcW w:w="180" w:type="dxa"/>
            <w:vAlign w:val="bottom"/>
          </w:tcPr>
          <w:p w14:paraId="223EF90A" w14:textId="77777777" w:rsidR="00737466" w:rsidRPr="0084683F" w:rsidRDefault="00737466" w:rsidP="00737466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vAlign w:val="bottom"/>
          </w:tcPr>
          <w:p w14:paraId="64E4A629" w14:textId="68490022" w:rsidR="00737466" w:rsidRPr="0084683F" w:rsidRDefault="00631309" w:rsidP="00737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31309">
              <w:rPr>
                <w:rFonts w:asciiTheme="majorBidi" w:hAnsiTheme="majorBidi" w:cs="Angsana New"/>
                <w:sz w:val="30"/>
                <w:szCs w:val="30"/>
                <w:cs/>
              </w:rPr>
              <w:t>4</w:t>
            </w:r>
            <w:r w:rsidRPr="006313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1309">
              <w:rPr>
                <w:rFonts w:asciiTheme="majorBidi" w:hAnsiTheme="majorBidi" w:cs="Angsana New"/>
                <w:sz w:val="30"/>
                <w:szCs w:val="30"/>
                <w:cs/>
              </w:rPr>
              <w:t>312</w:t>
            </w:r>
          </w:p>
        </w:tc>
        <w:tc>
          <w:tcPr>
            <w:tcW w:w="184" w:type="dxa"/>
            <w:vAlign w:val="bottom"/>
          </w:tcPr>
          <w:p w14:paraId="32C74F35" w14:textId="77777777" w:rsidR="00737466" w:rsidRPr="0084683F" w:rsidRDefault="00737466" w:rsidP="00737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4" w:type="dxa"/>
          </w:tcPr>
          <w:p w14:paraId="233675B4" w14:textId="6A89EA3D" w:rsidR="00737466" w:rsidRPr="0084683F" w:rsidRDefault="00631309" w:rsidP="00737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7B4E3EDF" w14:textId="77777777" w:rsidR="00737466" w:rsidRPr="0084683F" w:rsidRDefault="00737466" w:rsidP="00737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1" w:type="dxa"/>
          </w:tcPr>
          <w:p w14:paraId="03CEF1F8" w14:textId="5FA38CD1" w:rsidR="00737466" w:rsidRPr="0084683F" w:rsidRDefault="00306526" w:rsidP="00737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06526">
              <w:rPr>
                <w:rFonts w:asciiTheme="majorBidi" w:hAnsiTheme="majorBidi" w:cstheme="majorBidi"/>
                <w:sz w:val="30"/>
                <w:szCs w:val="30"/>
              </w:rPr>
              <w:t>40,200</w:t>
            </w:r>
          </w:p>
        </w:tc>
      </w:tr>
      <w:tr w:rsidR="00737466" w:rsidRPr="0084683F" w14:paraId="3F36BE5C" w14:textId="77777777" w:rsidTr="00DB14CE">
        <w:trPr>
          <w:cantSplit/>
        </w:trPr>
        <w:tc>
          <w:tcPr>
            <w:tcW w:w="4140" w:type="dxa"/>
            <w:vAlign w:val="bottom"/>
          </w:tcPr>
          <w:p w14:paraId="75318ED5" w14:textId="77777777" w:rsidR="00737466" w:rsidRPr="0084683F" w:rsidRDefault="00737466" w:rsidP="00737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683F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  <w:vAlign w:val="bottom"/>
          </w:tcPr>
          <w:p w14:paraId="09417599" w14:textId="60D31A5E" w:rsidR="00737466" w:rsidRPr="0084683F" w:rsidRDefault="007449EE" w:rsidP="00737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F491792" w14:textId="77777777" w:rsidR="00737466" w:rsidRPr="0084683F" w:rsidRDefault="00737466" w:rsidP="00737466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1" w:type="dxa"/>
            <w:vAlign w:val="bottom"/>
          </w:tcPr>
          <w:p w14:paraId="2219FD3B" w14:textId="22EF7A90" w:rsidR="00737466" w:rsidRPr="0084683F" w:rsidRDefault="00631309" w:rsidP="00737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31309">
              <w:rPr>
                <w:rFonts w:asciiTheme="majorBidi" w:hAnsiTheme="majorBidi" w:cs="Angsana New"/>
                <w:sz w:val="30"/>
                <w:szCs w:val="30"/>
                <w:cs/>
              </w:rPr>
              <w:t>(63)</w:t>
            </w:r>
          </w:p>
        </w:tc>
        <w:tc>
          <w:tcPr>
            <w:tcW w:w="180" w:type="dxa"/>
            <w:vAlign w:val="bottom"/>
          </w:tcPr>
          <w:p w14:paraId="5A1474F5" w14:textId="77777777" w:rsidR="00737466" w:rsidRPr="0084683F" w:rsidRDefault="00737466" w:rsidP="00737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9" w:type="dxa"/>
            <w:vAlign w:val="bottom"/>
          </w:tcPr>
          <w:p w14:paraId="5DD7C181" w14:textId="64724632" w:rsidR="00737466" w:rsidRPr="0084683F" w:rsidRDefault="00631309" w:rsidP="00737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31309">
              <w:rPr>
                <w:rFonts w:asciiTheme="majorBidi" w:hAnsiTheme="majorBidi" w:cs="Angsana New"/>
                <w:sz w:val="30"/>
                <w:szCs w:val="30"/>
                <w:cs/>
              </w:rPr>
              <w:t>(1</w:t>
            </w:r>
            <w:r w:rsidRPr="006313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1309">
              <w:rPr>
                <w:rFonts w:asciiTheme="majorBidi" w:hAnsiTheme="majorBidi" w:cs="Angsana New"/>
                <w:sz w:val="30"/>
                <w:szCs w:val="30"/>
                <w:cs/>
              </w:rPr>
              <w:t>274)</w:t>
            </w:r>
          </w:p>
        </w:tc>
        <w:tc>
          <w:tcPr>
            <w:tcW w:w="180" w:type="dxa"/>
            <w:vAlign w:val="bottom"/>
          </w:tcPr>
          <w:p w14:paraId="39275E49" w14:textId="77777777" w:rsidR="00737466" w:rsidRPr="0084683F" w:rsidRDefault="00737466" w:rsidP="00737466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9" w:type="dxa"/>
            <w:vAlign w:val="bottom"/>
          </w:tcPr>
          <w:p w14:paraId="3658E9FE" w14:textId="2F004FEB" w:rsidR="00737466" w:rsidRPr="0084683F" w:rsidRDefault="00631309" w:rsidP="007E1E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60"/>
                <w:tab w:val="decimal" w:pos="717"/>
              </w:tabs>
              <w:spacing w:after="0" w:line="360" w:lineRule="exact"/>
              <w:ind w:left="-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31309">
              <w:rPr>
                <w:rFonts w:asciiTheme="majorBidi" w:hAnsiTheme="majorBidi" w:cs="Angsana New"/>
                <w:sz w:val="30"/>
                <w:szCs w:val="30"/>
                <w:cs/>
              </w:rPr>
              <w:t>(387)</w:t>
            </w:r>
          </w:p>
        </w:tc>
        <w:tc>
          <w:tcPr>
            <w:tcW w:w="180" w:type="dxa"/>
            <w:vAlign w:val="bottom"/>
          </w:tcPr>
          <w:p w14:paraId="0C157617" w14:textId="77777777" w:rsidR="00737466" w:rsidRPr="0084683F" w:rsidRDefault="00737466" w:rsidP="00737466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vAlign w:val="bottom"/>
          </w:tcPr>
          <w:p w14:paraId="2E600867" w14:textId="22653AAF" w:rsidR="00737466" w:rsidRPr="0084683F" w:rsidRDefault="00631309" w:rsidP="00737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31309">
              <w:rPr>
                <w:rFonts w:asciiTheme="majorBidi" w:hAnsiTheme="majorBidi" w:cs="Angsana New"/>
                <w:sz w:val="30"/>
                <w:szCs w:val="30"/>
                <w:cs/>
              </w:rPr>
              <w:t>(1</w:t>
            </w:r>
            <w:r w:rsidRPr="006313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1309">
              <w:rPr>
                <w:rFonts w:asciiTheme="majorBidi" w:hAnsiTheme="majorBidi" w:cs="Angsana New"/>
                <w:sz w:val="30"/>
                <w:szCs w:val="30"/>
                <w:cs/>
              </w:rPr>
              <w:t>395)</w:t>
            </w:r>
          </w:p>
        </w:tc>
        <w:tc>
          <w:tcPr>
            <w:tcW w:w="184" w:type="dxa"/>
            <w:vAlign w:val="bottom"/>
          </w:tcPr>
          <w:p w14:paraId="352F2C2A" w14:textId="77777777" w:rsidR="00737466" w:rsidRPr="0084683F" w:rsidRDefault="00737466" w:rsidP="00737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4" w:type="dxa"/>
          </w:tcPr>
          <w:p w14:paraId="6DBE0B71" w14:textId="47EC11E8" w:rsidR="00737466" w:rsidRPr="0084683F" w:rsidRDefault="00631309" w:rsidP="00737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2EC9D321" w14:textId="77777777" w:rsidR="00737466" w:rsidRPr="0084683F" w:rsidRDefault="00737466" w:rsidP="00737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1" w:type="dxa"/>
          </w:tcPr>
          <w:p w14:paraId="0FB5742E" w14:textId="556A16D3" w:rsidR="00737466" w:rsidRPr="0084683F" w:rsidRDefault="00631309" w:rsidP="00737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31309">
              <w:rPr>
                <w:rFonts w:asciiTheme="majorBidi" w:hAnsiTheme="majorBidi" w:cstheme="majorBidi"/>
                <w:sz w:val="30"/>
                <w:szCs w:val="30"/>
              </w:rPr>
              <w:t>(3,119)</w:t>
            </w:r>
          </w:p>
        </w:tc>
      </w:tr>
      <w:tr w:rsidR="00737466" w:rsidRPr="0084683F" w14:paraId="5A3CD3E5" w14:textId="77777777" w:rsidTr="00DB14CE">
        <w:trPr>
          <w:cantSplit/>
        </w:trPr>
        <w:tc>
          <w:tcPr>
            <w:tcW w:w="4140" w:type="dxa"/>
            <w:vAlign w:val="bottom"/>
          </w:tcPr>
          <w:p w14:paraId="3231AB5C" w14:textId="3A8D96D4" w:rsidR="00737466" w:rsidRPr="00516CD8" w:rsidRDefault="00737466" w:rsidP="00737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6C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516C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992C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87BD64" w14:textId="1444262D" w:rsidR="00737466" w:rsidRPr="0084683F" w:rsidRDefault="00631309" w:rsidP="00737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31309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287</w:t>
            </w:r>
          </w:p>
        </w:tc>
        <w:tc>
          <w:tcPr>
            <w:tcW w:w="180" w:type="dxa"/>
            <w:vAlign w:val="bottom"/>
          </w:tcPr>
          <w:p w14:paraId="10797E6C" w14:textId="77777777" w:rsidR="00737466" w:rsidRPr="0084683F" w:rsidRDefault="00737466" w:rsidP="00737466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F3A797" w14:textId="72A15394" w:rsidR="00737466" w:rsidRPr="0084683F" w:rsidRDefault="00631309" w:rsidP="00737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1309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152</w:t>
            </w:r>
            <w:r w:rsidRPr="006313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31309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541</w:t>
            </w:r>
          </w:p>
        </w:tc>
        <w:tc>
          <w:tcPr>
            <w:tcW w:w="180" w:type="dxa"/>
            <w:vAlign w:val="bottom"/>
          </w:tcPr>
          <w:p w14:paraId="617101BA" w14:textId="77777777" w:rsidR="00737466" w:rsidRPr="0084683F" w:rsidRDefault="00737466" w:rsidP="00737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360" w:lineRule="exact"/>
              <w:ind w:left="-79" w:right="-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5C2D6A" w14:textId="054B09FD" w:rsidR="00737466" w:rsidRPr="0084683F" w:rsidRDefault="00631309" w:rsidP="00737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1309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52</w:t>
            </w:r>
            <w:r w:rsidRPr="006313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31309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772</w:t>
            </w:r>
          </w:p>
        </w:tc>
        <w:tc>
          <w:tcPr>
            <w:tcW w:w="180" w:type="dxa"/>
            <w:vAlign w:val="bottom"/>
          </w:tcPr>
          <w:p w14:paraId="3647041D" w14:textId="77777777" w:rsidR="00737466" w:rsidRPr="0084683F" w:rsidRDefault="00737466" w:rsidP="00737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100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5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75A6BF" w14:textId="74D8D345" w:rsidR="00737466" w:rsidRPr="0084683F" w:rsidRDefault="00306526" w:rsidP="00737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526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37</w:t>
            </w:r>
            <w:r w:rsidRPr="00306526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,</w:t>
            </w:r>
            <w:r w:rsidRPr="00306526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715</w:t>
            </w:r>
          </w:p>
        </w:tc>
        <w:tc>
          <w:tcPr>
            <w:tcW w:w="180" w:type="dxa"/>
            <w:vAlign w:val="bottom"/>
          </w:tcPr>
          <w:p w14:paraId="058AE1E7" w14:textId="77777777" w:rsidR="00737466" w:rsidRPr="0084683F" w:rsidRDefault="00737466" w:rsidP="00737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100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091FB4" w14:textId="009EAF78" w:rsidR="00737466" w:rsidRPr="0084683F" w:rsidRDefault="00631309" w:rsidP="00737466">
            <w:pPr>
              <w:pStyle w:val="BodyText"/>
              <w:tabs>
                <w:tab w:val="clear" w:pos="227"/>
                <w:tab w:val="clear" w:pos="454"/>
                <w:tab w:val="clear" w:pos="907"/>
                <w:tab w:val="decimal" w:pos="680"/>
                <w:tab w:val="decimal" w:pos="717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1309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22</w:t>
            </w:r>
            <w:r w:rsidRPr="006313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31309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069</w:t>
            </w:r>
          </w:p>
        </w:tc>
        <w:tc>
          <w:tcPr>
            <w:tcW w:w="184" w:type="dxa"/>
            <w:vAlign w:val="bottom"/>
          </w:tcPr>
          <w:p w14:paraId="45120C7D" w14:textId="77777777" w:rsidR="00737466" w:rsidRPr="0084683F" w:rsidRDefault="00737466" w:rsidP="00737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ind w:left="-79" w:right="-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4" w:type="dxa"/>
            <w:tcBorders>
              <w:top w:val="single" w:sz="4" w:space="0" w:color="auto"/>
              <w:bottom w:val="double" w:sz="4" w:space="0" w:color="auto"/>
            </w:tcBorders>
          </w:tcPr>
          <w:p w14:paraId="6075F7EB" w14:textId="4677D2C3" w:rsidR="00737466" w:rsidRPr="0084683F" w:rsidRDefault="00631309" w:rsidP="00737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28B4CA6A" w14:textId="77777777" w:rsidR="00737466" w:rsidRPr="0084683F" w:rsidRDefault="00737466" w:rsidP="00737466">
            <w:pPr>
              <w:pStyle w:val="acctfourfigures"/>
              <w:tabs>
                <w:tab w:val="clear" w:pos="765"/>
                <w:tab w:val="decimal" w:pos="1371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double" w:sz="4" w:space="0" w:color="auto"/>
            </w:tcBorders>
          </w:tcPr>
          <w:p w14:paraId="3AC60865" w14:textId="3B26A4D2" w:rsidR="00737466" w:rsidRPr="0084683F" w:rsidRDefault="00306526" w:rsidP="00737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5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265,384</w:t>
            </w:r>
          </w:p>
        </w:tc>
      </w:tr>
      <w:tr w:rsidR="00737466" w:rsidRPr="0084683F" w14:paraId="70D6C8CB" w14:textId="77777777" w:rsidTr="00DB14CE">
        <w:trPr>
          <w:cantSplit/>
        </w:trPr>
        <w:tc>
          <w:tcPr>
            <w:tcW w:w="4140" w:type="dxa"/>
            <w:vAlign w:val="bottom"/>
          </w:tcPr>
          <w:p w14:paraId="6A99E3C9" w14:textId="77777777" w:rsidR="00737466" w:rsidRPr="001A4937" w:rsidRDefault="00737466" w:rsidP="00737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2CC48FEE" w14:textId="77777777" w:rsidR="00737466" w:rsidRPr="001A4937" w:rsidRDefault="00737466" w:rsidP="00737466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BD2653F" w14:textId="77777777" w:rsidR="00737466" w:rsidRPr="001A4937" w:rsidRDefault="00737466" w:rsidP="00737466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double" w:sz="4" w:space="0" w:color="auto"/>
            </w:tcBorders>
            <w:vAlign w:val="bottom"/>
          </w:tcPr>
          <w:p w14:paraId="2182D5D0" w14:textId="77777777" w:rsidR="00737466" w:rsidRPr="001A4937" w:rsidRDefault="00737466" w:rsidP="00737466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35161AF" w14:textId="77777777" w:rsidR="00737466" w:rsidRPr="001A4937" w:rsidRDefault="00737466" w:rsidP="00737466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double" w:sz="4" w:space="0" w:color="auto"/>
            </w:tcBorders>
            <w:vAlign w:val="bottom"/>
          </w:tcPr>
          <w:p w14:paraId="541D373D" w14:textId="77777777" w:rsidR="00737466" w:rsidRPr="001A4937" w:rsidRDefault="00737466" w:rsidP="00737466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FDCEFA1" w14:textId="77777777" w:rsidR="00737466" w:rsidRPr="001A4937" w:rsidRDefault="00737466" w:rsidP="00737466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599" w:type="dxa"/>
            <w:tcBorders>
              <w:top w:val="double" w:sz="4" w:space="0" w:color="auto"/>
            </w:tcBorders>
            <w:vAlign w:val="bottom"/>
          </w:tcPr>
          <w:p w14:paraId="59E1F6D6" w14:textId="77777777" w:rsidR="00737466" w:rsidRPr="001A4937" w:rsidRDefault="00737466" w:rsidP="00737466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CC7599E" w14:textId="77777777" w:rsidR="00737466" w:rsidRPr="001A4937" w:rsidRDefault="00737466" w:rsidP="00737466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51" w:type="dxa"/>
            <w:tcBorders>
              <w:top w:val="double" w:sz="4" w:space="0" w:color="auto"/>
            </w:tcBorders>
            <w:vAlign w:val="bottom"/>
          </w:tcPr>
          <w:p w14:paraId="16C5CF21" w14:textId="77777777" w:rsidR="00737466" w:rsidRPr="001A4937" w:rsidRDefault="00737466" w:rsidP="00737466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3DA7D877" w14:textId="77777777" w:rsidR="00737466" w:rsidRPr="001A4937" w:rsidRDefault="00737466" w:rsidP="00737466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4" w:type="dxa"/>
            <w:tcBorders>
              <w:top w:val="double" w:sz="4" w:space="0" w:color="auto"/>
            </w:tcBorders>
            <w:vAlign w:val="bottom"/>
          </w:tcPr>
          <w:p w14:paraId="6B281EE6" w14:textId="77777777" w:rsidR="00737466" w:rsidRPr="001A4937" w:rsidRDefault="00737466" w:rsidP="00737466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7D365D4E" w14:textId="77777777" w:rsidR="00737466" w:rsidRPr="001A4937" w:rsidRDefault="00737466" w:rsidP="00737466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71" w:type="dxa"/>
            <w:tcBorders>
              <w:top w:val="double" w:sz="4" w:space="0" w:color="auto"/>
            </w:tcBorders>
          </w:tcPr>
          <w:p w14:paraId="29A66E00" w14:textId="77777777" w:rsidR="00737466" w:rsidRPr="001A4937" w:rsidRDefault="00737466" w:rsidP="00737466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37466" w:rsidRPr="0084683F" w14:paraId="7FF1DE09" w14:textId="77777777" w:rsidTr="00DB14CE">
        <w:trPr>
          <w:cantSplit/>
        </w:trPr>
        <w:tc>
          <w:tcPr>
            <w:tcW w:w="4140" w:type="dxa"/>
            <w:vAlign w:val="bottom"/>
          </w:tcPr>
          <w:p w14:paraId="7AE208EE" w14:textId="77777777" w:rsidR="00737466" w:rsidRPr="00516CD8" w:rsidRDefault="00737466" w:rsidP="00737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7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16CD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170" w:type="dxa"/>
            <w:vAlign w:val="bottom"/>
          </w:tcPr>
          <w:p w14:paraId="4C7D95F6" w14:textId="77777777" w:rsidR="00737466" w:rsidRPr="0084683F" w:rsidRDefault="00737466" w:rsidP="00737466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8EECFD1" w14:textId="77777777" w:rsidR="00737466" w:rsidRPr="0084683F" w:rsidRDefault="00737466" w:rsidP="0073746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1" w:type="dxa"/>
            <w:vAlign w:val="bottom"/>
          </w:tcPr>
          <w:p w14:paraId="4CA74969" w14:textId="77777777" w:rsidR="00737466" w:rsidRPr="0084683F" w:rsidRDefault="00737466" w:rsidP="0073746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8B81BBC" w14:textId="77777777" w:rsidR="00737466" w:rsidRPr="0084683F" w:rsidRDefault="00737466" w:rsidP="00737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9" w:type="dxa"/>
            <w:vAlign w:val="bottom"/>
          </w:tcPr>
          <w:p w14:paraId="5A0CC5ED" w14:textId="77777777" w:rsidR="00737466" w:rsidRPr="0084683F" w:rsidRDefault="00737466" w:rsidP="00737466">
            <w:pPr>
              <w:pStyle w:val="acctfourfigures"/>
              <w:tabs>
                <w:tab w:val="clear" w:pos="765"/>
                <w:tab w:val="decimal" w:pos="129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711EBA4" w14:textId="77777777" w:rsidR="00737466" w:rsidRPr="0084683F" w:rsidRDefault="00737466" w:rsidP="00737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100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599" w:type="dxa"/>
            <w:vAlign w:val="bottom"/>
          </w:tcPr>
          <w:p w14:paraId="4589C48D" w14:textId="77777777" w:rsidR="00737466" w:rsidRPr="0084683F" w:rsidRDefault="00737466" w:rsidP="00737466">
            <w:pPr>
              <w:pStyle w:val="acctfourfigures"/>
              <w:tabs>
                <w:tab w:val="clear" w:pos="765"/>
                <w:tab w:val="decimal" w:pos="1272"/>
              </w:tabs>
              <w:spacing w:line="240" w:lineRule="auto"/>
              <w:ind w:right="-79" w:firstLine="27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146241F" w14:textId="77777777" w:rsidR="00737466" w:rsidRPr="0084683F" w:rsidRDefault="00737466" w:rsidP="00737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100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51" w:type="dxa"/>
            <w:vAlign w:val="bottom"/>
          </w:tcPr>
          <w:p w14:paraId="0AE49D5F" w14:textId="77777777" w:rsidR="00737466" w:rsidRPr="0084683F" w:rsidRDefault="00737466" w:rsidP="00737466">
            <w:pPr>
              <w:pStyle w:val="acctfourfigures"/>
              <w:tabs>
                <w:tab w:val="clear" w:pos="765"/>
                <w:tab w:val="decimal" w:pos="118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" w:type="dxa"/>
            <w:vAlign w:val="bottom"/>
          </w:tcPr>
          <w:p w14:paraId="7F75EC65" w14:textId="77777777" w:rsidR="00737466" w:rsidRPr="0084683F" w:rsidRDefault="00737466" w:rsidP="00737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4" w:type="dxa"/>
            <w:vAlign w:val="bottom"/>
          </w:tcPr>
          <w:p w14:paraId="69FAE94E" w14:textId="77777777" w:rsidR="00737466" w:rsidRPr="0084683F" w:rsidRDefault="00737466" w:rsidP="00737466">
            <w:pPr>
              <w:pStyle w:val="acctfourfigures"/>
              <w:tabs>
                <w:tab w:val="clear" w:pos="765"/>
                <w:tab w:val="decimal" w:pos="121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14:paraId="59D55709" w14:textId="77777777" w:rsidR="00737466" w:rsidRPr="0084683F" w:rsidRDefault="00737466" w:rsidP="00737466">
            <w:pPr>
              <w:pStyle w:val="acctfourfigures"/>
              <w:tabs>
                <w:tab w:val="clear" w:pos="765"/>
                <w:tab w:val="decimal" w:pos="13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371" w:type="dxa"/>
          </w:tcPr>
          <w:p w14:paraId="6878DE37" w14:textId="77777777" w:rsidR="00737466" w:rsidRPr="0084683F" w:rsidRDefault="00737466" w:rsidP="00737466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992CE8" w:rsidRPr="0084683F" w14:paraId="2C9E65D4" w14:textId="77777777" w:rsidTr="00DB14CE">
        <w:trPr>
          <w:cantSplit/>
        </w:trPr>
        <w:tc>
          <w:tcPr>
            <w:tcW w:w="4140" w:type="dxa"/>
            <w:vAlign w:val="bottom"/>
          </w:tcPr>
          <w:p w14:paraId="594875A9" w14:textId="0321E1DB" w:rsidR="00992CE8" w:rsidRPr="00516CD8" w:rsidRDefault="00992CE8" w:rsidP="0099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16C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516C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516C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BD6B5F3" w14:textId="7F0731F1" w:rsidR="00992CE8" w:rsidRPr="0084683F" w:rsidRDefault="00992CE8" w:rsidP="0099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0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247,081</w:t>
            </w:r>
          </w:p>
        </w:tc>
        <w:tc>
          <w:tcPr>
            <w:tcW w:w="180" w:type="dxa"/>
            <w:vAlign w:val="bottom"/>
          </w:tcPr>
          <w:p w14:paraId="070F1827" w14:textId="77777777" w:rsidR="00992CE8" w:rsidRPr="0084683F" w:rsidRDefault="00992CE8" w:rsidP="00992CE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71" w:type="dxa"/>
            <w:tcBorders>
              <w:bottom w:val="double" w:sz="4" w:space="0" w:color="auto"/>
            </w:tcBorders>
            <w:vAlign w:val="bottom"/>
          </w:tcPr>
          <w:p w14:paraId="691E40B8" w14:textId="633B47C0" w:rsidR="00992CE8" w:rsidRPr="0084683F" w:rsidRDefault="00992CE8" w:rsidP="0099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0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312,78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80" w:type="dxa"/>
            <w:vAlign w:val="bottom"/>
          </w:tcPr>
          <w:p w14:paraId="48A5C7A8" w14:textId="77777777" w:rsidR="00992CE8" w:rsidRPr="0084683F" w:rsidRDefault="00992CE8" w:rsidP="0099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29" w:type="dxa"/>
            <w:tcBorders>
              <w:bottom w:val="double" w:sz="4" w:space="0" w:color="auto"/>
            </w:tcBorders>
            <w:vAlign w:val="bottom"/>
          </w:tcPr>
          <w:p w14:paraId="1AE958B1" w14:textId="4E560311" w:rsidR="00992CE8" w:rsidRPr="0084683F" w:rsidRDefault="00992CE8" w:rsidP="0099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74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02</w:t>
            </w:r>
          </w:p>
        </w:tc>
        <w:tc>
          <w:tcPr>
            <w:tcW w:w="180" w:type="dxa"/>
            <w:vAlign w:val="bottom"/>
          </w:tcPr>
          <w:p w14:paraId="04FC3DEB" w14:textId="77777777" w:rsidR="00992CE8" w:rsidRPr="0084683F" w:rsidRDefault="00992CE8" w:rsidP="00992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100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599" w:type="dxa"/>
            <w:tcBorders>
              <w:bottom w:val="double" w:sz="4" w:space="0" w:color="auto"/>
            </w:tcBorders>
            <w:vAlign w:val="bottom"/>
          </w:tcPr>
          <w:p w14:paraId="5BE01C03" w14:textId="7A5773CA" w:rsidR="00992CE8" w:rsidRPr="0084683F" w:rsidRDefault="00992CE8" w:rsidP="0099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74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599</w:t>
            </w:r>
          </w:p>
        </w:tc>
        <w:tc>
          <w:tcPr>
            <w:tcW w:w="180" w:type="dxa"/>
            <w:vAlign w:val="bottom"/>
          </w:tcPr>
          <w:p w14:paraId="3F9F8F68" w14:textId="77777777" w:rsidR="00992CE8" w:rsidRPr="0084683F" w:rsidRDefault="00992CE8" w:rsidP="00992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100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51" w:type="dxa"/>
            <w:tcBorders>
              <w:bottom w:val="double" w:sz="4" w:space="0" w:color="auto"/>
            </w:tcBorders>
            <w:vAlign w:val="bottom"/>
          </w:tcPr>
          <w:p w14:paraId="674D6D55" w14:textId="526D1F72" w:rsidR="00992CE8" w:rsidRPr="0084683F" w:rsidRDefault="00992CE8" w:rsidP="0099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74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8,61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84" w:type="dxa"/>
            <w:vAlign w:val="bottom"/>
          </w:tcPr>
          <w:p w14:paraId="20684CF1" w14:textId="77777777" w:rsidR="00992CE8" w:rsidRPr="0084683F" w:rsidRDefault="00992CE8" w:rsidP="00992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64" w:type="dxa"/>
            <w:tcBorders>
              <w:bottom w:val="double" w:sz="4" w:space="0" w:color="auto"/>
            </w:tcBorders>
            <w:vAlign w:val="bottom"/>
          </w:tcPr>
          <w:p w14:paraId="5C5C8514" w14:textId="4E3A6235" w:rsidR="00992CE8" w:rsidRPr="0084683F" w:rsidRDefault="00992CE8" w:rsidP="0099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19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</w:t>
            </w:r>
          </w:p>
        </w:tc>
        <w:tc>
          <w:tcPr>
            <w:tcW w:w="178" w:type="dxa"/>
          </w:tcPr>
          <w:p w14:paraId="646A2DB3" w14:textId="77777777" w:rsidR="00992CE8" w:rsidRPr="0084683F" w:rsidRDefault="00992CE8" w:rsidP="00992CE8">
            <w:pPr>
              <w:pStyle w:val="acctfourfigures"/>
              <w:tabs>
                <w:tab w:val="clear" w:pos="765"/>
                <w:tab w:val="decimal" w:pos="13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371" w:type="dxa"/>
            <w:tcBorders>
              <w:bottom w:val="double" w:sz="4" w:space="0" w:color="auto"/>
            </w:tcBorders>
          </w:tcPr>
          <w:p w14:paraId="58681946" w14:textId="2E3E60E1" w:rsidR="00992CE8" w:rsidRPr="0084683F" w:rsidRDefault="00992CE8" w:rsidP="0099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19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625,41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</w:tr>
      <w:tr w:rsidR="00737466" w:rsidRPr="0084683F" w14:paraId="5F8814F3" w14:textId="77777777" w:rsidTr="00DB14CE">
        <w:trPr>
          <w:cantSplit/>
        </w:trPr>
        <w:tc>
          <w:tcPr>
            <w:tcW w:w="4140" w:type="dxa"/>
            <w:vAlign w:val="bottom"/>
          </w:tcPr>
          <w:p w14:paraId="53B52FDC" w14:textId="16ACC6AF" w:rsidR="00737466" w:rsidRPr="00516CD8" w:rsidRDefault="00737466" w:rsidP="00737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16C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516C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516C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992C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8F9ED73" w14:textId="2F335821" w:rsidR="00737466" w:rsidRPr="0084683F" w:rsidRDefault="00631309" w:rsidP="00737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1309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247</w:t>
            </w:r>
            <w:r w:rsidRPr="006313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31309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024</w:t>
            </w:r>
          </w:p>
        </w:tc>
        <w:tc>
          <w:tcPr>
            <w:tcW w:w="180" w:type="dxa"/>
            <w:vAlign w:val="bottom"/>
          </w:tcPr>
          <w:p w14:paraId="57174F82" w14:textId="77777777" w:rsidR="00737466" w:rsidRPr="0084683F" w:rsidRDefault="00737466" w:rsidP="0073746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7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4521C4C" w14:textId="1F0F715D" w:rsidR="00737466" w:rsidRPr="0084683F" w:rsidRDefault="00631309" w:rsidP="00737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1309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313</w:t>
            </w:r>
            <w:r w:rsidRPr="006313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31309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862</w:t>
            </w:r>
          </w:p>
        </w:tc>
        <w:tc>
          <w:tcPr>
            <w:tcW w:w="180" w:type="dxa"/>
            <w:vAlign w:val="bottom"/>
          </w:tcPr>
          <w:p w14:paraId="4D1462EE" w14:textId="77777777" w:rsidR="00737466" w:rsidRPr="0084683F" w:rsidRDefault="00737466" w:rsidP="00737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2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2241DB4" w14:textId="1E0BFCD9" w:rsidR="00737466" w:rsidRPr="0084683F" w:rsidRDefault="00631309" w:rsidP="00737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1309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38</w:t>
            </w:r>
            <w:r w:rsidRPr="006313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31309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633</w:t>
            </w:r>
          </w:p>
        </w:tc>
        <w:tc>
          <w:tcPr>
            <w:tcW w:w="180" w:type="dxa"/>
            <w:vAlign w:val="bottom"/>
          </w:tcPr>
          <w:p w14:paraId="5E9442AD" w14:textId="77777777" w:rsidR="00737466" w:rsidRPr="0084683F" w:rsidRDefault="00737466" w:rsidP="00737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100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59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8CEE134" w14:textId="13D04D44" w:rsidR="00737466" w:rsidRPr="0084683F" w:rsidRDefault="00306526" w:rsidP="00737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526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12</w:t>
            </w:r>
            <w:r w:rsidRPr="00306526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,</w:t>
            </w:r>
            <w:r w:rsidRPr="00306526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965</w:t>
            </w:r>
          </w:p>
        </w:tc>
        <w:tc>
          <w:tcPr>
            <w:tcW w:w="180" w:type="dxa"/>
            <w:vAlign w:val="bottom"/>
          </w:tcPr>
          <w:p w14:paraId="33A2797C" w14:textId="77777777" w:rsidR="00737466" w:rsidRPr="0084683F" w:rsidRDefault="00737466" w:rsidP="00737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100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5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B1B4B9B" w14:textId="3B807E28" w:rsidR="00737466" w:rsidRPr="0084683F" w:rsidRDefault="00631309" w:rsidP="00737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1309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10</w:t>
            </w:r>
            <w:r w:rsidRPr="006313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31309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146</w:t>
            </w:r>
          </w:p>
        </w:tc>
        <w:tc>
          <w:tcPr>
            <w:tcW w:w="184" w:type="dxa"/>
            <w:vAlign w:val="bottom"/>
          </w:tcPr>
          <w:p w14:paraId="61307709" w14:textId="77777777" w:rsidR="00737466" w:rsidRPr="0084683F" w:rsidRDefault="00737466" w:rsidP="00737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6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B538CAF" w14:textId="3A88D84D" w:rsidR="00737466" w:rsidRPr="0084683F" w:rsidRDefault="00631309" w:rsidP="00737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13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1,085</w:t>
            </w:r>
          </w:p>
        </w:tc>
        <w:tc>
          <w:tcPr>
            <w:tcW w:w="178" w:type="dxa"/>
          </w:tcPr>
          <w:p w14:paraId="6F48C514" w14:textId="77777777" w:rsidR="00737466" w:rsidRPr="0084683F" w:rsidRDefault="00737466" w:rsidP="00737466">
            <w:pPr>
              <w:pStyle w:val="acctfourfigures"/>
              <w:tabs>
                <w:tab w:val="clear" w:pos="765"/>
                <w:tab w:val="decimal" w:pos="13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371" w:type="dxa"/>
            <w:tcBorders>
              <w:top w:val="double" w:sz="4" w:space="0" w:color="auto"/>
              <w:bottom w:val="double" w:sz="4" w:space="0" w:color="auto"/>
            </w:tcBorders>
          </w:tcPr>
          <w:p w14:paraId="55BD703F" w14:textId="7CC1431E" w:rsidR="00737466" w:rsidRPr="0084683F" w:rsidRDefault="00306526" w:rsidP="00737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65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623,715</w:t>
            </w:r>
          </w:p>
        </w:tc>
      </w:tr>
    </w:tbl>
    <w:p w14:paraId="085F60B4" w14:textId="77777777" w:rsidR="000D202D" w:rsidRPr="00F205C4" w:rsidRDefault="000D202D" w:rsidP="00782903">
      <w:pPr>
        <w:rPr>
          <w:rFonts w:asciiTheme="majorBidi" w:hAnsiTheme="majorBidi" w:cstheme="majorBidi"/>
          <w:sz w:val="30"/>
          <w:szCs w:val="30"/>
          <w:cs/>
        </w:rPr>
        <w:sectPr w:rsidR="000D202D" w:rsidRPr="00F205C4" w:rsidSect="00C23507">
          <w:pgSz w:w="16834" w:h="11909" w:orient="landscape" w:code="9"/>
          <w:pgMar w:top="691" w:right="1152" w:bottom="576" w:left="1152" w:header="720" w:footer="576" w:gutter="0"/>
          <w:cols w:space="720"/>
          <w:docGrid w:linePitch="245"/>
        </w:sectPr>
      </w:pPr>
    </w:p>
    <w:p w14:paraId="2E9630EB" w14:textId="7D1E80A4" w:rsidR="00516CD8" w:rsidRPr="00523629" w:rsidRDefault="00516CD8" w:rsidP="00AB256E">
      <w:pPr>
        <w:tabs>
          <w:tab w:val="clear" w:pos="227"/>
          <w:tab w:val="clear" w:pos="454"/>
        </w:tabs>
        <w:ind w:left="540"/>
        <w:rPr>
          <w:rFonts w:asciiTheme="majorBidi" w:hAnsiTheme="majorBidi" w:cstheme="majorBidi"/>
          <w:sz w:val="30"/>
          <w:szCs w:val="30"/>
        </w:rPr>
      </w:pPr>
      <w:r w:rsidRPr="00DE1114">
        <w:rPr>
          <w:rFonts w:asciiTheme="majorBidi" w:hAnsiTheme="majorBidi" w:cs="Angsana New" w:hint="cs"/>
          <w:spacing w:val="-4"/>
          <w:sz w:val="30"/>
          <w:szCs w:val="30"/>
          <w:cs/>
        </w:rPr>
        <w:lastRenderedPageBreak/>
        <w:t>ราคาทรัพย์สินของกลุ่มบริษัทก่อนหักค่าเสื่อมราคาสะสมของ</w:t>
      </w:r>
      <w:r w:rsidR="00E53BC3" w:rsidRPr="00DE1114">
        <w:rPr>
          <w:rFonts w:asciiTheme="majorBidi" w:hAnsiTheme="majorBidi" w:cs="Angsana New" w:hint="cs"/>
          <w:spacing w:val="-4"/>
          <w:sz w:val="30"/>
          <w:szCs w:val="30"/>
          <w:cs/>
        </w:rPr>
        <w:t>อาคารและ</w:t>
      </w:r>
      <w:r w:rsidRPr="00DE1114">
        <w:rPr>
          <w:rFonts w:asciiTheme="majorBidi" w:hAnsiTheme="majorBidi" w:cs="Angsana New" w:hint="cs"/>
          <w:spacing w:val="-4"/>
          <w:sz w:val="30"/>
          <w:szCs w:val="30"/>
          <w:cs/>
        </w:rPr>
        <w:t>อุปกรณ์</w:t>
      </w:r>
      <w:r w:rsidRPr="00DE1114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Pr="00DE1114">
        <w:rPr>
          <w:rFonts w:asciiTheme="majorBidi" w:hAnsiTheme="majorBidi" w:cs="Angsana New" w:hint="cs"/>
          <w:spacing w:val="-4"/>
          <w:sz w:val="30"/>
          <w:szCs w:val="30"/>
          <w:cs/>
        </w:rPr>
        <w:t>ซึ่งได้คิดค่าเสื่อมราคาเต็มจำนวนแล้ว</w:t>
      </w:r>
      <w:r w:rsidRPr="0052362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23629">
        <w:rPr>
          <w:rFonts w:asciiTheme="majorBidi" w:hAnsiTheme="majorBidi" w:cs="Angsana New" w:hint="cs"/>
          <w:sz w:val="30"/>
          <w:szCs w:val="30"/>
          <w:cs/>
        </w:rPr>
        <w:t>แต่ยังคงใช้งานจนถึง</w:t>
      </w:r>
      <w:r w:rsidRPr="0052362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23629">
        <w:rPr>
          <w:rFonts w:asciiTheme="majorBidi" w:hAnsiTheme="majorBidi" w:cs="Angsana New" w:hint="cs"/>
          <w:sz w:val="30"/>
          <w:szCs w:val="30"/>
          <w:cs/>
        </w:rPr>
        <w:t>ณ</w:t>
      </w:r>
      <w:r w:rsidRPr="0052362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23629">
        <w:rPr>
          <w:rFonts w:asciiTheme="majorBidi" w:hAnsiTheme="majorBidi" w:cs="Angsana New" w:hint="cs"/>
          <w:sz w:val="30"/>
          <w:szCs w:val="30"/>
          <w:cs/>
        </w:rPr>
        <w:t>วันที่</w:t>
      </w:r>
      <w:r w:rsidRPr="0052362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4148A" w:rsidRPr="0064148A">
        <w:rPr>
          <w:rFonts w:asciiTheme="majorBidi" w:hAnsiTheme="majorBidi" w:cstheme="majorBidi"/>
          <w:sz w:val="30"/>
          <w:szCs w:val="30"/>
        </w:rPr>
        <w:t>31</w:t>
      </w:r>
      <w:r w:rsidRPr="00523629">
        <w:rPr>
          <w:rFonts w:asciiTheme="majorBidi" w:hAnsiTheme="majorBidi" w:cstheme="majorBidi"/>
          <w:sz w:val="30"/>
          <w:szCs w:val="30"/>
        </w:rPr>
        <w:t xml:space="preserve"> </w:t>
      </w:r>
      <w:r w:rsidRPr="00523629">
        <w:rPr>
          <w:rFonts w:asciiTheme="majorBidi" w:hAnsiTheme="majorBidi" w:cs="Angsana New" w:hint="cs"/>
          <w:sz w:val="30"/>
          <w:szCs w:val="30"/>
          <w:cs/>
        </w:rPr>
        <w:t>ธันวาคม</w:t>
      </w:r>
      <w:r w:rsidRPr="0052362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4148A" w:rsidRPr="004168DA">
        <w:rPr>
          <w:rFonts w:asciiTheme="majorBidi" w:hAnsiTheme="majorBidi" w:cstheme="majorBidi"/>
          <w:sz w:val="30"/>
          <w:szCs w:val="30"/>
        </w:rPr>
        <w:t>256</w:t>
      </w:r>
      <w:r w:rsidR="005D48CE">
        <w:rPr>
          <w:rFonts w:asciiTheme="majorBidi" w:hAnsiTheme="majorBidi" w:cstheme="majorBidi"/>
          <w:sz w:val="30"/>
          <w:szCs w:val="30"/>
        </w:rPr>
        <w:t>6</w:t>
      </w:r>
      <w:r w:rsidRPr="004168DA">
        <w:rPr>
          <w:rFonts w:asciiTheme="majorBidi" w:hAnsiTheme="majorBidi" w:cstheme="majorBidi"/>
          <w:sz w:val="30"/>
          <w:szCs w:val="30"/>
        </w:rPr>
        <w:t xml:space="preserve"> </w:t>
      </w:r>
      <w:r w:rsidRPr="004168DA">
        <w:rPr>
          <w:rFonts w:asciiTheme="majorBidi" w:hAnsiTheme="majorBidi" w:cs="Angsana New" w:hint="cs"/>
          <w:sz w:val="30"/>
          <w:szCs w:val="30"/>
          <w:cs/>
        </w:rPr>
        <w:t>มี</w:t>
      </w:r>
      <w:r w:rsidRPr="00523629">
        <w:rPr>
          <w:rFonts w:asciiTheme="majorBidi" w:hAnsiTheme="majorBidi" w:cs="Angsana New" w:hint="cs"/>
          <w:sz w:val="30"/>
          <w:szCs w:val="30"/>
          <w:cs/>
        </w:rPr>
        <w:t>จำนวน</w:t>
      </w:r>
      <w:r w:rsidRPr="0052362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11234F">
        <w:rPr>
          <w:rFonts w:asciiTheme="majorBidi" w:hAnsiTheme="majorBidi" w:cs="Angsana New"/>
          <w:sz w:val="30"/>
          <w:szCs w:val="30"/>
        </w:rPr>
        <w:t>101.70</w:t>
      </w:r>
      <w:r w:rsidRPr="00414F0C">
        <w:rPr>
          <w:rFonts w:asciiTheme="majorBidi" w:hAnsiTheme="majorBidi" w:cstheme="majorBidi"/>
          <w:sz w:val="30"/>
          <w:szCs w:val="30"/>
        </w:rPr>
        <w:t xml:space="preserve"> </w:t>
      </w:r>
      <w:r w:rsidRPr="00414F0C">
        <w:rPr>
          <w:rFonts w:asciiTheme="majorBidi" w:hAnsiTheme="majorBidi" w:cs="Angsana New" w:hint="cs"/>
          <w:sz w:val="30"/>
          <w:szCs w:val="30"/>
          <w:cs/>
        </w:rPr>
        <w:t>ล้าน</w:t>
      </w:r>
      <w:r w:rsidRPr="00523629">
        <w:rPr>
          <w:rFonts w:asciiTheme="majorBidi" w:hAnsiTheme="majorBidi" w:cs="Angsana New" w:hint="cs"/>
          <w:sz w:val="30"/>
          <w:szCs w:val="30"/>
          <w:cs/>
        </w:rPr>
        <w:t>บาท</w:t>
      </w:r>
      <w:r w:rsidRPr="0052362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23629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="0064148A" w:rsidRPr="004168DA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5D48CE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4168DA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5D48CE" w:rsidRPr="005D48CE">
        <w:rPr>
          <w:rFonts w:asciiTheme="majorBidi" w:hAnsiTheme="majorBidi" w:cstheme="majorBidi"/>
          <w:i/>
          <w:iCs/>
          <w:sz w:val="30"/>
          <w:szCs w:val="30"/>
        </w:rPr>
        <w:t>94.04</w:t>
      </w:r>
      <w:r w:rsidRPr="0052362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523629">
        <w:rPr>
          <w:rFonts w:asciiTheme="majorBidi" w:hAnsiTheme="majorBidi" w:cs="Angsana New" w:hint="cs"/>
          <w:i/>
          <w:iCs/>
          <w:sz w:val="30"/>
          <w:szCs w:val="30"/>
          <w:cs/>
        </w:rPr>
        <w:t>ล้านบาท</w:t>
      </w:r>
      <w:r w:rsidRPr="00523629">
        <w:rPr>
          <w:rFonts w:asciiTheme="majorBidi" w:hAnsiTheme="majorBidi" w:cs="Angsana New"/>
          <w:i/>
          <w:iCs/>
          <w:sz w:val="30"/>
          <w:szCs w:val="30"/>
          <w:cs/>
        </w:rPr>
        <w:t>)</w:t>
      </w:r>
    </w:p>
    <w:p w14:paraId="6327C964" w14:textId="77777777" w:rsidR="00516CD8" w:rsidRPr="001E0C38" w:rsidRDefault="00516CD8" w:rsidP="001E0C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169BDFF" w14:textId="52DF7F69" w:rsidR="00AB256E" w:rsidRPr="002B2A42" w:rsidRDefault="00AB256E" w:rsidP="00AB256E">
      <w:pPr>
        <w:tabs>
          <w:tab w:val="clear" w:pos="227"/>
          <w:tab w:val="clear" w:pos="454"/>
        </w:tabs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2B2A42">
        <w:rPr>
          <w:rFonts w:asciiTheme="majorBidi" w:hAnsiTheme="majorBidi" w:cstheme="majorBidi"/>
          <w:i/>
          <w:iCs/>
          <w:sz w:val="30"/>
          <w:szCs w:val="30"/>
          <w:cs/>
        </w:rPr>
        <w:t>การค้ำประกัน</w:t>
      </w:r>
    </w:p>
    <w:p w14:paraId="30AAD700" w14:textId="77777777" w:rsidR="00E2708F" w:rsidRPr="002B2A42" w:rsidRDefault="00E2708F" w:rsidP="00D27B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506DC0A" w14:textId="263EE4EB" w:rsidR="00AB256E" w:rsidRPr="001E0C38" w:rsidRDefault="00AB256E" w:rsidP="00AB256E">
      <w:pPr>
        <w:tabs>
          <w:tab w:val="clear" w:pos="227"/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E0C38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วันที่ </w:t>
      </w:r>
      <w:r w:rsidR="0064148A" w:rsidRPr="0064148A">
        <w:rPr>
          <w:rFonts w:asciiTheme="majorBidi" w:hAnsiTheme="majorBidi" w:cstheme="majorBidi"/>
          <w:spacing w:val="-2"/>
          <w:sz w:val="30"/>
          <w:szCs w:val="30"/>
        </w:rPr>
        <w:t>31</w:t>
      </w:r>
      <w:r w:rsidR="005B651E" w:rsidRPr="001E0C38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5B651E" w:rsidRPr="001E0C38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="0064148A" w:rsidRPr="00590DE6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5D48CE">
        <w:rPr>
          <w:rFonts w:asciiTheme="majorBidi" w:hAnsiTheme="majorBidi" w:cstheme="majorBidi"/>
          <w:spacing w:val="-2"/>
          <w:sz w:val="30"/>
          <w:szCs w:val="30"/>
        </w:rPr>
        <w:t>6</w:t>
      </w:r>
      <w:r w:rsidR="00265CDD" w:rsidRPr="00590DE6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590DE6">
        <w:rPr>
          <w:rFonts w:asciiTheme="majorBidi" w:hAnsiTheme="majorBidi" w:cstheme="majorBidi"/>
          <w:spacing w:val="-2"/>
          <w:sz w:val="30"/>
          <w:szCs w:val="30"/>
          <w:cs/>
        </w:rPr>
        <w:t>ทรัพย์สินของกลุ่มบริษัทมูลค่าตามบัญชี</w:t>
      </w:r>
      <w:r w:rsidRPr="002819DD">
        <w:rPr>
          <w:rFonts w:asciiTheme="majorBidi" w:hAnsiTheme="majorBidi" w:cstheme="majorBidi"/>
          <w:spacing w:val="-2"/>
          <w:sz w:val="30"/>
          <w:szCs w:val="30"/>
          <w:cs/>
        </w:rPr>
        <w:t>จำ</w:t>
      </w:r>
      <w:r w:rsidR="0013512D" w:rsidRPr="002819DD">
        <w:rPr>
          <w:rFonts w:asciiTheme="majorBidi" w:hAnsiTheme="majorBidi" w:cstheme="majorBidi"/>
          <w:spacing w:val="-2"/>
          <w:sz w:val="30"/>
          <w:szCs w:val="30"/>
          <w:cs/>
        </w:rPr>
        <w:t>นวน</w:t>
      </w:r>
      <w:r w:rsidR="008B2C7B" w:rsidRPr="002819DD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A123FF">
        <w:rPr>
          <w:rFonts w:asciiTheme="majorBidi" w:hAnsiTheme="majorBidi" w:cs="Angsana New"/>
          <w:spacing w:val="-2"/>
          <w:sz w:val="30"/>
          <w:szCs w:val="30"/>
        </w:rPr>
        <w:t>282.02</w:t>
      </w:r>
      <w:r w:rsidR="004D77BF" w:rsidRPr="002819DD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Pr="002819DD">
        <w:rPr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  <w:r w:rsidRPr="00590DE6">
        <w:rPr>
          <w:rFonts w:asciiTheme="majorBidi" w:hAnsiTheme="majorBidi" w:cstheme="majorBidi"/>
          <w:spacing w:val="-2"/>
          <w:sz w:val="30"/>
          <w:szCs w:val="30"/>
          <w:cs/>
        </w:rPr>
        <w:t xml:space="preserve"> (</w:t>
      </w:r>
      <w:r w:rsidR="0064148A" w:rsidRPr="00590DE6">
        <w:rPr>
          <w:rFonts w:asciiTheme="majorBidi" w:hAnsiTheme="majorBidi" w:cstheme="majorBidi"/>
          <w:i/>
          <w:iCs/>
          <w:spacing w:val="-2"/>
          <w:sz w:val="30"/>
          <w:szCs w:val="30"/>
        </w:rPr>
        <w:t>256</w:t>
      </w:r>
      <w:r w:rsidR="005D48CE">
        <w:rPr>
          <w:rFonts w:asciiTheme="majorBidi" w:hAnsiTheme="majorBidi" w:cstheme="majorBidi"/>
          <w:i/>
          <w:iCs/>
          <w:spacing w:val="-2"/>
          <w:sz w:val="30"/>
          <w:szCs w:val="30"/>
        </w:rPr>
        <w:t>5</w:t>
      </w:r>
      <w:r w:rsidRPr="00590DE6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: </w:t>
      </w:r>
      <w:r w:rsidR="005D48CE" w:rsidRPr="005D48CE">
        <w:rPr>
          <w:rFonts w:asciiTheme="majorBidi" w:hAnsiTheme="majorBidi" w:cstheme="majorBidi"/>
          <w:i/>
          <w:iCs/>
          <w:spacing w:val="-2"/>
          <w:sz w:val="30"/>
          <w:szCs w:val="30"/>
        </w:rPr>
        <w:t>288.15</w:t>
      </w:r>
      <w:r w:rsidR="00197540" w:rsidRPr="00590DE6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 </w:t>
      </w:r>
      <w:r w:rsidRPr="00590DE6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ล้าน</w:t>
      </w:r>
      <w:r w:rsidRPr="001E0C38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บาท</w:t>
      </w:r>
      <w:r w:rsidRPr="001E0C38">
        <w:rPr>
          <w:rFonts w:asciiTheme="majorBidi" w:hAnsiTheme="majorBidi" w:cstheme="majorBidi"/>
          <w:spacing w:val="-2"/>
          <w:sz w:val="30"/>
          <w:szCs w:val="30"/>
          <w:cs/>
        </w:rPr>
        <w:t xml:space="preserve">) </w:t>
      </w:r>
      <w:r w:rsidRPr="001E0C38">
        <w:rPr>
          <w:rFonts w:asciiTheme="majorBidi" w:hAnsiTheme="majorBidi" w:cstheme="majorBidi"/>
          <w:sz w:val="30"/>
          <w:szCs w:val="30"/>
          <w:cs/>
        </w:rPr>
        <w:t>ได้จด</w:t>
      </w:r>
      <w:r w:rsidR="00CA0689" w:rsidRPr="001E0C38">
        <w:rPr>
          <w:rFonts w:asciiTheme="majorBidi" w:hAnsiTheme="majorBidi" w:cstheme="majorBidi"/>
          <w:sz w:val="30"/>
          <w:szCs w:val="30"/>
          <w:cs/>
        </w:rPr>
        <w:t>จำนองไว้เป็นหลักประกันเงินเกินบัญชี</w:t>
      </w:r>
      <w:r w:rsidR="00DF3A01" w:rsidRPr="001E0C38">
        <w:rPr>
          <w:rFonts w:asciiTheme="majorBidi" w:hAnsiTheme="majorBidi" w:cstheme="majorBidi"/>
          <w:sz w:val="30"/>
          <w:szCs w:val="30"/>
          <w:cs/>
        </w:rPr>
        <w:t>ธนาคาร</w:t>
      </w:r>
      <w:r w:rsidR="00CA0689" w:rsidRPr="001E0C38">
        <w:rPr>
          <w:rFonts w:asciiTheme="majorBidi" w:hAnsiTheme="majorBidi" w:cstheme="majorBidi"/>
          <w:sz w:val="30"/>
          <w:szCs w:val="30"/>
          <w:cs/>
        </w:rPr>
        <w:t>และสินเชื่ออื่นจาก</w:t>
      </w:r>
      <w:r w:rsidR="00141423" w:rsidRPr="001E0C38">
        <w:rPr>
          <w:rFonts w:asciiTheme="majorBidi" w:hAnsiTheme="majorBidi" w:cstheme="majorBidi"/>
          <w:sz w:val="30"/>
          <w:szCs w:val="30"/>
          <w:cs/>
        </w:rPr>
        <w:t>สถาบันการเงิน</w:t>
      </w:r>
      <w:r w:rsidRPr="001E0C38">
        <w:rPr>
          <w:rFonts w:asciiTheme="majorBidi" w:hAnsiTheme="majorBidi" w:cstheme="majorBidi"/>
          <w:sz w:val="30"/>
          <w:szCs w:val="30"/>
          <w:cs/>
        </w:rPr>
        <w:t xml:space="preserve"> (ดูหมายเหตุข้</w:t>
      </w:r>
      <w:r w:rsidRPr="00DE17E2">
        <w:rPr>
          <w:rFonts w:asciiTheme="majorBidi" w:hAnsiTheme="majorBidi" w:cstheme="majorBidi"/>
          <w:sz w:val="30"/>
          <w:szCs w:val="30"/>
          <w:cs/>
        </w:rPr>
        <w:t xml:space="preserve">อ </w:t>
      </w:r>
      <w:r w:rsidR="0064148A" w:rsidRPr="00DE17E2">
        <w:rPr>
          <w:rFonts w:asciiTheme="majorBidi" w:hAnsiTheme="majorBidi" w:cstheme="majorBidi"/>
          <w:sz w:val="30"/>
          <w:szCs w:val="30"/>
        </w:rPr>
        <w:t>12</w:t>
      </w:r>
      <w:r w:rsidRPr="00DE17E2">
        <w:rPr>
          <w:rFonts w:asciiTheme="majorBidi" w:hAnsiTheme="majorBidi" w:cstheme="majorBidi"/>
          <w:sz w:val="30"/>
          <w:szCs w:val="30"/>
          <w:cs/>
        </w:rPr>
        <w:t>)</w:t>
      </w:r>
    </w:p>
    <w:p w14:paraId="13343896" w14:textId="77777777" w:rsidR="00A573B1" w:rsidRPr="00CA4A86" w:rsidRDefault="00A573B1" w:rsidP="00CA4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556B9ADF" w14:textId="56BC29A9" w:rsidR="004E18B5" w:rsidRPr="00D17BAF" w:rsidRDefault="0001125B" w:rsidP="00DF5C8C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D17BAF">
        <w:rPr>
          <w:rFonts w:asciiTheme="majorBidi" w:hAnsiTheme="majorBidi" w:hint="cs"/>
          <w:b/>
          <w:bCs/>
          <w:sz w:val="30"/>
          <w:szCs w:val="30"/>
          <w:cs/>
          <w:lang w:val="th-TH"/>
        </w:rPr>
        <w:t>สัญญาเช่า</w:t>
      </w:r>
    </w:p>
    <w:p w14:paraId="4EAB0324" w14:textId="6EDDC636" w:rsidR="0001125B" w:rsidRDefault="0001125B" w:rsidP="00CA4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10"/>
        <w:gridCol w:w="1080"/>
        <w:gridCol w:w="180"/>
        <w:gridCol w:w="990"/>
        <w:gridCol w:w="180"/>
        <w:gridCol w:w="1080"/>
        <w:gridCol w:w="180"/>
        <w:gridCol w:w="1080"/>
      </w:tblGrid>
      <w:tr w:rsidR="00952CA6" w:rsidRPr="00065A19" w14:paraId="586081CA" w14:textId="77777777" w:rsidTr="0078130E">
        <w:trPr>
          <w:cantSplit/>
          <w:tblHeader/>
        </w:trPr>
        <w:tc>
          <w:tcPr>
            <w:tcW w:w="4410" w:type="dxa"/>
            <w:shd w:val="clear" w:color="auto" w:fill="auto"/>
            <w:vAlign w:val="bottom"/>
          </w:tcPr>
          <w:p w14:paraId="6C24E099" w14:textId="7B7209CD" w:rsidR="00952CA6" w:rsidRPr="00952CA6" w:rsidRDefault="00952CA6" w:rsidP="00952CA6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2780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2250" w:type="dxa"/>
            <w:gridSpan w:val="3"/>
          </w:tcPr>
          <w:p w14:paraId="5DC947A4" w14:textId="77777777" w:rsidR="00952CA6" w:rsidRPr="00065A19" w:rsidRDefault="00952CA6" w:rsidP="00442211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065A1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0DCE3460" w14:textId="77777777" w:rsidR="00952CA6" w:rsidRPr="00065A19" w:rsidRDefault="00952CA6" w:rsidP="00442211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3ABBF987" w14:textId="77777777" w:rsidR="00952CA6" w:rsidRPr="00065A19" w:rsidRDefault="00952CA6" w:rsidP="00442211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065A1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52CA6" w:rsidRPr="00065A19" w14:paraId="2E9B94AF" w14:textId="77777777" w:rsidTr="0078130E">
        <w:trPr>
          <w:cantSplit/>
          <w:tblHeader/>
        </w:trPr>
        <w:tc>
          <w:tcPr>
            <w:tcW w:w="4410" w:type="dxa"/>
          </w:tcPr>
          <w:p w14:paraId="096002BF" w14:textId="0AAE9ABC" w:rsidR="00952CA6" w:rsidRPr="00065A19" w:rsidRDefault="0001060F" w:rsidP="0044221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B75FE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</w:t>
            </w:r>
            <w:r w:rsidR="00952CA6" w:rsidRPr="00B75FE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วันที่ </w:t>
            </w:r>
            <w:r w:rsidR="0064148A" w:rsidRPr="00B75FE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="00952CA6" w:rsidRPr="00B75FE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="00952CA6" w:rsidRPr="00B75FE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</w:tcPr>
          <w:p w14:paraId="4355FD21" w14:textId="2B56BE7C" w:rsidR="00952CA6" w:rsidRPr="00D82D80" w:rsidRDefault="0064148A" w:rsidP="0044221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D82D8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 w:rsidR="005D48C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80" w:type="dxa"/>
          </w:tcPr>
          <w:p w14:paraId="54DCA71D" w14:textId="77777777" w:rsidR="00952CA6" w:rsidRPr="00D82D80" w:rsidRDefault="00952CA6" w:rsidP="0044221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003F25B" w14:textId="715510E5" w:rsidR="00952CA6" w:rsidRPr="00D82D80" w:rsidRDefault="0064148A" w:rsidP="0044221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D82D8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 w:rsidR="005D48C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180" w:type="dxa"/>
          </w:tcPr>
          <w:p w14:paraId="22755956" w14:textId="77777777" w:rsidR="00952CA6" w:rsidRPr="00D82D80" w:rsidRDefault="00952CA6" w:rsidP="0044221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F10EA3" w14:textId="3950B86C" w:rsidR="00952CA6" w:rsidRPr="00D82D80" w:rsidRDefault="0064148A" w:rsidP="0044221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D82D8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 w:rsidR="005D48C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80" w:type="dxa"/>
          </w:tcPr>
          <w:p w14:paraId="5CCB4740" w14:textId="77777777" w:rsidR="00952CA6" w:rsidRPr="00D82D80" w:rsidRDefault="00952CA6" w:rsidP="0044221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793963" w14:textId="23FF4984" w:rsidR="00952CA6" w:rsidRPr="00D82D80" w:rsidRDefault="0064148A" w:rsidP="0044221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D82D8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 w:rsidR="005D48C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5</w:t>
            </w:r>
          </w:p>
        </w:tc>
      </w:tr>
      <w:tr w:rsidR="00952CA6" w:rsidRPr="00065A19" w14:paraId="7BCA28F8" w14:textId="77777777" w:rsidTr="0078130E">
        <w:trPr>
          <w:cantSplit/>
          <w:tblHeader/>
        </w:trPr>
        <w:tc>
          <w:tcPr>
            <w:tcW w:w="4410" w:type="dxa"/>
          </w:tcPr>
          <w:p w14:paraId="21A3D205" w14:textId="77777777" w:rsidR="00952CA6" w:rsidRPr="00065A19" w:rsidRDefault="00952CA6" w:rsidP="00442211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24BCD87E" w14:textId="77777777" w:rsidR="00952CA6" w:rsidRPr="00D82D80" w:rsidRDefault="00952CA6" w:rsidP="00442211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82D80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D82D8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D82D8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D82D80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5D48CE" w:rsidRPr="00065A19" w14:paraId="167991CD" w14:textId="77777777" w:rsidTr="0078130E">
        <w:trPr>
          <w:cantSplit/>
        </w:trPr>
        <w:tc>
          <w:tcPr>
            <w:tcW w:w="4410" w:type="dxa"/>
          </w:tcPr>
          <w:p w14:paraId="334D1E5C" w14:textId="70673067" w:rsidR="005D48CE" w:rsidRPr="00065A19" w:rsidRDefault="005D48CE" w:rsidP="005D48CE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4CA8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09284FE" w14:textId="712FAE3A" w:rsidR="005D48CE" w:rsidRPr="00D82D80" w:rsidRDefault="00F21D36" w:rsidP="005D48C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1D36">
              <w:rPr>
                <w:rFonts w:asciiTheme="majorBidi" w:hAnsiTheme="majorBidi" w:cstheme="majorBidi"/>
                <w:sz w:val="30"/>
                <w:szCs w:val="30"/>
              </w:rPr>
              <w:t>173,009</w:t>
            </w:r>
          </w:p>
        </w:tc>
        <w:tc>
          <w:tcPr>
            <w:tcW w:w="180" w:type="dxa"/>
            <w:vAlign w:val="bottom"/>
          </w:tcPr>
          <w:p w14:paraId="0004C863" w14:textId="77777777" w:rsidR="005D48CE" w:rsidRPr="00D82D80" w:rsidRDefault="005D48CE" w:rsidP="005D48C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28835B6" w14:textId="3CC58600" w:rsidR="005D48CE" w:rsidRPr="00D82D80" w:rsidRDefault="005D48CE" w:rsidP="005D48C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5701A">
              <w:rPr>
                <w:rFonts w:asciiTheme="majorBidi" w:hAnsiTheme="majorBidi" w:cstheme="majorBidi"/>
                <w:sz w:val="30"/>
                <w:szCs w:val="30"/>
              </w:rPr>
              <w:t>163,230</w:t>
            </w:r>
          </w:p>
        </w:tc>
        <w:tc>
          <w:tcPr>
            <w:tcW w:w="180" w:type="dxa"/>
            <w:vAlign w:val="bottom"/>
          </w:tcPr>
          <w:p w14:paraId="4E81665A" w14:textId="77777777" w:rsidR="005D48CE" w:rsidRPr="00D82D80" w:rsidRDefault="005D48CE" w:rsidP="005D48C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5406D3A" w14:textId="653A22C1" w:rsidR="005D48CE" w:rsidRPr="00D82D80" w:rsidRDefault="005D48CE" w:rsidP="005D48C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82D8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3AB1E71" w14:textId="77777777" w:rsidR="005D48CE" w:rsidRPr="00065A19" w:rsidRDefault="005D48CE" w:rsidP="005D48C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6BB9CC1" w14:textId="5CAB15AC" w:rsidR="005D48CE" w:rsidRPr="00065A19" w:rsidRDefault="005D48CE" w:rsidP="005D48C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D48CE" w:rsidRPr="00065A19" w14:paraId="0A3DDB1F" w14:textId="77777777" w:rsidTr="0078130E">
        <w:trPr>
          <w:cantSplit/>
        </w:trPr>
        <w:tc>
          <w:tcPr>
            <w:tcW w:w="4410" w:type="dxa"/>
          </w:tcPr>
          <w:p w14:paraId="5B5BBD22" w14:textId="74C17780" w:rsidR="005D48CE" w:rsidRPr="00065A19" w:rsidRDefault="005D48CE" w:rsidP="005D48CE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4CA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9739F62" w14:textId="35146A0B" w:rsidR="005D48CE" w:rsidRPr="00D82D80" w:rsidRDefault="00F21D36" w:rsidP="005D48C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1D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173,009</w:t>
            </w:r>
          </w:p>
        </w:tc>
        <w:tc>
          <w:tcPr>
            <w:tcW w:w="180" w:type="dxa"/>
            <w:vAlign w:val="bottom"/>
          </w:tcPr>
          <w:p w14:paraId="13B6713C" w14:textId="77777777" w:rsidR="005D48CE" w:rsidRPr="00D82D80" w:rsidRDefault="005D48CE" w:rsidP="005D48C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922BD39" w14:textId="5C6E10A3" w:rsidR="005D48CE" w:rsidRPr="00D82D80" w:rsidRDefault="005D48CE" w:rsidP="005D48C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70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163,230</w:t>
            </w:r>
          </w:p>
        </w:tc>
        <w:tc>
          <w:tcPr>
            <w:tcW w:w="180" w:type="dxa"/>
            <w:vAlign w:val="bottom"/>
          </w:tcPr>
          <w:p w14:paraId="24C216EA" w14:textId="77777777" w:rsidR="005D48CE" w:rsidRPr="00D82D80" w:rsidRDefault="005D48CE" w:rsidP="005D48C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4F5D55E" w14:textId="75E6A56C" w:rsidR="005D48CE" w:rsidRPr="00D82D80" w:rsidRDefault="005D48CE" w:rsidP="005D48C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82D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6074021" w14:textId="77777777" w:rsidR="005D48CE" w:rsidRPr="00065A19" w:rsidRDefault="005D48CE" w:rsidP="005D48C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F3408AD" w14:textId="6F376483" w:rsidR="005D48CE" w:rsidRPr="00065A19" w:rsidRDefault="005D48CE" w:rsidP="005D48C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39A438D4" w14:textId="77777777" w:rsidR="00952CA6" w:rsidRPr="00CA4A86" w:rsidRDefault="00952CA6" w:rsidP="00CA4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575ADF06" w14:textId="2515B153" w:rsidR="00F27806" w:rsidRPr="00033891" w:rsidRDefault="00033891" w:rsidP="00033891">
      <w:pPr>
        <w:tabs>
          <w:tab w:val="clear" w:pos="227"/>
          <w:tab w:val="clear" w:pos="454"/>
        </w:tabs>
        <w:ind w:left="540"/>
        <w:jc w:val="thaiDistribute"/>
        <w:rPr>
          <w:rFonts w:asciiTheme="majorBidi" w:hAnsiTheme="majorBidi" w:cs="Angsana New"/>
          <w:sz w:val="30"/>
          <w:szCs w:val="30"/>
          <w:cs/>
          <w:lang w:val="th-TH"/>
        </w:rPr>
      </w:pPr>
      <w:r w:rsidRPr="003B2B49">
        <w:rPr>
          <w:rFonts w:asciiTheme="majorBidi" w:hAnsiTheme="majorBidi" w:cs="Angsana New" w:hint="cs"/>
          <w:sz w:val="30"/>
          <w:szCs w:val="30"/>
          <w:cs/>
          <w:lang w:val="th-TH"/>
        </w:rPr>
        <w:t>ในปี</w:t>
      </w:r>
      <w:r w:rsidRPr="003B2B49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="0064148A" w:rsidRPr="00D82D80">
        <w:rPr>
          <w:rFonts w:asciiTheme="majorBidi" w:hAnsiTheme="majorBidi" w:cs="Angsana New"/>
          <w:sz w:val="30"/>
          <w:szCs w:val="30"/>
        </w:rPr>
        <w:t>256</w:t>
      </w:r>
      <w:r w:rsidR="00FC5034">
        <w:rPr>
          <w:rFonts w:asciiTheme="majorBidi" w:hAnsiTheme="majorBidi" w:cs="Angsana New"/>
          <w:sz w:val="30"/>
          <w:szCs w:val="30"/>
        </w:rPr>
        <w:t>6</w:t>
      </w:r>
      <w:r w:rsidRPr="00D82D80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Pr="00D82D80">
        <w:rPr>
          <w:rFonts w:asciiTheme="majorBidi" w:hAnsiTheme="majorBidi" w:cs="Angsana New" w:hint="cs"/>
          <w:sz w:val="30"/>
          <w:szCs w:val="30"/>
          <w:cs/>
          <w:lang w:val="th-TH"/>
        </w:rPr>
        <w:t>สินทรัพย์</w:t>
      </w:r>
      <w:r w:rsidRPr="003B2B49">
        <w:rPr>
          <w:rFonts w:asciiTheme="majorBidi" w:hAnsiTheme="majorBidi" w:cs="Angsana New" w:hint="cs"/>
          <w:sz w:val="30"/>
          <w:szCs w:val="30"/>
          <w:cs/>
          <w:lang w:val="th-TH"/>
        </w:rPr>
        <w:t>สิทธิการใช้ของกลุ่มบริษัทเพิ่มขึ้นเป็นจำนวน</w:t>
      </w:r>
      <w:r w:rsidRPr="003B2B49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="006A682E" w:rsidRPr="006A682E">
        <w:rPr>
          <w:rFonts w:asciiTheme="majorBidi" w:hAnsiTheme="majorBidi" w:cs="Angsana New"/>
          <w:sz w:val="30"/>
          <w:szCs w:val="30"/>
        </w:rPr>
        <w:t xml:space="preserve"> 23.22</w:t>
      </w:r>
      <w:r w:rsidRPr="003B2B49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Pr="003B2B49">
        <w:rPr>
          <w:rFonts w:asciiTheme="majorBidi" w:hAnsiTheme="majorBidi" w:cs="Angsana New" w:hint="cs"/>
          <w:sz w:val="30"/>
          <w:szCs w:val="30"/>
          <w:cs/>
          <w:lang w:val="th-TH"/>
        </w:rPr>
        <w:t>ล้านบาท</w:t>
      </w:r>
      <w:r w:rsidR="00DD7D69">
        <w:rPr>
          <w:rFonts w:asciiTheme="majorBidi" w:hAnsiTheme="majorBidi" w:cs="Angsana New" w:hint="cs"/>
          <w:sz w:val="30"/>
          <w:szCs w:val="30"/>
          <w:cs/>
          <w:lang w:val="th-TH"/>
        </w:rPr>
        <w:t xml:space="preserve"> </w:t>
      </w:r>
      <w:r w:rsidR="00DD7D69" w:rsidRPr="00523629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="0064148A" w:rsidRPr="00D82D80">
        <w:rPr>
          <w:rFonts w:asciiTheme="majorBidi" w:hAnsiTheme="majorBidi" w:cstheme="majorBidi"/>
          <w:i/>
          <w:iCs/>
          <w:sz w:val="30"/>
          <w:szCs w:val="30"/>
        </w:rPr>
        <w:t>25</w:t>
      </w:r>
      <w:r w:rsidR="004D77BF" w:rsidRPr="00D82D80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FC5034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DD7D69" w:rsidRPr="00D82D80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FC5034" w:rsidRPr="00FC5034">
        <w:rPr>
          <w:rFonts w:asciiTheme="majorBidi" w:hAnsiTheme="majorBidi" w:cstheme="majorBidi"/>
          <w:i/>
          <w:iCs/>
          <w:sz w:val="30"/>
          <w:szCs w:val="30"/>
        </w:rPr>
        <w:t>48.75</w:t>
      </w:r>
      <w:r w:rsidR="00DD7D69" w:rsidRPr="00D82D8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DD7D69" w:rsidRPr="00D82D80">
        <w:rPr>
          <w:rFonts w:asciiTheme="majorBidi" w:hAnsiTheme="majorBidi" w:cs="Angsana New" w:hint="cs"/>
          <w:i/>
          <w:iCs/>
          <w:sz w:val="30"/>
          <w:szCs w:val="30"/>
          <w:cs/>
        </w:rPr>
        <w:t>ล้าน</w:t>
      </w:r>
      <w:r w:rsidR="00DD7D69" w:rsidRPr="00523629">
        <w:rPr>
          <w:rFonts w:asciiTheme="majorBidi" w:hAnsiTheme="majorBidi" w:cs="Angsana New" w:hint="cs"/>
          <w:i/>
          <w:iCs/>
          <w:sz w:val="30"/>
          <w:szCs w:val="30"/>
          <w:cs/>
        </w:rPr>
        <w:t>บาท</w:t>
      </w:r>
      <w:r w:rsidR="00DD7D69" w:rsidRPr="00523629">
        <w:rPr>
          <w:rFonts w:asciiTheme="majorBidi" w:hAnsiTheme="majorBidi" w:cs="Angsana New"/>
          <w:i/>
          <w:iCs/>
          <w:sz w:val="30"/>
          <w:szCs w:val="30"/>
          <w:cs/>
        </w:rPr>
        <w:t>)</w:t>
      </w:r>
    </w:p>
    <w:p w14:paraId="74E1B1C8" w14:textId="4099887D" w:rsidR="00033891" w:rsidRPr="00CA4A86" w:rsidRDefault="00033891" w:rsidP="00CA4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D160604" w14:textId="5303A75A" w:rsidR="00AE2F47" w:rsidRDefault="00AE2F47" w:rsidP="00AE2F47">
      <w:pPr>
        <w:tabs>
          <w:tab w:val="clear" w:pos="227"/>
          <w:tab w:val="clear" w:pos="454"/>
        </w:tabs>
        <w:ind w:left="540"/>
        <w:jc w:val="thaiDistribute"/>
        <w:rPr>
          <w:rFonts w:asciiTheme="majorBidi" w:hAnsiTheme="majorBidi" w:cs="Angsana New"/>
          <w:sz w:val="30"/>
          <w:szCs w:val="30"/>
          <w:cs/>
          <w:lang w:val="th-TH"/>
        </w:rPr>
      </w:pPr>
      <w:r w:rsidRPr="00E2424D">
        <w:rPr>
          <w:rFonts w:asciiTheme="majorBidi" w:hAnsiTheme="majorBidi" w:cs="Angsana New" w:hint="cs"/>
          <w:sz w:val="30"/>
          <w:szCs w:val="30"/>
          <w:cs/>
          <w:lang w:val="th-TH"/>
        </w:rPr>
        <w:t>กลุ่มบริษัทเช่าที่ดินหลายแห่งเป็นระยะเวลา</w:t>
      </w:r>
      <w:r w:rsidRPr="00E2424D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="006A682E" w:rsidRPr="005D161E">
        <w:rPr>
          <w:rFonts w:asciiTheme="majorBidi" w:hAnsiTheme="majorBidi" w:cs="Angsana New"/>
          <w:sz w:val="30"/>
          <w:szCs w:val="30"/>
        </w:rPr>
        <w:t>9</w:t>
      </w:r>
      <w:r w:rsidR="00945FA6" w:rsidRPr="005D161E">
        <w:rPr>
          <w:rFonts w:asciiTheme="majorBidi" w:hAnsiTheme="majorBidi" w:cs="Angsana New" w:hint="cs"/>
          <w:sz w:val="30"/>
          <w:szCs w:val="30"/>
          <w:cs/>
          <w:lang w:val="th-TH"/>
        </w:rPr>
        <w:t xml:space="preserve"> </w:t>
      </w:r>
      <w:r w:rsidRPr="005D161E">
        <w:rPr>
          <w:rFonts w:asciiTheme="majorBidi" w:hAnsiTheme="majorBidi" w:cs="Angsana New"/>
          <w:sz w:val="30"/>
          <w:szCs w:val="30"/>
          <w:cs/>
        </w:rPr>
        <w:t>-</w:t>
      </w:r>
      <w:r w:rsidR="00945FA6" w:rsidRPr="005D161E">
        <w:rPr>
          <w:rFonts w:asciiTheme="majorBidi" w:hAnsiTheme="majorBidi" w:cs="Angsana New"/>
          <w:sz w:val="30"/>
          <w:szCs w:val="30"/>
        </w:rPr>
        <w:t xml:space="preserve"> </w:t>
      </w:r>
      <w:r w:rsidR="0064148A" w:rsidRPr="005D161E">
        <w:rPr>
          <w:rFonts w:asciiTheme="majorBidi" w:hAnsiTheme="majorBidi" w:cs="Angsana New"/>
          <w:sz w:val="30"/>
          <w:szCs w:val="30"/>
        </w:rPr>
        <w:t>3</w:t>
      </w:r>
      <w:r w:rsidR="006A682E" w:rsidRPr="005D161E">
        <w:rPr>
          <w:rFonts w:asciiTheme="majorBidi" w:hAnsiTheme="majorBidi" w:cs="Angsana New"/>
          <w:sz w:val="30"/>
          <w:szCs w:val="30"/>
        </w:rPr>
        <w:t>6</w:t>
      </w:r>
      <w:r w:rsidRPr="00E2424D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Pr="00E2424D">
        <w:rPr>
          <w:rFonts w:asciiTheme="majorBidi" w:hAnsiTheme="majorBidi" w:cs="Angsana New" w:hint="cs"/>
          <w:sz w:val="30"/>
          <w:szCs w:val="30"/>
          <w:cs/>
          <w:lang w:val="th-TH"/>
        </w:rPr>
        <w:t>ปี</w:t>
      </w:r>
      <w:r w:rsidRPr="00E2424D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Pr="00E2424D">
        <w:rPr>
          <w:rFonts w:asciiTheme="majorBidi" w:hAnsiTheme="majorBidi" w:cs="Angsana New" w:hint="cs"/>
          <w:sz w:val="30"/>
          <w:szCs w:val="30"/>
          <w:cs/>
          <w:lang w:val="th-TH"/>
        </w:rPr>
        <w:t>โดยมีสิทธิต่ออายุสัญญาเช่าเมื่อสิ้นสุดอายุสัญญา</w:t>
      </w:r>
      <w:r w:rsidRPr="00E2424D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Pr="00E2424D">
        <w:rPr>
          <w:rFonts w:asciiTheme="majorBidi" w:hAnsiTheme="majorBidi" w:cs="Angsana New" w:hint="cs"/>
          <w:sz w:val="30"/>
          <w:szCs w:val="30"/>
          <w:cs/>
          <w:lang w:val="th-TH"/>
        </w:rPr>
        <w:t>ค่าเช่ากำหนดชำระเป็นรายเดือนตามอัตราที่ระบุไว้ในสัญญา</w:t>
      </w:r>
    </w:p>
    <w:p w14:paraId="2875BBA0" w14:textId="47ABA49E" w:rsidR="00AE2F47" w:rsidRPr="00CA4A86" w:rsidRDefault="00AE2F47" w:rsidP="00CA4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ED723C8" w14:textId="2C5F6D79" w:rsidR="00AE2F47" w:rsidRPr="00AE2F47" w:rsidRDefault="00AE2F47" w:rsidP="00AE2F47">
      <w:pPr>
        <w:tabs>
          <w:tab w:val="clear" w:pos="227"/>
          <w:tab w:val="clear" w:pos="454"/>
        </w:tabs>
        <w:ind w:left="540"/>
        <w:jc w:val="thaiDistribute"/>
        <w:rPr>
          <w:rFonts w:asciiTheme="majorBidi" w:hAnsiTheme="majorBidi" w:cs="Angsana New"/>
          <w:i/>
          <w:iCs/>
          <w:sz w:val="30"/>
          <w:szCs w:val="30"/>
          <w:cs/>
          <w:lang w:val="th-TH"/>
        </w:rPr>
      </w:pPr>
      <w:r w:rsidRPr="00AE2F47">
        <w:rPr>
          <w:rFonts w:asciiTheme="majorBidi" w:hAnsiTheme="majorBidi" w:cs="Angsana New" w:hint="cs"/>
          <w:i/>
          <w:iCs/>
          <w:sz w:val="30"/>
          <w:szCs w:val="30"/>
          <w:cs/>
          <w:lang w:val="th-TH"/>
        </w:rPr>
        <w:t>สิทธิเลือกในการขยายอายุสัญญาเช่า</w:t>
      </w:r>
    </w:p>
    <w:p w14:paraId="3F5525D7" w14:textId="63F780DD" w:rsidR="00AE2F47" w:rsidRPr="00CA4A86" w:rsidRDefault="00AE2F47" w:rsidP="00CA4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5AE340BE" w14:textId="2A9302E7" w:rsidR="00D645BD" w:rsidRDefault="001147E4" w:rsidP="00AE2F47">
      <w:pPr>
        <w:tabs>
          <w:tab w:val="clear" w:pos="227"/>
          <w:tab w:val="clear" w:pos="454"/>
        </w:tabs>
        <w:ind w:left="540"/>
        <w:jc w:val="thaiDistribute"/>
        <w:rPr>
          <w:rFonts w:asciiTheme="majorBidi" w:hAnsiTheme="majorBidi" w:cs="Angsana New"/>
          <w:sz w:val="30"/>
          <w:szCs w:val="30"/>
          <w:lang w:val="th-TH"/>
        </w:rPr>
      </w:pPr>
      <w:r>
        <w:rPr>
          <w:rFonts w:asciiTheme="majorBidi" w:hAnsiTheme="majorBidi" w:cs="Angsana New" w:hint="cs"/>
          <w:sz w:val="30"/>
          <w:szCs w:val="30"/>
          <w:cs/>
          <w:lang w:val="th-TH"/>
        </w:rPr>
        <w:t>กลุ่มบริษัทมีสิทธิเลือกขยายอายุสัญญาเช่าที่ดินสำหรับบางสัญญาภายใน</w:t>
      </w:r>
      <w:r w:rsidR="00D06260">
        <w:rPr>
          <w:rFonts w:asciiTheme="majorBidi" w:hAnsiTheme="majorBidi" w:cs="Angsana New" w:hint="cs"/>
          <w:sz w:val="30"/>
          <w:szCs w:val="30"/>
          <w:cs/>
          <w:lang w:val="th-TH"/>
        </w:rPr>
        <w:t xml:space="preserve"> </w:t>
      </w:r>
      <w:r w:rsidR="0064148A" w:rsidRPr="0064148A">
        <w:rPr>
          <w:rFonts w:asciiTheme="majorBidi" w:hAnsiTheme="majorBidi" w:cs="Angsana New" w:hint="cs"/>
          <w:sz w:val="30"/>
          <w:szCs w:val="30"/>
        </w:rPr>
        <w:t>30</w:t>
      </w:r>
      <w:r w:rsidR="00D06260">
        <w:rPr>
          <w:rFonts w:asciiTheme="majorBidi" w:hAnsiTheme="majorBidi" w:cs="Angsana New" w:hint="cs"/>
          <w:sz w:val="30"/>
          <w:szCs w:val="30"/>
          <w:cs/>
          <w:lang w:val="th-TH"/>
        </w:rPr>
        <w:t xml:space="preserve"> วันก่อน</w:t>
      </w:r>
      <w:r w:rsidR="00AE2F47" w:rsidRPr="00AE2F47">
        <w:rPr>
          <w:rFonts w:asciiTheme="majorBidi" w:hAnsiTheme="majorBidi" w:cs="Angsana New" w:hint="cs"/>
          <w:sz w:val="30"/>
          <w:szCs w:val="30"/>
          <w:cs/>
          <w:lang w:val="th-TH"/>
        </w:rPr>
        <w:t>สิ้นสุดระยะเวลาเช่า</w:t>
      </w:r>
      <w:r w:rsidR="00D645BD">
        <w:rPr>
          <w:rFonts w:asciiTheme="majorBidi" w:hAnsiTheme="majorBidi" w:cs="Angsana New" w:hint="cs"/>
          <w:sz w:val="30"/>
          <w:szCs w:val="30"/>
          <w:cs/>
          <w:lang w:val="th-TH"/>
        </w:rPr>
        <w:t xml:space="preserve"> ซึ่งกลุ่มบริษัทจะประเมินตั้งแต่วันที่สัญญาเช่า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ดังกล่าวอย่างสม่ำเสมอ</w:t>
      </w:r>
    </w:p>
    <w:p w14:paraId="7E6BB58E" w14:textId="77777777" w:rsidR="00D645BD" w:rsidRDefault="00D645BD" w:rsidP="00AE2F47">
      <w:pPr>
        <w:tabs>
          <w:tab w:val="clear" w:pos="227"/>
          <w:tab w:val="clear" w:pos="454"/>
        </w:tabs>
        <w:ind w:left="540"/>
        <w:jc w:val="thaiDistribute"/>
        <w:rPr>
          <w:rFonts w:asciiTheme="majorBidi" w:hAnsiTheme="majorBidi" w:cs="Angsana New"/>
          <w:sz w:val="30"/>
          <w:szCs w:val="30"/>
          <w:lang w:val="th-TH"/>
        </w:rPr>
      </w:pPr>
    </w:p>
    <w:p w14:paraId="614968E2" w14:textId="77777777" w:rsidR="00D645BD" w:rsidRDefault="00D645BD" w:rsidP="00AE2F47">
      <w:pPr>
        <w:tabs>
          <w:tab w:val="clear" w:pos="227"/>
          <w:tab w:val="clear" w:pos="454"/>
        </w:tabs>
        <w:ind w:left="540"/>
        <w:jc w:val="thaiDistribute"/>
        <w:rPr>
          <w:rFonts w:asciiTheme="majorBidi" w:hAnsiTheme="majorBidi" w:cs="Angsana New"/>
          <w:sz w:val="30"/>
          <w:szCs w:val="30"/>
          <w:lang w:val="th-TH"/>
        </w:rPr>
      </w:pPr>
    </w:p>
    <w:p w14:paraId="5E58CFCE" w14:textId="1028FD70" w:rsidR="00CA4A86" w:rsidRDefault="00CA4A86" w:rsidP="00AE2F47">
      <w:pPr>
        <w:tabs>
          <w:tab w:val="clear" w:pos="227"/>
          <w:tab w:val="clear" w:pos="454"/>
        </w:tabs>
        <w:ind w:left="540"/>
        <w:jc w:val="thaiDistribute"/>
        <w:rPr>
          <w:rFonts w:asciiTheme="majorBidi" w:hAnsiTheme="majorBidi" w:cs="Angsana New"/>
          <w:sz w:val="30"/>
          <w:szCs w:val="30"/>
          <w:lang w:val="th-TH"/>
        </w:rPr>
      </w:pPr>
    </w:p>
    <w:p w14:paraId="0F8F5EDF" w14:textId="77777777" w:rsidR="00CA4A86" w:rsidRPr="00AE2F47" w:rsidRDefault="00CA4A86" w:rsidP="00AE2F47">
      <w:pPr>
        <w:tabs>
          <w:tab w:val="clear" w:pos="227"/>
          <w:tab w:val="clear" w:pos="454"/>
        </w:tabs>
        <w:ind w:left="540"/>
        <w:jc w:val="thaiDistribute"/>
        <w:rPr>
          <w:rFonts w:asciiTheme="majorBidi" w:hAnsiTheme="majorBidi" w:cs="Angsana New"/>
          <w:sz w:val="30"/>
          <w:szCs w:val="30"/>
          <w:cs/>
          <w:lang w:val="th-TH"/>
        </w:rPr>
      </w:pPr>
    </w:p>
    <w:tbl>
      <w:tblPr>
        <w:tblW w:w="913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1080"/>
        <w:gridCol w:w="270"/>
        <w:gridCol w:w="1080"/>
        <w:gridCol w:w="225"/>
        <w:gridCol w:w="1080"/>
        <w:gridCol w:w="180"/>
        <w:gridCol w:w="1080"/>
      </w:tblGrid>
      <w:tr w:rsidR="00065A19" w:rsidRPr="00065A19" w14:paraId="3E99E1E3" w14:textId="77777777" w:rsidTr="000B55DD">
        <w:trPr>
          <w:cantSplit/>
          <w:tblHeader/>
        </w:trPr>
        <w:tc>
          <w:tcPr>
            <w:tcW w:w="4140" w:type="dxa"/>
            <w:shd w:val="clear" w:color="auto" w:fill="auto"/>
            <w:vAlign w:val="bottom"/>
          </w:tcPr>
          <w:p w14:paraId="5C369528" w14:textId="77777777" w:rsidR="00065A19" w:rsidRPr="00065A19" w:rsidRDefault="00065A19" w:rsidP="004A0C8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0" w:type="dxa"/>
            <w:gridSpan w:val="3"/>
          </w:tcPr>
          <w:p w14:paraId="350504FC" w14:textId="3358AB75" w:rsidR="00065A19" w:rsidRPr="00065A19" w:rsidRDefault="00065A19" w:rsidP="004A0C80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065A1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25" w:type="dxa"/>
          </w:tcPr>
          <w:p w14:paraId="1C9D0F24" w14:textId="77777777" w:rsidR="00065A19" w:rsidRPr="00065A19" w:rsidRDefault="00065A19" w:rsidP="004A0C80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505A9884" w14:textId="606B313E" w:rsidR="00065A19" w:rsidRPr="00065A19" w:rsidRDefault="00065A19" w:rsidP="004A0C80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065A1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65A19" w:rsidRPr="00065A19" w14:paraId="0E87E209" w14:textId="77777777" w:rsidTr="000B55DD">
        <w:trPr>
          <w:cantSplit/>
          <w:tblHeader/>
        </w:trPr>
        <w:tc>
          <w:tcPr>
            <w:tcW w:w="4140" w:type="dxa"/>
          </w:tcPr>
          <w:p w14:paraId="307B8474" w14:textId="78804D99" w:rsidR="00065A19" w:rsidRPr="00065A19" w:rsidRDefault="00065A19" w:rsidP="004A0C8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065A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="0064148A" w:rsidRPr="0064148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065A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065A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</w:tcPr>
          <w:p w14:paraId="0D951875" w14:textId="7293B323" w:rsidR="00065A19" w:rsidRPr="00065A19" w:rsidRDefault="000B55DD" w:rsidP="004A0C8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2F422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2BD7EA77" w14:textId="77777777" w:rsidR="00065A19" w:rsidRPr="00065A19" w:rsidRDefault="00065A19" w:rsidP="004A0C8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4AA648" w14:textId="32D888EB" w:rsidR="00065A19" w:rsidRPr="00065A19" w:rsidRDefault="000B55DD" w:rsidP="004A0C8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2F4225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5</w:t>
            </w:r>
          </w:p>
        </w:tc>
        <w:tc>
          <w:tcPr>
            <w:tcW w:w="225" w:type="dxa"/>
          </w:tcPr>
          <w:p w14:paraId="6BD9E3D5" w14:textId="77777777" w:rsidR="00065A19" w:rsidRPr="00065A19" w:rsidRDefault="00065A19" w:rsidP="004A0C8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064DC1" w14:textId="5AB329DF" w:rsidR="00065A19" w:rsidRPr="00065A19" w:rsidRDefault="000B55DD" w:rsidP="004A0C8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2F4225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09E1A3D5" w14:textId="77777777" w:rsidR="00065A19" w:rsidRPr="00065A19" w:rsidRDefault="00065A19" w:rsidP="004A0C8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56D721" w14:textId="6D1B3552" w:rsidR="00065A19" w:rsidRPr="00065A19" w:rsidRDefault="000B55DD" w:rsidP="004A0C8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2F4225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5</w:t>
            </w:r>
          </w:p>
        </w:tc>
      </w:tr>
      <w:tr w:rsidR="00065A19" w:rsidRPr="00065A19" w14:paraId="28D250C4" w14:textId="77777777" w:rsidTr="00452C82">
        <w:trPr>
          <w:cantSplit/>
          <w:tblHeader/>
        </w:trPr>
        <w:tc>
          <w:tcPr>
            <w:tcW w:w="4140" w:type="dxa"/>
          </w:tcPr>
          <w:p w14:paraId="0DF72CF8" w14:textId="1FD839CB" w:rsidR="00065A19" w:rsidRPr="00065A19" w:rsidRDefault="00065A19" w:rsidP="004A0C8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995" w:type="dxa"/>
            <w:gridSpan w:val="7"/>
          </w:tcPr>
          <w:p w14:paraId="5E84D453" w14:textId="3E5C1F24" w:rsidR="00065A19" w:rsidRPr="00065A19" w:rsidRDefault="00065A19" w:rsidP="004A0C8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65A19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065A1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065A19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065A19" w:rsidRPr="00065A19" w14:paraId="104BC74B" w14:textId="77777777" w:rsidTr="000B55DD">
        <w:trPr>
          <w:cantSplit/>
        </w:trPr>
        <w:tc>
          <w:tcPr>
            <w:tcW w:w="4140" w:type="dxa"/>
          </w:tcPr>
          <w:p w14:paraId="27713629" w14:textId="77777777" w:rsidR="00065A19" w:rsidRPr="00065A19" w:rsidRDefault="00065A19" w:rsidP="004A0C80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65A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065A19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65A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3D379D42" w14:textId="77777777" w:rsidR="00065A19" w:rsidRPr="00065A19" w:rsidRDefault="00065A19" w:rsidP="004A0C8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98C911" w14:textId="77777777" w:rsidR="00065A19" w:rsidRPr="00065A19" w:rsidRDefault="00065A19" w:rsidP="004A0C80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664DB9" w14:textId="77777777" w:rsidR="00065A19" w:rsidRPr="00065A19" w:rsidRDefault="00065A19" w:rsidP="004A0C8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" w:type="dxa"/>
          </w:tcPr>
          <w:p w14:paraId="10C05CB2" w14:textId="77777777" w:rsidR="00065A19" w:rsidRPr="00065A19" w:rsidRDefault="00065A19" w:rsidP="004A0C80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B0CBC4" w14:textId="77777777" w:rsidR="00065A19" w:rsidRPr="00065A19" w:rsidRDefault="00065A19" w:rsidP="004A0C8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F85F366" w14:textId="77777777" w:rsidR="00065A19" w:rsidRPr="00065A19" w:rsidRDefault="00065A19" w:rsidP="004A0C80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D757AF" w14:textId="77777777" w:rsidR="00065A19" w:rsidRPr="00065A19" w:rsidRDefault="00065A19" w:rsidP="004A0C8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70393" w:rsidRPr="00065A19" w14:paraId="2C11A910" w14:textId="77777777" w:rsidTr="000B55DD">
        <w:trPr>
          <w:cantSplit/>
        </w:trPr>
        <w:tc>
          <w:tcPr>
            <w:tcW w:w="4140" w:type="dxa"/>
          </w:tcPr>
          <w:p w14:paraId="71EAD506" w14:textId="7AF26CF2" w:rsidR="00070393" w:rsidRPr="00065A19" w:rsidRDefault="00070393" w:rsidP="004A0C80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65A19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</w:tcPr>
          <w:p w14:paraId="58FB4CC7" w14:textId="77777777" w:rsidR="00070393" w:rsidRPr="00065A19" w:rsidRDefault="00070393" w:rsidP="004A0C8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BD430A" w14:textId="77777777" w:rsidR="00070393" w:rsidRPr="00065A19" w:rsidRDefault="00070393" w:rsidP="004A0C80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C19AD1" w14:textId="77777777" w:rsidR="00070393" w:rsidRPr="00065A19" w:rsidRDefault="00070393" w:rsidP="004A0C8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" w:type="dxa"/>
          </w:tcPr>
          <w:p w14:paraId="2C5D2901" w14:textId="77777777" w:rsidR="00070393" w:rsidRPr="00065A19" w:rsidRDefault="00070393" w:rsidP="004A0C80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FAE67B" w14:textId="77777777" w:rsidR="00070393" w:rsidRPr="00065A19" w:rsidRDefault="00070393" w:rsidP="004A0C8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068AB5E" w14:textId="77777777" w:rsidR="00070393" w:rsidRPr="00065A19" w:rsidRDefault="00070393" w:rsidP="004A0C80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82EED9" w14:textId="77777777" w:rsidR="00070393" w:rsidRPr="00065A19" w:rsidRDefault="00070393" w:rsidP="004A0C8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67565" w:rsidRPr="00065A19" w14:paraId="55F31F43" w14:textId="77777777" w:rsidTr="000B55DD">
        <w:trPr>
          <w:cantSplit/>
        </w:trPr>
        <w:tc>
          <w:tcPr>
            <w:tcW w:w="4140" w:type="dxa"/>
          </w:tcPr>
          <w:p w14:paraId="38408433" w14:textId="6E16C78D" w:rsidR="00567565" w:rsidRPr="00065A19" w:rsidRDefault="00567565" w:rsidP="00567565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080" w:type="dxa"/>
            <w:vAlign w:val="bottom"/>
          </w:tcPr>
          <w:p w14:paraId="1E1C57EB" w14:textId="55DCE1BF" w:rsidR="00567565" w:rsidRPr="004F3D12" w:rsidRDefault="00567565" w:rsidP="0056756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A682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13,443</w:t>
            </w:r>
          </w:p>
        </w:tc>
        <w:tc>
          <w:tcPr>
            <w:tcW w:w="270" w:type="dxa"/>
            <w:vAlign w:val="bottom"/>
          </w:tcPr>
          <w:p w14:paraId="40659F79" w14:textId="77777777" w:rsidR="00567565" w:rsidRPr="00065A19" w:rsidRDefault="00567565" w:rsidP="00567565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5A3BB47" w14:textId="3EE1C482" w:rsidR="00567565" w:rsidRPr="00065A19" w:rsidRDefault="00567565" w:rsidP="0056756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F3D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11,014</w:t>
            </w:r>
          </w:p>
        </w:tc>
        <w:tc>
          <w:tcPr>
            <w:tcW w:w="225" w:type="dxa"/>
            <w:vAlign w:val="bottom"/>
          </w:tcPr>
          <w:p w14:paraId="45544FDC" w14:textId="77777777" w:rsidR="00567565" w:rsidRPr="00065A19" w:rsidRDefault="00567565" w:rsidP="00567565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88862F" w14:textId="18BB3F1A" w:rsidR="00567565" w:rsidRPr="00065A19" w:rsidRDefault="00567565" w:rsidP="00E0551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150" w:firstLine="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130E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66909C0D" w14:textId="77777777" w:rsidR="00567565" w:rsidRPr="00065A19" w:rsidRDefault="00567565" w:rsidP="00567565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BF9CE7" w14:textId="0C4B0842" w:rsidR="00567565" w:rsidRPr="00065A19" w:rsidRDefault="00567565" w:rsidP="0056756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97" w:firstLine="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130E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567565" w:rsidRPr="00065A19" w14:paraId="074C9356" w14:textId="77777777" w:rsidTr="000B55DD">
        <w:trPr>
          <w:cantSplit/>
        </w:trPr>
        <w:tc>
          <w:tcPr>
            <w:tcW w:w="4140" w:type="dxa"/>
          </w:tcPr>
          <w:p w14:paraId="11252440" w14:textId="77777777" w:rsidR="00567565" w:rsidRPr="00B67EE8" w:rsidRDefault="00567565" w:rsidP="00567565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7EE8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080" w:type="dxa"/>
          </w:tcPr>
          <w:p w14:paraId="58EC6EE9" w14:textId="04D8D5AB" w:rsidR="00567565" w:rsidRPr="004F3D12" w:rsidRDefault="00934047" w:rsidP="0056756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8,018</w:t>
            </w:r>
          </w:p>
        </w:tc>
        <w:tc>
          <w:tcPr>
            <w:tcW w:w="270" w:type="dxa"/>
            <w:vAlign w:val="bottom"/>
          </w:tcPr>
          <w:p w14:paraId="0167BB50" w14:textId="77777777" w:rsidR="00567565" w:rsidRPr="00065A19" w:rsidRDefault="00567565" w:rsidP="00567565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89974D" w14:textId="08C2811D" w:rsidR="00567565" w:rsidRPr="0078130E" w:rsidRDefault="00567565" w:rsidP="0056756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F3D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6,685</w:t>
            </w:r>
          </w:p>
        </w:tc>
        <w:tc>
          <w:tcPr>
            <w:tcW w:w="225" w:type="dxa"/>
            <w:vAlign w:val="bottom"/>
          </w:tcPr>
          <w:p w14:paraId="507E1108" w14:textId="77777777" w:rsidR="00567565" w:rsidRPr="00065A19" w:rsidRDefault="00567565" w:rsidP="00567565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F603DC1" w14:textId="627081EA" w:rsidR="00567565" w:rsidRPr="0078130E" w:rsidRDefault="00567565" w:rsidP="00E0551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150" w:firstLine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8130E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7A2DC12B" w14:textId="77777777" w:rsidR="00567565" w:rsidRPr="00065A19" w:rsidRDefault="00567565" w:rsidP="00567565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8588755" w14:textId="77777777" w:rsidR="00567565" w:rsidRPr="0078130E" w:rsidRDefault="00567565" w:rsidP="0056756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97" w:firstLine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8130E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567565" w:rsidRPr="00065A19" w14:paraId="572FC15E" w14:textId="77777777" w:rsidTr="000B55DD">
        <w:trPr>
          <w:cantSplit/>
        </w:trPr>
        <w:tc>
          <w:tcPr>
            <w:tcW w:w="4140" w:type="dxa"/>
          </w:tcPr>
          <w:p w14:paraId="71451D26" w14:textId="484945C9" w:rsidR="00567565" w:rsidRPr="00DF3FB6" w:rsidRDefault="00567565" w:rsidP="00567565">
            <w:pPr>
              <w:tabs>
                <w:tab w:val="clear" w:pos="680"/>
                <w:tab w:val="clear" w:pos="907"/>
              </w:tabs>
              <w:rPr>
                <w:rFonts w:asciiTheme="majorBidi" w:hAnsiTheme="majorBidi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ค่าเช่าจ่ายสัญญาเช่าระยะสั้น</w:t>
            </w:r>
          </w:p>
        </w:tc>
        <w:tc>
          <w:tcPr>
            <w:tcW w:w="1080" w:type="dxa"/>
          </w:tcPr>
          <w:p w14:paraId="037C420E" w14:textId="366FA3EB" w:rsidR="00567565" w:rsidRPr="006A682E" w:rsidRDefault="00567565" w:rsidP="0056756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A682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289</w:t>
            </w:r>
          </w:p>
        </w:tc>
        <w:tc>
          <w:tcPr>
            <w:tcW w:w="270" w:type="dxa"/>
            <w:vAlign w:val="bottom"/>
          </w:tcPr>
          <w:p w14:paraId="50FEC151" w14:textId="77777777" w:rsidR="00567565" w:rsidRPr="00065A19" w:rsidRDefault="00567565" w:rsidP="00567565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4B1D09" w14:textId="31B2E17C" w:rsidR="00567565" w:rsidRDefault="00567565" w:rsidP="0056756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17BA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162</w:t>
            </w:r>
          </w:p>
        </w:tc>
        <w:tc>
          <w:tcPr>
            <w:tcW w:w="225" w:type="dxa"/>
            <w:vAlign w:val="bottom"/>
          </w:tcPr>
          <w:p w14:paraId="54A5CF97" w14:textId="77777777" w:rsidR="00567565" w:rsidRPr="00065A19" w:rsidRDefault="00567565" w:rsidP="00567565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819AE37" w14:textId="1134D410" w:rsidR="00567565" w:rsidRPr="0078130E" w:rsidRDefault="00567565" w:rsidP="00E0551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150" w:firstLine="1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8130E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0C3D766F" w14:textId="77777777" w:rsidR="00567565" w:rsidRPr="00065A19" w:rsidRDefault="00567565" w:rsidP="00567565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CF53CF1" w14:textId="5DB2BBFE" w:rsidR="00567565" w:rsidRPr="0078130E" w:rsidRDefault="00567565" w:rsidP="0056756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97" w:firstLine="1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8130E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567565" w:rsidRPr="00065A19" w14:paraId="65BEDE7A" w14:textId="77777777" w:rsidTr="000B55DD">
        <w:trPr>
          <w:cantSplit/>
        </w:trPr>
        <w:tc>
          <w:tcPr>
            <w:tcW w:w="4140" w:type="dxa"/>
          </w:tcPr>
          <w:p w14:paraId="5E2AAD37" w14:textId="28DA72DF" w:rsidR="00567565" w:rsidRPr="00B67EE8" w:rsidRDefault="00567565" w:rsidP="00567565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3FB6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ค่าใช้จ่ายสัญญาเช่าสินทรัพย์ที่มีมูลค่าต่ำ</w:t>
            </w:r>
          </w:p>
        </w:tc>
        <w:tc>
          <w:tcPr>
            <w:tcW w:w="1080" w:type="dxa"/>
          </w:tcPr>
          <w:p w14:paraId="2643F1F2" w14:textId="339992F2" w:rsidR="00567565" w:rsidRPr="006A682E" w:rsidRDefault="00567565" w:rsidP="0056756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A682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838</w:t>
            </w:r>
          </w:p>
        </w:tc>
        <w:tc>
          <w:tcPr>
            <w:tcW w:w="270" w:type="dxa"/>
            <w:vAlign w:val="bottom"/>
          </w:tcPr>
          <w:p w14:paraId="17A59806" w14:textId="77777777" w:rsidR="00567565" w:rsidRPr="00065A19" w:rsidRDefault="00567565" w:rsidP="00567565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C5E01E" w14:textId="15242DA4" w:rsidR="00567565" w:rsidRPr="0078130E" w:rsidRDefault="00567565" w:rsidP="0056756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888</w:t>
            </w:r>
          </w:p>
        </w:tc>
        <w:tc>
          <w:tcPr>
            <w:tcW w:w="225" w:type="dxa"/>
            <w:vAlign w:val="bottom"/>
          </w:tcPr>
          <w:p w14:paraId="3033B2BF" w14:textId="77777777" w:rsidR="00567565" w:rsidRPr="00065A19" w:rsidRDefault="00567565" w:rsidP="00567565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A5D06AE" w14:textId="32B82C6D" w:rsidR="00567565" w:rsidRPr="0078130E" w:rsidRDefault="00567565" w:rsidP="00E0551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150" w:firstLine="1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8130E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6DD60B03" w14:textId="77777777" w:rsidR="00567565" w:rsidRPr="00065A19" w:rsidRDefault="00567565" w:rsidP="00567565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7716F12" w14:textId="131A0F06" w:rsidR="00567565" w:rsidRPr="0078130E" w:rsidRDefault="00567565" w:rsidP="0056756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97" w:firstLine="1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8130E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</w:tbl>
    <w:p w14:paraId="7D1B2DA5" w14:textId="7581B556" w:rsidR="00AE2F47" w:rsidRPr="005D70D0" w:rsidRDefault="00AE2F47" w:rsidP="000112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="Angsana New"/>
          <w:sz w:val="20"/>
          <w:szCs w:val="20"/>
          <w:cs/>
          <w:lang w:val="th-TH"/>
        </w:rPr>
      </w:pPr>
    </w:p>
    <w:p w14:paraId="0C16A7F8" w14:textId="50319602" w:rsidR="00065A19" w:rsidRPr="00065A19" w:rsidRDefault="00065A19" w:rsidP="00065A19">
      <w:pPr>
        <w:tabs>
          <w:tab w:val="clear" w:pos="227"/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106A70">
        <w:rPr>
          <w:rFonts w:asciiTheme="majorBidi" w:hAnsiTheme="majorBidi" w:cs="Angsana New" w:hint="cs"/>
          <w:sz w:val="30"/>
          <w:szCs w:val="30"/>
          <w:cs/>
          <w:lang w:val="th-TH"/>
        </w:rPr>
        <w:t>ในปี</w:t>
      </w:r>
      <w:r w:rsidRPr="00106A70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="0064148A" w:rsidRPr="0064148A">
        <w:rPr>
          <w:rFonts w:asciiTheme="majorBidi" w:hAnsiTheme="majorBidi" w:cs="Angsana New"/>
          <w:sz w:val="30"/>
          <w:szCs w:val="30"/>
        </w:rPr>
        <w:t>256</w:t>
      </w:r>
      <w:r w:rsidR="002F4225">
        <w:rPr>
          <w:rFonts w:asciiTheme="majorBidi" w:hAnsiTheme="majorBidi" w:cs="Angsana New"/>
          <w:sz w:val="30"/>
          <w:szCs w:val="30"/>
        </w:rPr>
        <w:t>6</w:t>
      </w:r>
      <w:r w:rsidRPr="00106A70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Pr="00106A70">
        <w:rPr>
          <w:rFonts w:asciiTheme="majorBidi" w:hAnsiTheme="majorBidi" w:cs="Angsana New" w:hint="cs"/>
          <w:sz w:val="30"/>
          <w:szCs w:val="30"/>
          <w:cs/>
          <w:lang w:val="th-TH"/>
        </w:rPr>
        <w:t>กระแสเงินสดจ่ายทั้งหมดของสัญญาเช่าของกลุ่มบริษัทมีจำนวน</w:t>
      </w:r>
      <w:r w:rsidR="004F3D12">
        <w:rPr>
          <w:rFonts w:asciiTheme="majorBidi" w:hAnsiTheme="majorBidi" w:cs="Angsana New" w:hint="cs"/>
          <w:sz w:val="30"/>
          <w:szCs w:val="30"/>
          <w:cs/>
          <w:lang w:val="th-TH"/>
        </w:rPr>
        <w:t xml:space="preserve"> </w:t>
      </w:r>
      <w:r w:rsidR="006A682E" w:rsidRPr="006A682E">
        <w:rPr>
          <w:rFonts w:asciiTheme="majorBidi" w:hAnsiTheme="majorBidi" w:cs="Angsana New"/>
          <w:sz w:val="30"/>
          <w:szCs w:val="30"/>
        </w:rPr>
        <w:t>14</w:t>
      </w:r>
      <w:r w:rsidR="002F4225" w:rsidRPr="006A682E">
        <w:rPr>
          <w:rFonts w:asciiTheme="majorBidi" w:hAnsiTheme="majorBidi" w:cs="Angsana New"/>
          <w:sz w:val="30"/>
          <w:szCs w:val="30"/>
        </w:rPr>
        <w:t>.</w:t>
      </w:r>
      <w:r w:rsidR="006A682E" w:rsidRPr="006A682E">
        <w:rPr>
          <w:rFonts w:asciiTheme="majorBidi" w:hAnsiTheme="majorBidi" w:cs="Angsana New"/>
          <w:sz w:val="30"/>
          <w:szCs w:val="30"/>
        </w:rPr>
        <w:t>68</w:t>
      </w:r>
      <w:r w:rsidR="004F3D12" w:rsidRPr="006A682E">
        <w:rPr>
          <w:rFonts w:asciiTheme="majorBidi" w:hAnsiTheme="majorBidi" w:cs="Angsana New"/>
          <w:sz w:val="30"/>
          <w:szCs w:val="30"/>
        </w:rPr>
        <w:t xml:space="preserve"> </w:t>
      </w:r>
      <w:r w:rsidRPr="006A682E">
        <w:rPr>
          <w:rFonts w:asciiTheme="majorBidi" w:hAnsiTheme="majorBidi" w:cs="Angsana New" w:hint="cs"/>
          <w:sz w:val="30"/>
          <w:szCs w:val="30"/>
          <w:cs/>
          <w:lang w:val="th-TH"/>
        </w:rPr>
        <w:t>ล้</w:t>
      </w:r>
      <w:r w:rsidRPr="00106A70">
        <w:rPr>
          <w:rFonts w:asciiTheme="majorBidi" w:hAnsiTheme="majorBidi" w:cs="Angsana New" w:hint="cs"/>
          <w:sz w:val="30"/>
          <w:szCs w:val="30"/>
          <w:cs/>
          <w:lang w:val="th-TH"/>
        </w:rPr>
        <w:t>านบาท</w:t>
      </w:r>
      <w:r w:rsidR="00D645BD">
        <w:rPr>
          <w:rFonts w:asciiTheme="majorBidi" w:hAnsiTheme="majorBidi" w:cs="Angsana New" w:hint="cs"/>
          <w:sz w:val="30"/>
          <w:szCs w:val="30"/>
          <w:cs/>
          <w:lang w:val="th-TH"/>
        </w:rPr>
        <w:t xml:space="preserve"> </w:t>
      </w:r>
      <w:r w:rsidR="00D645BD" w:rsidRPr="00523629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="0064148A" w:rsidRPr="0064148A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2F4225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D645BD" w:rsidRPr="00523629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2F4225" w:rsidRPr="002F4225">
        <w:rPr>
          <w:rFonts w:asciiTheme="majorBidi" w:hAnsiTheme="majorBidi" w:cstheme="majorBidi"/>
          <w:i/>
          <w:iCs/>
          <w:sz w:val="30"/>
          <w:szCs w:val="30"/>
        </w:rPr>
        <w:t>12.55</w:t>
      </w:r>
      <w:r w:rsidR="00D645BD" w:rsidRPr="0052362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D645BD" w:rsidRPr="00523629">
        <w:rPr>
          <w:rFonts w:asciiTheme="majorBidi" w:hAnsiTheme="majorBidi" w:cs="Angsana New" w:hint="cs"/>
          <w:i/>
          <w:iCs/>
          <w:sz w:val="30"/>
          <w:szCs w:val="30"/>
          <w:cs/>
        </w:rPr>
        <w:t>ล้านบาท</w:t>
      </w:r>
      <w:r w:rsidR="00D645BD" w:rsidRPr="00523629">
        <w:rPr>
          <w:rFonts w:asciiTheme="majorBidi" w:hAnsiTheme="majorBidi" w:cs="Angsana New"/>
          <w:i/>
          <w:iCs/>
          <w:sz w:val="30"/>
          <w:szCs w:val="30"/>
          <w:cs/>
        </w:rPr>
        <w:t>)</w:t>
      </w:r>
    </w:p>
    <w:p w14:paraId="4E5E1BF6" w14:textId="77777777" w:rsidR="00033891" w:rsidRPr="005D70D0" w:rsidRDefault="00033891" w:rsidP="000112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="Angsana New"/>
          <w:sz w:val="20"/>
          <w:szCs w:val="20"/>
          <w:cs/>
          <w:lang w:val="th-TH"/>
        </w:rPr>
      </w:pPr>
    </w:p>
    <w:p w14:paraId="38E8F4BA" w14:textId="5975E85D" w:rsidR="0001125B" w:rsidRPr="00191C0A" w:rsidRDefault="0001125B" w:rsidP="0001125B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191C0A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หนี้สินที่มีภาระดอกเบี้ย</w:t>
      </w:r>
    </w:p>
    <w:p w14:paraId="1C2148B0" w14:textId="4248B890" w:rsidR="00262719" w:rsidRPr="005D70D0" w:rsidRDefault="00262719" w:rsidP="002627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="Angsana New"/>
          <w:sz w:val="20"/>
          <w:szCs w:val="20"/>
          <w:cs/>
          <w:lang w:val="th-TH"/>
        </w:rPr>
      </w:pPr>
    </w:p>
    <w:tbl>
      <w:tblPr>
        <w:tblW w:w="92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28"/>
        <w:gridCol w:w="611"/>
        <w:gridCol w:w="1082"/>
        <w:gridCol w:w="267"/>
        <w:gridCol w:w="1078"/>
        <w:gridCol w:w="241"/>
        <w:gridCol w:w="13"/>
        <w:gridCol w:w="1095"/>
        <w:gridCol w:w="243"/>
        <w:gridCol w:w="1106"/>
      </w:tblGrid>
      <w:tr w:rsidR="0017415E" w:rsidRPr="00DF3A01" w14:paraId="6E347B2E" w14:textId="77777777" w:rsidTr="00823390">
        <w:trPr>
          <w:tblHeader/>
        </w:trPr>
        <w:tc>
          <w:tcPr>
            <w:tcW w:w="1904" w:type="pct"/>
          </w:tcPr>
          <w:p w14:paraId="35F8356D" w14:textId="77777777" w:rsidR="0017415E" w:rsidRPr="00DF3A01" w:rsidRDefault="0017415E" w:rsidP="00D5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0" w:type="pct"/>
          </w:tcPr>
          <w:p w14:paraId="0E2664E7" w14:textId="77777777" w:rsidR="0017415E" w:rsidRPr="00DF3A01" w:rsidRDefault="0017415E" w:rsidP="00D5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54" w:right="-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10" w:type="pct"/>
            <w:gridSpan w:val="3"/>
          </w:tcPr>
          <w:p w14:paraId="71F99E46" w14:textId="77777777" w:rsidR="0017415E" w:rsidRPr="00DF3A01" w:rsidRDefault="0017415E" w:rsidP="00D5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F3A0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</w:tcPr>
          <w:p w14:paraId="1039D1A7" w14:textId="77777777" w:rsidR="0017415E" w:rsidRPr="00DF3A01" w:rsidRDefault="0017415E" w:rsidP="00D5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6" w:type="pct"/>
            <w:gridSpan w:val="4"/>
          </w:tcPr>
          <w:p w14:paraId="152CAEA4" w14:textId="77777777" w:rsidR="0017415E" w:rsidRPr="00DF3A01" w:rsidRDefault="0017415E" w:rsidP="00D5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F3A0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4683F" w:rsidRPr="00DF3A01" w14:paraId="2FAC814D" w14:textId="77777777" w:rsidTr="00823390">
        <w:trPr>
          <w:tblHeader/>
        </w:trPr>
        <w:tc>
          <w:tcPr>
            <w:tcW w:w="1904" w:type="pct"/>
            <w:vAlign w:val="bottom"/>
          </w:tcPr>
          <w:p w14:paraId="6E6676FD" w14:textId="77777777" w:rsidR="0084683F" w:rsidRPr="00DF3A01" w:rsidRDefault="0084683F" w:rsidP="00846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30" w:type="pct"/>
          </w:tcPr>
          <w:p w14:paraId="6BEFBBAC" w14:textId="2A24298A" w:rsidR="0084683F" w:rsidRPr="00DF3A01" w:rsidRDefault="0084683F" w:rsidP="00846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clear" w:pos="5387"/>
                <w:tab w:val="left" w:pos="1097"/>
              </w:tabs>
              <w:ind w:left="-54" w:right="-8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84" w:type="pct"/>
          </w:tcPr>
          <w:p w14:paraId="66FFA7BF" w14:textId="71936B43" w:rsidR="0084683F" w:rsidRPr="0084683F" w:rsidRDefault="000B55DD" w:rsidP="00846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2F4225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4" w:type="pct"/>
          </w:tcPr>
          <w:p w14:paraId="78D34ABC" w14:textId="77777777" w:rsidR="0084683F" w:rsidRPr="0084683F" w:rsidRDefault="0084683F" w:rsidP="00846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5CE71444" w14:textId="31537DF1" w:rsidR="0084683F" w:rsidRPr="0084683F" w:rsidRDefault="000B55DD" w:rsidP="00846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2F4225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37" w:type="pct"/>
            <w:gridSpan w:val="2"/>
          </w:tcPr>
          <w:p w14:paraId="28016C37" w14:textId="77777777" w:rsidR="0084683F" w:rsidRPr="0084683F" w:rsidRDefault="0084683F" w:rsidP="00846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59A148F4" w14:textId="5D40FDB8" w:rsidR="0084683F" w:rsidRPr="0084683F" w:rsidRDefault="000B55DD" w:rsidP="00846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2F4225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31" w:type="pct"/>
          </w:tcPr>
          <w:p w14:paraId="1B78A3B7" w14:textId="77777777" w:rsidR="0084683F" w:rsidRPr="0084683F" w:rsidRDefault="0084683F" w:rsidP="00846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7E2D6C9B" w14:textId="724B829A" w:rsidR="0084683F" w:rsidRPr="0084683F" w:rsidRDefault="000B55DD" w:rsidP="00846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2F4225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84683F" w:rsidRPr="00DF3A01" w14:paraId="077539FD" w14:textId="77777777" w:rsidTr="00823390">
        <w:trPr>
          <w:trHeight w:val="362"/>
          <w:tblHeader/>
        </w:trPr>
        <w:tc>
          <w:tcPr>
            <w:tcW w:w="1904" w:type="pct"/>
            <w:vAlign w:val="bottom"/>
          </w:tcPr>
          <w:p w14:paraId="07E93EB8" w14:textId="77777777" w:rsidR="0084683F" w:rsidRPr="00DF3A01" w:rsidRDefault="0084683F" w:rsidP="00846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30" w:type="pct"/>
          </w:tcPr>
          <w:p w14:paraId="1A17C0DC" w14:textId="77777777" w:rsidR="0084683F" w:rsidRPr="00DF3A01" w:rsidRDefault="0084683F" w:rsidP="00846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4" w:right="-89" w:firstLine="1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66" w:type="pct"/>
            <w:gridSpan w:val="8"/>
          </w:tcPr>
          <w:p w14:paraId="1C4E6B40" w14:textId="77777777" w:rsidR="0084683F" w:rsidRPr="00DF3A01" w:rsidRDefault="0084683F" w:rsidP="00846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5" w:firstLine="1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DF3A0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4683F" w:rsidRPr="00DF3A01" w14:paraId="635F42E3" w14:textId="77777777" w:rsidTr="00823390">
        <w:tc>
          <w:tcPr>
            <w:tcW w:w="1904" w:type="pct"/>
            <w:vAlign w:val="bottom"/>
          </w:tcPr>
          <w:p w14:paraId="373E5A2E" w14:textId="77777777" w:rsidR="0084683F" w:rsidRPr="00DF3A01" w:rsidRDefault="0084683F" w:rsidP="00846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F3A0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330" w:type="pct"/>
          </w:tcPr>
          <w:p w14:paraId="6E16642F" w14:textId="77777777" w:rsidR="0084683F" w:rsidRPr="00DF3A01" w:rsidRDefault="0084683F" w:rsidP="0084683F">
            <w:pPr>
              <w:ind w:left="-54" w:right="-89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84" w:type="pct"/>
          </w:tcPr>
          <w:p w14:paraId="6C0E583B" w14:textId="77777777" w:rsidR="0084683F" w:rsidRPr="00DF3A01" w:rsidRDefault="0084683F" w:rsidP="0084683F">
            <w:pPr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44" w:type="pct"/>
          </w:tcPr>
          <w:p w14:paraId="7D5BC4B1" w14:textId="77777777" w:rsidR="0084683F" w:rsidRPr="00DF3A01" w:rsidRDefault="0084683F" w:rsidP="0084683F">
            <w:pPr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82" w:type="pct"/>
          </w:tcPr>
          <w:p w14:paraId="4495C4D8" w14:textId="77777777" w:rsidR="0084683F" w:rsidRPr="00DF3A01" w:rsidRDefault="0084683F" w:rsidP="0084683F">
            <w:pPr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7" w:type="pct"/>
            <w:gridSpan w:val="2"/>
          </w:tcPr>
          <w:p w14:paraId="40AD66C3" w14:textId="77777777" w:rsidR="0084683F" w:rsidRPr="00DF3A01" w:rsidRDefault="0084683F" w:rsidP="0084683F">
            <w:pPr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91" w:type="pct"/>
          </w:tcPr>
          <w:p w14:paraId="574C2DF1" w14:textId="77777777" w:rsidR="0084683F" w:rsidRPr="00DF3A01" w:rsidRDefault="0084683F" w:rsidP="00846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hanging="108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14:paraId="208B4DFF" w14:textId="77777777" w:rsidR="0084683F" w:rsidRPr="00DF3A01" w:rsidRDefault="0084683F" w:rsidP="00846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7" w:type="pct"/>
          </w:tcPr>
          <w:p w14:paraId="1B3BE224" w14:textId="77777777" w:rsidR="0084683F" w:rsidRPr="00DF3A01" w:rsidRDefault="0084683F" w:rsidP="00846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6"/>
              </w:tabs>
              <w:spacing w:line="240" w:lineRule="auto"/>
              <w:ind w:left="-121" w:right="-5" w:firstLine="13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2F4225" w:rsidRPr="00DF3A01" w14:paraId="2BA4724C" w14:textId="77777777" w:rsidTr="00823390">
        <w:tc>
          <w:tcPr>
            <w:tcW w:w="1904" w:type="pct"/>
            <w:vAlign w:val="bottom"/>
          </w:tcPr>
          <w:p w14:paraId="705ABB52" w14:textId="77777777" w:rsidR="002F4225" w:rsidRPr="00DF3A01" w:rsidRDefault="002F4225" w:rsidP="002F42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DF3A01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  <w:p w14:paraId="63D13D56" w14:textId="77777777" w:rsidR="002F4225" w:rsidRPr="00DF3A01" w:rsidRDefault="002F4225" w:rsidP="002F42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336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3A01">
              <w:rPr>
                <w:rFonts w:ascii="Angsana New" w:hAnsi="Angsana New" w:cs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330" w:type="pct"/>
          </w:tcPr>
          <w:p w14:paraId="6D2AF284" w14:textId="77777777" w:rsidR="002F4225" w:rsidRPr="00DF3A01" w:rsidRDefault="002F4225" w:rsidP="002F4225">
            <w:pPr>
              <w:pStyle w:val="acctfourfigures"/>
              <w:tabs>
                <w:tab w:val="left" w:pos="720"/>
              </w:tabs>
              <w:spacing w:line="240" w:lineRule="atLeast"/>
              <w:ind w:left="-54" w:right="-8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84" w:type="pct"/>
          </w:tcPr>
          <w:p w14:paraId="0F22F9B9" w14:textId="77777777" w:rsidR="002F4225" w:rsidRDefault="002F4225" w:rsidP="002F422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4CB45E36" w14:textId="0F940D9A" w:rsidR="00567565" w:rsidRPr="00DF3A01" w:rsidRDefault="00567565" w:rsidP="002F422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67565">
              <w:rPr>
                <w:rFonts w:ascii="Angsana New" w:hAnsi="Angsana New" w:cs="Angsana New"/>
                <w:sz w:val="30"/>
                <w:szCs w:val="30"/>
                <w:lang w:bidi="th-TH"/>
              </w:rPr>
              <w:t>320,000</w:t>
            </w:r>
          </w:p>
        </w:tc>
        <w:tc>
          <w:tcPr>
            <w:tcW w:w="144" w:type="pct"/>
          </w:tcPr>
          <w:p w14:paraId="3E8F23AC" w14:textId="77777777" w:rsidR="002F4225" w:rsidRPr="00DF3A01" w:rsidRDefault="002F4225" w:rsidP="002F422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82" w:type="pct"/>
          </w:tcPr>
          <w:p w14:paraId="714AFA6A" w14:textId="77777777" w:rsidR="002F4225" w:rsidRDefault="002F4225" w:rsidP="002F422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189FC4EB" w14:textId="64759709" w:rsidR="002F4225" w:rsidRPr="00DF3A01" w:rsidRDefault="002F4225" w:rsidP="002F422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61DA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280</w:t>
            </w:r>
            <w:r w:rsidRPr="00161DAB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161DA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000</w:t>
            </w:r>
          </w:p>
        </w:tc>
        <w:tc>
          <w:tcPr>
            <w:tcW w:w="137" w:type="pct"/>
            <w:gridSpan w:val="2"/>
          </w:tcPr>
          <w:p w14:paraId="445229F0" w14:textId="77777777" w:rsidR="002F4225" w:rsidRPr="00DF3A01" w:rsidRDefault="002F4225" w:rsidP="002F4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1" w:type="pct"/>
          </w:tcPr>
          <w:p w14:paraId="101751A7" w14:textId="77777777" w:rsidR="002F4225" w:rsidRPr="00DF3A01" w:rsidRDefault="002F4225" w:rsidP="002F4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right="143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1CB13213" w14:textId="69A42186" w:rsidR="002F4225" w:rsidRPr="00DF3A01" w:rsidRDefault="002F4225" w:rsidP="002F4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left="-121" w:right="188" w:firstLine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3A0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31" w:type="pct"/>
          </w:tcPr>
          <w:p w14:paraId="54DABBD9" w14:textId="77777777" w:rsidR="002F4225" w:rsidRPr="00DF3A01" w:rsidRDefault="002F4225" w:rsidP="002F4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7" w:type="pct"/>
          </w:tcPr>
          <w:p w14:paraId="7559A841" w14:textId="77777777" w:rsidR="002F4225" w:rsidRPr="00DF3A01" w:rsidRDefault="002F4225" w:rsidP="002F4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right="143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57A68E0D" w14:textId="0B98B064" w:rsidR="002F4225" w:rsidRPr="00DF3A01" w:rsidRDefault="002F4225" w:rsidP="00E05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left="-121" w:right="160" w:firstLine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3A0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2F4225" w:rsidRPr="00DF3A01" w14:paraId="1E17DB90" w14:textId="77777777" w:rsidTr="00823390">
        <w:tc>
          <w:tcPr>
            <w:tcW w:w="1904" w:type="pct"/>
            <w:vAlign w:val="bottom"/>
          </w:tcPr>
          <w:p w14:paraId="45CD3F7B" w14:textId="77777777" w:rsidR="002F4225" w:rsidRPr="00DF3A01" w:rsidRDefault="002F4225" w:rsidP="002F42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3A01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330" w:type="pct"/>
          </w:tcPr>
          <w:p w14:paraId="6E0939C2" w14:textId="77777777" w:rsidR="002F4225" w:rsidRPr="00DF3A01" w:rsidRDefault="002F4225" w:rsidP="002F4225">
            <w:pPr>
              <w:pStyle w:val="acctfourfigures"/>
              <w:tabs>
                <w:tab w:val="left" w:pos="720"/>
              </w:tabs>
              <w:spacing w:line="240" w:lineRule="atLeast"/>
              <w:ind w:left="-54" w:right="-8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84" w:type="pct"/>
          </w:tcPr>
          <w:p w14:paraId="72F9ACC7" w14:textId="77777777" w:rsidR="002F4225" w:rsidRPr="00DF3A01" w:rsidRDefault="002F4225" w:rsidP="002F422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4" w:type="pct"/>
          </w:tcPr>
          <w:p w14:paraId="6F663E4F" w14:textId="77777777" w:rsidR="002F4225" w:rsidRPr="00DF3A01" w:rsidRDefault="002F4225" w:rsidP="002F422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82" w:type="pct"/>
          </w:tcPr>
          <w:p w14:paraId="40714BD1" w14:textId="77777777" w:rsidR="002F4225" w:rsidRPr="00DF3A01" w:rsidRDefault="002F4225" w:rsidP="002F422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7" w:type="pct"/>
            <w:gridSpan w:val="2"/>
          </w:tcPr>
          <w:p w14:paraId="55767926" w14:textId="77777777" w:rsidR="002F4225" w:rsidRPr="00DF3A01" w:rsidRDefault="002F4225" w:rsidP="002F4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1" w:type="pct"/>
          </w:tcPr>
          <w:p w14:paraId="3D129A0B" w14:textId="77777777" w:rsidR="002F4225" w:rsidRPr="00DF3A01" w:rsidRDefault="002F4225" w:rsidP="002F4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0DAC7FC6" w14:textId="77777777" w:rsidR="002F4225" w:rsidRPr="00DF3A01" w:rsidRDefault="002F4225" w:rsidP="002F4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7" w:type="pct"/>
          </w:tcPr>
          <w:p w14:paraId="2DAE985C" w14:textId="77777777" w:rsidR="002F4225" w:rsidRPr="00DF3A01" w:rsidRDefault="002F4225" w:rsidP="002F4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F4225" w:rsidRPr="00DF3A01" w14:paraId="1F1E7DCD" w14:textId="77777777" w:rsidTr="00823390">
        <w:tc>
          <w:tcPr>
            <w:tcW w:w="1904" w:type="pct"/>
            <w:vAlign w:val="bottom"/>
          </w:tcPr>
          <w:p w14:paraId="144EEA7F" w14:textId="77777777" w:rsidR="002F4225" w:rsidRPr="00DF3A01" w:rsidRDefault="002F4225" w:rsidP="002F4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Pr="00DF3A01">
              <w:rPr>
                <w:rFonts w:ascii="Angsana New" w:hAnsi="Angsana New" w:cs="Angsana New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  <w:p w14:paraId="3286D30B" w14:textId="77777777" w:rsidR="002F4225" w:rsidRPr="00DF3A01" w:rsidRDefault="002F4225" w:rsidP="002F4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3A01">
              <w:rPr>
                <w:rFonts w:ascii="Angsana New" w:hAnsi="Angsana New" w:cs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330" w:type="pct"/>
          </w:tcPr>
          <w:p w14:paraId="795B1CB7" w14:textId="77777777" w:rsidR="002F4225" w:rsidRPr="00DF3A01" w:rsidRDefault="002F4225" w:rsidP="002F4225">
            <w:pPr>
              <w:pStyle w:val="acctfourfigures"/>
              <w:tabs>
                <w:tab w:val="left" w:pos="720"/>
              </w:tabs>
              <w:spacing w:line="240" w:lineRule="atLeast"/>
              <w:ind w:left="-54" w:right="-8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84" w:type="pct"/>
          </w:tcPr>
          <w:p w14:paraId="03271948" w14:textId="77777777" w:rsidR="002F4225" w:rsidRDefault="002F4225" w:rsidP="002F422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6A9A31BB" w14:textId="0C53D879" w:rsidR="00567565" w:rsidRPr="00DF3A01" w:rsidRDefault="00567565" w:rsidP="002F422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6756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16</w:t>
            </w:r>
            <w:r w:rsidRPr="00567565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56756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200</w:t>
            </w:r>
          </w:p>
        </w:tc>
        <w:tc>
          <w:tcPr>
            <w:tcW w:w="144" w:type="pct"/>
          </w:tcPr>
          <w:p w14:paraId="3872C247" w14:textId="77777777" w:rsidR="002F4225" w:rsidRPr="00DF3A01" w:rsidRDefault="002F4225" w:rsidP="002F422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82" w:type="pct"/>
          </w:tcPr>
          <w:p w14:paraId="698AE0F0" w14:textId="77777777" w:rsidR="002F4225" w:rsidRDefault="002F4225" w:rsidP="002F422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381718F5" w14:textId="0FE44CC1" w:rsidR="002F4225" w:rsidRPr="00DF3A01" w:rsidRDefault="002F4225" w:rsidP="002F422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61DA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16</w:t>
            </w:r>
            <w:r w:rsidRPr="00161DAB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161DA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200</w:t>
            </w:r>
          </w:p>
        </w:tc>
        <w:tc>
          <w:tcPr>
            <w:tcW w:w="137" w:type="pct"/>
            <w:gridSpan w:val="2"/>
          </w:tcPr>
          <w:p w14:paraId="692535A9" w14:textId="77777777" w:rsidR="002F4225" w:rsidRPr="00DF3A01" w:rsidRDefault="002F4225" w:rsidP="002F4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1" w:type="pct"/>
          </w:tcPr>
          <w:p w14:paraId="58A6F1D0" w14:textId="77777777" w:rsidR="002F4225" w:rsidRPr="00DF3A01" w:rsidRDefault="002F4225" w:rsidP="002F4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right="143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35A05275" w14:textId="17979421" w:rsidR="002F4225" w:rsidRPr="00DF3A01" w:rsidRDefault="002F4225" w:rsidP="002F4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left="-121" w:right="188" w:firstLine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3A0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31" w:type="pct"/>
          </w:tcPr>
          <w:p w14:paraId="628833E9" w14:textId="77777777" w:rsidR="002F4225" w:rsidRPr="00DF3A01" w:rsidRDefault="002F4225" w:rsidP="002F4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7" w:type="pct"/>
          </w:tcPr>
          <w:p w14:paraId="7480AB9E" w14:textId="77777777" w:rsidR="002F4225" w:rsidRPr="00DF3A01" w:rsidRDefault="002F4225" w:rsidP="002F4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right="143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0AEC1CEE" w14:textId="0744CBDB" w:rsidR="002F4225" w:rsidRPr="00DF3A01" w:rsidRDefault="002F4225" w:rsidP="002F4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3A0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2F4225" w:rsidRPr="00DF3A01" w14:paraId="1B1CBD2F" w14:textId="77777777" w:rsidTr="00823390">
        <w:tc>
          <w:tcPr>
            <w:tcW w:w="1904" w:type="pct"/>
            <w:vAlign w:val="bottom"/>
          </w:tcPr>
          <w:p w14:paraId="3943A10B" w14:textId="77777777" w:rsidR="002F4225" w:rsidRDefault="002F4225" w:rsidP="002F4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F27806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หนี้สินตามสัญญาเช่าที่ถึง</w:t>
            </w:r>
          </w:p>
          <w:p w14:paraId="6B7837BF" w14:textId="4CA17ECC" w:rsidR="002F4225" w:rsidRDefault="002F4225" w:rsidP="002F4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Pr="00F27806">
              <w:rPr>
                <w:rFonts w:ascii="Angsana New" w:hAnsi="Angsana New" w:cs="Angsana New" w:hint="cs"/>
                <w:sz w:val="30"/>
                <w:szCs w:val="30"/>
                <w:cs/>
              </w:rPr>
              <w:t>กำหนดชำระภายในหนึ่งปี</w:t>
            </w:r>
          </w:p>
        </w:tc>
        <w:tc>
          <w:tcPr>
            <w:tcW w:w="330" w:type="pct"/>
          </w:tcPr>
          <w:p w14:paraId="7DFF98B6" w14:textId="77777777" w:rsidR="002F4225" w:rsidRPr="00DF3A01" w:rsidRDefault="002F4225" w:rsidP="002F4225">
            <w:pPr>
              <w:pStyle w:val="acctfourfigures"/>
              <w:tabs>
                <w:tab w:val="left" w:pos="720"/>
              </w:tabs>
              <w:spacing w:line="240" w:lineRule="atLeast"/>
              <w:ind w:left="-54" w:right="-8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42F9A6FE" w14:textId="77777777" w:rsidR="002F4225" w:rsidRDefault="002F4225" w:rsidP="002F422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519287E9" w14:textId="7B334848" w:rsidR="00567565" w:rsidRPr="00DF3A01" w:rsidRDefault="00567565" w:rsidP="002F422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6756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8</w:t>
            </w:r>
            <w:r w:rsidRPr="00567565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56756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279</w:t>
            </w:r>
          </w:p>
        </w:tc>
        <w:tc>
          <w:tcPr>
            <w:tcW w:w="144" w:type="pct"/>
          </w:tcPr>
          <w:p w14:paraId="7D74D0FB" w14:textId="77777777" w:rsidR="002F4225" w:rsidRPr="00DF3A01" w:rsidRDefault="002F4225" w:rsidP="002F422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612F41EA" w14:textId="77777777" w:rsidR="002F4225" w:rsidRDefault="002F4225" w:rsidP="002F422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05821723" w14:textId="6D0093C2" w:rsidR="002F4225" w:rsidRDefault="002F4225" w:rsidP="002F422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73DC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6</w:t>
            </w:r>
            <w:r w:rsidRPr="00D73DCF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D73DC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195</w:t>
            </w:r>
          </w:p>
        </w:tc>
        <w:tc>
          <w:tcPr>
            <w:tcW w:w="137" w:type="pct"/>
            <w:gridSpan w:val="2"/>
          </w:tcPr>
          <w:p w14:paraId="6ABE4732" w14:textId="77777777" w:rsidR="002F4225" w:rsidRPr="00DF3A01" w:rsidRDefault="002F4225" w:rsidP="002F4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2D1A681E" w14:textId="77777777" w:rsidR="002F4225" w:rsidRPr="00DF3A01" w:rsidRDefault="002F4225" w:rsidP="002F4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right="143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20BE2CD2" w14:textId="69190E3A" w:rsidR="002F4225" w:rsidRPr="00DF3A01" w:rsidRDefault="002F4225" w:rsidP="002F4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left="-121" w:right="188" w:firstLine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3A0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31" w:type="pct"/>
          </w:tcPr>
          <w:p w14:paraId="3ACA3E18" w14:textId="77777777" w:rsidR="002F4225" w:rsidRPr="00DF3A01" w:rsidRDefault="002F4225" w:rsidP="002F4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4369BDC8" w14:textId="77777777" w:rsidR="002F4225" w:rsidRPr="00DF3A01" w:rsidRDefault="002F4225" w:rsidP="002F4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right="143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7BBCF555" w14:textId="4AA26DA2" w:rsidR="002F4225" w:rsidRPr="00DF3A01" w:rsidRDefault="002F4225" w:rsidP="002F4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right="143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3A0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2F4225" w:rsidRPr="00DF3A01" w14:paraId="54A90908" w14:textId="77777777" w:rsidTr="00823390">
        <w:tc>
          <w:tcPr>
            <w:tcW w:w="1904" w:type="pct"/>
            <w:vAlign w:val="bottom"/>
          </w:tcPr>
          <w:p w14:paraId="37898370" w14:textId="77777777" w:rsidR="002F4225" w:rsidRPr="00DF3A01" w:rsidRDefault="002F4225" w:rsidP="002F42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F3A0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330" w:type="pct"/>
          </w:tcPr>
          <w:p w14:paraId="318443A5" w14:textId="77777777" w:rsidR="002F4225" w:rsidRPr="00DF3A01" w:rsidRDefault="002F4225" w:rsidP="002F4225">
            <w:pPr>
              <w:pStyle w:val="acctfourfigures"/>
              <w:tabs>
                <w:tab w:val="left" w:pos="720"/>
              </w:tabs>
              <w:spacing w:line="240" w:lineRule="atLeast"/>
              <w:ind w:left="-54" w:right="-8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3A23D042" w14:textId="708C1102" w:rsidR="002F4225" w:rsidRPr="00567565" w:rsidRDefault="00567565" w:rsidP="002F422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6756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344</w:t>
            </w:r>
            <w:r w:rsidRPr="0056756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56756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479</w:t>
            </w:r>
          </w:p>
        </w:tc>
        <w:tc>
          <w:tcPr>
            <w:tcW w:w="144" w:type="pct"/>
          </w:tcPr>
          <w:p w14:paraId="0AF93A1D" w14:textId="77777777" w:rsidR="002F4225" w:rsidRPr="00DF3A01" w:rsidRDefault="002F4225" w:rsidP="002F422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16371E9D" w14:textId="652D2FF1" w:rsidR="002F4225" w:rsidRPr="00DF3A01" w:rsidRDefault="002F4225" w:rsidP="002F422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73DC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302</w:t>
            </w:r>
            <w:r w:rsidRPr="00D73DC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D73DC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395</w:t>
            </w:r>
          </w:p>
        </w:tc>
        <w:tc>
          <w:tcPr>
            <w:tcW w:w="137" w:type="pct"/>
            <w:gridSpan w:val="2"/>
          </w:tcPr>
          <w:p w14:paraId="5B9E29BA" w14:textId="77777777" w:rsidR="002F4225" w:rsidRPr="00DF3A01" w:rsidRDefault="002F4225" w:rsidP="002F4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5DB3A35A" w14:textId="0143C448" w:rsidR="002F4225" w:rsidRPr="009104B1" w:rsidRDefault="002F4225" w:rsidP="002F4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left="-121" w:right="188" w:firstLine="1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F3A0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31" w:type="pct"/>
          </w:tcPr>
          <w:p w14:paraId="4F8EAB48" w14:textId="77777777" w:rsidR="002F4225" w:rsidRPr="00DF3A01" w:rsidRDefault="002F4225" w:rsidP="002F4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2F4DBF1A" w14:textId="0BF705C0" w:rsidR="002F4225" w:rsidRPr="00DF3A01" w:rsidRDefault="002F4225" w:rsidP="002F4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F3A0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1F100D" w:rsidRPr="005D70D0" w14:paraId="604DDADD" w14:textId="77777777" w:rsidTr="00823390">
        <w:tc>
          <w:tcPr>
            <w:tcW w:w="1904" w:type="pct"/>
            <w:vAlign w:val="bottom"/>
          </w:tcPr>
          <w:p w14:paraId="521F3C22" w14:textId="7DCE90FF" w:rsidR="001F100D" w:rsidRPr="005D70D0" w:rsidRDefault="001F100D" w:rsidP="001F1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330" w:type="pct"/>
          </w:tcPr>
          <w:p w14:paraId="1352C46A" w14:textId="77777777" w:rsidR="001F100D" w:rsidRPr="005D70D0" w:rsidRDefault="001F100D" w:rsidP="001F100D">
            <w:pPr>
              <w:pStyle w:val="acctfourfigures"/>
              <w:tabs>
                <w:tab w:val="left" w:pos="720"/>
              </w:tabs>
              <w:spacing w:line="240" w:lineRule="auto"/>
              <w:ind w:left="-54" w:right="-89"/>
              <w:jc w:val="right"/>
              <w:rPr>
                <w:rFonts w:ascii="Angsana New" w:hAnsi="Angsana New" w:cs="Angsan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584" w:type="pct"/>
          </w:tcPr>
          <w:p w14:paraId="6945C4BD" w14:textId="77777777" w:rsidR="001F100D" w:rsidRPr="005D70D0" w:rsidRDefault="001F100D" w:rsidP="001F100D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12"/>
                <w:szCs w:val="12"/>
                <w:lang w:val="en-US" w:bidi="th-TH"/>
              </w:rPr>
            </w:pPr>
          </w:p>
        </w:tc>
        <w:tc>
          <w:tcPr>
            <w:tcW w:w="144" w:type="pct"/>
          </w:tcPr>
          <w:p w14:paraId="34996346" w14:textId="77777777" w:rsidR="001F100D" w:rsidRPr="005D70D0" w:rsidRDefault="001F100D" w:rsidP="001F100D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12"/>
                <w:szCs w:val="12"/>
                <w:lang w:bidi="th-TH"/>
              </w:rPr>
            </w:pPr>
          </w:p>
        </w:tc>
        <w:tc>
          <w:tcPr>
            <w:tcW w:w="582" w:type="pct"/>
          </w:tcPr>
          <w:p w14:paraId="7B823B62" w14:textId="77777777" w:rsidR="001F100D" w:rsidRPr="005D70D0" w:rsidRDefault="001F100D" w:rsidP="001F100D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37" w:type="pct"/>
            <w:gridSpan w:val="2"/>
          </w:tcPr>
          <w:p w14:paraId="4E2D1F54" w14:textId="77777777" w:rsidR="001F100D" w:rsidRPr="005D70D0" w:rsidRDefault="001F100D" w:rsidP="001F1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591" w:type="pct"/>
          </w:tcPr>
          <w:p w14:paraId="3417B5C1" w14:textId="77777777" w:rsidR="001F100D" w:rsidRPr="005D70D0" w:rsidRDefault="001F100D" w:rsidP="001F1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1" w:type="pct"/>
          </w:tcPr>
          <w:p w14:paraId="0CA47798" w14:textId="77777777" w:rsidR="001F100D" w:rsidRPr="005D70D0" w:rsidRDefault="001F100D" w:rsidP="001F1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597" w:type="pct"/>
          </w:tcPr>
          <w:p w14:paraId="1C8CCAD4" w14:textId="77777777" w:rsidR="001F100D" w:rsidRPr="005D70D0" w:rsidRDefault="001F100D" w:rsidP="001F1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b/>
                <w:bCs/>
                <w:sz w:val="12"/>
                <w:szCs w:val="12"/>
                <w:cs/>
              </w:rPr>
            </w:pPr>
          </w:p>
        </w:tc>
      </w:tr>
      <w:tr w:rsidR="001F100D" w:rsidRPr="00DF3A01" w14:paraId="06C836BD" w14:textId="77777777" w:rsidTr="00823390">
        <w:tc>
          <w:tcPr>
            <w:tcW w:w="1904" w:type="pct"/>
            <w:vAlign w:val="bottom"/>
          </w:tcPr>
          <w:p w14:paraId="41C5DC32" w14:textId="77777777" w:rsidR="001F100D" w:rsidRPr="00DF3A01" w:rsidRDefault="001F100D" w:rsidP="001F1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3A0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330" w:type="pct"/>
          </w:tcPr>
          <w:p w14:paraId="5E9D5323" w14:textId="77777777" w:rsidR="001F100D" w:rsidRPr="00DF3A01" w:rsidRDefault="001F100D" w:rsidP="001F1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4" w:right="-89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548B51E9" w14:textId="77777777" w:rsidR="001F100D" w:rsidRPr="00DF3A01" w:rsidRDefault="001F100D" w:rsidP="001F1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7FD23C92" w14:textId="77777777" w:rsidR="001F100D" w:rsidRPr="00DF3A01" w:rsidRDefault="001F100D" w:rsidP="001F100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3F6AA094" w14:textId="77777777" w:rsidR="001F100D" w:rsidRPr="00DF3A01" w:rsidRDefault="001F100D" w:rsidP="001F1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" w:type="pct"/>
            <w:gridSpan w:val="2"/>
          </w:tcPr>
          <w:p w14:paraId="789F2B33" w14:textId="77777777" w:rsidR="001F100D" w:rsidRPr="00DF3A01" w:rsidRDefault="001F100D" w:rsidP="001F1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1" w:type="pct"/>
          </w:tcPr>
          <w:p w14:paraId="0D4930C7" w14:textId="77777777" w:rsidR="001F100D" w:rsidRPr="00DF3A01" w:rsidRDefault="001F100D" w:rsidP="001F1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  <w:tab w:val="decimal" w:pos="1316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4BE0EF79" w14:textId="77777777" w:rsidR="001F100D" w:rsidRPr="00DF3A01" w:rsidRDefault="001F100D" w:rsidP="001F1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7" w:type="pct"/>
          </w:tcPr>
          <w:p w14:paraId="0F4FE31B" w14:textId="77777777" w:rsidR="001F100D" w:rsidRPr="00DF3A01" w:rsidRDefault="001F100D" w:rsidP="001F1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  <w:tab w:val="decimal" w:pos="1316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F4225" w:rsidRPr="00DF3A01" w14:paraId="42B8A9DC" w14:textId="77777777" w:rsidTr="00823390">
        <w:tc>
          <w:tcPr>
            <w:tcW w:w="1904" w:type="pct"/>
            <w:vAlign w:val="bottom"/>
          </w:tcPr>
          <w:p w14:paraId="49E89F6A" w14:textId="77777777" w:rsidR="002F4225" w:rsidRPr="00DF3A01" w:rsidRDefault="002F4225" w:rsidP="002F42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DF3A01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เงินกู้ยืมระยะยาวจากสถาบันการเงิน </w:t>
            </w:r>
          </w:p>
          <w:p w14:paraId="7C388C88" w14:textId="77777777" w:rsidR="002F4225" w:rsidRPr="00DF3A01" w:rsidRDefault="002F4225" w:rsidP="002F42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336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3A01">
              <w:rPr>
                <w:rFonts w:ascii="Angsana New" w:hAnsi="Angsana New" w:cs="Angsana New"/>
                <w:sz w:val="30"/>
                <w:szCs w:val="30"/>
                <w:cs/>
              </w:rPr>
              <w:t xml:space="preserve"> ส่วนที่มีหลักประกัน</w:t>
            </w:r>
          </w:p>
        </w:tc>
        <w:tc>
          <w:tcPr>
            <w:tcW w:w="330" w:type="pct"/>
          </w:tcPr>
          <w:p w14:paraId="2074343F" w14:textId="77777777" w:rsidR="002F4225" w:rsidRPr="00DF3A01" w:rsidRDefault="002F4225" w:rsidP="002F4225">
            <w:pPr>
              <w:pStyle w:val="acctfourfigures"/>
              <w:tabs>
                <w:tab w:val="left" w:pos="720"/>
              </w:tabs>
              <w:spacing w:line="240" w:lineRule="atLeast"/>
              <w:ind w:left="-54" w:right="-8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84" w:type="pct"/>
          </w:tcPr>
          <w:p w14:paraId="5A6C7851" w14:textId="77777777" w:rsidR="002F4225" w:rsidRDefault="002F4225" w:rsidP="002F422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4D9D23C4" w14:textId="3918DEAB" w:rsidR="00567565" w:rsidRPr="009147AF" w:rsidRDefault="00567565" w:rsidP="002F422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675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11,150</w:t>
            </w:r>
          </w:p>
        </w:tc>
        <w:tc>
          <w:tcPr>
            <w:tcW w:w="144" w:type="pct"/>
          </w:tcPr>
          <w:p w14:paraId="2071FA16" w14:textId="77777777" w:rsidR="002F4225" w:rsidRPr="00DF3A01" w:rsidRDefault="002F4225" w:rsidP="002F422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82" w:type="pct"/>
          </w:tcPr>
          <w:p w14:paraId="19476A77" w14:textId="77777777" w:rsidR="002F4225" w:rsidRDefault="002F4225" w:rsidP="002F422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759291DB" w14:textId="63CC0BFA" w:rsidR="002F4225" w:rsidRPr="00DF3A01" w:rsidRDefault="002F4225" w:rsidP="002F422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61DAB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27</w:t>
            </w:r>
            <w:r w:rsidRPr="00161D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161DAB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350</w:t>
            </w:r>
          </w:p>
        </w:tc>
        <w:tc>
          <w:tcPr>
            <w:tcW w:w="137" w:type="pct"/>
            <w:gridSpan w:val="2"/>
          </w:tcPr>
          <w:p w14:paraId="12F27EFD" w14:textId="77777777" w:rsidR="002F4225" w:rsidRPr="00DF3A01" w:rsidRDefault="002F4225" w:rsidP="002F4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1" w:type="pct"/>
          </w:tcPr>
          <w:p w14:paraId="1FCD9F47" w14:textId="77777777" w:rsidR="002F4225" w:rsidRPr="00DF3A01" w:rsidRDefault="002F4225" w:rsidP="002F4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6B260864" w14:textId="2E642536" w:rsidR="002F4225" w:rsidRPr="00DF3A01" w:rsidRDefault="002F4225" w:rsidP="002F4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3A0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31" w:type="pct"/>
          </w:tcPr>
          <w:p w14:paraId="2D1CD1F3" w14:textId="77777777" w:rsidR="002F4225" w:rsidRPr="00DF3A01" w:rsidRDefault="002F4225" w:rsidP="002F4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7" w:type="pct"/>
          </w:tcPr>
          <w:p w14:paraId="148FEAED" w14:textId="77777777" w:rsidR="002F4225" w:rsidRPr="00DF3A01" w:rsidRDefault="002F4225" w:rsidP="002F4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6B80AEA4" w14:textId="7034439C" w:rsidR="002F4225" w:rsidRPr="00DF3A01" w:rsidRDefault="002F4225" w:rsidP="002F4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3A0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2F4225" w:rsidRPr="00DF3A01" w14:paraId="52984CB2" w14:textId="77777777" w:rsidTr="00823390">
        <w:tc>
          <w:tcPr>
            <w:tcW w:w="1904" w:type="pct"/>
            <w:vAlign w:val="bottom"/>
          </w:tcPr>
          <w:p w14:paraId="4A5CEF63" w14:textId="56FD2334" w:rsidR="002F4225" w:rsidRPr="00DF3A01" w:rsidRDefault="002F4225" w:rsidP="002F42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7806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330" w:type="pct"/>
          </w:tcPr>
          <w:p w14:paraId="6A588067" w14:textId="77777777" w:rsidR="002F4225" w:rsidRPr="00DF3A01" w:rsidRDefault="002F4225" w:rsidP="002F4225">
            <w:pPr>
              <w:pStyle w:val="acctfourfigures"/>
              <w:tabs>
                <w:tab w:val="left" w:pos="720"/>
              </w:tabs>
              <w:spacing w:line="240" w:lineRule="atLeast"/>
              <w:ind w:left="-54" w:right="-8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6042EEA5" w14:textId="32DFF610" w:rsidR="002F4225" w:rsidRPr="00DF3A01" w:rsidRDefault="00567565" w:rsidP="002F422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67565">
              <w:rPr>
                <w:rFonts w:ascii="Angsana New" w:hAnsi="Angsana New" w:cs="Angsana New"/>
                <w:sz w:val="30"/>
                <w:szCs w:val="30"/>
                <w:lang w:bidi="th-TH"/>
              </w:rPr>
              <w:t>177,884</w:t>
            </w:r>
          </w:p>
        </w:tc>
        <w:tc>
          <w:tcPr>
            <w:tcW w:w="144" w:type="pct"/>
          </w:tcPr>
          <w:p w14:paraId="02CA1A1E" w14:textId="77777777" w:rsidR="002F4225" w:rsidRPr="00DF3A01" w:rsidRDefault="002F4225" w:rsidP="002F422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1E58B323" w14:textId="2DA89E21" w:rsidR="002F4225" w:rsidRDefault="002F4225" w:rsidP="002F422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73DC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164</w:t>
            </w:r>
            <w:r w:rsidRPr="00D73DCF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D73DC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615</w:t>
            </w:r>
          </w:p>
        </w:tc>
        <w:tc>
          <w:tcPr>
            <w:tcW w:w="137" w:type="pct"/>
            <w:gridSpan w:val="2"/>
          </w:tcPr>
          <w:p w14:paraId="4BDD0F12" w14:textId="77777777" w:rsidR="002F4225" w:rsidRPr="00DF3A01" w:rsidRDefault="002F4225" w:rsidP="002F4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7A980FB6" w14:textId="52F4535B" w:rsidR="002F4225" w:rsidRPr="00DF3A01" w:rsidRDefault="002F4225" w:rsidP="002F4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369FA1B8" w14:textId="77777777" w:rsidR="002F4225" w:rsidRPr="00DF3A01" w:rsidRDefault="002F4225" w:rsidP="002F4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250BD933" w14:textId="150D013B" w:rsidR="002F4225" w:rsidRPr="00DF3A01" w:rsidRDefault="002F4225" w:rsidP="002F4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F4225" w:rsidRPr="00DF3A01" w14:paraId="52D86217" w14:textId="77777777" w:rsidTr="00823390">
        <w:tc>
          <w:tcPr>
            <w:tcW w:w="1904" w:type="pct"/>
            <w:vAlign w:val="bottom"/>
          </w:tcPr>
          <w:p w14:paraId="4159467F" w14:textId="7E4084FB" w:rsidR="002F4225" w:rsidRPr="00DF3A01" w:rsidRDefault="002F4225" w:rsidP="002F42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F3A0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ส่วนที่</w:t>
            </w:r>
            <w:r w:rsidRPr="00DF3A0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330" w:type="pct"/>
          </w:tcPr>
          <w:p w14:paraId="18F24D5B" w14:textId="77777777" w:rsidR="002F4225" w:rsidRPr="00DF3A01" w:rsidRDefault="002F4225" w:rsidP="002F4225">
            <w:pPr>
              <w:pStyle w:val="acctfourfigures"/>
              <w:tabs>
                <w:tab w:val="left" w:pos="720"/>
              </w:tabs>
              <w:spacing w:line="240" w:lineRule="atLeast"/>
              <w:ind w:left="-54" w:right="-8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single" w:sz="4" w:space="0" w:color="auto"/>
            </w:tcBorders>
          </w:tcPr>
          <w:p w14:paraId="228E6005" w14:textId="755A665D" w:rsidR="002F4225" w:rsidRPr="00DF3A01" w:rsidRDefault="00567565" w:rsidP="002F422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6756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189,034</w:t>
            </w:r>
          </w:p>
        </w:tc>
        <w:tc>
          <w:tcPr>
            <w:tcW w:w="144" w:type="pct"/>
          </w:tcPr>
          <w:p w14:paraId="4B066FFD" w14:textId="77777777" w:rsidR="002F4225" w:rsidRPr="00DF3A01" w:rsidRDefault="002F4225" w:rsidP="002F422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</w:tcPr>
          <w:p w14:paraId="51032463" w14:textId="4C062CBD" w:rsidR="002F4225" w:rsidRPr="00DF3A01" w:rsidRDefault="002F4225" w:rsidP="002F422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73DC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191</w:t>
            </w:r>
            <w:r w:rsidRPr="00D73DC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D73DC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965</w:t>
            </w:r>
          </w:p>
        </w:tc>
        <w:tc>
          <w:tcPr>
            <w:tcW w:w="137" w:type="pct"/>
            <w:gridSpan w:val="2"/>
          </w:tcPr>
          <w:p w14:paraId="0097BDE4" w14:textId="77777777" w:rsidR="002F4225" w:rsidRPr="00DF3A01" w:rsidRDefault="002F4225" w:rsidP="002F4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single" w:sz="4" w:space="0" w:color="auto"/>
            </w:tcBorders>
          </w:tcPr>
          <w:p w14:paraId="585C71B9" w14:textId="022EBE3D" w:rsidR="002F4225" w:rsidRPr="00DF3A01" w:rsidRDefault="002F4225" w:rsidP="002F4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F3A0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31" w:type="pct"/>
          </w:tcPr>
          <w:p w14:paraId="6D83B241" w14:textId="77777777" w:rsidR="002F4225" w:rsidRPr="00DF3A01" w:rsidRDefault="002F4225" w:rsidP="002F4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</w:tcPr>
          <w:p w14:paraId="705A4A11" w14:textId="09DFB5A5" w:rsidR="002F4225" w:rsidRPr="00DF3A01" w:rsidRDefault="002F4225" w:rsidP="002F4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F3A0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2F4225" w:rsidRPr="005D70D0" w14:paraId="2FBD6B2B" w14:textId="77777777" w:rsidTr="00823390">
        <w:tc>
          <w:tcPr>
            <w:tcW w:w="1904" w:type="pct"/>
            <w:vAlign w:val="bottom"/>
          </w:tcPr>
          <w:p w14:paraId="5237E632" w14:textId="77777777" w:rsidR="002F4225" w:rsidRPr="005D70D0" w:rsidRDefault="002F4225" w:rsidP="002F42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131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330" w:type="pct"/>
          </w:tcPr>
          <w:p w14:paraId="4586DDD6" w14:textId="77777777" w:rsidR="002F4225" w:rsidRPr="005D70D0" w:rsidRDefault="002F4225" w:rsidP="002F4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4" w:right="-89" w:hanging="108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61F93421" w14:textId="77777777" w:rsidR="002F4225" w:rsidRPr="005D70D0" w:rsidRDefault="002F4225" w:rsidP="002F4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44" w:type="pct"/>
          </w:tcPr>
          <w:p w14:paraId="3051CA94" w14:textId="77777777" w:rsidR="002F4225" w:rsidRPr="005D70D0" w:rsidRDefault="002F4225" w:rsidP="002F4225">
            <w:pPr>
              <w:spacing w:line="240" w:lineRule="auto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4CD55B85" w14:textId="77777777" w:rsidR="002F4225" w:rsidRPr="005D70D0" w:rsidRDefault="002F4225" w:rsidP="002F4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37" w:type="pct"/>
            <w:gridSpan w:val="2"/>
          </w:tcPr>
          <w:p w14:paraId="3024C94C" w14:textId="77777777" w:rsidR="002F4225" w:rsidRPr="005D70D0" w:rsidRDefault="002F4225" w:rsidP="002F4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</w:tcPr>
          <w:p w14:paraId="0E4B2322" w14:textId="77777777" w:rsidR="002F4225" w:rsidRPr="005D70D0" w:rsidRDefault="002F4225" w:rsidP="002F4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6"/>
              </w:tabs>
              <w:spacing w:line="240" w:lineRule="auto"/>
              <w:ind w:left="-121" w:right="136" w:firstLine="13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31" w:type="pct"/>
          </w:tcPr>
          <w:p w14:paraId="738F7D81" w14:textId="77777777" w:rsidR="002F4225" w:rsidRPr="005D70D0" w:rsidRDefault="002F4225" w:rsidP="002F4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14:paraId="62CEB9DE" w14:textId="77777777" w:rsidR="002F4225" w:rsidRPr="005D70D0" w:rsidRDefault="002F4225" w:rsidP="002F4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6"/>
              </w:tabs>
              <w:spacing w:line="240" w:lineRule="auto"/>
              <w:ind w:left="-121" w:right="136" w:firstLine="13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2F4225" w:rsidRPr="00DF3A01" w14:paraId="4722F16F" w14:textId="77777777" w:rsidTr="00823390">
        <w:tc>
          <w:tcPr>
            <w:tcW w:w="1904" w:type="pct"/>
            <w:vAlign w:val="bottom"/>
          </w:tcPr>
          <w:p w14:paraId="10C50B38" w14:textId="77777777" w:rsidR="002F4225" w:rsidRPr="00DF3A01" w:rsidRDefault="002F4225" w:rsidP="002F42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F3A0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30" w:type="pct"/>
          </w:tcPr>
          <w:p w14:paraId="724C1877" w14:textId="77777777" w:rsidR="002F4225" w:rsidRPr="00DF3A01" w:rsidRDefault="002F4225" w:rsidP="002F4225">
            <w:pPr>
              <w:pStyle w:val="acctfourfigures"/>
              <w:tabs>
                <w:tab w:val="left" w:pos="720"/>
              </w:tabs>
              <w:spacing w:line="240" w:lineRule="atLeast"/>
              <w:ind w:left="-54" w:right="-8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</w:tcPr>
          <w:p w14:paraId="6C53851D" w14:textId="1EBDEBAA" w:rsidR="002F4225" w:rsidRPr="00312606" w:rsidRDefault="00567565" w:rsidP="002F422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56756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533,513</w:t>
            </w:r>
          </w:p>
        </w:tc>
        <w:tc>
          <w:tcPr>
            <w:tcW w:w="144" w:type="pct"/>
          </w:tcPr>
          <w:p w14:paraId="5B269B5A" w14:textId="77777777" w:rsidR="002F4225" w:rsidRPr="00DF3A01" w:rsidRDefault="002F4225" w:rsidP="002F422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</w:tcPr>
          <w:p w14:paraId="7322A23C" w14:textId="2BDCE68C" w:rsidR="002F4225" w:rsidRPr="00DF3A01" w:rsidRDefault="002F4225" w:rsidP="002F422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61DA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494</w:t>
            </w:r>
            <w:r w:rsidRPr="00161DA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161DA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36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0</w:t>
            </w:r>
          </w:p>
        </w:tc>
        <w:tc>
          <w:tcPr>
            <w:tcW w:w="137" w:type="pct"/>
            <w:gridSpan w:val="2"/>
          </w:tcPr>
          <w:p w14:paraId="12B6D023" w14:textId="77777777" w:rsidR="002F4225" w:rsidRPr="00DF3A01" w:rsidRDefault="002F4225" w:rsidP="002F4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</w:tcPr>
          <w:p w14:paraId="0A5B7768" w14:textId="5644E2CE" w:rsidR="002F4225" w:rsidRPr="00DF3A01" w:rsidRDefault="002F4225" w:rsidP="002F4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F3A0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31" w:type="pct"/>
          </w:tcPr>
          <w:p w14:paraId="72007618" w14:textId="77777777" w:rsidR="002F4225" w:rsidRPr="00DF3A01" w:rsidRDefault="002F4225" w:rsidP="002F4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597" w:type="pct"/>
            <w:tcBorders>
              <w:bottom w:val="double" w:sz="4" w:space="0" w:color="auto"/>
            </w:tcBorders>
          </w:tcPr>
          <w:p w14:paraId="16BF6218" w14:textId="7A323027" w:rsidR="002F4225" w:rsidRPr="00DF3A01" w:rsidRDefault="002F4225" w:rsidP="002F4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F3A0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3194F4A4" w14:textId="014940F3" w:rsidR="00670B21" w:rsidRPr="007E45DD" w:rsidRDefault="00670B21" w:rsidP="00670B21">
      <w:pPr>
        <w:tabs>
          <w:tab w:val="clear" w:pos="227"/>
          <w:tab w:val="clear" w:pos="454"/>
          <w:tab w:val="clear" w:pos="680"/>
          <w:tab w:val="left" w:pos="720"/>
        </w:tabs>
        <w:ind w:left="540" w:right="-11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E45DD">
        <w:rPr>
          <w:rFonts w:asciiTheme="majorBidi" w:hAnsiTheme="majorBidi" w:cstheme="majorBidi"/>
          <w:sz w:val="30"/>
          <w:szCs w:val="30"/>
          <w:cs/>
        </w:rPr>
        <w:lastRenderedPageBreak/>
        <w:t xml:space="preserve">ณ วันที่ </w:t>
      </w:r>
      <w:r w:rsidR="0064148A" w:rsidRPr="007E45DD">
        <w:rPr>
          <w:rFonts w:asciiTheme="majorBidi" w:hAnsiTheme="majorBidi" w:cstheme="majorBidi"/>
          <w:sz w:val="30"/>
          <w:szCs w:val="30"/>
        </w:rPr>
        <w:t>31</w:t>
      </w:r>
      <w:r w:rsidRPr="007E45DD">
        <w:rPr>
          <w:rFonts w:asciiTheme="majorBidi" w:hAnsiTheme="majorBidi" w:cstheme="majorBidi"/>
          <w:sz w:val="30"/>
          <w:szCs w:val="30"/>
        </w:rPr>
        <w:t xml:space="preserve"> </w:t>
      </w:r>
      <w:r w:rsidRPr="007E45D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64148A" w:rsidRPr="007E45DD">
        <w:rPr>
          <w:rFonts w:asciiTheme="majorBidi" w:hAnsiTheme="majorBidi" w:cstheme="majorBidi"/>
          <w:sz w:val="30"/>
          <w:szCs w:val="30"/>
        </w:rPr>
        <w:t>256</w:t>
      </w:r>
      <w:r w:rsidR="002F4225" w:rsidRPr="007E45DD">
        <w:rPr>
          <w:rFonts w:asciiTheme="majorBidi" w:hAnsiTheme="majorBidi" w:cstheme="majorBidi"/>
          <w:sz w:val="30"/>
          <w:szCs w:val="30"/>
        </w:rPr>
        <w:t>6</w:t>
      </w:r>
      <w:r w:rsidRPr="007E45DD">
        <w:rPr>
          <w:rFonts w:asciiTheme="majorBidi" w:hAnsiTheme="majorBidi" w:cstheme="majorBidi"/>
          <w:sz w:val="30"/>
          <w:szCs w:val="30"/>
          <w:cs/>
        </w:rPr>
        <w:t xml:space="preserve"> กลุ่มบริษัทมีเงินกู้ยืมระยะสั้นกับสถาบันการเงินใน</w:t>
      </w:r>
      <w:r w:rsidR="001E0C38" w:rsidRPr="007E45DD">
        <w:rPr>
          <w:rFonts w:asciiTheme="majorBidi" w:hAnsiTheme="majorBidi" w:cstheme="majorBidi" w:hint="cs"/>
          <w:sz w:val="30"/>
          <w:szCs w:val="30"/>
          <w:cs/>
        </w:rPr>
        <w:t>ประเทศ</w:t>
      </w:r>
      <w:r w:rsidRPr="007E45DD">
        <w:rPr>
          <w:rFonts w:asciiTheme="majorBidi" w:hAnsiTheme="majorBidi" w:cstheme="majorBidi"/>
          <w:sz w:val="30"/>
          <w:szCs w:val="30"/>
          <w:cs/>
        </w:rPr>
        <w:t>แห่ง</w:t>
      </w:r>
      <w:r w:rsidR="00823390" w:rsidRPr="007E45DD">
        <w:rPr>
          <w:rFonts w:asciiTheme="majorBidi" w:hAnsiTheme="majorBidi" w:cstheme="majorBidi" w:hint="cs"/>
          <w:sz w:val="30"/>
          <w:szCs w:val="30"/>
          <w:cs/>
        </w:rPr>
        <w:t>หนึ่ง</w:t>
      </w:r>
      <w:r w:rsidRPr="007E45DD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เป็นจำนวนเงินรวม </w:t>
      </w:r>
      <w:r w:rsidRPr="007E45DD">
        <w:rPr>
          <w:rFonts w:asciiTheme="majorBidi" w:hAnsiTheme="majorBidi" w:cstheme="majorBidi"/>
          <w:sz w:val="30"/>
          <w:szCs w:val="30"/>
        </w:rPr>
        <w:br/>
      </w:r>
      <w:r w:rsidR="00DE17E2" w:rsidRPr="007E45DD">
        <w:rPr>
          <w:rFonts w:asciiTheme="majorBidi" w:hAnsiTheme="majorBidi" w:cs="Angsana New"/>
          <w:sz w:val="30"/>
          <w:szCs w:val="30"/>
        </w:rPr>
        <w:t>320</w:t>
      </w:r>
      <w:r w:rsidR="009147AF" w:rsidRPr="007E45DD">
        <w:rPr>
          <w:rFonts w:asciiTheme="majorBidi" w:hAnsiTheme="majorBidi" w:cs="Angsana New"/>
          <w:sz w:val="30"/>
          <w:szCs w:val="30"/>
        </w:rPr>
        <w:t xml:space="preserve"> </w:t>
      </w:r>
      <w:r w:rsidRPr="007E45DD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7E45DD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(</w:t>
      </w:r>
      <w:r w:rsidR="0064148A" w:rsidRPr="007E45DD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2F4225" w:rsidRPr="007E45DD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7E45DD">
        <w:rPr>
          <w:rFonts w:asciiTheme="majorBidi" w:hAnsiTheme="majorBidi" w:cstheme="majorBidi"/>
          <w:i/>
          <w:iCs/>
          <w:sz w:val="30"/>
          <w:szCs w:val="30"/>
          <w:cs/>
        </w:rPr>
        <w:t>:</w:t>
      </w:r>
      <w:r w:rsidR="002F4225" w:rsidRPr="007E45DD">
        <w:rPr>
          <w:rFonts w:asciiTheme="majorBidi" w:hAnsiTheme="majorBidi" w:cstheme="majorBidi"/>
          <w:i/>
          <w:iCs/>
          <w:sz w:val="30"/>
          <w:szCs w:val="30"/>
        </w:rPr>
        <w:t xml:space="preserve"> 280</w:t>
      </w:r>
      <w:r w:rsidRPr="007E45DD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ล้านบาท)</w:t>
      </w:r>
      <w:r w:rsidRPr="007E45DD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7E45DD">
        <w:rPr>
          <w:rFonts w:asciiTheme="majorBidi" w:hAnsiTheme="majorBidi" w:cstheme="majorBidi"/>
          <w:sz w:val="30"/>
          <w:szCs w:val="30"/>
          <w:cs/>
        </w:rPr>
        <w:t>โดย</w:t>
      </w:r>
      <w:r w:rsidR="00C07D55" w:rsidRPr="007E45DD">
        <w:rPr>
          <w:rFonts w:asciiTheme="majorBidi" w:hAnsiTheme="majorBidi" w:cstheme="majorBidi" w:hint="cs"/>
          <w:sz w:val="30"/>
          <w:szCs w:val="30"/>
          <w:cs/>
        </w:rPr>
        <w:t>มี</w:t>
      </w:r>
      <w:r w:rsidR="007356B3" w:rsidRPr="007E45DD">
        <w:rPr>
          <w:rFonts w:asciiTheme="majorBidi" w:hAnsiTheme="majorBidi" w:cstheme="majorBidi"/>
          <w:sz w:val="30"/>
          <w:szCs w:val="30"/>
          <w:cs/>
        </w:rPr>
        <w:t>อัตรา</w:t>
      </w:r>
      <w:r w:rsidR="00B82268">
        <w:rPr>
          <w:rFonts w:asciiTheme="majorBidi" w:hAnsiTheme="majorBidi" w:cstheme="majorBidi" w:hint="cs"/>
          <w:sz w:val="30"/>
          <w:szCs w:val="30"/>
          <w:cs/>
        </w:rPr>
        <w:t>ดอกเบี้ย</w:t>
      </w:r>
      <w:r w:rsidR="00E473A5" w:rsidRPr="007E45DD">
        <w:rPr>
          <w:rFonts w:asciiTheme="majorBidi" w:hAnsiTheme="majorBidi" w:cstheme="majorBidi" w:hint="cs"/>
          <w:sz w:val="30"/>
          <w:szCs w:val="30"/>
          <w:cs/>
        </w:rPr>
        <w:t>ระหว่าง</w:t>
      </w:r>
      <w:r w:rsidRPr="007E45DD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="007915A8" w:rsidRPr="007E45DD">
        <w:rPr>
          <w:rFonts w:asciiTheme="majorBidi" w:hAnsiTheme="majorBidi" w:cs="Angsana New"/>
          <w:sz w:val="30"/>
          <w:szCs w:val="30"/>
        </w:rPr>
        <w:t>3.10</w:t>
      </w:r>
      <w:r w:rsidRPr="007E45D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915A8" w:rsidRPr="007E45DD">
        <w:rPr>
          <w:rFonts w:asciiTheme="majorBidi" w:hAnsiTheme="majorBidi" w:cstheme="majorBidi" w:hint="cs"/>
          <w:sz w:val="30"/>
          <w:szCs w:val="30"/>
          <w:cs/>
        </w:rPr>
        <w:t xml:space="preserve">ถึงร้อยละ </w:t>
      </w:r>
      <w:r w:rsidR="007915A8" w:rsidRPr="007E45DD">
        <w:rPr>
          <w:rFonts w:asciiTheme="majorBidi" w:hAnsiTheme="majorBidi" w:cs="Angsana New"/>
          <w:sz w:val="30"/>
          <w:szCs w:val="30"/>
        </w:rPr>
        <w:t>4.17</w:t>
      </w:r>
      <w:r w:rsidR="007E45DD" w:rsidRPr="007E45DD">
        <w:rPr>
          <w:rFonts w:asciiTheme="majorBidi" w:hAnsiTheme="majorBidi" w:cs="Angsana New"/>
          <w:sz w:val="30"/>
          <w:szCs w:val="30"/>
        </w:rPr>
        <w:t xml:space="preserve"> </w:t>
      </w:r>
      <w:r w:rsidR="007E45DD" w:rsidRPr="007E45DD">
        <w:rPr>
          <w:rFonts w:asciiTheme="majorBidi" w:hAnsiTheme="majorBidi" w:cstheme="majorBidi"/>
          <w:sz w:val="30"/>
          <w:szCs w:val="30"/>
          <w:cs/>
        </w:rPr>
        <w:t>ต่อปี</w:t>
      </w:r>
      <w:r w:rsidRPr="007E45D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E45DD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(</w:t>
      </w:r>
      <w:r w:rsidR="0064148A" w:rsidRPr="007E45DD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2F4225" w:rsidRPr="007E45DD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7E45DD">
        <w:rPr>
          <w:rFonts w:asciiTheme="majorBidi" w:hAnsiTheme="majorBidi" w:cstheme="majorBidi"/>
          <w:i/>
          <w:iCs/>
          <w:sz w:val="30"/>
          <w:szCs w:val="30"/>
          <w:cs/>
        </w:rPr>
        <w:t>: อัตรา</w:t>
      </w:r>
      <w:r w:rsidR="0084683F" w:rsidRPr="007E45DD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ดอกเบี้ยในอัตราคงที่ร้อยละ </w:t>
      </w:r>
      <w:r w:rsidR="002F4225" w:rsidRPr="007E45DD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0B55DD" w:rsidRPr="007E45DD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2F4225" w:rsidRPr="007E45DD">
        <w:rPr>
          <w:rFonts w:asciiTheme="majorBidi" w:hAnsiTheme="majorBidi" w:cstheme="majorBidi"/>
          <w:i/>
          <w:iCs/>
          <w:sz w:val="30"/>
          <w:szCs w:val="30"/>
        </w:rPr>
        <w:t>10</w:t>
      </w:r>
      <w:r w:rsidR="0084683F" w:rsidRPr="007E45DD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ต่อปี</w:t>
      </w:r>
      <w:r w:rsidRPr="007E45DD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01DEB59D" w14:textId="77777777" w:rsidR="007E11DB" w:rsidRPr="00673C30" w:rsidRDefault="007E11DB" w:rsidP="00670B21">
      <w:pPr>
        <w:tabs>
          <w:tab w:val="clear" w:pos="227"/>
          <w:tab w:val="clear" w:pos="454"/>
          <w:tab w:val="clear" w:pos="680"/>
          <w:tab w:val="left" w:pos="720"/>
        </w:tabs>
        <w:ind w:left="540" w:right="-115"/>
        <w:jc w:val="thaiDistribute"/>
        <w:rPr>
          <w:rFonts w:asciiTheme="majorBidi" w:hAnsiTheme="majorBidi" w:cstheme="majorBidi"/>
          <w:spacing w:val="-8"/>
          <w:sz w:val="24"/>
          <w:szCs w:val="24"/>
        </w:rPr>
      </w:pPr>
    </w:p>
    <w:p w14:paraId="6571AAA4" w14:textId="11DCC325" w:rsidR="007E11DB" w:rsidRPr="00AD324D" w:rsidRDefault="007E11DB" w:rsidP="007E11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147AF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="0064148A" w:rsidRPr="0064148A">
        <w:rPr>
          <w:rFonts w:asciiTheme="majorBidi" w:hAnsiTheme="majorBidi" w:cstheme="majorBidi"/>
          <w:sz w:val="30"/>
          <w:szCs w:val="30"/>
        </w:rPr>
        <w:t>2</w:t>
      </w:r>
      <w:r w:rsidRPr="009147AF">
        <w:rPr>
          <w:rFonts w:asciiTheme="majorBidi" w:hAnsiTheme="majorBidi" w:cstheme="majorBidi" w:hint="cs"/>
          <w:sz w:val="30"/>
          <w:szCs w:val="30"/>
          <w:cs/>
        </w:rPr>
        <w:t xml:space="preserve"> เมษายน </w:t>
      </w:r>
      <w:r w:rsidR="0064148A" w:rsidRPr="0064148A">
        <w:rPr>
          <w:rFonts w:asciiTheme="majorBidi" w:hAnsiTheme="majorBidi" w:cstheme="majorBidi"/>
          <w:sz w:val="30"/>
          <w:szCs w:val="30"/>
        </w:rPr>
        <w:t>2563</w:t>
      </w:r>
      <w:r w:rsidRPr="009147AF">
        <w:rPr>
          <w:rFonts w:asciiTheme="majorBidi" w:hAnsiTheme="majorBidi" w:cstheme="majorBidi"/>
          <w:sz w:val="30"/>
          <w:szCs w:val="30"/>
        </w:rPr>
        <w:t xml:space="preserve"> </w:t>
      </w:r>
      <w:r w:rsidRPr="009147AF">
        <w:rPr>
          <w:rFonts w:asciiTheme="majorBidi" w:hAnsiTheme="majorBidi" w:cstheme="majorBidi" w:hint="cs"/>
          <w:sz w:val="30"/>
          <w:szCs w:val="30"/>
          <w:cs/>
        </w:rPr>
        <w:t>บริษัทย่อยแห่งหนึ่งได้ทำสัญญาเงินกู้ยืมระยะยาวกับธ</w:t>
      </w:r>
      <w:r w:rsidRPr="009147AF">
        <w:rPr>
          <w:rFonts w:asciiTheme="majorBidi" w:hAnsiTheme="majorBidi" w:cstheme="majorBidi"/>
          <w:sz w:val="30"/>
          <w:szCs w:val="30"/>
          <w:cs/>
        </w:rPr>
        <w:t xml:space="preserve">นาคารในประเทศแห่งหนึ่งเป็นจำนวนเงิน </w:t>
      </w:r>
      <w:r w:rsidR="0064148A" w:rsidRPr="0064148A">
        <w:rPr>
          <w:rFonts w:asciiTheme="majorBidi" w:hAnsiTheme="majorBidi" w:cs="Angsana New"/>
          <w:sz w:val="30"/>
          <w:szCs w:val="30"/>
        </w:rPr>
        <w:t>80</w:t>
      </w:r>
      <w:r w:rsidRPr="009147A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147AF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9147AF">
        <w:rPr>
          <w:rFonts w:asciiTheme="majorBidi" w:hAnsiTheme="majorBidi" w:cstheme="majorBidi" w:hint="cs"/>
          <w:sz w:val="30"/>
          <w:szCs w:val="30"/>
          <w:cs/>
        </w:rPr>
        <w:t xml:space="preserve">บริษัทย่อยได้รับเงินกู้ดังกล่าวในวันที่ </w:t>
      </w:r>
      <w:r w:rsidR="0064148A" w:rsidRPr="0064148A">
        <w:rPr>
          <w:rFonts w:asciiTheme="majorBidi" w:hAnsiTheme="majorBidi" w:cstheme="majorBidi"/>
          <w:sz w:val="30"/>
          <w:szCs w:val="30"/>
        </w:rPr>
        <w:t>25</w:t>
      </w:r>
      <w:r w:rsidRPr="009147AF">
        <w:rPr>
          <w:rFonts w:asciiTheme="majorBidi" w:hAnsiTheme="majorBidi" w:cstheme="majorBidi"/>
          <w:sz w:val="30"/>
          <w:szCs w:val="30"/>
        </w:rPr>
        <w:t xml:space="preserve"> </w:t>
      </w:r>
      <w:r w:rsidRPr="009147AF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9147AF">
        <w:rPr>
          <w:rFonts w:asciiTheme="majorBidi" w:hAnsiTheme="majorBidi" w:cstheme="majorBidi"/>
          <w:sz w:val="30"/>
          <w:szCs w:val="30"/>
        </w:rPr>
        <w:t xml:space="preserve"> </w:t>
      </w:r>
      <w:r w:rsidR="0064148A" w:rsidRPr="0064148A">
        <w:rPr>
          <w:rFonts w:asciiTheme="majorBidi" w:hAnsiTheme="majorBidi" w:cstheme="majorBidi"/>
          <w:sz w:val="30"/>
          <w:szCs w:val="30"/>
        </w:rPr>
        <w:t>2563</w:t>
      </w:r>
      <w:r w:rsidRPr="009147AF">
        <w:rPr>
          <w:rFonts w:asciiTheme="majorBidi" w:hAnsiTheme="majorBidi" w:cstheme="majorBidi"/>
          <w:sz w:val="30"/>
          <w:szCs w:val="30"/>
        </w:rPr>
        <w:t xml:space="preserve"> </w:t>
      </w:r>
      <w:r w:rsidRPr="009147AF">
        <w:rPr>
          <w:rFonts w:asciiTheme="majorBidi" w:hAnsiTheme="majorBidi" w:cstheme="majorBidi"/>
          <w:sz w:val="30"/>
          <w:szCs w:val="30"/>
          <w:cs/>
        </w:rPr>
        <w:t>โดยมีดอกเบี้ยในอัตรา</w:t>
      </w:r>
      <w:r w:rsidRPr="009147A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147AF">
        <w:rPr>
          <w:rFonts w:asciiTheme="majorBidi" w:hAnsiTheme="majorBidi" w:cstheme="majorBidi"/>
          <w:sz w:val="30"/>
          <w:szCs w:val="30"/>
        </w:rPr>
        <w:t xml:space="preserve">MLR </w:t>
      </w:r>
      <w:r w:rsidRPr="009147AF">
        <w:rPr>
          <w:rFonts w:asciiTheme="majorBidi" w:hAnsiTheme="majorBidi" w:cstheme="majorBidi" w:hint="cs"/>
          <w:sz w:val="30"/>
          <w:szCs w:val="30"/>
          <w:cs/>
        </w:rPr>
        <w:t>ลบร้อยละ</w:t>
      </w:r>
      <w:r w:rsidRPr="009147AF">
        <w:rPr>
          <w:rFonts w:asciiTheme="majorBidi" w:hAnsiTheme="majorBidi" w:cstheme="majorBidi"/>
          <w:sz w:val="30"/>
          <w:szCs w:val="30"/>
        </w:rPr>
        <w:t xml:space="preserve"> </w:t>
      </w:r>
      <w:r w:rsidR="0064148A" w:rsidRPr="0064148A">
        <w:rPr>
          <w:rFonts w:asciiTheme="majorBidi" w:hAnsiTheme="majorBidi" w:cstheme="majorBidi"/>
          <w:sz w:val="30"/>
          <w:szCs w:val="30"/>
        </w:rPr>
        <w:t>1</w:t>
      </w:r>
      <w:r w:rsidRPr="009147AF">
        <w:rPr>
          <w:rFonts w:asciiTheme="majorBidi" w:hAnsiTheme="majorBidi" w:cstheme="majorBidi" w:hint="cs"/>
          <w:sz w:val="30"/>
          <w:szCs w:val="30"/>
          <w:cs/>
        </w:rPr>
        <w:t xml:space="preserve"> ต่อปี สัญญากู้ยืมเงินดังกล่าวมีอายุ </w:t>
      </w:r>
      <w:r w:rsidR="0064148A" w:rsidRPr="0064148A">
        <w:rPr>
          <w:rFonts w:asciiTheme="majorBidi" w:hAnsiTheme="majorBidi" w:cstheme="majorBidi"/>
          <w:sz w:val="30"/>
          <w:szCs w:val="30"/>
        </w:rPr>
        <w:t>5</w:t>
      </w:r>
      <w:r w:rsidRPr="009147AF">
        <w:rPr>
          <w:rFonts w:asciiTheme="majorBidi" w:hAnsiTheme="majorBidi" w:cstheme="majorBidi" w:hint="cs"/>
          <w:sz w:val="30"/>
          <w:szCs w:val="30"/>
          <w:cs/>
        </w:rPr>
        <w:t xml:space="preserve"> ปี ซึ่งมีกำหนดชำระคืนเงินต้นเป็นงวดเดือนรวม </w:t>
      </w:r>
      <w:r w:rsidR="0064148A" w:rsidRPr="0064148A">
        <w:rPr>
          <w:rFonts w:asciiTheme="majorBidi" w:hAnsiTheme="majorBidi" w:cstheme="majorBidi"/>
          <w:sz w:val="30"/>
          <w:szCs w:val="30"/>
        </w:rPr>
        <w:t>60</w:t>
      </w:r>
      <w:r w:rsidRPr="009147AF">
        <w:rPr>
          <w:rFonts w:asciiTheme="majorBidi" w:hAnsiTheme="majorBidi" w:cstheme="majorBidi" w:hint="cs"/>
          <w:sz w:val="30"/>
          <w:szCs w:val="30"/>
          <w:cs/>
        </w:rPr>
        <w:t xml:space="preserve"> งวด เริ่มตั้งแต่</w:t>
      </w:r>
      <w:r w:rsidRPr="009147AF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เดือนตุลาคม </w:t>
      </w:r>
      <w:r w:rsidR="0064148A" w:rsidRPr="0064148A">
        <w:rPr>
          <w:rFonts w:asciiTheme="majorBidi" w:hAnsiTheme="majorBidi" w:cstheme="majorBidi"/>
          <w:spacing w:val="-4"/>
          <w:sz w:val="30"/>
          <w:szCs w:val="30"/>
        </w:rPr>
        <w:t>2563</w:t>
      </w:r>
      <w:r w:rsidRPr="009147AF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9147AF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บริษัท</w:t>
      </w:r>
      <w:r w:rsidRPr="009147AF">
        <w:rPr>
          <w:rFonts w:asciiTheme="majorBidi" w:hAnsiTheme="majorBidi" w:cstheme="majorBidi" w:hint="cs"/>
          <w:spacing w:val="-4"/>
          <w:sz w:val="30"/>
          <w:szCs w:val="30"/>
          <w:cs/>
          <w:lang w:val="en-GB"/>
        </w:rPr>
        <w:t>ย่อยดังกล่าว</w:t>
      </w:r>
      <w:r w:rsidRPr="009147AF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 xml:space="preserve">ต้องปฏิบัติตามเงื่อนไขบางประการเกี่ยวกับการรักษาอัตราส่วนทางการเงินต่างๆ </w:t>
      </w:r>
      <w:r w:rsidRPr="009147AF">
        <w:rPr>
          <w:rFonts w:asciiTheme="majorBidi" w:hAnsiTheme="majorBidi" w:cstheme="majorBidi"/>
          <w:sz w:val="30"/>
          <w:szCs w:val="30"/>
          <w:cs/>
          <w:lang w:val="en-GB"/>
        </w:rPr>
        <w:t>และเงื่อนไขอื่นตามที่ระบุไว้ในสัญญา</w:t>
      </w:r>
    </w:p>
    <w:p w14:paraId="549111A4" w14:textId="77777777" w:rsidR="00AB5B23" w:rsidRPr="00673C30" w:rsidRDefault="00AB5B23" w:rsidP="00985C59">
      <w:pPr>
        <w:tabs>
          <w:tab w:val="clear" w:pos="227"/>
          <w:tab w:val="clear" w:pos="454"/>
          <w:tab w:val="clear" w:pos="680"/>
          <w:tab w:val="left" w:pos="720"/>
        </w:tabs>
        <w:ind w:left="540" w:right="-115"/>
        <w:jc w:val="thaiDistribute"/>
        <w:rPr>
          <w:rFonts w:asciiTheme="majorBidi" w:hAnsiTheme="majorBidi" w:cstheme="majorBidi"/>
          <w:spacing w:val="-8"/>
          <w:sz w:val="24"/>
          <w:szCs w:val="24"/>
        </w:rPr>
      </w:pPr>
    </w:p>
    <w:p w14:paraId="1F288F32" w14:textId="614AD0FD" w:rsidR="00985C59" w:rsidRDefault="00985C59" w:rsidP="00985C59">
      <w:pPr>
        <w:tabs>
          <w:tab w:val="clear" w:pos="227"/>
          <w:tab w:val="clear" w:pos="454"/>
          <w:tab w:val="clear" w:pos="680"/>
          <w:tab w:val="left" w:pos="720"/>
        </w:tabs>
        <w:ind w:left="540" w:right="-115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</w:pPr>
      <w:r w:rsidRPr="00CF3C70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 xml:space="preserve">หนี้สินที่มีภาระดอกเบี้ยส่วนที่มีหลักประกัน ณ วันที่ </w:t>
      </w:r>
      <w:r w:rsidR="0064148A" w:rsidRPr="00CF3C70">
        <w:rPr>
          <w:rFonts w:asciiTheme="majorBidi" w:hAnsiTheme="majorBidi" w:cstheme="majorBidi"/>
          <w:spacing w:val="-6"/>
          <w:sz w:val="30"/>
          <w:szCs w:val="30"/>
        </w:rPr>
        <w:t>31</w:t>
      </w:r>
      <w:r w:rsidRPr="00CF3C70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 xml:space="preserve"> ธันวาคม </w:t>
      </w:r>
      <w:r w:rsidR="0064148A" w:rsidRPr="00CF3C70">
        <w:rPr>
          <w:rFonts w:asciiTheme="majorBidi" w:hAnsiTheme="majorBidi" w:cstheme="majorBidi"/>
          <w:spacing w:val="-6"/>
          <w:sz w:val="30"/>
          <w:szCs w:val="30"/>
        </w:rPr>
        <w:t>256</w:t>
      </w:r>
      <w:r w:rsidR="00BC74EB">
        <w:rPr>
          <w:rFonts w:asciiTheme="majorBidi" w:hAnsiTheme="majorBidi" w:cstheme="majorBidi"/>
          <w:spacing w:val="-6"/>
          <w:sz w:val="30"/>
          <w:szCs w:val="30"/>
        </w:rPr>
        <w:t>6</w:t>
      </w:r>
      <w:r w:rsidRPr="00CF3C70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CF3C70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ถูกค้ำประกันโดยการจดจำนองที่ดิน สิ่งปลูกสร้าง</w:t>
      </w:r>
      <w:r w:rsidRPr="00F205C4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ของกลุ่มบริษัท </w:t>
      </w:r>
      <w:r w:rsidRPr="00F205C4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>(</w:t>
      </w:r>
      <w:r w:rsidR="0064148A" w:rsidRPr="0064148A">
        <w:rPr>
          <w:rFonts w:asciiTheme="majorBidi" w:hAnsiTheme="majorBidi" w:cstheme="majorBidi"/>
          <w:i/>
          <w:iCs/>
          <w:spacing w:val="-2"/>
          <w:sz w:val="30"/>
          <w:szCs w:val="30"/>
        </w:rPr>
        <w:t>256</w:t>
      </w:r>
      <w:r w:rsidR="00BC74EB">
        <w:rPr>
          <w:rFonts w:asciiTheme="majorBidi" w:hAnsiTheme="majorBidi" w:cstheme="majorBidi"/>
          <w:i/>
          <w:iCs/>
          <w:spacing w:val="-2"/>
          <w:sz w:val="30"/>
          <w:szCs w:val="30"/>
        </w:rPr>
        <w:t>5</w:t>
      </w:r>
      <w:r w:rsidRPr="00F205C4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>: ถูกค้ำประกันการจดจำนองที่ดิน</w:t>
      </w:r>
      <w:r w:rsidR="00DE1114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  <w:lang w:val="en-GB"/>
        </w:rPr>
        <w:t>และ</w:t>
      </w:r>
      <w:r w:rsidRPr="00F205C4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>สิ่งปลูกสร้างของกลุ่มบริษัท)</w:t>
      </w:r>
    </w:p>
    <w:p w14:paraId="79BB8999" w14:textId="77777777" w:rsidR="00420488" w:rsidRPr="00673C30" w:rsidRDefault="00420488" w:rsidP="00985C59">
      <w:pPr>
        <w:tabs>
          <w:tab w:val="clear" w:pos="227"/>
          <w:tab w:val="clear" w:pos="454"/>
          <w:tab w:val="clear" w:pos="680"/>
          <w:tab w:val="left" w:pos="720"/>
        </w:tabs>
        <w:ind w:left="540" w:right="-115"/>
        <w:jc w:val="thaiDistribute"/>
        <w:rPr>
          <w:rFonts w:asciiTheme="majorBidi" w:hAnsiTheme="majorBidi" w:cstheme="majorBidi"/>
          <w:spacing w:val="-8"/>
          <w:sz w:val="24"/>
          <w:szCs w:val="24"/>
        </w:rPr>
      </w:pPr>
    </w:p>
    <w:tbl>
      <w:tblPr>
        <w:tblW w:w="9312" w:type="dxa"/>
        <w:tblInd w:w="450" w:type="dxa"/>
        <w:tblLook w:val="01E0" w:firstRow="1" w:lastRow="1" w:firstColumn="1" w:lastColumn="1" w:noHBand="0" w:noVBand="0"/>
      </w:tblPr>
      <w:tblGrid>
        <w:gridCol w:w="3420"/>
        <w:gridCol w:w="1002"/>
        <w:gridCol w:w="1009"/>
        <w:gridCol w:w="269"/>
        <w:gridCol w:w="1009"/>
        <w:gridCol w:w="270"/>
        <w:gridCol w:w="1076"/>
        <w:gridCol w:w="270"/>
        <w:gridCol w:w="987"/>
      </w:tblGrid>
      <w:tr w:rsidR="00670B21" w:rsidRPr="00F205C4" w14:paraId="08295AB9" w14:textId="77777777" w:rsidTr="007C546A">
        <w:trPr>
          <w:tblHeader/>
        </w:trPr>
        <w:tc>
          <w:tcPr>
            <w:tcW w:w="3420" w:type="dxa"/>
            <w:vMerge w:val="restart"/>
            <w:shd w:val="clear" w:color="auto" w:fill="auto"/>
          </w:tcPr>
          <w:p w14:paraId="6C7642A2" w14:textId="77777777" w:rsidR="00670B21" w:rsidRPr="00F205C4" w:rsidRDefault="00670B21" w:rsidP="004B7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สินทรัพย์ที่ใช้เป็นหลักประกันหนี้สิน</w:t>
            </w:r>
          </w:p>
          <w:p w14:paraId="0FE72662" w14:textId="1B6B4ACC" w:rsidR="00670B21" w:rsidRPr="00F205C4" w:rsidRDefault="00670B21" w:rsidP="004B7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ind w:left="163" w:right="-108" w:hanging="163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ab/>
              <w:t xml:space="preserve">ณ วันที่ </w:t>
            </w:r>
            <w:r w:rsidR="0064148A" w:rsidRPr="0064148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F205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F205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F205C4">
              <w:rPr>
                <w:rFonts w:asciiTheme="majorBidi" w:hAnsiTheme="majorBidi" w:cs="Angsana New"/>
                <w:b/>
                <w:b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02" w:type="dxa"/>
          </w:tcPr>
          <w:p w14:paraId="31B835E0" w14:textId="77777777" w:rsidR="00670B21" w:rsidRPr="00F205C4" w:rsidRDefault="00670B21" w:rsidP="004B7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87" w:type="dxa"/>
            <w:gridSpan w:val="3"/>
          </w:tcPr>
          <w:p w14:paraId="02F795AA" w14:textId="2D99D173" w:rsidR="00670B21" w:rsidRPr="00F205C4" w:rsidRDefault="00670B21" w:rsidP="004B7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F355294" w14:textId="77777777" w:rsidR="00670B21" w:rsidRPr="00F205C4" w:rsidRDefault="00670B21" w:rsidP="004B7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33" w:type="dxa"/>
            <w:gridSpan w:val="3"/>
          </w:tcPr>
          <w:p w14:paraId="6BADDDF8" w14:textId="17D87993" w:rsidR="00670B21" w:rsidRPr="00F205C4" w:rsidRDefault="00670B21" w:rsidP="004B7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851D0" w:rsidRPr="00F205C4" w14:paraId="41467B78" w14:textId="77777777" w:rsidTr="007C546A">
        <w:trPr>
          <w:tblHeader/>
        </w:trPr>
        <w:tc>
          <w:tcPr>
            <w:tcW w:w="3420" w:type="dxa"/>
            <w:vMerge/>
          </w:tcPr>
          <w:p w14:paraId="358A26C7" w14:textId="77777777" w:rsidR="00C851D0" w:rsidRPr="00F205C4" w:rsidRDefault="00C851D0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2" w:type="dxa"/>
          </w:tcPr>
          <w:p w14:paraId="0FFE6348" w14:textId="77777777" w:rsidR="00C851D0" w:rsidRPr="00F205C4" w:rsidRDefault="00C851D0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09" w:type="dxa"/>
            <w:shd w:val="clear" w:color="auto" w:fill="auto"/>
            <w:vAlign w:val="center"/>
          </w:tcPr>
          <w:p w14:paraId="2D338378" w14:textId="3D00639E" w:rsidR="00C851D0" w:rsidRPr="00555B09" w:rsidRDefault="0064148A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55B09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1A7818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2C4762EB" w14:textId="77777777" w:rsidR="00C851D0" w:rsidRPr="00555B09" w:rsidRDefault="00C851D0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center"/>
          </w:tcPr>
          <w:p w14:paraId="49AAA06C" w14:textId="6B3A84D3" w:rsidR="00C851D0" w:rsidRPr="00555B09" w:rsidRDefault="0064148A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55B09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1A7818"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31D91AEA" w14:textId="77777777" w:rsidR="00C851D0" w:rsidRPr="00555B09" w:rsidRDefault="00C851D0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  <w:vAlign w:val="center"/>
          </w:tcPr>
          <w:p w14:paraId="70EA4804" w14:textId="47CCC649" w:rsidR="00C851D0" w:rsidRPr="00555B09" w:rsidRDefault="0064148A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55B09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1A7818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6D9A674" w14:textId="77777777" w:rsidR="00C851D0" w:rsidRPr="00555B09" w:rsidRDefault="00C851D0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14:paraId="46D3AAA6" w14:textId="42D6AC7E" w:rsidR="00C851D0" w:rsidRPr="00555B09" w:rsidRDefault="0064148A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55B09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1A7818"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</w:tr>
      <w:tr w:rsidR="00C851D0" w:rsidRPr="00F205C4" w14:paraId="1A4AF996" w14:textId="77777777" w:rsidTr="006B74AB">
        <w:trPr>
          <w:tblHeader/>
        </w:trPr>
        <w:tc>
          <w:tcPr>
            <w:tcW w:w="3420" w:type="dxa"/>
          </w:tcPr>
          <w:p w14:paraId="47FB8A47" w14:textId="77777777" w:rsidR="00C851D0" w:rsidRPr="00F205C4" w:rsidRDefault="00C851D0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2" w:type="dxa"/>
          </w:tcPr>
          <w:p w14:paraId="17F49DE9" w14:textId="77777777" w:rsidR="00C851D0" w:rsidRPr="00F205C4" w:rsidRDefault="00C851D0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90" w:type="dxa"/>
            <w:gridSpan w:val="7"/>
          </w:tcPr>
          <w:p w14:paraId="1E5ABE80" w14:textId="0D4178AF" w:rsidR="00C851D0" w:rsidRPr="00555B09" w:rsidRDefault="00C851D0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555B0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 w:rsidRPr="00555B09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555B0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A7818" w:rsidRPr="00F205C4" w14:paraId="4BE5A904" w14:textId="77777777" w:rsidTr="007C546A">
        <w:tc>
          <w:tcPr>
            <w:tcW w:w="3420" w:type="dxa"/>
          </w:tcPr>
          <w:p w14:paraId="1F541AB5" w14:textId="156D3D27" w:rsidR="001A7818" w:rsidRPr="00F205C4" w:rsidRDefault="001A7818" w:rsidP="001A781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002" w:type="dxa"/>
          </w:tcPr>
          <w:p w14:paraId="7891618D" w14:textId="2515764E" w:rsidR="001A7818" w:rsidRPr="00354CA8" w:rsidRDefault="001A7818" w:rsidP="001A781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64148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009" w:type="dxa"/>
          </w:tcPr>
          <w:p w14:paraId="7C584938" w14:textId="6F3DA36D" w:rsidR="001A7818" w:rsidRPr="003202F9" w:rsidRDefault="00682139" w:rsidP="001A781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E0551C">
              <w:rPr>
                <w:rFonts w:asciiTheme="majorBidi" w:hAnsiTheme="majorBidi" w:cstheme="majorBidi"/>
                <w:sz w:val="30"/>
                <w:szCs w:val="30"/>
              </w:rPr>
              <w:t>57,893</w:t>
            </w:r>
          </w:p>
        </w:tc>
        <w:tc>
          <w:tcPr>
            <w:tcW w:w="269" w:type="dxa"/>
          </w:tcPr>
          <w:p w14:paraId="61FDD1DE" w14:textId="77777777" w:rsidR="001A7818" w:rsidRPr="00555B09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</w:tcPr>
          <w:p w14:paraId="61691A79" w14:textId="64F23508" w:rsidR="001A7818" w:rsidRPr="00555B09" w:rsidRDefault="001A7818" w:rsidP="001A781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138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58,967</w:t>
            </w:r>
          </w:p>
        </w:tc>
        <w:tc>
          <w:tcPr>
            <w:tcW w:w="270" w:type="dxa"/>
          </w:tcPr>
          <w:p w14:paraId="18297238" w14:textId="77777777" w:rsidR="001A7818" w:rsidRPr="00555B09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</w:tcPr>
          <w:p w14:paraId="090F9528" w14:textId="10A6F7CE" w:rsidR="001A7818" w:rsidRPr="00555B09" w:rsidRDefault="001A7818" w:rsidP="001A781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5B09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35D9C599" w14:textId="77777777" w:rsidR="001A7818" w:rsidRPr="00555B09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7" w:type="dxa"/>
          </w:tcPr>
          <w:p w14:paraId="7E7E3C8B" w14:textId="1E21693F" w:rsidR="001A7818" w:rsidRPr="00555B09" w:rsidRDefault="001A7818" w:rsidP="001A781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5B09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1A7818" w:rsidRPr="00F205C4" w14:paraId="1468B07B" w14:textId="77777777" w:rsidTr="007C546A">
        <w:tc>
          <w:tcPr>
            <w:tcW w:w="3420" w:type="dxa"/>
          </w:tcPr>
          <w:p w14:paraId="148A3E17" w14:textId="56C3ECB7" w:rsidR="001A7818" w:rsidRPr="00F205C4" w:rsidRDefault="001A7818" w:rsidP="001A781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อาคารและส่วนปรับปรุง</w:t>
            </w:r>
          </w:p>
        </w:tc>
        <w:tc>
          <w:tcPr>
            <w:tcW w:w="1002" w:type="dxa"/>
          </w:tcPr>
          <w:p w14:paraId="167CB2F4" w14:textId="02FB03B5" w:rsidR="001A7818" w:rsidRPr="00354CA8" w:rsidRDefault="001A7818" w:rsidP="001A781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64148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10</w:t>
            </w:r>
          </w:p>
        </w:tc>
        <w:tc>
          <w:tcPr>
            <w:tcW w:w="1009" w:type="dxa"/>
          </w:tcPr>
          <w:p w14:paraId="48E9EFC4" w14:textId="304538B7" w:rsidR="001A7818" w:rsidRPr="003202F9" w:rsidRDefault="00682139" w:rsidP="001A781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682139">
              <w:rPr>
                <w:rFonts w:asciiTheme="majorBidi" w:hAnsiTheme="majorBidi" w:cstheme="majorBidi"/>
                <w:sz w:val="30"/>
                <w:szCs w:val="30"/>
              </w:rPr>
              <w:t>282,021</w:t>
            </w:r>
          </w:p>
        </w:tc>
        <w:tc>
          <w:tcPr>
            <w:tcW w:w="269" w:type="dxa"/>
          </w:tcPr>
          <w:p w14:paraId="51A003B9" w14:textId="77777777" w:rsidR="001A7818" w:rsidRPr="00555B09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</w:tcPr>
          <w:p w14:paraId="02BBC207" w14:textId="237AE882" w:rsidR="001A7818" w:rsidRPr="00555B09" w:rsidRDefault="001A7818" w:rsidP="001A781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17BAF">
              <w:rPr>
                <w:rFonts w:asciiTheme="majorBidi" w:hAnsiTheme="majorBidi" w:cstheme="majorBidi"/>
                <w:sz w:val="30"/>
                <w:szCs w:val="30"/>
              </w:rPr>
              <w:t>288,151</w:t>
            </w:r>
          </w:p>
        </w:tc>
        <w:tc>
          <w:tcPr>
            <w:tcW w:w="270" w:type="dxa"/>
          </w:tcPr>
          <w:p w14:paraId="780F36A5" w14:textId="77777777" w:rsidR="001A7818" w:rsidRPr="00555B09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</w:tcPr>
          <w:p w14:paraId="7AB0494F" w14:textId="707D5A0D" w:rsidR="001A7818" w:rsidRPr="00555B09" w:rsidRDefault="001A7818" w:rsidP="001A781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5B09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57F945B9" w14:textId="77777777" w:rsidR="001A7818" w:rsidRPr="00555B09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7" w:type="dxa"/>
          </w:tcPr>
          <w:p w14:paraId="10F4A4F3" w14:textId="04AA1DD5" w:rsidR="001A7818" w:rsidRPr="00555B09" w:rsidRDefault="001A7818" w:rsidP="001A781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5B09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1A7818" w:rsidRPr="00F205C4" w14:paraId="037D7CE5" w14:textId="77777777" w:rsidTr="007C546A">
        <w:tc>
          <w:tcPr>
            <w:tcW w:w="3420" w:type="dxa"/>
          </w:tcPr>
          <w:p w14:paraId="0F472CFD" w14:textId="77777777" w:rsidR="001A7818" w:rsidRPr="00F205C4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2" w:type="dxa"/>
          </w:tcPr>
          <w:p w14:paraId="38959245" w14:textId="77777777" w:rsidR="001A7818" w:rsidRPr="00F205C4" w:rsidRDefault="001A7818" w:rsidP="001A781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5D1928EC" w14:textId="2692B680" w:rsidR="001A7818" w:rsidRPr="003202F9" w:rsidRDefault="00E0551C" w:rsidP="001A781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bidi="th-TH"/>
              </w:rPr>
            </w:pPr>
            <w:r w:rsidRPr="00E055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339,914</w:t>
            </w:r>
          </w:p>
        </w:tc>
        <w:tc>
          <w:tcPr>
            <w:tcW w:w="269" w:type="dxa"/>
          </w:tcPr>
          <w:p w14:paraId="2943C6FE" w14:textId="77777777" w:rsidR="001A7818" w:rsidRPr="00555B09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2835CF46" w14:textId="7179BAC3" w:rsidR="001A7818" w:rsidRPr="00555B09" w:rsidRDefault="001A7818" w:rsidP="001A781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38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347,118</w:t>
            </w:r>
          </w:p>
        </w:tc>
        <w:tc>
          <w:tcPr>
            <w:tcW w:w="270" w:type="dxa"/>
          </w:tcPr>
          <w:p w14:paraId="335D7178" w14:textId="77777777" w:rsidR="001A7818" w:rsidRPr="00555B09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22D6D58C" w14:textId="13F488C1" w:rsidR="001A7818" w:rsidRPr="00555B09" w:rsidRDefault="001A7818" w:rsidP="001A781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5B09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26CB243E" w14:textId="77777777" w:rsidR="001A7818" w:rsidRPr="00555B09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</w:tcPr>
          <w:p w14:paraId="5A3A23D5" w14:textId="13E15285" w:rsidR="001A7818" w:rsidRPr="00555B09" w:rsidRDefault="001A7818" w:rsidP="001A781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5B09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</w:tr>
    </w:tbl>
    <w:p w14:paraId="74B96DD9" w14:textId="77777777" w:rsidR="00E576DE" w:rsidRPr="00673C30" w:rsidRDefault="00E576DE" w:rsidP="00AA31BB">
      <w:pPr>
        <w:tabs>
          <w:tab w:val="clear" w:pos="227"/>
          <w:tab w:val="clear" w:pos="454"/>
          <w:tab w:val="clear" w:pos="680"/>
          <w:tab w:val="left" w:pos="720"/>
        </w:tabs>
        <w:ind w:left="540" w:right="-115"/>
        <w:jc w:val="thaiDistribute"/>
        <w:rPr>
          <w:rFonts w:asciiTheme="majorBidi" w:hAnsiTheme="majorBidi" w:cstheme="majorBidi"/>
          <w:spacing w:val="-8"/>
          <w:sz w:val="24"/>
          <w:szCs w:val="24"/>
        </w:rPr>
      </w:pPr>
    </w:p>
    <w:p w14:paraId="08B82156" w14:textId="0E406DAD" w:rsidR="00AA31BB" w:rsidRPr="00DE1114" w:rsidRDefault="00AA31BB" w:rsidP="00DC6193">
      <w:pPr>
        <w:tabs>
          <w:tab w:val="clear" w:pos="227"/>
          <w:tab w:val="clear" w:pos="454"/>
          <w:tab w:val="clear" w:pos="680"/>
          <w:tab w:val="left" w:pos="720"/>
        </w:tabs>
        <w:ind w:left="540" w:right="-295"/>
        <w:jc w:val="thaiDistribute"/>
        <w:rPr>
          <w:rFonts w:asciiTheme="majorBidi" w:hAnsiTheme="majorBidi" w:cstheme="majorBidi"/>
          <w:i/>
          <w:iCs/>
          <w:spacing w:val="-6"/>
          <w:sz w:val="30"/>
          <w:szCs w:val="30"/>
        </w:rPr>
      </w:pPr>
      <w:r w:rsidRPr="00DE1114">
        <w:rPr>
          <w:rFonts w:asciiTheme="majorBidi" w:hAnsiTheme="majorBidi" w:cstheme="majorBidi"/>
          <w:spacing w:val="-6"/>
          <w:sz w:val="30"/>
          <w:szCs w:val="30"/>
          <w:cs/>
        </w:rPr>
        <w:t xml:space="preserve">ณ วันที่ </w:t>
      </w:r>
      <w:r w:rsidR="0064148A" w:rsidRPr="00DE1114">
        <w:rPr>
          <w:rFonts w:asciiTheme="majorBidi" w:hAnsiTheme="majorBidi" w:cstheme="majorBidi"/>
          <w:spacing w:val="-6"/>
          <w:sz w:val="30"/>
          <w:szCs w:val="30"/>
        </w:rPr>
        <w:t>31</w:t>
      </w:r>
      <w:r w:rsidR="005B651E" w:rsidRPr="00DE1114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5B651E" w:rsidRPr="00DE1114">
        <w:rPr>
          <w:rFonts w:asciiTheme="majorBidi" w:hAnsiTheme="majorBidi" w:cstheme="majorBidi"/>
          <w:spacing w:val="-6"/>
          <w:sz w:val="30"/>
          <w:szCs w:val="30"/>
          <w:cs/>
        </w:rPr>
        <w:t xml:space="preserve">ธันวาคม </w:t>
      </w:r>
      <w:r w:rsidR="0064148A" w:rsidRPr="00DE1114">
        <w:rPr>
          <w:rFonts w:asciiTheme="majorBidi" w:hAnsiTheme="majorBidi" w:cstheme="majorBidi"/>
          <w:spacing w:val="-6"/>
          <w:sz w:val="30"/>
          <w:szCs w:val="30"/>
        </w:rPr>
        <w:t>256</w:t>
      </w:r>
      <w:r w:rsidR="001A7818" w:rsidRPr="00DE1114">
        <w:rPr>
          <w:rFonts w:asciiTheme="majorBidi" w:hAnsiTheme="majorBidi" w:cstheme="majorBidi"/>
          <w:spacing w:val="-6"/>
          <w:sz w:val="30"/>
          <w:szCs w:val="30"/>
        </w:rPr>
        <w:t>6</w:t>
      </w:r>
      <w:r w:rsidRPr="00DE1114">
        <w:rPr>
          <w:rFonts w:asciiTheme="majorBidi" w:hAnsiTheme="majorBidi" w:cstheme="majorBidi"/>
          <w:spacing w:val="-6"/>
          <w:sz w:val="30"/>
          <w:szCs w:val="30"/>
          <w:cs/>
        </w:rPr>
        <w:t xml:space="preserve"> กลุ่มบริษัทมีวงเงินสินเชื่อซึ่</w:t>
      </w:r>
      <w:r w:rsidR="00527C72" w:rsidRPr="00DE1114">
        <w:rPr>
          <w:rFonts w:asciiTheme="majorBidi" w:hAnsiTheme="majorBidi" w:cstheme="majorBidi"/>
          <w:spacing w:val="-6"/>
          <w:sz w:val="30"/>
          <w:szCs w:val="30"/>
          <w:cs/>
        </w:rPr>
        <w:t xml:space="preserve">งยังมิได้เบิกใช้เป็นจำนวนเงินรวม </w:t>
      </w:r>
      <w:r w:rsidR="00E0551C" w:rsidRPr="00DE1114">
        <w:rPr>
          <w:rFonts w:asciiTheme="majorBidi" w:hAnsiTheme="majorBidi" w:cs="Angsana New"/>
          <w:spacing w:val="-6"/>
          <w:sz w:val="30"/>
          <w:szCs w:val="30"/>
        </w:rPr>
        <w:t>421</w:t>
      </w:r>
      <w:r w:rsidR="009715AB" w:rsidRPr="00DE1114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DE1114">
        <w:rPr>
          <w:rFonts w:asciiTheme="majorBidi" w:hAnsiTheme="majorBidi" w:cstheme="majorBidi"/>
          <w:spacing w:val="-6"/>
          <w:sz w:val="30"/>
          <w:szCs w:val="30"/>
          <w:cs/>
        </w:rPr>
        <w:t>ล้านบาท</w:t>
      </w:r>
      <w:r w:rsidR="00066585" w:rsidRPr="00DE1114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bookmarkStart w:id="1" w:name="_Hlk158733869"/>
      <w:r w:rsidRPr="00DE1114">
        <w:rPr>
          <w:rFonts w:asciiTheme="majorBidi" w:hAnsiTheme="majorBidi" w:cstheme="majorBidi"/>
          <w:i/>
          <w:iCs/>
          <w:spacing w:val="-6"/>
          <w:sz w:val="30"/>
          <w:szCs w:val="30"/>
          <w:cs/>
          <w:lang w:val="th-TH"/>
        </w:rPr>
        <w:t>(</w:t>
      </w:r>
      <w:r w:rsidR="0064148A" w:rsidRPr="00DE1114">
        <w:rPr>
          <w:rFonts w:asciiTheme="majorBidi" w:hAnsiTheme="majorBidi" w:cstheme="majorBidi"/>
          <w:i/>
          <w:iCs/>
          <w:spacing w:val="-6"/>
          <w:sz w:val="30"/>
          <w:szCs w:val="30"/>
        </w:rPr>
        <w:t>256</w:t>
      </w:r>
      <w:r w:rsidR="0027075E" w:rsidRPr="00DE1114">
        <w:rPr>
          <w:rFonts w:asciiTheme="majorBidi" w:hAnsiTheme="majorBidi" w:cstheme="majorBidi"/>
          <w:i/>
          <w:iCs/>
          <w:spacing w:val="-6"/>
          <w:sz w:val="30"/>
          <w:szCs w:val="30"/>
        </w:rPr>
        <w:t>5</w:t>
      </w:r>
      <w:r w:rsidRPr="00DE1114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>:</w:t>
      </w:r>
      <w:r w:rsidR="002C65DD" w:rsidRPr="00DE1114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 xml:space="preserve"> </w:t>
      </w:r>
      <w:r w:rsidR="001A7818" w:rsidRPr="00DE1114">
        <w:rPr>
          <w:rFonts w:asciiTheme="majorBidi" w:hAnsiTheme="majorBidi" w:cstheme="majorBidi"/>
          <w:i/>
          <w:iCs/>
          <w:spacing w:val="-6"/>
          <w:sz w:val="30"/>
          <w:szCs w:val="30"/>
        </w:rPr>
        <w:t>461</w:t>
      </w:r>
      <w:r w:rsidR="00543C25" w:rsidRPr="00DE1114">
        <w:rPr>
          <w:rFonts w:asciiTheme="majorBidi" w:hAnsiTheme="majorBidi" w:cstheme="majorBidi"/>
          <w:i/>
          <w:iCs/>
          <w:spacing w:val="-6"/>
          <w:sz w:val="30"/>
          <w:szCs w:val="30"/>
        </w:rPr>
        <w:t xml:space="preserve"> </w:t>
      </w:r>
      <w:r w:rsidRPr="00DE1114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>ล้าน</w:t>
      </w:r>
      <w:r w:rsidR="00DC6193" w:rsidRPr="00DE1114">
        <w:rPr>
          <w:rFonts w:asciiTheme="majorBidi" w:hAnsiTheme="majorBidi" w:cstheme="majorBidi" w:hint="cs"/>
          <w:i/>
          <w:iCs/>
          <w:spacing w:val="-6"/>
          <w:sz w:val="30"/>
          <w:szCs w:val="30"/>
          <w:cs/>
        </w:rPr>
        <w:t>บ</w:t>
      </w:r>
      <w:r w:rsidRPr="00DE1114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>าท)</w:t>
      </w:r>
      <w:bookmarkEnd w:id="1"/>
    </w:p>
    <w:p w14:paraId="58BC51AD" w14:textId="38E9E2D4" w:rsidR="00DE1114" w:rsidRPr="00DE1114" w:rsidRDefault="00DE1114" w:rsidP="00DC6193">
      <w:pPr>
        <w:tabs>
          <w:tab w:val="clear" w:pos="227"/>
          <w:tab w:val="clear" w:pos="454"/>
          <w:tab w:val="clear" w:pos="680"/>
          <w:tab w:val="left" w:pos="720"/>
        </w:tabs>
        <w:ind w:left="540" w:right="-295"/>
        <w:jc w:val="thaiDistribute"/>
        <w:rPr>
          <w:rFonts w:asciiTheme="majorBidi" w:hAnsiTheme="majorBidi" w:cstheme="majorBidi"/>
          <w:i/>
          <w:iCs/>
          <w:spacing w:val="-6"/>
          <w:sz w:val="30"/>
          <w:szCs w:val="30"/>
        </w:rPr>
      </w:pPr>
    </w:p>
    <w:p w14:paraId="123F238F" w14:textId="77777777" w:rsidR="00DE1114" w:rsidRPr="00DE1114" w:rsidRDefault="00DE1114" w:rsidP="00DE1114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DE1114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ทุนเรือนหุ้น</w:t>
      </w:r>
    </w:p>
    <w:p w14:paraId="1B43D415" w14:textId="77777777" w:rsidR="00DE1114" w:rsidRPr="00DE1114" w:rsidRDefault="00DE1114" w:rsidP="00DE111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Theme="majorBidi" w:hAnsiTheme="majorBidi" w:cstheme="majorBidi"/>
          <w:b/>
          <w:bCs/>
          <w:sz w:val="24"/>
          <w:szCs w:val="24"/>
          <w:lang w:val="th-TH"/>
        </w:rPr>
      </w:pPr>
    </w:p>
    <w:p w14:paraId="142BE6C6" w14:textId="77777777" w:rsidR="00DE1114" w:rsidRPr="00DE1114" w:rsidRDefault="00DE1114" w:rsidP="00DE111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DE1114">
        <w:rPr>
          <w:rFonts w:ascii="Angsana New" w:hAnsi="Angsana New" w:hint="cs"/>
          <w:sz w:val="30"/>
          <w:szCs w:val="30"/>
          <w:cs/>
          <w:lang w:val="th-TH"/>
        </w:rPr>
        <w:t xml:space="preserve">ในการประชุมสามัญประจำปีผู้ถือหุ้นของบริษัท เมื่อวันที่ </w:t>
      </w:r>
      <w:r w:rsidRPr="00DE1114">
        <w:rPr>
          <w:rFonts w:ascii="Angsana New" w:hAnsi="Angsana New"/>
          <w:sz w:val="30"/>
          <w:szCs w:val="30"/>
          <w:lang w:val="th-TH"/>
        </w:rPr>
        <w:t xml:space="preserve">27 </w:t>
      </w:r>
      <w:r w:rsidRPr="00DE1114">
        <w:rPr>
          <w:rFonts w:ascii="Angsana New" w:hAnsi="Angsana New" w:hint="cs"/>
          <w:sz w:val="30"/>
          <w:szCs w:val="30"/>
          <w:cs/>
          <w:lang w:val="th-TH"/>
        </w:rPr>
        <w:t>เมษายน</w:t>
      </w:r>
      <w:r w:rsidRPr="00DE1114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DE1114">
        <w:rPr>
          <w:rFonts w:ascii="Angsana New" w:hAnsi="Angsana New"/>
          <w:sz w:val="30"/>
          <w:szCs w:val="30"/>
          <w:lang w:val="th-TH"/>
        </w:rPr>
        <w:t xml:space="preserve">2565 </w:t>
      </w:r>
      <w:r w:rsidRPr="00DE1114">
        <w:rPr>
          <w:rFonts w:ascii="Angsana New" w:hAnsi="Angsana New" w:hint="cs"/>
          <w:sz w:val="30"/>
          <w:szCs w:val="30"/>
          <w:cs/>
          <w:lang w:val="th-TH"/>
        </w:rPr>
        <w:t>ผู้ถือหุ้นมีมติรายการดังต่อไปนี้</w:t>
      </w:r>
    </w:p>
    <w:p w14:paraId="7340F5CB" w14:textId="77777777" w:rsidR="00DE1114" w:rsidRPr="00DE1114" w:rsidRDefault="00DE1114" w:rsidP="00DE111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="Angsana New" w:hAnsi="Angsana New"/>
          <w:b/>
          <w:bCs/>
          <w:sz w:val="24"/>
          <w:szCs w:val="24"/>
          <w:lang w:val="th-TH"/>
        </w:rPr>
      </w:pPr>
    </w:p>
    <w:p w14:paraId="1E2271F9" w14:textId="77777777" w:rsidR="00DE1114" w:rsidRPr="00DE1114" w:rsidRDefault="00DE1114" w:rsidP="00DE1114">
      <w:pPr>
        <w:pStyle w:val="ListParagraph"/>
        <w:numPr>
          <w:ilvl w:val="3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5"/>
        <w:jc w:val="thaiDistribute"/>
        <w:rPr>
          <w:rFonts w:ascii="Angsana New" w:hAnsi="Angsana New"/>
          <w:sz w:val="30"/>
          <w:szCs w:val="30"/>
        </w:rPr>
      </w:pPr>
      <w:r w:rsidRPr="00DE1114">
        <w:rPr>
          <w:rFonts w:asciiTheme="majorBidi" w:hAnsiTheme="majorBidi" w:cstheme="majorBidi" w:hint="cs"/>
          <w:sz w:val="30"/>
          <w:szCs w:val="30"/>
          <w:cs/>
        </w:rPr>
        <w:t>การออกและเสนอขายใบสำคัญแสดงสิทธิที่จะซื้อหุ้นสามัญเพิ่มทุนให้แก่กรรมการ</w:t>
      </w:r>
      <w:r w:rsidRPr="00DE11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E1114">
        <w:rPr>
          <w:rFonts w:asciiTheme="majorBidi" w:hAnsiTheme="majorBidi" w:cstheme="majorBidi" w:hint="cs"/>
          <w:sz w:val="30"/>
          <w:szCs w:val="30"/>
          <w:cs/>
        </w:rPr>
        <w:t>ผู้บริหาร และพนักงานของบริษัทและ</w:t>
      </w:r>
      <w:r w:rsidRPr="00DE1114">
        <w:rPr>
          <w:rFonts w:asciiTheme="majorBidi" w:hAnsiTheme="majorBidi" w:cstheme="majorBidi"/>
          <w:sz w:val="30"/>
          <w:szCs w:val="30"/>
        </w:rPr>
        <w:t>/</w:t>
      </w:r>
      <w:r w:rsidRPr="00DE1114">
        <w:rPr>
          <w:rFonts w:asciiTheme="majorBidi" w:hAnsiTheme="majorBidi" w:cstheme="majorBidi" w:hint="cs"/>
          <w:sz w:val="30"/>
          <w:szCs w:val="30"/>
          <w:cs/>
        </w:rPr>
        <w:t>หรือบริษัทย่อย</w:t>
      </w:r>
      <w:r w:rsidRPr="00DE11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E1114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Pr="00DE11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E1114">
        <w:rPr>
          <w:rFonts w:asciiTheme="majorBidi" w:hAnsiTheme="majorBidi" w:cstheme="majorBidi"/>
          <w:sz w:val="30"/>
          <w:szCs w:val="30"/>
        </w:rPr>
        <w:t>24</w:t>
      </w:r>
      <w:r w:rsidRPr="00DE11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E1114">
        <w:rPr>
          <w:rFonts w:asciiTheme="majorBidi" w:hAnsiTheme="majorBidi" w:cstheme="majorBidi" w:hint="cs"/>
          <w:sz w:val="30"/>
          <w:szCs w:val="30"/>
          <w:cs/>
        </w:rPr>
        <w:t>ล้านหน่วย</w:t>
      </w:r>
    </w:p>
    <w:p w14:paraId="2A7B0F70" w14:textId="77777777" w:rsidR="00DE1114" w:rsidRPr="00DE1114" w:rsidRDefault="00DE1114" w:rsidP="00DE1114">
      <w:pPr>
        <w:pStyle w:val="ListParagraph"/>
        <w:numPr>
          <w:ilvl w:val="3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5"/>
        <w:jc w:val="thaiDistribute"/>
        <w:rPr>
          <w:rFonts w:ascii="Angsana New" w:hAnsi="Angsana New"/>
          <w:sz w:val="30"/>
          <w:szCs w:val="30"/>
        </w:rPr>
      </w:pPr>
      <w:r w:rsidRPr="00DE1114">
        <w:rPr>
          <w:rFonts w:ascii="Angsana New" w:hAnsi="Angsana New" w:hint="cs"/>
          <w:sz w:val="30"/>
          <w:szCs w:val="30"/>
          <w:cs/>
        </w:rPr>
        <w:t>การเพิ่มทุนจดทะเบียนของบริษัท</w:t>
      </w:r>
      <w:r w:rsidRPr="00DE1114">
        <w:rPr>
          <w:rFonts w:asciiTheme="majorBidi" w:hAnsiTheme="majorBidi" w:cstheme="majorBidi" w:hint="cs"/>
          <w:sz w:val="30"/>
          <w:szCs w:val="30"/>
          <w:cs/>
        </w:rPr>
        <w:t>อีกจำนวน</w:t>
      </w:r>
      <w:r w:rsidRPr="00DE11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E1114">
        <w:rPr>
          <w:rFonts w:asciiTheme="majorBidi" w:hAnsiTheme="majorBidi" w:cstheme="majorBidi"/>
          <w:sz w:val="30"/>
          <w:szCs w:val="30"/>
        </w:rPr>
        <w:t>12</w:t>
      </w:r>
      <w:r w:rsidRPr="00DE11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E1114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DE11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E1114">
        <w:rPr>
          <w:rFonts w:asciiTheme="majorBidi" w:hAnsiTheme="majorBidi" w:cstheme="majorBidi" w:hint="cs"/>
          <w:sz w:val="30"/>
          <w:szCs w:val="30"/>
          <w:cs/>
        </w:rPr>
        <w:t>จากทุนจดทะเบียนเดิม</w:t>
      </w:r>
      <w:r w:rsidRPr="00DE11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E1114">
        <w:rPr>
          <w:rFonts w:asciiTheme="majorBidi" w:hAnsiTheme="majorBidi" w:cstheme="majorBidi"/>
          <w:sz w:val="30"/>
          <w:szCs w:val="30"/>
        </w:rPr>
        <w:t>300</w:t>
      </w:r>
      <w:r w:rsidRPr="00DE11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E1114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DE11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E1114">
        <w:rPr>
          <w:rFonts w:asciiTheme="majorBidi" w:hAnsiTheme="majorBidi" w:cstheme="majorBidi" w:hint="cs"/>
          <w:sz w:val="30"/>
          <w:szCs w:val="30"/>
          <w:cs/>
        </w:rPr>
        <w:t>เป็นจำนวน</w:t>
      </w:r>
      <w:r w:rsidRPr="00DE11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E1114">
        <w:rPr>
          <w:rFonts w:asciiTheme="majorBidi" w:hAnsiTheme="majorBidi" w:cstheme="majorBidi"/>
          <w:sz w:val="30"/>
          <w:szCs w:val="30"/>
        </w:rPr>
        <w:t>312</w:t>
      </w:r>
      <w:r w:rsidRPr="00DE11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E1114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DE11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E1114">
        <w:rPr>
          <w:rFonts w:asciiTheme="majorBidi" w:hAnsiTheme="majorBidi" w:cstheme="majorBidi" w:hint="cs"/>
          <w:sz w:val="30"/>
          <w:szCs w:val="30"/>
          <w:cs/>
        </w:rPr>
        <w:t>โดยออกหุ้นสามัญเพิ่มทุนจำนวน</w:t>
      </w:r>
      <w:r w:rsidRPr="00DE11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E1114">
        <w:rPr>
          <w:rFonts w:asciiTheme="majorBidi" w:hAnsiTheme="majorBidi" w:cstheme="majorBidi"/>
          <w:sz w:val="30"/>
          <w:szCs w:val="30"/>
        </w:rPr>
        <w:t>24</w:t>
      </w:r>
      <w:r w:rsidRPr="00DE11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E1114">
        <w:rPr>
          <w:rFonts w:asciiTheme="majorBidi" w:hAnsiTheme="majorBidi" w:cstheme="majorBidi" w:hint="cs"/>
          <w:sz w:val="30"/>
          <w:szCs w:val="30"/>
          <w:cs/>
        </w:rPr>
        <w:t>ล้านหุ้น</w:t>
      </w:r>
      <w:r w:rsidRPr="00DE1114">
        <w:rPr>
          <w:sz w:val="30"/>
          <w:szCs w:val="30"/>
          <w:cs/>
        </w:rPr>
        <w:t xml:space="preserve"> </w:t>
      </w:r>
      <w:r w:rsidRPr="00DE1114">
        <w:rPr>
          <w:rFonts w:ascii="Angsana New" w:hAnsi="Angsana New" w:hint="cs"/>
          <w:sz w:val="30"/>
          <w:szCs w:val="30"/>
          <w:cs/>
        </w:rPr>
        <w:t>มูลค่าหุ้นที่ตราไว้หุ้นละ</w:t>
      </w:r>
      <w:r w:rsidRPr="00DE1114">
        <w:rPr>
          <w:rFonts w:ascii="Angsana New" w:hAnsi="Angsana New"/>
          <w:sz w:val="30"/>
          <w:szCs w:val="30"/>
          <w:cs/>
        </w:rPr>
        <w:t xml:space="preserve"> </w:t>
      </w:r>
      <w:r w:rsidRPr="00DE1114">
        <w:rPr>
          <w:rFonts w:ascii="Angsana New" w:hAnsi="Angsana New"/>
          <w:sz w:val="30"/>
          <w:szCs w:val="30"/>
        </w:rPr>
        <w:t>0.5</w:t>
      </w:r>
      <w:r w:rsidRPr="00DE1114">
        <w:rPr>
          <w:rFonts w:ascii="Angsana New" w:hAnsi="Angsana New"/>
          <w:sz w:val="30"/>
          <w:szCs w:val="30"/>
          <w:cs/>
        </w:rPr>
        <w:t xml:space="preserve"> </w:t>
      </w:r>
      <w:r w:rsidRPr="00DE1114">
        <w:rPr>
          <w:rFonts w:ascii="Angsana New" w:hAnsi="Angsana New" w:hint="cs"/>
          <w:sz w:val="30"/>
          <w:szCs w:val="30"/>
          <w:cs/>
        </w:rPr>
        <w:t>บาท</w:t>
      </w:r>
      <w:r w:rsidRPr="00DE1114">
        <w:rPr>
          <w:rFonts w:ascii="Angsana New" w:hAnsi="Angsana New"/>
          <w:sz w:val="30"/>
          <w:szCs w:val="30"/>
          <w:cs/>
        </w:rPr>
        <w:t xml:space="preserve"> </w:t>
      </w:r>
      <w:r w:rsidRPr="00DE1114">
        <w:rPr>
          <w:rFonts w:ascii="Angsana New" w:hAnsi="Angsana New" w:hint="cs"/>
          <w:sz w:val="30"/>
          <w:szCs w:val="30"/>
          <w:cs/>
        </w:rPr>
        <w:t>เพื่อรองรับการออกและเสนอขายใบสำคัญแสดงสิทธิที่จะซื้อหุ้นสามัญเพิ่มทุนของบริษัทให้แก่กรรมการ</w:t>
      </w:r>
      <w:r w:rsidRPr="00DE1114">
        <w:rPr>
          <w:rFonts w:ascii="Angsana New" w:hAnsi="Angsana New"/>
          <w:sz w:val="30"/>
          <w:szCs w:val="30"/>
          <w:cs/>
        </w:rPr>
        <w:t xml:space="preserve"> </w:t>
      </w:r>
      <w:r w:rsidRPr="00DE1114">
        <w:rPr>
          <w:rFonts w:ascii="Angsana New" w:hAnsi="Angsana New" w:hint="cs"/>
          <w:sz w:val="30"/>
          <w:szCs w:val="30"/>
          <w:cs/>
        </w:rPr>
        <w:t>ผู้บริหาร</w:t>
      </w:r>
      <w:r w:rsidRPr="00DE1114">
        <w:rPr>
          <w:rFonts w:ascii="Angsana New" w:hAnsi="Angsana New"/>
          <w:sz w:val="30"/>
          <w:szCs w:val="30"/>
          <w:cs/>
        </w:rPr>
        <w:t xml:space="preserve"> </w:t>
      </w:r>
      <w:r w:rsidRPr="00DE1114">
        <w:rPr>
          <w:rFonts w:ascii="Angsana New" w:hAnsi="Angsana New" w:hint="cs"/>
          <w:sz w:val="30"/>
          <w:szCs w:val="30"/>
          <w:cs/>
        </w:rPr>
        <w:t>และพนักงานของบริษัทและ</w:t>
      </w:r>
      <w:r w:rsidRPr="00DE1114">
        <w:rPr>
          <w:rFonts w:ascii="Angsana New" w:hAnsi="Angsana New"/>
          <w:sz w:val="30"/>
          <w:szCs w:val="30"/>
          <w:cs/>
        </w:rPr>
        <w:t>/</w:t>
      </w:r>
      <w:r w:rsidRPr="00DE1114">
        <w:rPr>
          <w:rFonts w:ascii="Angsana New" w:hAnsi="Angsana New" w:hint="cs"/>
          <w:sz w:val="30"/>
          <w:szCs w:val="30"/>
          <w:cs/>
        </w:rPr>
        <w:t>หรือบริษัทย่อย ต่อมาเมื่อวันที่</w:t>
      </w:r>
      <w:r w:rsidRPr="00DE1114">
        <w:rPr>
          <w:rFonts w:ascii="Angsana New" w:hAnsi="Angsana New"/>
          <w:sz w:val="30"/>
          <w:szCs w:val="30"/>
        </w:rPr>
        <w:t xml:space="preserve"> 9 </w:t>
      </w:r>
      <w:r w:rsidRPr="00DE1114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Pr="00DE1114">
        <w:rPr>
          <w:rFonts w:ascii="Angsana New" w:hAnsi="Angsana New"/>
          <w:sz w:val="30"/>
          <w:szCs w:val="30"/>
        </w:rPr>
        <w:t xml:space="preserve">2565 </w:t>
      </w:r>
      <w:r w:rsidRPr="00DE1114">
        <w:rPr>
          <w:rFonts w:ascii="Angsana New" w:hAnsi="Angsana New" w:hint="cs"/>
          <w:sz w:val="30"/>
          <w:szCs w:val="30"/>
          <w:cs/>
        </w:rPr>
        <w:t>บริษัทได้จดทะเบียนเพิ่มทุนกับ</w:t>
      </w:r>
      <w:r w:rsidRPr="00DE1114">
        <w:rPr>
          <w:rFonts w:ascii="Angsana New" w:hAnsi="Angsana New"/>
          <w:sz w:val="30"/>
          <w:szCs w:val="30"/>
          <w:cs/>
        </w:rPr>
        <w:t>กระทรวงพาณิชย์</w:t>
      </w:r>
      <w:r w:rsidRPr="00DE1114">
        <w:rPr>
          <w:rFonts w:ascii="Angsana New" w:hAnsi="Angsana New" w:hint="cs"/>
          <w:sz w:val="30"/>
          <w:szCs w:val="30"/>
          <w:cs/>
        </w:rPr>
        <w:t>เป็นที่เรียบร้อยแล้ว</w:t>
      </w:r>
    </w:p>
    <w:p w14:paraId="4E0BF515" w14:textId="77777777" w:rsidR="00DE1114" w:rsidRPr="000D3E8E" w:rsidRDefault="00DE1114" w:rsidP="00DE11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DE1114">
        <w:rPr>
          <w:rFonts w:ascii="Angsana New" w:hAnsi="Angsana New" w:cs="Angsana New" w:hint="cs"/>
          <w:sz w:val="30"/>
          <w:szCs w:val="30"/>
          <w:cs/>
        </w:rPr>
        <w:lastRenderedPageBreak/>
        <w:t>เมื่อวันที่</w:t>
      </w:r>
      <w:r w:rsidRPr="00DE1114">
        <w:rPr>
          <w:rFonts w:ascii="Angsana New" w:hAnsi="Angsana New" w:cs="Angsana New"/>
          <w:sz w:val="30"/>
          <w:szCs w:val="30"/>
          <w:cs/>
        </w:rPr>
        <w:t xml:space="preserve"> </w:t>
      </w:r>
      <w:r w:rsidRPr="00DE1114">
        <w:rPr>
          <w:rFonts w:ascii="Angsana New" w:hAnsi="Angsana New"/>
          <w:sz w:val="30"/>
          <w:szCs w:val="30"/>
        </w:rPr>
        <w:t xml:space="preserve">1 </w:t>
      </w:r>
      <w:r w:rsidRPr="00DE1114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Pr="00DE1114">
        <w:rPr>
          <w:rFonts w:ascii="Angsana New" w:hAnsi="Angsana New" w:cs="Angsana New"/>
          <w:sz w:val="30"/>
          <w:szCs w:val="30"/>
          <w:cs/>
        </w:rPr>
        <w:t xml:space="preserve"> </w:t>
      </w:r>
      <w:r w:rsidRPr="00DE1114">
        <w:rPr>
          <w:rFonts w:ascii="Angsana New" w:hAnsi="Angsana New"/>
          <w:sz w:val="30"/>
          <w:szCs w:val="30"/>
        </w:rPr>
        <w:t xml:space="preserve">2565 </w:t>
      </w:r>
      <w:r w:rsidRPr="00DE1114">
        <w:rPr>
          <w:rFonts w:ascii="Angsana New" w:hAnsi="Angsana New" w:cs="Angsana New" w:hint="cs"/>
          <w:sz w:val="30"/>
          <w:szCs w:val="30"/>
          <w:cs/>
        </w:rPr>
        <w:t>บริษัทได้แจ้งสิทธิที่จะซื้อหุ้นสามัญเพิ่มทุนของบริษัทให้แก่</w:t>
      </w:r>
      <w:r w:rsidRPr="00DE1114">
        <w:rPr>
          <w:rFonts w:ascii="Angsana New" w:hAnsi="Angsana New" w:cs="Angsana New"/>
          <w:sz w:val="30"/>
          <w:szCs w:val="30"/>
          <w:cs/>
        </w:rPr>
        <w:t xml:space="preserve"> </w:t>
      </w:r>
      <w:r w:rsidRPr="00DE1114">
        <w:rPr>
          <w:rFonts w:ascii="Angsana New" w:hAnsi="Angsana New" w:cs="Angsana New" w:hint="cs"/>
          <w:sz w:val="30"/>
          <w:szCs w:val="30"/>
          <w:cs/>
        </w:rPr>
        <w:t>กรรมการ</w:t>
      </w:r>
      <w:r w:rsidRPr="00DE1114">
        <w:rPr>
          <w:rFonts w:ascii="Angsana New" w:hAnsi="Angsana New" w:cs="Angsana New"/>
          <w:sz w:val="30"/>
          <w:szCs w:val="30"/>
          <w:cs/>
        </w:rPr>
        <w:t xml:space="preserve"> </w:t>
      </w:r>
      <w:r w:rsidRPr="00DE1114">
        <w:rPr>
          <w:rFonts w:ascii="Angsana New" w:hAnsi="Angsana New" w:cs="Angsana New" w:hint="cs"/>
          <w:sz w:val="30"/>
          <w:szCs w:val="30"/>
          <w:cs/>
        </w:rPr>
        <w:t>ผู้บริหารและพนักงานของบริษัทและ</w:t>
      </w:r>
      <w:r w:rsidRPr="00DE1114">
        <w:rPr>
          <w:rFonts w:ascii="Angsana New" w:hAnsi="Angsana New" w:cs="Angsana New"/>
          <w:sz w:val="30"/>
          <w:szCs w:val="30"/>
          <w:cs/>
        </w:rPr>
        <w:t>/</w:t>
      </w:r>
      <w:r w:rsidRPr="00DE1114">
        <w:rPr>
          <w:rFonts w:ascii="Angsana New" w:hAnsi="Angsana New" w:cs="Angsana New" w:hint="cs"/>
          <w:sz w:val="30"/>
          <w:szCs w:val="30"/>
          <w:cs/>
        </w:rPr>
        <w:t>หรือบริษัทย่อยเป็นรายบุคคลตามมติที่ประชุมสามัญประจำปีผู้ถือหุ้นของบริษัท</w:t>
      </w:r>
      <w:r w:rsidRPr="00DE1114">
        <w:rPr>
          <w:rFonts w:ascii="Angsana New" w:hAnsi="Angsana New" w:cs="Angsana New"/>
          <w:sz w:val="30"/>
          <w:szCs w:val="30"/>
          <w:cs/>
        </w:rPr>
        <w:t xml:space="preserve"> </w:t>
      </w:r>
      <w:r w:rsidRPr="00DE1114">
        <w:rPr>
          <w:rFonts w:ascii="Angsana New" w:hAnsi="Angsana New" w:cs="Angsana New" w:hint="cs"/>
          <w:sz w:val="30"/>
          <w:szCs w:val="30"/>
          <w:cs/>
        </w:rPr>
        <w:t>เมื่อวันที่</w:t>
      </w:r>
      <w:r w:rsidRPr="00DE1114">
        <w:rPr>
          <w:rFonts w:ascii="Angsana New" w:hAnsi="Angsana New" w:cs="Angsana New"/>
          <w:sz w:val="30"/>
          <w:szCs w:val="30"/>
          <w:cs/>
        </w:rPr>
        <w:t xml:space="preserve"> </w:t>
      </w:r>
      <w:r w:rsidRPr="00DE1114">
        <w:rPr>
          <w:rFonts w:ascii="Angsana New" w:hAnsi="Angsana New"/>
          <w:sz w:val="30"/>
          <w:szCs w:val="30"/>
        </w:rPr>
        <w:t xml:space="preserve">27 </w:t>
      </w:r>
      <w:r w:rsidRPr="00DE1114">
        <w:rPr>
          <w:rFonts w:ascii="Angsana New" w:hAnsi="Angsana New" w:cs="Angsana New" w:hint="cs"/>
          <w:sz w:val="30"/>
          <w:szCs w:val="30"/>
          <w:cs/>
        </w:rPr>
        <w:t>เมษายน</w:t>
      </w:r>
      <w:r w:rsidRPr="00DE1114">
        <w:rPr>
          <w:rFonts w:ascii="Angsana New" w:hAnsi="Angsana New" w:cs="Angsana New"/>
          <w:sz w:val="30"/>
          <w:szCs w:val="30"/>
          <w:cs/>
        </w:rPr>
        <w:t xml:space="preserve"> </w:t>
      </w:r>
      <w:r w:rsidRPr="00DE1114">
        <w:rPr>
          <w:rFonts w:ascii="Angsana New" w:hAnsi="Angsana New"/>
          <w:sz w:val="30"/>
          <w:szCs w:val="30"/>
        </w:rPr>
        <w:t xml:space="preserve">2565 </w:t>
      </w:r>
      <w:r w:rsidRPr="00DE1114">
        <w:rPr>
          <w:rFonts w:ascii="Angsana New" w:hAnsi="Angsana New" w:cs="Angsana New" w:hint="cs"/>
          <w:sz w:val="30"/>
          <w:szCs w:val="30"/>
          <w:cs/>
        </w:rPr>
        <w:t>โดยสามารถใช้สิทธิในครั้งที่</w:t>
      </w:r>
      <w:r w:rsidRPr="00DE1114">
        <w:rPr>
          <w:rFonts w:ascii="Angsana New" w:hAnsi="Angsana New" w:cs="Angsana New"/>
          <w:sz w:val="30"/>
          <w:szCs w:val="30"/>
          <w:cs/>
        </w:rPr>
        <w:t xml:space="preserve"> </w:t>
      </w:r>
      <w:r w:rsidRPr="00DE1114">
        <w:rPr>
          <w:rFonts w:ascii="Angsana New" w:hAnsi="Angsana New"/>
          <w:sz w:val="30"/>
          <w:szCs w:val="30"/>
        </w:rPr>
        <w:t xml:space="preserve">1 </w:t>
      </w:r>
      <w:r w:rsidRPr="00DE1114">
        <w:rPr>
          <w:rFonts w:ascii="Angsana New" w:hAnsi="Angsana New" w:cs="Angsana New" w:hint="cs"/>
          <w:sz w:val="30"/>
          <w:szCs w:val="30"/>
          <w:cs/>
        </w:rPr>
        <w:t>ได้ในวันที่</w:t>
      </w:r>
      <w:r w:rsidRPr="00DE1114">
        <w:rPr>
          <w:rFonts w:ascii="Angsana New" w:hAnsi="Angsana New" w:cs="Angsana New"/>
          <w:sz w:val="30"/>
          <w:szCs w:val="30"/>
          <w:cs/>
        </w:rPr>
        <w:t xml:space="preserve"> </w:t>
      </w:r>
      <w:r w:rsidRPr="00DE1114">
        <w:rPr>
          <w:rFonts w:ascii="Angsana New" w:hAnsi="Angsana New" w:cs="Angsana New"/>
          <w:sz w:val="30"/>
          <w:szCs w:val="30"/>
        </w:rPr>
        <w:t>3</w:t>
      </w:r>
      <w:r w:rsidRPr="00DE1114">
        <w:rPr>
          <w:rFonts w:ascii="Angsana New" w:hAnsi="Angsana New"/>
          <w:sz w:val="30"/>
          <w:szCs w:val="30"/>
        </w:rPr>
        <w:t xml:space="preserve">1 </w:t>
      </w:r>
      <w:r w:rsidRPr="00DE1114">
        <w:rPr>
          <w:rFonts w:ascii="Angsana New" w:hAnsi="Angsana New" w:cs="Angsana New" w:hint="cs"/>
          <w:sz w:val="30"/>
          <w:szCs w:val="30"/>
          <w:cs/>
        </w:rPr>
        <w:t>มกราคม</w:t>
      </w:r>
      <w:r w:rsidRPr="00DE1114">
        <w:rPr>
          <w:rFonts w:ascii="Angsana New" w:hAnsi="Angsana New" w:cs="Angsana New"/>
          <w:sz w:val="30"/>
          <w:szCs w:val="30"/>
          <w:cs/>
        </w:rPr>
        <w:t xml:space="preserve"> </w:t>
      </w:r>
      <w:r w:rsidRPr="00DE1114">
        <w:rPr>
          <w:rFonts w:ascii="Angsana New" w:hAnsi="Angsana New"/>
          <w:sz w:val="30"/>
          <w:szCs w:val="30"/>
        </w:rPr>
        <w:t>2566</w:t>
      </w:r>
    </w:p>
    <w:p w14:paraId="711834F4" w14:textId="48B46DA6" w:rsidR="0091153A" w:rsidRPr="003C03BF" w:rsidRDefault="0091153A" w:rsidP="0040476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/>
          <w:sz w:val="24"/>
          <w:szCs w:val="24"/>
          <w:lang w:val="th-TH"/>
        </w:rPr>
      </w:pPr>
    </w:p>
    <w:p w14:paraId="6D708FC6" w14:textId="127585C1" w:rsidR="0091153A" w:rsidRPr="00827F70" w:rsidRDefault="0091153A" w:rsidP="0091153A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827F70">
        <w:rPr>
          <w:rFonts w:asciiTheme="majorBidi" w:hAnsiTheme="majorBidi" w:hint="cs"/>
          <w:b/>
          <w:bCs/>
          <w:sz w:val="30"/>
          <w:szCs w:val="30"/>
          <w:cs/>
          <w:lang w:val="th-TH"/>
        </w:rPr>
        <w:t>ใบสำคัญแสดงสิทธิที่จะซื้อหุ้นสามัญ</w:t>
      </w:r>
    </w:p>
    <w:p w14:paraId="4198FAB4" w14:textId="77777777" w:rsidR="0091153A" w:rsidRPr="003C03BF" w:rsidRDefault="0091153A" w:rsidP="0091153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Theme="majorBidi" w:hAnsiTheme="majorBidi" w:cstheme="majorBidi"/>
          <w:b/>
          <w:bCs/>
          <w:sz w:val="24"/>
          <w:szCs w:val="24"/>
          <w:lang w:val="th-TH"/>
        </w:rPr>
      </w:pPr>
    </w:p>
    <w:p w14:paraId="0FAA55E8" w14:textId="4EB85CC2" w:rsidR="0091153A" w:rsidRDefault="0091153A" w:rsidP="0091153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/>
          <w:sz w:val="30"/>
          <w:szCs w:val="30"/>
          <w:lang w:val="th-TH"/>
        </w:rPr>
      </w:pPr>
      <w:r w:rsidRPr="0091153A">
        <w:rPr>
          <w:rFonts w:asciiTheme="majorBidi" w:hAnsiTheme="majorBidi" w:hint="cs"/>
          <w:sz w:val="30"/>
          <w:szCs w:val="30"/>
          <w:cs/>
          <w:lang w:val="th-TH"/>
        </w:rPr>
        <w:t xml:space="preserve">ในการประชุมสามัญประจำปีของผู้ถือหุ้นของบริษัทเมื่อวันที่ </w:t>
      </w:r>
      <w:r w:rsidR="004C7081" w:rsidRPr="00892153">
        <w:rPr>
          <w:rFonts w:ascii="Angsana New" w:hAnsi="Angsana New"/>
          <w:sz w:val="30"/>
          <w:szCs w:val="30"/>
          <w:lang w:val="th-TH"/>
        </w:rPr>
        <w:t xml:space="preserve">27 </w:t>
      </w:r>
      <w:r w:rsidR="004C7081" w:rsidRPr="00892153">
        <w:rPr>
          <w:rFonts w:ascii="Angsana New" w:hAnsi="Angsana New" w:hint="cs"/>
          <w:sz w:val="30"/>
          <w:szCs w:val="30"/>
          <w:cs/>
          <w:lang w:val="th-TH"/>
        </w:rPr>
        <w:t>เมษายน</w:t>
      </w:r>
      <w:r w:rsidR="004C7081" w:rsidRPr="00892153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4C7081" w:rsidRPr="00892153">
        <w:rPr>
          <w:rFonts w:ascii="Angsana New" w:hAnsi="Angsana New"/>
          <w:sz w:val="30"/>
          <w:szCs w:val="30"/>
          <w:lang w:val="th-TH"/>
        </w:rPr>
        <w:t xml:space="preserve">2565 </w:t>
      </w:r>
      <w:r w:rsidRPr="0091153A">
        <w:rPr>
          <w:rFonts w:asciiTheme="majorBidi" w:hAnsiTheme="majorBidi" w:hint="cs"/>
          <w:sz w:val="30"/>
          <w:szCs w:val="30"/>
          <w:cs/>
          <w:lang w:val="th-TH"/>
        </w:rPr>
        <w:t xml:space="preserve">ผู้ถือหุ้นมีมติอนุมัติการออกใบสำคัญแสดงสิทธิที่จะซื้อหุ้นสามัญของบริษัท (“ใบสำคัญแสดงสิทธิ” หรือ </w:t>
      </w:r>
      <w:r w:rsidRPr="0091153A">
        <w:rPr>
          <w:rFonts w:asciiTheme="majorBidi" w:hAnsiTheme="majorBidi" w:hint="cs"/>
          <w:sz w:val="30"/>
          <w:szCs w:val="30"/>
          <w:lang w:val="th-TH"/>
        </w:rPr>
        <w:t>“</w:t>
      </w:r>
      <w:r w:rsidR="004C7081" w:rsidRPr="004C7081">
        <w:rPr>
          <w:rFonts w:asciiTheme="majorBidi" w:hAnsiTheme="majorBidi"/>
          <w:sz w:val="30"/>
          <w:szCs w:val="30"/>
          <w:lang w:val="th-TH"/>
        </w:rPr>
        <w:t>ESOP Warrant-</w:t>
      </w:r>
      <w:r w:rsidR="004C7081" w:rsidRPr="004C7081">
        <w:rPr>
          <w:rFonts w:asciiTheme="majorBidi" w:hAnsiTheme="majorBidi"/>
          <w:sz w:val="30"/>
          <w:szCs w:val="30"/>
          <w:cs/>
          <w:lang w:val="th-TH"/>
        </w:rPr>
        <w:t>1</w:t>
      </w:r>
      <w:r w:rsidRPr="0091153A">
        <w:rPr>
          <w:rFonts w:asciiTheme="majorBidi" w:hAnsiTheme="majorBidi" w:hint="cs"/>
          <w:sz w:val="30"/>
          <w:szCs w:val="30"/>
          <w:lang w:val="th-TH"/>
        </w:rPr>
        <w:t>”</w:t>
      </w:r>
      <w:r w:rsidRPr="0091153A">
        <w:rPr>
          <w:rFonts w:asciiTheme="majorBidi" w:hAnsiTheme="majorBidi" w:hint="cs"/>
          <w:sz w:val="30"/>
          <w:szCs w:val="30"/>
          <w:cs/>
          <w:lang w:val="th-TH"/>
        </w:rPr>
        <w:t xml:space="preserve">) ชนิดระบุชื่อผู้ถือและไม่สามารถโอนเปลี่ยนมือได้ </w:t>
      </w:r>
      <w:r w:rsidR="004C7081" w:rsidRPr="004C7081">
        <w:rPr>
          <w:rFonts w:asciiTheme="majorBidi" w:hAnsiTheme="majorBidi" w:hint="cs"/>
          <w:sz w:val="30"/>
          <w:szCs w:val="30"/>
          <w:cs/>
          <w:lang w:val="th-TH"/>
        </w:rPr>
        <w:t>จัดสรรให้แก่กรรมการ</w:t>
      </w:r>
      <w:r w:rsidR="004C7081" w:rsidRPr="004C7081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4C7081" w:rsidRPr="004C7081">
        <w:rPr>
          <w:rFonts w:asciiTheme="majorBidi" w:hAnsiTheme="majorBidi" w:hint="cs"/>
          <w:sz w:val="30"/>
          <w:szCs w:val="30"/>
          <w:cs/>
          <w:lang w:val="th-TH"/>
        </w:rPr>
        <w:t>ผู้บริหารและพนักงานของบริษัทและ</w:t>
      </w:r>
      <w:r w:rsidR="004C7081" w:rsidRPr="004C7081">
        <w:rPr>
          <w:rFonts w:asciiTheme="majorBidi" w:hAnsiTheme="majorBidi"/>
          <w:sz w:val="30"/>
          <w:szCs w:val="30"/>
          <w:cs/>
          <w:lang w:val="th-TH"/>
        </w:rPr>
        <w:t>/</w:t>
      </w:r>
      <w:r w:rsidR="004C7081" w:rsidRPr="004C7081">
        <w:rPr>
          <w:rFonts w:asciiTheme="majorBidi" w:hAnsiTheme="majorBidi" w:hint="cs"/>
          <w:sz w:val="30"/>
          <w:szCs w:val="30"/>
          <w:cs/>
          <w:lang w:val="th-TH"/>
        </w:rPr>
        <w:t>หรือบริษัทย่อย</w:t>
      </w:r>
      <w:r w:rsidR="004C7081" w:rsidRPr="004C7081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4C7081" w:rsidRPr="004C7081">
        <w:rPr>
          <w:rFonts w:asciiTheme="majorBidi" w:hAnsiTheme="majorBidi" w:hint="cs"/>
          <w:sz w:val="30"/>
          <w:szCs w:val="30"/>
          <w:cs/>
          <w:lang w:val="th-TH"/>
        </w:rPr>
        <w:t>โดยไม่ผ่านผู้รับช่วงซื้อหลักทรัพย์</w:t>
      </w:r>
      <w:r w:rsidRPr="0091153A">
        <w:rPr>
          <w:rFonts w:asciiTheme="majorBidi" w:hAnsiTheme="majorBidi" w:hint="cs"/>
          <w:sz w:val="30"/>
          <w:szCs w:val="30"/>
          <w:cs/>
          <w:lang w:val="th-TH"/>
        </w:rPr>
        <w:t xml:space="preserve"> จำนวน </w:t>
      </w:r>
      <w:r w:rsidRPr="0091153A">
        <w:rPr>
          <w:rFonts w:asciiTheme="majorBidi" w:hAnsiTheme="majorBidi"/>
          <w:sz w:val="30"/>
          <w:szCs w:val="30"/>
          <w:lang w:val="th-TH"/>
        </w:rPr>
        <w:t>2</w:t>
      </w:r>
      <w:r w:rsidRPr="0091153A">
        <w:rPr>
          <w:rFonts w:asciiTheme="majorBidi" w:hAnsiTheme="majorBidi" w:hint="cs"/>
          <w:sz w:val="30"/>
          <w:szCs w:val="30"/>
          <w:lang w:val="th-TH"/>
        </w:rPr>
        <w:t>,</w:t>
      </w:r>
      <w:r w:rsidR="002D43C1" w:rsidRPr="000F2BBF">
        <w:rPr>
          <w:rFonts w:ascii="Angsana New" w:hAnsi="Angsana New"/>
          <w:sz w:val="30"/>
          <w:szCs w:val="30"/>
        </w:rPr>
        <w:t>4</w:t>
      </w:r>
      <w:r w:rsidRPr="0091153A">
        <w:rPr>
          <w:rFonts w:asciiTheme="majorBidi" w:hAnsiTheme="majorBidi" w:hint="cs"/>
          <w:sz w:val="30"/>
          <w:szCs w:val="30"/>
          <w:lang w:val="th-TH"/>
        </w:rPr>
        <w:t xml:space="preserve">00,000 </w:t>
      </w:r>
      <w:r w:rsidRPr="0091153A">
        <w:rPr>
          <w:rFonts w:asciiTheme="majorBidi" w:hAnsiTheme="majorBidi" w:hint="cs"/>
          <w:sz w:val="30"/>
          <w:szCs w:val="30"/>
          <w:cs/>
          <w:lang w:val="th-TH"/>
        </w:rPr>
        <w:t xml:space="preserve">หน่วย อายุ </w:t>
      </w:r>
      <w:r w:rsidR="008F46B1" w:rsidRPr="000F2BBF">
        <w:rPr>
          <w:rFonts w:ascii="Angsana New" w:hAnsi="Angsana New" w:hint="cs"/>
          <w:sz w:val="30"/>
          <w:szCs w:val="30"/>
        </w:rPr>
        <w:t>5</w:t>
      </w:r>
      <w:r w:rsidRPr="0091153A">
        <w:rPr>
          <w:rFonts w:asciiTheme="majorBidi" w:hAnsiTheme="majorBidi" w:hint="cs"/>
          <w:sz w:val="30"/>
          <w:szCs w:val="30"/>
          <w:lang w:val="th-TH"/>
        </w:rPr>
        <w:t xml:space="preserve"> </w:t>
      </w:r>
      <w:r w:rsidRPr="0091153A">
        <w:rPr>
          <w:rFonts w:asciiTheme="majorBidi" w:hAnsiTheme="majorBidi" w:hint="cs"/>
          <w:sz w:val="30"/>
          <w:szCs w:val="30"/>
          <w:cs/>
          <w:lang w:val="th-TH"/>
        </w:rPr>
        <w:t>ปี นับแต่วันที่ออก</w:t>
      </w:r>
      <w:r w:rsidR="00AF64EA" w:rsidRPr="00AF64EA">
        <w:rPr>
          <w:rFonts w:asciiTheme="majorBidi" w:hAnsiTheme="majorBidi" w:hint="cs"/>
          <w:sz w:val="30"/>
          <w:szCs w:val="30"/>
          <w:cs/>
          <w:lang w:val="th-TH"/>
        </w:rPr>
        <w:t>และเสนอขายใบสำคัญแสดงสิทธิครั้งแรก</w:t>
      </w:r>
      <w:r w:rsidRPr="0091153A">
        <w:rPr>
          <w:rFonts w:asciiTheme="majorBidi" w:hAnsiTheme="majorBidi" w:hint="cs"/>
          <w:sz w:val="30"/>
          <w:szCs w:val="30"/>
          <w:cs/>
          <w:lang w:val="th-TH"/>
        </w:rPr>
        <w:t xml:space="preserve"> โดยมีรายละเอียดเพิ่มเติมดังนี้</w:t>
      </w:r>
    </w:p>
    <w:p w14:paraId="12F1F463" w14:textId="77777777" w:rsidR="00992C79" w:rsidRPr="003C03BF" w:rsidRDefault="00992C79" w:rsidP="0091153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/>
          <w:sz w:val="24"/>
          <w:szCs w:val="24"/>
          <w:lang w:val="th-TH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383"/>
        <w:gridCol w:w="5287"/>
      </w:tblGrid>
      <w:tr w:rsidR="0091153A" w:rsidRPr="000F2BBF" w14:paraId="400B265F" w14:textId="77777777" w:rsidTr="006D5ECD">
        <w:trPr>
          <w:tblHeader/>
        </w:trPr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A0767B" w14:textId="77777777" w:rsidR="0091153A" w:rsidRPr="0091153A" w:rsidRDefault="0091153A" w:rsidP="00A35019">
            <w:pPr>
              <w:pStyle w:val="BodyText2"/>
              <w:spacing w:line="260" w:lineRule="atLeast"/>
              <w:ind w:left="0" w:firstLine="0"/>
              <w:jc w:val="center"/>
              <w:rPr>
                <w:sz w:val="30"/>
                <w:szCs w:val="30"/>
              </w:rPr>
            </w:pPr>
            <w:r w:rsidRPr="0091153A">
              <w:rPr>
                <w:rFonts w:hint="cs"/>
                <w:sz w:val="30"/>
                <w:szCs w:val="30"/>
                <w:cs/>
              </w:rPr>
              <w:t>รายการ</w:t>
            </w:r>
          </w:p>
        </w:tc>
        <w:tc>
          <w:tcPr>
            <w:tcW w:w="383" w:type="dxa"/>
          </w:tcPr>
          <w:p w14:paraId="3BEE11C5" w14:textId="77777777" w:rsidR="0091153A" w:rsidRPr="0091153A" w:rsidRDefault="0091153A" w:rsidP="006D5ECD">
            <w:pPr>
              <w:pStyle w:val="BodyText2"/>
              <w:spacing w:line="260" w:lineRule="atLeas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528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2C782D" w14:textId="77777777" w:rsidR="0091153A" w:rsidRPr="0091153A" w:rsidRDefault="0091153A" w:rsidP="00A35019">
            <w:pPr>
              <w:pStyle w:val="BodyText2"/>
              <w:spacing w:line="260" w:lineRule="atLeast"/>
              <w:ind w:left="0" w:firstLine="0"/>
              <w:jc w:val="center"/>
              <w:rPr>
                <w:sz w:val="30"/>
                <w:szCs w:val="30"/>
              </w:rPr>
            </w:pPr>
            <w:r w:rsidRPr="0091153A">
              <w:rPr>
                <w:rFonts w:hint="cs"/>
                <w:sz w:val="30"/>
                <w:szCs w:val="30"/>
                <w:cs/>
              </w:rPr>
              <w:t>รายละเอียด</w:t>
            </w:r>
          </w:p>
        </w:tc>
      </w:tr>
      <w:tr w:rsidR="0091153A" w:rsidRPr="000F2BBF" w14:paraId="238BC08D" w14:textId="77777777" w:rsidTr="006D5ECD">
        <w:tc>
          <w:tcPr>
            <w:tcW w:w="3510" w:type="dxa"/>
            <w:hideMark/>
          </w:tcPr>
          <w:p w14:paraId="06CBE40E" w14:textId="77777777" w:rsidR="0091153A" w:rsidRPr="000F2BBF" w:rsidRDefault="0091153A" w:rsidP="006D5ECD">
            <w:pPr>
              <w:pStyle w:val="BodyText"/>
              <w:tabs>
                <w:tab w:val="left" w:pos="-18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0F2BBF">
              <w:rPr>
                <w:rFonts w:ascii="Angsana New" w:hAnsi="Angsana New" w:hint="cs"/>
                <w:sz w:val="30"/>
                <w:szCs w:val="30"/>
                <w:cs/>
              </w:rPr>
              <w:t>วันที่ให้สิทธิ</w:t>
            </w:r>
          </w:p>
        </w:tc>
        <w:tc>
          <w:tcPr>
            <w:tcW w:w="383" w:type="dxa"/>
          </w:tcPr>
          <w:p w14:paraId="56F8A2E2" w14:textId="77777777" w:rsidR="0091153A" w:rsidRPr="008A05ED" w:rsidRDefault="0091153A" w:rsidP="006D5EC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87" w:type="dxa"/>
            <w:hideMark/>
          </w:tcPr>
          <w:p w14:paraId="1B8DA1FA" w14:textId="6271FE05" w:rsidR="0091153A" w:rsidRPr="008A05ED" w:rsidRDefault="009A4A13" w:rsidP="006D5EC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8A05ED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A05ED">
              <w:rPr>
                <w:rFonts w:ascii="Angsana New" w:hAnsi="Angsana New" w:hint="cs"/>
                <w:sz w:val="30"/>
                <w:szCs w:val="30"/>
                <w:cs/>
              </w:rPr>
              <w:t>พฤศจิกายน</w:t>
            </w:r>
            <w:r w:rsidRPr="008A05E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A05ED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91153A" w:rsidRPr="000F2BBF" w14:paraId="3EE2FB19" w14:textId="77777777" w:rsidTr="006D5ECD">
        <w:tc>
          <w:tcPr>
            <w:tcW w:w="3510" w:type="dxa"/>
            <w:hideMark/>
          </w:tcPr>
          <w:p w14:paraId="436694B3" w14:textId="77777777" w:rsidR="0091153A" w:rsidRPr="000F2BBF" w:rsidRDefault="0091153A" w:rsidP="006D5EC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5" w:right="-131"/>
              <w:rPr>
                <w:rFonts w:ascii="Angsana New" w:hAnsi="Angsana New"/>
                <w:sz w:val="30"/>
                <w:szCs w:val="30"/>
              </w:rPr>
            </w:pPr>
            <w:r w:rsidRPr="000F2BBF">
              <w:rPr>
                <w:rFonts w:ascii="Angsana New" w:hAnsi="Angsana New" w:hint="cs"/>
                <w:sz w:val="30"/>
                <w:szCs w:val="30"/>
                <w:cs/>
              </w:rPr>
              <w:t>อัตราการใช้สิทธิ</w:t>
            </w:r>
          </w:p>
        </w:tc>
        <w:tc>
          <w:tcPr>
            <w:tcW w:w="383" w:type="dxa"/>
          </w:tcPr>
          <w:p w14:paraId="516368B3" w14:textId="77777777" w:rsidR="0091153A" w:rsidRPr="000F2BBF" w:rsidRDefault="0091153A" w:rsidP="006D5EC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87" w:type="dxa"/>
            <w:hideMark/>
          </w:tcPr>
          <w:p w14:paraId="6DB4746A" w14:textId="77777777" w:rsidR="0091153A" w:rsidRPr="000F2BBF" w:rsidRDefault="0091153A" w:rsidP="006D5EC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F2BBF">
              <w:rPr>
                <w:rFonts w:ascii="Angsana New" w:hAnsi="Angsana New" w:hint="cs"/>
                <w:sz w:val="30"/>
                <w:szCs w:val="30"/>
                <w:cs/>
              </w:rPr>
              <w:t xml:space="preserve">ใบสำคัญแสดงสิทธิ </w:t>
            </w:r>
            <w:r w:rsidRPr="000F2BBF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0F2BBF"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 ต่อหุ้นสามัญ </w:t>
            </w:r>
            <w:r w:rsidRPr="000F2BBF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0F2BBF">
              <w:rPr>
                <w:rFonts w:ascii="Angsana New" w:hAnsi="Angsana New" w:hint="cs"/>
                <w:sz w:val="30"/>
                <w:szCs w:val="30"/>
                <w:cs/>
              </w:rPr>
              <w:t>หุ้นสามัญ เว้นแต่จะ มีการปรับอัตราการใช้สิทธิตามเงื่อนไขการปรับสิทธิ</w:t>
            </w:r>
          </w:p>
        </w:tc>
      </w:tr>
      <w:tr w:rsidR="0091153A" w:rsidRPr="000F2BBF" w14:paraId="0DBD9D18" w14:textId="77777777" w:rsidTr="006D5ECD">
        <w:tc>
          <w:tcPr>
            <w:tcW w:w="3510" w:type="dxa"/>
            <w:hideMark/>
          </w:tcPr>
          <w:p w14:paraId="24C7B9D6" w14:textId="77777777" w:rsidR="0091153A" w:rsidRPr="000F2BBF" w:rsidRDefault="0091153A" w:rsidP="006D5EC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5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F2BBF">
              <w:rPr>
                <w:rFonts w:ascii="Angsana New" w:hAnsi="Angsana New" w:hint="cs"/>
                <w:sz w:val="30"/>
                <w:szCs w:val="30"/>
                <w:cs/>
              </w:rPr>
              <w:t>ราคาการใช้สิทธิซื้อหุ้นสามัญ</w:t>
            </w:r>
          </w:p>
        </w:tc>
        <w:tc>
          <w:tcPr>
            <w:tcW w:w="383" w:type="dxa"/>
          </w:tcPr>
          <w:p w14:paraId="1D3112B9" w14:textId="77777777" w:rsidR="0091153A" w:rsidRPr="000F2BBF" w:rsidRDefault="0091153A" w:rsidP="006D5EC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87" w:type="dxa"/>
            <w:hideMark/>
          </w:tcPr>
          <w:p w14:paraId="7EA7FDB9" w14:textId="5255E1C5" w:rsidR="0091153A" w:rsidRPr="000F2BBF" w:rsidRDefault="00FD6C8B" w:rsidP="006D5EC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3.80</w:t>
            </w:r>
            <w:r w:rsidR="0091153A" w:rsidRPr="000F2BB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91153A" w:rsidRPr="000F2BBF">
              <w:rPr>
                <w:rFonts w:ascii="Angsana New" w:hAnsi="Angsana New" w:hint="cs"/>
                <w:sz w:val="30"/>
                <w:szCs w:val="30"/>
                <w:cs/>
              </w:rPr>
              <w:t>บาท ต่อหุ้น เว้นแต่กรณีมีการปรับราคาการใช้สิทธิตามเงื่อนไขการปรับสิทธิ</w:t>
            </w:r>
          </w:p>
        </w:tc>
      </w:tr>
      <w:tr w:rsidR="0091153A" w:rsidRPr="000F2BBF" w14:paraId="27826A39" w14:textId="77777777" w:rsidTr="006D5ECD">
        <w:trPr>
          <w:tblHeader/>
        </w:trPr>
        <w:tc>
          <w:tcPr>
            <w:tcW w:w="3510" w:type="dxa"/>
            <w:hideMark/>
          </w:tcPr>
          <w:p w14:paraId="3E405100" w14:textId="77777777" w:rsidR="0091153A" w:rsidRPr="0003389B" w:rsidRDefault="0091153A" w:rsidP="006D5EC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5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3389B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มูลค่ายุติธรรมของใบสำคัญแสดงสิทธิ</w:t>
            </w:r>
          </w:p>
        </w:tc>
        <w:tc>
          <w:tcPr>
            <w:tcW w:w="383" w:type="dxa"/>
          </w:tcPr>
          <w:p w14:paraId="44703814" w14:textId="77777777" w:rsidR="0091153A" w:rsidRPr="0003389B" w:rsidRDefault="0091153A" w:rsidP="006D5EC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87" w:type="dxa"/>
            <w:hideMark/>
          </w:tcPr>
          <w:p w14:paraId="20243142" w14:textId="07139988" w:rsidR="0091153A" w:rsidRPr="0003389B" w:rsidRDefault="0003389B" w:rsidP="006D5EC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3389B">
              <w:rPr>
                <w:rFonts w:ascii="Angsana New" w:hAnsi="Angsana New"/>
                <w:sz w:val="30"/>
                <w:szCs w:val="30"/>
              </w:rPr>
              <w:t>0.</w:t>
            </w:r>
            <w:r w:rsidR="00E935F2" w:rsidRPr="0003389B">
              <w:rPr>
                <w:rFonts w:ascii="Angsana New" w:hAnsi="Angsana New"/>
                <w:sz w:val="30"/>
                <w:szCs w:val="30"/>
              </w:rPr>
              <w:t>2</w:t>
            </w:r>
            <w:r w:rsidRPr="0003389B">
              <w:rPr>
                <w:rFonts w:ascii="Angsana New" w:hAnsi="Angsana New"/>
                <w:sz w:val="30"/>
                <w:szCs w:val="30"/>
              </w:rPr>
              <w:t xml:space="preserve">4 </w:t>
            </w:r>
            <w:r w:rsidR="00CC4EF8">
              <w:rPr>
                <w:rFonts w:ascii="Angsana New" w:hAnsi="Angsana New" w:hint="cs"/>
                <w:sz w:val="30"/>
                <w:szCs w:val="30"/>
                <w:cs/>
              </w:rPr>
              <w:t>ถึง</w:t>
            </w:r>
            <w:r w:rsidRPr="0003389B">
              <w:rPr>
                <w:rFonts w:ascii="Angsana New" w:hAnsi="Angsana New"/>
                <w:sz w:val="30"/>
                <w:szCs w:val="30"/>
              </w:rPr>
              <w:t xml:space="preserve"> 0.82</w:t>
            </w:r>
            <w:r w:rsidR="00DE23F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1153A" w:rsidRPr="0003389B">
              <w:rPr>
                <w:rFonts w:ascii="Angsana New" w:hAnsi="Angsana New" w:hint="cs"/>
                <w:sz w:val="30"/>
                <w:szCs w:val="30"/>
                <w:cs/>
              </w:rPr>
              <w:t xml:space="preserve">บาท ต่อ </w:t>
            </w:r>
            <w:r w:rsidR="0091153A" w:rsidRPr="0003389B">
              <w:rPr>
                <w:rFonts w:ascii="Angsana New" w:hAnsi="Angsana New" w:hint="cs"/>
                <w:sz w:val="30"/>
                <w:szCs w:val="30"/>
              </w:rPr>
              <w:t>1</w:t>
            </w:r>
            <w:r w:rsidR="0091153A" w:rsidRPr="0003389B">
              <w:rPr>
                <w:rFonts w:ascii="Angsana New" w:hAnsi="Angsana New" w:hint="cs"/>
                <w:sz w:val="30"/>
                <w:szCs w:val="30"/>
                <w:cs/>
              </w:rPr>
              <w:t xml:space="preserve"> หน่วย</w:t>
            </w:r>
          </w:p>
        </w:tc>
      </w:tr>
      <w:tr w:rsidR="0091153A" w:rsidRPr="000F2BBF" w14:paraId="34724FB2" w14:textId="77777777" w:rsidTr="00EA7BD5">
        <w:tc>
          <w:tcPr>
            <w:tcW w:w="3510" w:type="dxa"/>
            <w:hideMark/>
          </w:tcPr>
          <w:p w14:paraId="5131DDDB" w14:textId="77777777" w:rsidR="0091153A" w:rsidRPr="000F2BBF" w:rsidRDefault="0091153A" w:rsidP="006D5EC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5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F2BBF">
              <w:rPr>
                <w:rFonts w:ascii="Angsana New" w:hAnsi="Angsana New" w:hint="cs"/>
                <w:sz w:val="30"/>
                <w:szCs w:val="30"/>
                <w:cs/>
              </w:rPr>
              <w:t>ระยะเวลาและสัดส่วนการใช้สิทธิ</w:t>
            </w:r>
          </w:p>
        </w:tc>
        <w:tc>
          <w:tcPr>
            <w:tcW w:w="383" w:type="dxa"/>
          </w:tcPr>
          <w:p w14:paraId="0118E98A" w14:textId="77777777" w:rsidR="0091153A" w:rsidRPr="000F2BBF" w:rsidRDefault="0091153A" w:rsidP="006D5EC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87" w:type="dxa"/>
          </w:tcPr>
          <w:p w14:paraId="7F13C4D0" w14:textId="0F451C43" w:rsidR="0091153A" w:rsidRPr="000F2BBF" w:rsidRDefault="00EA7BD5" w:rsidP="006D5EC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A7BD5">
              <w:rPr>
                <w:rFonts w:ascii="Angsana New" w:hAnsi="Angsana New" w:hint="cs"/>
                <w:sz w:val="30"/>
                <w:szCs w:val="30"/>
                <w:cs/>
              </w:rPr>
              <w:t>ผู้ถือใบสำคัญแสดงสิทธิสามารถใช้สิทธิตามใบสำคัญแสดงสิทธิ</w:t>
            </w:r>
            <w:r w:rsidRPr="00EA7BD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A7BD5">
              <w:rPr>
                <w:rFonts w:ascii="Angsana New" w:hAnsi="Angsana New" w:hint="cs"/>
                <w:sz w:val="30"/>
                <w:szCs w:val="30"/>
                <w:cs/>
              </w:rPr>
              <w:t>ในวันที่</w:t>
            </w:r>
            <w:r w:rsidRPr="00EA7BD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0F2BBF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EA7BD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A7BD5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  <w:r w:rsidRPr="00EA7BD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A7BD5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EA7BD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153A37">
              <w:rPr>
                <w:rFonts w:ascii="Angsana New" w:hAnsi="Angsana New"/>
                <w:sz w:val="30"/>
                <w:szCs w:val="30"/>
              </w:rPr>
              <w:t>3</w:t>
            </w:r>
            <w:r w:rsidR="00153A37" w:rsidRPr="000F2BBF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EA7BD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A7BD5">
              <w:rPr>
                <w:rFonts w:ascii="Angsana New" w:hAnsi="Angsana New" w:hint="cs"/>
                <w:sz w:val="30"/>
                <w:szCs w:val="30"/>
                <w:cs/>
              </w:rPr>
              <w:t>กรกฎาคม</w:t>
            </w:r>
            <w:r w:rsidRPr="00EA7BD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A7BD5">
              <w:rPr>
                <w:rFonts w:ascii="Angsana New" w:hAnsi="Angsana New" w:hint="cs"/>
                <w:sz w:val="30"/>
                <w:szCs w:val="30"/>
                <w:cs/>
              </w:rPr>
              <w:t>ของแต่ละปี</w:t>
            </w:r>
            <w:r w:rsidRPr="00EA7BD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A7BD5">
              <w:rPr>
                <w:rFonts w:ascii="Angsana New" w:hAnsi="Angsana New" w:hint="cs"/>
                <w:sz w:val="30"/>
                <w:szCs w:val="30"/>
                <w:cs/>
              </w:rPr>
              <w:t>ตลอดอายุของใบสำคัญแสดงสิทธิ</w:t>
            </w:r>
            <w:r w:rsidR="003520A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20C78" w:rsidRPr="00B20C78">
              <w:rPr>
                <w:rFonts w:ascii="Angsana New" w:hAnsi="Angsana New" w:hint="cs"/>
                <w:sz w:val="30"/>
                <w:szCs w:val="30"/>
                <w:cs/>
              </w:rPr>
              <w:t>โดยจะสามารถใช้สิทธิครั้งแรกได้ในวันที่</w:t>
            </w:r>
            <w:r w:rsidR="00B20C78" w:rsidRPr="00B20C7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20C78" w:rsidRPr="00B20C7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B20C78" w:rsidRPr="00B20C78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  <w:r w:rsidR="00B20C78" w:rsidRPr="00B20C7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20C78" w:rsidRPr="00B20C78">
              <w:rPr>
                <w:rFonts w:ascii="Angsana New" w:hAnsi="Angsana New"/>
                <w:sz w:val="30"/>
                <w:szCs w:val="30"/>
              </w:rPr>
              <w:t xml:space="preserve">2566 </w:t>
            </w:r>
            <w:r w:rsidR="00B20C78" w:rsidRPr="00B20C78">
              <w:rPr>
                <w:rFonts w:ascii="Angsana New" w:hAnsi="Angsana New" w:hint="cs"/>
                <w:sz w:val="30"/>
                <w:szCs w:val="30"/>
                <w:cs/>
              </w:rPr>
              <w:t>และวันใช้สิทธิครั้งสุดท้ายจะตรงกับวันที่ใบสำคัญแสดงสิทธิมีอายุครบ</w:t>
            </w:r>
            <w:r w:rsidR="00B20C78" w:rsidRPr="00B20C7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20C78" w:rsidRPr="00B20C78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="00B20C78" w:rsidRPr="00B20C78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</w:tbl>
    <w:p w14:paraId="71114460" w14:textId="77777777" w:rsidR="00E43884" w:rsidRPr="003C03BF" w:rsidRDefault="0091153A" w:rsidP="0091153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90"/>
        <w:jc w:val="thaiDistribute"/>
        <w:rPr>
          <w:rFonts w:asciiTheme="majorBidi" w:hAnsiTheme="majorBidi"/>
          <w:b/>
          <w:bCs/>
          <w:sz w:val="24"/>
          <w:szCs w:val="24"/>
          <w:lang w:val="th-TH"/>
        </w:rPr>
      </w:pPr>
      <w:r w:rsidRPr="001A56C1">
        <w:rPr>
          <w:rFonts w:asciiTheme="majorBidi" w:hAnsiTheme="majorBidi"/>
          <w:b/>
          <w:bCs/>
          <w:sz w:val="30"/>
          <w:szCs w:val="30"/>
          <w:cs/>
          <w:lang w:val="th-TH"/>
        </w:rPr>
        <w:t xml:space="preserve">  </w:t>
      </w:r>
    </w:p>
    <w:p w14:paraId="5CAC9A3E" w14:textId="62F03480" w:rsidR="0091153A" w:rsidRDefault="0091153A" w:rsidP="003C03B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/>
          <w:sz w:val="30"/>
          <w:szCs w:val="30"/>
          <w:lang w:val="th-TH"/>
        </w:rPr>
      </w:pPr>
      <w:r w:rsidRPr="0091153A">
        <w:rPr>
          <w:rFonts w:asciiTheme="majorBidi" w:hAnsiTheme="majorBidi" w:hint="cs"/>
          <w:sz w:val="30"/>
          <w:szCs w:val="30"/>
          <w:cs/>
          <w:lang w:val="th-TH"/>
        </w:rPr>
        <w:t>มูลค่ายุติธรรมของใบสำคัญแสดงสิทธิที่จะซื้อหุ้นสามัญวัดมูลค่าโดยวิธี</w:t>
      </w:r>
      <w:r w:rsidRPr="0091153A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B65F7E" w:rsidRPr="00B65F7E">
        <w:rPr>
          <w:rFonts w:asciiTheme="majorBidi" w:hAnsiTheme="majorBidi"/>
          <w:sz w:val="30"/>
          <w:szCs w:val="30"/>
          <w:lang w:val="th-TH"/>
        </w:rPr>
        <w:t>Binomial Option Price Model (BOPM)</w:t>
      </w:r>
      <w:r w:rsidR="003520AF">
        <w:rPr>
          <w:rFonts w:asciiTheme="majorBidi" w:hAnsiTheme="majorBidi" w:hint="cs"/>
          <w:sz w:val="30"/>
          <w:szCs w:val="30"/>
          <w:cs/>
          <w:lang w:val="th-TH"/>
        </w:rPr>
        <w:t xml:space="preserve"> </w:t>
      </w:r>
      <w:r w:rsidRPr="0091153A">
        <w:rPr>
          <w:rFonts w:asciiTheme="majorBidi" w:hAnsiTheme="majorBidi" w:hint="cs"/>
          <w:sz w:val="30"/>
          <w:szCs w:val="30"/>
          <w:cs/>
          <w:lang w:val="th-TH"/>
        </w:rPr>
        <w:t>ภายใต้สมมติฐานทางการเงิน</w:t>
      </w:r>
      <w:r w:rsidRPr="0091153A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91153A">
        <w:rPr>
          <w:rFonts w:asciiTheme="majorBidi" w:hAnsiTheme="majorBidi" w:hint="cs"/>
          <w:sz w:val="30"/>
          <w:szCs w:val="30"/>
          <w:cs/>
          <w:lang w:val="th-TH"/>
        </w:rPr>
        <w:t>ดังนี้</w:t>
      </w:r>
    </w:p>
    <w:p w14:paraId="341AFC73" w14:textId="77777777" w:rsidR="003C03BF" w:rsidRPr="003C03BF" w:rsidRDefault="003C03BF" w:rsidP="003C03B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</w:pPr>
    </w:p>
    <w:tbl>
      <w:tblPr>
        <w:tblpPr w:leftFromText="180" w:rightFromText="180" w:vertAnchor="text" w:horzAnchor="margin" w:tblpX="450" w:tblpY="38"/>
        <w:tblW w:w="9270" w:type="dxa"/>
        <w:tblLayout w:type="fixed"/>
        <w:tblLook w:val="01E0" w:firstRow="1" w:lastRow="1" w:firstColumn="1" w:lastColumn="1" w:noHBand="0" w:noVBand="0"/>
      </w:tblPr>
      <w:tblGrid>
        <w:gridCol w:w="5401"/>
        <w:gridCol w:w="1800"/>
        <w:gridCol w:w="2069"/>
      </w:tblGrid>
      <w:tr w:rsidR="0091153A" w:rsidRPr="0091153A" w14:paraId="03BE386E" w14:textId="77777777" w:rsidTr="006D5ECD">
        <w:trPr>
          <w:tblHeader/>
        </w:trPr>
        <w:tc>
          <w:tcPr>
            <w:tcW w:w="2913" w:type="pct"/>
            <w:hideMark/>
          </w:tcPr>
          <w:p w14:paraId="2F7BED54" w14:textId="77777777" w:rsidR="0091153A" w:rsidRPr="0091153A" w:rsidRDefault="0091153A" w:rsidP="0091153A">
            <w:pPr>
              <w:pStyle w:val="BodyText2"/>
              <w:ind w:hanging="360"/>
              <w:rPr>
                <w:rFonts w:asciiTheme="majorBidi" w:hAnsiTheme="majorBidi" w:cstheme="majorBidi"/>
                <w:sz w:val="30"/>
                <w:szCs w:val="30"/>
              </w:rPr>
            </w:pPr>
            <w:r w:rsidRPr="00A74EF9">
              <w:rPr>
                <w:rFonts w:asciiTheme="majorBidi" w:hAnsiTheme="majorBidi" w:cstheme="majorBidi"/>
                <w:sz w:val="30"/>
                <w:szCs w:val="30"/>
                <w:cs/>
              </w:rPr>
              <w:t>ราคาหุ้น ณ วันที่ให้ใบสำคัญแสดงสิทธิ (บาท)</w:t>
            </w:r>
          </w:p>
        </w:tc>
        <w:tc>
          <w:tcPr>
            <w:tcW w:w="971" w:type="pct"/>
          </w:tcPr>
          <w:p w14:paraId="404C7FB0" w14:textId="77777777" w:rsidR="0091153A" w:rsidRPr="0091153A" w:rsidRDefault="0091153A" w:rsidP="006D5EC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" w:type="pct"/>
            <w:hideMark/>
          </w:tcPr>
          <w:p w14:paraId="51CB6A6A" w14:textId="10DB2CD2" w:rsidR="0091153A" w:rsidRPr="00992C79" w:rsidRDefault="00A74EF9" w:rsidP="006D5EC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249" w:firstLine="1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2C79">
              <w:rPr>
                <w:rFonts w:asciiTheme="majorBidi" w:hAnsiTheme="majorBidi" w:cstheme="majorBidi"/>
                <w:sz w:val="30"/>
                <w:szCs w:val="30"/>
              </w:rPr>
              <w:t>1.64</w:t>
            </w:r>
          </w:p>
        </w:tc>
      </w:tr>
      <w:tr w:rsidR="0091153A" w:rsidRPr="0091153A" w14:paraId="7DB88E47" w14:textId="77777777" w:rsidTr="006D5ECD">
        <w:trPr>
          <w:tblHeader/>
        </w:trPr>
        <w:tc>
          <w:tcPr>
            <w:tcW w:w="2913" w:type="pct"/>
            <w:hideMark/>
          </w:tcPr>
          <w:p w14:paraId="33879839" w14:textId="77777777" w:rsidR="0091153A" w:rsidRPr="0091153A" w:rsidRDefault="0091153A" w:rsidP="0091153A">
            <w:pPr>
              <w:pStyle w:val="BodyText2"/>
              <w:ind w:hanging="360"/>
              <w:rPr>
                <w:rFonts w:asciiTheme="majorBidi" w:hAnsiTheme="majorBidi" w:cstheme="majorBidi"/>
                <w:sz w:val="30"/>
                <w:szCs w:val="30"/>
              </w:rPr>
            </w:pPr>
            <w:r w:rsidRPr="0091153A">
              <w:rPr>
                <w:rFonts w:asciiTheme="majorBidi" w:hAnsiTheme="majorBidi" w:cstheme="majorBidi"/>
                <w:sz w:val="30"/>
                <w:szCs w:val="30"/>
                <w:cs/>
              </w:rPr>
              <w:t>ราคาใช้สิทธิ (บาท)</w:t>
            </w:r>
          </w:p>
        </w:tc>
        <w:tc>
          <w:tcPr>
            <w:tcW w:w="971" w:type="pct"/>
          </w:tcPr>
          <w:p w14:paraId="73E78863" w14:textId="77777777" w:rsidR="0091153A" w:rsidRPr="0091153A" w:rsidRDefault="0091153A" w:rsidP="006D5EC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" w:type="pct"/>
            <w:hideMark/>
          </w:tcPr>
          <w:p w14:paraId="14683B53" w14:textId="5505D0B7" w:rsidR="0091153A" w:rsidRPr="00992C79" w:rsidRDefault="00BE16B6" w:rsidP="006D5EC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249" w:firstLine="12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2C79">
              <w:rPr>
                <w:rFonts w:ascii="Angsana New" w:hAnsi="Angsana New"/>
                <w:sz w:val="30"/>
                <w:szCs w:val="30"/>
              </w:rPr>
              <w:t>3.80</w:t>
            </w:r>
          </w:p>
        </w:tc>
      </w:tr>
      <w:tr w:rsidR="0091153A" w:rsidRPr="0091153A" w14:paraId="4331FFBD" w14:textId="77777777" w:rsidTr="006D5ECD">
        <w:trPr>
          <w:tblHeader/>
        </w:trPr>
        <w:tc>
          <w:tcPr>
            <w:tcW w:w="2913" w:type="pct"/>
            <w:hideMark/>
          </w:tcPr>
          <w:p w14:paraId="2C3743AA" w14:textId="77777777" w:rsidR="0091153A" w:rsidRPr="003E2548" w:rsidRDefault="0091153A" w:rsidP="0091153A">
            <w:pPr>
              <w:pStyle w:val="BodyText2"/>
              <w:ind w:hanging="360"/>
              <w:rPr>
                <w:rFonts w:asciiTheme="majorBidi" w:hAnsiTheme="majorBidi" w:cstheme="majorBidi"/>
                <w:sz w:val="30"/>
                <w:szCs w:val="30"/>
              </w:rPr>
            </w:pPr>
            <w:r w:rsidRPr="003E2548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อัตราเงินปันผลตอบแทนตอบแทนที่คาดหวัง (ร้อยละ)</w:t>
            </w:r>
          </w:p>
        </w:tc>
        <w:tc>
          <w:tcPr>
            <w:tcW w:w="971" w:type="pct"/>
          </w:tcPr>
          <w:p w14:paraId="5F2B8CA0" w14:textId="77777777" w:rsidR="0091153A" w:rsidRPr="003E2548" w:rsidRDefault="0091153A" w:rsidP="006D5EC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" w:type="pct"/>
            <w:hideMark/>
          </w:tcPr>
          <w:p w14:paraId="24BEB4FC" w14:textId="35473F2C" w:rsidR="0091153A" w:rsidRPr="00992C79" w:rsidRDefault="00DE29A6" w:rsidP="006D5EC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249" w:firstLine="1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2C79">
              <w:rPr>
                <w:rFonts w:asciiTheme="majorBidi" w:hAnsiTheme="majorBidi" w:cstheme="majorBidi"/>
                <w:sz w:val="30"/>
                <w:szCs w:val="30"/>
              </w:rPr>
              <w:t>1.96</w:t>
            </w:r>
          </w:p>
        </w:tc>
      </w:tr>
      <w:tr w:rsidR="0091153A" w:rsidRPr="0091153A" w14:paraId="2EC6A347" w14:textId="77777777" w:rsidTr="006D5ECD">
        <w:trPr>
          <w:tblHeader/>
        </w:trPr>
        <w:tc>
          <w:tcPr>
            <w:tcW w:w="2913" w:type="pct"/>
            <w:hideMark/>
          </w:tcPr>
          <w:p w14:paraId="702CC77B" w14:textId="77777777" w:rsidR="0091153A" w:rsidRPr="003E2548" w:rsidRDefault="0091153A" w:rsidP="0091153A">
            <w:pPr>
              <w:pStyle w:val="BodyText2"/>
              <w:ind w:hanging="360"/>
              <w:rPr>
                <w:rFonts w:asciiTheme="majorBidi" w:hAnsiTheme="majorBidi" w:cstheme="majorBidi"/>
                <w:sz w:val="30"/>
                <w:szCs w:val="30"/>
              </w:rPr>
            </w:pPr>
            <w:r w:rsidRPr="003E2548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อัตราดอกเบี้ยปลอดความเสี่ยง (ร้อยละ)</w:t>
            </w:r>
          </w:p>
        </w:tc>
        <w:tc>
          <w:tcPr>
            <w:tcW w:w="971" w:type="pct"/>
          </w:tcPr>
          <w:p w14:paraId="00EDA104" w14:textId="77777777" w:rsidR="0091153A" w:rsidRPr="003E2548" w:rsidRDefault="0091153A" w:rsidP="006D5EC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" w:type="pct"/>
            <w:hideMark/>
          </w:tcPr>
          <w:p w14:paraId="3746B626" w14:textId="41ED93F6" w:rsidR="0091153A" w:rsidRPr="00992C79" w:rsidRDefault="00DE29A6" w:rsidP="006D5EC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249" w:firstLine="12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2C79">
              <w:rPr>
                <w:rFonts w:asciiTheme="majorBidi" w:hAnsiTheme="majorBidi" w:cstheme="majorBidi"/>
                <w:sz w:val="30"/>
                <w:szCs w:val="30"/>
              </w:rPr>
              <w:t>2.63</w:t>
            </w:r>
          </w:p>
        </w:tc>
      </w:tr>
      <w:tr w:rsidR="0091153A" w:rsidRPr="0091153A" w14:paraId="031A9E11" w14:textId="77777777" w:rsidTr="006D5ECD">
        <w:trPr>
          <w:tblHeader/>
        </w:trPr>
        <w:tc>
          <w:tcPr>
            <w:tcW w:w="2913" w:type="pct"/>
            <w:hideMark/>
          </w:tcPr>
          <w:p w14:paraId="1572A713" w14:textId="77777777" w:rsidR="0091153A" w:rsidRPr="0091153A" w:rsidRDefault="0091153A" w:rsidP="0091153A">
            <w:pPr>
              <w:pStyle w:val="BodyText2"/>
              <w:ind w:hanging="360"/>
              <w:rPr>
                <w:rFonts w:asciiTheme="majorBidi" w:hAnsiTheme="majorBidi" w:cstheme="majorBidi"/>
                <w:sz w:val="30"/>
                <w:szCs w:val="30"/>
              </w:rPr>
            </w:pPr>
            <w:r w:rsidRPr="0091153A">
              <w:rPr>
                <w:rFonts w:asciiTheme="majorBidi" w:hAnsiTheme="majorBidi" w:cstheme="majorBidi"/>
                <w:sz w:val="30"/>
                <w:szCs w:val="30"/>
                <w:cs/>
              </w:rPr>
              <w:t>อายุของใบสำคัญแสดงสิทธิ (ปี)</w:t>
            </w:r>
          </w:p>
        </w:tc>
        <w:tc>
          <w:tcPr>
            <w:tcW w:w="971" w:type="pct"/>
          </w:tcPr>
          <w:p w14:paraId="6A8033EE" w14:textId="77777777" w:rsidR="0091153A" w:rsidRPr="0091153A" w:rsidRDefault="0091153A" w:rsidP="006D5EC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" w:type="pct"/>
            <w:hideMark/>
          </w:tcPr>
          <w:p w14:paraId="53551BDC" w14:textId="37201AC4" w:rsidR="0091153A" w:rsidRPr="00992C79" w:rsidRDefault="00D02556" w:rsidP="006D5EC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249" w:firstLine="12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2C7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</w:tbl>
    <w:p w14:paraId="49B5F0FE" w14:textId="64F67F4B" w:rsidR="0091153A" w:rsidRDefault="0091153A" w:rsidP="00B65F7E">
      <w:pPr>
        <w:pStyle w:val="BodyText2"/>
        <w:ind w:left="540" w:firstLine="0"/>
        <w:rPr>
          <w:rFonts w:asciiTheme="majorBidi" w:hAnsiTheme="majorBidi" w:cstheme="majorBidi"/>
          <w:sz w:val="30"/>
          <w:szCs w:val="30"/>
        </w:rPr>
      </w:pPr>
      <w:r w:rsidRPr="0091153A">
        <w:rPr>
          <w:rFonts w:asciiTheme="majorBidi" w:hAnsiTheme="majorBidi" w:cstheme="majorBidi"/>
          <w:sz w:val="30"/>
          <w:szCs w:val="30"/>
          <w:cs/>
        </w:rPr>
        <w:lastRenderedPageBreak/>
        <w:t>ค่าใช้จ่ายที่เกิดจากการจ่ายโดยใช้หุ้นเป็นเกณฑ์สำหรับ</w:t>
      </w:r>
      <w:r w:rsidR="000F5C1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F5C19" w:rsidRPr="004C7081">
        <w:rPr>
          <w:rFonts w:asciiTheme="majorBidi" w:hAnsiTheme="majorBidi"/>
          <w:sz w:val="30"/>
          <w:szCs w:val="30"/>
          <w:lang w:val="th-TH"/>
        </w:rPr>
        <w:t>ESOP Warrant-</w:t>
      </w:r>
      <w:r w:rsidR="000F5C19" w:rsidRPr="004C7081">
        <w:rPr>
          <w:rFonts w:asciiTheme="majorBidi" w:hAnsiTheme="majorBidi" w:cs="Angsana New"/>
          <w:sz w:val="30"/>
          <w:szCs w:val="30"/>
          <w:cs/>
          <w:lang w:val="th-TH"/>
        </w:rPr>
        <w:t>1</w:t>
      </w:r>
      <w:r w:rsidR="000F5C19">
        <w:rPr>
          <w:rFonts w:asciiTheme="majorBidi" w:hAnsiTheme="majorBidi" w:cs="Angsana New" w:hint="cs"/>
          <w:sz w:val="30"/>
          <w:szCs w:val="30"/>
          <w:cs/>
          <w:lang w:val="th-TH"/>
        </w:rPr>
        <w:t xml:space="preserve"> </w:t>
      </w:r>
      <w:r w:rsidRPr="0091153A">
        <w:rPr>
          <w:rFonts w:asciiTheme="majorBidi" w:hAnsiTheme="majorBidi" w:cstheme="majorBidi"/>
          <w:sz w:val="30"/>
          <w:szCs w:val="30"/>
          <w:cs/>
        </w:rPr>
        <w:t>รวมอยู่ในค่าใช้จ่ายในการบริหา</w:t>
      </w:r>
      <w:r w:rsidR="007F44A4">
        <w:rPr>
          <w:rFonts w:asciiTheme="majorBidi" w:hAnsiTheme="majorBidi" w:cstheme="majorBidi" w:hint="cs"/>
          <w:sz w:val="30"/>
          <w:szCs w:val="30"/>
          <w:cs/>
        </w:rPr>
        <w:t xml:space="preserve">ร </w:t>
      </w:r>
      <w:r w:rsidRPr="0091153A">
        <w:rPr>
          <w:rFonts w:asciiTheme="majorBidi" w:hAnsiTheme="majorBidi" w:cstheme="majorBidi"/>
          <w:sz w:val="30"/>
          <w:szCs w:val="30"/>
          <w:cs/>
        </w:rPr>
        <w:t>ในงบ</w:t>
      </w:r>
      <w:r w:rsidRPr="009A4B72">
        <w:rPr>
          <w:rFonts w:asciiTheme="majorBidi" w:hAnsiTheme="majorBidi" w:cstheme="majorBidi"/>
          <w:spacing w:val="-8"/>
          <w:sz w:val="30"/>
          <w:szCs w:val="30"/>
          <w:cs/>
        </w:rPr>
        <w:t>การเงินรวมและงบการเงินเฉพาะกิจการสำหรับปีสิ้นสุดวันที่</w:t>
      </w:r>
      <w:r w:rsidRPr="009A4B72">
        <w:rPr>
          <w:rFonts w:asciiTheme="majorBidi" w:hAnsiTheme="majorBidi" w:cstheme="majorBidi"/>
          <w:spacing w:val="-8"/>
          <w:sz w:val="30"/>
          <w:szCs w:val="30"/>
        </w:rPr>
        <w:t xml:space="preserve"> 31</w:t>
      </w:r>
      <w:r w:rsidRPr="009A4B72">
        <w:rPr>
          <w:rFonts w:asciiTheme="majorBidi" w:hAnsiTheme="majorBidi" w:cstheme="majorBidi"/>
          <w:spacing w:val="-8"/>
          <w:sz w:val="30"/>
          <w:szCs w:val="30"/>
          <w:cs/>
        </w:rPr>
        <w:t xml:space="preserve"> ธันวาคม </w:t>
      </w:r>
      <w:r w:rsidRPr="009A4B72">
        <w:rPr>
          <w:rFonts w:asciiTheme="majorBidi" w:hAnsiTheme="majorBidi" w:cstheme="majorBidi"/>
          <w:spacing w:val="-8"/>
          <w:sz w:val="30"/>
          <w:szCs w:val="30"/>
        </w:rPr>
        <w:t>256</w:t>
      </w:r>
      <w:r w:rsidR="001A7818" w:rsidRPr="009A4B72">
        <w:rPr>
          <w:rFonts w:asciiTheme="majorBidi" w:hAnsiTheme="majorBidi" w:cstheme="majorBidi"/>
          <w:spacing w:val="-8"/>
          <w:sz w:val="30"/>
          <w:szCs w:val="30"/>
        </w:rPr>
        <w:t>6</w:t>
      </w:r>
      <w:r w:rsidRPr="009A4B72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Pr="009A4B72">
        <w:rPr>
          <w:rFonts w:asciiTheme="majorBidi" w:hAnsiTheme="majorBidi" w:cstheme="majorBidi"/>
          <w:spacing w:val="-8"/>
          <w:sz w:val="30"/>
          <w:szCs w:val="30"/>
          <w:cs/>
        </w:rPr>
        <w:t>มีจำนวน</w:t>
      </w:r>
      <w:r w:rsidRPr="009A4B72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="00303871" w:rsidRPr="009A4B72">
        <w:rPr>
          <w:rFonts w:asciiTheme="majorBidi" w:hAnsiTheme="majorBidi" w:cstheme="majorBidi"/>
          <w:spacing w:val="-8"/>
          <w:sz w:val="30"/>
          <w:szCs w:val="30"/>
        </w:rPr>
        <w:t>7.</w:t>
      </w:r>
      <w:r w:rsidR="00F015E3" w:rsidRPr="009A4B72">
        <w:rPr>
          <w:rFonts w:asciiTheme="majorBidi" w:hAnsiTheme="majorBidi" w:cstheme="majorBidi"/>
          <w:spacing w:val="-8"/>
          <w:sz w:val="30"/>
          <w:szCs w:val="30"/>
        </w:rPr>
        <w:t>9</w:t>
      </w:r>
      <w:r w:rsidRPr="009A4B72">
        <w:rPr>
          <w:rFonts w:asciiTheme="majorBidi" w:hAnsiTheme="majorBidi" w:cstheme="majorBidi"/>
          <w:spacing w:val="-8"/>
          <w:sz w:val="30"/>
          <w:szCs w:val="30"/>
          <w:cs/>
        </w:rPr>
        <w:t xml:space="preserve"> ล้านบาท</w:t>
      </w:r>
      <w:r w:rsidR="009A4B72" w:rsidRPr="009A4B72">
        <w:rPr>
          <w:rFonts w:asciiTheme="majorBidi" w:hAnsiTheme="majorBidi" w:cstheme="majorBidi" w:hint="cs"/>
          <w:spacing w:val="-8"/>
          <w:sz w:val="30"/>
          <w:szCs w:val="30"/>
          <w:cs/>
        </w:rPr>
        <w:t xml:space="preserve"> </w:t>
      </w:r>
      <w:r w:rsidR="009A4B72" w:rsidRPr="009A4B72">
        <w:rPr>
          <w:rFonts w:asciiTheme="majorBidi" w:hAnsiTheme="majorBidi" w:cstheme="majorBidi"/>
          <w:i/>
          <w:iCs/>
          <w:spacing w:val="-8"/>
          <w:sz w:val="30"/>
          <w:szCs w:val="30"/>
          <w:cs/>
          <w:lang w:val="th-TH"/>
        </w:rPr>
        <w:t>(</w:t>
      </w:r>
      <w:r w:rsidR="009A4B72" w:rsidRPr="009A4B72">
        <w:rPr>
          <w:rFonts w:asciiTheme="majorBidi" w:hAnsiTheme="majorBidi" w:cstheme="majorBidi"/>
          <w:i/>
          <w:iCs/>
          <w:spacing w:val="-8"/>
          <w:sz w:val="30"/>
          <w:szCs w:val="30"/>
        </w:rPr>
        <w:t>2565</w:t>
      </w:r>
      <w:r w:rsidR="009A4B72" w:rsidRPr="009A4B72">
        <w:rPr>
          <w:rFonts w:asciiTheme="majorBidi" w:hAnsiTheme="majorBidi" w:cstheme="majorBidi"/>
          <w:i/>
          <w:iCs/>
          <w:spacing w:val="-8"/>
          <w:sz w:val="30"/>
          <w:szCs w:val="30"/>
          <w:cs/>
        </w:rPr>
        <w:t xml:space="preserve">: </w:t>
      </w:r>
      <w:r w:rsidR="009A4B72" w:rsidRPr="009A4B72">
        <w:rPr>
          <w:rFonts w:asciiTheme="majorBidi" w:hAnsiTheme="majorBidi" w:cstheme="majorBidi"/>
          <w:i/>
          <w:iCs/>
          <w:spacing w:val="-8"/>
          <w:sz w:val="30"/>
          <w:szCs w:val="30"/>
        </w:rPr>
        <w:t xml:space="preserve">4.2  </w:t>
      </w:r>
      <w:r w:rsidR="009A4B72" w:rsidRPr="009A4B72">
        <w:rPr>
          <w:rFonts w:asciiTheme="majorBidi" w:hAnsiTheme="majorBidi" w:cstheme="majorBidi"/>
          <w:i/>
          <w:iCs/>
          <w:spacing w:val="-8"/>
          <w:sz w:val="30"/>
          <w:szCs w:val="30"/>
          <w:cs/>
        </w:rPr>
        <w:t>ล้าน</w:t>
      </w:r>
      <w:r w:rsidR="009A4B72" w:rsidRPr="009A4B72">
        <w:rPr>
          <w:rFonts w:asciiTheme="majorBidi" w:hAnsiTheme="majorBidi" w:cstheme="majorBidi" w:hint="cs"/>
          <w:i/>
          <w:iCs/>
          <w:spacing w:val="-8"/>
          <w:sz w:val="30"/>
          <w:szCs w:val="30"/>
          <w:cs/>
        </w:rPr>
        <w:t>บ</w:t>
      </w:r>
      <w:r w:rsidR="009A4B72" w:rsidRPr="009A4B72">
        <w:rPr>
          <w:rFonts w:asciiTheme="majorBidi" w:hAnsiTheme="majorBidi" w:cstheme="majorBidi"/>
          <w:i/>
          <w:iCs/>
          <w:spacing w:val="-8"/>
          <w:sz w:val="30"/>
          <w:szCs w:val="30"/>
          <w:cs/>
        </w:rPr>
        <w:t>าท)</w:t>
      </w:r>
    </w:p>
    <w:p w14:paraId="3C5BCACD" w14:textId="77777777" w:rsidR="0091153A" w:rsidRPr="00207ED6" w:rsidRDefault="0091153A" w:rsidP="0040476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</w:p>
    <w:p w14:paraId="6DAA0D00" w14:textId="5C0368AF" w:rsidR="00D54D8E" w:rsidRPr="00F205C4" w:rsidRDefault="00D54D8E" w:rsidP="00DF5C8C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205C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ส่วนเกินทุนและสำรอง</w:t>
      </w:r>
      <w:r w:rsidR="001A56C1" w:rsidRPr="001A56C1">
        <w:rPr>
          <w:rFonts w:asciiTheme="majorBidi" w:hAnsiTheme="majorBidi" w:hint="cs"/>
          <w:b/>
          <w:bCs/>
          <w:sz w:val="30"/>
          <w:szCs w:val="30"/>
          <w:cs/>
          <w:lang w:val="th-TH"/>
        </w:rPr>
        <w:t>ตามกฎหมาย</w:t>
      </w:r>
      <w:r w:rsidR="001A56C1" w:rsidRPr="001A56C1">
        <w:rPr>
          <w:rFonts w:asciiTheme="majorBidi" w:hAnsiTheme="majorBidi"/>
          <w:b/>
          <w:bCs/>
          <w:sz w:val="30"/>
          <w:szCs w:val="30"/>
          <w:cs/>
          <w:lang w:val="th-TH"/>
        </w:rPr>
        <w:t xml:space="preserve">  </w:t>
      </w:r>
    </w:p>
    <w:p w14:paraId="4FC12535" w14:textId="1DC69F20" w:rsidR="00B91698" w:rsidRPr="00207ED6" w:rsidRDefault="00B91698" w:rsidP="00DC6193">
      <w:pPr>
        <w:tabs>
          <w:tab w:val="clear" w:pos="227"/>
          <w:tab w:val="clear" w:pos="454"/>
          <w:tab w:val="clear" w:pos="680"/>
          <w:tab w:val="left" w:pos="720"/>
        </w:tabs>
        <w:ind w:left="540" w:right="-115"/>
        <w:jc w:val="thaiDistribute"/>
        <w:rPr>
          <w:rFonts w:asciiTheme="majorBidi" w:hAnsiTheme="majorBidi" w:cstheme="majorBidi"/>
          <w:spacing w:val="-8"/>
          <w:sz w:val="28"/>
          <w:szCs w:val="28"/>
          <w:cs/>
        </w:rPr>
      </w:pPr>
    </w:p>
    <w:p w14:paraId="67F463A3" w14:textId="77777777" w:rsidR="00420598" w:rsidRPr="00420598" w:rsidRDefault="00420598" w:rsidP="0042059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4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2059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ส่วนเกินมูลค่าหุ้น</w:t>
      </w:r>
    </w:p>
    <w:p w14:paraId="259F5476" w14:textId="77777777" w:rsidR="00420598" w:rsidRPr="00207ED6" w:rsidRDefault="00420598" w:rsidP="00420598">
      <w:pPr>
        <w:tabs>
          <w:tab w:val="clear" w:pos="227"/>
          <w:tab w:val="clear" w:pos="454"/>
          <w:tab w:val="clear" w:pos="680"/>
          <w:tab w:val="left" w:pos="720"/>
        </w:tabs>
        <w:ind w:left="540" w:right="-115"/>
        <w:jc w:val="thaiDistribute"/>
        <w:rPr>
          <w:rFonts w:asciiTheme="majorBidi" w:hAnsiTheme="majorBidi" w:cstheme="majorBidi"/>
          <w:spacing w:val="-8"/>
          <w:sz w:val="28"/>
          <w:szCs w:val="28"/>
        </w:rPr>
      </w:pPr>
    </w:p>
    <w:p w14:paraId="6C77EA16" w14:textId="13C3B316" w:rsidR="00420598" w:rsidRPr="00F205C4" w:rsidRDefault="00420598" w:rsidP="00420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64148A" w:rsidRPr="0064148A">
        <w:rPr>
          <w:rFonts w:asciiTheme="majorBidi" w:hAnsiTheme="majorBidi" w:cstheme="majorBidi"/>
          <w:sz w:val="30"/>
          <w:szCs w:val="30"/>
        </w:rPr>
        <w:t>2535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="0064148A" w:rsidRPr="0064148A">
        <w:rPr>
          <w:rFonts w:asciiTheme="majorBidi" w:hAnsiTheme="majorBidi" w:cstheme="majorBidi"/>
          <w:sz w:val="30"/>
          <w:szCs w:val="30"/>
        </w:rPr>
        <w:t>51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F205C4">
        <w:rPr>
          <w:rFonts w:asciiTheme="majorBidi" w:hAnsiTheme="majorBidi" w:cs="Angsana New"/>
          <w:sz w:val="30"/>
          <w:szCs w:val="30"/>
          <w:cs/>
        </w:rPr>
        <w:t>“</w:t>
      </w:r>
      <w:r w:rsidRPr="00F205C4">
        <w:rPr>
          <w:rFonts w:asciiTheme="majorBidi" w:hAnsiTheme="majorBidi" w:cstheme="majorBidi"/>
          <w:sz w:val="30"/>
          <w:szCs w:val="30"/>
          <w:cs/>
        </w:rPr>
        <w:t>ส่วนเกินมูลค่าหุ้น</w:t>
      </w:r>
      <w:r w:rsidRPr="00F205C4">
        <w:rPr>
          <w:rFonts w:asciiTheme="majorBidi" w:hAnsiTheme="majorBidi" w:cs="Angsana New"/>
          <w:sz w:val="30"/>
          <w:szCs w:val="30"/>
          <w:cs/>
        </w:rPr>
        <w:t>”</w:t>
      </w:r>
      <w:r w:rsidRPr="00F205C4">
        <w:rPr>
          <w:rFonts w:asciiTheme="majorBidi" w:hAnsiTheme="majorBidi" w:cstheme="majorBidi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14:paraId="433DA55E" w14:textId="673930CF" w:rsidR="00F15F27" w:rsidRDefault="00F15F27" w:rsidP="00D54D8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4"/>
        <w:jc w:val="thaiDistribute"/>
        <w:rPr>
          <w:rFonts w:asciiTheme="majorBidi" w:hAnsiTheme="majorBidi" w:cstheme="majorBidi"/>
          <w:sz w:val="24"/>
          <w:szCs w:val="24"/>
        </w:rPr>
      </w:pPr>
    </w:p>
    <w:p w14:paraId="345863BE" w14:textId="106325DB" w:rsidR="00D54D8E" w:rsidRPr="00F205C4" w:rsidRDefault="00D54D8E" w:rsidP="0042059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4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205C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ส่วนเกินทุนจากการจัดโครงสร้างธุรกิจภายใต้การควบคุมเดียวกัน</w:t>
      </w:r>
    </w:p>
    <w:p w14:paraId="3DF751E1" w14:textId="77777777" w:rsidR="00D54D8E" w:rsidRPr="00207ED6" w:rsidRDefault="00D54D8E" w:rsidP="0042059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115"/>
        <w:jc w:val="thaiDistribute"/>
        <w:rPr>
          <w:rFonts w:asciiTheme="majorBidi" w:hAnsiTheme="majorBidi" w:cstheme="majorBidi"/>
          <w:spacing w:val="-8"/>
          <w:sz w:val="28"/>
          <w:szCs w:val="28"/>
        </w:rPr>
      </w:pPr>
    </w:p>
    <w:p w14:paraId="540D071E" w14:textId="77777777" w:rsidR="00D54D8E" w:rsidRPr="00F205C4" w:rsidRDefault="00D54D8E" w:rsidP="00420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ผลต่างระหว่างมูลค่าตามบัญชีของสินทรัพย์สุทธิของบริษัทย่อย ณ วันจัดโครงสร้างธุรกิจกับต้นทุนการจัดโครงสร้างธุรกิจภายใต้การควบคุมเดียวกันรวมอยู่ในส่วนเกินทุนจากการจัดโครงสร้างธุรกิจภายใต้การควบคุมเดียวกันที่บันทึกในส่วนของผู้ถือหุ้น</w:t>
      </w:r>
    </w:p>
    <w:p w14:paraId="692E67F1" w14:textId="77777777" w:rsidR="0091153A" w:rsidRPr="00207ED6" w:rsidRDefault="0091153A" w:rsidP="0042059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115"/>
        <w:jc w:val="thaiDistribute"/>
        <w:rPr>
          <w:rFonts w:asciiTheme="majorBidi" w:hAnsiTheme="majorBidi" w:cstheme="majorBidi"/>
          <w:spacing w:val="-8"/>
          <w:sz w:val="24"/>
          <w:szCs w:val="24"/>
        </w:rPr>
      </w:pPr>
    </w:p>
    <w:p w14:paraId="5BC2DA9C" w14:textId="1AD1FC4E" w:rsidR="00D54D8E" w:rsidRPr="00F205C4" w:rsidRDefault="00D54D8E" w:rsidP="00420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205C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สำรองตามกฎหมาย</w:t>
      </w:r>
    </w:p>
    <w:p w14:paraId="5D498B9B" w14:textId="77777777" w:rsidR="00D54D8E" w:rsidRPr="00207ED6" w:rsidRDefault="00D54D8E" w:rsidP="0042059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115"/>
        <w:jc w:val="thaiDistribute"/>
        <w:rPr>
          <w:rFonts w:asciiTheme="majorBidi" w:hAnsiTheme="majorBidi" w:cstheme="majorBidi"/>
          <w:spacing w:val="-8"/>
          <w:sz w:val="28"/>
          <w:szCs w:val="28"/>
        </w:rPr>
      </w:pPr>
    </w:p>
    <w:p w14:paraId="425CABBB" w14:textId="1FDD7E1F" w:rsidR="00F65568" w:rsidRDefault="00F65568" w:rsidP="00420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64148A" w:rsidRPr="0064148A">
        <w:rPr>
          <w:rFonts w:asciiTheme="majorBidi" w:hAnsiTheme="majorBidi" w:cstheme="majorBidi"/>
          <w:sz w:val="30"/>
          <w:szCs w:val="30"/>
        </w:rPr>
        <w:t>2535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="0064148A" w:rsidRPr="0064148A">
        <w:rPr>
          <w:rFonts w:asciiTheme="majorBidi" w:hAnsiTheme="majorBidi" w:cstheme="majorBidi"/>
          <w:sz w:val="30"/>
          <w:szCs w:val="30"/>
        </w:rPr>
        <w:t>116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 (</w:t>
      </w:r>
      <w:r w:rsidRPr="00F205C4">
        <w:rPr>
          <w:rFonts w:asciiTheme="majorBidi" w:hAnsiTheme="majorBidi" w:cs="Angsana New"/>
          <w:sz w:val="30"/>
          <w:szCs w:val="30"/>
          <w:cs/>
        </w:rPr>
        <w:t>“</w:t>
      </w:r>
      <w:r w:rsidRPr="00F205C4">
        <w:rPr>
          <w:rFonts w:asciiTheme="majorBidi" w:hAnsiTheme="majorBidi" w:cstheme="majorBidi"/>
          <w:sz w:val="30"/>
          <w:szCs w:val="30"/>
          <w:cs/>
        </w:rPr>
        <w:t>สำรองตามกฎหมาย</w:t>
      </w:r>
      <w:r w:rsidRPr="00F205C4">
        <w:rPr>
          <w:rFonts w:asciiTheme="majorBidi" w:hAnsiTheme="majorBidi" w:cs="Angsana New"/>
          <w:sz w:val="30"/>
          <w:szCs w:val="30"/>
          <w:cs/>
        </w:rPr>
        <w:t>”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) อย่างน้อยร้อยละ </w:t>
      </w:r>
      <w:r w:rsidR="0064148A" w:rsidRPr="0064148A">
        <w:rPr>
          <w:rFonts w:asciiTheme="majorBidi" w:hAnsiTheme="majorBidi" w:cstheme="majorBidi"/>
          <w:sz w:val="30"/>
          <w:szCs w:val="30"/>
        </w:rPr>
        <w:t>5</w:t>
      </w:r>
      <w:r w:rsidRPr="00F205C4">
        <w:rPr>
          <w:rFonts w:asciiTheme="majorBidi" w:hAnsiTheme="majorBidi" w:cstheme="majorBidi"/>
          <w:sz w:val="30"/>
          <w:szCs w:val="30"/>
        </w:rPr>
        <w:t xml:space="preserve"> 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64148A" w:rsidRPr="0064148A">
        <w:rPr>
          <w:rFonts w:asciiTheme="majorBidi" w:hAnsiTheme="majorBidi" w:cstheme="majorBidi"/>
          <w:sz w:val="30"/>
          <w:szCs w:val="30"/>
        </w:rPr>
        <w:t>10</w:t>
      </w:r>
      <w:r w:rsidRPr="00F205C4">
        <w:rPr>
          <w:rFonts w:asciiTheme="majorBidi" w:hAnsiTheme="majorBidi" w:cstheme="majorBidi"/>
          <w:sz w:val="30"/>
          <w:szCs w:val="30"/>
        </w:rPr>
        <w:t xml:space="preserve"> </w:t>
      </w:r>
      <w:r w:rsidRPr="00F205C4">
        <w:rPr>
          <w:rFonts w:asciiTheme="majorBidi" w:hAnsiTheme="majorBidi" w:cstheme="majorBidi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3A1EDD33" w14:textId="77777777" w:rsidR="005D1418" w:rsidRPr="00207ED6" w:rsidRDefault="005D1418" w:rsidP="001E0C38">
      <w:pPr>
        <w:tabs>
          <w:tab w:val="clear" w:pos="227"/>
          <w:tab w:val="clear" w:pos="454"/>
          <w:tab w:val="clear" w:pos="680"/>
          <w:tab w:val="left" w:pos="720"/>
        </w:tabs>
        <w:ind w:left="540" w:right="-115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</w:p>
    <w:p w14:paraId="127A1F5C" w14:textId="27877818" w:rsidR="00262719" w:rsidRPr="004425DA" w:rsidRDefault="00262719" w:rsidP="004C7786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4425DA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ส่วนงานดำเนินงาน</w:t>
      </w:r>
      <w:r w:rsidR="00442D9F" w:rsidRPr="004425DA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และการจำแนกรายได้</w:t>
      </w:r>
    </w:p>
    <w:p w14:paraId="7211B64E" w14:textId="7C78186E" w:rsidR="00262719" w:rsidRPr="00207ED6" w:rsidRDefault="00262719" w:rsidP="00DC6193">
      <w:pPr>
        <w:tabs>
          <w:tab w:val="clear" w:pos="227"/>
          <w:tab w:val="clear" w:pos="454"/>
          <w:tab w:val="clear" w:pos="680"/>
          <w:tab w:val="left" w:pos="720"/>
        </w:tabs>
        <w:ind w:left="540" w:right="-115"/>
        <w:jc w:val="thaiDistribute"/>
        <w:rPr>
          <w:rFonts w:asciiTheme="majorBidi" w:hAnsiTheme="majorBidi" w:cstheme="majorBidi"/>
          <w:spacing w:val="-8"/>
          <w:sz w:val="28"/>
          <w:szCs w:val="28"/>
        </w:rPr>
      </w:pPr>
    </w:p>
    <w:p w14:paraId="212B6152" w14:textId="75FBF25F" w:rsidR="00E91A30" w:rsidRPr="00E91A30" w:rsidRDefault="00E91A30" w:rsidP="00CD3FF6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ส่วนงานดำเนินงาน</w:t>
      </w:r>
    </w:p>
    <w:p w14:paraId="264E33F1" w14:textId="77777777" w:rsidR="00E91A30" w:rsidRPr="00207ED6" w:rsidRDefault="00E91A30" w:rsidP="00DC6193">
      <w:pPr>
        <w:tabs>
          <w:tab w:val="clear" w:pos="227"/>
          <w:tab w:val="clear" w:pos="454"/>
          <w:tab w:val="clear" w:pos="680"/>
          <w:tab w:val="left" w:pos="720"/>
        </w:tabs>
        <w:ind w:left="540" w:right="-115"/>
        <w:jc w:val="thaiDistribute"/>
        <w:rPr>
          <w:rFonts w:asciiTheme="majorBidi" w:hAnsiTheme="majorBidi" w:cstheme="majorBidi"/>
          <w:spacing w:val="-8"/>
          <w:sz w:val="28"/>
          <w:szCs w:val="28"/>
        </w:rPr>
      </w:pPr>
    </w:p>
    <w:p w14:paraId="2C8BBCC8" w14:textId="2A63832B" w:rsidR="00262719" w:rsidRDefault="003C3961" w:rsidP="00CD3FF6">
      <w:pPr>
        <w:tabs>
          <w:tab w:val="clear" w:pos="454"/>
          <w:tab w:val="clear" w:pos="907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ผู้บริหารพิจารณาว่า</w:t>
      </w:r>
      <w:r w:rsidR="00262719" w:rsidRPr="00F205C4">
        <w:rPr>
          <w:rFonts w:asciiTheme="majorBidi" w:hAnsiTheme="majorBidi" w:cstheme="majorBidi"/>
          <w:sz w:val="30"/>
          <w:szCs w:val="30"/>
          <w:cs/>
        </w:rPr>
        <w:t>กลุ่มบริษัทมี</w:t>
      </w:r>
      <w:r w:rsidR="0062310B" w:rsidRPr="00F205C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4148A" w:rsidRPr="0064148A">
        <w:rPr>
          <w:rFonts w:asciiTheme="majorBidi" w:hAnsiTheme="majorBidi" w:cstheme="majorBidi"/>
          <w:sz w:val="30"/>
          <w:szCs w:val="30"/>
        </w:rPr>
        <w:t>2</w:t>
      </w:r>
      <w:r w:rsidR="0062310B" w:rsidRPr="00F205C4">
        <w:rPr>
          <w:rFonts w:asciiTheme="majorBidi" w:hAnsiTheme="majorBidi" w:cstheme="majorBidi"/>
          <w:sz w:val="30"/>
          <w:szCs w:val="30"/>
        </w:rPr>
        <w:t xml:space="preserve"> </w:t>
      </w:r>
      <w:r w:rsidR="0062310B" w:rsidRPr="00F205C4">
        <w:rPr>
          <w:rFonts w:asciiTheme="majorBidi" w:hAnsiTheme="majorBidi" w:cstheme="majorBidi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ที่มีสินค้าและการบริการที่แตกต่างกัน และมีการบริหารจัดการแยกต่างหาก </w:t>
      </w:r>
      <w:r w:rsidR="00262719" w:rsidRPr="00F205C4">
        <w:rPr>
          <w:rFonts w:asciiTheme="majorBidi" w:hAnsiTheme="majorBidi" w:cstheme="majorBidi"/>
          <w:sz w:val="30"/>
          <w:szCs w:val="30"/>
          <w:cs/>
        </w:rPr>
        <w:t>การดำเนินงานของแต่ละส่วนงาน</w:t>
      </w:r>
      <w:r w:rsidR="0062310B" w:rsidRPr="00F205C4">
        <w:rPr>
          <w:rFonts w:asciiTheme="majorBidi" w:hAnsiTheme="majorBidi" w:cstheme="majorBidi"/>
          <w:sz w:val="30"/>
          <w:szCs w:val="30"/>
          <w:cs/>
        </w:rPr>
        <w:t>ที่รายงาน</w:t>
      </w:r>
      <w:r w:rsidR="00262719" w:rsidRPr="00F205C4">
        <w:rPr>
          <w:rFonts w:asciiTheme="majorBidi" w:hAnsiTheme="majorBidi" w:cstheme="majorBidi"/>
          <w:sz w:val="30"/>
          <w:szCs w:val="30"/>
          <w:cs/>
        </w:rPr>
        <w:t>ของกลุ่มบริษัท</w:t>
      </w:r>
      <w:r w:rsidR="00A657D4" w:rsidRPr="00F205C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2310B" w:rsidRPr="00F205C4">
        <w:rPr>
          <w:rFonts w:asciiTheme="majorBidi" w:hAnsiTheme="majorBidi" w:cstheme="majorBidi"/>
          <w:sz w:val="30"/>
          <w:szCs w:val="30"/>
          <w:cs/>
        </w:rPr>
        <w:t>โดยสรุปมี</w:t>
      </w:r>
      <w:r w:rsidR="00262719" w:rsidRPr="00F205C4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07D6149C" w14:textId="77777777" w:rsidR="00262719" w:rsidRPr="00207ED6" w:rsidRDefault="00262719" w:rsidP="00E91A30">
      <w:pPr>
        <w:tabs>
          <w:tab w:val="clear" w:pos="227"/>
          <w:tab w:val="clear" w:pos="454"/>
          <w:tab w:val="clear" w:pos="680"/>
          <w:tab w:val="left" w:pos="720"/>
        </w:tabs>
        <w:ind w:left="540" w:right="-115"/>
        <w:jc w:val="thaiDistribute"/>
        <w:rPr>
          <w:rFonts w:asciiTheme="majorBidi" w:hAnsiTheme="majorBidi" w:cstheme="majorBidi"/>
          <w:spacing w:val="-8"/>
          <w:sz w:val="28"/>
          <w:szCs w:val="28"/>
          <w:cs/>
        </w:rPr>
      </w:pPr>
    </w:p>
    <w:p w14:paraId="3AE150E1" w14:textId="1F4E5FB0" w:rsidR="00FB3B6E" w:rsidRPr="00F205C4" w:rsidRDefault="00262719" w:rsidP="00CD3FF6">
      <w:pPr>
        <w:pStyle w:val="ListParagraph"/>
        <w:numPr>
          <w:ilvl w:val="0"/>
          <w:numId w:val="23"/>
        </w:numPr>
        <w:tabs>
          <w:tab w:val="clear" w:pos="454"/>
          <w:tab w:val="clear" w:pos="680"/>
          <w:tab w:val="clear" w:pos="907"/>
          <w:tab w:val="clear" w:pos="1871"/>
          <w:tab w:val="left" w:pos="1170"/>
          <w:tab w:val="num" w:pos="1240"/>
          <w:tab w:val="left" w:pos="2070"/>
        </w:tabs>
        <w:spacing w:line="240" w:lineRule="auto"/>
        <w:ind w:left="810" w:hanging="270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64148A" w:rsidRPr="0064148A">
        <w:rPr>
          <w:rFonts w:asciiTheme="majorBidi" w:hAnsiTheme="majorBidi" w:cstheme="majorBidi"/>
          <w:sz w:val="30"/>
          <w:szCs w:val="30"/>
        </w:rPr>
        <w:t>1</w:t>
      </w:r>
      <w:r w:rsidR="0062310B" w:rsidRPr="00F205C4">
        <w:rPr>
          <w:rFonts w:asciiTheme="majorBidi" w:hAnsiTheme="majorBidi" w:cstheme="majorBidi"/>
          <w:sz w:val="30"/>
          <w:szCs w:val="30"/>
        </w:rPr>
        <w:t xml:space="preserve"> </w:t>
      </w:r>
      <w:r w:rsidR="0062310B" w:rsidRPr="00F205C4">
        <w:rPr>
          <w:rFonts w:asciiTheme="majorBidi" w:hAnsiTheme="majorBidi" w:cstheme="majorBidi"/>
          <w:sz w:val="30"/>
          <w:szCs w:val="30"/>
        </w:rPr>
        <w:tab/>
      </w:r>
      <w:r w:rsidRPr="00F205C4">
        <w:rPr>
          <w:rFonts w:asciiTheme="majorBidi" w:hAnsiTheme="majorBidi" w:cstheme="majorBidi"/>
          <w:sz w:val="30"/>
          <w:szCs w:val="30"/>
          <w:cs/>
        </w:rPr>
        <w:t>ส่วนงานจำหน่ายรถยนต์และอุปกรณ์ตกแต่ง</w:t>
      </w:r>
    </w:p>
    <w:p w14:paraId="70E8A805" w14:textId="100D99A4" w:rsidR="00262719" w:rsidRDefault="00262719" w:rsidP="00CD3FF6">
      <w:pPr>
        <w:pStyle w:val="ListParagraph"/>
        <w:numPr>
          <w:ilvl w:val="0"/>
          <w:numId w:val="23"/>
        </w:numPr>
        <w:tabs>
          <w:tab w:val="clear" w:pos="454"/>
          <w:tab w:val="clear" w:pos="680"/>
          <w:tab w:val="clear" w:pos="1871"/>
          <w:tab w:val="num" w:pos="1240"/>
          <w:tab w:val="left" w:pos="2070"/>
        </w:tabs>
        <w:spacing w:line="240" w:lineRule="auto"/>
        <w:ind w:left="810" w:hanging="270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64148A" w:rsidRPr="0064148A">
        <w:rPr>
          <w:rFonts w:asciiTheme="majorBidi" w:hAnsiTheme="majorBidi" w:cstheme="majorBidi"/>
          <w:sz w:val="30"/>
          <w:szCs w:val="30"/>
        </w:rPr>
        <w:t>2</w:t>
      </w:r>
      <w:r w:rsidR="00FB3B6E" w:rsidRPr="00F205C4">
        <w:rPr>
          <w:rFonts w:asciiTheme="majorBidi" w:hAnsiTheme="majorBidi" w:cstheme="majorBidi"/>
          <w:sz w:val="30"/>
          <w:szCs w:val="30"/>
        </w:rPr>
        <w:t xml:space="preserve"> </w:t>
      </w:r>
      <w:r w:rsidR="00FB3B6E" w:rsidRPr="00F205C4">
        <w:rPr>
          <w:rFonts w:asciiTheme="majorBidi" w:hAnsiTheme="majorBidi" w:cstheme="majorBidi"/>
          <w:sz w:val="30"/>
          <w:szCs w:val="30"/>
        </w:rPr>
        <w:tab/>
      </w:r>
      <w:r w:rsidRPr="00F205C4">
        <w:rPr>
          <w:rFonts w:asciiTheme="majorBidi" w:hAnsiTheme="majorBidi" w:cstheme="majorBidi"/>
          <w:sz w:val="30"/>
          <w:szCs w:val="30"/>
          <w:cs/>
        </w:rPr>
        <w:t>ส่วนงานบริการซ่อมบำรุงและจำหน่ายอะไหล่</w:t>
      </w:r>
    </w:p>
    <w:p w14:paraId="38D940AD" w14:textId="3F886E84" w:rsidR="00262719" w:rsidRDefault="00262719" w:rsidP="00E91A3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lastRenderedPageBreak/>
        <w:t>ผลการดำเนินงานของแต่ละส่วนงานวัดโดยใช้กำไรก่อนหัก</w:t>
      </w:r>
      <w:r w:rsidR="00F72C5D">
        <w:rPr>
          <w:rFonts w:asciiTheme="majorBidi" w:hAnsiTheme="majorBidi" w:cstheme="majorBidi" w:hint="cs"/>
          <w:sz w:val="30"/>
          <w:szCs w:val="30"/>
          <w:cs/>
        </w:rPr>
        <w:t>ต้นทุนทางการเงิน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 ภาษีเงินได้  ค่าเสื่อมราคาและ</w:t>
      </w:r>
      <w:r w:rsidR="00DC6193">
        <w:rPr>
          <w:rFonts w:asciiTheme="majorBidi" w:hAnsiTheme="majorBidi" w:cstheme="majorBidi"/>
          <w:sz w:val="30"/>
          <w:szCs w:val="30"/>
          <w:cs/>
        </w:rPr>
        <w:br/>
      </w:r>
      <w:r w:rsidRPr="00F205C4">
        <w:rPr>
          <w:rFonts w:asciiTheme="majorBidi" w:hAnsiTheme="majorBidi" w:cstheme="majorBidi"/>
          <w:sz w:val="30"/>
          <w:szCs w:val="30"/>
          <w:cs/>
        </w:rPr>
        <w:t>ค่าตัดจำหน่ายของส่วนงาน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ผู้บริหารเชื่อว่าการใช้กำไรก่อนหัก</w:t>
      </w:r>
      <w:r w:rsidR="00DC6193">
        <w:rPr>
          <w:rFonts w:asciiTheme="majorBidi" w:hAnsiTheme="majorBidi" w:cstheme="majorBidi" w:hint="cs"/>
          <w:sz w:val="30"/>
          <w:szCs w:val="30"/>
          <w:cs/>
        </w:rPr>
        <w:t>ต้นทุนทางการเงิน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 ภาษีเงินได้  ค่าเสื่อมราคาและ</w:t>
      </w:r>
      <w:r w:rsidR="002160CB">
        <w:rPr>
          <w:rFonts w:asciiTheme="majorBidi" w:hAnsiTheme="majorBidi" w:cstheme="majorBidi"/>
          <w:sz w:val="30"/>
          <w:szCs w:val="30"/>
          <w:cs/>
        </w:rPr>
        <w:br/>
      </w:r>
      <w:r w:rsidRPr="00F205C4">
        <w:rPr>
          <w:rFonts w:asciiTheme="majorBidi" w:hAnsiTheme="majorBidi" w:cstheme="majorBidi"/>
          <w:sz w:val="30"/>
          <w:szCs w:val="30"/>
          <w:cs/>
        </w:rPr>
        <w:t>ค่าตัดจำหน่าย 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F205C4">
        <w:rPr>
          <w:rFonts w:asciiTheme="majorBidi" w:hAnsiTheme="majorBidi" w:cstheme="majorBidi"/>
          <w:b/>
          <w:bCs/>
          <w:color w:val="0000CC"/>
          <w:sz w:val="30"/>
          <w:szCs w:val="30"/>
          <w:cs/>
        </w:rPr>
        <w:t xml:space="preserve"> </w:t>
      </w:r>
      <w:r w:rsidR="00B66A10" w:rsidRPr="00F205C4">
        <w:rPr>
          <w:rFonts w:asciiTheme="majorBidi" w:hAnsiTheme="majorBidi" w:cstheme="majorBidi"/>
          <w:sz w:val="30"/>
          <w:szCs w:val="30"/>
          <w:cs/>
        </w:rPr>
        <w:t>ทั้งนี้การกำหนดราคาระหว่างส่วนงานเป็น</w:t>
      </w:r>
      <w:r w:rsidR="00C169A8">
        <w:rPr>
          <w:rFonts w:asciiTheme="majorBidi" w:hAnsiTheme="majorBidi" w:cstheme="majorBidi"/>
          <w:sz w:val="30"/>
          <w:szCs w:val="30"/>
          <w:cs/>
        </w:rPr>
        <w:br/>
      </w:r>
      <w:r w:rsidR="00B66A10" w:rsidRPr="00F205C4">
        <w:rPr>
          <w:rFonts w:asciiTheme="majorBidi" w:hAnsiTheme="majorBidi" w:cstheme="majorBidi"/>
          <w:sz w:val="30"/>
          <w:szCs w:val="30"/>
          <w:cs/>
        </w:rPr>
        <w:t>ไปตามการซื้อขายตามปกติธุรกิจ</w:t>
      </w:r>
    </w:p>
    <w:p w14:paraId="2F22842B" w14:textId="77777777" w:rsidR="0091153A" w:rsidRPr="00363211" w:rsidRDefault="0091153A" w:rsidP="0026271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526" w:type="dxa"/>
        <w:tblInd w:w="360" w:type="dxa"/>
        <w:tblLayout w:type="fixed"/>
        <w:tblLook w:val="00A0" w:firstRow="1" w:lastRow="0" w:firstColumn="1" w:lastColumn="0" w:noHBand="0" w:noVBand="0"/>
      </w:tblPr>
      <w:tblGrid>
        <w:gridCol w:w="2790"/>
        <w:gridCol w:w="900"/>
        <w:gridCol w:w="270"/>
        <w:gridCol w:w="900"/>
        <w:gridCol w:w="270"/>
        <w:gridCol w:w="846"/>
        <w:gridCol w:w="275"/>
        <w:gridCol w:w="931"/>
        <w:gridCol w:w="236"/>
        <w:gridCol w:w="935"/>
        <w:gridCol w:w="236"/>
        <w:gridCol w:w="937"/>
      </w:tblGrid>
      <w:tr w:rsidR="003C594C" w:rsidRPr="00F205C4" w14:paraId="59D4C86A" w14:textId="77777777" w:rsidTr="00CD3FF6">
        <w:trPr>
          <w:trHeight w:val="425"/>
          <w:tblHeader/>
        </w:trPr>
        <w:tc>
          <w:tcPr>
            <w:tcW w:w="2790" w:type="dxa"/>
            <w:noWrap/>
            <w:vAlign w:val="bottom"/>
          </w:tcPr>
          <w:p w14:paraId="305BFAEB" w14:textId="63165807" w:rsidR="003C594C" w:rsidRPr="006B4097" w:rsidRDefault="00B91698" w:rsidP="00861F28">
            <w:pPr>
              <w:tabs>
                <w:tab w:val="clear" w:pos="227"/>
                <w:tab w:val="clear" w:pos="454"/>
                <w:tab w:val="clear" w:pos="680"/>
                <w:tab w:val="left" w:pos="96"/>
                <w:tab w:val="left" w:pos="720"/>
              </w:tabs>
              <w:spacing w:line="240" w:lineRule="auto"/>
              <w:ind w:firstLine="72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  <w:lang w:val="th-TH"/>
              </w:rPr>
              <w:br w:type="page"/>
            </w:r>
          </w:p>
        </w:tc>
        <w:tc>
          <w:tcPr>
            <w:tcW w:w="6736" w:type="dxa"/>
            <w:gridSpan w:val="11"/>
            <w:vAlign w:val="bottom"/>
          </w:tcPr>
          <w:p w14:paraId="23F71B08" w14:textId="33FD4418" w:rsidR="003C594C" w:rsidRPr="006B4097" w:rsidRDefault="003C594C" w:rsidP="00A74C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 w:right="-93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262719" w:rsidRPr="00F205C4" w14:paraId="2326E845" w14:textId="77777777" w:rsidTr="00CD3FF6">
        <w:trPr>
          <w:trHeight w:val="227"/>
          <w:tblHeader/>
        </w:trPr>
        <w:tc>
          <w:tcPr>
            <w:tcW w:w="2790" w:type="dxa"/>
            <w:noWrap/>
            <w:vAlign w:val="bottom"/>
          </w:tcPr>
          <w:p w14:paraId="7454B4F9" w14:textId="63D3FA84" w:rsidR="00262719" w:rsidRPr="006B4097" w:rsidRDefault="00262719" w:rsidP="002F621A">
            <w:pPr>
              <w:tabs>
                <w:tab w:val="clear" w:pos="227"/>
                <w:tab w:val="clear" w:pos="454"/>
                <w:tab w:val="clear" w:pos="680"/>
                <w:tab w:val="left" w:pos="96"/>
                <w:tab w:val="left" w:pos="720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2070" w:type="dxa"/>
            <w:gridSpan w:val="3"/>
            <w:vAlign w:val="bottom"/>
            <w:hideMark/>
          </w:tcPr>
          <w:p w14:paraId="1557BFD7" w14:textId="77777777" w:rsidR="00812C5A" w:rsidRDefault="00262719" w:rsidP="00812C5A">
            <w:pPr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line="240" w:lineRule="auto"/>
              <w:ind w:left="-115" w:right="-150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B4097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ส่วนงานจำหน่ายรถยนต์</w:t>
            </w:r>
          </w:p>
          <w:p w14:paraId="56B50839" w14:textId="6267460A" w:rsidR="00262719" w:rsidRPr="00812C5A" w:rsidRDefault="00262719" w:rsidP="00812C5A">
            <w:pPr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line="240" w:lineRule="auto"/>
              <w:ind w:left="-115" w:right="-150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B4097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และอุปกรณ์ตกแต่ง</w:t>
            </w:r>
          </w:p>
        </w:tc>
        <w:tc>
          <w:tcPr>
            <w:tcW w:w="270" w:type="dxa"/>
            <w:vAlign w:val="bottom"/>
          </w:tcPr>
          <w:p w14:paraId="7A0953D0" w14:textId="77777777" w:rsidR="00262719" w:rsidRPr="006B4097" w:rsidRDefault="00262719" w:rsidP="00A74C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52" w:type="dxa"/>
            <w:gridSpan w:val="3"/>
            <w:vAlign w:val="bottom"/>
            <w:hideMark/>
          </w:tcPr>
          <w:p w14:paraId="637A5DDF" w14:textId="4CC51953" w:rsidR="00262719" w:rsidRPr="00812C5A" w:rsidRDefault="00262719" w:rsidP="009F028F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720"/>
                <w:tab w:val="left" w:pos="1870"/>
              </w:tabs>
              <w:spacing w:line="240" w:lineRule="auto"/>
              <w:ind w:left="-115" w:firstLine="25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B4097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ส่วนงานบริการซ่อมบำรุงและจำหน่ายอะไหล่</w:t>
            </w:r>
          </w:p>
        </w:tc>
        <w:tc>
          <w:tcPr>
            <w:tcW w:w="236" w:type="dxa"/>
            <w:vAlign w:val="bottom"/>
          </w:tcPr>
          <w:p w14:paraId="687025AD" w14:textId="77777777" w:rsidR="00262719" w:rsidRPr="006B4097" w:rsidRDefault="00262719" w:rsidP="00A74C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108" w:type="dxa"/>
            <w:gridSpan w:val="3"/>
            <w:vAlign w:val="bottom"/>
            <w:hideMark/>
          </w:tcPr>
          <w:p w14:paraId="31624CBE" w14:textId="77777777" w:rsidR="00262719" w:rsidRPr="006B4097" w:rsidRDefault="00262719" w:rsidP="00A74C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 w:right="-93"/>
              <w:jc w:val="center"/>
              <w:rPr>
                <w:rFonts w:asciiTheme="majorBidi" w:eastAsia="MS Mincho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  <w:r w:rsidRPr="006B4097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1A7818" w:rsidRPr="00F205C4" w14:paraId="55EB9116" w14:textId="77777777" w:rsidTr="00CD3FF6">
        <w:trPr>
          <w:trHeight w:val="218"/>
          <w:tblHeader/>
        </w:trPr>
        <w:tc>
          <w:tcPr>
            <w:tcW w:w="2790" w:type="dxa"/>
            <w:noWrap/>
            <w:vAlign w:val="bottom"/>
          </w:tcPr>
          <w:p w14:paraId="26A97157" w14:textId="70351512" w:rsidR="001A7818" w:rsidRPr="00CD3FF6" w:rsidRDefault="001A7818" w:rsidP="001A78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69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CD3FF6">
              <w:rPr>
                <w:rFonts w:asciiTheme="majorBidi" w:eastAsia="MS Mincho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สำหรับปีสิ้นสุด</w:t>
            </w:r>
            <w:r w:rsidRPr="00CD3FF6">
              <w:rPr>
                <w:rFonts w:asciiTheme="majorBidi" w:eastAsia="MS Mincho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 xml:space="preserve">วันที่ </w:t>
            </w:r>
            <w:r w:rsidRPr="0064148A"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31</w:t>
            </w:r>
            <w:r w:rsidRPr="00CD3FF6"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CD3FF6">
              <w:rPr>
                <w:rFonts w:asciiTheme="majorBidi" w:eastAsia="MS Mincho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0" w:type="dxa"/>
            <w:vAlign w:val="bottom"/>
          </w:tcPr>
          <w:p w14:paraId="4D6DDB04" w14:textId="1EE8EC62" w:rsidR="001A7818" w:rsidRPr="00B03E8B" w:rsidRDefault="001A7818" w:rsidP="001A78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 w:right="-129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  <w:r w:rsidRPr="00B03E8B"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  <w:t>6</w:t>
            </w:r>
          </w:p>
        </w:tc>
        <w:tc>
          <w:tcPr>
            <w:tcW w:w="270" w:type="dxa"/>
            <w:vAlign w:val="bottom"/>
          </w:tcPr>
          <w:p w14:paraId="0A77FC14" w14:textId="77777777" w:rsidR="001A7818" w:rsidRPr="00B03E8B" w:rsidRDefault="001A7818" w:rsidP="001A78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6" w:right="-129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80E33A7" w14:textId="56F6EFBA" w:rsidR="001A7818" w:rsidRPr="00B03E8B" w:rsidRDefault="001A7818" w:rsidP="001A78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 w:right="-129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  <w:r w:rsidRPr="00B03E8B"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  <w:t>5</w:t>
            </w:r>
          </w:p>
        </w:tc>
        <w:tc>
          <w:tcPr>
            <w:tcW w:w="270" w:type="dxa"/>
            <w:vAlign w:val="bottom"/>
          </w:tcPr>
          <w:p w14:paraId="13E063D7" w14:textId="77777777" w:rsidR="001A7818" w:rsidRPr="00B03E8B" w:rsidRDefault="001A7818" w:rsidP="001A78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vAlign w:val="bottom"/>
          </w:tcPr>
          <w:p w14:paraId="2262DE3D" w14:textId="32013B8B" w:rsidR="001A7818" w:rsidRPr="00B03E8B" w:rsidRDefault="001A7818" w:rsidP="001A78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 w:right="-129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  <w:r w:rsidRPr="00B03E8B"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  <w:t>6</w:t>
            </w:r>
          </w:p>
        </w:tc>
        <w:tc>
          <w:tcPr>
            <w:tcW w:w="275" w:type="dxa"/>
            <w:vAlign w:val="bottom"/>
          </w:tcPr>
          <w:p w14:paraId="45F4874D" w14:textId="77777777" w:rsidR="001A7818" w:rsidRPr="00B03E8B" w:rsidRDefault="001A7818" w:rsidP="001A78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6" w:right="-129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vAlign w:val="bottom"/>
          </w:tcPr>
          <w:p w14:paraId="50F77734" w14:textId="277F349B" w:rsidR="001A7818" w:rsidRPr="00B03E8B" w:rsidRDefault="001A7818" w:rsidP="001A78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 w:right="-129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  <w:r w:rsidRPr="00B03E8B"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  <w:t>5</w:t>
            </w:r>
          </w:p>
        </w:tc>
        <w:tc>
          <w:tcPr>
            <w:tcW w:w="236" w:type="dxa"/>
            <w:vAlign w:val="bottom"/>
          </w:tcPr>
          <w:p w14:paraId="40A4E4C0" w14:textId="77777777" w:rsidR="001A7818" w:rsidRPr="00B03E8B" w:rsidRDefault="001A7818" w:rsidP="001A78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5" w:type="dxa"/>
            <w:vAlign w:val="bottom"/>
          </w:tcPr>
          <w:p w14:paraId="10E871F2" w14:textId="430FF4D4" w:rsidR="001A7818" w:rsidRPr="00B03E8B" w:rsidRDefault="001A7818" w:rsidP="001A78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 w:right="-129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  <w:r w:rsidRPr="00B03E8B"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  <w:t>6</w:t>
            </w:r>
          </w:p>
        </w:tc>
        <w:tc>
          <w:tcPr>
            <w:tcW w:w="236" w:type="dxa"/>
            <w:vAlign w:val="bottom"/>
          </w:tcPr>
          <w:p w14:paraId="4067FC5F" w14:textId="77777777" w:rsidR="001A7818" w:rsidRPr="00B03E8B" w:rsidRDefault="001A7818" w:rsidP="001A78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6" w:right="-129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7" w:type="dxa"/>
            <w:vAlign w:val="bottom"/>
          </w:tcPr>
          <w:p w14:paraId="7049AFD6" w14:textId="16590806" w:rsidR="001A7818" w:rsidRPr="00B03E8B" w:rsidRDefault="001A7818" w:rsidP="001A78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 w:right="-129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  <w:r w:rsidRPr="00B03E8B"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  <w:t>5</w:t>
            </w:r>
          </w:p>
        </w:tc>
      </w:tr>
      <w:tr w:rsidR="00C851D0" w:rsidRPr="00F205C4" w14:paraId="5AA85260" w14:textId="77777777" w:rsidTr="00CD3FF6">
        <w:trPr>
          <w:trHeight w:val="218"/>
          <w:tblHeader/>
        </w:trPr>
        <w:tc>
          <w:tcPr>
            <w:tcW w:w="2790" w:type="dxa"/>
            <w:noWrap/>
            <w:vAlign w:val="bottom"/>
          </w:tcPr>
          <w:p w14:paraId="4929EC02" w14:textId="77777777" w:rsidR="00C851D0" w:rsidRPr="006B4097" w:rsidRDefault="00C851D0" w:rsidP="00C851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3" w:firstLine="72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6736" w:type="dxa"/>
            <w:gridSpan w:val="11"/>
            <w:vAlign w:val="bottom"/>
            <w:hideMark/>
          </w:tcPr>
          <w:p w14:paraId="684FDB98" w14:textId="77777777" w:rsidR="00C851D0" w:rsidRPr="006B4097" w:rsidRDefault="00C851D0" w:rsidP="00C851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center"/>
              <w:rPr>
                <w:rFonts w:asciiTheme="majorBidi" w:eastAsia="MS Mincho" w:hAnsiTheme="majorBidi" w:cstheme="majorBidi"/>
                <w:b/>
                <w:i/>
                <w:iCs/>
                <w:color w:val="000000"/>
                <w:sz w:val="28"/>
                <w:szCs w:val="28"/>
                <w:lang w:val="en-GB"/>
              </w:rPr>
            </w:pPr>
            <w:r w:rsidRPr="006B4097">
              <w:rPr>
                <w:rFonts w:asciiTheme="majorBidi" w:hAnsiTheme="majorBidi" w:cstheme="majorBidi"/>
                <w:b/>
                <w:i/>
                <w:iCs/>
                <w:color w:val="000000"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C851D0" w:rsidRPr="00F205C4" w14:paraId="1EEEFDEC" w14:textId="77777777" w:rsidTr="00CD3FF6">
        <w:trPr>
          <w:trHeight w:val="218"/>
          <w:tblHeader/>
        </w:trPr>
        <w:tc>
          <w:tcPr>
            <w:tcW w:w="2790" w:type="dxa"/>
            <w:noWrap/>
            <w:vAlign w:val="bottom"/>
          </w:tcPr>
          <w:p w14:paraId="024540FB" w14:textId="1D02E3BE" w:rsidR="00C851D0" w:rsidRPr="006B4097" w:rsidRDefault="00C851D0" w:rsidP="00CD3F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3" w:right="-90" w:firstLine="72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6B4097"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ข้อมูลตามส่วนงา</w:t>
            </w:r>
            <w:r w:rsidRPr="006B4097">
              <w:rPr>
                <w:rFonts w:asciiTheme="majorBidi" w:eastAsia="MS Mincho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น</w:t>
            </w:r>
            <w:r w:rsidRPr="006B4097"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ดำเนินงาน</w:t>
            </w:r>
          </w:p>
        </w:tc>
        <w:tc>
          <w:tcPr>
            <w:tcW w:w="6736" w:type="dxa"/>
            <w:gridSpan w:val="11"/>
            <w:vAlign w:val="bottom"/>
          </w:tcPr>
          <w:p w14:paraId="35DA9E13" w14:textId="77777777" w:rsidR="00C851D0" w:rsidRPr="006B4097" w:rsidRDefault="00C851D0" w:rsidP="00C851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/>
                <w:i/>
                <w:iCs/>
                <w:color w:val="000000"/>
                <w:sz w:val="28"/>
                <w:szCs w:val="28"/>
                <w:cs/>
                <w:lang w:val="en-GB"/>
              </w:rPr>
            </w:pPr>
          </w:p>
        </w:tc>
      </w:tr>
      <w:tr w:rsidR="001A7818" w:rsidRPr="00F205C4" w14:paraId="2B0A67CD" w14:textId="77777777" w:rsidTr="00CD3FF6">
        <w:trPr>
          <w:trHeight w:val="420"/>
        </w:trPr>
        <w:tc>
          <w:tcPr>
            <w:tcW w:w="2790" w:type="dxa"/>
            <w:vAlign w:val="bottom"/>
            <w:hideMark/>
          </w:tcPr>
          <w:p w14:paraId="066D05E5" w14:textId="77777777" w:rsidR="001A7818" w:rsidRPr="006B4097" w:rsidRDefault="001A7818" w:rsidP="001A78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2" w:firstLine="72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  <w:r w:rsidRPr="009C57B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00" w:type="dxa"/>
            <w:vAlign w:val="bottom"/>
          </w:tcPr>
          <w:p w14:paraId="1F87CD94" w14:textId="24E554DF" w:rsidR="001A7818" w:rsidRPr="006B4097" w:rsidRDefault="00471CF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  <w:r w:rsidRPr="00471CF8"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  <w:t>1,223,095</w:t>
            </w:r>
          </w:p>
        </w:tc>
        <w:tc>
          <w:tcPr>
            <w:tcW w:w="270" w:type="dxa"/>
            <w:vAlign w:val="bottom"/>
          </w:tcPr>
          <w:p w14:paraId="37E660C3" w14:textId="77777777" w:rsidR="001A7818" w:rsidRPr="006B4097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C1AE2F2" w14:textId="6794BA47" w:rsidR="001A7818" w:rsidRPr="006B4097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  <w:r w:rsidRPr="002E3FE0"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  <w:t>1,269,523</w:t>
            </w:r>
          </w:p>
        </w:tc>
        <w:tc>
          <w:tcPr>
            <w:tcW w:w="270" w:type="dxa"/>
            <w:vAlign w:val="bottom"/>
          </w:tcPr>
          <w:p w14:paraId="4E812A0A" w14:textId="77777777" w:rsidR="001A7818" w:rsidRPr="006B4097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vAlign w:val="bottom"/>
          </w:tcPr>
          <w:p w14:paraId="4C36B074" w14:textId="690C5A1B" w:rsidR="001A7818" w:rsidRPr="006B4097" w:rsidRDefault="009B75A5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  <w:r w:rsidRPr="009B75A5"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  <w:t>545,919</w:t>
            </w:r>
          </w:p>
        </w:tc>
        <w:tc>
          <w:tcPr>
            <w:tcW w:w="275" w:type="dxa"/>
            <w:vAlign w:val="bottom"/>
          </w:tcPr>
          <w:p w14:paraId="691C1E6A" w14:textId="77777777" w:rsidR="001A7818" w:rsidRPr="006B4097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vAlign w:val="bottom"/>
          </w:tcPr>
          <w:p w14:paraId="76C7C543" w14:textId="1B459D7A" w:rsidR="001A7818" w:rsidRPr="006B4097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  <w:r w:rsidRPr="002E3FE0"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  <w:t>458,990</w:t>
            </w:r>
          </w:p>
        </w:tc>
        <w:tc>
          <w:tcPr>
            <w:tcW w:w="236" w:type="dxa"/>
            <w:vAlign w:val="bottom"/>
          </w:tcPr>
          <w:p w14:paraId="68E785BC" w14:textId="77777777" w:rsidR="001A7818" w:rsidRPr="006B4097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5" w:type="dxa"/>
            <w:vAlign w:val="bottom"/>
          </w:tcPr>
          <w:p w14:paraId="15027ACE" w14:textId="65506BF5" w:rsidR="001A7818" w:rsidRPr="006B4097" w:rsidRDefault="009B75A5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B75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1,769,014</w:t>
            </w:r>
          </w:p>
        </w:tc>
        <w:tc>
          <w:tcPr>
            <w:tcW w:w="236" w:type="dxa"/>
            <w:vAlign w:val="bottom"/>
          </w:tcPr>
          <w:p w14:paraId="1B2DEDD5" w14:textId="77777777" w:rsidR="001A7818" w:rsidRPr="006B4097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7" w:type="dxa"/>
            <w:vAlign w:val="bottom"/>
          </w:tcPr>
          <w:p w14:paraId="4C09B24F" w14:textId="6DFFEE94" w:rsidR="001A7818" w:rsidRPr="006B4097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E3FE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1,728,513</w:t>
            </w:r>
          </w:p>
        </w:tc>
      </w:tr>
      <w:tr w:rsidR="001A7818" w:rsidRPr="00F205C4" w14:paraId="1B11C8E7" w14:textId="77777777" w:rsidTr="00CD3FF6">
        <w:trPr>
          <w:trHeight w:val="82"/>
        </w:trPr>
        <w:tc>
          <w:tcPr>
            <w:tcW w:w="2790" w:type="dxa"/>
            <w:vAlign w:val="bottom"/>
            <w:hideMark/>
          </w:tcPr>
          <w:p w14:paraId="493CFAEA" w14:textId="77777777" w:rsidR="001A7818" w:rsidRPr="006B4097" w:rsidRDefault="001A7818" w:rsidP="001A78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72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B40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72BBDF" w14:textId="6A682913" w:rsidR="001A7818" w:rsidRPr="00B663FE" w:rsidRDefault="00471CF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71CF8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</w:rPr>
              <w:t>1,223,095</w:t>
            </w:r>
          </w:p>
        </w:tc>
        <w:tc>
          <w:tcPr>
            <w:tcW w:w="270" w:type="dxa"/>
            <w:vAlign w:val="bottom"/>
          </w:tcPr>
          <w:p w14:paraId="239E4430" w14:textId="77777777" w:rsidR="001A7818" w:rsidRPr="00B663FE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AAA7AE" w14:textId="4FBB2356" w:rsidR="001A7818" w:rsidRPr="00B663FE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E3FE0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</w:rPr>
              <w:t>1,269,523</w:t>
            </w:r>
          </w:p>
        </w:tc>
        <w:tc>
          <w:tcPr>
            <w:tcW w:w="270" w:type="dxa"/>
            <w:vAlign w:val="bottom"/>
          </w:tcPr>
          <w:p w14:paraId="72EF6133" w14:textId="77777777" w:rsidR="001A7818" w:rsidRPr="00B663FE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70DB0F" w14:textId="6730290C" w:rsidR="001A7818" w:rsidRPr="00B663FE" w:rsidRDefault="009B75A5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B75A5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</w:rPr>
              <w:t>545,919</w:t>
            </w:r>
          </w:p>
        </w:tc>
        <w:tc>
          <w:tcPr>
            <w:tcW w:w="275" w:type="dxa"/>
            <w:vAlign w:val="bottom"/>
          </w:tcPr>
          <w:p w14:paraId="5890C044" w14:textId="77777777" w:rsidR="001A7818" w:rsidRPr="00B663FE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42CC72C" w14:textId="58B7017F" w:rsidR="001A7818" w:rsidRPr="00B663FE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E3FE0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</w:rPr>
              <w:t>458,990</w:t>
            </w:r>
          </w:p>
        </w:tc>
        <w:tc>
          <w:tcPr>
            <w:tcW w:w="236" w:type="dxa"/>
            <w:vAlign w:val="bottom"/>
          </w:tcPr>
          <w:p w14:paraId="04E1ADFE" w14:textId="77777777" w:rsidR="001A7818" w:rsidRPr="00B663FE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DC95EE" w14:textId="35A10C9F" w:rsidR="001A7818" w:rsidRPr="00B663FE" w:rsidRDefault="009B75A5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9B75A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1,769,014</w:t>
            </w:r>
          </w:p>
        </w:tc>
        <w:tc>
          <w:tcPr>
            <w:tcW w:w="236" w:type="dxa"/>
            <w:vAlign w:val="bottom"/>
          </w:tcPr>
          <w:p w14:paraId="0970AF32" w14:textId="77777777" w:rsidR="001A7818" w:rsidRPr="00B663FE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FDBB93" w14:textId="0E7093B6" w:rsidR="001A7818" w:rsidRPr="00B663FE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E3FE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1,728,513</w:t>
            </w:r>
          </w:p>
        </w:tc>
      </w:tr>
      <w:tr w:rsidR="000B55DD" w:rsidRPr="00F205C4" w14:paraId="6B5A062C" w14:textId="77777777" w:rsidTr="00CD3FF6">
        <w:trPr>
          <w:trHeight w:val="170"/>
        </w:trPr>
        <w:tc>
          <w:tcPr>
            <w:tcW w:w="2790" w:type="dxa"/>
            <w:noWrap/>
            <w:vAlign w:val="bottom"/>
          </w:tcPr>
          <w:p w14:paraId="1454F8DF" w14:textId="77777777" w:rsidR="000B55DD" w:rsidRPr="007C546A" w:rsidRDefault="000B55DD" w:rsidP="000B55D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72"/>
              <w:rPr>
                <w:rFonts w:asciiTheme="majorBidi" w:hAnsiTheme="majorBidi" w:cstheme="majorBidi"/>
                <w:color w:val="000000"/>
                <w:cs/>
                <w:lang w:val="en-GB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ADC4A45" w14:textId="77777777" w:rsidR="000B55DD" w:rsidRPr="007C546A" w:rsidRDefault="000B55DD" w:rsidP="000B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70" w:type="dxa"/>
            <w:vAlign w:val="bottom"/>
          </w:tcPr>
          <w:p w14:paraId="101A08F1" w14:textId="77777777" w:rsidR="000B55DD" w:rsidRPr="007C546A" w:rsidRDefault="000B55DD" w:rsidP="000B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1D5D127" w14:textId="77777777" w:rsidR="000B55DD" w:rsidRPr="007C546A" w:rsidRDefault="000B55DD" w:rsidP="000B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70" w:type="dxa"/>
            <w:vAlign w:val="bottom"/>
          </w:tcPr>
          <w:p w14:paraId="12C5A993" w14:textId="77777777" w:rsidR="000B55DD" w:rsidRPr="007C546A" w:rsidRDefault="000B55DD" w:rsidP="000B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84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4072F2A" w14:textId="77777777" w:rsidR="000B55DD" w:rsidRPr="007C546A" w:rsidRDefault="000B55DD" w:rsidP="000B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75" w:type="dxa"/>
            <w:vAlign w:val="bottom"/>
          </w:tcPr>
          <w:p w14:paraId="62A93207" w14:textId="77777777" w:rsidR="000B55DD" w:rsidRPr="007C546A" w:rsidRDefault="000B55DD" w:rsidP="000B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93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FF1133C" w14:textId="77777777" w:rsidR="000B55DD" w:rsidRPr="007C546A" w:rsidRDefault="000B55DD" w:rsidP="000B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2E7B8C5C" w14:textId="77777777" w:rsidR="000B55DD" w:rsidRPr="007C546A" w:rsidRDefault="000B55DD" w:rsidP="000B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93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4C47BAA" w14:textId="77777777" w:rsidR="000B55DD" w:rsidRPr="007C546A" w:rsidRDefault="000B55DD" w:rsidP="000B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10C90539" w14:textId="77777777" w:rsidR="000B55DD" w:rsidRPr="007C546A" w:rsidRDefault="000B55DD" w:rsidP="000B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93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ADA14BB" w14:textId="77777777" w:rsidR="000B55DD" w:rsidRPr="007C546A" w:rsidRDefault="000B55DD" w:rsidP="000B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1A7818" w:rsidRPr="00F205C4" w14:paraId="13F5AC36" w14:textId="77777777" w:rsidTr="00CD3FF6">
        <w:trPr>
          <w:trHeight w:val="54"/>
        </w:trPr>
        <w:tc>
          <w:tcPr>
            <w:tcW w:w="2790" w:type="dxa"/>
            <w:noWrap/>
            <w:vAlign w:val="bottom"/>
          </w:tcPr>
          <w:p w14:paraId="77ABC7AF" w14:textId="77777777" w:rsidR="001A7818" w:rsidRPr="006B4097" w:rsidRDefault="001A7818" w:rsidP="001A78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69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6B4097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 xml:space="preserve">EBITDA </w:t>
            </w:r>
            <w:r w:rsidRPr="006B409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ตามส่วนงาน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4186E9A" w14:textId="69FB17A9" w:rsidR="001A7818" w:rsidRPr="006B4097" w:rsidRDefault="00303871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038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73,924</w:t>
            </w:r>
          </w:p>
        </w:tc>
        <w:tc>
          <w:tcPr>
            <w:tcW w:w="270" w:type="dxa"/>
            <w:vAlign w:val="bottom"/>
          </w:tcPr>
          <w:p w14:paraId="0857BE53" w14:textId="77777777" w:rsidR="001A7818" w:rsidRPr="006B4097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92D285B" w14:textId="366C2110" w:rsidR="001A7818" w:rsidRPr="006B4097" w:rsidRDefault="00303871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038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85,384</w:t>
            </w:r>
          </w:p>
        </w:tc>
        <w:tc>
          <w:tcPr>
            <w:tcW w:w="270" w:type="dxa"/>
            <w:vAlign w:val="bottom"/>
          </w:tcPr>
          <w:p w14:paraId="4471F95C" w14:textId="77777777" w:rsidR="001A7818" w:rsidRPr="006B4097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left w:val="nil"/>
              <w:right w:val="nil"/>
            </w:tcBorders>
            <w:vAlign w:val="bottom"/>
          </w:tcPr>
          <w:p w14:paraId="63781124" w14:textId="69CF7409" w:rsidR="001A7818" w:rsidRPr="006B4097" w:rsidRDefault="00303871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038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168,381</w:t>
            </w:r>
          </w:p>
        </w:tc>
        <w:tc>
          <w:tcPr>
            <w:tcW w:w="275" w:type="dxa"/>
            <w:vAlign w:val="bottom"/>
          </w:tcPr>
          <w:p w14:paraId="1036804D" w14:textId="77777777" w:rsidR="001A7818" w:rsidRPr="006B4097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vAlign w:val="bottom"/>
          </w:tcPr>
          <w:p w14:paraId="15E4C4DF" w14:textId="628CA2DB" w:rsidR="001A7818" w:rsidRPr="006B4097" w:rsidRDefault="00303871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038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129,508</w:t>
            </w:r>
          </w:p>
        </w:tc>
        <w:tc>
          <w:tcPr>
            <w:tcW w:w="236" w:type="dxa"/>
            <w:vAlign w:val="bottom"/>
          </w:tcPr>
          <w:p w14:paraId="046149A6" w14:textId="77777777" w:rsidR="001A7818" w:rsidRPr="006B4097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23532658" w14:textId="46B28D38" w:rsidR="001A7818" w:rsidRPr="006B4097" w:rsidRDefault="00303871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038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242,305</w:t>
            </w:r>
          </w:p>
        </w:tc>
        <w:tc>
          <w:tcPr>
            <w:tcW w:w="236" w:type="dxa"/>
            <w:vAlign w:val="bottom"/>
          </w:tcPr>
          <w:p w14:paraId="47F2CAEC" w14:textId="77777777" w:rsidR="001A7818" w:rsidRPr="006B4097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7" w:type="dxa"/>
            <w:tcBorders>
              <w:left w:val="nil"/>
              <w:right w:val="nil"/>
            </w:tcBorders>
            <w:vAlign w:val="bottom"/>
          </w:tcPr>
          <w:p w14:paraId="485F881D" w14:textId="55353783" w:rsidR="001A7818" w:rsidRPr="006B4097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E3FE0">
              <w:rPr>
                <w:rFonts w:asciiTheme="majorBidi" w:hAnsiTheme="majorBidi" w:cs="Angsana New"/>
                <w:color w:val="000000"/>
                <w:sz w:val="28"/>
                <w:szCs w:val="28"/>
                <w:cs/>
              </w:rPr>
              <w:t>214</w:t>
            </w:r>
            <w:r w:rsidRPr="002E3FE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2E3FE0">
              <w:rPr>
                <w:rFonts w:asciiTheme="majorBidi" w:hAnsiTheme="majorBidi" w:cs="Angsana New"/>
                <w:color w:val="000000"/>
                <w:sz w:val="28"/>
                <w:szCs w:val="28"/>
                <w:cs/>
              </w:rPr>
              <w:t>892</w:t>
            </w:r>
          </w:p>
        </w:tc>
      </w:tr>
      <w:tr w:rsidR="001A7818" w:rsidRPr="00F205C4" w14:paraId="38022679" w14:textId="77777777" w:rsidTr="00CD3FF6">
        <w:trPr>
          <w:trHeight w:val="74"/>
        </w:trPr>
        <w:tc>
          <w:tcPr>
            <w:tcW w:w="2790" w:type="dxa"/>
            <w:noWrap/>
            <w:vAlign w:val="bottom"/>
          </w:tcPr>
          <w:p w14:paraId="52DC47C4" w14:textId="7D4B2569" w:rsidR="001A7818" w:rsidRPr="006B4097" w:rsidRDefault="001A7818" w:rsidP="001A78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69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6B409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7BA1439" w14:textId="77777777" w:rsidR="001A7818" w:rsidRPr="006B4097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8A6CFBB" w14:textId="77777777" w:rsidR="001A7818" w:rsidRPr="006B4097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27C30E4" w14:textId="77777777" w:rsidR="001A7818" w:rsidRPr="006B4097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16C939D" w14:textId="77777777" w:rsidR="001A7818" w:rsidRPr="006B4097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left w:val="nil"/>
              <w:right w:val="nil"/>
            </w:tcBorders>
            <w:vAlign w:val="bottom"/>
          </w:tcPr>
          <w:p w14:paraId="4D67C061" w14:textId="77777777" w:rsidR="001A7818" w:rsidRPr="006B4097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5" w:type="dxa"/>
            <w:vAlign w:val="bottom"/>
          </w:tcPr>
          <w:p w14:paraId="204C3AFB" w14:textId="77777777" w:rsidR="001A7818" w:rsidRPr="006B4097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vAlign w:val="bottom"/>
          </w:tcPr>
          <w:p w14:paraId="277F7EAF" w14:textId="77777777" w:rsidR="001A7818" w:rsidRPr="006B4097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12BCEB2" w14:textId="77777777" w:rsidR="001A7818" w:rsidRPr="006B4097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68A57BAC" w14:textId="36877768" w:rsidR="001A7818" w:rsidRPr="006B4097" w:rsidRDefault="00303871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038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(56,704)</w:t>
            </w:r>
          </w:p>
        </w:tc>
        <w:tc>
          <w:tcPr>
            <w:tcW w:w="236" w:type="dxa"/>
            <w:vAlign w:val="bottom"/>
          </w:tcPr>
          <w:p w14:paraId="2F865CBD" w14:textId="77777777" w:rsidR="001A7818" w:rsidRPr="006B4097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7" w:type="dxa"/>
            <w:tcBorders>
              <w:left w:val="nil"/>
              <w:right w:val="nil"/>
            </w:tcBorders>
            <w:vAlign w:val="bottom"/>
          </w:tcPr>
          <w:p w14:paraId="50A07DAD" w14:textId="759F8111" w:rsidR="001A7818" w:rsidRPr="006B4097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E3FE0">
              <w:rPr>
                <w:rFonts w:asciiTheme="majorBidi" w:hAnsiTheme="majorBidi" w:cs="Angsana New"/>
                <w:color w:val="000000"/>
                <w:sz w:val="28"/>
                <w:szCs w:val="28"/>
                <w:cs/>
              </w:rPr>
              <w:t>(51</w:t>
            </w:r>
            <w:r w:rsidRPr="002E3FE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2E3FE0">
              <w:rPr>
                <w:rFonts w:asciiTheme="majorBidi" w:hAnsiTheme="majorBidi" w:cs="Angsana New"/>
                <w:color w:val="000000"/>
                <w:sz w:val="28"/>
                <w:szCs w:val="28"/>
                <w:cs/>
              </w:rPr>
              <w:t>332)</w:t>
            </w:r>
          </w:p>
        </w:tc>
      </w:tr>
      <w:tr w:rsidR="001A7818" w:rsidRPr="00F205C4" w14:paraId="4B12C1BB" w14:textId="77777777" w:rsidTr="00CD3FF6">
        <w:trPr>
          <w:trHeight w:val="56"/>
        </w:trPr>
        <w:tc>
          <w:tcPr>
            <w:tcW w:w="2790" w:type="dxa"/>
            <w:noWrap/>
            <w:vAlign w:val="bottom"/>
          </w:tcPr>
          <w:p w14:paraId="7CBD9666" w14:textId="77777777" w:rsidR="001A7818" w:rsidRPr="006B4097" w:rsidRDefault="001A7818" w:rsidP="001A78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69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6B409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ต้นทุนทางการเงิน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03FB068" w14:textId="77777777" w:rsidR="001A7818" w:rsidRPr="006B4097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65F483D" w14:textId="77777777" w:rsidR="001A7818" w:rsidRPr="006B4097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06350C9" w14:textId="77777777" w:rsidR="001A7818" w:rsidRPr="006B4097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D1EF5FA" w14:textId="77777777" w:rsidR="001A7818" w:rsidRPr="006B4097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left w:val="nil"/>
              <w:right w:val="nil"/>
            </w:tcBorders>
            <w:vAlign w:val="bottom"/>
          </w:tcPr>
          <w:p w14:paraId="67CF522F" w14:textId="77777777" w:rsidR="001A7818" w:rsidRPr="006B4097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5" w:type="dxa"/>
            <w:vAlign w:val="bottom"/>
          </w:tcPr>
          <w:p w14:paraId="1790B12A" w14:textId="77777777" w:rsidR="001A7818" w:rsidRPr="006B4097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vAlign w:val="bottom"/>
          </w:tcPr>
          <w:p w14:paraId="24E954CD" w14:textId="77777777" w:rsidR="001A7818" w:rsidRPr="006B4097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6670D52" w14:textId="77777777" w:rsidR="001A7818" w:rsidRPr="006B4097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5A76DC41" w14:textId="3839DB9E" w:rsidR="001A7818" w:rsidRPr="006B4097" w:rsidRDefault="00303871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038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(20,637)</w:t>
            </w:r>
          </w:p>
        </w:tc>
        <w:tc>
          <w:tcPr>
            <w:tcW w:w="236" w:type="dxa"/>
            <w:vAlign w:val="bottom"/>
          </w:tcPr>
          <w:p w14:paraId="1CEC7ECF" w14:textId="77777777" w:rsidR="001A7818" w:rsidRPr="006B4097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7" w:type="dxa"/>
            <w:tcBorders>
              <w:left w:val="nil"/>
              <w:right w:val="nil"/>
            </w:tcBorders>
            <w:vAlign w:val="bottom"/>
          </w:tcPr>
          <w:p w14:paraId="37C992D5" w14:textId="03275946" w:rsidR="001A7818" w:rsidRPr="006B4097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E3FE0">
              <w:rPr>
                <w:rFonts w:asciiTheme="majorBidi" w:hAnsiTheme="majorBidi" w:cs="Angsana New"/>
                <w:color w:val="000000"/>
                <w:sz w:val="28"/>
                <w:szCs w:val="28"/>
                <w:cs/>
              </w:rPr>
              <w:t>(17</w:t>
            </w:r>
            <w:r w:rsidRPr="002E3FE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2E3FE0">
              <w:rPr>
                <w:rFonts w:asciiTheme="majorBidi" w:hAnsiTheme="majorBidi" w:cs="Angsana New"/>
                <w:color w:val="000000"/>
                <w:sz w:val="28"/>
                <w:szCs w:val="28"/>
                <w:cs/>
              </w:rPr>
              <w:t>726)</w:t>
            </w:r>
          </w:p>
        </w:tc>
      </w:tr>
      <w:tr w:rsidR="001A7818" w:rsidRPr="00F205C4" w14:paraId="3862BD33" w14:textId="77777777" w:rsidTr="00CD3FF6">
        <w:trPr>
          <w:trHeight w:val="420"/>
        </w:trPr>
        <w:tc>
          <w:tcPr>
            <w:tcW w:w="2790" w:type="dxa"/>
            <w:noWrap/>
            <w:vAlign w:val="bottom"/>
          </w:tcPr>
          <w:p w14:paraId="299F004C" w14:textId="77777777" w:rsidR="001A7818" w:rsidRPr="006B4097" w:rsidRDefault="001A7818" w:rsidP="001A78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69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6B409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3DB2386" w14:textId="77777777" w:rsidR="001A7818" w:rsidRPr="006B4097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8EEA333" w14:textId="77777777" w:rsidR="001A7818" w:rsidRPr="006B4097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5F79500" w14:textId="77777777" w:rsidR="001A7818" w:rsidRPr="006B4097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61BE0B0" w14:textId="77777777" w:rsidR="001A7818" w:rsidRPr="006B4097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left w:val="nil"/>
              <w:right w:val="nil"/>
            </w:tcBorders>
            <w:vAlign w:val="bottom"/>
          </w:tcPr>
          <w:p w14:paraId="0687A8EA" w14:textId="77777777" w:rsidR="001A7818" w:rsidRPr="006B4097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5" w:type="dxa"/>
            <w:vAlign w:val="bottom"/>
          </w:tcPr>
          <w:p w14:paraId="1D67DED8" w14:textId="77777777" w:rsidR="001A7818" w:rsidRPr="006B4097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vAlign w:val="bottom"/>
          </w:tcPr>
          <w:p w14:paraId="34DCC309" w14:textId="77777777" w:rsidR="001A7818" w:rsidRPr="006B4097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432FD73" w14:textId="77777777" w:rsidR="001A7818" w:rsidRPr="006B4097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0331DBB4" w14:textId="4482DAA2" w:rsidR="001A7818" w:rsidRPr="00214202" w:rsidRDefault="00471CF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71CF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(18,065)</w:t>
            </w:r>
          </w:p>
        </w:tc>
        <w:tc>
          <w:tcPr>
            <w:tcW w:w="236" w:type="dxa"/>
            <w:vAlign w:val="bottom"/>
          </w:tcPr>
          <w:p w14:paraId="2AC64156" w14:textId="77777777" w:rsidR="001A7818" w:rsidRPr="00214202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7" w:type="dxa"/>
            <w:tcBorders>
              <w:left w:val="nil"/>
              <w:right w:val="nil"/>
            </w:tcBorders>
            <w:vAlign w:val="bottom"/>
          </w:tcPr>
          <w:p w14:paraId="12C55BE3" w14:textId="17987BB8" w:rsidR="001A7818" w:rsidRPr="006B4097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E3FE0">
              <w:rPr>
                <w:rFonts w:asciiTheme="majorBidi" w:hAnsiTheme="majorBidi" w:cs="Angsana New"/>
                <w:color w:val="000000"/>
                <w:sz w:val="28"/>
                <w:szCs w:val="28"/>
                <w:cs/>
              </w:rPr>
              <w:t>(15</w:t>
            </w:r>
            <w:r w:rsidRPr="002E3FE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2E3FE0">
              <w:rPr>
                <w:rFonts w:asciiTheme="majorBidi" w:hAnsiTheme="majorBidi" w:cs="Angsana New"/>
                <w:color w:val="000000"/>
                <w:sz w:val="28"/>
                <w:szCs w:val="28"/>
                <w:cs/>
              </w:rPr>
              <w:t>457)</w:t>
            </w:r>
          </w:p>
        </w:tc>
      </w:tr>
      <w:tr w:rsidR="001A7818" w:rsidRPr="00F205C4" w14:paraId="3A7538DC" w14:textId="77777777" w:rsidTr="00CD3FF6">
        <w:trPr>
          <w:trHeight w:val="101"/>
        </w:trPr>
        <w:tc>
          <w:tcPr>
            <w:tcW w:w="2790" w:type="dxa"/>
            <w:noWrap/>
            <w:vAlign w:val="bottom"/>
          </w:tcPr>
          <w:p w14:paraId="3F012E09" w14:textId="77777777" w:rsidR="001A7818" w:rsidRPr="006B4097" w:rsidRDefault="001A7818" w:rsidP="001A78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69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6B409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ค่าใช้จ่ายดำเนินงานอื่น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B4FE750" w14:textId="77777777" w:rsidR="001A7818" w:rsidRPr="006B4097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369ABF3" w14:textId="77777777" w:rsidR="001A7818" w:rsidRPr="006B4097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7F6527B" w14:textId="77777777" w:rsidR="001A7818" w:rsidRPr="006B4097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FC72448" w14:textId="77777777" w:rsidR="001A7818" w:rsidRPr="006B4097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left w:val="nil"/>
              <w:right w:val="nil"/>
            </w:tcBorders>
            <w:vAlign w:val="bottom"/>
          </w:tcPr>
          <w:p w14:paraId="55C7B1B3" w14:textId="77777777" w:rsidR="001A7818" w:rsidRPr="006B4097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5" w:type="dxa"/>
            <w:vAlign w:val="bottom"/>
          </w:tcPr>
          <w:p w14:paraId="68F90E2B" w14:textId="77777777" w:rsidR="001A7818" w:rsidRPr="006B4097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vAlign w:val="bottom"/>
          </w:tcPr>
          <w:p w14:paraId="35A18846" w14:textId="77777777" w:rsidR="001A7818" w:rsidRPr="006B4097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0F5BA8D" w14:textId="77777777" w:rsidR="001A7818" w:rsidRPr="006B4097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3E0273E3" w14:textId="77777777" w:rsidR="001A7818" w:rsidRPr="006B4097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F249BEF" w14:textId="77777777" w:rsidR="001A7818" w:rsidRPr="006B4097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7" w:type="dxa"/>
            <w:tcBorders>
              <w:left w:val="nil"/>
              <w:right w:val="nil"/>
            </w:tcBorders>
            <w:vAlign w:val="bottom"/>
          </w:tcPr>
          <w:p w14:paraId="3A7F232D" w14:textId="77777777" w:rsidR="001A7818" w:rsidRPr="006B4097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1A7818" w:rsidRPr="00F205C4" w14:paraId="06B61EBA" w14:textId="77777777" w:rsidTr="00CD3FF6">
        <w:trPr>
          <w:trHeight w:val="54"/>
        </w:trPr>
        <w:tc>
          <w:tcPr>
            <w:tcW w:w="2790" w:type="dxa"/>
            <w:noWrap/>
            <w:vAlign w:val="bottom"/>
          </w:tcPr>
          <w:p w14:paraId="3E131CA6" w14:textId="77777777" w:rsidR="001A7818" w:rsidRPr="006B4097" w:rsidRDefault="001A7818" w:rsidP="001A78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69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6B409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 xml:space="preserve">   ที่ไม่ได้ปันส่วน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E3EE624" w14:textId="77777777" w:rsidR="001A7818" w:rsidRPr="006B4097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E0FEB1D" w14:textId="77777777" w:rsidR="001A7818" w:rsidRPr="006B4097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3BB9113" w14:textId="77777777" w:rsidR="001A7818" w:rsidRPr="006B4097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DB96210" w14:textId="77777777" w:rsidR="001A7818" w:rsidRPr="006B4097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left w:val="nil"/>
              <w:right w:val="nil"/>
            </w:tcBorders>
            <w:vAlign w:val="bottom"/>
          </w:tcPr>
          <w:p w14:paraId="2BF3E9B0" w14:textId="77777777" w:rsidR="001A7818" w:rsidRPr="006B4097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5" w:type="dxa"/>
            <w:vAlign w:val="bottom"/>
          </w:tcPr>
          <w:p w14:paraId="4758D1AA" w14:textId="77777777" w:rsidR="001A7818" w:rsidRPr="006B4097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vAlign w:val="bottom"/>
          </w:tcPr>
          <w:p w14:paraId="35704099" w14:textId="77777777" w:rsidR="001A7818" w:rsidRPr="006B4097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E6AFF41" w14:textId="77777777" w:rsidR="001A7818" w:rsidRPr="006B4097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59CF3A00" w14:textId="6D579A39" w:rsidR="001A7818" w:rsidRPr="006B4097" w:rsidRDefault="00303871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038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(129,542)</w:t>
            </w:r>
          </w:p>
        </w:tc>
        <w:tc>
          <w:tcPr>
            <w:tcW w:w="236" w:type="dxa"/>
            <w:vAlign w:val="bottom"/>
          </w:tcPr>
          <w:p w14:paraId="7DF10696" w14:textId="77777777" w:rsidR="001A7818" w:rsidRPr="006B4097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7" w:type="dxa"/>
            <w:tcBorders>
              <w:left w:val="nil"/>
              <w:right w:val="nil"/>
            </w:tcBorders>
            <w:vAlign w:val="bottom"/>
          </w:tcPr>
          <w:p w14:paraId="22969A9C" w14:textId="4FCEF88B" w:rsidR="001A7818" w:rsidRPr="006B4097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E3FE0">
              <w:rPr>
                <w:rFonts w:asciiTheme="majorBidi" w:hAnsiTheme="majorBidi" w:cs="Angsana New"/>
                <w:color w:val="000000"/>
                <w:sz w:val="28"/>
                <w:szCs w:val="28"/>
                <w:cs/>
              </w:rPr>
              <w:t>(114</w:t>
            </w:r>
            <w:r w:rsidRPr="002E3FE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2E3FE0">
              <w:rPr>
                <w:rFonts w:asciiTheme="majorBidi" w:hAnsiTheme="majorBidi" w:cs="Angsana New"/>
                <w:color w:val="000000"/>
                <w:sz w:val="28"/>
                <w:szCs w:val="28"/>
                <w:cs/>
              </w:rPr>
              <w:t>835)</w:t>
            </w:r>
          </w:p>
        </w:tc>
      </w:tr>
      <w:tr w:rsidR="001A7818" w:rsidRPr="00F205C4" w14:paraId="19FA6A13" w14:textId="77777777" w:rsidTr="00CD3FF6">
        <w:trPr>
          <w:trHeight w:val="420"/>
        </w:trPr>
        <w:tc>
          <w:tcPr>
            <w:tcW w:w="2790" w:type="dxa"/>
            <w:noWrap/>
            <w:vAlign w:val="bottom"/>
          </w:tcPr>
          <w:p w14:paraId="13C58710" w14:textId="77777777" w:rsidR="001A7818" w:rsidRPr="006B4097" w:rsidRDefault="001A7818" w:rsidP="001A78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69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6B40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กำไรสำหรับปี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BDB1ADA" w14:textId="77777777" w:rsidR="001A7818" w:rsidRPr="006B4097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FA1CCDA" w14:textId="77777777" w:rsidR="001A7818" w:rsidRPr="006B4097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D3C8EC1" w14:textId="77777777" w:rsidR="001A7818" w:rsidRPr="006B4097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73D477F" w14:textId="77777777" w:rsidR="001A7818" w:rsidRPr="006B4097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left w:val="nil"/>
              <w:right w:val="nil"/>
            </w:tcBorders>
            <w:vAlign w:val="bottom"/>
          </w:tcPr>
          <w:p w14:paraId="64ECB49E" w14:textId="77777777" w:rsidR="001A7818" w:rsidRPr="006B4097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5" w:type="dxa"/>
            <w:vAlign w:val="bottom"/>
          </w:tcPr>
          <w:p w14:paraId="67D9F74C" w14:textId="77777777" w:rsidR="001A7818" w:rsidRPr="006B4097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vAlign w:val="bottom"/>
          </w:tcPr>
          <w:p w14:paraId="2FF12003" w14:textId="77777777" w:rsidR="001A7818" w:rsidRPr="006B4097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065E12A" w14:textId="77777777" w:rsidR="001A7818" w:rsidRPr="006B4097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F7BEC6F" w14:textId="1FA58BA6" w:rsidR="001A7818" w:rsidRPr="006B4097" w:rsidRDefault="00471CF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71CF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17,357</w:t>
            </w:r>
          </w:p>
        </w:tc>
        <w:tc>
          <w:tcPr>
            <w:tcW w:w="236" w:type="dxa"/>
            <w:vAlign w:val="bottom"/>
          </w:tcPr>
          <w:p w14:paraId="002A58E9" w14:textId="77777777" w:rsidR="001A7818" w:rsidRPr="006B4097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A19C69" w14:textId="5221CDE7" w:rsidR="001A7818" w:rsidRPr="006B4097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E3FE0"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cs/>
              </w:rPr>
              <w:t>15</w:t>
            </w:r>
            <w:r w:rsidRPr="002E3FE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2E3FE0"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cs/>
              </w:rPr>
              <w:t>542</w:t>
            </w:r>
          </w:p>
        </w:tc>
      </w:tr>
      <w:tr w:rsidR="000B55DD" w:rsidRPr="00CD3FF6" w14:paraId="72561B22" w14:textId="77777777" w:rsidTr="00CD3FF6">
        <w:trPr>
          <w:trHeight w:val="188"/>
        </w:trPr>
        <w:tc>
          <w:tcPr>
            <w:tcW w:w="2790" w:type="dxa"/>
            <w:noWrap/>
            <w:vAlign w:val="bottom"/>
          </w:tcPr>
          <w:p w14:paraId="36C41B6B" w14:textId="77777777" w:rsidR="000B55DD" w:rsidRPr="00363211" w:rsidRDefault="000B55DD" w:rsidP="000B55D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7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C5C9A69" w14:textId="77777777" w:rsidR="000B55DD" w:rsidRPr="00363211" w:rsidRDefault="000B55DD" w:rsidP="000B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79C6D03" w14:textId="77777777" w:rsidR="000B55DD" w:rsidRPr="00363211" w:rsidRDefault="000B55DD" w:rsidP="000B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70ECEC7" w14:textId="77777777" w:rsidR="000B55DD" w:rsidRPr="00363211" w:rsidRDefault="000B55DD" w:rsidP="000B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E1F7518" w14:textId="77777777" w:rsidR="000B55DD" w:rsidRPr="00363211" w:rsidRDefault="000B55DD" w:rsidP="000B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46" w:type="dxa"/>
            <w:tcBorders>
              <w:left w:val="nil"/>
              <w:right w:val="nil"/>
            </w:tcBorders>
            <w:vAlign w:val="bottom"/>
          </w:tcPr>
          <w:p w14:paraId="27DBFA87" w14:textId="77777777" w:rsidR="000B55DD" w:rsidRPr="00363211" w:rsidRDefault="000B55DD" w:rsidP="000B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5" w:type="dxa"/>
            <w:vAlign w:val="bottom"/>
          </w:tcPr>
          <w:p w14:paraId="3D26DA98" w14:textId="77777777" w:rsidR="000B55DD" w:rsidRPr="00363211" w:rsidRDefault="000B55DD" w:rsidP="000B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vAlign w:val="bottom"/>
          </w:tcPr>
          <w:p w14:paraId="169CD2FC" w14:textId="77777777" w:rsidR="000B55DD" w:rsidRPr="00363211" w:rsidRDefault="000B55DD" w:rsidP="000B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956D841" w14:textId="77777777" w:rsidR="000B55DD" w:rsidRPr="00363211" w:rsidRDefault="000B55DD" w:rsidP="000B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B2ECC3" w14:textId="77777777" w:rsidR="000B55DD" w:rsidRPr="00363211" w:rsidRDefault="000B55DD" w:rsidP="000B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231C2B0" w14:textId="77777777" w:rsidR="000B55DD" w:rsidRPr="00363211" w:rsidRDefault="000B55DD" w:rsidP="000B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06CF92" w14:textId="77777777" w:rsidR="000B55DD" w:rsidRPr="00363211" w:rsidRDefault="000B55DD" w:rsidP="000B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1A7818" w:rsidRPr="00F205C4" w14:paraId="517AAD27" w14:textId="77777777" w:rsidTr="00CD3FF6">
        <w:trPr>
          <w:trHeight w:val="254"/>
        </w:trPr>
        <w:tc>
          <w:tcPr>
            <w:tcW w:w="2790" w:type="dxa"/>
            <w:noWrap/>
            <w:vAlign w:val="bottom"/>
          </w:tcPr>
          <w:p w14:paraId="4AE3BDF0" w14:textId="30E70A21" w:rsidR="001A7818" w:rsidRPr="006B4097" w:rsidRDefault="001A7818" w:rsidP="001A78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74" w:right="-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B409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 xml:space="preserve">สินทรัพย์ส่วนงาน </w:t>
            </w:r>
            <w:r w:rsidRPr="006B409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br/>
            </w:r>
            <w:r w:rsidRPr="006B4097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val="en-GB"/>
              </w:rPr>
              <w:t xml:space="preserve">   </w:t>
            </w:r>
            <w:r w:rsidRPr="006B409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6414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</w:t>
            </w:r>
            <w:r w:rsidRPr="006B409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6B409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DFA8293" w14:textId="4185E8AD" w:rsidR="001A7818" w:rsidRPr="006B4097" w:rsidRDefault="00303871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038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313,151</w:t>
            </w:r>
          </w:p>
        </w:tc>
        <w:tc>
          <w:tcPr>
            <w:tcW w:w="270" w:type="dxa"/>
            <w:vAlign w:val="bottom"/>
          </w:tcPr>
          <w:p w14:paraId="2E6FF87A" w14:textId="77777777" w:rsidR="001A7818" w:rsidRPr="006B4097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89C2735" w14:textId="1CC7C9B5" w:rsidR="001A7818" w:rsidRPr="006B4097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D63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269,698</w:t>
            </w:r>
          </w:p>
        </w:tc>
        <w:tc>
          <w:tcPr>
            <w:tcW w:w="270" w:type="dxa"/>
            <w:vAlign w:val="bottom"/>
          </w:tcPr>
          <w:p w14:paraId="3998C949" w14:textId="77777777" w:rsidR="001A7818" w:rsidRPr="006B4097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left w:val="nil"/>
              <w:right w:val="nil"/>
            </w:tcBorders>
            <w:vAlign w:val="bottom"/>
          </w:tcPr>
          <w:p w14:paraId="356ED5BA" w14:textId="60C3BA79" w:rsidR="001A7818" w:rsidRPr="006B4097" w:rsidRDefault="00303871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038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479,932</w:t>
            </w:r>
          </w:p>
        </w:tc>
        <w:tc>
          <w:tcPr>
            <w:tcW w:w="275" w:type="dxa"/>
            <w:vAlign w:val="bottom"/>
          </w:tcPr>
          <w:p w14:paraId="780A2319" w14:textId="77777777" w:rsidR="001A7818" w:rsidRPr="006B4097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vAlign w:val="bottom"/>
          </w:tcPr>
          <w:p w14:paraId="37F170D1" w14:textId="1589E746" w:rsidR="001A7818" w:rsidRPr="006B4097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D63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455,568</w:t>
            </w:r>
          </w:p>
        </w:tc>
        <w:tc>
          <w:tcPr>
            <w:tcW w:w="236" w:type="dxa"/>
            <w:vAlign w:val="bottom"/>
          </w:tcPr>
          <w:p w14:paraId="4481C9C8" w14:textId="77777777" w:rsidR="001A7818" w:rsidRPr="006B4097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4226DEEA" w14:textId="711727D8" w:rsidR="001A7818" w:rsidRPr="006B4097" w:rsidRDefault="00303871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038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793,083</w:t>
            </w:r>
          </w:p>
        </w:tc>
        <w:tc>
          <w:tcPr>
            <w:tcW w:w="236" w:type="dxa"/>
            <w:vAlign w:val="bottom"/>
          </w:tcPr>
          <w:p w14:paraId="68428801" w14:textId="77777777" w:rsidR="001A7818" w:rsidRPr="006B4097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7" w:type="dxa"/>
            <w:tcBorders>
              <w:left w:val="nil"/>
              <w:right w:val="nil"/>
            </w:tcBorders>
            <w:vAlign w:val="bottom"/>
          </w:tcPr>
          <w:p w14:paraId="5B6875C3" w14:textId="4AB89FC0" w:rsidR="001A7818" w:rsidRPr="006B4097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D63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725,266</w:t>
            </w:r>
          </w:p>
        </w:tc>
      </w:tr>
      <w:tr w:rsidR="001A7818" w:rsidRPr="00F205C4" w14:paraId="23E6DB95" w14:textId="77777777" w:rsidTr="00CD3FF6">
        <w:trPr>
          <w:trHeight w:val="420"/>
        </w:trPr>
        <w:tc>
          <w:tcPr>
            <w:tcW w:w="2790" w:type="dxa"/>
            <w:noWrap/>
            <w:vAlign w:val="bottom"/>
          </w:tcPr>
          <w:p w14:paraId="6A519FE9" w14:textId="3A05E70B" w:rsidR="001A7818" w:rsidRPr="006B4097" w:rsidRDefault="001A7818" w:rsidP="001A78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74" w:right="-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6B409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 xml:space="preserve">หนี้สินส่วนงาน </w:t>
            </w:r>
            <w:r w:rsidRPr="006B409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br/>
            </w:r>
            <w:r w:rsidRPr="006B4097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val="en-GB"/>
              </w:rPr>
              <w:t xml:space="preserve">   </w:t>
            </w:r>
            <w:r w:rsidRPr="006B409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6414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</w:t>
            </w:r>
            <w:r w:rsidRPr="006B409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6B409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8709951" w14:textId="4AB40D62" w:rsidR="001A7818" w:rsidRPr="00214202" w:rsidRDefault="00303871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1420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384,008</w:t>
            </w:r>
          </w:p>
        </w:tc>
        <w:tc>
          <w:tcPr>
            <w:tcW w:w="270" w:type="dxa"/>
            <w:vAlign w:val="bottom"/>
          </w:tcPr>
          <w:p w14:paraId="72B692F0" w14:textId="77777777" w:rsidR="001A7818" w:rsidRPr="00214202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12FEB36" w14:textId="3791F886" w:rsidR="001A7818" w:rsidRPr="00214202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1420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312,195</w:t>
            </w:r>
          </w:p>
        </w:tc>
        <w:tc>
          <w:tcPr>
            <w:tcW w:w="270" w:type="dxa"/>
            <w:vAlign w:val="bottom"/>
          </w:tcPr>
          <w:p w14:paraId="065F515C" w14:textId="77777777" w:rsidR="001A7818" w:rsidRPr="00214202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left w:val="nil"/>
              <w:right w:val="nil"/>
            </w:tcBorders>
            <w:vAlign w:val="bottom"/>
          </w:tcPr>
          <w:p w14:paraId="11C0E8A1" w14:textId="13491C2B" w:rsidR="001A7818" w:rsidRPr="00214202" w:rsidRDefault="00303871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1420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143,085</w:t>
            </w:r>
          </w:p>
        </w:tc>
        <w:tc>
          <w:tcPr>
            <w:tcW w:w="275" w:type="dxa"/>
            <w:vAlign w:val="bottom"/>
          </w:tcPr>
          <w:p w14:paraId="30A9106D" w14:textId="77777777" w:rsidR="001A7818" w:rsidRPr="00214202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vAlign w:val="bottom"/>
          </w:tcPr>
          <w:p w14:paraId="60E7F851" w14:textId="667A29C4" w:rsidR="001A7818" w:rsidRPr="00214202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1420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134,798</w:t>
            </w:r>
          </w:p>
        </w:tc>
        <w:tc>
          <w:tcPr>
            <w:tcW w:w="236" w:type="dxa"/>
            <w:vAlign w:val="bottom"/>
          </w:tcPr>
          <w:p w14:paraId="3E2E29A5" w14:textId="77777777" w:rsidR="001A7818" w:rsidRPr="00214202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0C008034" w14:textId="6B0B8F91" w:rsidR="001A7818" w:rsidRPr="00214202" w:rsidRDefault="00303871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214202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527,093</w:t>
            </w:r>
          </w:p>
        </w:tc>
        <w:tc>
          <w:tcPr>
            <w:tcW w:w="236" w:type="dxa"/>
            <w:vAlign w:val="bottom"/>
          </w:tcPr>
          <w:p w14:paraId="0A42F587" w14:textId="77777777" w:rsidR="001A7818" w:rsidRPr="006B4097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7" w:type="dxa"/>
            <w:tcBorders>
              <w:left w:val="nil"/>
              <w:right w:val="nil"/>
            </w:tcBorders>
            <w:vAlign w:val="bottom"/>
          </w:tcPr>
          <w:p w14:paraId="45D1FD15" w14:textId="27D570FA" w:rsidR="001A7818" w:rsidRPr="006B4097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E3FE0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446,993</w:t>
            </w:r>
          </w:p>
        </w:tc>
      </w:tr>
    </w:tbl>
    <w:p w14:paraId="263AB65A" w14:textId="77777777" w:rsidR="007C546A" w:rsidRPr="00363211" w:rsidRDefault="007C546A" w:rsidP="00451880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BE9DB26" w14:textId="62B9092F" w:rsidR="006B4097" w:rsidRDefault="003C594C" w:rsidP="00CD3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ind w:left="450" w:right="-25" w:firstLine="9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รายได้ดังกล่าว</w:t>
      </w:r>
      <w:r w:rsidR="00041F76" w:rsidRPr="00F205C4">
        <w:rPr>
          <w:rFonts w:asciiTheme="majorBidi" w:hAnsiTheme="majorBidi" w:cstheme="majorBidi"/>
          <w:sz w:val="30"/>
          <w:szCs w:val="30"/>
          <w:cs/>
        </w:rPr>
        <w:t>มีจังหวะเวลาของการรับรู้รายได้จากการโอนสินค้าหรือบริการที่รับรู้ ณ เวลาใดเวลาหนึ่ง</w:t>
      </w:r>
    </w:p>
    <w:p w14:paraId="6FA24CFA" w14:textId="40700B28" w:rsidR="005D1418" w:rsidRDefault="005D1418" w:rsidP="00CD3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ind w:left="450" w:right="-25" w:firstLine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2568CC95" w14:textId="407D3BCF" w:rsidR="005D1418" w:rsidRDefault="005D1418" w:rsidP="00CD3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ind w:left="450" w:right="-25" w:firstLine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1F6C3936" w14:textId="77777777" w:rsidR="005D1418" w:rsidRDefault="005D1418" w:rsidP="00CD3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ind w:left="450" w:right="-25" w:firstLine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664B840C" w14:textId="7A15BC83" w:rsidR="00363211" w:rsidRDefault="00363211" w:rsidP="00451880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42D015A1" w14:textId="21485610" w:rsidR="00CD3FF6" w:rsidRPr="00A331CA" w:rsidRDefault="00CD3FF6" w:rsidP="00A331CA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CD3FF6">
        <w:rPr>
          <w:rFonts w:asciiTheme="majorBidi" w:hAnsiTheme="majorBidi" w:hint="cs"/>
          <w:i/>
          <w:iCs/>
          <w:sz w:val="30"/>
          <w:szCs w:val="30"/>
          <w:cs/>
        </w:rPr>
        <w:lastRenderedPageBreak/>
        <w:t>การกระทบยอดสินทรัพย์และหนี้สินของส่วนงานที่รายงาน</w:t>
      </w:r>
    </w:p>
    <w:p w14:paraId="72EFA311" w14:textId="77777777" w:rsidR="00383FD6" w:rsidRPr="000249AC" w:rsidRDefault="00383FD6" w:rsidP="008A260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349"/>
        <w:gridCol w:w="272"/>
        <w:gridCol w:w="1439"/>
      </w:tblGrid>
      <w:tr w:rsidR="000B55DD" w:rsidRPr="00F205C4" w14:paraId="54C2353D" w14:textId="77777777" w:rsidTr="001A7818">
        <w:trPr>
          <w:tblHeader/>
        </w:trPr>
        <w:tc>
          <w:tcPr>
            <w:tcW w:w="3333" w:type="pct"/>
          </w:tcPr>
          <w:p w14:paraId="6E4FAD32" w14:textId="77777777" w:rsidR="000B55DD" w:rsidRPr="00F205C4" w:rsidRDefault="000B55DD" w:rsidP="00A74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35" w:type="pct"/>
          </w:tcPr>
          <w:p w14:paraId="7EAB0157" w14:textId="36E74937" w:rsidR="000B55DD" w:rsidRPr="00C851D0" w:rsidRDefault="000B55DD" w:rsidP="00760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8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A781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8" w:type="pct"/>
          </w:tcPr>
          <w:p w14:paraId="015F623E" w14:textId="77777777" w:rsidR="000B55DD" w:rsidRPr="00C851D0" w:rsidRDefault="000B55DD" w:rsidP="00A74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1" w:right="-108" w:hanging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</w:tcPr>
          <w:p w14:paraId="4348A3D7" w14:textId="63811B34" w:rsidR="000B55DD" w:rsidRPr="00C851D0" w:rsidRDefault="000B55DD" w:rsidP="0029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0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A781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0B55DD" w:rsidRPr="00F205C4" w14:paraId="6EE9E73E" w14:textId="77777777" w:rsidTr="00363211">
        <w:trPr>
          <w:tblHeader/>
        </w:trPr>
        <w:tc>
          <w:tcPr>
            <w:tcW w:w="3333" w:type="pct"/>
          </w:tcPr>
          <w:p w14:paraId="39814B10" w14:textId="77777777" w:rsidR="000B55DD" w:rsidRPr="00F205C4" w:rsidRDefault="000B55DD" w:rsidP="00A74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67" w:type="pct"/>
            <w:gridSpan w:val="3"/>
          </w:tcPr>
          <w:p w14:paraId="431A9C45" w14:textId="77777777" w:rsidR="000B55DD" w:rsidRPr="00F205C4" w:rsidRDefault="000B55DD" w:rsidP="00A74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B55DD" w:rsidRPr="00F205C4" w14:paraId="01E09017" w14:textId="77777777" w:rsidTr="001A7818">
        <w:tc>
          <w:tcPr>
            <w:tcW w:w="3333" w:type="pct"/>
          </w:tcPr>
          <w:p w14:paraId="1E59301C" w14:textId="77777777" w:rsidR="000B55DD" w:rsidRPr="00F205C4" w:rsidRDefault="000B55DD" w:rsidP="00094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735" w:type="pct"/>
          </w:tcPr>
          <w:p w14:paraId="6FAF081C" w14:textId="77777777" w:rsidR="000B55DD" w:rsidRPr="00F205C4" w:rsidRDefault="000B55DD" w:rsidP="001C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96" w:right="-106" w:firstLine="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28D71907" w14:textId="77777777" w:rsidR="000B55DD" w:rsidRPr="00F205C4" w:rsidRDefault="000B55DD" w:rsidP="001C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96" w:right="-106" w:firstLine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84" w:type="pct"/>
          </w:tcPr>
          <w:p w14:paraId="5EE7E8F3" w14:textId="77777777" w:rsidR="000B55DD" w:rsidRPr="00F205C4" w:rsidRDefault="000B55DD" w:rsidP="001C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96" w:right="-106" w:firstLine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A7818" w:rsidRPr="00F205C4" w14:paraId="6FFF0D9C" w14:textId="77777777" w:rsidTr="001A7818">
        <w:tc>
          <w:tcPr>
            <w:tcW w:w="3333" w:type="pct"/>
          </w:tcPr>
          <w:p w14:paraId="1F0485B8" w14:textId="77777777" w:rsidR="001A7818" w:rsidRPr="00F205C4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735" w:type="pct"/>
            <w:vAlign w:val="bottom"/>
          </w:tcPr>
          <w:p w14:paraId="608E19EF" w14:textId="22B7EA15" w:rsidR="001A7818" w:rsidRPr="002E3FE0" w:rsidRDefault="00303871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  <w:tab w:val="left" w:pos="960"/>
              </w:tabs>
              <w:spacing w:line="240" w:lineRule="auto"/>
              <w:ind w:left="250" w:right="-106" w:firstLine="88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  <w:r w:rsidRPr="0030387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793,083</w:t>
            </w:r>
          </w:p>
        </w:tc>
        <w:tc>
          <w:tcPr>
            <w:tcW w:w="148" w:type="pct"/>
          </w:tcPr>
          <w:p w14:paraId="4685D40B" w14:textId="77777777" w:rsidR="001A7818" w:rsidRPr="004C2D73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96" w:right="-106" w:firstLine="8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784" w:type="pct"/>
            <w:vAlign w:val="bottom"/>
          </w:tcPr>
          <w:p w14:paraId="17248B41" w14:textId="1C898841" w:rsidR="001A7818" w:rsidRPr="005172E8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96" w:right="-106" w:firstLine="8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D637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725,266</w:t>
            </w:r>
          </w:p>
        </w:tc>
      </w:tr>
      <w:tr w:rsidR="001A7818" w:rsidRPr="00F205C4" w14:paraId="3CADE759" w14:textId="77777777" w:rsidTr="001A7818">
        <w:tc>
          <w:tcPr>
            <w:tcW w:w="3333" w:type="pct"/>
          </w:tcPr>
          <w:p w14:paraId="26BA0113" w14:textId="77777777" w:rsidR="001A7818" w:rsidRPr="00F205C4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735" w:type="pct"/>
            <w:tcBorders>
              <w:bottom w:val="single" w:sz="4" w:space="0" w:color="auto"/>
            </w:tcBorders>
            <w:vAlign w:val="bottom"/>
          </w:tcPr>
          <w:p w14:paraId="3C2253F1" w14:textId="491BF21B" w:rsidR="001A7818" w:rsidRPr="00293913" w:rsidRDefault="00471CF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</w:tabs>
              <w:spacing w:line="240" w:lineRule="auto"/>
              <w:ind w:left="250" w:right="-106" w:firstLine="8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71CF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576,25</w:t>
            </w:r>
            <w:r w:rsidR="00DA38F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</w:t>
            </w:r>
          </w:p>
        </w:tc>
        <w:tc>
          <w:tcPr>
            <w:tcW w:w="148" w:type="pct"/>
          </w:tcPr>
          <w:p w14:paraId="0BFB09DD" w14:textId="77777777" w:rsidR="001A7818" w:rsidRPr="004C2D73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96" w:right="-106" w:firstLine="88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784" w:type="pct"/>
            <w:tcBorders>
              <w:bottom w:val="single" w:sz="4" w:space="0" w:color="auto"/>
            </w:tcBorders>
            <w:vAlign w:val="bottom"/>
          </w:tcPr>
          <w:p w14:paraId="38B61770" w14:textId="33329891" w:rsidR="001A7818" w:rsidRPr="005172E8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96" w:right="-106" w:firstLine="8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D637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560,507</w:t>
            </w:r>
          </w:p>
        </w:tc>
      </w:tr>
      <w:tr w:rsidR="001A7818" w:rsidRPr="00F205C4" w14:paraId="753F9CE9" w14:textId="77777777" w:rsidTr="001A7818">
        <w:tc>
          <w:tcPr>
            <w:tcW w:w="3333" w:type="pct"/>
          </w:tcPr>
          <w:p w14:paraId="76911BFE" w14:textId="77777777" w:rsidR="001A7818" w:rsidRPr="00F205C4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735" w:type="pct"/>
            <w:tcBorders>
              <w:top w:val="single" w:sz="4" w:space="0" w:color="auto"/>
              <w:bottom w:val="double" w:sz="4" w:space="0" w:color="auto"/>
            </w:tcBorders>
          </w:tcPr>
          <w:p w14:paraId="6DACEB4A" w14:textId="0B3D89D2" w:rsidR="001A7818" w:rsidRPr="00D93C20" w:rsidRDefault="00471CF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  <w:tab w:val="left" w:pos="970"/>
              </w:tabs>
              <w:spacing w:line="240" w:lineRule="auto"/>
              <w:ind w:left="202" w:right="-10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71CF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1,369,33</w:t>
            </w:r>
            <w:r w:rsidR="00DA38F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</w:t>
            </w:r>
          </w:p>
        </w:tc>
        <w:tc>
          <w:tcPr>
            <w:tcW w:w="148" w:type="pct"/>
          </w:tcPr>
          <w:p w14:paraId="1DCB7590" w14:textId="77777777" w:rsidR="001A7818" w:rsidRPr="004C2D73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96" w:right="-106" w:firstLine="8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784" w:type="pct"/>
            <w:tcBorders>
              <w:top w:val="single" w:sz="4" w:space="0" w:color="auto"/>
              <w:bottom w:val="double" w:sz="4" w:space="0" w:color="auto"/>
            </w:tcBorders>
          </w:tcPr>
          <w:p w14:paraId="2169DC92" w14:textId="0DBF13F2" w:rsidR="001A7818" w:rsidRPr="00293913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96" w:right="-106" w:firstLine="8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93C2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1,285,773</w:t>
            </w:r>
          </w:p>
        </w:tc>
      </w:tr>
      <w:tr w:rsidR="001A7818" w:rsidRPr="00E518C6" w14:paraId="6A5F270B" w14:textId="77777777" w:rsidTr="00303871">
        <w:tc>
          <w:tcPr>
            <w:tcW w:w="3333" w:type="pct"/>
          </w:tcPr>
          <w:p w14:paraId="2473889D" w14:textId="77777777" w:rsidR="001A7818" w:rsidRPr="000249AC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35" w:type="pct"/>
            <w:tcBorders>
              <w:top w:val="double" w:sz="4" w:space="0" w:color="auto"/>
            </w:tcBorders>
          </w:tcPr>
          <w:p w14:paraId="3B9B7AE6" w14:textId="77777777" w:rsidR="001A7818" w:rsidRPr="000249AC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</w:tabs>
              <w:spacing w:line="240" w:lineRule="auto"/>
              <w:ind w:left="250" w:right="-106" w:firstLine="88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8" w:type="pct"/>
          </w:tcPr>
          <w:p w14:paraId="56C69934" w14:textId="77777777" w:rsidR="001A7818" w:rsidRPr="000249AC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96" w:right="-106" w:firstLine="88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784" w:type="pct"/>
            <w:tcBorders>
              <w:top w:val="double" w:sz="4" w:space="0" w:color="auto"/>
            </w:tcBorders>
          </w:tcPr>
          <w:p w14:paraId="1BF03CF4" w14:textId="77777777" w:rsidR="001A7818" w:rsidRPr="000249AC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96" w:right="-106" w:firstLine="88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  <w:cs/>
              </w:rPr>
            </w:pPr>
          </w:p>
        </w:tc>
      </w:tr>
      <w:tr w:rsidR="001A7818" w:rsidRPr="00F205C4" w14:paraId="0F247E39" w14:textId="77777777" w:rsidTr="001A7818">
        <w:tc>
          <w:tcPr>
            <w:tcW w:w="3333" w:type="pct"/>
          </w:tcPr>
          <w:p w14:paraId="5F69B8FF" w14:textId="77777777" w:rsidR="001A7818" w:rsidRPr="00F205C4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735" w:type="pct"/>
          </w:tcPr>
          <w:p w14:paraId="5091DA3B" w14:textId="77777777" w:rsidR="001A7818" w:rsidRPr="00293913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</w:tabs>
              <w:spacing w:line="240" w:lineRule="auto"/>
              <w:ind w:left="250" w:right="-106" w:firstLine="8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066DF842" w14:textId="77777777" w:rsidR="001A7818" w:rsidRPr="004C2D73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96" w:right="-106" w:firstLine="88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784" w:type="pct"/>
          </w:tcPr>
          <w:p w14:paraId="43D9A1E4" w14:textId="77777777" w:rsidR="001A7818" w:rsidRPr="004C2D73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96" w:right="-106" w:firstLine="8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</w:tr>
      <w:tr w:rsidR="001A7818" w:rsidRPr="00F205C4" w14:paraId="306ACE7E" w14:textId="77777777" w:rsidTr="001A7818">
        <w:tc>
          <w:tcPr>
            <w:tcW w:w="3333" w:type="pct"/>
          </w:tcPr>
          <w:p w14:paraId="060B14BF" w14:textId="77777777" w:rsidR="001A7818" w:rsidRPr="00F205C4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รวมหนี้สินของส่วนงานที่รายงาน</w:t>
            </w:r>
          </w:p>
        </w:tc>
        <w:tc>
          <w:tcPr>
            <w:tcW w:w="735" w:type="pct"/>
            <w:vAlign w:val="bottom"/>
          </w:tcPr>
          <w:p w14:paraId="736BF29C" w14:textId="0C90A8E6" w:rsidR="001A7818" w:rsidRPr="004C2D73" w:rsidRDefault="00303871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  <w:tab w:val="left" w:pos="950"/>
              </w:tabs>
              <w:spacing w:line="240" w:lineRule="auto"/>
              <w:ind w:left="250" w:right="-106" w:firstLine="8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0387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527,093</w:t>
            </w:r>
          </w:p>
        </w:tc>
        <w:tc>
          <w:tcPr>
            <w:tcW w:w="148" w:type="pct"/>
          </w:tcPr>
          <w:p w14:paraId="0F47457C" w14:textId="77777777" w:rsidR="001A7818" w:rsidRPr="004C2D73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96" w:right="-106" w:firstLine="88"/>
              <w:rPr>
                <w:rFonts w:asciiTheme="majorBidi" w:eastAsia="MS Mincho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784" w:type="pct"/>
            <w:vAlign w:val="bottom"/>
          </w:tcPr>
          <w:p w14:paraId="3C414E6F" w14:textId="4D036CD0" w:rsidR="001A7818" w:rsidRPr="004C2D73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96" w:right="-106" w:firstLine="8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2E3FE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446,993</w:t>
            </w:r>
          </w:p>
        </w:tc>
      </w:tr>
      <w:tr w:rsidR="001A7818" w:rsidRPr="00F205C4" w14:paraId="49DCE6C7" w14:textId="77777777" w:rsidTr="001A7818">
        <w:tc>
          <w:tcPr>
            <w:tcW w:w="3333" w:type="pct"/>
          </w:tcPr>
          <w:p w14:paraId="0C808D45" w14:textId="77777777" w:rsidR="001A7818" w:rsidRPr="00F205C4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735" w:type="pct"/>
            <w:tcBorders>
              <w:bottom w:val="single" w:sz="4" w:space="0" w:color="auto"/>
            </w:tcBorders>
            <w:vAlign w:val="bottom"/>
          </w:tcPr>
          <w:p w14:paraId="4B76CC7C" w14:textId="312B04D5" w:rsidR="001A7818" w:rsidRPr="004C2D73" w:rsidRDefault="00303871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</w:tabs>
              <w:spacing w:line="240" w:lineRule="auto"/>
              <w:ind w:left="250" w:right="-106" w:firstLine="8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1420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146,9</w:t>
            </w:r>
            <w:r w:rsidR="00214202" w:rsidRPr="0021420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  <w:r w:rsidR="00471CF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</w:t>
            </w:r>
          </w:p>
        </w:tc>
        <w:tc>
          <w:tcPr>
            <w:tcW w:w="148" w:type="pct"/>
            <w:vAlign w:val="bottom"/>
          </w:tcPr>
          <w:p w14:paraId="278F8FE8" w14:textId="77777777" w:rsidR="001A7818" w:rsidRPr="004C2D73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96" w:right="-106" w:firstLine="88"/>
              <w:rPr>
                <w:rFonts w:asciiTheme="majorBidi" w:eastAsia="MS Mincho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784" w:type="pct"/>
            <w:tcBorders>
              <w:bottom w:val="single" w:sz="4" w:space="0" w:color="auto"/>
            </w:tcBorders>
            <w:vAlign w:val="bottom"/>
          </w:tcPr>
          <w:p w14:paraId="49908F79" w14:textId="17CD80DD" w:rsidR="001A7818" w:rsidRPr="004C2D73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96" w:right="-106" w:firstLine="8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2E3FE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159,774</w:t>
            </w:r>
          </w:p>
        </w:tc>
      </w:tr>
      <w:tr w:rsidR="001A7818" w:rsidRPr="00F205C4" w14:paraId="01023389" w14:textId="77777777" w:rsidTr="001A7818">
        <w:tc>
          <w:tcPr>
            <w:tcW w:w="3333" w:type="pct"/>
          </w:tcPr>
          <w:p w14:paraId="3A8E479F" w14:textId="77777777" w:rsidR="001A7818" w:rsidRPr="00F205C4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73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4BBFE3" w14:textId="1EF6A45F" w:rsidR="001A7818" w:rsidRPr="00293913" w:rsidRDefault="00303871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  <w:tab w:val="left" w:pos="1040"/>
              </w:tabs>
              <w:spacing w:line="240" w:lineRule="auto"/>
              <w:ind w:left="250" w:right="-106" w:firstLine="8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0387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674,0</w:t>
            </w:r>
            <w:r w:rsidR="00471CF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30</w:t>
            </w:r>
          </w:p>
        </w:tc>
        <w:tc>
          <w:tcPr>
            <w:tcW w:w="148" w:type="pct"/>
            <w:vAlign w:val="bottom"/>
          </w:tcPr>
          <w:p w14:paraId="6C0D52D6" w14:textId="77777777" w:rsidR="001A7818" w:rsidRPr="004C2D73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96" w:right="-106" w:firstLine="8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78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2FC0BF" w14:textId="33C4C870" w:rsidR="001A7818" w:rsidRPr="00293913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96" w:right="-106" w:firstLine="8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29391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606,767</w:t>
            </w:r>
          </w:p>
        </w:tc>
      </w:tr>
    </w:tbl>
    <w:p w14:paraId="4C7FC192" w14:textId="645C37F8" w:rsidR="00496926" w:rsidRPr="005D7DF8" w:rsidRDefault="00496926" w:rsidP="008A260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10F8031" w14:textId="3647714D" w:rsidR="00CD3FF6" w:rsidRDefault="00CD3FF6" w:rsidP="00CD3FF6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/>
          <w:i/>
          <w:iCs/>
          <w:sz w:val="30"/>
          <w:szCs w:val="30"/>
        </w:rPr>
      </w:pPr>
      <w:r>
        <w:rPr>
          <w:rFonts w:asciiTheme="majorBidi" w:hAnsiTheme="majorBidi" w:hint="cs"/>
          <w:i/>
          <w:iCs/>
          <w:sz w:val="30"/>
          <w:szCs w:val="30"/>
          <w:cs/>
        </w:rPr>
        <w:t>ส่วนงานภูมิศาสตร์</w:t>
      </w:r>
    </w:p>
    <w:p w14:paraId="6DD26DF6" w14:textId="77777777" w:rsidR="00CD3FF6" w:rsidRPr="005D7DF8" w:rsidRDefault="00CD3FF6" w:rsidP="008A260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700FFCD" w14:textId="4C7D595C" w:rsidR="00A3691F" w:rsidRPr="00E72C27" w:rsidRDefault="00CD3FF6" w:rsidP="00A3691F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 w:hint="cs"/>
          <w:sz w:val="30"/>
          <w:szCs w:val="30"/>
          <w:cs/>
        </w:rPr>
        <w:t>กลุ่มบริษัทดำเนินธุรกิจเฉพาะในประเทศเท่านั้น</w:t>
      </w:r>
      <w:r w:rsidR="00A3691F">
        <w:rPr>
          <w:rFonts w:asciiTheme="majorBidi" w:hAnsiTheme="majorBidi" w:cstheme="minorBidi" w:hint="cs"/>
          <w:sz w:val="30"/>
          <w:szCs w:val="30"/>
          <w:cs/>
        </w:rPr>
        <w:t xml:space="preserve"> </w:t>
      </w:r>
      <w:r w:rsidR="00A3691F" w:rsidRPr="00E72C27">
        <w:rPr>
          <w:rFonts w:ascii="Angsana New" w:hAnsi="Angsana New" w:cs="Angsana New" w:hint="cs"/>
          <w:sz w:val="30"/>
          <w:szCs w:val="30"/>
          <w:cs/>
        </w:rPr>
        <w:t>ไม่มีรายได้จากต่างประเทศ</w:t>
      </w:r>
      <w:r w:rsidR="00E72C27" w:rsidRPr="00E72C27">
        <w:rPr>
          <w:rFonts w:ascii="Angsana New" w:hAnsi="Angsana New" w:cs="Angsana New" w:hint="cs"/>
          <w:sz w:val="30"/>
          <w:szCs w:val="30"/>
          <w:cs/>
        </w:rPr>
        <w:t>หรือสินทรัพย์ในต่างประเทศ</w:t>
      </w:r>
    </w:p>
    <w:p w14:paraId="3FAA206D" w14:textId="0008B2E3" w:rsidR="00A331CA" w:rsidRPr="005D7DF8" w:rsidRDefault="00A331CA" w:rsidP="008A260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223389A" w14:textId="585A6DED" w:rsidR="00A331CA" w:rsidRDefault="00CD3FF6" w:rsidP="00A57677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/>
          <w:i/>
          <w:iCs/>
          <w:sz w:val="30"/>
          <w:szCs w:val="30"/>
        </w:rPr>
      </w:pPr>
      <w:r>
        <w:rPr>
          <w:rFonts w:asciiTheme="majorBidi" w:hAnsiTheme="majorBidi" w:hint="cs"/>
          <w:i/>
          <w:iCs/>
          <w:sz w:val="30"/>
          <w:szCs w:val="30"/>
          <w:cs/>
        </w:rPr>
        <w:t>ลูกค้ารายใหญ่</w:t>
      </w:r>
    </w:p>
    <w:p w14:paraId="20380BC5" w14:textId="311E5ECE" w:rsidR="00A57677" w:rsidRDefault="00A57677" w:rsidP="004A7FF4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inorBidi"/>
          <w:sz w:val="24"/>
          <w:szCs w:val="24"/>
        </w:rPr>
      </w:pPr>
    </w:p>
    <w:p w14:paraId="09043D85" w14:textId="00A539A7" w:rsidR="00506D24" w:rsidRPr="004A7FF4" w:rsidRDefault="004A7FF4" w:rsidP="004A7FF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cs/>
        </w:rPr>
      </w:pPr>
      <w:r w:rsidRPr="004A7FF4">
        <w:rPr>
          <w:rFonts w:asciiTheme="majorBidi" w:hAnsiTheme="majorBidi" w:hint="cs"/>
          <w:sz w:val="30"/>
          <w:szCs w:val="30"/>
          <w:cs/>
        </w:rPr>
        <w:t>รายได้จากลูกค้า</w:t>
      </w:r>
      <w:r>
        <w:rPr>
          <w:rFonts w:asciiTheme="majorBidi" w:hAnsiTheme="majorBidi" w:hint="cs"/>
          <w:sz w:val="30"/>
          <w:szCs w:val="30"/>
          <w:cs/>
        </w:rPr>
        <w:t>สามราย</w:t>
      </w:r>
      <w:r w:rsidRPr="004A7FF4">
        <w:rPr>
          <w:rFonts w:asciiTheme="majorBidi" w:hAnsiTheme="majorBidi" w:hint="cs"/>
          <w:sz w:val="30"/>
          <w:szCs w:val="30"/>
          <w:cs/>
        </w:rPr>
        <w:t>จากส่วนงานจำหน่ายรถยนต์และอุปกรณ์ตกแต่งของกลุ่มบริษัทเป็นเงินประมาณ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       </w:t>
      </w:r>
      <w:r w:rsidR="009951A7" w:rsidRPr="009951A7">
        <w:rPr>
          <w:rFonts w:asciiTheme="majorBidi" w:hAnsiTheme="majorBidi" w:cstheme="majorBidi"/>
          <w:sz w:val="30"/>
          <w:szCs w:val="30"/>
        </w:rPr>
        <w:t xml:space="preserve"> 888.39 </w:t>
      </w:r>
      <w:r w:rsidRPr="009951A7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Pr="009951A7">
        <w:rPr>
          <w:rFonts w:asciiTheme="majorBidi" w:hAnsiTheme="majorBidi" w:cstheme="majorBidi"/>
          <w:i/>
          <w:iCs/>
          <w:sz w:val="30"/>
          <w:szCs w:val="30"/>
        </w:rPr>
        <w:t xml:space="preserve">(2565: </w:t>
      </w:r>
      <w:r w:rsidR="009951A7" w:rsidRPr="009951A7">
        <w:rPr>
          <w:rFonts w:asciiTheme="majorBidi" w:hAnsiTheme="majorBidi" w:cstheme="majorBidi"/>
          <w:i/>
          <w:iCs/>
          <w:sz w:val="30"/>
          <w:szCs w:val="30"/>
        </w:rPr>
        <w:t>1,040.37</w:t>
      </w:r>
      <w:r w:rsidR="00A045F5" w:rsidRPr="009951A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9951A7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="00A045F5" w:rsidRPr="009951A7">
        <w:rPr>
          <w:rFonts w:asciiTheme="majorBidi" w:hAnsiTheme="majorBidi" w:cstheme="majorBidi"/>
          <w:i/>
          <w:iCs/>
          <w:spacing w:val="-8"/>
          <w:sz w:val="30"/>
          <w:szCs w:val="30"/>
          <w:cs/>
        </w:rPr>
        <w:t>)</w:t>
      </w:r>
      <w:r w:rsidRPr="009951A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951A7">
        <w:rPr>
          <w:rFonts w:hint="cs"/>
          <w:sz w:val="30"/>
          <w:szCs w:val="30"/>
          <w:cs/>
        </w:rPr>
        <w:t>จาก</w:t>
      </w:r>
      <w:r w:rsidRPr="00A045F5">
        <w:rPr>
          <w:rFonts w:hint="cs"/>
          <w:sz w:val="30"/>
          <w:szCs w:val="30"/>
          <w:cs/>
        </w:rPr>
        <w:t>รายได้รวมของกลุ่มบริษัท</w:t>
      </w:r>
    </w:p>
    <w:p w14:paraId="37B85FB3" w14:textId="373C248E" w:rsidR="004A7FF4" w:rsidRDefault="004A7FF4" w:rsidP="00A331C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24"/>
          <w:szCs w:val="24"/>
          <w:cs/>
        </w:rPr>
      </w:pPr>
    </w:p>
    <w:p w14:paraId="4131F993" w14:textId="10016C56" w:rsidR="008118AA" w:rsidRPr="00A41814" w:rsidRDefault="008118AA" w:rsidP="00A57677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" w:line="216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41814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ค่าใช้จ่ายผลประโยชน์ของพนักงาน </w:t>
      </w:r>
    </w:p>
    <w:p w14:paraId="35405126" w14:textId="77777777" w:rsidR="008118AA" w:rsidRPr="005D7DF8" w:rsidRDefault="008118AA" w:rsidP="00A57677">
      <w:pPr>
        <w:tabs>
          <w:tab w:val="clear" w:pos="227"/>
          <w:tab w:val="clear" w:pos="454"/>
          <w:tab w:val="clear" w:pos="680"/>
          <w:tab w:val="left" w:pos="720"/>
        </w:tabs>
        <w:spacing w:before="2" w:line="216" w:lineRule="auto"/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9189" w:type="dxa"/>
        <w:tblInd w:w="468" w:type="dxa"/>
        <w:tblLook w:val="01E0" w:firstRow="1" w:lastRow="1" w:firstColumn="1" w:lastColumn="1" w:noHBand="0" w:noVBand="0"/>
      </w:tblPr>
      <w:tblGrid>
        <w:gridCol w:w="4301"/>
        <w:gridCol w:w="1031"/>
        <w:gridCol w:w="236"/>
        <w:gridCol w:w="1033"/>
        <w:gridCol w:w="261"/>
        <w:gridCol w:w="1031"/>
        <w:gridCol w:w="261"/>
        <w:gridCol w:w="1035"/>
      </w:tblGrid>
      <w:tr w:rsidR="00F860FA" w:rsidRPr="00F205C4" w14:paraId="7881F8A7" w14:textId="77777777" w:rsidTr="000306B4">
        <w:tc>
          <w:tcPr>
            <w:tcW w:w="4301" w:type="dxa"/>
            <w:shd w:val="clear" w:color="auto" w:fill="auto"/>
          </w:tcPr>
          <w:p w14:paraId="7F75E2FC" w14:textId="77777777" w:rsidR="00F860FA" w:rsidRPr="00F205C4" w:rsidRDefault="00F860FA" w:rsidP="00A5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" w:line="216" w:lineRule="auto"/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</w:p>
        </w:tc>
        <w:tc>
          <w:tcPr>
            <w:tcW w:w="2300" w:type="dxa"/>
            <w:gridSpan w:val="3"/>
          </w:tcPr>
          <w:p w14:paraId="6891E8FC" w14:textId="77777777" w:rsidR="00F860FA" w:rsidRPr="00F205C4" w:rsidRDefault="00F860FA" w:rsidP="00A5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" w:line="216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" w:type="dxa"/>
          </w:tcPr>
          <w:p w14:paraId="40A40D19" w14:textId="77777777" w:rsidR="00F860FA" w:rsidRPr="00F205C4" w:rsidRDefault="00F860FA" w:rsidP="00A5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" w:line="216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27" w:type="dxa"/>
            <w:gridSpan w:val="3"/>
          </w:tcPr>
          <w:p w14:paraId="70975417" w14:textId="77777777" w:rsidR="00F860FA" w:rsidRPr="00F205C4" w:rsidRDefault="00F860FA" w:rsidP="00A5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" w:line="216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70303" w:rsidRPr="00F205C4" w14:paraId="63C1B82D" w14:textId="77777777" w:rsidTr="000306B4">
        <w:tc>
          <w:tcPr>
            <w:tcW w:w="4301" w:type="dxa"/>
          </w:tcPr>
          <w:p w14:paraId="2D2D1A14" w14:textId="77777777" w:rsidR="00A70303" w:rsidRPr="00F205C4" w:rsidRDefault="00A70303" w:rsidP="00A5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" w:line="216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1" w:type="dxa"/>
            <w:shd w:val="clear" w:color="auto" w:fill="auto"/>
            <w:vAlign w:val="center"/>
          </w:tcPr>
          <w:p w14:paraId="364E2B09" w14:textId="31364A5C" w:rsidR="00A70303" w:rsidRPr="00F205C4" w:rsidRDefault="0064148A" w:rsidP="00A5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" w:line="216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A781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FD5D3D4" w14:textId="77777777" w:rsidR="00A70303" w:rsidRPr="00F205C4" w:rsidRDefault="00A70303" w:rsidP="00A5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" w:line="216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33" w:type="dxa"/>
            <w:shd w:val="clear" w:color="auto" w:fill="auto"/>
            <w:vAlign w:val="center"/>
          </w:tcPr>
          <w:p w14:paraId="792C6ADE" w14:textId="26707214" w:rsidR="00A70303" w:rsidRPr="00F205C4" w:rsidRDefault="0064148A" w:rsidP="00A5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" w:line="216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A781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61" w:type="dxa"/>
            <w:shd w:val="clear" w:color="auto" w:fill="auto"/>
          </w:tcPr>
          <w:p w14:paraId="380CB46B" w14:textId="77777777" w:rsidR="00A70303" w:rsidRPr="00F205C4" w:rsidRDefault="00A70303" w:rsidP="00A5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" w:line="216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31" w:type="dxa"/>
            <w:shd w:val="clear" w:color="auto" w:fill="auto"/>
            <w:vAlign w:val="center"/>
          </w:tcPr>
          <w:p w14:paraId="5A724AC1" w14:textId="0720BB27" w:rsidR="00A70303" w:rsidRPr="00F205C4" w:rsidRDefault="0064148A" w:rsidP="00A5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" w:line="216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A781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6DAABECE" w14:textId="77777777" w:rsidR="00A70303" w:rsidRPr="00F205C4" w:rsidRDefault="00A70303" w:rsidP="00A5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" w:line="216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4A66C5DE" w14:textId="79E3F67F" w:rsidR="00A70303" w:rsidRPr="00F205C4" w:rsidRDefault="0064148A" w:rsidP="00A5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" w:line="216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A781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A70303" w:rsidRPr="00F205C4" w14:paraId="18AAA891" w14:textId="77777777" w:rsidTr="000306B4">
        <w:tc>
          <w:tcPr>
            <w:tcW w:w="4301" w:type="dxa"/>
          </w:tcPr>
          <w:p w14:paraId="19C39115" w14:textId="77777777" w:rsidR="00A70303" w:rsidRPr="00F205C4" w:rsidRDefault="00A70303" w:rsidP="00A5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" w:line="216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888" w:type="dxa"/>
            <w:gridSpan w:val="7"/>
          </w:tcPr>
          <w:p w14:paraId="7EA19A55" w14:textId="77777777" w:rsidR="00A70303" w:rsidRPr="00F205C4" w:rsidRDefault="00A70303" w:rsidP="00A5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" w:line="216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A7818" w:rsidRPr="00F205C4" w14:paraId="645ECC91" w14:textId="77777777" w:rsidTr="000306B4">
        <w:tc>
          <w:tcPr>
            <w:tcW w:w="4301" w:type="dxa"/>
          </w:tcPr>
          <w:p w14:paraId="6611758D" w14:textId="77777777" w:rsidR="001A7818" w:rsidRPr="00F205C4" w:rsidRDefault="001A7818" w:rsidP="001A7818">
            <w:pPr>
              <w:spacing w:before="2" w:line="216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1031" w:type="dxa"/>
            <w:vAlign w:val="bottom"/>
          </w:tcPr>
          <w:p w14:paraId="46D788E0" w14:textId="141569DC" w:rsidR="001A7818" w:rsidRPr="00F205C4" w:rsidRDefault="00303871" w:rsidP="001A7818">
            <w:pPr>
              <w:pStyle w:val="acctfourfigures"/>
              <w:tabs>
                <w:tab w:val="clear" w:pos="765"/>
                <w:tab w:val="decimal" w:pos="815"/>
              </w:tabs>
              <w:spacing w:before="2" w:line="216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3871">
              <w:rPr>
                <w:rFonts w:asciiTheme="majorBidi" w:hAnsiTheme="majorBidi" w:cstheme="majorBidi"/>
                <w:sz w:val="30"/>
                <w:szCs w:val="30"/>
              </w:rPr>
              <w:t>119,855</w:t>
            </w:r>
          </w:p>
        </w:tc>
        <w:tc>
          <w:tcPr>
            <w:tcW w:w="236" w:type="dxa"/>
          </w:tcPr>
          <w:p w14:paraId="55AACD5E" w14:textId="77777777" w:rsidR="001A7818" w:rsidRPr="00F205C4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before="2" w:line="216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3" w:type="dxa"/>
            <w:vAlign w:val="bottom"/>
          </w:tcPr>
          <w:p w14:paraId="149580BE" w14:textId="3F58DAD3" w:rsidR="001A7818" w:rsidRPr="00C433B3" w:rsidRDefault="001A7818" w:rsidP="001A7818">
            <w:pPr>
              <w:pStyle w:val="acctfourfigures"/>
              <w:tabs>
                <w:tab w:val="clear" w:pos="765"/>
                <w:tab w:val="decimal" w:pos="815"/>
              </w:tabs>
              <w:spacing w:before="2" w:line="216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A4E52">
              <w:rPr>
                <w:rFonts w:asciiTheme="majorBidi" w:hAnsiTheme="majorBidi" w:cstheme="majorBidi"/>
                <w:sz w:val="30"/>
                <w:szCs w:val="30"/>
              </w:rPr>
              <w:t>109,098</w:t>
            </w:r>
          </w:p>
        </w:tc>
        <w:tc>
          <w:tcPr>
            <w:tcW w:w="261" w:type="dxa"/>
          </w:tcPr>
          <w:p w14:paraId="4678BA96" w14:textId="77777777" w:rsidR="001A7818" w:rsidRPr="00C433B3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before="2" w:line="216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1" w:type="dxa"/>
            <w:vAlign w:val="bottom"/>
          </w:tcPr>
          <w:p w14:paraId="209AE3DC" w14:textId="0A0A2DFD" w:rsidR="001A7818" w:rsidRPr="00C433B3" w:rsidRDefault="00303871" w:rsidP="001A7818">
            <w:pPr>
              <w:pStyle w:val="acctfourfigures"/>
              <w:tabs>
                <w:tab w:val="clear" w:pos="765"/>
                <w:tab w:val="decimal" w:pos="815"/>
              </w:tabs>
              <w:spacing w:before="2" w:line="216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3871">
              <w:rPr>
                <w:rFonts w:asciiTheme="majorBidi" w:hAnsiTheme="majorBidi" w:cstheme="majorBidi"/>
                <w:sz w:val="30"/>
                <w:szCs w:val="30"/>
              </w:rPr>
              <w:t>38,877</w:t>
            </w:r>
          </w:p>
        </w:tc>
        <w:tc>
          <w:tcPr>
            <w:tcW w:w="261" w:type="dxa"/>
          </w:tcPr>
          <w:p w14:paraId="712440D1" w14:textId="77777777" w:rsidR="001A7818" w:rsidRPr="00C433B3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before="2" w:line="216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16D78039" w14:textId="57D45E7B" w:rsidR="001A7818" w:rsidRPr="00C433B3" w:rsidRDefault="001A7818" w:rsidP="001A7818">
            <w:pPr>
              <w:pStyle w:val="acctfourfigures"/>
              <w:tabs>
                <w:tab w:val="clear" w:pos="765"/>
                <w:tab w:val="decimal" w:pos="815"/>
              </w:tabs>
              <w:spacing w:before="2" w:line="216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1814">
              <w:rPr>
                <w:rFonts w:asciiTheme="majorBidi" w:hAnsiTheme="majorBidi" w:cstheme="majorBidi"/>
                <w:sz w:val="30"/>
                <w:szCs w:val="30"/>
              </w:rPr>
              <w:t>38,039</w:t>
            </w:r>
          </w:p>
        </w:tc>
      </w:tr>
      <w:tr w:rsidR="001A7818" w:rsidRPr="00F205C4" w14:paraId="050ED0E0" w14:textId="77777777" w:rsidTr="000306B4">
        <w:tc>
          <w:tcPr>
            <w:tcW w:w="4301" w:type="dxa"/>
          </w:tcPr>
          <w:p w14:paraId="7FC3579A" w14:textId="48947EB2" w:rsidR="001A7818" w:rsidRPr="00F205C4" w:rsidRDefault="001A7818" w:rsidP="001A7818">
            <w:pPr>
              <w:spacing w:before="2" w:line="216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6C7F">
              <w:rPr>
                <w:rFonts w:asciiTheme="majorBidi" w:hAnsiTheme="majorBidi" w:cs="Angsana New" w:hint="cs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1031" w:type="dxa"/>
            <w:vAlign w:val="bottom"/>
          </w:tcPr>
          <w:p w14:paraId="0404ADF4" w14:textId="4DEF8C61" w:rsidR="001A7818" w:rsidRPr="00CA4E52" w:rsidRDefault="005D7DF8" w:rsidP="001A7818">
            <w:pPr>
              <w:pStyle w:val="acctfourfigures"/>
              <w:tabs>
                <w:tab w:val="clear" w:pos="765"/>
                <w:tab w:val="decimal" w:pos="815"/>
              </w:tabs>
              <w:spacing w:before="2" w:line="216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D7DF8">
              <w:rPr>
                <w:rFonts w:asciiTheme="majorBidi" w:hAnsiTheme="majorBidi" w:cstheme="majorBidi"/>
                <w:sz w:val="30"/>
                <w:szCs w:val="30"/>
              </w:rPr>
              <w:t>8,832</w:t>
            </w:r>
          </w:p>
        </w:tc>
        <w:tc>
          <w:tcPr>
            <w:tcW w:w="236" w:type="dxa"/>
          </w:tcPr>
          <w:p w14:paraId="4292189F" w14:textId="77777777" w:rsidR="001A7818" w:rsidRPr="00F205C4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before="2" w:line="216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3" w:type="dxa"/>
            <w:vAlign w:val="bottom"/>
          </w:tcPr>
          <w:p w14:paraId="79C76154" w14:textId="0E6DC53A" w:rsidR="001A7818" w:rsidRPr="00C433B3" w:rsidRDefault="001A7818" w:rsidP="001A7818">
            <w:pPr>
              <w:pStyle w:val="acctfourfigures"/>
              <w:tabs>
                <w:tab w:val="clear" w:pos="765"/>
                <w:tab w:val="decimal" w:pos="815"/>
              </w:tabs>
              <w:spacing w:before="2" w:line="216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41814">
              <w:rPr>
                <w:rFonts w:asciiTheme="majorBidi" w:hAnsiTheme="majorBidi" w:cstheme="majorBidi"/>
                <w:sz w:val="30"/>
                <w:szCs w:val="30"/>
              </w:rPr>
              <w:t>4,949</w:t>
            </w:r>
          </w:p>
        </w:tc>
        <w:tc>
          <w:tcPr>
            <w:tcW w:w="261" w:type="dxa"/>
          </w:tcPr>
          <w:p w14:paraId="70EDBDFC" w14:textId="77777777" w:rsidR="001A7818" w:rsidRPr="00C433B3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before="2" w:line="216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1" w:type="dxa"/>
            <w:vAlign w:val="bottom"/>
          </w:tcPr>
          <w:p w14:paraId="6B9E7118" w14:textId="78F8AA23" w:rsidR="001A7818" w:rsidRPr="00A41814" w:rsidRDefault="005D7DF8" w:rsidP="001A7818">
            <w:pPr>
              <w:pStyle w:val="acctfourfigures"/>
              <w:tabs>
                <w:tab w:val="clear" w:pos="765"/>
                <w:tab w:val="decimal" w:pos="815"/>
              </w:tabs>
              <w:spacing w:before="2" w:line="216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D7DF8">
              <w:rPr>
                <w:rFonts w:asciiTheme="majorBidi" w:hAnsiTheme="majorBidi" w:cstheme="majorBidi"/>
                <w:sz w:val="30"/>
                <w:szCs w:val="30"/>
              </w:rPr>
              <w:t>8,451</w:t>
            </w:r>
          </w:p>
        </w:tc>
        <w:tc>
          <w:tcPr>
            <w:tcW w:w="261" w:type="dxa"/>
          </w:tcPr>
          <w:p w14:paraId="38658BFF" w14:textId="77777777" w:rsidR="001A7818" w:rsidRPr="00C433B3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before="2" w:line="216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2AB88D3B" w14:textId="7A8B8546" w:rsidR="001A7818" w:rsidRPr="00C433B3" w:rsidRDefault="001A7818" w:rsidP="001A7818">
            <w:pPr>
              <w:pStyle w:val="acctfourfigures"/>
              <w:tabs>
                <w:tab w:val="clear" w:pos="765"/>
                <w:tab w:val="decimal" w:pos="815"/>
              </w:tabs>
              <w:spacing w:before="2" w:line="216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41814">
              <w:rPr>
                <w:rFonts w:asciiTheme="majorBidi" w:hAnsiTheme="majorBidi" w:cstheme="majorBidi"/>
                <w:sz w:val="30"/>
                <w:szCs w:val="30"/>
              </w:rPr>
              <w:t>4,615</w:t>
            </w:r>
          </w:p>
        </w:tc>
      </w:tr>
      <w:tr w:rsidR="005D7DF8" w:rsidRPr="00F205C4" w14:paraId="78FC1603" w14:textId="77777777" w:rsidTr="000306B4">
        <w:tc>
          <w:tcPr>
            <w:tcW w:w="4301" w:type="dxa"/>
          </w:tcPr>
          <w:p w14:paraId="1CB93DC8" w14:textId="1F80166E" w:rsidR="005D7DF8" w:rsidRPr="00D56C7F" w:rsidRDefault="005D7DF8" w:rsidP="005D7DF8">
            <w:pPr>
              <w:spacing w:before="2" w:line="216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เงินสมทบประกันสังคม</w:t>
            </w:r>
          </w:p>
        </w:tc>
        <w:tc>
          <w:tcPr>
            <w:tcW w:w="1031" w:type="dxa"/>
            <w:vAlign w:val="bottom"/>
          </w:tcPr>
          <w:p w14:paraId="0983E7B8" w14:textId="0FE93CF3" w:rsidR="005D7DF8" w:rsidRPr="005D7DF8" w:rsidRDefault="005D7DF8" w:rsidP="005D7DF8">
            <w:pPr>
              <w:pStyle w:val="acctfourfigures"/>
              <w:tabs>
                <w:tab w:val="clear" w:pos="765"/>
                <w:tab w:val="decimal" w:pos="815"/>
              </w:tabs>
              <w:spacing w:before="2" w:line="216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D7DF8">
              <w:rPr>
                <w:rFonts w:asciiTheme="majorBidi" w:hAnsiTheme="majorBidi" w:cstheme="majorBidi"/>
                <w:sz w:val="30"/>
                <w:szCs w:val="30"/>
              </w:rPr>
              <w:t>3,468</w:t>
            </w:r>
          </w:p>
        </w:tc>
        <w:tc>
          <w:tcPr>
            <w:tcW w:w="236" w:type="dxa"/>
          </w:tcPr>
          <w:p w14:paraId="245D2AF4" w14:textId="77777777" w:rsidR="005D7DF8" w:rsidRPr="00F205C4" w:rsidRDefault="005D7DF8" w:rsidP="005D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before="2" w:line="216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3" w:type="dxa"/>
            <w:vAlign w:val="bottom"/>
          </w:tcPr>
          <w:p w14:paraId="25459375" w14:textId="01D3F898" w:rsidR="005D7DF8" w:rsidRPr="00A41814" w:rsidRDefault="005D7DF8" w:rsidP="005D7DF8">
            <w:pPr>
              <w:pStyle w:val="acctfourfigures"/>
              <w:tabs>
                <w:tab w:val="clear" w:pos="765"/>
                <w:tab w:val="decimal" w:pos="815"/>
              </w:tabs>
              <w:spacing w:before="2" w:line="216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1814">
              <w:rPr>
                <w:rFonts w:asciiTheme="majorBidi" w:hAnsiTheme="majorBidi" w:cstheme="majorBidi"/>
                <w:sz w:val="30"/>
                <w:szCs w:val="30"/>
              </w:rPr>
              <w:t>2,384</w:t>
            </w:r>
          </w:p>
        </w:tc>
        <w:tc>
          <w:tcPr>
            <w:tcW w:w="261" w:type="dxa"/>
          </w:tcPr>
          <w:p w14:paraId="7936A78C" w14:textId="77777777" w:rsidR="005D7DF8" w:rsidRPr="00C433B3" w:rsidRDefault="005D7DF8" w:rsidP="005D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before="2" w:line="216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1" w:type="dxa"/>
            <w:vAlign w:val="bottom"/>
          </w:tcPr>
          <w:p w14:paraId="40C6A0F8" w14:textId="3BF4892E" w:rsidR="005D7DF8" w:rsidRPr="005D7DF8" w:rsidRDefault="005D7DF8" w:rsidP="005D7DF8">
            <w:pPr>
              <w:pStyle w:val="acctfourfigures"/>
              <w:tabs>
                <w:tab w:val="clear" w:pos="765"/>
                <w:tab w:val="decimal" w:pos="815"/>
              </w:tabs>
              <w:spacing w:before="2" w:line="216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D7DF8">
              <w:rPr>
                <w:rFonts w:asciiTheme="majorBidi" w:hAnsiTheme="majorBidi" w:cstheme="majorBidi"/>
                <w:sz w:val="30"/>
                <w:szCs w:val="30"/>
              </w:rPr>
              <w:t>777</w:t>
            </w:r>
          </w:p>
        </w:tc>
        <w:tc>
          <w:tcPr>
            <w:tcW w:w="261" w:type="dxa"/>
          </w:tcPr>
          <w:p w14:paraId="1F1A0E5B" w14:textId="77777777" w:rsidR="005D7DF8" w:rsidRPr="00C433B3" w:rsidRDefault="005D7DF8" w:rsidP="005D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before="2" w:line="216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45A57EBE" w14:textId="2F3F78C4" w:rsidR="005D7DF8" w:rsidRPr="00A41814" w:rsidRDefault="005D7DF8" w:rsidP="005D7DF8">
            <w:pPr>
              <w:pStyle w:val="acctfourfigures"/>
              <w:tabs>
                <w:tab w:val="clear" w:pos="765"/>
                <w:tab w:val="decimal" w:pos="815"/>
              </w:tabs>
              <w:spacing w:before="2" w:line="216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1814">
              <w:rPr>
                <w:rFonts w:asciiTheme="majorBidi" w:hAnsiTheme="majorBidi" w:cstheme="majorBidi"/>
                <w:sz w:val="30"/>
                <w:szCs w:val="30"/>
              </w:rPr>
              <w:t>576</w:t>
            </w:r>
          </w:p>
        </w:tc>
      </w:tr>
      <w:tr w:rsidR="001A7818" w:rsidRPr="00F205C4" w14:paraId="68CBA80F" w14:textId="77777777" w:rsidTr="000306B4">
        <w:tc>
          <w:tcPr>
            <w:tcW w:w="4301" w:type="dxa"/>
          </w:tcPr>
          <w:p w14:paraId="673559BD" w14:textId="72617102" w:rsidR="001A7818" w:rsidRPr="00D56C7F" w:rsidRDefault="001A7818" w:rsidP="001A7818">
            <w:pPr>
              <w:spacing w:before="2" w:line="216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1031" w:type="dxa"/>
            <w:vAlign w:val="bottom"/>
          </w:tcPr>
          <w:p w14:paraId="04C08A32" w14:textId="4C21DE65" w:rsidR="001A7818" w:rsidRPr="00A41814" w:rsidRDefault="005D7DF8" w:rsidP="001A7818">
            <w:pPr>
              <w:pStyle w:val="acctfourfigures"/>
              <w:tabs>
                <w:tab w:val="clear" w:pos="765"/>
                <w:tab w:val="decimal" w:pos="815"/>
              </w:tabs>
              <w:spacing w:before="2" w:line="216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D7DF8">
              <w:rPr>
                <w:rFonts w:asciiTheme="majorBidi" w:hAnsiTheme="majorBidi" w:cstheme="majorBidi"/>
                <w:sz w:val="30"/>
                <w:szCs w:val="30"/>
              </w:rPr>
              <w:t>3,064</w:t>
            </w:r>
          </w:p>
        </w:tc>
        <w:tc>
          <w:tcPr>
            <w:tcW w:w="236" w:type="dxa"/>
          </w:tcPr>
          <w:p w14:paraId="69824E2B" w14:textId="77777777" w:rsidR="001A7818" w:rsidRPr="00F205C4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before="2" w:line="216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3" w:type="dxa"/>
            <w:vAlign w:val="bottom"/>
          </w:tcPr>
          <w:p w14:paraId="46FDB5B1" w14:textId="78E9C752" w:rsidR="001A7818" w:rsidRPr="00C433B3" w:rsidRDefault="001A7818" w:rsidP="001A7818">
            <w:pPr>
              <w:pStyle w:val="acctfourfigures"/>
              <w:tabs>
                <w:tab w:val="clear" w:pos="765"/>
                <w:tab w:val="decimal" w:pos="815"/>
              </w:tabs>
              <w:spacing w:before="2" w:line="216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41814">
              <w:rPr>
                <w:rFonts w:asciiTheme="majorBidi" w:hAnsiTheme="majorBidi" w:cstheme="majorBidi"/>
                <w:sz w:val="30"/>
                <w:szCs w:val="30"/>
              </w:rPr>
              <w:t>2,432</w:t>
            </w:r>
          </w:p>
        </w:tc>
        <w:tc>
          <w:tcPr>
            <w:tcW w:w="261" w:type="dxa"/>
          </w:tcPr>
          <w:p w14:paraId="0E301AA0" w14:textId="77777777" w:rsidR="001A7818" w:rsidRPr="00C433B3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before="2" w:line="216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1" w:type="dxa"/>
            <w:vAlign w:val="bottom"/>
          </w:tcPr>
          <w:p w14:paraId="667A1F00" w14:textId="6FCF384D" w:rsidR="001A7818" w:rsidRPr="00A41814" w:rsidRDefault="005D7DF8" w:rsidP="001A7818">
            <w:pPr>
              <w:pStyle w:val="acctfourfigures"/>
              <w:tabs>
                <w:tab w:val="clear" w:pos="765"/>
                <w:tab w:val="decimal" w:pos="815"/>
              </w:tabs>
              <w:spacing w:before="2" w:line="216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D7DF8">
              <w:rPr>
                <w:rFonts w:asciiTheme="majorBidi" w:hAnsiTheme="majorBidi" w:cstheme="majorBidi"/>
                <w:sz w:val="30"/>
                <w:szCs w:val="30"/>
              </w:rPr>
              <w:t>1,510</w:t>
            </w:r>
          </w:p>
        </w:tc>
        <w:tc>
          <w:tcPr>
            <w:tcW w:w="261" w:type="dxa"/>
          </w:tcPr>
          <w:p w14:paraId="760429A6" w14:textId="77777777" w:rsidR="001A7818" w:rsidRPr="00C433B3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before="2" w:line="216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18BEBFAA" w14:textId="5F85763A" w:rsidR="001A7818" w:rsidRPr="00C433B3" w:rsidRDefault="001A7818" w:rsidP="001A7818">
            <w:pPr>
              <w:pStyle w:val="acctfourfigures"/>
              <w:tabs>
                <w:tab w:val="clear" w:pos="765"/>
                <w:tab w:val="decimal" w:pos="815"/>
              </w:tabs>
              <w:spacing w:before="2" w:line="216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41814">
              <w:rPr>
                <w:rFonts w:asciiTheme="majorBidi" w:hAnsiTheme="majorBidi" w:cstheme="majorBidi"/>
                <w:sz w:val="30"/>
                <w:szCs w:val="30"/>
              </w:rPr>
              <w:t>1,283</w:t>
            </w:r>
          </w:p>
        </w:tc>
      </w:tr>
      <w:tr w:rsidR="001A7818" w:rsidRPr="00F205C4" w14:paraId="2ED8AC17" w14:textId="77777777" w:rsidTr="000306B4">
        <w:tc>
          <w:tcPr>
            <w:tcW w:w="4301" w:type="dxa"/>
          </w:tcPr>
          <w:p w14:paraId="0C2405E8" w14:textId="77777777" w:rsidR="001A7818" w:rsidRPr="00F205C4" w:rsidRDefault="001A7818" w:rsidP="001A7818">
            <w:pPr>
              <w:spacing w:before="2" w:line="216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031" w:type="dxa"/>
            <w:tcBorders>
              <w:bottom w:val="single" w:sz="4" w:space="0" w:color="auto"/>
            </w:tcBorders>
            <w:vAlign w:val="bottom"/>
          </w:tcPr>
          <w:p w14:paraId="5D034756" w14:textId="43BAC777" w:rsidR="001A7818" w:rsidRPr="00F205C4" w:rsidRDefault="005D7DF8" w:rsidP="001A7818">
            <w:pPr>
              <w:pStyle w:val="acctfourfigures"/>
              <w:tabs>
                <w:tab w:val="clear" w:pos="765"/>
                <w:tab w:val="decimal" w:pos="815"/>
              </w:tabs>
              <w:spacing w:before="2" w:line="216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D7DF8">
              <w:rPr>
                <w:rFonts w:asciiTheme="majorBidi" w:hAnsiTheme="majorBidi" w:cstheme="majorBidi"/>
                <w:sz w:val="30"/>
                <w:szCs w:val="30"/>
              </w:rPr>
              <w:t>7,071</w:t>
            </w:r>
          </w:p>
        </w:tc>
        <w:tc>
          <w:tcPr>
            <w:tcW w:w="236" w:type="dxa"/>
          </w:tcPr>
          <w:p w14:paraId="61D48599" w14:textId="77777777" w:rsidR="001A7818" w:rsidRPr="00F205C4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before="2" w:line="216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  <w:vAlign w:val="bottom"/>
          </w:tcPr>
          <w:p w14:paraId="3116278F" w14:textId="7C640D03" w:rsidR="001A7818" w:rsidRPr="00C433B3" w:rsidRDefault="001A7818" w:rsidP="001A7818">
            <w:pPr>
              <w:pStyle w:val="acctfourfigures"/>
              <w:tabs>
                <w:tab w:val="clear" w:pos="765"/>
                <w:tab w:val="decimal" w:pos="815"/>
              </w:tabs>
              <w:spacing w:before="2" w:line="216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1814">
              <w:rPr>
                <w:rFonts w:asciiTheme="majorBidi" w:hAnsiTheme="majorBidi" w:cstheme="majorBidi"/>
                <w:sz w:val="30"/>
                <w:szCs w:val="30"/>
              </w:rPr>
              <w:t>6,213</w:t>
            </w:r>
          </w:p>
        </w:tc>
        <w:tc>
          <w:tcPr>
            <w:tcW w:w="261" w:type="dxa"/>
          </w:tcPr>
          <w:p w14:paraId="39F85EC8" w14:textId="77777777" w:rsidR="001A7818" w:rsidRPr="00C433B3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before="2" w:line="216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1" w:type="dxa"/>
            <w:tcBorders>
              <w:bottom w:val="single" w:sz="4" w:space="0" w:color="auto"/>
            </w:tcBorders>
            <w:vAlign w:val="bottom"/>
          </w:tcPr>
          <w:p w14:paraId="08590397" w14:textId="2B5A3187" w:rsidR="001A7818" w:rsidRPr="00BA6D3E" w:rsidRDefault="005D7DF8" w:rsidP="001A7818">
            <w:pPr>
              <w:pStyle w:val="acctfourfigures"/>
              <w:tabs>
                <w:tab w:val="clear" w:pos="765"/>
                <w:tab w:val="decimal" w:pos="815"/>
              </w:tabs>
              <w:spacing w:before="2" w:line="216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D7DF8">
              <w:rPr>
                <w:rFonts w:asciiTheme="majorBidi" w:hAnsiTheme="majorBidi" w:cstheme="majorBidi"/>
                <w:sz w:val="30"/>
                <w:szCs w:val="30"/>
              </w:rPr>
              <w:t>97</w:t>
            </w:r>
            <w:r w:rsidR="00BA6D3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61" w:type="dxa"/>
          </w:tcPr>
          <w:p w14:paraId="59EB5EAB" w14:textId="77777777" w:rsidR="001A7818" w:rsidRPr="00C433B3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before="2" w:line="216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359BA368" w14:textId="5287FCB4" w:rsidR="001A7818" w:rsidRPr="00C433B3" w:rsidRDefault="001A7818" w:rsidP="001A7818">
            <w:pPr>
              <w:pStyle w:val="acctfourfigures"/>
              <w:tabs>
                <w:tab w:val="clear" w:pos="765"/>
                <w:tab w:val="decimal" w:pos="815"/>
              </w:tabs>
              <w:spacing w:before="2" w:line="216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1814">
              <w:rPr>
                <w:rFonts w:asciiTheme="majorBidi" w:hAnsiTheme="majorBidi" w:cstheme="majorBidi"/>
                <w:sz w:val="30"/>
                <w:szCs w:val="30"/>
              </w:rPr>
              <w:t>833</w:t>
            </w:r>
          </w:p>
        </w:tc>
      </w:tr>
      <w:tr w:rsidR="001A7818" w:rsidRPr="00F205C4" w14:paraId="39FEA9ED" w14:textId="77777777" w:rsidTr="000306B4">
        <w:trPr>
          <w:trHeight w:val="50"/>
        </w:trPr>
        <w:tc>
          <w:tcPr>
            <w:tcW w:w="4301" w:type="dxa"/>
          </w:tcPr>
          <w:p w14:paraId="494EC9FE" w14:textId="77777777" w:rsidR="001A7818" w:rsidRPr="00F205C4" w:rsidRDefault="001A7818" w:rsidP="001A7818">
            <w:pPr>
              <w:spacing w:before="2" w:line="216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auto"/>
            </w:tcBorders>
          </w:tcPr>
          <w:p w14:paraId="6EA7F4BB" w14:textId="29C0FC67" w:rsidR="001A7818" w:rsidRPr="001C4111" w:rsidRDefault="00303871" w:rsidP="001A7818">
            <w:pPr>
              <w:pStyle w:val="acctfourfigures"/>
              <w:tabs>
                <w:tab w:val="clear" w:pos="765"/>
                <w:tab w:val="decimal" w:pos="815"/>
              </w:tabs>
              <w:spacing w:before="2" w:line="216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38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142,290</w:t>
            </w:r>
          </w:p>
        </w:tc>
        <w:tc>
          <w:tcPr>
            <w:tcW w:w="236" w:type="dxa"/>
          </w:tcPr>
          <w:p w14:paraId="3C649382" w14:textId="77777777" w:rsidR="001A7818" w:rsidRPr="001C4111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before="2" w:line="216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double" w:sz="4" w:space="0" w:color="auto"/>
            </w:tcBorders>
          </w:tcPr>
          <w:p w14:paraId="797BB984" w14:textId="268DA984" w:rsidR="001A7818" w:rsidRPr="00C433B3" w:rsidRDefault="001A7818" w:rsidP="001A7818">
            <w:pPr>
              <w:pStyle w:val="acctfourfigures"/>
              <w:tabs>
                <w:tab w:val="clear" w:pos="765"/>
                <w:tab w:val="decimal" w:pos="815"/>
              </w:tabs>
              <w:spacing w:before="2" w:line="216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4E5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125,076</w:t>
            </w:r>
          </w:p>
        </w:tc>
        <w:tc>
          <w:tcPr>
            <w:tcW w:w="261" w:type="dxa"/>
          </w:tcPr>
          <w:p w14:paraId="1A88EE3F" w14:textId="77777777" w:rsidR="001A7818" w:rsidRPr="00C433B3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before="2" w:line="216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auto"/>
            </w:tcBorders>
          </w:tcPr>
          <w:p w14:paraId="1228B2F1" w14:textId="0E1A0D6C" w:rsidR="001A7818" w:rsidRPr="00C433B3" w:rsidRDefault="005D7DF8" w:rsidP="001A7818">
            <w:pPr>
              <w:pStyle w:val="acctfourfigures"/>
              <w:tabs>
                <w:tab w:val="clear" w:pos="765"/>
                <w:tab w:val="decimal" w:pos="815"/>
              </w:tabs>
              <w:spacing w:before="2" w:line="216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7D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50,59</w:t>
            </w:r>
            <w:r w:rsidR="00BA6D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61" w:type="dxa"/>
          </w:tcPr>
          <w:p w14:paraId="3E65890A" w14:textId="77777777" w:rsidR="001A7818" w:rsidRPr="00C433B3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before="2" w:line="216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58471508" w14:textId="18CCBF4E" w:rsidR="001A7818" w:rsidRPr="00C433B3" w:rsidRDefault="001A7818" w:rsidP="001A7818">
            <w:pPr>
              <w:pStyle w:val="acctfourfigures"/>
              <w:tabs>
                <w:tab w:val="clear" w:pos="765"/>
                <w:tab w:val="decimal" w:pos="815"/>
              </w:tabs>
              <w:spacing w:before="2" w:line="216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418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45,346</w:t>
            </w:r>
          </w:p>
        </w:tc>
      </w:tr>
    </w:tbl>
    <w:p w14:paraId="498AE26A" w14:textId="08EF25F5" w:rsidR="00676734" w:rsidRPr="00F205C4" w:rsidRDefault="00676734" w:rsidP="00E21F91">
      <w:pPr>
        <w:spacing w:before="2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205C4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โครงการสมทบเงินที่กำหนดไว้</w:t>
      </w:r>
    </w:p>
    <w:p w14:paraId="701CDE23" w14:textId="77777777" w:rsidR="00676734" w:rsidRPr="005D7DF8" w:rsidRDefault="00676734" w:rsidP="00E21F91">
      <w:pPr>
        <w:tabs>
          <w:tab w:val="clear" w:pos="227"/>
          <w:tab w:val="clear" w:pos="454"/>
          <w:tab w:val="clear" w:pos="680"/>
          <w:tab w:val="left" w:pos="720"/>
        </w:tabs>
        <w:spacing w:before="2"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E82D88E" w14:textId="45A1796D" w:rsidR="00676734" w:rsidRDefault="00383FD6" w:rsidP="00E21F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"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กลุ่ม</w:t>
      </w:r>
      <w:r w:rsidR="00676734" w:rsidRPr="00F205C4">
        <w:rPr>
          <w:rFonts w:asciiTheme="majorBidi" w:hAnsiTheme="majorBidi" w:cstheme="majorBidi"/>
          <w:sz w:val="30"/>
          <w:szCs w:val="30"/>
          <w:cs/>
        </w:rPr>
        <w:t xml:space="preserve">บริษัทได้จัดตั้งกองทุนสำรองเลี้ยงชีพสำหรับพนักงานของ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="0064148A" w:rsidRPr="0064148A">
        <w:rPr>
          <w:rFonts w:asciiTheme="majorBidi" w:hAnsiTheme="majorBidi" w:cstheme="majorBidi"/>
          <w:sz w:val="30"/>
          <w:szCs w:val="30"/>
        </w:rPr>
        <w:t>3</w:t>
      </w:r>
      <w:r w:rsidR="00676734" w:rsidRPr="00F205C4">
        <w:rPr>
          <w:rFonts w:asciiTheme="majorBidi" w:hAnsiTheme="majorBidi" w:cstheme="majorBidi"/>
          <w:sz w:val="30"/>
          <w:szCs w:val="30"/>
          <w:cs/>
        </w:rPr>
        <w:t xml:space="preserve"> ถึงอัตราร้อยละ </w:t>
      </w:r>
      <w:r w:rsidR="0064148A" w:rsidRPr="0064148A">
        <w:rPr>
          <w:rFonts w:asciiTheme="majorBidi" w:hAnsiTheme="majorBidi" w:cstheme="majorBidi"/>
          <w:sz w:val="30"/>
          <w:szCs w:val="30"/>
        </w:rPr>
        <w:t>7</w:t>
      </w:r>
      <w:r w:rsidR="00676734" w:rsidRPr="00F205C4">
        <w:rPr>
          <w:rFonts w:asciiTheme="majorBidi" w:hAnsiTheme="majorBidi" w:cstheme="majorBidi"/>
          <w:sz w:val="30"/>
          <w:szCs w:val="30"/>
          <w:cs/>
        </w:rPr>
        <w:t xml:space="preserve"> ของเงินเดือนทุกเดือน และบริษัทจ่ายสมทบในอัตราร้อยละ </w:t>
      </w:r>
      <w:r w:rsidR="0064148A" w:rsidRPr="0064148A">
        <w:rPr>
          <w:rFonts w:asciiTheme="majorBidi" w:hAnsiTheme="majorBidi" w:cstheme="majorBidi"/>
          <w:sz w:val="30"/>
          <w:szCs w:val="30"/>
        </w:rPr>
        <w:t>3</w:t>
      </w:r>
      <w:r w:rsidR="00676734" w:rsidRPr="00F205C4">
        <w:rPr>
          <w:rFonts w:asciiTheme="majorBidi" w:hAnsiTheme="majorBidi" w:cstheme="majorBidi"/>
          <w:sz w:val="30"/>
          <w:szCs w:val="30"/>
          <w:cs/>
        </w:rPr>
        <w:t xml:space="preserve"> ถึงอัตราร้อยละ </w:t>
      </w:r>
      <w:r w:rsidR="0064148A" w:rsidRPr="0064148A">
        <w:rPr>
          <w:rFonts w:asciiTheme="majorBidi" w:hAnsiTheme="majorBidi" w:cstheme="majorBidi"/>
          <w:sz w:val="30"/>
          <w:szCs w:val="30"/>
        </w:rPr>
        <w:t>7</w:t>
      </w:r>
      <w:r w:rsidR="00676734" w:rsidRPr="00F205C4">
        <w:rPr>
          <w:rFonts w:asciiTheme="majorBidi" w:hAnsiTheme="majorBidi" w:cstheme="majorBidi"/>
          <w:sz w:val="30"/>
          <w:szCs w:val="30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5EBC2A48" w14:textId="77777777" w:rsidR="005D1418" w:rsidRDefault="005D1418" w:rsidP="00E21F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"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1CBA9289" w14:textId="50EB83ED" w:rsidR="008118AA" w:rsidRPr="000059B0" w:rsidRDefault="008118AA" w:rsidP="008F1139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" w:line="240" w:lineRule="auto"/>
        <w:ind w:left="0" w:right="-25" w:firstLine="0"/>
        <w:contextualSpacing w:val="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0059B0">
        <w:rPr>
          <w:rFonts w:asciiTheme="majorBidi" w:hAnsiTheme="majorBidi" w:cstheme="majorBidi"/>
          <w:b/>
          <w:bCs/>
          <w:sz w:val="30"/>
          <w:szCs w:val="30"/>
          <w:cs/>
        </w:rPr>
        <w:t>ค่าใช้จ่ายตามลักษณะ</w:t>
      </w:r>
    </w:p>
    <w:p w14:paraId="3C94482B" w14:textId="77777777" w:rsidR="008118AA" w:rsidRPr="00504B8D" w:rsidRDefault="008118AA" w:rsidP="008F1139">
      <w:pPr>
        <w:tabs>
          <w:tab w:val="clear" w:pos="227"/>
          <w:tab w:val="clear" w:pos="454"/>
          <w:tab w:val="clear" w:pos="680"/>
          <w:tab w:val="left" w:pos="720"/>
        </w:tabs>
        <w:spacing w:before="2"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191" w:type="dxa"/>
        <w:tblInd w:w="468" w:type="dxa"/>
        <w:tblLook w:val="01E0" w:firstRow="1" w:lastRow="1" w:firstColumn="1" w:lastColumn="1" w:noHBand="0" w:noVBand="0"/>
      </w:tblPr>
      <w:tblGrid>
        <w:gridCol w:w="3438"/>
        <w:gridCol w:w="890"/>
        <w:gridCol w:w="1071"/>
        <w:gridCol w:w="236"/>
        <w:gridCol w:w="1005"/>
        <w:gridCol w:w="260"/>
        <w:gridCol w:w="1005"/>
        <w:gridCol w:w="260"/>
        <w:gridCol w:w="1026"/>
      </w:tblGrid>
      <w:tr w:rsidR="00496009" w:rsidRPr="00F205C4" w14:paraId="395E8485" w14:textId="77777777" w:rsidTr="00DD6D70">
        <w:tc>
          <w:tcPr>
            <w:tcW w:w="3485" w:type="dxa"/>
            <w:shd w:val="clear" w:color="auto" w:fill="auto"/>
          </w:tcPr>
          <w:p w14:paraId="62B905BD" w14:textId="77777777" w:rsidR="00496009" w:rsidRPr="00F205C4" w:rsidRDefault="00496009" w:rsidP="008F1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"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</w:p>
        </w:tc>
        <w:tc>
          <w:tcPr>
            <w:tcW w:w="897" w:type="dxa"/>
          </w:tcPr>
          <w:p w14:paraId="5B4F279B" w14:textId="77777777" w:rsidR="00496009" w:rsidRPr="00F205C4" w:rsidRDefault="00496009" w:rsidP="008F1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256" w:type="dxa"/>
            <w:gridSpan w:val="3"/>
          </w:tcPr>
          <w:p w14:paraId="6F1DFF85" w14:textId="6EC6CA63" w:rsidR="00496009" w:rsidRPr="00F205C4" w:rsidRDefault="00496009" w:rsidP="008F1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" w:type="dxa"/>
          </w:tcPr>
          <w:p w14:paraId="6CE085AD" w14:textId="77777777" w:rsidR="00496009" w:rsidRPr="00F205C4" w:rsidRDefault="00496009" w:rsidP="008F1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"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92" w:type="dxa"/>
            <w:gridSpan w:val="3"/>
          </w:tcPr>
          <w:p w14:paraId="7C75417E" w14:textId="77777777" w:rsidR="00496009" w:rsidRPr="00F205C4" w:rsidRDefault="00496009" w:rsidP="008F1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96009" w:rsidRPr="00F205C4" w14:paraId="1CCAC5E0" w14:textId="77777777" w:rsidTr="00DD6D70">
        <w:tc>
          <w:tcPr>
            <w:tcW w:w="3485" w:type="dxa"/>
          </w:tcPr>
          <w:p w14:paraId="7A0EC4FE" w14:textId="77777777" w:rsidR="00496009" w:rsidRPr="00F205C4" w:rsidRDefault="00496009" w:rsidP="008F1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"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97" w:type="dxa"/>
          </w:tcPr>
          <w:p w14:paraId="0FD0BB8B" w14:textId="50805670" w:rsidR="00496009" w:rsidRPr="00F205C4" w:rsidRDefault="00997CF5" w:rsidP="008F1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" w:line="240" w:lineRule="auto"/>
              <w:ind w:left="-114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15" w:type="dxa"/>
            <w:shd w:val="clear" w:color="auto" w:fill="auto"/>
          </w:tcPr>
          <w:p w14:paraId="23A84CF2" w14:textId="24C11143" w:rsidR="00496009" w:rsidRPr="00F205C4" w:rsidRDefault="000B55DD" w:rsidP="008F1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A781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0A9C9F62" w14:textId="77777777" w:rsidR="00496009" w:rsidRPr="00F205C4" w:rsidRDefault="00496009" w:rsidP="008F1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05" w:type="dxa"/>
            <w:shd w:val="clear" w:color="auto" w:fill="auto"/>
          </w:tcPr>
          <w:p w14:paraId="359B204F" w14:textId="66A02598" w:rsidR="00496009" w:rsidRPr="00F205C4" w:rsidRDefault="000B55DD" w:rsidP="008F1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A781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61" w:type="dxa"/>
            <w:shd w:val="clear" w:color="auto" w:fill="auto"/>
          </w:tcPr>
          <w:p w14:paraId="1B3348E6" w14:textId="77777777" w:rsidR="00496009" w:rsidRPr="00F205C4" w:rsidRDefault="00496009" w:rsidP="008F1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05" w:type="dxa"/>
            <w:shd w:val="clear" w:color="auto" w:fill="auto"/>
          </w:tcPr>
          <w:p w14:paraId="19805D00" w14:textId="0387D47F" w:rsidR="00496009" w:rsidRPr="00F205C4" w:rsidRDefault="000B55DD" w:rsidP="008F1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A781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61" w:type="dxa"/>
            <w:shd w:val="clear" w:color="auto" w:fill="auto"/>
          </w:tcPr>
          <w:p w14:paraId="6C7C7A60" w14:textId="77777777" w:rsidR="00496009" w:rsidRPr="00F205C4" w:rsidRDefault="00496009" w:rsidP="008F1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26" w:type="dxa"/>
            <w:shd w:val="clear" w:color="auto" w:fill="auto"/>
          </w:tcPr>
          <w:p w14:paraId="7E6FA99C" w14:textId="65AAAF4A" w:rsidR="00496009" w:rsidRPr="00F205C4" w:rsidRDefault="000B55DD" w:rsidP="008F1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A781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496009" w:rsidRPr="00F205C4" w14:paraId="56A082DD" w14:textId="77777777" w:rsidTr="00DD6D70">
        <w:tc>
          <w:tcPr>
            <w:tcW w:w="3485" w:type="dxa"/>
          </w:tcPr>
          <w:p w14:paraId="2A15F420" w14:textId="77777777" w:rsidR="00496009" w:rsidRPr="00F205C4" w:rsidRDefault="00496009" w:rsidP="008F1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"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97" w:type="dxa"/>
          </w:tcPr>
          <w:p w14:paraId="7C392AA8" w14:textId="77777777" w:rsidR="00496009" w:rsidRPr="00F205C4" w:rsidRDefault="00496009" w:rsidP="008F1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"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09" w:type="dxa"/>
            <w:gridSpan w:val="7"/>
          </w:tcPr>
          <w:p w14:paraId="2743299F" w14:textId="55B78369" w:rsidR="00496009" w:rsidRPr="00F205C4" w:rsidRDefault="00496009" w:rsidP="008F1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"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062E6" w:rsidRPr="00F205C4" w14:paraId="7E99E0B1" w14:textId="77777777" w:rsidTr="00DD6D70">
        <w:tc>
          <w:tcPr>
            <w:tcW w:w="3485" w:type="dxa"/>
          </w:tcPr>
          <w:p w14:paraId="5997B7FB" w14:textId="3E448105" w:rsidR="002062E6" w:rsidRPr="00F205C4" w:rsidRDefault="002062E6" w:rsidP="002062E6">
            <w:pPr>
              <w:spacing w:before="2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การเปลี่ยนแปลงในสินค้าคงเหลือ</w:t>
            </w:r>
          </w:p>
        </w:tc>
        <w:tc>
          <w:tcPr>
            <w:tcW w:w="897" w:type="dxa"/>
          </w:tcPr>
          <w:p w14:paraId="2C7A0A4D" w14:textId="77777777" w:rsidR="002062E6" w:rsidRPr="00F205C4" w:rsidRDefault="002062E6" w:rsidP="002062E6">
            <w:pPr>
              <w:pStyle w:val="acctfourfigures"/>
              <w:tabs>
                <w:tab w:val="clear" w:pos="765"/>
              </w:tabs>
              <w:spacing w:before="2"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15" w:type="dxa"/>
          </w:tcPr>
          <w:p w14:paraId="60E9F7F3" w14:textId="44BB14B8" w:rsidR="002062E6" w:rsidRPr="001045E5" w:rsidRDefault="00B5001B" w:rsidP="002062E6">
            <w:pPr>
              <w:pStyle w:val="acctfourfigures"/>
              <w:tabs>
                <w:tab w:val="clear" w:pos="765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5001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(26,676)</w:t>
            </w:r>
          </w:p>
        </w:tc>
        <w:tc>
          <w:tcPr>
            <w:tcW w:w="236" w:type="dxa"/>
          </w:tcPr>
          <w:p w14:paraId="0ADA062A" w14:textId="77777777" w:rsidR="002062E6" w:rsidRPr="00F205C4" w:rsidRDefault="002062E6" w:rsidP="00206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b/>
                <w:sz w:val="30"/>
                <w:szCs w:val="30"/>
                <w:highlight w:val="cyan"/>
              </w:rPr>
            </w:pPr>
          </w:p>
        </w:tc>
        <w:tc>
          <w:tcPr>
            <w:tcW w:w="1005" w:type="dxa"/>
          </w:tcPr>
          <w:p w14:paraId="692B2769" w14:textId="1A885B26" w:rsidR="002062E6" w:rsidRPr="00C97757" w:rsidRDefault="002062E6" w:rsidP="002062E6">
            <w:pPr>
              <w:pStyle w:val="acctfourfigures"/>
              <w:tabs>
                <w:tab w:val="clear" w:pos="765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045E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11,198</w:t>
            </w:r>
          </w:p>
        </w:tc>
        <w:tc>
          <w:tcPr>
            <w:tcW w:w="261" w:type="dxa"/>
          </w:tcPr>
          <w:p w14:paraId="3793E327" w14:textId="77777777" w:rsidR="002062E6" w:rsidRPr="00F205C4" w:rsidRDefault="002062E6" w:rsidP="00206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5" w:type="dxa"/>
          </w:tcPr>
          <w:p w14:paraId="3F7E1A3F" w14:textId="2779FC8C" w:rsidR="002062E6" w:rsidRPr="00F205C4" w:rsidRDefault="002062E6" w:rsidP="002062E6">
            <w:pPr>
              <w:pStyle w:val="acctfourfigures"/>
              <w:tabs>
                <w:tab w:val="clear" w:pos="765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1" w:type="dxa"/>
          </w:tcPr>
          <w:p w14:paraId="63C1BCE0" w14:textId="77777777" w:rsidR="002062E6" w:rsidRPr="00F205C4" w:rsidRDefault="002062E6" w:rsidP="00206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6" w:type="dxa"/>
          </w:tcPr>
          <w:p w14:paraId="1A77BCFC" w14:textId="5B68F572" w:rsidR="002062E6" w:rsidRPr="00F205C4" w:rsidRDefault="002062E6" w:rsidP="002062E6">
            <w:pPr>
              <w:pStyle w:val="acctfourfigures"/>
              <w:tabs>
                <w:tab w:val="clear" w:pos="765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2062E6" w:rsidRPr="00F205C4" w14:paraId="3076E63F" w14:textId="77777777" w:rsidTr="00DD6D70">
        <w:tc>
          <w:tcPr>
            <w:tcW w:w="3485" w:type="dxa"/>
          </w:tcPr>
          <w:p w14:paraId="11E5FBCC" w14:textId="242D3A77" w:rsidR="002062E6" w:rsidRPr="00F205C4" w:rsidRDefault="002062E6" w:rsidP="002062E6">
            <w:pPr>
              <w:spacing w:before="2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ซื้อสินค้าคงเหลือ</w:t>
            </w:r>
          </w:p>
        </w:tc>
        <w:tc>
          <w:tcPr>
            <w:tcW w:w="897" w:type="dxa"/>
          </w:tcPr>
          <w:p w14:paraId="3EF96E4B" w14:textId="77777777" w:rsidR="002062E6" w:rsidRPr="00F205C4" w:rsidRDefault="002062E6" w:rsidP="002062E6">
            <w:pPr>
              <w:pStyle w:val="acctfourfigures"/>
              <w:tabs>
                <w:tab w:val="clear" w:pos="765"/>
              </w:tabs>
              <w:spacing w:before="2"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15" w:type="dxa"/>
          </w:tcPr>
          <w:p w14:paraId="0208FB08" w14:textId="4AE11180" w:rsidR="002062E6" w:rsidRPr="001045E5" w:rsidRDefault="005F4DF7" w:rsidP="002062E6">
            <w:pPr>
              <w:pStyle w:val="acctfourfigures"/>
              <w:tabs>
                <w:tab w:val="clear" w:pos="765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F4DF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1,438,568</w:t>
            </w:r>
          </w:p>
        </w:tc>
        <w:tc>
          <w:tcPr>
            <w:tcW w:w="236" w:type="dxa"/>
          </w:tcPr>
          <w:p w14:paraId="2D9315D5" w14:textId="77777777" w:rsidR="002062E6" w:rsidRPr="00F205C4" w:rsidRDefault="002062E6" w:rsidP="00206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b/>
                <w:sz w:val="30"/>
                <w:szCs w:val="30"/>
                <w:highlight w:val="cyan"/>
              </w:rPr>
            </w:pPr>
          </w:p>
        </w:tc>
        <w:tc>
          <w:tcPr>
            <w:tcW w:w="1005" w:type="dxa"/>
          </w:tcPr>
          <w:p w14:paraId="7EB9617F" w14:textId="642BB638" w:rsidR="002062E6" w:rsidRPr="00C97757" w:rsidRDefault="005F4DF7" w:rsidP="002062E6">
            <w:pPr>
              <w:pStyle w:val="acctfourfigures"/>
              <w:tabs>
                <w:tab w:val="clear" w:pos="765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F4DF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1,392,829</w:t>
            </w:r>
          </w:p>
        </w:tc>
        <w:tc>
          <w:tcPr>
            <w:tcW w:w="261" w:type="dxa"/>
          </w:tcPr>
          <w:p w14:paraId="28DE432B" w14:textId="77777777" w:rsidR="002062E6" w:rsidRPr="00F205C4" w:rsidRDefault="002062E6" w:rsidP="00206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5" w:type="dxa"/>
          </w:tcPr>
          <w:p w14:paraId="71C3902D" w14:textId="0DDA59CF" w:rsidR="002062E6" w:rsidRPr="00F205C4" w:rsidRDefault="002062E6" w:rsidP="002062E6">
            <w:pPr>
              <w:pStyle w:val="acctfourfigures"/>
              <w:tabs>
                <w:tab w:val="clear" w:pos="765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1" w:type="dxa"/>
          </w:tcPr>
          <w:p w14:paraId="767EFA17" w14:textId="77777777" w:rsidR="002062E6" w:rsidRPr="00F205C4" w:rsidRDefault="002062E6" w:rsidP="00206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6" w:type="dxa"/>
          </w:tcPr>
          <w:p w14:paraId="004D4C5B" w14:textId="77F56E87" w:rsidR="002062E6" w:rsidRPr="00F205C4" w:rsidRDefault="002062E6" w:rsidP="002062E6">
            <w:pPr>
              <w:pStyle w:val="acctfourfigures"/>
              <w:tabs>
                <w:tab w:val="clear" w:pos="765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1A7818" w:rsidRPr="00F205C4" w14:paraId="59D6EBB2" w14:textId="77777777" w:rsidTr="00DD6D70">
        <w:tc>
          <w:tcPr>
            <w:tcW w:w="3485" w:type="dxa"/>
          </w:tcPr>
          <w:p w14:paraId="48F896B6" w14:textId="098946C1" w:rsidR="001A7818" w:rsidRPr="00F205C4" w:rsidRDefault="001A7818" w:rsidP="001A7818">
            <w:pPr>
              <w:spacing w:before="2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897" w:type="dxa"/>
          </w:tcPr>
          <w:p w14:paraId="6A67C1E2" w14:textId="17781C49" w:rsidR="001A7818" w:rsidRPr="00B237F7" w:rsidRDefault="001A7818" w:rsidP="001A7818">
            <w:pPr>
              <w:pStyle w:val="acctfourfigures"/>
              <w:tabs>
                <w:tab w:val="clear" w:pos="765"/>
              </w:tabs>
              <w:spacing w:before="2"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37F7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1</w:t>
            </w:r>
            <w:r w:rsidR="005D1418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7</w:t>
            </w:r>
          </w:p>
        </w:tc>
        <w:tc>
          <w:tcPr>
            <w:tcW w:w="1015" w:type="dxa"/>
          </w:tcPr>
          <w:p w14:paraId="03BA9D10" w14:textId="290719AE" w:rsidR="001A7818" w:rsidRPr="008E3EAC" w:rsidRDefault="002062E6" w:rsidP="001A7818">
            <w:pPr>
              <w:pStyle w:val="acctfourfigures"/>
              <w:tabs>
                <w:tab w:val="clear" w:pos="765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062E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142,290</w:t>
            </w:r>
          </w:p>
        </w:tc>
        <w:tc>
          <w:tcPr>
            <w:tcW w:w="236" w:type="dxa"/>
          </w:tcPr>
          <w:p w14:paraId="2928133B" w14:textId="77777777" w:rsidR="001A7818" w:rsidRPr="00F205C4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b/>
                <w:sz w:val="30"/>
                <w:szCs w:val="30"/>
                <w:highlight w:val="cyan"/>
              </w:rPr>
            </w:pPr>
          </w:p>
        </w:tc>
        <w:tc>
          <w:tcPr>
            <w:tcW w:w="1005" w:type="dxa"/>
          </w:tcPr>
          <w:p w14:paraId="01767C8E" w14:textId="5E5105B0" w:rsidR="001A7818" w:rsidRPr="00C97757" w:rsidRDefault="001A7818" w:rsidP="001A7818">
            <w:pPr>
              <w:pStyle w:val="acctfourfigures"/>
              <w:tabs>
                <w:tab w:val="clear" w:pos="765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4E5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125,076</w:t>
            </w:r>
          </w:p>
        </w:tc>
        <w:tc>
          <w:tcPr>
            <w:tcW w:w="261" w:type="dxa"/>
          </w:tcPr>
          <w:p w14:paraId="3994F6F4" w14:textId="77777777" w:rsidR="001A7818" w:rsidRPr="00F205C4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5" w:type="dxa"/>
          </w:tcPr>
          <w:p w14:paraId="22D2BE4B" w14:textId="3B9DD168" w:rsidR="001A7818" w:rsidRPr="00F205C4" w:rsidRDefault="002062E6" w:rsidP="001A7818">
            <w:pPr>
              <w:pStyle w:val="acctfourfigures"/>
              <w:tabs>
                <w:tab w:val="clear" w:pos="765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sz w:val="30"/>
                <w:szCs w:val="30"/>
              </w:rPr>
            </w:pPr>
            <w:r w:rsidRPr="002062E6">
              <w:rPr>
                <w:rFonts w:asciiTheme="majorBidi" w:hAnsiTheme="majorBidi" w:cstheme="majorBidi"/>
                <w:sz w:val="30"/>
                <w:szCs w:val="30"/>
              </w:rPr>
              <w:t>50,590</w:t>
            </w:r>
          </w:p>
        </w:tc>
        <w:tc>
          <w:tcPr>
            <w:tcW w:w="261" w:type="dxa"/>
          </w:tcPr>
          <w:p w14:paraId="09DB0569" w14:textId="77777777" w:rsidR="001A7818" w:rsidRPr="00F205C4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6" w:type="dxa"/>
          </w:tcPr>
          <w:p w14:paraId="326B4F88" w14:textId="55E5D176" w:rsidR="001A7818" w:rsidRPr="00F205C4" w:rsidRDefault="001A7818" w:rsidP="001A7818">
            <w:pPr>
              <w:pStyle w:val="acctfourfigures"/>
              <w:tabs>
                <w:tab w:val="clear" w:pos="765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sz w:val="30"/>
                <w:szCs w:val="30"/>
              </w:rPr>
            </w:pPr>
            <w:r w:rsidRPr="001045E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45,346</w:t>
            </w:r>
          </w:p>
        </w:tc>
      </w:tr>
      <w:tr w:rsidR="001A7818" w:rsidRPr="00F205C4" w14:paraId="0F5B62CC" w14:textId="77777777" w:rsidTr="00DD6D70">
        <w:tc>
          <w:tcPr>
            <w:tcW w:w="3485" w:type="dxa"/>
          </w:tcPr>
          <w:p w14:paraId="6DC31A67" w14:textId="5AC8D7FA" w:rsidR="001A7818" w:rsidRPr="00F205C4" w:rsidRDefault="001A7818" w:rsidP="001A7818">
            <w:pPr>
              <w:spacing w:before="2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897" w:type="dxa"/>
          </w:tcPr>
          <w:p w14:paraId="70D8DC39" w14:textId="77777777" w:rsidR="001A7818" w:rsidRPr="00F205C4" w:rsidRDefault="001A7818" w:rsidP="001A7818">
            <w:pPr>
              <w:pStyle w:val="acctfourfigures"/>
              <w:tabs>
                <w:tab w:val="clear" w:pos="765"/>
              </w:tabs>
              <w:spacing w:before="2"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15" w:type="dxa"/>
          </w:tcPr>
          <w:p w14:paraId="4A856BD2" w14:textId="76230C4A" w:rsidR="001A7818" w:rsidRPr="006469C2" w:rsidRDefault="002062E6" w:rsidP="001A7818">
            <w:pPr>
              <w:pStyle w:val="acctfourfigures"/>
              <w:tabs>
                <w:tab w:val="clear" w:pos="765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56,70</w:t>
            </w:r>
            <w:r w:rsidR="00FC13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36" w:type="dxa"/>
          </w:tcPr>
          <w:p w14:paraId="7B862D87" w14:textId="77777777" w:rsidR="001A7818" w:rsidRPr="00F205C4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b/>
                <w:sz w:val="30"/>
                <w:szCs w:val="30"/>
                <w:highlight w:val="cyan"/>
              </w:rPr>
            </w:pPr>
          </w:p>
        </w:tc>
        <w:tc>
          <w:tcPr>
            <w:tcW w:w="1005" w:type="dxa"/>
          </w:tcPr>
          <w:p w14:paraId="658D96DE" w14:textId="655EF841" w:rsidR="001A7818" w:rsidRPr="00C97757" w:rsidRDefault="001A7818" w:rsidP="001A7818">
            <w:pPr>
              <w:pStyle w:val="acctfourfigures"/>
              <w:tabs>
                <w:tab w:val="clear" w:pos="765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045E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51,33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  <w:tc>
          <w:tcPr>
            <w:tcW w:w="261" w:type="dxa"/>
          </w:tcPr>
          <w:p w14:paraId="03E1A230" w14:textId="77777777" w:rsidR="001A7818" w:rsidRPr="00F205C4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5" w:type="dxa"/>
          </w:tcPr>
          <w:p w14:paraId="0217AF42" w14:textId="2509C905" w:rsidR="001A7818" w:rsidRPr="00F205C4" w:rsidRDefault="002062E6" w:rsidP="001A7818">
            <w:pPr>
              <w:pStyle w:val="acctfourfigures"/>
              <w:tabs>
                <w:tab w:val="clear" w:pos="765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062E6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778</w:t>
            </w:r>
          </w:p>
        </w:tc>
        <w:tc>
          <w:tcPr>
            <w:tcW w:w="261" w:type="dxa"/>
          </w:tcPr>
          <w:p w14:paraId="61AB23B5" w14:textId="77777777" w:rsidR="001A7818" w:rsidRPr="00F205C4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6" w:type="dxa"/>
          </w:tcPr>
          <w:p w14:paraId="7D85C173" w14:textId="0B6978B2" w:rsidR="001A7818" w:rsidRPr="00F205C4" w:rsidRDefault="001A7818" w:rsidP="001A7818">
            <w:pPr>
              <w:pStyle w:val="acctfourfigures"/>
              <w:tabs>
                <w:tab w:val="clear" w:pos="765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045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742</w:t>
            </w:r>
          </w:p>
        </w:tc>
      </w:tr>
      <w:tr w:rsidR="002062E6" w:rsidRPr="00F205C4" w14:paraId="0EF5CC84" w14:textId="77777777" w:rsidTr="00DD6D70">
        <w:tc>
          <w:tcPr>
            <w:tcW w:w="3485" w:type="dxa"/>
          </w:tcPr>
          <w:p w14:paraId="3EBD105B" w14:textId="221C4867" w:rsidR="002062E6" w:rsidRPr="00F205C4" w:rsidRDefault="002062E6" w:rsidP="002062E6">
            <w:pPr>
              <w:spacing w:before="2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897" w:type="dxa"/>
          </w:tcPr>
          <w:p w14:paraId="76293F68" w14:textId="77777777" w:rsidR="002062E6" w:rsidRPr="00F205C4" w:rsidRDefault="002062E6" w:rsidP="002062E6">
            <w:pPr>
              <w:pStyle w:val="acctfourfigures"/>
              <w:tabs>
                <w:tab w:val="clear" w:pos="765"/>
              </w:tabs>
              <w:spacing w:before="2"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15" w:type="dxa"/>
          </w:tcPr>
          <w:p w14:paraId="27727C82" w14:textId="18FE1304" w:rsidR="002062E6" w:rsidRPr="001045E5" w:rsidRDefault="002062E6" w:rsidP="002062E6">
            <w:pPr>
              <w:pStyle w:val="acctfourfigures"/>
              <w:tabs>
                <w:tab w:val="clear" w:pos="765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062E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14,727</w:t>
            </w:r>
          </w:p>
        </w:tc>
        <w:tc>
          <w:tcPr>
            <w:tcW w:w="236" w:type="dxa"/>
          </w:tcPr>
          <w:p w14:paraId="6E1F474A" w14:textId="77777777" w:rsidR="002062E6" w:rsidRPr="00F205C4" w:rsidRDefault="002062E6" w:rsidP="00206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b/>
                <w:sz w:val="30"/>
                <w:szCs w:val="30"/>
                <w:highlight w:val="cyan"/>
              </w:rPr>
            </w:pPr>
          </w:p>
        </w:tc>
        <w:tc>
          <w:tcPr>
            <w:tcW w:w="1005" w:type="dxa"/>
          </w:tcPr>
          <w:p w14:paraId="40FEC756" w14:textId="0CDB1EFC" w:rsidR="002062E6" w:rsidRPr="00C97757" w:rsidRDefault="002062E6" w:rsidP="002062E6">
            <w:pPr>
              <w:pStyle w:val="acctfourfigures"/>
              <w:tabs>
                <w:tab w:val="clear" w:pos="765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045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14,837</w:t>
            </w:r>
          </w:p>
        </w:tc>
        <w:tc>
          <w:tcPr>
            <w:tcW w:w="261" w:type="dxa"/>
          </w:tcPr>
          <w:p w14:paraId="093205FD" w14:textId="77777777" w:rsidR="002062E6" w:rsidRPr="00F205C4" w:rsidRDefault="002062E6" w:rsidP="00206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5" w:type="dxa"/>
          </w:tcPr>
          <w:p w14:paraId="5F1C62EC" w14:textId="648B3611" w:rsidR="002062E6" w:rsidRPr="00F205C4" w:rsidRDefault="002062E6" w:rsidP="002062E6">
            <w:pPr>
              <w:pStyle w:val="acctfourfigures"/>
              <w:tabs>
                <w:tab w:val="clear" w:pos="765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1" w:type="dxa"/>
          </w:tcPr>
          <w:p w14:paraId="5F0BD16C" w14:textId="77777777" w:rsidR="002062E6" w:rsidRPr="00F205C4" w:rsidRDefault="002062E6" w:rsidP="00206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6" w:type="dxa"/>
          </w:tcPr>
          <w:p w14:paraId="636E0655" w14:textId="29CE285C" w:rsidR="002062E6" w:rsidRPr="00F205C4" w:rsidRDefault="002062E6" w:rsidP="002062E6">
            <w:pPr>
              <w:pStyle w:val="acctfourfigures"/>
              <w:tabs>
                <w:tab w:val="clear" w:pos="765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2062E6" w:rsidRPr="00F205C4" w14:paraId="5949E946" w14:textId="77777777" w:rsidTr="00DD6D70">
        <w:tc>
          <w:tcPr>
            <w:tcW w:w="3485" w:type="dxa"/>
          </w:tcPr>
          <w:p w14:paraId="251CFCF5" w14:textId="77777777" w:rsidR="002062E6" w:rsidRPr="00F205C4" w:rsidRDefault="002062E6" w:rsidP="002062E6">
            <w:pPr>
              <w:spacing w:before="2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ค่าใช้จ่ายในการจัดจำหน่าย</w:t>
            </w:r>
          </w:p>
        </w:tc>
        <w:tc>
          <w:tcPr>
            <w:tcW w:w="897" w:type="dxa"/>
          </w:tcPr>
          <w:p w14:paraId="10019F4F" w14:textId="77777777" w:rsidR="002062E6" w:rsidRPr="00F205C4" w:rsidRDefault="002062E6" w:rsidP="002062E6">
            <w:pPr>
              <w:pStyle w:val="acctfourfigures"/>
              <w:tabs>
                <w:tab w:val="clear" w:pos="765"/>
              </w:tabs>
              <w:spacing w:before="2"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15" w:type="dxa"/>
          </w:tcPr>
          <w:p w14:paraId="64210F0E" w14:textId="5E200654" w:rsidR="002062E6" w:rsidRPr="008E3EAC" w:rsidRDefault="002062E6" w:rsidP="002062E6">
            <w:pPr>
              <w:pStyle w:val="acctfourfigures"/>
              <w:tabs>
                <w:tab w:val="clear" w:pos="765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062E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10,341</w:t>
            </w:r>
          </w:p>
        </w:tc>
        <w:tc>
          <w:tcPr>
            <w:tcW w:w="236" w:type="dxa"/>
          </w:tcPr>
          <w:p w14:paraId="634B73EF" w14:textId="77777777" w:rsidR="002062E6" w:rsidRPr="00F205C4" w:rsidRDefault="002062E6" w:rsidP="00206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b/>
                <w:sz w:val="30"/>
                <w:szCs w:val="30"/>
                <w:highlight w:val="cyan"/>
              </w:rPr>
            </w:pPr>
          </w:p>
        </w:tc>
        <w:tc>
          <w:tcPr>
            <w:tcW w:w="1005" w:type="dxa"/>
          </w:tcPr>
          <w:p w14:paraId="60AB8E95" w14:textId="38ADC752" w:rsidR="002062E6" w:rsidRPr="00C97757" w:rsidRDefault="002062E6" w:rsidP="002062E6">
            <w:pPr>
              <w:pStyle w:val="acctfourfigures"/>
              <w:tabs>
                <w:tab w:val="clear" w:pos="765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045E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9,174</w:t>
            </w:r>
          </w:p>
        </w:tc>
        <w:tc>
          <w:tcPr>
            <w:tcW w:w="261" w:type="dxa"/>
          </w:tcPr>
          <w:p w14:paraId="3089E683" w14:textId="77777777" w:rsidR="002062E6" w:rsidRPr="00F205C4" w:rsidRDefault="002062E6" w:rsidP="00206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5" w:type="dxa"/>
          </w:tcPr>
          <w:p w14:paraId="355CF726" w14:textId="4BA60A3C" w:rsidR="002062E6" w:rsidRPr="00F205C4" w:rsidRDefault="002062E6" w:rsidP="002062E6">
            <w:pPr>
              <w:pStyle w:val="acctfourfigures"/>
              <w:tabs>
                <w:tab w:val="clear" w:pos="765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1" w:type="dxa"/>
          </w:tcPr>
          <w:p w14:paraId="4A823230" w14:textId="77777777" w:rsidR="002062E6" w:rsidRPr="00F205C4" w:rsidRDefault="002062E6" w:rsidP="00206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6" w:type="dxa"/>
          </w:tcPr>
          <w:p w14:paraId="7FCC3CEA" w14:textId="42172C28" w:rsidR="002062E6" w:rsidRPr="00F205C4" w:rsidRDefault="002062E6" w:rsidP="002062E6">
            <w:pPr>
              <w:pStyle w:val="acctfourfigures"/>
              <w:tabs>
                <w:tab w:val="clear" w:pos="765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1A7818" w:rsidRPr="00F205C4" w14:paraId="4F1B0BE2" w14:textId="77777777" w:rsidTr="00DD6D70">
        <w:tc>
          <w:tcPr>
            <w:tcW w:w="3485" w:type="dxa"/>
          </w:tcPr>
          <w:p w14:paraId="6DFE9D8A" w14:textId="77777777" w:rsidR="001A7818" w:rsidRPr="00F205C4" w:rsidRDefault="001A7818" w:rsidP="001A7818">
            <w:pPr>
              <w:spacing w:before="2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897" w:type="dxa"/>
          </w:tcPr>
          <w:p w14:paraId="7F419831" w14:textId="77777777" w:rsidR="001A7818" w:rsidRPr="00F205C4" w:rsidRDefault="001A7818" w:rsidP="001A7818">
            <w:pPr>
              <w:pStyle w:val="acctfourfigures"/>
              <w:tabs>
                <w:tab w:val="clear" w:pos="765"/>
              </w:tabs>
              <w:spacing w:before="2"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</w:tcPr>
          <w:p w14:paraId="5BEE9D55" w14:textId="37F83643" w:rsidR="001A7818" w:rsidRPr="008E3EAC" w:rsidRDefault="005F4DF7" w:rsidP="001A7818">
            <w:pPr>
              <w:pStyle w:val="acctfourfigures"/>
              <w:tabs>
                <w:tab w:val="clear" w:pos="765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F4DF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128,502</w:t>
            </w:r>
          </w:p>
        </w:tc>
        <w:tc>
          <w:tcPr>
            <w:tcW w:w="236" w:type="dxa"/>
          </w:tcPr>
          <w:p w14:paraId="6C16BCCA" w14:textId="77777777" w:rsidR="001A7818" w:rsidRPr="000236D1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14:paraId="3F557556" w14:textId="046692E6" w:rsidR="001A7818" w:rsidRPr="00C97757" w:rsidRDefault="005F4DF7" w:rsidP="001A7818">
            <w:pPr>
              <w:pStyle w:val="acctfourfigures"/>
              <w:tabs>
                <w:tab w:val="clear" w:pos="765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F4DF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140,835</w:t>
            </w:r>
          </w:p>
        </w:tc>
        <w:tc>
          <w:tcPr>
            <w:tcW w:w="261" w:type="dxa"/>
          </w:tcPr>
          <w:p w14:paraId="4C834A12" w14:textId="77777777" w:rsidR="001A7818" w:rsidRPr="000236D1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14:paraId="63BD689B" w14:textId="20D497F5" w:rsidR="001A7818" w:rsidRPr="000236D1" w:rsidRDefault="002062E6" w:rsidP="001A7818">
            <w:pPr>
              <w:pStyle w:val="acctfourfigures"/>
              <w:tabs>
                <w:tab w:val="clear" w:pos="765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14,418</w:t>
            </w:r>
          </w:p>
        </w:tc>
        <w:tc>
          <w:tcPr>
            <w:tcW w:w="261" w:type="dxa"/>
          </w:tcPr>
          <w:p w14:paraId="7462FADE" w14:textId="77777777" w:rsidR="001A7818" w:rsidRPr="000236D1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143EFA75" w14:textId="0F975EDC" w:rsidR="001A7818" w:rsidRPr="000236D1" w:rsidRDefault="001A7818" w:rsidP="001A7818">
            <w:pPr>
              <w:pStyle w:val="acctfourfigures"/>
              <w:tabs>
                <w:tab w:val="clear" w:pos="765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12,760</w:t>
            </w:r>
          </w:p>
        </w:tc>
      </w:tr>
      <w:tr w:rsidR="001A7818" w:rsidRPr="00F205C4" w14:paraId="55865038" w14:textId="77777777" w:rsidTr="00DD6D70">
        <w:tc>
          <w:tcPr>
            <w:tcW w:w="3485" w:type="dxa"/>
          </w:tcPr>
          <w:p w14:paraId="5BA3AB7A" w14:textId="2E98A3AC" w:rsidR="001A7818" w:rsidRPr="00E21F91" w:rsidRDefault="001A7818" w:rsidP="001A7818">
            <w:pPr>
              <w:spacing w:before="2" w:line="240" w:lineRule="auto"/>
              <w:ind w:left="140" w:hanging="140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 w:rsidRPr="00E21F91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รวมต้นทุนขายและการให้บริการ</w:t>
            </w:r>
            <w:r w:rsidRPr="00E21F91">
              <w:rPr>
                <w:rFonts w:asciiTheme="majorBidi" w:hAnsiTheme="majorBidi" w:cstheme="majorBidi" w:hint="cs"/>
                <w:b/>
                <w:bCs/>
                <w:spacing w:val="-6"/>
                <w:sz w:val="30"/>
                <w:szCs w:val="30"/>
                <w:cs/>
              </w:rPr>
              <w:t xml:space="preserve"> </w:t>
            </w:r>
            <w:r w:rsidRPr="00E21F91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ต้นทุนใน</w:t>
            </w:r>
            <w:r w:rsidRPr="002F16D2">
              <w:rPr>
                <w:rFonts w:asciiTheme="majorBidi" w:hAnsiTheme="majorBidi" w:cstheme="majorBidi"/>
                <w:b/>
                <w:bCs/>
                <w:spacing w:val="-10"/>
                <w:sz w:val="30"/>
                <w:szCs w:val="30"/>
                <w:cs/>
              </w:rPr>
              <w:t>การจัดจำหน่ายและค่าใช้จ่ายในการบริหาร</w:t>
            </w:r>
          </w:p>
        </w:tc>
        <w:tc>
          <w:tcPr>
            <w:tcW w:w="897" w:type="dxa"/>
          </w:tcPr>
          <w:p w14:paraId="37F6DF88" w14:textId="77777777" w:rsidR="001A7818" w:rsidRPr="00F205C4" w:rsidRDefault="001A7818" w:rsidP="001A7818">
            <w:pPr>
              <w:pStyle w:val="acctfourfigures"/>
              <w:tabs>
                <w:tab w:val="clear" w:pos="765"/>
              </w:tabs>
              <w:spacing w:before="2" w:line="240" w:lineRule="auto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</w:tcPr>
          <w:p w14:paraId="1D373E31" w14:textId="77777777" w:rsidR="001A7818" w:rsidRDefault="001A7818" w:rsidP="001A7818">
            <w:pPr>
              <w:pStyle w:val="acctfourfigures"/>
              <w:tabs>
                <w:tab w:val="clear" w:pos="765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5745B85D" w14:textId="77777777" w:rsidR="00B5001B" w:rsidRDefault="00B5001B" w:rsidP="001A7818">
            <w:pPr>
              <w:pStyle w:val="acctfourfigures"/>
              <w:tabs>
                <w:tab w:val="clear" w:pos="765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30F64103" w14:textId="31D519A6" w:rsidR="002062E6" w:rsidRPr="00F205C4" w:rsidRDefault="00CC07B7" w:rsidP="001A7818">
            <w:pPr>
              <w:pStyle w:val="acctfourfigures"/>
              <w:tabs>
                <w:tab w:val="clear" w:pos="765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C07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1,764,4</w:t>
            </w:r>
            <w:r w:rsidR="00216E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Pr="00CC07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36" w:type="dxa"/>
          </w:tcPr>
          <w:p w14:paraId="7228D3D3" w14:textId="77777777" w:rsidR="001A7818" w:rsidRPr="00F205C4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</w:tcPr>
          <w:p w14:paraId="42632A0E" w14:textId="77777777" w:rsidR="001A7818" w:rsidRDefault="001A7818" w:rsidP="001A7818">
            <w:pPr>
              <w:pStyle w:val="acctfourfigures"/>
              <w:tabs>
                <w:tab w:val="clear" w:pos="765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378FC32A" w14:textId="77777777" w:rsidR="00B5001B" w:rsidRDefault="00B5001B" w:rsidP="001A7818">
            <w:pPr>
              <w:pStyle w:val="acctfourfigures"/>
              <w:tabs>
                <w:tab w:val="clear" w:pos="765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31F8314E" w14:textId="28BEB76E" w:rsidR="001A7818" w:rsidRPr="00F205C4" w:rsidRDefault="001A7818" w:rsidP="001A7818">
            <w:pPr>
              <w:pStyle w:val="acctfourfigures"/>
              <w:tabs>
                <w:tab w:val="clear" w:pos="765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045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1,745,28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61" w:type="dxa"/>
          </w:tcPr>
          <w:p w14:paraId="1988480B" w14:textId="77777777" w:rsidR="001A7818" w:rsidRPr="00F205C4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</w:tcPr>
          <w:p w14:paraId="7A50FB64" w14:textId="77777777" w:rsidR="001A7818" w:rsidRDefault="001A7818" w:rsidP="001A7818">
            <w:pPr>
              <w:pStyle w:val="acctfourfigures"/>
              <w:tabs>
                <w:tab w:val="clear" w:pos="765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6CA8EBC" w14:textId="77777777" w:rsidR="00B5001B" w:rsidRDefault="00B5001B" w:rsidP="001A7818">
            <w:pPr>
              <w:pStyle w:val="acctfourfigures"/>
              <w:tabs>
                <w:tab w:val="clear" w:pos="765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C408525" w14:textId="213EF1AF" w:rsidR="002062E6" w:rsidRPr="00F205C4" w:rsidRDefault="002062E6" w:rsidP="001A7818">
            <w:pPr>
              <w:pStyle w:val="acctfourfigures"/>
              <w:tabs>
                <w:tab w:val="clear" w:pos="765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62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65,786</w:t>
            </w:r>
          </w:p>
        </w:tc>
        <w:tc>
          <w:tcPr>
            <w:tcW w:w="261" w:type="dxa"/>
          </w:tcPr>
          <w:p w14:paraId="7240AA4A" w14:textId="77777777" w:rsidR="001A7818" w:rsidRPr="00F205C4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654AE595" w14:textId="77777777" w:rsidR="001A7818" w:rsidRDefault="001A7818" w:rsidP="001A7818">
            <w:pPr>
              <w:pStyle w:val="acctfourfigures"/>
              <w:tabs>
                <w:tab w:val="clear" w:pos="765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B8723E7" w14:textId="77777777" w:rsidR="00B5001B" w:rsidRDefault="00B5001B" w:rsidP="001A7818">
            <w:pPr>
              <w:pStyle w:val="acctfourfigures"/>
              <w:tabs>
                <w:tab w:val="clear" w:pos="765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D84AA4E" w14:textId="23D272B4" w:rsidR="001A7818" w:rsidRPr="00F205C4" w:rsidRDefault="001A7818" w:rsidP="001A7818">
            <w:pPr>
              <w:pStyle w:val="acctfourfigures"/>
              <w:tabs>
                <w:tab w:val="clear" w:pos="765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C3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58,848</w:t>
            </w:r>
          </w:p>
        </w:tc>
      </w:tr>
    </w:tbl>
    <w:p w14:paraId="1471AB08" w14:textId="77777777" w:rsidR="00A90110" w:rsidRPr="00504B8D" w:rsidRDefault="00A90110" w:rsidP="00E21F9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contextualSpacing w:val="0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25160292" w14:textId="5AB70C67" w:rsidR="00900A8E" w:rsidRPr="00F205C4" w:rsidRDefault="00900A8E" w:rsidP="00E21F91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contextualSpacing w:val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205C4">
        <w:rPr>
          <w:rFonts w:asciiTheme="majorBidi" w:hAnsiTheme="majorBidi" w:cstheme="majorBidi"/>
          <w:b/>
          <w:bCs/>
          <w:sz w:val="30"/>
          <w:szCs w:val="30"/>
          <w:cs/>
        </w:rPr>
        <w:t>ภาษีเงินได้</w:t>
      </w:r>
    </w:p>
    <w:p w14:paraId="586D5D33" w14:textId="77777777" w:rsidR="00516707" w:rsidRPr="00A90110" w:rsidRDefault="00516707" w:rsidP="00E21F9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contextualSpacing w:val="0"/>
        <w:jc w:val="thaiDistribute"/>
        <w:rPr>
          <w:rFonts w:asciiTheme="majorBidi" w:hAnsiTheme="majorBidi" w:cstheme="majorBidi"/>
          <w:sz w:val="22"/>
        </w:rPr>
      </w:pPr>
    </w:p>
    <w:tbl>
      <w:tblPr>
        <w:tblW w:w="9207" w:type="dxa"/>
        <w:tblInd w:w="450" w:type="dxa"/>
        <w:tblLook w:val="01E0" w:firstRow="1" w:lastRow="1" w:firstColumn="1" w:lastColumn="1" w:noHBand="0" w:noVBand="0"/>
      </w:tblPr>
      <w:tblGrid>
        <w:gridCol w:w="4226"/>
        <w:gridCol w:w="1048"/>
        <w:gridCol w:w="263"/>
        <w:gridCol w:w="1048"/>
        <w:gridCol w:w="263"/>
        <w:gridCol w:w="1048"/>
        <w:gridCol w:w="263"/>
        <w:gridCol w:w="1048"/>
      </w:tblGrid>
      <w:tr w:rsidR="006E3A24" w:rsidRPr="00F205C4" w14:paraId="60534DB7" w14:textId="77777777" w:rsidTr="005D1418">
        <w:trPr>
          <w:tblHeader/>
        </w:trPr>
        <w:tc>
          <w:tcPr>
            <w:tcW w:w="4226" w:type="dxa"/>
          </w:tcPr>
          <w:p w14:paraId="02175A35" w14:textId="5067FE7A" w:rsidR="006E3A24" w:rsidRPr="00F205C4" w:rsidRDefault="00FA150D" w:rsidP="00E2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359" w:type="dxa"/>
            <w:gridSpan w:val="3"/>
          </w:tcPr>
          <w:p w14:paraId="54EC4AF7" w14:textId="77777777" w:rsidR="006E3A24" w:rsidRPr="00F205C4" w:rsidRDefault="006E3A24" w:rsidP="00E2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3" w:type="dxa"/>
          </w:tcPr>
          <w:p w14:paraId="0804C9EA" w14:textId="77777777" w:rsidR="006E3A24" w:rsidRPr="00F205C4" w:rsidRDefault="006E3A24" w:rsidP="00E2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59" w:type="dxa"/>
            <w:gridSpan w:val="3"/>
          </w:tcPr>
          <w:p w14:paraId="3AC2DADE" w14:textId="77777777" w:rsidR="006E3A24" w:rsidRPr="00F205C4" w:rsidRDefault="006E3A24" w:rsidP="00E2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851D0" w:rsidRPr="00F205C4" w14:paraId="27F14C1F" w14:textId="77777777" w:rsidTr="005D1418">
        <w:trPr>
          <w:tblHeader/>
        </w:trPr>
        <w:tc>
          <w:tcPr>
            <w:tcW w:w="4226" w:type="dxa"/>
          </w:tcPr>
          <w:p w14:paraId="76D941DD" w14:textId="77777777" w:rsidR="00C851D0" w:rsidRPr="00F205C4" w:rsidRDefault="00C851D0" w:rsidP="00E21F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</w:tcPr>
          <w:p w14:paraId="07C0BA11" w14:textId="150964BA" w:rsidR="00C851D0" w:rsidRPr="00F205C4" w:rsidRDefault="00965C2D" w:rsidP="00E21F9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1A781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63" w:type="dxa"/>
            <w:shd w:val="clear" w:color="auto" w:fill="auto"/>
          </w:tcPr>
          <w:p w14:paraId="07AEDE8B" w14:textId="77777777" w:rsidR="00C851D0" w:rsidRPr="00F205C4" w:rsidRDefault="00C851D0" w:rsidP="00E21F9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</w:tcPr>
          <w:p w14:paraId="5A9C2F18" w14:textId="10134F0A" w:rsidR="00C851D0" w:rsidRPr="00F205C4" w:rsidRDefault="00965C2D" w:rsidP="00E21F9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1A781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63" w:type="dxa"/>
            <w:shd w:val="clear" w:color="auto" w:fill="auto"/>
          </w:tcPr>
          <w:p w14:paraId="34C79931" w14:textId="77777777" w:rsidR="00C851D0" w:rsidRPr="00F205C4" w:rsidRDefault="00C851D0" w:rsidP="00E21F9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</w:tcPr>
          <w:p w14:paraId="684CAEBC" w14:textId="663B9AEF" w:rsidR="00C851D0" w:rsidRPr="00F205C4" w:rsidRDefault="00965C2D" w:rsidP="00E21F9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1A781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63" w:type="dxa"/>
            <w:shd w:val="clear" w:color="auto" w:fill="auto"/>
          </w:tcPr>
          <w:p w14:paraId="60D85C81" w14:textId="77777777" w:rsidR="00C851D0" w:rsidRPr="00F205C4" w:rsidRDefault="00C851D0" w:rsidP="00E21F9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</w:tcPr>
          <w:p w14:paraId="6761A484" w14:textId="611AE818" w:rsidR="00C851D0" w:rsidRPr="00F205C4" w:rsidRDefault="00965C2D" w:rsidP="00E21F9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1A781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</w:tr>
      <w:tr w:rsidR="00C851D0" w:rsidRPr="00F205C4" w14:paraId="41103D11" w14:textId="77777777" w:rsidTr="005D1418">
        <w:trPr>
          <w:tblHeader/>
        </w:trPr>
        <w:tc>
          <w:tcPr>
            <w:tcW w:w="4226" w:type="dxa"/>
          </w:tcPr>
          <w:p w14:paraId="6F0217E0" w14:textId="77777777" w:rsidR="00C851D0" w:rsidRPr="00F205C4" w:rsidRDefault="00C851D0" w:rsidP="00E21F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981" w:type="dxa"/>
            <w:gridSpan w:val="7"/>
          </w:tcPr>
          <w:p w14:paraId="3E5AEBAE" w14:textId="77777777" w:rsidR="00C851D0" w:rsidRPr="00F205C4" w:rsidRDefault="00C851D0" w:rsidP="00E2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851D0" w:rsidRPr="00F205C4" w14:paraId="3E1BB9B4" w14:textId="77777777" w:rsidTr="004A5F4A">
        <w:tc>
          <w:tcPr>
            <w:tcW w:w="4226" w:type="dxa"/>
          </w:tcPr>
          <w:p w14:paraId="27037A43" w14:textId="77777777" w:rsidR="00C851D0" w:rsidRPr="00F205C4" w:rsidRDefault="00C851D0" w:rsidP="00E2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048" w:type="dxa"/>
            <w:vAlign w:val="bottom"/>
          </w:tcPr>
          <w:p w14:paraId="4B7621F3" w14:textId="77777777" w:rsidR="00C851D0" w:rsidRPr="00F205C4" w:rsidRDefault="00C851D0" w:rsidP="00E21F9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0E01374E" w14:textId="77777777" w:rsidR="00C851D0" w:rsidRPr="00F205C4" w:rsidRDefault="00C851D0" w:rsidP="00E2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8" w:type="dxa"/>
            <w:vAlign w:val="bottom"/>
          </w:tcPr>
          <w:p w14:paraId="5FB35E83" w14:textId="77777777" w:rsidR="00C851D0" w:rsidRPr="00F205C4" w:rsidRDefault="00C851D0" w:rsidP="00E21F9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7F3DA3C0" w14:textId="77777777" w:rsidR="00C851D0" w:rsidRPr="00F205C4" w:rsidRDefault="00C851D0" w:rsidP="00E2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8" w:type="dxa"/>
            <w:vAlign w:val="bottom"/>
          </w:tcPr>
          <w:p w14:paraId="7ABFE69F" w14:textId="77777777" w:rsidR="00C851D0" w:rsidRPr="00F205C4" w:rsidRDefault="00C851D0" w:rsidP="00E21F9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2EFF54EE" w14:textId="77777777" w:rsidR="00C851D0" w:rsidRPr="00F205C4" w:rsidRDefault="00C851D0" w:rsidP="00E2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8" w:type="dxa"/>
            <w:vAlign w:val="bottom"/>
          </w:tcPr>
          <w:p w14:paraId="1469E8FC" w14:textId="77777777" w:rsidR="00C851D0" w:rsidRPr="00F205C4" w:rsidRDefault="00C851D0" w:rsidP="00E21F9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A7818" w:rsidRPr="00F205C4" w14:paraId="58E274DA" w14:textId="77777777" w:rsidTr="004A5F4A">
        <w:tc>
          <w:tcPr>
            <w:tcW w:w="4226" w:type="dxa"/>
          </w:tcPr>
          <w:p w14:paraId="48B00409" w14:textId="77777777" w:rsidR="001A7818" w:rsidRPr="00F205C4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สำหรับงวดปัจจุบัน </w:t>
            </w:r>
          </w:p>
        </w:tc>
        <w:tc>
          <w:tcPr>
            <w:tcW w:w="1048" w:type="dxa"/>
            <w:vAlign w:val="bottom"/>
          </w:tcPr>
          <w:p w14:paraId="2397985A" w14:textId="389EE655" w:rsidR="001A7818" w:rsidRPr="00F205C4" w:rsidRDefault="002062E6" w:rsidP="001A7818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107"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2062E6">
              <w:rPr>
                <w:rFonts w:asciiTheme="majorBidi" w:hAnsiTheme="majorBidi" w:cstheme="majorBidi"/>
                <w:sz w:val="30"/>
                <w:szCs w:val="30"/>
              </w:rPr>
              <w:t>20,15</w:t>
            </w:r>
            <w:r w:rsidR="00D120A8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63" w:type="dxa"/>
          </w:tcPr>
          <w:p w14:paraId="09BC6853" w14:textId="77777777" w:rsidR="001A7818" w:rsidRPr="00F205C4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7" w:right="-9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8" w:type="dxa"/>
            <w:vAlign w:val="bottom"/>
          </w:tcPr>
          <w:p w14:paraId="1BFAF166" w14:textId="47429B42" w:rsidR="001A7818" w:rsidRPr="00F205C4" w:rsidRDefault="001A7818" w:rsidP="001A7818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107"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C01F6E">
              <w:rPr>
                <w:rFonts w:asciiTheme="majorBidi" w:hAnsiTheme="majorBidi" w:cstheme="majorBidi"/>
                <w:sz w:val="30"/>
                <w:szCs w:val="30"/>
              </w:rPr>
              <w:t>18,255</w:t>
            </w:r>
          </w:p>
        </w:tc>
        <w:tc>
          <w:tcPr>
            <w:tcW w:w="263" w:type="dxa"/>
          </w:tcPr>
          <w:p w14:paraId="050BA735" w14:textId="77777777" w:rsidR="001A7818" w:rsidRPr="00F205C4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7" w:right="-9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8" w:type="dxa"/>
            <w:vAlign w:val="bottom"/>
          </w:tcPr>
          <w:p w14:paraId="2B1A44DE" w14:textId="728B9CB0" w:rsidR="001A7818" w:rsidRPr="00E72C27" w:rsidRDefault="002062E6" w:rsidP="001A7818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107" w:right="-9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062E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</w:t>
            </w:r>
            <w:r w:rsidR="00C04F1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63" w:type="dxa"/>
          </w:tcPr>
          <w:p w14:paraId="29D0BD5C" w14:textId="77777777" w:rsidR="001A7818" w:rsidRPr="00F205C4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7" w:right="-9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8" w:type="dxa"/>
            <w:vAlign w:val="bottom"/>
          </w:tcPr>
          <w:p w14:paraId="47FD3B8D" w14:textId="11D62917" w:rsidR="001A7818" w:rsidRPr="00F205C4" w:rsidRDefault="001A7818" w:rsidP="001A7818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107"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C01F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656</w:t>
            </w:r>
          </w:p>
        </w:tc>
      </w:tr>
      <w:tr w:rsidR="001A7818" w:rsidRPr="00F205C4" w14:paraId="77F91C88" w14:textId="77777777" w:rsidTr="004A5F4A">
        <w:tc>
          <w:tcPr>
            <w:tcW w:w="4226" w:type="dxa"/>
          </w:tcPr>
          <w:p w14:paraId="1F4CDBA6" w14:textId="0A7FBFC7" w:rsidR="001A7818" w:rsidRPr="00F205C4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7786">
              <w:rPr>
                <w:rFonts w:asciiTheme="majorBidi" w:hAnsiTheme="majorBidi" w:cs="Angsana New" w:hint="cs"/>
                <w:sz w:val="30"/>
                <w:szCs w:val="30"/>
                <w:cs/>
              </w:rPr>
              <w:t>ภาษีงวดก่อนๆ</w:t>
            </w:r>
            <w:r w:rsidRPr="003B778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3B7786">
              <w:rPr>
                <w:rFonts w:asciiTheme="majorBidi" w:hAnsiTheme="majorBidi" w:cs="Angsana New" w:hint="cs"/>
                <w:sz w:val="30"/>
                <w:szCs w:val="30"/>
                <w:cs/>
              </w:rPr>
              <w:t>ที่บันทึก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สูง</w:t>
            </w:r>
            <w:r w:rsidRPr="003B7786">
              <w:rPr>
                <w:rFonts w:asciiTheme="majorBidi" w:hAnsiTheme="majorBidi" w:cs="Angsana New" w:hint="cs"/>
                <w:sz w:val="30"/>
                <w:szCs w:val="30"/>
                <w:cs/>
              </w:rPr>
              <w:t>ไป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vAlign w:val="bottom"/>
          </w:tcPr>
          <w:p w14:paraId="62933FB3" w14:textId="53A3B6D4" w:rsidR="001A7818" w:rsidRDefault="002062E6" w:rsidP="001A7818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107" w:right="-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45FFB269" w14:textId="77777777" w:rsidR="001A7818" w:rsidRPr="00F205C4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7" w:right="-9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vAlign w:val="bottom"/>
          </w:tcPr>
          <w:p w14:paraId="7D6C2DB3" w14:textId="16404AB9" w:rsidR="001A7818" w:rsidRPr="00ED3ABA" w:rsidRDefault="001A7818" w:rsidP="001A7818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107" w:right="-9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01F6E">
              <w:rPr>
                <w:rFonts w:asciiTheme="majorBidi" w:hAnsiTheme="majorBidi" w:cstheme="majorBidi"/>
                <w:sz w:val="30"/>
                <w:szCs w:val="30"/>
              </w:rPr>
              <w:t>(101)</w:t>
            </w:r>
          </w:p>
        </w:tc>
        <w:tc>
          <w:tcPr>
            <w:tcW w:w="263" w:type="dxa"/>
          </w:tcPr>
          <w:p w14:paraId="3A2217C6" w14:textId="77777777" w:rsidR="001A7818" w:rsidRPr="00F205C4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7" w:right="-9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vAlign w:val="bottom"/>
          </w:tcPr>
          <w:p w14:paraId="48F6E890" w14:textId="5023B619" w:rsidR="001A7818" w:rsidRDefault="002062E6" w:rsidP="001A7818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107" w:right="-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4344A9CA" w14:textId="77777777" w:rsidR="001A7818" w:rsidRPr="00F205C4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7" w:right="-9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vAlign w:val="bottom"/>
          </w:tcPr>
          <w:p w14:paraId="3C327D2E" w14:textId="085571AD" w:rsidR="001A7818" w:rsidRPr="00ED3ABA" w:rsidRDefault="001A7818" w:rsidP="001A7818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107" w:right="-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1F6E">
              <w:rPr>
                <w:rFonts w:asciiTheme="majorBidi" w:hAnsiTheme="majorBidi" w:cstheme="majorBidi"/>
                <w:sz w:val="30"/>
                <w:szCs w:val="30"/>
              </w:rPr>
              <w:t>(101)</w:t>
            </w:r>
          </w:p>
        </w:tc>
      </w:tr>
      <w:tr w:rsidR="001A7818" w:rsidRPr="00F205C4" w14:paraId="48A70254" w14:textId="77777777" w:rsidTr="004A5F4A">
        <w:tc>
          <w:tcPr>
            <w:tcW w:w="4226" w:type="dxa"/>
            <w:shd w:val="clear" w:color="auto" w:fill="auto"/>
          </w:tcPr>
          <w:p w14:paraId="36D5A3D7" w14:textId="4CB5DF41" w:rsidR="001A7818" w:rsidRPr="00F205C4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FB3C35" w14:textId="1CE128AF" w:rsidR="001A7818" w:rsidRPr="00D84CCC" w:rsidRDefault="002062E6" w:rsidP="001A7818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107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62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20,15</w:t>
            </w:r>
            <w:r w:rsidR="00D120A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63" w:type="dxa"/>
            <w:shd w:val="clear" w:color="auto" w:fill="auto"/>
          </w:tcPr>
          <w:p w14:paraId="0D419393" w14:textId="77777777" w:rsidR="001A7818" w:rsidRPr="00D84CCC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7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C72B79" w14:textId="1F47D23F" w:rsidR="001A7818" w:rsidRPr="00D84CCC" w:rsidRDefault="001A7818" w:rsidP="001A7818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107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4C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18,154</w:t>
            </w:r>
          </w:p>
        </w:tc>
        <w:tc>
          <w:tcPr>
            <w:tcW w:w="263" w:type="dxa"/>
            <w:shd w:val="clear" w:color="auto" w:fill="auto"/>
          </w:tcPr>
          <w:p w14:paraId="1EDB75DC" w14:textId="77777777" w:rsidR="001A7818" w:rsidRPr="00D84CCC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7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453589" w14:textId="35138224" w:rsidR="001A7818" w:rsidRPr="00D84CCC" w:rsidRDefault="002062E6" w:rsidP="001A7818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107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62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</w:t>
            </w:r>
            <w:r w:rsidR="00C04F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63" w:type="dxa"/>
            <w:shd w:val="clear" w:color="auto" w:fill="auto"/>
          </w:tcPr>
          <w:p w14:paraId="4E23C6F3" w14:textId="77777777" w:rsidR="001A7818" w:rsidRPr="00D84CCC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7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942D9F" w14:textId="2504BC90" w:rsidR="001A7818" w:rsidRPr="00D84CCC" w:rsidRDefault="001A7818" w:rsidP="001A7818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107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4C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555</w:t>
            </w:r>
          </w:p>
        </w:tc>
      </w:tr>
      <w:tr w:rsidR="00D84CCC" w:rsidRPr="00F205C4" w14:paraId="1F9274EC" w14:textId="77777777" w:rsidTr="004A5F4A">
        <w:tc>
          <w:tcPr>
            <w:tcW w:w="4226" w:type="dxa"/>
            <w:shd w:val="clear" w:color="auto" w:fill="auto"/>
          </w:tcPr>
          <w:p w14:paraId="34ED0F05" w14:textId="5D5DBB1A" w:rsidR="00D84CCC" w:rsidRPr="00A90110" w:rsidRDefault="00D84CCC" w:rsidP="00D84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0565F6B5" w14:textId="77777777" w:rsidR="00D84CCC" w:rsidRPr="00A90110" w:rsidRDefault="00D84CCC" w:rsidP="00D84CCC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107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3" w:type="dxa"/>
            <w:shd w:val="clear" w:color="auto" w:fill="auto"/>
          </w:tcPr>
          <w:p w14:paraId="33B62099" w14:textId="77777777" w:rsidR="00D84CCC" w:rsidRPr="00A90110" w:rsidRDefault="00D84CCC" w:rsidP="00D84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7" w:right="-99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6D0D52D0" w14:textId="77777777" w:rsidR="00D84CCC" w:rsidRPr="00A90110" w:rsidRDefault="00D84CCC" w:rsidP="00D84CCC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107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3" w:type="dxa"/>
            <w:shd w:val="clear" w:color="auto" w:fill="auto"/>
          </w:tcPr>
          <w:p w14:paraId="332EEF79" w14:textId="77777777" w:rsidR="00D84CCC" w:rsidRPr="00A90110" w:rsidRDefault="00D84CCC" w:rsidP="00D84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7" w:right="-99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1048" w:type="dxa"/>
            <w:shd w:val="clear" w:color="auto" w:fill="auto"/>
          </w:tcPr>
          <w:p w14:paraId="2AA5BCD1" w14:textId="77777777" w:rsidR="00D84CCC" w:rsidRPr="00A90110" w:rsidRDefault="00D84CCC" w:rsidP="00D84CCC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107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3" w:type="dxa"/>
            <w:shd w:val="clear" w:color="auto" w:fill="auto"/>
          </w:tcPr>
          <w:p w14:paraId="334958D2" w14:textId="77777777" w:rsidR="00D84CCC" w:rsidRPr="00A90110" w:rsidRDefault="00D84CCC" w:rsidP="00D84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7" w:right="-99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1048" w:type="dxa"/>
            <w:shd w:val="clear" w:color="auto" w:fill="auto"/>
          </w:tcPr>
          <w:p w14:paraId="1FE1414A" w14:textId="77777777" w:rsidR="00D84CCC" w:rsidRPr="00A90110" w:rsidRDefault="00D84CCC" w:rsidP="00D84CCC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107" w:right="-99"/>
              <w:rPr>
                <w:rFonts w:asciiTheme="majorBidi" w:hAnsiTheme="majorBidi" w:cstheme="majorBidi"/>
                <w:szCs w:val="22"/>
              </w:rPr>
            </w:pPr>
          </w:p>
        </w:tc>
      </w:tr>
      <w:tr w:rsidR="004A5F4A" w:rsidRPr="00F205C4" w14:paraId="51464DFF" w14:textId="77777777" w:rsidTr="002144A2">
        <w:tc>
          <w:tcPr>
            <w:tcW w:w="4226" w:type="dxa"/>
            <w:shd w:val="clear" w:color="auto" w:fill="auto"/>
          </w:tcPr>
          <w:p w14:paraId="4F6DAA30" w14:textId="77777777" w:rsidR="004A5F4A" w:rsidRPr="00F205C4" w:rsidRDefault="004A5F4A" w:rsidP="0099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3D26CDA7" w14:textId="77777777" w:rsidR="004A5F4A" w:rsidRPr="00803198" w:rsidRDefault="004A5F4A" w:rsidP="00995C36">
            <w:pPr>
              <w:pStyle w:val="acctfourfigures"/>
              <w:tabs>
                <w:tab w:val="clear" w:pos="765"/>
                <w:tab w:val="decimal" w:pos="766"/>
              </w:tabs>
              <w:spacing w:line="235" w:lineRule="auto"/>
              <w:ind w:left="-107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14AC4DD2" w14:textId="77777777" w:rsidR="004A5F4A" w:rsidRPr="00F205C4" w:rsidRDefault="004A5F4A" w:rsidP="0099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35" w:lineRule="auto"/>
              <w:ind w:left="-107" w:right="-9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31323613" w14:textId="77777777" w:rsidR="004A5F4A" w:rsidRDefault="004A5F4A" w:rsidP="00995C36">
            <w:pPr>
              <w:pStyle w:val="acctfourfigures"/>
              <w:tabs>
                <w:tab w:val="clear" w:pos="765"/>
                <w:tab w:val="decimal" w:pos="766"/>
              </w:tabs>
              <w:spacing w:line="235" w:lineRule="auto"/>
              <w:ind w:left="-107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6E514700" w14:textId="77777777" w:rsidR="004A5F4A" w:rsidRPr="00F205C4" w:rsidRDefault="004A5F4A" w:rsidP="0099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35" w:lineRule="auto"/>
              <w:ind w:left="-107" w:right="-9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</w:tcPr>
          <w:p w14:paraId="3F1DAB82" w14:textId="77777777" w:rsidR="004A5F4A" w:rsidRPr="00803198" w:rsidRDefault="004A5F4A" w:rsidP="00995C36">
            <w:pPr>
              <w:pStyle w:val="acctfourfigures"/>
              <w:tabs>
                <w:tab w:val="clear" w:pos="765"/>
                <w:tab w:val="decimal" w:pos="766"/>
              </w:tabs>
              <w:spacing w:line="235" w:lineRule="auto"/>
              <w:ind w:left="-107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70497244" w14:textId="77777777" w:rsidR="004A5F4A" w:rsidRPr="00F205C4" w:rsidRDefault="004A5F4A" w:rsidP="0099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35" w:lineRule="auto"/>
              <w:ind w:left="-107" w:right="-9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</w:tcPr>
          <w:p w14:paraId="4CB184F3" w14:textId="77777777" w:rsidR="004A5F4A" w:rsidRDefault="004A5F4A" w:rsidP="00995C36">
            <w:pPr>
              <w:pStyle w:val="acctfourfigures"/>
              <w:tabs>
                <w:tab w:val="clear" w:pos="765"/>
                <w:tab w:val="decimal" w:pos="766"/>
              </w:tabs>
              <w:spacing w:line="235" w:lineRule="auto"/>
              <w:ind w:left="-107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A7818" w:rsidRPr="00F205C4" w14:paraId="2338C625" w14:textId="77777777" w:rsidTr="002144A2">
        <w:tc>
          <w:tcPr>
            <w:tcW w:w="4226" w:type="dxa"/>
            <w:shd w:val="clear" w:color="auto" w:fill="auto"/>
          </w:tcPr>
          <w:p w14:paraId="112B02CF" w14:textId="77777777" w:rsidR="001A7818" w:rsidRPr="00F205C4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การเปลี่ยนแปลงของผลต่างชั่วคราว   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178A81" w14:textId="617BD5AB" w:rsidR="001A7818" w:rsidRPr="00F205C4" w:rsidRDefault="00B33783" w:rsidP="001A7818">
            <w:pPr>
              <w:pStyle w:val="acctfourfigures"/>
              <w:tabs>
                <w:tab w:val="clear" w:pos="765"/>
                <w:tab w:val="decimal" w:pos="766"/>
              </w:tabs>
              <w:spacing w:line="235" w:lineRule="auto"/>
              <w:ind w:left="-107"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B33783">
              <w:rPr>
                <w:rFonts w:asciiTheme="majorBidi" w:hAnsiTheme="majorBidi" w:cstheme="majorBidi"/>
                <w:sz w:val="30"/>
                <w:szCs w:val="30"/>
              </w:rPr>
              <w:t>(2,086)</w:t>
            </w:r>
          </w:p>
        </w:tc>
        <w:tc>
          <w:tcPr>
            <w:tcW w:w="263" w:type="dxa"/>
            <w:shd w:val="clear" w:color="auto" w:fill="auto"/>
          </w:tcPr>
          <w:p w14:paraId="34293F65" w14:textId="77777777" w:rsidR="001A7818" w:rsidRPr="00F205C4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35" w:lineRule="auto"/>
              <w:ind w:left="-107" w:right="-9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71D8F0" w14:textId="623B94D3" w:rsidR="001A7818" w:rsidRPr="00F205C4" w:rsidRDefault="001A7818" w:rsidP="001A7818">
            <w:pPr>
              <w:pStyle w:val="acctfourfigures"/>
              <w:tabs>
                <w:tab w:val="clear" w:pos="765"/>
                <w:tab w:val="decimal" w:pos="766"/>
              </w:tabs>
              <w:spacing w:line="235" w:lineRule="auto"/>
              <w:ind w:left="-107" w:right="-9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03198">
              <w:rPr>
                <w:rFonts w:asciiTheme="majorBidi" w:hAnsiTheme="majorBidi" w:cstheme="majorBidi"/>
                <w:sz w:val="30"/>
                <w:szCs w:val="30"/>
              </w:rPr>
              <w:t>(2,697)</w:t>
            </w:r>
          </w:p>
        </w:tc>
        <w:tc>
          <w:tcPr>
            <w:tcW w:w="263" w:type="dxa"/>
            <w:shd w:val="clear" w:color="auto" w:fill="auto"/>
          </w:tcPr>
          <w:p w14:paraId="039C4176" w14:textId="77777777" w:rsidR="001A7818" w:rsidRPr="00F205C4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35" w:lineRule="auto"/>
              <w:ind w:left="-107" w:right="-9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</w:tcPr>
          <w:p w14:paraId="1C881047" w14:textId="0660297F" w:rsidR="001A7818" w:rsidRPr="00F205C4" w:rsidRDefault="002062E6" w:rsidP="001A7818">
            <w:pPr>
              <w:pStyle w:val="acctfourfigures"/>
              <w:tabs>
                <w:tab w:val="clear" w:pos="765"/>
                <w:tab w:val="decimal" w:pos="766"/>
              </w:tabs>
              <w:spacing w:line="235" w:lineRule="auto"/>
              <w:ind w:left="-107"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2062E6">
              <w:rPr>
                <w:rFonts w:asciiTheme="majorBidi" w:hAnsiTheme="majorBidi" w:cstheme="majorBidi"/>
                <w:sz w:val="30"/>
                <w:szCs w:val="30"/>
              </w:rPr>
              <w:t>(11</w:t>
            </w:r>
            <w:r w:rsidR="00F96E06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2062E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2AE5476A" w14:textId="77777777" w:rsidR="001A7818" w:rsidRPr="00F205C4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35" w:lineRule="auto"/>
              <w:ind w:left="-107" w:right="-9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</w:tcPr>
          <w:p w14:paraId="38F17C42" w14:textId="7561D07C" w:rsidR="001A7818" w:rsidRPr="00F205C4" w:rsidRDefault="001A7818" w:rsidP="001A7818">
            <w:pPr>
              <w:pStyle w:val="acctfourfigures"/>
              <w:tabs>
                <w:tab w:val="clear" w:pos="765"/>
                <w:tab w:val="decimal" w:pos="766"/>
              </w:tabs>
              <w:spacing w:line="235" w:lineRule="auto"/>
              <w:ind w:left="-107"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803198">
              <w:rPr>
                <w:rFonts w:asciiTheme="majorBidi" w:hAnsiTheme="majorBidi" w:cstheme="majorBidi"/>
                <w:sz w:val="30"/>
                <w:szCs w:val="30"/>
              </w:rPr>
              <w:t>(83)</w:t>
            </w:r>
          </w:p>
        </w:tc>
      </w:tr>
      <w:tr w:rsidR="001A7818" w:rsidRPr="00E518C6" w14:paraId="15BC1757" w14:textId="77777777" w:rsidTr="002144A2">
        <w:tc>
          <w:tcPr>
            <w:tcW w:w="4226" w:type="dxa"/>
            <w:shd w:val="clear" w:color="auto" w:fill="auto"/>
          </w:tcPr>
          <w:p w14:paraId="54164EEF" w14:textId="77777777" w:rsidR="001A7818" w:rsidRPr="00A90110" w:rsidRDefault="001A7818" w:rsidP="001A781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5" w:lineRule="auto"/>
              <w:ind w:left="0" w:right="-43"/>
              <w:contextualSpacing w:val="0"/>
              <w:jc w:val="thaiDistribute"/>
              <w:rPr>
                <w:rFonts w:asciiTheme="majorBidi" w:hAnsiTheme="majorBidi" w:cstheme="majorBidi"/>
                <w:sz w:val="22"/>
                <w:cs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DF0A53" w14:textId="77777777" w:rsidR="001A7818" w:rsidRPr="00A90110" w:rsidRDefault="001A7818" w:rsidP="001A781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35" w:lineRule="auto"/>
              <w:ind w:left="-107" w:right="-99"/>
              <w:contextualSpacing w:val="0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263" w:type="dxa"/>
            <w:shd w:val="clear" w:color="auto" w:fill="auto"/>
          </w:tcPr>
          <w:p w14:paraId="659C1ABF" w14:textId="77777777" w:rsidR="001A7818" w:rsidRPr="00A90110" w:rsidRDefault="001A7818" w:rsidP="001A781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35" w:lineRule="auto"/>
              <w:ind w:left="-107" w:right="-99"/>
              <w:contextualSpacing w:val="0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BAF052" w14:textId="77777777" w:rsidR="001A7818" w:rsidRPr="00A90110" w:rsidRDefault="001A7818" w:rsidP="001A781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35" w:lineRule="auto"/>
              <w:ind w:left="-107" w:right="-99"/>
              <w:contextualSpacing w:val="0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263" w:type="dxa"/>
            <w:shd w:val="clear" w:color="auto" w:fill="auto"/>
          </w:tcPr>
          <w:p w14:paraId="0EA258F4" w14:textId="77777777" w:rsidR="001A7818" w:rsidRPr="00A90110" w:rsidRDefault="001A7818" w:rsidP="001A781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35" w:lineRule="auto"/>
              <w:ind w:left="-107" w:right="-99"/>
              <w:contextualSpacing w:val="0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auto"/>
          </w:tcPr>
          <w:p w14:paraId="053B2FFB" w14:textId="77777777" w:rsidR="001A7818" w:rsidRPr="00A90110" w:rsidRDefault="001A7818" w:rsidP="001A781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35" w:lineRule="auto"/>
              <w:ind w:left="-107" w:right="-99"/>
              <w:contextualSpacing w:val="0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263" w:type="dxa"/>
            <w:shd w:val="clear" w:color="auto" w:fill="auto"/>
          </w:tcPr>
          <w:p w14:paraId="4AAC7185" w14:textId="77777777" w:rsidR="001A7818" w:rsidRPr="00A90110" w:rsidRDefault="001A7818" w:rsidP="001A781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35" w:lineRule="auto"/>
              <w:ind w:left="-107" w:right="-99"/>
              <w:contextualSpacing w:val="0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auto"/>
          </w:tcPr>
          <w:p w14:paraId="548BE424" w14:textId="77777777" w:rsidR="001A7818" w:rsidRPr="00A90110" w:rsidRDefault="001A7818" w:rsidP="001A781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35" w:lineRule="auto"/>
              <w:ind w:left="-107" w:right="-99"/>
              <w:contextualSpacing w:val="0"/>
              <w:rPr>
                <w:rFonts w:asciiTheme="majorBidi" w:hAnsiTheme="majorBidi" w:cstheme="majorBidi"/>
                <w:sz w:val="22"/>
              </w:rPr>
            </w:pPr>
          </w:p>
        </w:tc>
      </w:tr>
      <w:tr w:rsidR="001A7818" w:rsidRPr="00F205C4" w14:paraId="107C89AD" w14:textId="77777777" w:rsidTr="002144A2">
        <w:tc>
          <w:tcPr>
            <w:tcW w:w="4226" w:type="dxa"/>
            <w:shd w:val="clear" w:color="auto" w:fill="auto"/>
          </w:tcPr>
          <w:p w14:paraId="6BD82B69" w14:textId="77777777" w:rsidR="001A7818" w:rsidRPr="00F205C4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รวมค่าใช้จ่ายภาษีเงินได้</w:t>
            </w:r>
          </w:p>
        </w:tc>
        <w:tc>
          <w:tcPr>
            <w:tcW w:w="104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F064DEF" w14:textId="553E9630" w:rsidR="001A7818" w:rsidRPr="004F17A6" w:rsidRDefault="00B33783" w:rsidP="001A7818">
            <w:pPr>
              <w:pStyle w:val="acctfourfigures"/>
              <w:tabs>
                <w:tab w:val="clear" w:pos="765"/>
                <w:tab w:val="decimal" w:pos="766"/>
              </w:tabs>
              <w:spacing w:line="235" w:lineRule="auto"/>
              <w:ind w:left="-107" w:right="-9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337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18,065</w:t>
            </w:r>
          </w:p>
        </w:tc>
        <w:tc>
          <w:tcPr>
            <w:tcW w:w="263" w:type="dxa"/>
            <w:shd w:val="clear" w:color="auto" w:fill="auto"/>
          </w:tcPr>
          <w:p w14:paraId="0FE8AE28" w14:textId="77777777" w:rsidR="001A7818" w:rsidRPr="00DC6193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35" w:lineRule="auto"/>
              <w:ind w:left="-107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C6DF052" w14:textId="1F2AC80A" w:rsidR="001A7818" w:rsidRPr="00F205C4" w:rsidRDefault="001A7818" w:rsidP="001A7818">
            <w:pPr>
              <w:pStyle w:val="acctfourfigures"/>
              <w:tabs>
                <w:tab w:val="clear" w:pos="765"/>
                <w:tab w:val="decimal" w:pos="766"/>
              </w:tabs>
              <w:spacing w:line="235" w:lineRule="auto"/>
              <w:ind w:left="-107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2B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15,457</w:t>
            </w:r>
          </w:p>
        </w:tc>
        <w:tc>
          <w:tcPr>
            <w:tcW w:w="263" w:type="dxa"/>
            <w:shd w:val="clear" w:color="auto" w:fill="auto"/>
          </w:tcPr>
          <w:p w14:paraId="50A9780B" w14:textId="77777777" w:rsidR="001A7818" w:rsidRPr="00F205C4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35" w:lineRule="auto"/>
              <w:ind w:left="-107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8" w:type="dxa"/>
            <w:tcBorders>
              <w:bottom w:val="double" w:sz="4" w:space="0" w:color="auto"/>
            </w:tcBorders>
            <w:shd w:val="clear" w:color="auto" w:fill="auto"/>
          </w:tcPr>
          <w:p w14:paraId="106F1A63" w14:textId="75FA0C7B" w:rsidR="001A7818" w:rsidRPr="00F205C4" w:rsidRDefault="002062E6" w:rsidP="001A7818">
            <w:pPr>
              <w:pStyle w:val="acctfourfigures"/>
              <w:tabs>
                <w:tab w:val="clear" w:pos="765"/>
                <w:tab w:val="decimal" w:pos="766"/>
              </w:tabs>
              <w:spacing w:line="235" w:lineRule="auto"/>
              <w:ind w:left="-107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62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469</w:t>
            </w:r>
          </w:p>
        </w:tc>
        <w:tc>
          <w:tcPr>
            <w:tcW w:w="263" w:type="dxa"/>
            <w:shd w:val="clear" w:color="auto" w:fill="auto"/>
          </w:tcPr>
          <w:p w14:paraId="1153FA05" w14:textId="77777777" w:rsidR="001A7818" w:rsidRPr="00F205C4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35" w:lineRule="auto"/>
              <w:ind w:left="-107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8" w:type="dxa"/>
            <w:tcBorders>
              <w:bottom w:val="double" w:sz="4" w:space="0" w:color="auto"/>
            </w:tcBorders>
            <w:shd w:val="clear" w:color="auto" w:fill="auto"/>
          </w:tcPr>
          <w:p w14:paraId="5DAB522E" w14:textId="31E80997" w:rsidR="001A7818" w:rsidRPr="00F205C4" w:rsidRDefault="001A7818" w:rsidP="001A7818">
            <w:pPr>
              <w:pStyle w:val="acctfourfigures"/>
              <w:tabs>
                <w:tab w:val="clear" w:pos="765"/>
                <w:tab w:val="decimal" w:pos="766"/>
              </w:tabs>
              <w:spacing w:line="235" w:lineRule="auto"/>
              <w:ind w:left="-107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31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472</w:t>
            </w:r>
          </w:p>
        </w:tc>
      </w:tr>
    </w:tbl>
    <w:p w14:paraId="3502955D" w14:textId="77777777" w:rsidR="004A5F4A" w:rsidRPr="00A90110" w:rsidRDefault="004A5F4A" w:rsidP="00DC619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0"/>
        <w:gridCol w:w="990"/>
        <w:gridCol w:w="180"/>
        <w:gridCol w:w="900"/>
        <w:gridCol w:w="180"/>
        <w:gridCol w:w="990"/>
        <w:gridCol w:w="180"/>
        <w:gridCol w:w="900"/>
        <w:gridCol w:w="180"/>
        <w:gridCol w:w="900"/>
        <w:gridCol w:w="180"/>
        <w:gridCol w:w="900"/>
      </w:tblGrid>
      <w:tr w:rsidR="00F77AF4" w:rsidRPr="00677B23" w14:paraId="3F4145EE" w14:textId="77777777" w:rsidTr="00267EAE">
        <w:trPr>
          <w:trHeight w:val="20"/>
          <w:tblHeader/>
        </w:trPr>
        <w:tc>
          <w:tcPr>
            <w:tcW w:w="2700" w:type="dxa"/>
          </w:tcPr>
          <w:p w14:paraId="7CCBE4EA" w14:textId="77777777" w:rsidR="00F77AF4" w:rsidRPr="00677B23" w:rsidRDefault="00F77AF4" w:rsidP="0089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b/>
                <w:bCs/>
                <w:color w:val="0000FF"/>
                <w:sz w:val="29"/>
                <w:szCs w:val="29"/>
              </w:rPr>
            </w:pPr>
          </w:p>
        </w:tc>
        <w:tc>
          <w:tcPr>
            <w:tcW w:w="6480" w:type="dxa"/>
            <w:gridSpan w:val="11"/>
          </w:tcPr>
          <w:p w14:paraId="3519F10D" w14:textId="14458F17" w:rsidR="00F77AF4" w:rsidRPr="00677B23" w:rsidRDefault="00F77AF4" w:rsidP="00893B0C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677B23"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bidi="th-TH"/>
              </w:rPr>
              <w:t>งบการเงินรวม</w:t>
            </w:r>
          </w:p>
        </w:tc>
      </w:tr>
      <w:tr w:rsidR="00267EAE" w:rsidRPr="00677B23" w14:paraId="41D925D4" w14:textId="77777777" w:rsidTr="00267EAE">
        <w:trPr>
          <w:trHeight w:val="20"/>
          <w:tblHeader/>
        </w:trPr>
        <w:tc>
          <w:tcPr>
            <w:tcW w:w="2700" w:type="dxa"/>
            <w:vMerge w:val="restart"/>
            <w:vAlign w:val="bottom"/>
          </w:tcPr>
          <w:p w14:paraId="46249CDE" w14:textId="797D7CFD" w:rsidR="00F77AF4" w:rsidRPr="00677B23" w:rsidRDefault="00F77AF4" w:rsidP="0089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"/>
              <w:rPr>
                <w:rFonts w:ascii="Angsana New" w:hAnsi="Angsana New" w:cs="Angsana New"/>
                <w:sz w:val="29"/>
                <w:szCs w:val="29"/>
              </w:rPr>
            </w:pPr>
            <w:r w:rsidRPr="00677B23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>ภาษีเงินได้</w:t>
            </w:r>
          </w:p>
        </w:tc>
        <w:tc>
          <w:tcPr>
            <w:tcW w:w="3240" w:type="dxa"/>
            <w:gridSpan w:val="5"/>
          </w:tcPr>
          <w:p w14:paraId="05A2CF96" w14:textId="7D92A6AD" w:rsidR="00F77AF4" w:rsidRPr="00677B23" w:rsidRDefault="00F77AF4" w:rsidP="00893B0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677B23">
              <w:rPr>
                <w:rFonts w:ascii="Angsana New" w:hAnsi="Angsana New" w:cs="Angsana New"/>
                <w:sz w:val="29"/>
                <w:szCs w:val="29"/>
              </w:rPr>
              <w:t>256</w:t>
            </w:r>
            <w:r w:rsidR="001A7818">
              <w:rPr>
                <w:rFonts w:ascii="Angsana New" w:hAnsi="Angsana New" w:cs="Angsana New"/>
                <w:sz w:val="29"/>
                <w:szCs w:val="29"/>
              </w:rPr>
              <w:t>6</w:t>
            </w:r>
          </w:p>
        </w:tc>
        <w:tc>
          <w:tcPr>
            <w:tcW w:w="180" w:type="dxa"/>
          </w:tcPr>
          <w:p w14:paraId="52026649" w14:textId="77777777" w:rsidR="00F77AF4" w:rsidRPr="00677B23" w:rsidRDefault="00F77AF4" w:rsidP="00893B0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3060" w:type="dxa"/>
            <w:gridSpan w:val="5"/>
          </w:tcPr>
          <w:p w14:paraId="411AF295" w14:textId="733074C7" w:rsidR="00F77AF4" w:rsidRPr="00677B23" w:rsidRDefault="00F77AF4" w:rsidP="00893B0C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677B23">
              <w:rPr>
                <w:rFonts w:ascii="Angsana New" w:hAnsi="Angsana New" w:cs="Angsana New"/>
                <w:sz w:val="29"/>
                <w:szCs w:val="29"/>
              </w:rPr>
              <w:t>256</w:t>
            </w:r>
            <w:r w:rsidR="001A7818">
              <w:rPr>
                <w:rFonts w:ascii="Angsana New" w:hAnsi="Angsana New" w:cs="Angsana New"/>
                <w:sz w:val="29"/>
                <w:szCs w:val="29"/>
              </w:rPr>
              <w:t>5</w:t>
            </w:r>
          </w:p>
        </w:tc>
      </w:tr>
      <w:tr w:rsidR="00267EAE" w:rsidRPr="00677B23" w14:paraId="2928111F" w14:textId="77777777" w:rsidTr="00267EAE">
        <w:trPr>
          <w:trHeight w:val="20"/>
          <w:tblHeader/>
        </w:trPr>
        <w:tc>
          <w:tcPr>
            <w:tcW w:w="2700" w:type="dxa"/>
            <w:vMerge/>
          </w:tcPr>
          <w:p w14:paraId="428D1ED7" w14:textId="77777777" w:rsidR="00F77AF4" w:rsidRPr="00677B23" w:rsidRDefault="00F77AF4" w:rsidP="0089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90" w:type="dxa"/>
            <w:vAlign w:val="bottom"/>
          </w:tcPr>
          <w:p w14:paraId="3AE4FC5E" w14:textId="77777777" w:rsidR="00F77AF4" w:rsidRPr="00677B23" w:rsidRDefault="00F77AF4" w:rsidP="00893B0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677B23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ก่อน</w:t>
            </w:r>
          </w:p>
          <w:p w14:paraId="7DB268F4" w14:textId="77777777" w:rsidR="00F77AF4" w:rsidRPr="00677B23" w:rsidRDefault="00F77AF4" w:rsidP="00893B0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677B23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0714B6E" w14:textId="77777777" w:rsidR="00F77AF4" w:rsidRPr="00677B23" w:rsidRDefault="00F77AF4" w:rsidP="00893B0C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vAlign w:val="bottom"/>
          </w:tcPr>
          <w:p w14:paraId="12C0C3C4" w14:textId="77777777" w:rsidR="00F77AF4" w:rsidRPr="00677B23" w:rsidRDefault="00F77AF4" w:rsidP="00893B0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677B23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รายได้</w:t>
            </w:r>
          </w:p>
          <w:p w14:paraId="55679F4A" w14:textId="347F4D2F" w:rsidR="00F77AF4" w:rsidRPr="00677B23" w:rsidRDefault="00F77AF4" w:rsidP="00893B0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677B23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356BC0B" w14:textId="77777777" w:rsidR="00F77AF4" w:rsidRPr="00677B23" w:rsidRDefault="00F77AF4" w:rsidP="00893B0C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90" w:type="dxa"/>
            <w:vAlign w:val="bottom"/>
          </w:tcPr>
          <w:p w14:paraId="3178A386" w14:textId="77777777" w:rsidR="00F77AF4" w:rsidRPr="00677B23" w:rsidRDefault="00F77AF4" w:rsidP="00893B0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677B23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สุทธิจาก</w:t>
            </w:r>
          </w:p>
          <w:p w14:paraId="7C2627FD" w14:textId="77777777" w:rsidR="00F77AF4" w:rsidRPr="00677B23" w:rsidRDefault="00F77AF4" w:rsidP="00893B0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677B23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ED90CB8" w14:textId="77777777" w:rsidR="00F77AF4" w:rsidRPr="00677B23" w:rsidRDefault="00F77AF4" w:rsidP="00893B0C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vAlign w:val="bottom"/>
          </w:tcPr>
          <w:p w14:paraId="47C9D9C4" w14:textId="77777777" w:rsidR="00F77AF4" w:rsidRPr="00677B23" w:rsidRDefault="00F77AF4" w:rsidP="00893B0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677B23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ก่อน</w:t>
            </w:r>
          </w:p>
          <w:p w14:paraId="25B415C3" w14:textId="77777777" w:rsidR="00F77AF4" w:rsidRPr="00677B23" w:rsidRDefault="00F77AF4" w:rsidP="00893B0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677B23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8B3A05A" w14:textId="77777777" w:rsidR="00F77AF4" w:rsidRPr="00677B23" w:rsidRDefault="00F77AF4" w:rsidP="00893B0C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vAlign w:val="bottom"/>
          </w:tcPr>
          <w:p w14:paraId="4A444C56" w14:textId="77777777" w:rsidR="00FC0975" w:rsidRPr="00677B23" w:rsidRDefault="00FC0975" w:rsidP="00FC097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677B23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รายได้</w:t>
            </w:r>
          </w:p>
          <w:p w14:paraId="6E1B4D3F" w14:textId="0822F8D1" w:rsidR="00F77AF4" w:rsidRPr="00677B23" w:rsidRDefault="00F77AF4" w:rsidP="00893B0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677B23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86F5EB4" w14:textId="77777777" w:rsidR="00F77AF4" w:rsidRPr="00677B23" w:rsidRDefault="00F77AF4" w:rsidP="00893B0C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vAlign w:val="bottom"/>
          </w:tcPr>
          <w:p w14:paraId="5390D9C2" w14:textId="77777777" w:rsidR="00F77AF4" w:rsidRPr="00267EAE" w:rsidRDefault="00F77AF4" w:rsidP="00893B0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267EAE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สุทธิจาก</w:t>
            </w:r>
          </w:p>
          <w:p w14:paraId="76FED46B" w14:textId="77777777" w:rsidR="00F77AF4" w:rsidRPr="00267EAE" w:rsidRDefault="00F77AF4" w:rsidP="00893B0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pacing w:val="-6"/>
                <w:sz w:val="29"/>
                <w:szCs w:val="29"/>
                <w:lang w:bidi="th-TH"/>
              </w:rPr>
            </w:pPr>
            <w:r w:rsidRPr="00267EAE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ภาษีเงินได้</w:t>
            </w:r>
          </w:p>
        </w:tc>
      </w:tr>
      <w:tr w:rsidR="00F77AF4" w:rsidRPr="00677B23" w14:paraId="3934A9D0" w14:textId="77777777" w:rsidTr="00267EAE">
        <w:trPr>
          <w:trHeight w:val="20"/>
          <w:tblHeader/>
        </w:trPr>
        <w:tc>
          <w:tcPr>
            <w:tcW w:w="2700" w:type="dxa"/>
          </w:tcPr>
          <w:p w14:paraId="01259CAB" w14:textId="77777777" w:rsidR="00F77AF4" w:rsidRPr="00677B23" w:rsidRDefault="00F77AF4" w:rsidP="0089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6480" w:type="dxa"/>
            <w:gridSpan w:val="11"/>
          </w:tcPr>
          <w:p w14:paraId="1AF80DC3" w14:textId="7DECA9A8" w:rsidR="00F77AF4" w:rsidRPr="00677B23" w:rsidRDefault="00F77AF4" w:rsidP="00893B0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677B23">
              <w:rPr>
                <w:rFonts w:ascii="Angsana New" w:hAnsi="Angsana New" w:cs="Angsana New"/>
                <w:i/>
                <w:iCs/>
                <w:sz w:val="29"/>
                <w:szCs w:val="29"/>
              </w:rPr>
              <w:t>(</w:t>
            </w:r>
            <w:r w:rsidRPr="00677B23">
              <w:rPr>
                <w:rFonts w:ascii="Angsana New" w:hAnsi="Angsana New" w:cs="Angsana New" w:hint="cs"/>
                <w:i/>
                <w:iCs/>
                <w:sz w:val="29"/>
                <w:szCs w:val="29"/>
                <w:cs/>
                <w:lang w:bidi="th-TH"/>
              </w:rPr>
              <w:t>พัน</w:t>
            </w:r>
            <w:r w:rsidRPr="00677B23">
              <w:rPr>
                <w:rFonts w:ascii="Angsana New" w:hAnsi="Angsana New" w:cs="Angsana New"/>
                <w:i/>
                <w:iCs/>
                <w:sz w:val="29"/>
                <w:szCs w:val="29"/>
                <w:cs/>
                <w:lang w:bidi="th-TH"/>
              </w:rPr>
              <w:t>บาท</w:t>
            </w:r>
            <w:r w:rsidRPr="00677B23">
              <w:rPr>
                <w:rFonts w:ascii="Angsana New" w:hAnsi="Angsana New" w:cs="Angsana New"/>
                <w:i/>
                <w:iCs/>
                <w:sz w:val="29"/>
                <w:szCs w:val="29"/>
              </w:rPr>
              <w:t>)</w:t>
            </w:r>
          </w:p>
        </w:tc>
      </w:tr>
      <w:tr w:rsidR="00267EAE" w:rsidRPr="00677B23" w14:paraId="7A1A23E0" w14:textId="77777777" w:rsidTr="00267EAE">
        <w:trPr>
          <w:cantSplit/>
          <w:trHeight w:val="20"/>
        </w:trPr>
        <w:tc>
          <w:tcPr>
            <w:tcW w:w="2700" w:type="dxa"/>
          </w:tcPr>
          <w:p w14:paraId="346369D7" w14:textId="77777777" w:rsidR="00F77AF4" w:rsidRPr="00677B23" w:rsidRDefault="00F77AF4" w:rsidP="00893B0C">
            <w:pPr>
              <w:spacing w:line="240" w:lineRule="auto"/>
              <w:ind w:left="191" w:hanging="191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677B23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990" w:type="dxa"/>
            <w:vAlign w:val="bottom"/>
          </w:tcPr>
          <w:p w14:paraId="64E03405" w14:textId="77777777" w:rsidR="00F77AF4" w:rsidRPr="00677B23" w:rsidRDefault="00F77AF4" w:rsidP="00893B0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83898A2" w14:textId="77777777" w:rsidR="00F77AF4" w:rsidRPr="00677B23" w:rsidRDefault="00F77AF4" w:rsidP="00893B0C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7E443924" w14:textId="77777777" w:rsidR="00F77AF4" w:rsidRPr="00677B23" w:rsidRDefault="00F77AF4" w:rsidP="00893B0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A51266C" w14:textId="77777777" w:rsidR="00F77AF4" w:rsidRPr="00677B23" w:rsidRDefault="00F77AF4" w:rsidP="00893B0C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363BB8F4" w14:textId="77777777" w:rsidR="00F77AF4" w:rsidRPr="00677B23" w:rsidRDefault="00F77AF4" w:rsidP="00893B0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C333991" w14:textId="77777777" w:rsidR="00F77AF4" w:rsidRPr="00677B23" w:rsidRDefault="00F77AF4" w:rsidP="00893B0C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443429BF" w14:textId="77777777" w:rsidR="00F77AF4" w:rsidRPr="00677B23" w:rsidRDefault="00F77AF4" w:rsidP="00893B0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0325576" w14:textId="77777777" w:rsidR="00F77AF4" w:rsidRPr="00677B23" w:rsidRDefault="00F77AF4" w:rsidP="00893B0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460557E0" w14:textId="77777777" w:rsidR="00F77AF4" w:rsidRPr="00677B23" w:rsidRDefault="00F77AF4" w:rsidP="00893B0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608F534" w14:textId="77777777" w:rsidR="00F77AF4" w:rsidRPr="00677B23" w:rsidRDefault="00F77AF4" w:rsidP="00893B0C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30B3BB03" w14:textId="77777777" w:rsidR="00F77AF4" w:rsidRPr="00677B23" w:rsidRDefault="00F77AF4" w:rsidP="00893B0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</w:tr>
      <w:tr w:rsidR="001A7818" w:rsidRPr="00677B23" w14:paraId="2DA18EE2" w14:textId="77777777" w:rsidTr="00267EAE">
        <w:trPr>
          <w:cantSplit/>
          <w:trHeight w:val="20"/>
        </w:trPr>
        <w:tc>
          <w:tcPr>
            <w:tcW w:w="2700" w:type="dxa"/>
          </w:tcPr>
          <w:p w14:paraId="34179F66" w14:textId="63C62480" w:rsidR="001A7818" w:rsidRPr="00FC0975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</w:pPr>
            <w:r w:rsidRPr="00FC0975">
              <w:rPr>
                <w:rFonts w:ascii="Angsana New" w:hAnsi="Angsana New" w:cs="Angsana New"/>
                <w:sz w:val="29"/>
                <w:szCs w:val="29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094AE3CD" w14:textId="27B4E0C3" w:rsidR="001A7818" w:rsidRPr="005B44A0" w:rsidRDefault="005B44A0" w:rsidP="00CC1F11">
            <w:pPr>
              <w:pStyle w:val="acctfourfigures"/>
              <w:tabs>
                <w:tab w:val="clear" w:pos="765"/>
                <w:tab w:val="left" w:pos="0"/>
                <w:tab w:val="decimal" w:pos="100"/>
                <w:tab w:val="left" w:pos="280"/>
                <w:tab w:val="left" w:pos="810"/>
              </w:tabs>
              <w:spacing w:line="240" w:lineRule="auto"/>
              <w:ind w:right="-620" w:hanging="260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  <w:r w:rsidRPr="005B44A0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(1,105)</w:t>
            </w:r>
          </w:p>
        </w:tc>
        <w:tc>
          <w:tcPr>
            <w:tcW w:w="180" w:type="dxa"/>
            <w:vAlign w:val="bottom"/>
          </w:tcPr>
          <w:p w14:paraId="1911D77D" w14:textId="77777777" w:rsidR="001A7818" w:rsidRPr="005B44A0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5C8489BC" w14:textId="1AE01814" w:rsidR="001A7818" w:rsidRPr="005B44A0" w:rsidRDefault="005B44A0" w:rsidP="001A781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40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  <w:r w:rsidRPr="005B44A0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221</w:t>
            </w:r>
          </w:p>
        </w:tc>
        <w:tc>
          <w:tcPr>
            <w:tcW w:w="180" w:type="dxa"/>
            <w:vAlign w:val="bottom"/>
          </w:tcPr>
          <w:p w14:paraId="63A4DB65" w14:textId="77777777" w:rsidR="001A7818" w:rsidRPr="005B44A0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46819353" w14:textId="496994CC" w:rsidR="001A7818" w:rsidRPr="005B44A0" w:rsidRDefault="005B44A0" w:rsidP="001A781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  <w:r w:rsidRPr="005B44A0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(884)</w:t>
            </w:r>
          </w:p>
        </w:tc>
        <w:tc>
          <w:tcPr>
            <w:tcW w:w="180" w:type="dxa"/>
            <w:vAlign w:val="bottom"/>
          </w:tcPr>
          <w:p w14:paraId="73FDA4A0" w14:textId="77777777" w:rsidR="001A7818" w:rsidRPr="00D1611A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64A18748" w14:textId="0F1C43F8" w:rsidR="001A7818" w:rsidRPr="00D1611A" w:rsidRDefault="001A7818" w:rsidP="001A7818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20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D1611A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(22)</w:t>
            </w:r>
          </w:p>
        </w:tc>
        <w:tc>
          <w:tcPr>
            <w:tcW w:w="180" w:type="dxa"/>
            <w:vAlign w:val="bottom"/>
          </w:tcPr>
          <w:p w14:paraId="23CFCA6C" w14:textId="77777777" w:rsidR="001A7818" w:rsidRPr="00D1611A" w:rsidRDefault="001A7818" w:rsidP="001A7818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75954EF9" w14:textId="1CBDDF4E" w:rsidR="001A7818" w:rsidRPr="00D1611A" w:rsidRDefault="001A7818" w:rsidP="001A7818">
            <w:pPr>
              <w:pStyle w:val="acctfourfigures"/>
              <w:tabs>
                <w:tab w:val="clear" w:pos="765"/>
              </w:tabs>
              <w:spacing w:line="240" w:lineRule="auto"/>
              <w:ind w:right="-440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D1611A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7C039A11" w14:textId="77777777" w:rsidR="001A7818" w:rsidRPr="00D1611A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313A88DF" w14:textId="34930727" w:rsidR="001A7818" w:rsidRPr="00D1611A" w:rsidRDefault="001A7818" w:rsidP="001A7818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jc w:val="center"/>
              <w:rPr>
                <w:rFonts w:ascii="Angsana New" w:hAnsi="Angsana New" w:cs="Angsana New"/>
                <w:spacing w:val="-2"/>
                <w:sz w:val="29"/>
                <w:szCs w:val="29"/>
                <w:lang w:val="en-US" w:bidi="th-TH"/>
              </w:rPr>
            </w:pPr>
            <w:r w:rsidRPr="00D1611A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(1</w:t>
            </w:r>
            <w:r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8</w:t>
            </w:r>
            <w:r w:rsidRPr="00D1611A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)</w:t>
            </w:r>
          </w:p>
        </w:tc>
      </w:tr>
      <w:tr w:rsidR="00267EAE" w:rsidRPr="00677B23" w14:paraId="51D17976" w14:textId="77777777" w:rsidTr="00267EAE">
        <w:trPr>
          <w:cantSplit/>
          <w:trHeight w:val="20"/>
        </w:trPr>
        <w:tc>
          <w:tcPr>
            <w:tcW w:w="2700" w:type="dxa"/>
          </w:tcPr>
          <w:p w14:paraId="29F32C99" w14:textId="77777777" w:rsidR="00F77AF4" w:rsidRPr="00677B23" w:rsidRDefault="00F77AF4" w:rsidP="0089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7102C1C5" w14:textId="77777777" w:rsidR="00F77AF4" w:rsidRPr="00677B23" w:rsidRDefault="00F77AF4" w:rsidP="00893B0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1D09AC1" w14:textId="77777777" w:rsidR="00F77AF4" w:rsidRPr="00677B23" w:rsidRDefault="00F77AF4" w:rsidP="0089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0ACD9F14" w14:textId="77777777" w:rsidR="00F77AF4" w:rsidRPr="00677B23" w:rsidRDefault="00F77AF4" w:rsidP="00893B0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D5C8841" w14:textId="77777777" w:rsidR="00F77AF4" w:rsidRPr="00677B23" w:rsidRDefault="00F77AF4" w:rsidP="0089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31E3CBC1" w14:textId="77777777" w:rsidR="00F77AF4" w:rsidRPr="00677B23" w:rsidRDefault="00F77AF4" w:rsidP="00893B0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B0C700D" w14:textId="77777777" w:rsidR="00F77AF4" w:rsidRPr="00677B23" w:rsidRDefault="00F77AF4" w:rsidP="0089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77335A64" w14:textId="77777777" w:rsidR="00F77AF4" w:rsidRPr="00677B23" w:rsidRDefault="00F77AF4" w:rsidP="00893B0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81FACF6" w14:textId="77777777" w:rsidR="00F77AF4" w:rsidRPr="00677B23" w:rsidRDefault="00F77AF4" w:rsidP="00893B0C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423B0BF2" w14:textId="77777777" w:rsidR="00F77AF4" w:rsidRPr="00677B23" w:rsidRDefault="00F77AF4" w:rsidP="00893B0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E460DB1" w14:textId="77777777" w:rsidR="00F77AF4" w:rsidRPr="00677B23" w:rsidRDefault="00F77AF4" w:rsidP="0089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108823C8" w14:textId="77777777" w:rsidR="00F77AF4" w:rsidRPr="00677B23" w:rsidRDefault="00F77AF4" w:rsidP="00893B0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</w:tr>
      <w:tr w:rsidR="00F77AF4" w:rsidRPr="00677B23" w14:paraId="07432465" w14:textId="77777777" w:rsidTr="00267EAE">
        <w:trPr>
          <w:trHeight w:val="20"/>
          <w:tblHeader/>
        </w:trPr>
        <w:tc>
          <w:tcPr>
            <w:tcW w:w="2700" w:type="dxa"/>
          </w:tcPr>
          <w:p w14:paraId="573E8F93" w14:textId="77777777" w:rsidR="00F77AF4" w:rsidRPr="00677B23" w:rsidRDefault="00F77AF4" w:rsidP="0089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b/>
                <w:bCs/>
                <w:color w:val="0000FF"/>
                <w:sz w:val="29"/>
                <w:szCs w:val="29"/>
                <w:cs/>
              </w:rPr>
            </w:pPr>
          </w:p>
        </w:tc>
        <w:tc>
          <w:tcPr>
            <w:tcW w:w="6480" w:type="dxa"/>
            <w:gridSpan w:val="11"/>
          </w:tcPr>
          <w:p w14:paraId="1616E45B" w14:textId="2BCD4884" w:rsidR="00F77AF4" w:rsidRPr="00677B23" w:rsidRDefault="00F77AF4" w:rsidP="00893B0C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677B23"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bidi="th-TH"/>
              </w:rPr>
              <w:t>งบการเงิน</w:t>
            </w:r>
            <w:r w:rsidRPr="00677B23"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  <w:lang w:bidi="th-TH"/>
              </w:rPr>
              <w:t>เฉพาะกิจการ</w:t>
            </w:r>
          </w:p>
        </w:tc>
      </w:tr>
      <w:tr w:rsidR="00267EAE" w:rsidRPr="00677B23" w14:paraId="6B238382" w14:textId="77777777" w:rsidTr="00267EAE">
        <w:trPr>
          <w:trHeight w:val="20"/>
          <w:tblHeader/>
        </w:trPr>
        <w:tc>
          <w:tcPr>
            <w:tcW w:w="2700" w:type="dxa"/>
            <w:vMerge w:val="restart"/>
            <w:vAlign w:val="bottom"/>
          </w:tcPr>
          <w:p w14:paraId="35D7E60C" w14:textId="77777777" w:rsidR="00F77AF4" w:rsidRPr="00677B23" w:rsidRDefault="00F77AF4" w:rsidP="0089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"/>
              <w:rPr>
                <w:rFonts w:ascii="Angsana New" w:hAnsi="Angsana New" w:cs="Angsana New"/>
                <w:sz w:val="29"/>
                <w:szCs w:val="29"/>
              </w:rPr>
            </w:pPr>
            <w:r w:rsidRPr="00677B23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>ภาษีเงินได้</w:t>
            </w:r>
          </w:p>
        </w:tc>
        <w:tc>
          <w:tcPr>
            <w:tcW w:w="3240" w:type="dxa"/>
            <w:gridSpan w:val="5"/>
          </w:tcPr>
          <w:p w14:paraId="36A12C68" w14:textId="36996016" w:rsidR="00F77AF4" w:rsidRPr="00677B23" w:rsidRDefault="00F77AF4" w:rsidP="00893B0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677B23">
              <w:rPr>
                <w:rFonts w:ascii="Angsana New" w:hAnsi="Angsana New" w:cs="Angsana New"/>
                <w:sz w:val="29"/>
                <w:szCs w:val="29"/>
              </w:rPr>
              <w:t>256</w:t>
            </w:r>
            <w:r w:rsidR="001A7818">
              <w:rPr>
                <w:rFonts w:ascii="Angsana New" w:hAnsi="Angsana New" w:cs="Angsana New"/>
                <w:sz w:val="29"/>
                <w:szCs w:val="29"/>
              </w:rPr>
              <w:t>6</w:t>
            </w:r>
          </w:p>
        </w:tc>
        <w:tc>
          <w:tcPr>
            <w:tcW w:w="180" w:type="dxa"/>
          </w:tcPr>
          <w:p w14:paraId="603167A6" w14:textId="77777777" w:rsidR="00F77AF4" w:rsidRPr="00677B23" w:rsidRDefault="00F77AF4" w:rsidP="00893B0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3060" w:type="dxa"/>
            <w:gridSpan w:val="5"/>
          </w:tcPr>
          <w:p w14:paraId="62622B49" w14:textId="103369C9" w:rsidR="00F77AF4" w:rsidRPr="00677B23" w:rsidRDefault="00F77AF4" w:rsidP="00893B0C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677B23">
              <w:rPr>
                <w:rFonts w:ascii="Angsana New" w:hAnsi="Angsana New" w:cs="Angsana New"/>
                <w:sz w:val="29"/>
                <w:szCs w:val="29"/>
              </w:rPr>
              <w:t>256</w:t>
            </w:r>
            <w:r w:rsidR="001A7818">
              <w:rPr>
                <w:rFonts w:ascii="Angsana New" w:hAnsi="Angsana New" w:cs="Angsana New"/>
                <w:sz w:val="29"/>
                <w:szCs w:val="29"/>
              </w:rPr>
              <w:t>5</w:t>
            </w:r>
          </w:p>
        </w:tc>
      </w:tr>
      <w:tr w:rsidR="00267EAE" w:rsidRPr="00677B23" w14:paraId="26020BAE" w14:textId="77777777" w:rsidTr="00267EAE">
        <w:trPr>
          <w:trHeight w:val="20"/>
          <w:tblHeader/>
        </w:trPr>
        <w:tc>
          <w:tcPr>
            <w:tcW w:w="2700" w:type="dxa"/>
            <w:vMerge/>
          </w:tcPr>
          <w:p w14:paraId="4C78F2F5" w14:textId="77777777" w:rsidR="00F77AF4" w:rsidRPr="00677B23" w:rsidRDefault="00F77AF4" w:rsidP="0089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90" w:type="dxa"/>
            <w:vAlign w:val="bottom"/>
          </w:tcPr>
          <w:p w14:paraId="570D8E06" w14:textId="77777777" w:rsidR="00F77AF4" w:rsidRPr="00677B23" w:rsidRDefault="00F77AF4" w:rsidP="00893B0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677B23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ก่อน</w:t>
            </w:r>
          </w:p>
          <w:p w14:paraId="3E0E6109" w14:textId="77777777" w:rsidR="00F77AF4" w:rsidRPr="00677B23" w:rsidRDefault="00F77AF4" w:rsidP="00893B0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677B23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8AD5C7A" w14:textId="77777777" w:rsidR="00F77AF4" w:rsidRPr="00677B23" w:rsidRDefault="00F77AF4" w:rsidP="00893B0C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vAlign w:val="bottom"/>
          </w:tcPr>
          <w:p w14:paraId="3DC195BA" w14:textId="77777777" w:rsidR="00F77AF4" w:rsidRPr="00677B23" w:rsidRDefault="00F77AF4" w:rsidP="00893B0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677B23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รายได้</w:t>
            </w:r>
          </w:p>
          <w:p w14:paraId="4699DF81" w14:textId="77777777" w:rsidR="00F77AF4" w:rsidRPr="00677B23" w:rsidRDefault="00F77AF4" w:rsidP="00893B0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677B23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8203706" w14:textId="77777777" w:rsidR="00F77AF4" w:rsidRPr="00677B23" w:rsidRDefault="00F77AF4" w:rsidP="00893B0C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90" w:type="dxa"/>
            <w:vAlign w:val="bottom"/>
          </w:tcPr>
          <w:p w14:paraId="26EBAEE2" w14:textId="77777777" w:rsidR="00F77AF4" w:rsidRPr="00677B23" w:rsidRDefault="00F77AF4" w:rsidP="00893B0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677B23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สุทธิจาก</w:t>
            </w:r>
          </w:p>
          <w:p w14:paraId="3AA0D571" w14:textId="77777777" w:rsidR="00F77AF4" w:rsidRPr="00677B23" w:rsidRDefault="00F77AF4" w:rsidP="00893B0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677B23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7291283" w14:textId="77777777" w:rsidR="00F77AF4" w:rsidRPr="00677B23" w:rsidRDefault="00F77AF4" w:rsidP="00893B0C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vAlign w:val="bottom"/>
          </w:tcPr>
          <w:p w14:paraId="0DB809DA" w14:textId="77777777" w:rsidR="00F77AF4" w:rsidRPr="00677B23" w:rsidRDefault="00F77AF4" w:rsidP="00893B0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677B23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ก่อน</w:t>
            </w:r>
          </w:p>
          <w:p w14:paraId="685EB700" w14:textId="77777777" w:rsidR="00F77AF4" w:rsidRPr="00677B23" w:rsidRDefault="00F77AF4" w:rsidP="00893B0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677B23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49F6DCB" w14:textId="77777777" w:rsidR="00F77AF4" w:rsidRPr="00677B23" w:rsidRDefault="00F77AF4" w:rsidP="00893B0C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vAlign w:val="bottom"/>
          </w:tcPr>
          <w:p w14:paraId="4A9737E8" w14:textId="77777777" w:rsidR="00FC0975" w:rsidRPr="00677B23" w:rsidRDefault="00FC0975" w:rsidP="00FC097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677B23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รายได้</w:t>
            </w:r>
          </w:p>
          <w:p w14:paraId="1991A247" w14:textId="77777777" w:rsidR="00F77AF4" w:rsidRPr="00677B23" w:rsidRDefault="00F77AF4" w:rsidP="00893B0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677B23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30B2F53" w14:textId="77777777" w:rsidR="00F77AF4" w:rsidRPr="00677B23" w:rsidRDefault="00F77AF4" w:rsidP="00893B0C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vAlign w:val="bottom"/>
          </w:tcPr>
          <w:p w14:paraId="5F233919" w14:textId="77777777" w:rsidR="00F77AF4" w:rsidRPr="00677B23" w:rsidRDefault="00F77AF4" w:rsidP="00893B0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677B23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สุทธิจาก</w:t>
            </w:r>
          </w:p>
          <w:p w14:paraId="65526BE5" w14:textId="77777777" w:rsidR="00F77AF4" w:rsidRPr="00677B23" w:rsidRDefault="00F77AF4" w:rsidP="00893B0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677B23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ภาษีเงินได้</w:t>
            </w:r>
          </w:p>
        </w:tc>
      </w:tr>
      <w:tr w:rsidR="00F77AF4" w:rsidRPr="00677B23" w14:paraId="19349238" w14:textId="77777777" w:rsidTr="00267EAE">
        <w:trPr>
          <w:trHeight w:val="20"/>
          <w:tblHeader/>
        </w:trPr>
        <w:tc>
          <w:tcPr>
            <w:tcW w:w="2700" w:type="dxa"/>
          </w:tcPr>
          <w:p w14:paraId="3786E3BC" w14:textId="77777777" w:rsidR="00F77AF4" w:rsidRPr="00677B23" w:rsidRDefault="00F77AF4" w:rsidP="0089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6480" w:type="dxa"/>
            <w:gridSpan w:val="11"/>
          </w:tcPr>
          <w:p w14:paraId="4CDB6EC0" w14:textId="77777777" w:rsidR="00F77AF4" w:rsidRPr="00677B23" w:rsidRDefault="00F77AF4" w:rsidP="00893B0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677B23">
              <w:rPr>
                <w:rFonts w:ascii="Angsana New" w:hAnsi="Angsana New" w:cs="Angsana New"/>
                <w:i/>
                <w:iCs/>
                <w:sz w:val="29"/>
                <w:szCs w:val="29"/>
              </w:rPr>
              <w:t>(</w:t>
            </w:r>
            <w:r w:rsidRPr="00677B23">
              <w:rPr>
                <w:rFonts w:ascii="Angsana New" w:hAnsi="Angsana New" w:cs="Angsana New" w:hint="cs"/>
                <w:i/>
                <w:iCs/>
                <w:sz w:val="29"/>
                <w:szCs w:val="29"/>
                <w:cs/>
                <w:lang w:bidi="th-TH"/>
              </w:rPr>
              <w:t>พัน</w:t>
            </w:r>
            <w:r w:rsidRPr="00677B23">
              <w:rPr>
                <w:rFonts w:ascii="Angsana New" w:hAnsi="Angsana New" w:cs="Angsana New"/>
                <w:i/>
                <w:iCs/>
                <w:sz w:val="29"/>
                <w:szCs w:val="29"/>
                <w:cs/>
                <w:lang w:bidi="th-TH"/>
              </w:rPr>
              <w:t>บาท</w:t>
            </w:r>
            <w:r w:rsidRPr="00677B23">
              <w:rPr>
                <w:rFonts w:ascii="Angsana New" w:hAnsi="Angsana New" w:cs="Angsana New"/>
                <w:i/>
                <w:iCs/>
                <w:sz w:val="29"/>
                <w:szCs w:val="29"/>
              </w:rPr>
              <w:t>)</w:t>
            </w:r>
          </w:p>
        </w:tc>
      </w:tr>
      <w:tr w:rsidR="00267EAE" w:rsidRPr="00677B23" w14:paraId="64535D85" w14:textId="77777777" w:rsidTr="00267EAE">
        <w:trPr>
          <w:cantSplit/>
          <w:trHeight w:val="20"/>
        </w:trPr>
        <w:tc>
          <w:tcPr>
            <w:tcW w:w="2700" w:type="dxa"/>
          </w:tcPr>
          <w:p w14:paraId="10DA395A" w14:textId="77777777" w:rsidR="00F77AF4" w:rsidRPr="00677B23" w:rsidRDefault="00F77AF4" w:rsidP="00893B0C">
            <w:pPr>
              <w:spacing w:line="240" w:lineRule="auto"/>
              <w:ind w:left="191" w:hanging="191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677B23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990" w:type="dxa"/>
            <w:vAlign w:val="bottom"/>
          </w:tcPr>
          <w:p w14:paraId="1ED6DE5B" w14:textId="77777777" w:rsidR="00F77AF4" w:rsidRPr="00677B23" w:rsidRDefault="00F77AF4" w:rsidP="00893B0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41D066D" w14:textId="77777777" w:rsidR="00F77AF4" w:rsidRPr="00677B23" w:rsidRDefault="00F77AF4" w:rsidP="00893B0C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588C545F" w14:textId="77777777" w:rsidR="00F77AF4" w:rsidRPr="00677B23" w:rsidRDefault="00F77AF4" w:rsidP="00893B0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A8D9303" w14:textId="77777777" w:rsidR="00F77AF4" w:rsidRPr="00677B23" w:rsidRDefault="00F77AF4" w:rsidP="00893B0C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444D8D0B" w14:textId="77777777" w:rsidR="00F77AF4" w:rsidRPr="00677B23" w:rsidRDefault="00F77AF4" w:rsidP="00893B0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E28A640" w14:textId="77777777" w:rsidR="00F77AF4" w:rsidRPr="00677B23" w:rsidRDefault="00F77AF4" w:rsidP="00893B0C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87EDB7D" w14:textId="77777777" w:rsidR="00F77AF4" w:rsidRPr="00677B23" w:rsidRDefault="00F77AF4" w:rsidP="00893B0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5B7162A" w14:textId="77777777" w:rsidR="00F77AF4" w:rsidRPr="00677B23" w:rsidRDefault="00F77AF4" w:rsidP="00893B0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7BDA153B" w14:textId="77777777" w:rsidR="00F77AF4" w:rsidRPr="00677B23" w:rsidRDefault="00F77AF4" w:rsidP="00893B0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86D7FAD" w14:textId="77777777" w:rsidR="00F77AF4" w:rsidRPr="00677B23" w:rsidRDefault="00F77AF4" w:rsidP="00893B0C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1BC80ACF" w14:textId="77777777" w:rsidR="00F77AF4" w:rsidRPr="00677B23" w:rsidRDefault="00F77AF4" w:rsidP="00893B0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</w:tr>
      <w:tr w:rsidR="001A7818" w:rsidRPr="00677B23" w14:paraId="2CDA708B" w14:textId="77777777" w:rsidTr="00267EAE">
        <w:trPr>
          <w:cantSplit/>
          <w:trHeight w:val="20"/>
        </w:trPr>
        <w:tc>
          <w:tcPr>
            <w:tcW w:w="2700" w:type="dxa"/>
          </w:tcPr>
          <w:p w14:paraId="6D37AB9A" w14:textId="5E90EA65" w:rsidR="001A7818" w:rsidRPr="00677B23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</w:pPr>
            <w:r w:rsidRPr="00677B23">
              <w:rPr>
                <w:rFonts w:ascii="Angsana New" w:hAnsi="Angsana New" w:cs="Angsana New"/>
                <w:sz w:val="29"/>
                <w:szCs w:val="29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0BBF2F8E" w14:textId="20799969" w:rsidR="001A7818" w:rsidRPr="00CC1F11" w:rsidRDefault="00CC1F11" w:rsidP="00CC1F11">
            <w:pPr>
              <w:pStyle w:val="acctfourfigures"/>
              <w:tabs>
                <w:tab w:val="clear" w:pos="765"/>
                <w:tab w:val="left" w:pos="0"/>
                <w:tab w:val="decimal" w:pos="100"/>
                <w:tab w:val="left" w:pos="280"/>
                <w:tab w:val="left" w:pos="810"/>
              </w:tabs>
              <w:spacing w:line="240" w:lineRule="auto"/>
              <w:ind w:right="-620" w:hanging="80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  <w:r w:rsidRPr="00CC1F11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(890)</w:t>
            </w:r>
          </w:p>
        </w:tc>
        <w:tc>
          <w:tcPr>
            <w:tcW w:w="180" w:type="dxa"/>
            <w:vAlign w:val="bottom"/>
          </w:tcPr>
          <w:p w14:paraId="409010C2" w14:textId="77777777" w:rsidR="001A7818" w:rsidRPr="00D1611A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71DFC8D3" w14:textId="54E53B92" w:rsidR="001A7818" w:rsidRPr="00CC1F11" w:rsidRDefault="00CC1F11" w:rsidP="001A781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40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  <w:r w:rsidRPr="00CC1F11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178</w:t>
            </w:r>
          </w:p>
        </w:tc>
        <w:tc>
          <w:tcPr>
            <w:tcW w:w="180" w:type="dxa"/>
            <w:vAlign w:val="bottom"/>
          </w:tcPr>
          <w:p w14:paraId="31284B80" w14:textId="77777777" w:rsidR="001A7818" w:rsidRPr="00CC1F11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1E54949" w14:textId="26DBBFC7" w:rsidR="001A7818" w:rsidRPr="00CC1F11" w:rsidRDefault="00CC1F11" w:rsidP="001A781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  <w:r w:rsidRPr="00CC1F11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(712)</w:t>
            </w:r>
          </w:p>
        </w:tc>
        <w:tc>
          <w:tcPr>
            <w:tcW w:w="180" w:type="dxa"/>
            <w:vAlign w:val="bottom"/>
          </w:tcPr>
          <w:p w14:paraId="043962EB" w14:textId="77777777" w:rsidR="001A7818" w:rsidRPr="00D1611A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28948C57" w14:textId="26A69590" w:rsidR="001A7818" w:rsidRPr="00D1611A" w:rsidRDefault="001A7818" w:rsidP="001A781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20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D1611A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(1,315)</w:t>
            </w:r>
          </w:p>
        </w:tc>
        <w:tc>
          <w:tcPr>
            <w:tcW w:w="180" w:type="dxa"/>
            <w:vAlign w:val="bottom"/>
          </w:tcPr>
          <w:p w14:paraId="65D8BD92" w14:textId="77777777" w:rsidR="001A7818" w:rsidRPr="00D1611A" w:rsidRDefault="001A7818" w:rsidP="001A7818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46ED6D52" w14:textId="10E8B189" w:rsidR="001A7818" w:rsidRPr="00D1611A" w:rsidRDefault="001A7818" w:rsidP="001A7818">
            <w:pPr>
              <w:pStyle w:val="acctfourfigures"/>
              <w:tabs>
                <w:tab w:val="clear" w:pos="765"/>
              </w:tabs>
              <w:spacing w:line="240" w:lineRule="auto"/>
              <w:ind w:right="-140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D1611A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263</w:t>
            </w:r>
          </w:p>
        </w:tc>
        <w:tc>
          <w:tcPr>
            <w:tcW w:w="180" w:type="dxa"/>
            <w:vAlign w:val="bottom"/>
          </w:tcPr>
          <w:p w14:paraId="1D87B01E" w14:textId="77777777" w:rsidR="001A7818" w:rsidRPr="00D1611A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797C33C1" w14:textId="064D5EEC" w:rsidR="001A7818" w:rsidRPr="00D1611A" w:rsidRDefault="001A7818" w:rsidP="001A7818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jc w:val="center"/>
              <w:rPr>
                <w:rFonts w:ascii="Angsana New" w:hAnsi="Angsana New" w:cs="Angsana New"/>
                <w:spacing w:val="-2"/>
                <w:sz w:val="29"/>
                <w:szCs w:val="29"/>
                <w:lang w:val="en-US" w:bidi="th-TH"/>
              </w:rPr>
            </w:pPr>
            <w:r w:rsidRPr="00D1611A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(1,052)</w:t>
            </w:r>
          </w:p>
        </w:tc>
      </w:tr>
      <w:tr w:rsidR="00267EAE" w:rsidRPr="00677B23" w14:paraId="62F4D01C" w14:textId="77777777" w:rsidTr="00267EAE">
        <w:trPr>
          <w:cantSplit/>
          <w:trHeight w:val="20"/>
        </w:trPr>
        <w:tc>
          <w:tcPr>
            <w:tcW w:w="2700" w:type="dxa"/>
          </w:tcPr>
          <w:p w14:paraId="531C6108" w14:textId="77777777" w:rsidR="00F77AF4" w:rsidRPr="00677B23" w:rsidRDefault="00F77AF4" w:rsidP="0089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02C35643" w14:textId="77777777" w:rsidR="00F77AF4" w:rsidRPr="00677B23" w:rsidRDefault="00F77AF4" w:rsidP="00893B0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AD10077" w14:textId="77777777" w:rsidR="00F77AF4" w:rsidRPr="00677B23" w:rsidRDefault="00F77AF4" w:rsidP="0089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5F0B8A95" w14:textId="77777777" w:rsidR="00F77AF4" w:rsidRPr="00677B23" w:rsidRDefault="00F77AF4" w:rsidP="00893B0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8D04D32" w14:textId="77777777" w:rsidR="00F77AF4" w:rsidRPr="00677B23" w:rsidRDefault="00F77AF4" w:rsidP="0089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4A2E538D" w14:textId="77777777" w:rsidR="00F77AF4" w:rsidRPr="00677B23" w:rsidRDefault="00F77AF4" w:rsidP="00893B0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E4820A3" w14:textId="77777777" w:rsidR="00F77AF4" w:rsidRPr="00677B23" w:rsidRDefault="00F77AF4" w:rsidP="0089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6018F3F1" w14:textId="77777777" w:rsidR="00F77AF4" w:rsidRPr="00677B23" w:rsidRDefault="00F77AF4" w:rsidP="00893B0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8533F97" w14:textId="77777777" w:rsidR="00F77AF4" w:rsidRPr="00677B23" w:rsidRDefault="00F77AF4" w:rsidP="00893B0C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6CBB51EE" w14:textId="77777777" w:rsidR="00F77AF4" w:rsidRPr="00677B23" w:rsidRDefault="00F77AF4" w:rsidP="00893B0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942FBA3" w14:textId="77777777" w:rsidR="00F77AF4" w:rsidRPr="00677B23" w:rsidRDefault="00F77AF4" w:rsidP="0089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49BC96DF" w14:textId="77777777" w:rsidR="00F77AF4" w:rsidRPr="00677B23" w:rsidRDefault="00F77AF4" w:rsidP="00893B0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</w:tr>
    </w:tbl>
    <w:p w14:paraId="12B19915" w14:textId="77777777" w:rsidR="00EC5DCE" w:rsidRDefault="00EC5DCE" w:rsidP="00A247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E2F3F4E" w14:textId="77777777" w:rsidR="00EC5DCE" w:rsidRDefault="00EC5DCE" w:rsidP="00A247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E6859C2" w14:textId="77777777" w:rsidR="00EC5DCE" w:rsidRDefault="00EC5DCE" w:rsidP="00A247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4CA7D68" w14:textId="77777777" w:rsidR="00EC5DCE" w:rsidRDefault="00EC5DCE" w:rsidP="00A247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012EAA0" w14:textId="77777777" w:rsidR="00EC5DCE" w:rsidRDefault="00EC5DCE" w:rsidP="00A247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A2FBA05" w14:textId="77777777" w:rsidR="00EC5DCE" w:rsidRDefault="00EC5DCE" w:rsidP="00A247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F40B888" w14:textId="440051DE" w:rsidR="00900A8E" w:rsidRDefault="00900A8E" w:rsidP="00A247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205C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การกระทบยอดเพื่อหาอัตราภาษีที่แท้จริง</w:t>
      </w:r>
    </w:p>
    <w:p w14:paraId="2EA9CB63" w14:textId="77777777" w:rsidR="008A260B" w:rsidRPr="00995C36" w:rsidRDefault="008A260B" w:rsidP="008A260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Theme="majorBidi" w:hAnsiTheme="majorBidi" w:cstheme="majorBidi"/>
          <w:szCs w:val="18"/>
        </w:rPr>
      </w:pPr>
    </w:p>
    <w:tbl>
      <w:tblPr>
        <w:tblW w:w="9198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50"/>
        <w:gridCol w:w="990"/>
        <w:gridCol w:w="236"/>
        <w:gridCol w:w="1024"/>
        <w:gridCol w:w="270"/>
        <w:gridCol w:w="1080"/>
        <w:gridCol w:w="270"/>
        <w:gridCol w:w="1278"/>
      </w:tblGrid>
      <w:tr w:rsidR="00900A8E" w:rsidRPr="00F205C4" w14:paraId="47BE3606" w14:textId="77777777" w:rsidTr="0064024A">
        <w:tc>
          <w:tcPr>
            <w:tcW w:w="4050" w:type="dxa"/>
            <w:shd w:val="clear" w:color="auto" w:fill="auto"/>
          </w:tcPr>
          <w:p w14:paraId="2EF2054B" w14:textId="77777777" w:rsidR="00900A8E" w:rsidRPr="00F205C4" w:rsidRDefault="00900A8E" w:rsidP="0099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48" w:type="dxa"/>
            <w:gridSpan w:val="7"/>
            <w:shd w:val="clear" w:color="auto" w:fill="auto"/>
          </w:tcPr>
          <w:p w14:paraId="15C1D2BC" w14:textId="77777777" w:rsidR="00900A8E" w:rsidRPr="00F205C4" w:rsidRDefault="00900A8E" w:rsidP="0099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00A8E" w:rsidRPr="00F205C4" w14:paraId="15539C6A" w14:textId="77777777" w:rsidTr="0064024A">
        <w:tc>
          <w:tcPr>
            <w:tcW w:w="4050" w:type="dxa"/>
            <w:shd w:val="clear" w:color="auto" w:fill="auto"/>
          </w:tcPr>
          <w:p w14:paraId="672B5D74" w14:textId="77777777" w:rsidR="00900A8E" w:rsidRPr="00F205C4" w:rsidRDefault="00900A8E" w:rsidP="0099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05AD286D" w14:textId="58334E76" w:rsidR="00900A8E" w:rsidRPr="00C851D0" w:rsidRDefault="00965C2D" w:rsidP="0099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1A7818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5EF485AF" w14:textId="77777777" w:rsidR="00900A8E" w:rsidRPr="00F205C4" w:rsidRDefault="00900A8E" w:rsidP="0099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28" w:type="dxa"/>
            <w:gridSpan w:val="3"/>
            <w:shd w:val="clear" w:color="auto" w:fill="auto"/>
          </w:tcPr>
          <w:p w14:paraId="65B96B3B" w14:textId="51CEC618" w:rsidR="00900A8E" w:rsidRPr="00F205C4" w:rsidRDefault="00965C2D" w:rsidP="0099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1A7818"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</w:tr>
      <w:tr w:rsidR="00900A8E" w:rsidRPr="00F205C4" w14:paraId="718AA61E" w14:textId="77777777" w:rsidTr="0064024A">
        <w:tc>
          <w:tcPr>
            <w:tcW w:w="4050" w:type="dxa"/>
            <w:shd w:val="clear" w:color="auto" w:fill="auto"/>
          </w:tcPr>
          <w:p w14:paraId="43A44A27" w14:textId="77777777" w:rsidR="00900A8E" w:rsidRPr="00F205C4" w:rsidRDefault="00900A8E" w:rsidP="00995C36">
            <w:pPr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0BD8420" w14:textId="77777777" w:rsidR="00900A8E" w:rsidRPr="00F205C4" w:rsidRDefault="00900A8E" w:rsidP="00995C36">
            <w:pPr>
              <w:pStyle w:val="acctfourfigures"/>
              <w:tabs>
                <w:tab w:val="clear" w:pos="765"/>
              </w:tabs>
              <w:spacing w:line="235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51827DD1" w14:textId="77777777" w:rsidR="00900A8E" w:rsidRPr="00F205C4" w:rsidRDefault="00900A8E" w:rsidP="00995C36">
            <w:pPr>
              <w:pStyle w:val="acctfourfigures"/>
              <w:tabs>
                <w:tab w:val="clear" w:pos="765"/>
              </w:tabs>
              <w:spacing w:line="235" w:lineRule="auto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F205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6218BA0" w14:textId="77777777" w:rsidR="00900A8E" w:rsidRPr="00F205C4" w:rsidRDefault="00900A8E" w:rsidP="0099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1FF644A8" w14:textId="77777777" w:rsidR="00900A8E" w:rsidRPr="00F205C4" w:rsidRDefault="00900A8E" w:rsidP="00995C36">
            <w:pPr>
              <w:pStyle w:val="acctfourfigures"/>
              <w:tabs>
                <w:tab w:val="clear" w:pos="765"/>
              </w:tabs>
              <w:spacing w:line="235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5B4981B" w14:textId="77777777" w:rsidR="00900A8E" w:rsidRPr="00F205C4" w:rsidRDefault="00900A8E" w:rsidP="00995C36">
            <w:pPr>
              <w:pStyle w:val="acctfourfigures"/>
              <w:tabs>
                <w:tab w:val="clear" w:pos="765"/>
              </w:tabs>
              <w:spacing w:line="235" w:lineRule="auto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F205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C3C0AB1" w14:textId="77777777" w:rsidR="00900A8E" w:rsidRPr="00F205C4" w:rsidRDefault="00900A8E" w:rsidP="0099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6672FBB2" w14:textId="77777777" w:rsidR="00900A8E" w:rsidRPr="00F205C4" w:rsidRDefault="00900A8E" w:rsidP="00995C36">
            <w:pPr>
              <w:pStyle w:val="acctfourfigures"/>
              <w:tabs>
                <w:tab w:val="clear" w:pos="765"/>
              </w:tabs>
              <w:spacing w:line="235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642EBBDF" w14:textId="77777777" w:rsidR="00900A8E" w:rsidRPr="00F205C4" w:rsidRDefault="00900A8E" w:rsidP="00995C36">
            <w:pPr>
              <w:pStyle w:val="acctfourfigures"/>
              <w:tabs>
                <w:tab w:val="clear" w:pos="765"/>
              </w:tabs>
              <w:spacing w:line="235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FEA3C8A" w14:textId="77777777" w:rsidR="00900A8E" w:rsidRPr="00F205C4" w:rsidRDefault="00900A8E" w:rsidP="0099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nil"/>
            </w:tcBorders>
            <w:shd w:val="clear" w:color="auto" w:fill="auto"/>
          </w:tcPr>
          <w:p w14:paraId="082174DE" w14:textId="77777777" w:rsidR="00900A8E" w:rsidRPr="00F205C4" w:rsidRDefault="00900A8E" w:rsidP="00995C36">
            <w:pPr>
              <w:pStyle w:val="acctfourfigures"/>
              <w:tabs>
                <w:tab w:val="clear" w:pos="765"/>
              </w:tabs>
              <w:spacing w:line="235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68D3082" w14:textId="77777777" w:rsidR="00900A8E" w:rsidRPr="00F205C4" w:rsidRDefault="00900A8E" w:rsidP="00995C36">
            <w:pPr>
              <w:pStyle w:val="acctfourfigures"/>
              <w:tabs>
                <w:tab w:val="clear" w:pos="765"/>
              </w:tabs>
              <w:spacing w:line="235" w:lineRule="auto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F205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A7818" w:rsidRPr="00F205C4" w14:paraId="7DE932B5" w14:textId="77777777" w:rsidTr="00A2477F">
        <w:trPr>
          <w:trHeight w:val="56"/>
        </w:trPr>
        <w:tc>
          <w:tcPr>
            <w:tcW w:w="4050" w:type="dxa"/>
            <w:shd w:val="clear" w:color="auto" w:fill="auto"/>
          </w:tcPr>
          <w:p w14:paraId="6F13C442" w14:textId="271CCA76" w:rsidR="001A7818" w:rsidRPr="00F205C4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645CFF73" w14:textId="77777777" w:rsidR="001A7818" w:rsidRPr="00F205C4" w:rsidRDefault="001A7818" w:rsidP="001A7818">
            <w:pPr>
              <w:pStyle w:val="acctfourfigures"/>
              <w:tabs>
                <w:tab w:val="clear" w:pos="765"/>
              </w:tabs>
              <w:spacing w:line="235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5EC0D922" w14:textId="77777777" w:rsidR="001A7818" w:rsidRPr="00F205C4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756DEF2" w14:textId="0E875D70" w:rsidR="001A7818" w:rsidRPr="00F205C4" w:rsidRDefault="002038DF" w:rsidP="001A7818">
            <w:pPr>
              <w:pStyle w:val="acctfourfigures"/>
              <w:tabs>
                <w:tab w:val="clear" w:pos="765"/>
              </w:tabs>
              <w:spacing w:line="235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38DF">
              <w:rPr>
                <w:rFonts w:asciiTheme="majorBidi" w:hAnsiTheme="majorBidi" w:cstheme="majorBidi"/>
                <w:sz w:val="30"/>
                <w:szCs w:val="30"/>
              </w:rPr>
              <w:t>35,422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4AB3AB7A" w14:textId="77777777" w:rsidR="001A7818" w:rsidRPr="00F205C4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72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14:paraId="69C63EAF" w14:textId="77777777" w:rsidR="001A7818" w:rsidRPr="00F205C4" w:rsidRDefault="001A7818" w:rsidP="001A7818">
            <w:pPr>
              <w:pStyle w:val="acctfourfigures"/>
              <w:tabs>
                <w:tab w:val="clear" w:pos="765"/>
              </w:tabs>
              <w:spacing w:line="235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755FB7D5" w14:textId="77777777" w:rsidR="001A7818" w:rsidRPr="00F205C4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41C54AC" w14:textId="7BA6DEC6" w:rsidR="001A7818" w:rsidRPr="00F205C4" w:rsidRDefault="001A7818" w:rsidP="001A7818">
            <w:pPr>
              <w:pStyle w:val="acctfourfigures"/>
              <w:tabs>
                <w:tab w:val="clear" w:pos="765"/>
                <w:tab w:val="decimal" w:pos="957"/>
              </w:tabs>
              <w:spacing w:line="235" w:lineRule="auto"/>
              <w:ind w:left="-106" w:right="-177" w:firstLine="106"/>
              <w:rPr>
                <w:rFonts w:asciiTheme="majorBidi" w:hAnsiTheme="majorBidi" w:cstheme="majorBidi"/>
                <w:sz w:val="30"/>
                <w:szCs w:val="30"/>
              </w:rPr>
            </w:pPr>
            <w:r w:rsidRPr="0030280F">
              <w:rPr>
                <w:rFonts w:asciiTheme="majorBidi" w:hAnsiTheme="majorBidi" w:cstheme="majorBidi"/>
                <w:sz w:val="30"/>
                <w:szCs w:val="30"/>
              </w:rPr>
              <w:t>30,999</w:t>
            </w:r>
          </w:p>
        </w:tc>
      </w:tr>
      <w:tr w:rsidR="001A7818" w:rsidRPr="00F205C4" w14:paraId="22B2075C" w14:textId="77777777" w:rsidTr="00A2477F">
        <w:trPr>
          <w:trHeight w:val="26"/>
        </w:trPr>
        <w:tc>
          <w:tcPr>
            <w:tcW w:w="4050" w:type="dxa"/>
            <w:shd w:val="clear" w:color="auto" w:fill="auto"/>
          </w:tcPr>
          <w:p w14:paraId="764B3D11" w14:textId="77777777" w:rsidR="001A7818" w:rsidRPr="00F205C4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3F72A3FF" w14:textId="29F8B15E" w:rsidR="001A7818" w:rsidRPr="00F205C4" w:rsidRDefault="001A7818" w:rsidP="001A7818">
            <w:pPr>
              <w:pStyle w:val="acctfourfigures"/>
              <w:tabs>
                <w:tab w:val="clear" w:pos="765"/>
              </w:tabs>
              <w:spacing w:line="235" w:lineRule="auto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6414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14:paraId="2C0A39FD" w14:textId="77777777" w:rsidR="001A7818" w:rsidRPr="00F205C4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F5F7C46" w14:textId="1F000AA5" w:rsidR="001A7818" w:rsidRPr="00B33783" w:rsidRDefault="002038DF" w:rsidP="001A7818">
            <w:pPr>
              <w:pStyle w:val="acctfourfigures"/>
              <w:tabs>
                <w:tab w:val="clear" w:pos="765"/>
              </w:tabs>
              <w:spacing w:line="235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3783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7</w:t>
            </w:r>
            <w:r w:rsidRPr="00B337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33783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084</w:t>
            </w:r>
          </w:p>
        </w:tc>
        <w:tc>
          <w:tcPr>
            <w:tcW w:w="270" w:type="dxa"/>
            <w:shd w:val="clear" w:color="auto" w:fill="auto"/>
          </w:tcPr>
          <w:p w14:paraId="2D2F4958" w14:textId="77777777" w:rsidR="001A7818" w:rsidRPr="00F205C4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72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0A1D8C7D" w14:textId="6F0E6B25" w:rsidR="001A7818" w:rsidRPr="00F205C4" w:rsidRDefault="001A7818" w:rsidP="001A7818">
            <w:pPr>
              <w:pStyle w:val="acctfourfigures"/>
              <w:tabs>
                <w:tab w:val="clear" w:pos="765"/>
              </w:tabs>
              <w:spacing w:line="235" w:lineRule="auto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6414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2AA350E2" w14:textId="77777777" w:rsidR="001A7818" w:rsidRPr="00F205C4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662ADCA" w14:textId="38F654D2" w:rsidR="001A7818" w:rsidRPr="00F205C4" w:rsidRDefault="001A7818" w:rsidP="001A7818">
            <w:pPr>
              <w:pStyle w:val="acctfourfigures"/>
              <w:tabs>
                <w:tab w:val="clear" w:pos="765"/>
                <w:tab w:val="decimal" w:pos="957"/>
              </w:tabs>
              <w:spacing w:line="235" w:lineRule="auto"/>
              <w:ind w:left="-106" w:right="-177" w:firstLine="106"/>
              <w:rPr>
                <w:rFonts w:asciiTheme="majorBidi" w:hAnsiTheme="majorBidi" w:cstheme="majorBidi"/>
                <w:sz w:val="30"/>
                <w:szCs w:val="30"/>
              </w:rPr>
            </w:pPr>
            <w:r w:rsidRPr="0030280F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6</w:t>
            </w:r>
            <w:r w:rsidRPr="0030280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0280F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200</w:t>
            </w:r>
          </w:p>
        </w:tc>
      </w:tr>
      <w:tr w:rsidR="001A7818" w:rsidRPr="00F205C4" w14:paraId="22A98FE9" w14:textId="77777777" w:rsidTr="0064024A">
        <w:tc>
          <w:tcPr>
            <w:tcW w:w="4050" w:type="dxa"/>
            <w:shd w:val="clear" w:color="auto" w:fill="auto"/>
          </w:tcPr>
          <w:p w14:paraId="22D11A42" w14:textId="2B995EA6" w:rsidR="001A7818" w:rsidRPr="00F205C4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ค่าใช้จ่ายที่หักได้เพิ่มขึ้น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ทางภาษี</w:t>
            </w:r>
          </w:p>
        </w:tc>
        <w:tc>
          <w:tcPr>
            <w:tcW w:w="990" w:type="dxa"/>
            <w:shd w:val="clear" w:color="auto" w:fill="auto"/>
          </w:tcPr>
          <w:p w14:paraId="4AE9148B" w14:textId="77777777" w:rsidR="001A7818" w:rsidRPr="00F205C4" w:rsidRDefault="001A7818" w:rsidP="001A7818">
            <w:pPr>
              <w:pStyle w:val="acctfourfigures"/>
              <w:tabs>
                <w:tab w:val="clear" w:pos="765"/>
              </w:tabs>
              <w:spacing w:line="235" w:lineRule="auto"/>
              <w:ind w:left="-79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AC5E5AC" w14:textId="77777777" w:rsidR="001A7818" w:rsidRPr="00F205C4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508D4C5" w14:textId="19EA70F0" w:rsidR="001A7818" w:rsidRPr="00B33783" w:rsidRDefault="002038DF" w:rsidP="001A7818">
            <w:pPr>
              <w:pStyle w:val="acctfourfigures"/>
              <w:tabs>
                <w:tab w:val="clear" w:pos="765"/>
              </w:tabs>
              <w:spacing w:line="235" w:lineRule="auto"/>
              <w:ind w:right="-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33783">
              <w:rPr>
                <w:rFonts w:asciiTheme="majorBidi" w:hAnsiTheme="majorBidi" w:cstheme="majorBidi"/>
                <w:sz w:val="30"/>
                <w:szCs w:val="30"/>
              </w:rPr>
              <w:t>(298)</w:t>
            </w:r>
          </w:p>
        </w:tc>
        <w:tc>
          <w:tcPr>
            <w:tcW w:w="270" w:type="dxa"/>
            <w:shd w:val="clear" w:color="auto" w:fill="auto"/>
          </w:tcPr>
          <w:p w14:paraId="7ED768F2" w14:textId="77777777" w:rsidR="001A7818" w:rsidRPr="00F205C4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72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28E214E2" w14:textId="77777777" w:rsidR="001A7818" w:rsidRPr="00F205C4" w:rsidRDefault="001A7818" w:rsidP="001A7818">
            <w:pPr>
              <w:pStyle w:val="acctfourfigures"/>
              <w:tabs>
                <w:tab w:val="clear" w:pos="765"/>
              </w:tabs>
              <w:spacing w:line="235" w:lineRule="auto"/>
              <w:ind w:left="-79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447FD71" w14:textId="77777777" w:rsidR="001A7818" w:rsidRPr="00F205C4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58D29BA3" w14:textId="4F1FA908" w:rsidR="001A7818" w:rsidRPr="00F205C4" w:rsidRDefault="001A7818" w:rsidP="001A7818">
            <w:pPr>
              <w:pStyle w:val="acctfourfigures"/>
              <w:tabs>
                <w:tab w:val="clear" w:pos="765"/>
                <w:tab w:val="decimal" w:pos="957"/>
              </w:tabs>
              <w:spacing w:line="235" w:lineRule="auto"/>
              <w:ind w:left="-106" w:right="-177" w:firstLine="106"/>
              <w:rPr>
                <w:rFonts w:asciiTheme="majorBidi" w:hAnsiTheme="majorBidi" w:cstheme="majorBidi"/>
                <w:sz w:val="30"/>
                <w:szCs w:val="30"/>
              </w:rPr>
            </w:pPr>
            <w:r w:rsidRPr="0030280F">
              <w:rPr>
                <w:rFonts w:asciiTheme="majorBidi" w:hAnsiTheme="majorBidi" w:cstheme="majorBidi"/>
                <w:sz w:val="30"/>
                <w:szCs w:val="30"/>
              </w:rPr>
              <w:t>(26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30280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A7818" w:rsidRPr="00F205C4" w14:paraId="6AB76A87" w14:textId="77777777" w:rsidTr="0064024A">
        <w:tc>
          <w:tcPr>
            <w:tcW w:w="4050" w:type="dxa"/>
            <w:shd w:val="clear" w:color="auto" w:fill="auto"/>
          </w:tcPr>
          <w:p w14:paraId="5E02B35C" w14:textId="77777777" w:rsidR="001A7818" w:rsidRPr="00F205C4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90" w:type="dxa"/>
            <w:shd w:val="clear" w:color="auto" w:fill="auto"/>
          </w:tcPr>
          <w:p w14:paraId="28A7C8D5" w14:textId="77777777" w:rsidR="001A7818" w:rsidRPr="00F205C4" w:rsidRDefault="001A7818" w:rsidP="001A7818">
            <w:pPr>
              <w:pStyle w:val="acctfourfigures"/>
              <w:tabs>
                <w:tab w:val="clear" w:pos="765"/>
              </w:tabs>
              <w:spacing w:line="235" w:lineRule="auto"/>
              <w:ind w:left="-79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7D0693F" w14:textId="77777777" w:rsidR="001A7818" w:rsidRPr="00F205C4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216275DF" w14:textId="76426DA7" w:rsidR="001A7818" w:rsidRPr="00B33783" w:rsidRDefault="00B33783" w:rsidP="001A7818">
            <w:pPr>
              <w:pStyle w:val="acctfourfigures"/>
              <w:tabs>
                <w:tab w:val="clear" w:pos="765"/>
              </w:tabs>
              <w:spacing w:line="235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37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1,811</w:t>
            </w:r>
          </w:p>
        </w:tc>
        <w:tc>
          <w:tcPr>
            <w:tcW w:w="270" w:type="dxa"/>
            <w:shd w:val="clear" w:color="auto" w:fill="auto"/>
          </w:tcPr>
          <w:p w14:paraId="5950B9A3" w14:textId="77777777" w:rsidR="001A7818" w:rsidRPr="00F205C4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72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08EE82F3" w14:textId="77777777" w:rsidR="001A7818" w:rsidRPr="00F205C4" w:rsidRDefault="001A7818" w:rsidP="001A7818">
            <w:pPr>
              <w:pStyle w:val="acctfourfigures"/>
              <w:tabs>
                <w:tab w:val="clear" w:pos="765"/>
              </w:tabs>
              <w:spacing w:line="235" w:lineRule="auto"/>
              <w:ind w:left="-79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1226ADC" w14:textId="77777777" w:rsidR="001A7818" w:rsidRPr="00F205C4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606A57CE" w14:textId="1C5056B1" w:rsidR="001A7818" w:rsidRPr="00504F7D" w:rsidRDefault="001A7818" w:rsidP="001A7818">
            <w:pPr>
              <w:pStyle w:val="acctfourfigures"/>
              <w:tabs>
                <w:tab w:val="clear" w:pos="765"/>
                <w:tab w:val="decimal" w:pos="957"/>
              </w:tabs>
              <w:spacing w:line="235" w:lineRule="auto"/>
              <w:ind w:left="-106" w:right="-177" w:firstLine="106"/>
              <w:rPr>
                <w:rFonts w:asciiTheme="majorBidi" w:hAnsiTheme="majorBidi" w:cstheme="majorBidi"/>
                <w:sz w:val="30"/>
                <w:szCs w:val="30"/>
              </w:rPr>
            </w:pPr>
            <w:r w:rsidRPr="0030280F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2</w:t>
            </w:r>
            <w:r w:rsidRPr="0030280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0280F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153</w:t>
            </w:r>
          </w:p>
        </w:tc>
      </w:tr>
      <w:tr w:rsidR="001A7818" w:rsidRPr="00F205C4" w14:paraId="482E1957" w14:textId="77777777" w:rsidTr="0064024A">
        <w:tc>
          <w:tcPr>
            <w:tcW w:w="4050" w:type="dxa"/>
            <w:shd w:val="clear" w:color="auto" w:fill="auto"/>
          </w:tcPr>
          <w:p w14:paraId="7EC9C220" w14:textId="555C31E8" w:rsidR="001A7818" w:rsidRPr="00F205C4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5" w:lineRule="auto"/>
              <w:ind w:left="253" w:right="-108" w:hanging="25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192D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ผลขาดทุนในปีปัจจุบันที่ไม่รับรู้เป็น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AB192D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</w:tcPr>
          <w:p w14:paraId="1D2954E4" w14:textId="77777777" w:rsidR="001A7818" w:rsidRPr="00F205C4" w:rsidRDefault="001A7818" w:rsidP="001A7818">
            <w:pPr>
              <w:pStyle w:val="acctfourfigures"/>
              <w:tabs>
                <w:tab w:val="clear" w:pos="765"/>
              </w:tabs>
              <w:spacing w:line="235" w:lineRule="auto"/>
              <w:ind w:left="-79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5AA6DB1" w14:textId="77777777" w:rsidR="001A7818" w:rsidRPr="00F205C4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00EE199C" w14:textId="77777777" w:rsidR="001A7818" w:rsidRPr="00B33783" w:rsidRDefault="001A7818" w:rsidP="001A7818">
            <w:pPr>
              <w:pStyle w:val="acctfourfigures"/>
              <w:tabs>
                <w:tab w:val="clear" w:pos="765"/>
              </w:tabs>
              <w:spacing w:line="235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63F085B" w14:textId="7A2946DB" w:rsidR="002038DF" w:rsidRPr="00B33783" w:rsidRDefault="002038DF" w:rsidP="001A7818">
            <w:pPr>
              <w:pStyle w:val="acctfourfigures"/>
              <w:tabs>
                <w:tab w:val="clear" w:pos="765"/>
              </w:tabs>
              <w:spacing w:line="235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37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9,468</w:t>
            </w:r>
          </w:p>
        </w:tc>
        <w:tc>
          <w:tcPr>
            <w:tcW w:w="270" w:type="dxa"/>
            <w:shd w:val="clear" w:color="auto" w:fill="auto"/>
          </w:tcPr>
          <w:p w14:paraId="3B30317F" w14:textId="77777777" w:rsidR="001A7818" w:rsidRPr="00F205C4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72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42E7B5F2" w14:textId="77777777" w:rsidR="001A7818" w:rsidRPr="00F205C4" w:rsidRDefault="001A7818" w:rsidP="001A7818">
            <w:pPr>
              <w:pStyle w:val="acctfourfigures"/>
              <w:tabs>
                <w:tab w:val="clear" w:pos="765"/>
              </w:tabs>
              <w:spacing w:line="235" w:lineRule="auto"/>
              <w:ind w:left="-79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E3BD277" w14:textId="77777777" w:rsidR="001A7818" w:rsidRPr="00F205C4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7EAB87E3" w14:textId="77777777" w:rsidR="001A7818" w:rsidRDefault="001A7818" w:rsidP="001A7818">
            <w:pPr>
              <w:pStyle w:val="acctfourfigures"/>
              <w:tabs>
                <w:tab w:val="clear" w:pos="765"/>
              </w:tabs>
              <w:spacing w:line="235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805F8FE" w14:textId="1588F8AB" w:rsidR="001A7818" w:rsidRPr="00504F7D" w:rsidRDefault="001A7818" w:rsidP="001A7818">
            <w:pPr>
              <w:pStyle w:val="acctfourfigures"/>
              <w:tabs>
                <w:tab w:val="clear" w:pos="765"/>
                <w:tab w:val="decimal" w:pos="957"/>
              </w:tabs>
              <w:spacing w:line="235" w:lineRule="auto"/>
              <w:ind w:left="-106" w:right="-177" w:firstLine="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0280F">
              <w:rPr>
                <w:rFonts w:asciiTheme="majorBidi" w:hAnsiTheme="majorBidi" w:cstheme="majorBidi"/>
                <w:sz w:val="30"/>
                <w:szCs w:val="30"/>
              </w:rPr>
              <w:t>7,47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</w:tr>
      <w:tr w:rsidR="001A7818" w:rsidRPr="00F205C4" w14:paraId="23FFFE79" w14:textId="77777777" w:rsidTr="0064024A">
        <w:tc>
          <w:tcPr>
            <w:tcW w:w="4050" w:type="dxa"/>
            <w:shd w:val="clear" w:color="auto" w:fill="auto"/>
          </w:tcPr>
          <w:p w14:paraId="743B7D3A" w14:textId="7585BFE0" w:rsidR="001A7818" w:rsidRPr="00AB192D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5" w:lineRule="auto"/>
              <w:ind w:left="253" w:right="-108" w:hanging="25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1624">
              <w:rPr>
                <w:rFonts w:asciiTheme="majorBidi" w:hAnsiTheme="majorBidi" w:cs="Angsana New" w:hint="cs"/>
                <w:sz w:val="30"/>
                <w:szCs w:val="30"/>
                <w:cs/>
              </w:rPr>
              <w:t>ภาษีงวดก่อนๆ</w:t>
            </w:r>
            <w:r w:rsidRPr="00AF1624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AF1624">
              <w:rPr>
                <w:rFonts w:asciiTheme="majorBidi" w:hAnsiTheme="majorBidi" w:cs="Angsana New" w:hint="cs"/>
                <w:sz w:val="30"/>
                <w:szCs w:val="30"/>
                <w:cs/>
              </w:rPr>
              <w:t>ที่บันทึก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สูง</w:t>
            </w:r>
            <w:r w:rsidRPr="00AF1624">
              <w:rPr>
                <w:rFonts w:asciiTheme="majorBidi" w:hAnsiTheme="majorBidi" w:cs="Angsana New" w:hint="cs"/>
                <w:sz w:val="30"/>
                <w:szCs w:val="30"/>
                <w:cs/>
              </w:rPr>
              <w:t>ไป</w:t>
            </w:r>
          </w:p>
        </w:tc>
        <w:tc>
          <w:tcPr>
            <w:tcW w:w="990" w:type="dxa"/>
            <w:shd w:val="clear" w:color="auto" w:fill="auto"/>
          </w:tcPr>
          <w:p w14:paraId="29401F38" w14:textId="77777777" w:rsidR="001A7818" w:rsidRPr="00F205C4" w:rsidRDefault="001A7818" w:rsidP="001A7818">
            <w:pPr>
              <w:pStyle w:val="acctfourfigures"/>
              <w:tabs>
                <w:tab w:val="clear" w:pos="765"/>
              </w:tabs>
              <w:spacing w:line="235" w:lineRule="auto"/>
              <w:ind w:left="-79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BFA78A5" w14:textId="77777777" w:rsidR="001A7818" w:rsidRPr="00F205C4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72F3087D" w14:textId="1C9029F6" w:rsidR="001A7818" w:rsidRPr="00B33783" w:rsidRDefault="002038DF" w:rsidP="002038DF">
            <w:pPr>
              <w:pStyle w:val="acctfourfigures"/>
              <w:tabs>
                <w:tab w:val="clear" w:pos="765"/>
              </w:tabs>
              <w:spacing w:line="235" w:lineRule="auto"/>
              <w:ind w:left="-160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3378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099863D" w14:textId="77777777" w:rsidR="001A7818" w:rsidRPr="00F205C4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72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4CBFC27A" w14:textId="77777777" w:rsidR="001A7818" w:rsidRPr="00F205C4" w:rsidRDefault="001A7818" w:rsidP="001A7818">
            <w:pPr>
              <w:pStyle w:val="acctfourfigures"/>
              <w:tabs>
                <w:tab w:val="clear" w:pos="765"/>
              </w:tabs>
              <w:spacing w:line="235" w:lineRule="auto"/>
              <w:ind w:left="-79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394A6F2" w14:textId="77777777" w:rsidR="001A7818" w:rsidRPr="00F205C4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28D58FF2" w14:textId="38271CB4" w:rsidR="001A7818" w:rsidRPr="00504F7D" w:rsidRDefault="001A7818" w:rsidP="001A7818">
            <w:pPr>
              <w:pStyle w:val="acctfourfigures"/>
              <w:tabs>
                <w:tab w:val="clear" w:pos="765"/>
              </w:tabs>
              <w:spacing w:line="235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0280F">
              <w:rPr>
                <w:rFonts w:asciiTheme="majorBidi" w:hAnsiTheme="majorBidi" w:cstheme="majorBidi"/>
                <w:sz w:val="30"/>
                <w:szCs w:val="30"/>
              </w:rPr>
              <w:t>(101)</w:t>
            </w:r>
          </w:p>
        </w:tc>
      </w:tr>
      <w:tr w:rsidR="001A7818" w:rsidRPr="00F205C4" w14:paraId="7AB9AA2D" w14:textId="77777777" w:rsidTr="0064024A">
        <w:tc>
          <w:tcPr>
            <w:tcW w:w="4050" w:type="dxa"/>
            <w:tcBorders>
              <w:bottom w:val="nil"/>
            </w:tcBorders>
            <w:shd w:val="clear" w:color="auto" w:fill="auto"/>
          </w:tcPr>
          <w:p w14:paraId="251BDAD6" w14:textId="77777777" w:rsidR="001A7818" w:rsidRPr="00F205C4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A7126B" w14:textId="7962D97E" w:rsidR="001A7818" w:rsidRPr="00A331CA" w:rsidRDefault="00B33783" w:rsidP="001A7818">
            <w:pPr>
              <w:pStyle w:val="acctfourfigures"/>
              <w:tabs>
                <w:tab w:val="clear" w:pos="765"/>
              </w:tabs>
              <w:spacing w:line="235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51.0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C7A6211" w14:textId="77777777" w:rsidR="001A7818" w:rsidRPr="00F205C4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112626" w14:textId="7A3D9D8F" w:rsidR="001A7818" w:rsidRPr="00B237F7" w:rsidRDefault="00B33783" w:rsidP="001A7818">
            <w:pPr>
              <w:pStyle w:val="acctfourfigures"/>
              <w:tabs>
                <w:tab w:val="clear" w:pos="765"/>
              </w:tabs>
              <w:spacing w:line="235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  <w:lang w:val="en-US" w:bidi="th-TH"/>
              </w:rPr>
            </w:pPr>
            <w:r w:rsidRPr="00B337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18,065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2F1894C" w14:textId="77777777" w:rsidR="001A7818" w:rsidRPr="00F205C4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2D0E70" w14:textId="0A41BD78" w:rsidR="001A7818" w:rsidRPr="00F205C4" w:rsidRDefault="001A7818" w:rsidP="001A7818">
            <w:pPr>
              <w:pStyle w:val="acctfourfigures"/>
              <w:tabs>
                <w:tab w:val="clear" w:pos="765"/>
              </w:tabs>
              <w:spacing w:line="235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49.9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68FB2D5" w14:textId="77777777" w:rsidR="001A7818" w:rsidRPr="00F205C4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CC6E8B" w14:textId="3A85A006" w:rsidR="001A7818" w:rsidRPr="00F205C4" w:rsidRDefault="001A7818" w:rsidP="001A7818">
            <w:pPr>
              <w:pStyle w:val="acctfourfigures"/>
              <w:tabs>
                <w:tab w:val="clear" w:pos="765"/>
                <w:tab w:val="decimal" w:pos="957"/>
              </w:tabs>
              <w:spacing w:line="235" w:lineRule="auto"/>
              <w:ind w:left="-106" w:right="-177" w:firstLine="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280F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15</w:t>
            </w:r>
            <w:r w:rsidRPr="0030280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30280F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45</w:t>
            </w:r>
            <w:r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</w:tr>
    </w:tbl>
    <w:p w14:paraId="0DC6DB7D" w14:textId="77777777" w:rsidR="008A260B" w:rsidRPr="00647D84" w:rsidRDefault="008A260B" w:rsidP="00DC619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98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50"/>
        <w:gridCol w:w="990"/>
        <w:gridCol w:w="236"/>
        <w:gridCol w:w="1024"/>
        <w:gridCol w:w="270"/>
        <w:gridCol w:w="1080"/>
        <w:gridCol w:w="270"/>
        <w:gridCol w:w="1278"/>
      </w:tblGrid>
      <w:tr w:rsidR="00900A8E" w:rsidRPr="00E315E1" w14:paraId="4DC3B1B1" w14:textId="77777777" w:rsidTr="0064024A">
        <w:tc>
          <w:tcPr>
            <w:tcW w:w="4050" w:type="dxa"/>
            <w:shd w:val="clear" w:color="auto" w:fill="auto"/>
          </w:tcPr>
          <w:p w14:paraId="238855DF" w14:textId="7D05250D" w:rsidR="00900A8E" w:rsidRPr="00E315E1" w:rsidRDefault="00900A8E" w:rsidP="0099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48" w:type="dxa"/>
            <w:gridSpan w:val="7"/>
            <w:shd w:val="clear" w:color="auto" w:fill="auto"/>
          </w:tcPr>
          <w:p w14:paraId="40531119" w14:textId="77777777" w:rsidR="00900A8E" w:rsidRPr="00E315E1" w:rsidRDefault="00900A8E" w:rsidP="0099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315E1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70303" w:rsidRPr="00E315E1" w14:paraId="3780EFC0" w14:textId="77777777" w:rsidTr="0064024A">
        <w:tc>
          <w:tcPr>
            <w:tcW w:w="4050" w:type="dxa"/>
            <w:shd w:val="clear" w:color="auto" w:fill="auto"/>
          </w:tcPr>
          <w:p w14:paraId="6784A352" w14:textId="77777777" w:rsidR="00A70303" w:rsidRPr="00E315E1" w:rsidRDefault="00A70303" w:rsidP="0099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667A80B1" w14:textId="3F6ED5BC" w:rsidR="00A70303" w:rsidRPr="00965C2D" w:rsidRDefault="00965C2D" w:rsidP="0099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965C2D"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 w:rsidR="001A7818">
              <w:rPr>
                <w:rFonts w:ascii="Angsana New" w:hAnsi="Angsana New" w:cs="Angsana New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04A7E277" w14:textId="77777777" w:rsidR="00A70303" w:rsidRPr="00965C2D" w:rsidRDefault="00A70303" w:rsidP="0099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628" w:type="dxa"/>
            <w:gridSpan w:val="3"/>
            <w:shd w:val="clear" w:color="auto" w:fill="auto"/>
          </w:tcPr>
          <w:p w14:paraId="37A7B2BE" w14:textId="1A3AD160" w:rsidR="00A70303" w:rsidRPr="00965C2D" w:rsidRDefault="00965C2D" w:rsidP="0099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965C2D"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 w:rsidR="001A7818">
              <w:rPr>
                <w:rFonts w:ascii="Angsana New" w:hAnsi="Angsana New" w:cs="Angsana New"/>
                <w:bCs/>
                <w:sz w:val="30"/>
                <w:szCs w:val="30"/>
              </w:rPr>
              <w:t>5</w:t>
            </w:r>
          </w:p>
        </w:tc>
      </w:tr>
      <w:tr w:rsidR="00A70303" w:rsidRPr="00E315E1" w14:paraId="3BD297F4" w14:textId="77777777" w:rsidTr="0064024A">
        <w:tc>
          <w:tcPr>
            <w:tcW w:w="4050" w:type="dxa"/>
            <w:shd w:val="clear" w:color="auto" w:fill="auto"/>
          </w:tcPr>
          <w:p w14:paraId="687A7296" w14:textId="77777777" w:rsidR="00A70303" w:rsidRPr="00E315E1" w:rsidRDefault="00A70303" w:rsidP="00995C36">
            <w:pPr>
              <w:spacing w:line="235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C8ADC87" w14:textId="77777777" w:rsidR="00A70303" w:rsidRPr="00E315E1" w:rsidRDefault="00A70303" w:rsidP="00995C36">
            <w:pPr>
              <w:pStyle w:val="acctfourfigures"/>
              <w:tabs>
                <w:tab w:val="clear" w:pos="765"/>
              </w:tabs>
              <w:spacing w:line="235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315E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363B006F" w14:textId="77777777" w:rsidR="00A70303" w:rsidRPr="00E315E1" w:rsidRDefault="00A70303" w:rsidP="00995C36">
            <w:pPr>
              <w:pStyle w:val="acctfourfigures"/>
              <w:tabs>
                <w:tab w:val="clear" w:pos="765"/>
              </w:tabs>
              <w:spacing w:line="235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315E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108C708D" w14:textId="77777777" w:rsidR="00A70303" w:rsidRPr="00E315E1" w:rsidRDefault="00A70303" w:rsidP="0099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76C69CF9" w14:textId="77777777" w:rsidR="00A70303" w:rsidRPr="00E315E1" w:rsidRDefault="00A70303" w:rsidP="00995C36">
            <w:pPr>
              <w:pStyle w:val="acctfourfigures"/>
              <w:tabs>
                <w:tab w:val="clear" w:pos="765"/>
              </w:tabs>
              <w:spacing w:line="235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3C80EECC" w14:textId="77777777" w:rsidR="00A70303" w:rsidRPr="00E315E1" w:rsidRDefault="00A70303" w:rsidP="00995C36">
            <w:pPr>
              <w:pStyle w:val="acctfourfigures"/>
              <w:tabs>
                <w:tab w:val="clear" w:pos="765"/>
              </w:tabs>
              <w:spacing w:line="235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315E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14:paraId="3955E924" w14:textId="77777777" w:rsidR="00A70303" w:rsidRPr="00E315E1" w:rsidRDefault="00A70303" w:rsidP="0099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FDDEC89" w14:textId="77777777" w:rsidR="00A70303" w:rsidRPr="00E315E1" w:rsidRDefault="00A70303" w:rsidP="00995C36">
            <w:pPr>
              <w:pStyle w:val="acctfourfigures"/>
              <w:tabs>
                <w:tab w:val="clear" w:pos="765"/>
              </w:tabs>
              <w:spacing w:line="235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315E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6FC8112B" w14:textId="77777777" w:rsidR="00A70303" w:rsidRPr="00E315E1" w:rsidRDefault="00A70303" w:rsidP="00995C36">
            <w:pPr>
              <w:pStyle w:val="acctfourfigures"/>
              <w:tabs>
                <w:tab w:val="clear" w:pos="765"/>
              </w:tabs>
              <w:spacing w:line="235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315E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694790CF" w14:textId="77777777" w:rsidR="00A70303" w:rsidRPr="00E315E1" w:rsidRDefault="00A70303" w:rsidP="0099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nil"/>
            </w:tcBorders>
            <w:shd w:val="clear" w:color="auto" w:fill="auto"/>
          </w:tcPr>
          <w:p w14:paraId="798B4E81" w14:textId="77777777" w:rsidR="00A70303" w:rsidRPr="00E315E1" w:rsidRDefault="00A70303" w:rsidP="00995C36">
            <w:pPr>
              <w:pStyle w:val="acctfourfigures"/>
              <w:tabs>
                <w:tab w:val="clear" w:pos="765"/>
              </w:tabs>
              <w:spacing w:line="235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704FADFC" w14:textId="77777777" w:rsidR="00A70303" w:rsidRPr="00E315E1" w:rsidRDefault="00A70303" w:rsidP="00995C36">
            <w:pPr>
              <w:pStyle w:val="acctfourfigures"/>
              <w:tabs>
                <w:tab w:val="clear" w:pos="765"/>
              </w:tabs>
              <w:spacing w:line="235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315E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A7818" w:rsidRPr="00E315E1" w14:paraId="6716E8B4" w14:textId="77777777" w:rsidTr="0064024A">
        <w:tc>
          <w:tcPr>
            <w:tcW w:w="4050" w:type="dxa"/>
            <w:shd w:val="clear" w:color="auto" w:fill="auto"/>
          </w:tcPr>
          <w:p w14:paraId="191C4BC7" w14:textId="2114FF62" w:rsidR="001A7818" w:rsidRPr="00E315E1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5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315E1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6D93C67D" w14:textId="77777777" w:rsidR="001A7818" w:rsidRPr="00E315E1" w:rsidRDefault="001A7818" w:rsidP="001A7818">
            <w:pPr>
              <w:pStyle w:val="acctfourfigures"/>
              <w:tabs>
                <w:tab w:val="clear" w:pos="765"/>
              </w:tabs>
              <w:spacing w:line="235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932A843" w14:textId="77777777" w:rsidR="001A7818" w:rsidRPr="00E315E1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auto"/>
          </w:tcPr>
          <w:p w14:paraId="076E001D" w14:textId="4F843720" w:rsidR="001A7818" w:rsidRPr="00E315E1" w:rsidRDefault="006D0195" w:rsidP="001A7818">
            <w:pPr>
              <w:pStyle w:val="acctfourfigures"/>
              <w:tabs>
                <w:tab w:val="clear" w:pos="765"/>
              </w:tabs>
              <w:spacing w:line="235" w:lineRule="auto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0195">
              <w:rPr>
                <w:rFonts w:ascii="Angsana New" w:hAnsi="Angsana New" w:cs="Angsana New"/>
                <w:sz w:val="30"/>
                <w:szCs w:val="30"/>
              </w:rPr>
              <w:t>18,639</w:t>
            </w:r>
          </w:p>
        </w:tc>
        <w:tc>
          <w:tcPr>
            <w:tcW w:w="270" w:type="dxa"/>
            <w:shd w:val="clear" w:color="auto" w:fill="auto"/>
          </w:tcPr>
          <w:p w14:paraId="22070FFC" w14:textId="77777777" w:rsidR="001A7818" w:rsidRPr="00E315E1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3FCF9E9" w14:textId="77777777" w:rsidR="001A7818" w:rsidRPr="00E315E1" w:rsidRDefault="001A7818" w:rsidP="001A7818">
            <w:pPr>
              <w:pStyle w:val="acctfourfigures"/>
              <w:tabs>
                <w:tab w:val="clear" w:pos="765"/>
              </w:tabs>
              <w:spacing w:line="235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B0C1E70" w14:textId="77777777" w:rsidR="001A7818" w:rsidRPr="00E315E1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  <w:shd w:val="clear" w:color="auto" w:fill="auto"/>
          </w:tcPr>
          <w:p w14:paraId="3AF86A68" w14:textId="60C897E9" w:rsidR="001A7818" w:rsidRPr="00E315E1" w:rsidRDefault="001A7818" w:rsidP="001A7818">
            <w:pPr>
              <w:pStyle w:val="acctfourfigures"/>
              <w:tabs>
                <w:tab w:val="clear" w:pos="765"/>
                <w:tab w:val="decimal" w:pos="966"/>
              </w:tabs>
              <w:spacing w:line="235" w:lineRule="auto"/>
              <w:ind w:right="-87"/>
              <w:rPr>
                <w:rFonts w:ascii="Angsana New" w:hAnsi="Angsana New" w:cs="Angsana New"/>
                <w:sz w:val="30"/>
                <w:szCs w:val="30"/>
              </w:rPr>
            </w:pPr>
            <w:r w:rsidRPr="004F17A6">
              <w:rPr>
                <w:rFonts w:ascii="Angsana New" w:hAnsi="Angsana New" w:cs="Angsana New"/>
                <w:sz w:val="30"/>
                <w:szCs w:val="30"/>
              </w:rPr>
              <w:t>6,915</w:t>
            </w:r>
          </w:p>
        </w:tc>
      </w:tr>
      <w:tr w:rsidR="001A7818" w:rsidRPr="00E315E1" w14:paraId="6EDE0AEA" w14:textId="77777777" w:rsidTr="000443BC">
        <w:tc>
          <w:tcPr>
            <w:tcW w:w="4050" w:type="dxa"/>
            <w:shd w:val="clear" w:color="auto" w:fill="auto"/>
          </w:tcPr>
          <w:p w14:paraId="74EA21D2" w14:textId="77777777" w:rsidR="001A7818" w:rsidRPr="00E315E1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5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E315E1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55206CB9" w14:textId="6212F40E" w:rsidR="001A7818" w:rsidRPr="00E315E1" w:rsidRDefault="001A7818" w:rsidP="001A7818">
            <w:pPr>
              <w:pStyle w:val="acctfourfigures"/>
              <w:tabs>
                <w:tab w:val="clear" w:pos="765"/>
                <w:tab w:val="left" w:pos="520"/>
              </w:tabs>
              <w:spacing w:line="235" w:lineRule="auto"/>
              <w:ind w:right="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20.0</w:t>
            </w:r>
          </w:p>
        </w:tc>
        <w:tc>
          <w:tcPr>
            <w:tcW w:w="236" w:type="dxa"/>
            <w:shd w:val="clear" w:color="auto" w:fill="auto"/>
          </w:tcPr>
          <w:p w14:paraId="57F7E3BA" w14:textId="77777777" w:rsidR="001A7818" w:rsidRPr="00E315E1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BE82D56" w14:textId="4BDED825" w:rsidR="001A7818" w:rsidRPr="00E315E1" w:rsidRDefault="006D0195" w:rsidP="001A7818">
            <w:pPr>
              <w:pStyle w:val="acctfourfigures"/>
              <w:tabs>
                <w:tab w:val="clear" w:pos="765"/>
              </w:tabs>
              <w:spacing w:line="235" w:lineRule="auto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0195">
              <w:rPr>
                <w:rFonts w:ascii="Angsana New" w:hAnsi="Angsana New" w:cs="Angsana New"/>
                <w:sz w:val="30"/>
                <w:szCs w:val="30"/>
              </w:rPr>
              <w:t>3,72</w:t>
            </w:r>
            <w:r w:rsidR="00FC0975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520231E" w14:textId="77777777" w:rsidR="001A7818" w:rsidRPr="00E315E1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6CF01ECC" w14:textId="34168FC3" w:rsidR="001A7818" w:rsidRPr="00E315E1" w:rsidRDefault="001A7818" w:rsidP="001A7818">
            <w:pPr>
              <w:pStyle w:val="acctfourfigures"/>
              <w:tabs>
                <w:tab w:val="clear" w:pos="765"/>
              </w:tabs>
              <w:spacing w:line="235" w:lineRule="auto"/>
              <w:ind w:right="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4148A">
              <w:rPr>
                <w:rFonts w:ascii="Angsana New" w:hAnsi="Angsana New" w:cs="Angsana New"/>
                <w:sz w:val="30"/>
                <w:szCs w:val="30"/>
                <w:lang w:val="en-US"/>
              </w:rPr>
              <w:t>20</w:t>
            </w:r>
            <w:r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64148A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2DA5D56" w14:textId="77777777" w:rsidR="001A7818" w:rsidRPr="00E315E1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E3B955E" w14:textId="5223575B" w:rsidR="001A7818" w:rsidRPr="00E315E1" w:rsidRDefault="001A7818" w:rsidP="001A7818">
            <w:pPr>
              <w:pStyle w:val="acctfourfigures"/>
              <w:tabs>
                <w:tab w:val="clear" w:pos="765"/>
                <w:tab w:val="decimal" w:pos="966"/>
              </w:tabs>
              <w:spacing w:line="235" w:lineRule="auto"/>
              <w:ind w:right="-87"/>
              <w:rPr>
                <w:rFonts w:ascii="Angsana New" w:hAnsi="Angsana New" w:cs="Angsana New"/>
                <w:sz w:val="30"/>
                <w:szCs w:val="30"/>
              </w:rPr>
            </w:pPr>
            <w:r w:rsidRPr="004F17A6">
              <w:rPr>
                <w:rFonts w:ascii="Angsana New" w:hAnsi="Angsana New" w:cs="Angsana New"/>
                <w:sz w:val="30"/>
                <w:szCs w:val="30"/>
              </w:rPr>
              <w:t>1,383</w:t>
            </w:r>
          </w:p>
        </w:tc>
      </w:tr>
      <w:tr w:rsidR="001A7818" w:rsidRPr="00E315E1" w14:paraId="65F7960B" w14:textId="77777777" w:rsidTr="000443BC">
        <w:tc>
          <w:tcPr>
            <w:tcW w:w="4050" w:type="dxa"/>
            <w:shd w:val="clear" w:color="auto" w:fill="auto"/>
          </w:tcPr>
          <w:p w14:paraId="39528490" w14:textId="42F59FCD" w:rsidR="001A7818" w:rsidRPr="00E315E1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5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443BC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90" w:type="dxa"/>
            <w:shd w:val="clear" w:color="auto" w:fill="auto"/>
          </w:tcPr>
          <w:p w14:paraId="2DB44F92" w14:textId="77777777" w:rsidR="001A7818" w:rsidRDefault="001A7818" w:rsidP="001A7818">
            <w:pPr>
              <w:pStyle w:val="acctfourfigures"/>
              <w:tabs>
                <w:tab w:val="clear" w:pos="765"/>
              </w:tabs>
              <w:spacing w:line="235" w:lineRule="auto"/>
              <w:ind w:right="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95D63E9" w14:textId="77777777" w:rsidR="001A7818" w:rsidRPr="00E315E1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  <w:shd w:val="clear" w:color="auto" w:fill="auto"/>
          </w:tcPr>
          <w:p w14:paraId="0ECED39D" w14:textId="55626728" w:rsidR="001A7818" w:rsidRPr="004F17A6" w:rsidRDefault="006D0195" w:rsidP="001A7818">
            <w:pPr>
              <w:pStyle w:val="acctfourfigures"/>
              <w:tabs>
                <w:tab w:val="clear" w:pos="765"/>
              </w:tabs>
              <w:spacing w:line="235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0195">
              <w:rPr>
                <w:rFonts w:ascii="Angsana New" w:hAnsi="Angsana New" w:cs="Angsana New"/>
                <w:sz w:val="30"/>
                <w:szCs w:val="30"/>
              </w:rPr>
              <w:t>(4,788)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F98EC27" w14:textId="77777777" w:rsidR="001A7818" w:rsidRPr="00E315E1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18A85DE6" w14:textId="77777777" w:rsidR="001A7818" w:rsidRPr="0064148A" w:rsidRDefault="001A7818" w:rsidP="001A7818">
            <w:pPr>
              <w:pStyle w:val="acctfourfigures"/>
              <w:tabs>
                <w:tab w:val="clear" w:pos="765"/>
              </w:tabs>
              <w:spacing w:line="235" w:lineRule="auto"/>
              <w:ind w:right="72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E271035" w14:textId="77777777" w:rsidR="001A7818" w:rsidRPr="00E315E1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  <w:shd w:val="clear" w:color="auto" w:fill="auto"/>
          </w:tcPr>
          <w:p w14:paraId="0BA577F5" w14:textId="5EA9B5D0" w:rsidR="001A7818" w:rsidRPr="0064148A" w:rsidRDefault="001A7818" w:rsidP="001A7818">
            <w:pPr>
              <w:pStyle w:val="acctfourfigures"/>
              <w:tabs>
                <w:tab w:val="clear" w:pos="765"/>
                <w:tab w:val="decimal" w:pos="966"/>
              </w:tabs>
              <w:spacing w:line="235" w:lineRule="auto"/>
              <w:ind w:right="-8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B4B53">
              <w:rPr>
                <w:rFonts w:ascii="Angsana New" w:hAnsi="Angsana New" w:cs="Angsana New"/>
                <w:sz w:val="30"/>
                <w:szCs w:val="30"/>
              </w:rPr>
              <w:t>(1,596)</w:t>
            </w:r>
          </w:p>
        </w:tc>
      </w:tr>
      <w:tr w:rsidR="001A7818" w:rsidRPr="00E315E1" w14:paraId="590F1C63" w14:textId="77777777" w:rsidTr="000443BC">
        <w:tc>
          <w:tcPr>
            <w:tcW w:w="4050" w:type="dxa"/>
            <w:shd w:val="clear" w:color="auto" w:fill="auto"/>
          </w:tcPr>
          <w:p w14:paraId="5755B60E" w14:textId="0B5C28DC" w:rsidR="001A7818" w:rsidRPr="00E315E1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5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315E1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ค่าใช้จ่ายที่หักได้เพิ่มขึ้น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ทางภาษี</w:t>
            </w:r>
          </w:p>
        </w:tc>
        <w:tc>
          <w:tcPr>
            <w:tcW w:w="990" w:type="dxa"/>
            <w:shd w:val="clear" w:color="auto" w:fill="auto"/>
          </w:tcPr>
          <w:p w14:paraId="0E362B74" w14:textId="77777777" w:rsidR="001A7818" w:rsidRPr="00E315E1" w:rsidRDefault="001A7818" w:rsidP="001A7818">
            <w:pPr>
              <w:pStyle w:val="acctfourfigures"/>
              <w:tabs>
                <w:tab w:val="clear" w:pos="765"/>
              </w:tabs>
              <w:spacing w:line="235" w:lineRule="auto"/>
              <w:ind w:left="-79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F2DB7FD" w14:textId="77777777" w:rsidR="001A7818" w:rsidRPr="00E315E1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</w:tcBorders>
            <w:shd w:val="clear" w:color="auto" w:fill="auto"/>
          </w:tcPr>
          <w:p w14:paraId="27F83D41" w14:textId="6E61603A" w:rsidR="001A7818" w:rsidRPr="00E315E1" w:rsidRDefault="006D0195" w:rsidP="001A7818">
            <w:pPr>
              <w:pStyle w:val="acctfourfigures"/>
              <w:tabs>
                <w:tab w:val="clear" w:pos="765"/>
              </w:tabs>
              <w:spacing w:line="235" w:lineRule="auto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0195">
              <w:rPr>
                <w:rFonts w:ascii="Angsana New" w:hAnsi="Angsana New" w:cs="Angsana New"/>
                <w:sz w:val="30"/>
                <w:szCs w:val="30"/>
              </w:rPr>
              <w:t>(5</w:t>
            </w:r>
            <w:r w:rsidR="00FC0975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6D0195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7952A001" w14:textId="77777777" w:rsidR="001A7818" w:rsidRPr="00E315E1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14:paraId="71D14BCF" w14:textId="77777777" w:rsidR="001A7818" w:rsidRPr="00E315E1" w:rsidRDefault="001A7818" w:rsidP="001A7818">
            <w:pPr>
              <w:pStyle w:val="acctfourfigures"/>
              <w:tabs>
                <w:tab w:val="clear" w:pos="765"/>
              </w:tabs>
              <w:spacing w:line="235" w:lineRule="auto"/>
              <w:ind w:left="-79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05563160" w14:textId="77777777" w:rsidR="001A7818" w:rsidRPr="00E315E1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nil"/>
            </w:tcBorders>
            <w:shd w:val="clear" w:color="auto" w:fill="auto"/>
          </w:tcPr>
          <w:p w14:paraId="56B0D603" w14:textId="2F27C784" w:rsidR="001A7818" w:rsidRPr="00E315E1" w:rsidRDefault="001A7818" w:rsidP="001A7818">
            <w:pPr>
              <w:pStyle w:val="acctfourfigures"/>
              <w:tabs>
                <w:tab w:val="clear" w:pos="765"/>
                <w:tab w:val="decimal" w:pos="966"/>
              </w:tabs>
              <w:spacing w:line="235" w:lineRule="auto"/>
              <w:ind w:right="-87"/>
              <w:rPr>
                <w:rFonts w:ascii="Angsana New" w:hAnsi="Angsana New" w:cs="Angsana New"/>
                <w:sz w:val="30"/>
                <w:szCs w:val="30"/>
              </w:rPr>
            </w:pPr>
            <w:r w:rsidRPr="008D5463">
              <w:rPr>
                <w:rFonts w:ascii="Angsana New" w:hAnsi="Angsana New" w:cs="Angsana New"/>
                <w:sz w:val="30"/>
                <w:szCs w:val="30"/>
              </w:rPr>
              <w:t>(56)</w:t>
            </w:r>
          </w:p>
        </w:tc>
      </w:tr>
      <w:tr w:rsidR="001A7818" w:rsidRPr="00E315E1" w14:paraId="64BDF587" w14:textId="77777777" w:rsidTr="0064024A">
        <w:tc>
          <w:tcPr>
            <w:tcW w:w="4050" w:type="dxa"/>
            <w:shd w:val="clear" w:color="auto" w:fill="auto"/>
          </w:tcPr>
          <w:p w14:paraId="33C0E000" w14:textId="77777777" w:rsidR="001A7818" w:rsidRPr="00E315E1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5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315E1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90" w:type="dxa"/>
            <w:shd w:val="clear" w:color="auto" w:fill="auto"/>
          </w:tcPr>
          <w:p w14:paraId="095E3845" w14:textId="77777777" w:rsidR="001A7818" w:rsidRPr="00E315E1" w:rsidRDefault="001A7818" w:rsidP="001A7818">
            <w:pPr>
              <w:pStyle w:val="acctfourfigures"/>
              <w:tabs>
                <w:tab w:val="clear" w:pos="765"/>
              </w:tabs>
              <w:spacing w:line="235" w:lineRule="auto"/>
              <w:ind w:left="-79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EA1617D" w14:textId="77777777" w:rsidR="001A7818" w:rsidRPr="00E315E1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02601FB" w14:textId="607CD9A2" w:rsidR="001A7818" w:rsidRPr="00E315E1" w:rsidRDefault="006D0195" w:rsidP="001A7818">
            <w:pPr>
              <w:pStyle w:val="acctfourfigures"/>
              <w:tabs>
                <w:tab w:val="clear" w:pos="765"/>
              </w:tabs>
              <w:spacing w:line="235" w:lineRule="auto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D0195">
              <w:rPr>
                <w:rFonts w:ascii="Angsana New" w:hAnsi="Angsana New" w:cs="Angsana New"/>
                <w:sz w:val="30"/>
                <w:szCs w:val="30"/>
                <w:lang w:bidi="th-TH"/>
              </w:rPr>
              <w:t>1,585</w:t>
            </w:r>
          </w:p>
        </w:tc>
        <w:tc>
          <w:tcPr>
            <w:tcW w:w="270" w:type="dxa"/>
            <w:shd w:val="clear" w:color="auto" w:fill="auto"/>
          </w:tcPr>
          <w:p w14:paraId="1D26C08B" w14:textId="77777777" w:rsidR="001A7818" w:rsidRPr="00E315E1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2B55D79" w14:textId="77777777" w:rsidR="001A7818" w:rsidRPr="00E315E1" w:rsidRDefault="001A7818" w:rsidP="001A7818">
            <w:pPr>
              <w:pStyle w:val="acctfourfigures"/>
              <w:tabs>
                <w:tab w:val="clear" w:pos="765"/>
              </w:tabs>
              <w:spacing w:line="235" w:lineRule="auto"/>
              <w:ind w:left="-79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2CFE803" w14:textId="77777777" w:rsidR="001A7818" w:rsidRPr="00E315E1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6D049B12" w14:textId="2BBE71A9" w:rsidR="001A7818" w:rsidRPr="00E315E1" w:rsidRDefault="001A7818" w:rsidP="001A7818">
            <w:pPr>
              <w:pStyle w:val="acctfourfigures"/>
              <w:tabs>
                <w:tab w:val="clear" w:pos="765"/>
                <w:tab w:val="decimal" w:pos="966"/>
              </w:tabs>
              <w:spacing w:line="235" w:lineRule="auto"/>
              <w:ind w:right="-87"/>
              <w:rPr>
                <w:rFonts w:ascii="Angsana New" w:hAnsi="Angsana New" w:cs="Angsana New"/>
                <w:sz w:val="30"/>
                <w:szCs w:val="30"/>
              </w:rPr>
            </w:pPr>
            <w:r w:rsidRPr="008D546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842</w:t>
            </w:r>
          </w:p>
        </w:tc>
      </w:tr>
      <w:tr w:rsidR="001A7818" w:rsidRPr="00E315E1" w14:paraId="08266216" w14:textId="77777777" w:rsidTr="0064024A">
        <w:tc>
          <w:tcPr>
            <w:tcW w:w="4050" w:type="dxa"/>
            <w:shd w:val="clear" w:color="auto" w:fill="auto"/>
          </w:tcPr>
          <w:p w14:paraId="7735A2CC" w14:textId="7A93D333" w:rsidR="001A7818" w:rsidRPr="00E315E1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5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F17A6">
              <w:rPr>
                <w:rFonts w:ascii="Angsana New" w:hAnsi="Angsana New" w:cs="Angsana New" w:hint="cs"/>
                <w:sz w:val="30"/>
                <w:szCs w:val="30"/>
                <w:cs/>
              </w:rPr>
              <w:t>ภาษีงวดก่อนๆ</w:t>
            </w:r>
            <w:r w:rsidRPr="004F17A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4F17A6">
              <w:rPr>
                <w:rFonts w:ascii="Angsana New" w:hAnsi="Angsana New" w:cs="Angsana New" w:hint="cs"/>
                <w:sz w:val="30"/>
                <w:szCs w:val="30"/>
                <w:cs/>
              </w:rPr>
              <w:t>ที่บันทึก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สูง</w:t>
            </w:r>
            <w:r w:rsidRPr="004F17A6">
              <w:rPr>
                <w:rFonts w:ascii="Angsana New" w:hAnsi="Angsana New" w:cs="Angsana New" w:hint="cs"/>
                <w:sz w:val="30"/>
                <w:szCs w:val="30"/>
                <w:cs/>
              </w:rPr>
              <w:t>ไป</w:t>
            </w:r>
          </w:p>
        </w:tc>
        <w:tc>
          <w:tcPr>
            <w:tcW w:w="990" w:type="dxa"/>
            <w:shd w:val="clear" w:color="auto" w:fill="auto"/>
          </w:tcPr>
          <w:p w14:paraId="5FB350F6" w14:textId="77777777" w:rsidR="001A7818" w:rsidRPr="00E315E1" w:rsidRDefault="001A7818" w:rsidP="001A7818">
            <w:pPr>
              <w:pStyle w:val="acctfourfigures"/>
              <w:tabs>
                <w:tab w:val="clear" w:pos="765"/>
              </w:tabs>
              <w:spacing w:line="235" w:lineRule="auto"/>
              <w:ind w:left="-79" w:right="-9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D35DA16" w14:textId="77777777" w:rsidR="001A7818" w:rsidRPr="00E315E1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5FC6D57" w14:textId="30B60953" w:rsidR="001A7818" w:rsidRPr="00E315E1" w:rsidRDefault="006D0195" w:rsidP="006D0195">
            <w:pPr>
              <w:pStyle w:val="acctfourfigures"/>
              <w:tabs>
                <w:tab w:val="clear" w:pos="765"/>
              </w:tabs>
              <w:spacing w:line="235" w:lineRule="auto"/>
              <w:ind w:left="-160" w:right="70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FFB5316" w14:textId="77777777" w:rsidR="001A7818" w:rsidRPr="00E315E1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7AF3A7A" w14:textId="77777777" w:rsidR="001A7818" w:rsidRPr="00E315E1" w:rsidRDefault="001A7818" w:rsidP="001A7818">
            <w:pPr>
              <w:pStyle w:val="acctfourfigures"/>
              <w:tabs>
                <w:tab w:val="clear" w:pos="765"/>
              </w:tabs>
              <w:spacing w:line="235" w:lineRule="auto"/>
              <w:ind w:left="-79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86318BC" w14:textId="77777777" w:rsidR="001A7818" w:rsidRPr="00E315E1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6CB8C9E6" w14:textId="60F53FBB" w:rsidR="001A7818" w:rsidRPr="0064148A" w:rsidRDefault="001A7818" w:rsidP="001A7818">
            <w:pPr>
              <w:pStyle w:val="acctfourfigures"/>
              <w:tabs>
                <w:tab w:val="clear" w:pos="765"/>
                <w:tab w:val="decimal" w:pos="966"/>
              </w:tabs>
              <w:spacing w:line="235" w:lineRule="auto"/>
              <w:ind w:right="-8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46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(101)</w:t>
            </w:r>
          </w:p>
        </w:tc>
      </w:tr>
      <w:tr w:rsidR="001A7818" w:rsidRPr="00E315E1" w14:paraId="5A839DEB" w14:textId="77777777" w:rsidTr="00E315E1">
        <w:trPr>
          <w:trHeight w:val="46"/>
        </w:trPr>
        <w:tc>
          <w:tcPr>
            <w:tcW w:w="4050" w:type="dxa"/>
            <w:tcBorders>
              <w:bottom w:val="nil"/>
            </w:tcBorders>
            <w:shd w:val="clear" w:color="auto" w:fill="auto"/>
          </w:tcPr>
          <w:p w14:paraId="66811CC6" w14:textId="77777777" w:rsidR="001A7818" w:rsidRPr="00E315E1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5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315E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39C4E1" w14:textId="29F6E892" w:rsidR="001A7818" w:rsidRPr="008D5463" w:rsidRDefault="006D0195" w:rsidP="001A7818">
            <w:pPr>
              <w:pStyle w:val="acctfourfigures"/>
              <w:tabs>
                <w:tab w:val="clear" w:pos="765"/>
                <w:tab w:val="left" w:pos="520"/>
              </w:tabs>
              <w:spacing w:line="235" w:lineRule="auto"/>
              <w:ind w:right="-5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2.5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D42A342" w14:textId="77777777" w:rsidR="001A7818" w:rsidRPr="00E315E1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7E0BAD" w14:textId="0A654A2A" w:rsidR="001A7818" w:rsidRPr="008D5463" w:rsidRDefault="006D0195" w:rsidP="001A7818">
            <w:pPr>
              <w:pStyle w:val="acctfourfigures"/>
              <w:tabs>
                <w:tab w:val="clear" w:pos="765"/>
              </w:tabs>
              <w:spacing w:line="235" w:lineRule="auto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6D01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469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E92973A" w14:textId="77777777" w:rsidR="001A7818" w:rsidRPr="00E315E1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C092CB" w14:textId="27280D18" w:rsidR="001A7818" w:rsidRPr="00E315E1" w:rsidRDefault="001A7818" w:rsidP="001A7818">
            <w:pPr>
              <w:pStyle w:val="acctfourfigures"/>
              <w:tabs>
                <w:tab w:val="clear" w:pos="765"/>
              </w:tabs>
              <w:spacing w:line="235" w:lineRule="auto"/>
              <w:ind w:right="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D546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6.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ECC4B63" w14:textId="77777777" w:rsidR="001A7818" w:rsidRPr="00E315E1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750668" w14:textId="3BE6EF53" w:rsidR="001A7818" w:rsidRPr="00E315E1" w:rsidRDefault="001A7818" w:rsidP="001A7818">
            <w:pPr>
              <w:pStyle w:val="acctfourfigures"/>
              <w:tabs>
                <w:tab w:val="clear" w:pos="765"/>
                <w:tab w:val="decimal" w:pos="966"/>
              </w:tabs>
              <w:spacing w:line="235" w:lineRule="auto"/>
              <w:ind w:right="-8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D5463">
              <w:rPr>
                <w:rFonts w:ascii="Angsana New" w:hAnsi="Angsana New" w:cs="Angsana New"/>
                <w:b/>
                <w:bCs/>
                <w:sz w:val="30"/>
                <w:szCs w:val="30"/>
              </w:rPr>
              <w:t>472</w:t>
            </w:r>
          </w:p>
        </w:tc>
      </w:tr>
    </w:tbl>
    <w:p w14:paraId="1516ED5E" w14:textId="77777777" w:rsidR="000C5C2D" w:rsidRDefault="000C5C2D" w:rsidP="008A26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06354FF9" w14:textId="1FAC1928" w:rsidR="008A260B" w:rsidRDefault="008A260B" w:rsidP="00417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8A260B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สินทรัพย์ภาษีเงินได้รอการตัดบัญชีที่เกิดจากผลขาดทุนทางภาษียกไปที่มิได้รับรู้ในงบการเงินรวม ณ วันที่</w:t>
      </w:r>
      <w:r>
        <w:rPr>
          <w:rFonts w:asciiTheme="majorBidi" w:hAnsiTheme="majorBidi" w:cstheme="majorBidi"/>
          <w:sz w:val="30"/>
          <w:szCs w:val="30"/>
        </w:rPr>
        <w:br/>
      </w:r>
      <w:r w:rsidR="0064148A" w:rsidRPr="0064148A">
        <w:rPr>
          <w:rFonts w:asciiTheme="majorBidi" w:hAnsiTheme="majorBidi" w:cstheme="majorBidi"/>
          <w:sz w:val="30"/>
          <w:szCs w:val="30"/>
        </w:rPr>
        <w:t>31</w:t>
      </w:r>
      <w:r w:rsidRPr="008A260B">
        <w:rPr>
          <w:rFonts w:asciiTheme="majorBidi" w:hAnsiTheme="majorBidi" w:cstheme="majorBidi"/>
          <w:sz w:val="30"/>
          <w:szCs w:val="30"/>
        </w:rPr>
        <w:t xml:space="preserve"> </w:t>
      </w:r>
      <w:r w:rsidRPr="008A260B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64148A" w:rsidRPr="0064148A">
        <w:rPr>
          <w:rFonts w:asciiTheme="majorBidi" w:hAnsiTheme="majorBidi" w:cstheme="majorBidi"/>
          <w:sz w:val="30"/>
          <w:szCs w:val="30"/>
        </w:rPr>
        <w:t>256</w:t>
      </w:r>
      <w:r w:rsidR="001A7818">
        <w:rPr>
          <w:rFonts w:asciiTheme="majorBidi" w:hAnsiTheme="majorBidi" w:cstheme="majorBidi"/>
          <w:sz w:val="30"/>
          <w:szCs w:val="30"/>
        </w:rPr>
        <w:t>6</w:t>
      </w:r>
      <w:r w:rsidRPr="008A260B">
        <w:rPr>
          <w:rFonts w:asciiTheme="majorBidi" w:hAnsiTheme="majorBidi" w:cstheme="majorBidi"/>
          <w:sz w:val="30"/>
          <w:szCs w:val="30"/>
        </w:rPr>
        <w:t xml:space="preserve"> </w:t>
      </w:r>
      <w:r w:rsidRPr="008A260B">
        <w:rPr>
          <w:rFonts w:asciiTheme="majorBidi" w:hAnsiTheme="majorBidi" w:cstheme="majorBidi"/>
          <w:sz w:val="30"/>
          <w:szCs w:val="30"/>
          <w:cs/>
        </w:rPr>
        <w:t>เป็นจำนวน</w:t>
      </w:r>
      <w:r w:rsidR="00965C2D">
        <w:rPr>
          <w:rFonts w:asciiTheme="majorBidi" w:hAnsiTheme="majorBidi" w:cstheme="majorBidi"/>
          <w:sz w:val="30"/>
          <w:szCs w:val="30"/>
        </w:rPr>
        <w:t xml:space="preserve"> </w:t>
      </w:r>
      <w:r w:rsidR="00227E44">
        <w:rPr>
          <w:rFonts w:asciiTheme="majorBidi" w:hAnsiTheme="majorBidi" w:cstheme="majorBidi"/>
          <w:sz w:val="30"/>
          <w:szCs w:val="30"/>
        </w:rPr>
        <w:t>9.47</w:t>
      </w:r>
      <w:r w:rsidRPr="008A260B">
        <w:rPr>
          <w:rFonts w:asciiTheme="majorBidi" w:hAnsiTheme="majorBidi" w:cstheme="majorBidi"/>
          <w:sz w:val="30"/>
          <w:szCs w:val="30"/>
        </w:rPr>
        <w:t xml:space="preserve"> </w:t>
      </w:r>
      <w:r w:rsidRPr="008A260B">
        <w:rPr>
          <w:rFonts w:asciiTheme="majorBidi" w:hAnsiTheme="majorBidi" w:cstheme="majorBidi"/>
          <w:sz w:val="30"/>
          <w:szCs w:val="30"/>
          <w:cs/>
        </w:rPr>
        <w:t>ล้านบาท กลุ่ม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ปได้ค่อนข้างแน่ว่ากลุ่มบริษัทจะมีกำไรทางภาษีเพียงพอที่จะใช้ประโยชน์ทางภาษีดังกล่าว</w:t>
      </w:r>
    </w:p>
    <w:p w14:paraId="284DC49C" w14:textId="4A7C6D89" w:rsidR="00942FFF" w:rsidRDefault="00942FFF" w:rsidP="00417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22830AF2" w14:textId="1847A827" w:rsidR="00942FFF" w:rsidRDefault="00942FFF" w:rsidP="00417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98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50"/>
        <w:gridCol w:w="1170"/>
        <w:gridCol w:w="270"/>
        <w:gridCol w:w="990"/>
        <w:gridCol w:w="270"/>
        <w:gridCol w:w="990"/>
        <w:gridCol w:w="270"/>
        <w:gridCol w:w="1188"/>
      </w:tblGrid>
      <w:tr w:rsidR="00942FFF" w:rsidRPr="00F205C4" w14:paraId="719A7C6A" w14:textId="77777777" w:rsidTr="00BF15FC">
        <w:tc>
          <w:tcPr>
            <w:tcW w:w="4050" w:type="dxa"/>
            <w:shd w:val="clear" w:color="auto" w:fill="auto"/>
          </w:tcPr>
          <w:p w14:paraId="2638DB21" w14:textId="77777777" w:rsidR="00942FFF" w:rsidRPr="00F205C4" w:rsidRDefault="00942FFF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48" w:type="dxa"/>
            <w:gridSpan w:val="7"/>
            <w:shd w:val="clear" w:color="auto" w:fill="auto"/>
          </w:tcPr>
          <w:p w14:paraId="6E3B3CDA" w14:textId="77777777" w:rsidR="00942FFF" w:rsidRPr="00F205C4" w:rsidRDefault="00942FFF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42FFF" w:rsidRPr="00F205C4" w14:paraId="09B0FF1D" w14:textId="77777777" w:rsidTr="00942FFF">
        <w:tc>
          <w:tcPr>
            <w:tcW w:w="4050" w:type="dxa"/>
            <w:shd w:val="clear" w:color="auto" w:fill="auto"/>
          </w:tcPr>
          <w:p w14:paraId="4EA3ED36" w14:textId="23D5B9F9" w:rsidR="00942FFF" w:rsidRPr="00F205C4" w:rsidRDefault="00942FFF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23C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430" w:type="dxa"/>
            <w:gridSpan w:val="3"/>
            <w:shd w:val="clear" w:color="auto" w:fill="auto"/>
          </w:tcPr>
          <w:p w14:paraId="01D01074" w14:textId="41A9C12D" w:rsidR="00942FFF" w:rsidRPr="00C851D0" w:rsidRDefault="00942FFF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23C9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  <w:shd w:val="clear" w:color="auto" w:fill="auto"/>
          </w:tcPr>
          <w:p w14:paraId="2613F1D5" w14:textId="77777777" w:rsidR="00942FFF" w:rsidRPr="00F205C4" w:rsidRDefault="00942FFF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48" w:type="dxa"/>
            <w:gridSpan w:val="3"/>
            <w:shd w:val="clear" w:color="auto" w:fill="auto"/>
          </w:tcPr>
          <w:p w14:paraId="66313AFE" w14:textId="3BE31289" w:rsidR="00942FFF" w:rsidRPr="00F205C4" w:rsidRDefault="00942FFF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23C9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942FFF" w:rsidRPr="00F205C4" w14:paraId="7C7EA073" w14:textId="77777777" w:rsidTr="00942FFF">
        <w:tc>
          <w:tcPr>
            <w:tcW w:w="4050" w:type="dxa"/>
            <w:tcBorders>
              <w:bottom w:val="nil"/>
            </w:tcBorders>
            <w:shd w:val="clear" w:color="auto" w:fill="auto"/>
          </w:tcPr>
          <w:p w14:paraId="6637B108" w14:textId="1DEB234C" w:rsidR="00942FFF" w:rsidRPr="00F205C4" w:rsidRDefault="00942FFF" w:rsidP="00BF15FC">
            <w:pPr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23C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623C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623C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776C5846" w14:textId="17B68540" w:rsidR="00942FFF" w:rsidRPr="00F205C4" w:rsidRDefault="00942FFF" w:rsidP="00BF15FC">
            <w:pPr>
              <w:pStyle w:val="acctfourfigures"/>
              <w:tabs>
                <w:tab w:val="clear" w:pos="765"/>
              </w:tabs>
              <w:spacing w:line="235" w:lineRule="auto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23C9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</w:t>
            </w:r>
            <w:r w:rsidRPr="00623C9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2837423" w14:textId="77777777" w:rsidR="00942FFF" w:rsidRPr="00F205C4" w:rsidRDefault="00942FFF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3EFFC936" w14:textId="71C6F735" w:rsidR="00942FFF" w:rsidRPr="00F205C4" w:rsidRDefault="00942FFF" w:rsidP="00942FFF">
            <w:pPr>
              <w:pStyle w:val="acctfourfigures"/>
              <w:tabs>
                <w:tab w:val="clear" w:pos="765"/>
              </w:tabs>
              <w:spacing w:line="235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23C9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</w:t>
            </w:r>
            <w:r w:rsidRPr="00623C9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5D6F0C2" w14:textId="77777777" w:rsidR="00942FFF" w:rsidRPr="00F205C4" w:rsidRDefault="00942FFF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7CF40031" w14:textId="49549A4E" w:rsidR="00942FFF" w:rsidRPr="00F205C4" w:rsidRDefault="00942FFF" w:rsidP="00BF15FC">
            <w:pPr>
              <w:pStyle w:val="acctfourfigures"/>
              <w:tabs>
                <w:tab w:val="clear" w:pos="765"/>
              </w:tabs>
              <w:spacing w:line="235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23C9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</w:t>
            </w:r>
            <w:r w:rsidRPr="00623C9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7B86438" w14:textId="77777777" w:rsidR="00942FFF" w:rsidRPr="00F205C4" w:rsidRDefault="00942FFF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nil"/>
            </w:tcBorders>
            <w:shd w:val="clear" w:color="auto" w:fill="auto"/>
          </w:tcPr>
          <w:p w14:paraId="13248E95" w14:textId="3DAF3998" w:rsidR="00942FFF" w:rsidRPr="00F205C4" w:rsidRDefault="00942FFF" w:rsidP="00942FFF">
            <w:pPr>
              <w:pStyle w:val="acctfourfigures"/>
              <w:tabs>
                <w:tab w:val="clear" w:pos="765"/>
              </w:tabs>
              <w:spacing w:line="235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23C9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</w:t>
            </w:r>
            <w:r w:rsidRPr="00623C9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</w:tr>
      <w:tr w:rsidR="00B55CDF" w:rsidRPr="00F205C4" w14:paraId="67F58C40" w14:textId="77777777" w:rsidTr="001D6D80">
        <w:tc>
          <w:tcPr>
            <w:tcW w:w="4050" w:type="dxa"/>
            <w:tcBorders>
              <w:bottom w:val="nil"/>
            </w:tcBorders>
            <w:shd w:val="clear" w:color="auto" w:fill="auto"/>
          </w:tcPr>
          <w:p w14:paraId="6D3FCDCE" w14:textId="77777777" w:rsidR="00B55CDF" w:rsidRPr="00623C90" w:rsidRDefault="00B55CDF" w:rsidP="00BF15FC">
            <w:pPr>
              <w:spacing w:line="235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48" w:type="dxa"/>
            <w:gridSpan w:val="7"/>
            <w:tcBorders>
              <w:bottom w:val="nil"/>
            </w:tcBorders>
            <w:shd w:val="clear" w:color="auto" w:fill="auto"/>
          </w:tcPr>
          <w:p w14:paraId="3F4F8030" w14:textId="35C7CB2A" w:rsidR="00B55CDF" w:rsidRPr="00623C90" w:rsidRDefault="00B55CDF" w:rsidP="00942FFF">
            <w:pPr>
              <w:pStyle w:val="acctfourfigures"/>
              <w:tabs>
                <w:tab w:val="clear" w:pos="765"/>
              </w:tabs>
              <w:spacing w:line="235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315E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42FFF" w:rsidRPr="00F205C4" w14:paraId="750EAB6C" w14:textId="77777777" w:rsidTr="00942FFF">
        <w:trPr>
          <w:trHeight w:val="56"/>
        </w:trPr>
        <w:tc>
          <w:tcPr>
            <w:tcW w:w="4050" w:type="dxa"/>
            <w:tcBorders>
              <w:bottom w:val="nil"/>
            </w:tcBorders>
            <w:shd w:val="clear" w:color="auto" w:fill="auto"/>
          </w:tcPr>
          <w:p w14:paraId="20DE5011" w14:textId="75CD2BA9" w:rsidR="00942FFF" w:rsidRPr="00F205C4" w:rsidRDefault="00942FFF" w:rsidP="0094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C9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BB2726C" w14:textId="2E9B0C6E" w:rsidR="00942FFF" w:rsidRPr="00942FFF" w:rsidRDefault="00942FFF" w:rsidP="00942FFF">
            <w:pPr>
              <w:pStyle w:val="acctfourfigures"/>
              <w:tabs>
                <w:tab w:val="clear" w:pos="765"/>
              </w:tabs>
              <w:spacing w:line="235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42FFF">
              <w:rPr>
                <w:rFonts w:asciiTheme="majorBidi" w:hAnsiTheme="majorBidi" w:cstheme="majorBidi"/>
                <w:sz w:val="30"/>
                <w:szCs w:val="30"/>
              </w:rPr>
              <w:t>10,091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7DC4F55" w14:textId="77777777" w:rsidR="00942FFF" w:rsidRPr="00F205C4" w:rsidRDefault="00942FFF" w:rsidP="0094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DC4F43" w14:textId="15901E8D" w:rsidR="00942FFF" w:rsidRPr="00F205C4" w:rsidRDefault="00942FFF" w:rsidP="00942FFF">
            <w:pPr>
              <w:pStyle w:val="acctfourfigures"/>
              <w:tabs>
                <w:tab w:val="clear" w:pos="765"/>
              </w:tabs>
              <w:spacing w:line="235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42FFF">
              <w:rPr>
                <w:rFonts w:asciiTheme="majorBidi" w:hAnsiTheme="majorBidi" w:cstheme="majorBidi"/>
                <w:sz w:val="30"/>
                <w:szCs w:val="30"/>
              </w:rPr>
              <w:t>7,784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3D99FF2" w14:textId="77777777" w:rsidR="00942FFF" w:rsidRPr="00F205C4" w:rsidRDefault="00942FFF" w:rsidP="0094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72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D9E240" w14:textId="6FFF8793" w:rsidR="00942FFF" w:rsidRPr="00942FFF" w:rsidRDefault="00942FFF" w:rsidP="00942FFF">
            <w:pPr>
              <w:pStyle w:val="acctfourfigures"/>
              <w:tabs>
                <w:tab w:val="clear" w:pos="765"/>
              </w:tabs>
              <w:spacing w:line="235" w:lineRule="auto"/>
              <w:ind w:left="-79" w:right="-56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7C99B32" w14:textId="77777777" w:rsidR="00942FFF" w:rsidRPr="00F205C4" w:rsidRDefault="00942FFF" w:rsidP="0094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C53C739" w14:textId="64BF79B4" w:rsidR="00942FFF" w:rsidRPr="00F205C4" w:rsidRDefault="00942FFF" w:rsidP="00942FFF">
            <w:pPr>
              <w:pStyle w:val="acctfourfigures"/>
              <w:tabs>
                <w:tab w:val="clear" w:pos="765"/>
                <w:tab w:val="decimal" w:pos="957"/>
              </w:tabs>
              <w:spacing w:line="235" w:lineRule="auto"/>
              <w:ind w:left="-106" w:right="-177" w:firstLine="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942FFF" w:rsidRPr="00F205C4" w14:paraId="055FEAD1" w14:textId="77777777" w:rsidTr="00942FFF">
        <w:trPr>
          <w:trHeight w:val="26"/>
        </w:trPr>
        <w:tc>
          <w:tcPr>
            <w:tcW w:w="4050" w:type="dxa"/>
            <w:tcBorders>
              <w:top w:val="nil"/>
              <w:bottom w:val="nil"/>
            </w:tcBorders>
            <w:shd w:val="clear" w:color="auto" w:fill="auto"/>
          </w:tcPr>
          <w:p w14:paraId="4ED346A5" w14:textId="0111E324" w:rsidR="00942FFF" w:rsidRPr="00942FFF" w:rsidRDefault="00942FFF" w:rsidP="00942FFF">
            <w:pPr>
              <w:spacing w:line="240" w:lineRule="auto"/>
              <w:ind w:left="157" w:hanging="157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623C90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49FDE3" w14:textId="0D38AB36" w:rsidR="00942FFF" w:rsidRPr="00942FFF" w:rsidRDefault="00942FFF" w:rsidP="00942FFF">
            <w:pPr>
              <w:pStyle w:val="acctfourfigures"/>
              <w:tabs>
                <w:tab w:val="clear" w:pos="765"/>
              </w:tabs>
              <w:spacing w:line="235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2F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10,091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39DAE0E" w14:textId="77777777" w:rsidR="00942FFF" w:rsidRPr="00942FFF" w:rsidRDefault="00942FFF" w:rsidP="0094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2B1896" w14:textId="29F6F58F" w:rsidR="00942FFF" w:rsidRPr="00942FFF" w:rsidRDefault="00942FFF" w:rsidP="00942FFF">
            <w:pPr>
              <w:pStyle w:val="acctfourfigures"/>
              <w:tabs>
                <w:tab w:val="clear" w:pos="765"/>
              </w:tabs>
              <w:spacing w:line="235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42FFF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7</w:t>
            </w:r>
            <w:r w:rsidRPr="00942F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942FFF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784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75B39F6" w14:textId="77777777" w:rsidR="00942FFF" w:rsidRPr="00942FFF" w:rsidRDefault="00942FFF" w:rsidP="0094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7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CB7BCA" w14:textId="39010A70" w:rsidR="00942FFF" w:rsidRPr="00942FFF" w:rsidRDefault="00942FFF" w:rsidP="00942FFF">
            <w:pPr>
              <w:pStyle w:val="acctfourfigures"/>
              <w:tabs>
                <w:tab w:val="clear" w:pos="765"/>
              </w:tabs>
              <w:spacing w:line="235" w:lineRule="auto"/>
              <w:ind w:right="-4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658E406" w14:textId="77777777" w:rsidR="00942FFF" w:rsidRPr="00942FFF" w:rsidRDefault="00942FFF" w:rsidP="0094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30ACBF" w14:textId="20ACCD41" w:rsidR="00942FFF" w:rsidRPr="00942FFF" w:rsidRDefault="00942FFF" w:rsidP="00942FFF">
            <w:pPr>
              <w:pStyle w:val="acctfourfigures"/>
              <w:tabs>
                <w:tab w:val="clear" w:pos="765"/>
                <w:tab w:val="decimal" w:pos="957"/>
              </w:tabs>
              <w:spacing w:line="235" w:lineRule="auto"/>
              <w:ind w:left="-106" w:right="-177" w:firstLine="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942FFF" w:rsidRPr="00F205C4" w14:paraId="2E3C5BC9" w14:textId="77777777" w:rsidTr="00942FFF">
        <w:tc>
          <w:tcPr>
            <w:tcW w:w="4050" w:type="dxa"/>
            <w:tcBorders>
              <w:bottom w:val="nil"/>
            </w:tcBorders>
            <w:shd w:val="clear" w:color="auto" w:fill="auto"/>
          </w:tcPr>
          <w:p w14:paraId="4BBFF5B8" w14:textId="1A87A10C" w:rsidR="00942FFF" w:rsidRPr="00F205C4" w:rsidRDefault="00942FFF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E426A9D" w14:textId="77777777" w:rsidR="00942FFF" w:rsidRPr="00F205C4" w:rsidRDefault="00942FFF" w:rsidP="00BF15FC">
            <w:pPr>
              <w:pStyle w:val="acctfourfigures"/>
              <w:tabs>
                <w:tab w:val="clear" w:pos="765"/>
              </w:tabs>
              <w:spacing w:line="235" w:lineRule="auto"/>
              <w:ind w:left="-79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500C98C" w14:textId="77777777" w:rsidR="00942FFF" w:rsidRPr="00F205C4" w:rsidRDefault="00942FFF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A40E8C2" w14:textId="33B0A3C6" w:rsidR="00942FFF" w:rsidRPr="00B33783" w:rsidRDefault="00942FFF" w:rsidP="00BF15FC">
            <w:pPr>
              <w:pStyle w:val="acctfourfigures"/>
              <w:tabs>
                <w:tab w:val="clear" w:pos="765"/>
              </w:tabs>
              <w:spacing w:line="235" w:lineRule="auto"/>
              <w:ind w:right="-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72E3FB4" w14:textId="77777777" w:rsidR="00942FFF" w:rsidRPr="00F205C4" w:rsidRDefault="00942FFF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72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44EC570" w14:textId="77777777" w:rsidR="00942FFF" w:rsidRPr="00F205C4" w:rsidRDefault="00942FFF" w:rsidP="00BF15FC">
            <w:pPr>
              <w:pStyle w:val="acctfourfigures"/>
              <w:tabs>
                <w:tab w:val="clear" w:pos="765"/>
              </w:tabs>
              <w:spacing w:line="235" w:lineRule="auto"/>
              <w:ind w:left="-79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CF94CDB" w14:textId="77777777" w:rsidR="00942FFF" w:rsidRPr="00F205C4" w:rsidRDefault="00942FFF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3062814" w14:textId="185FF116" w:rsidR="00942FFF" w:rsidRPr="00F205C4" w:rsidRDefault="00942FFF" w:rsidP="00BF15FC">
            <w:pPr>
              <w:pStyle w:val="acctfourfigures"/>
              <w:tabs>
                <w:tab w:val="clear" w:pos="765"/>
                <w:tab w:val="decimal" w:pos="957"/>
              </w:tabs>
              <w:spacing w:line="235" w:lineRule="auto"/>
              <w:ind w:left="-106" w:right="-177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42FFF" w:rsidRPr="00F205C4" w14:paraId="2CB5111B" w14:textId="77777777" w:rsidTr="004B2F20">
        <w:tc>
          <w:tcPr>
            <w:tcW w:w="4050" w:type="dxa"/>
            <w:tcBorders>
              <w:bottom w:val="nil"/>
            </w:tcBorders>
            <w:shd w:val="clear" w:color="auto" w:fill="auto"/>
          </w:tcPr>
          <w:p w14:paraId="5C9A03A9" w14:textId="7460E86C" w:rsidR="00942FFF" w:rsidRPr="00F205C4" w:rsidRDefault="00942FFF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48" w:type="dxa"/>
            <w:gridSpan w:val="7"/>
            <w:tcBorders>
              <w:bottom w:val="nil"/>
            </w:tcBorders>
            <w:shd w:val="clear" w:color="auto" w:fill="auto"/>
          </w:tcPr>
          <w:p w14:paraId="3991E2C2" w14:textId="070EC908" w:rsidR="00942FFF" w:rsidRPr="00942FFF" w:rsidRDefault="00942FFF" w:rsidP="0094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23C9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42FFF" w:rsidRPr="00F205C4" w14:paraId="76C044E6" w14:textId="77777777" w:rsidTr="009D2E6F">
        <w:tc>
          <w:tcPr>
            <w:tcW w:w="4050" w:type="dxa"/>
            <w:tcBorders>
              <w:bottom w:val="nil"/>
            </w:tcBorders>
            <w:shd w:val="clear" w:color="auto" w:fill="auto"/>
          </w:tcPr>
          <w:p w14:paraId="395E107A" w14:textId="78DB59F8" w:rsidR="00942FFF" w:rsidRPr="00F205C4" w:rsidRDefault="00942FFF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5" w:lineRule="auto"/>
              <w:ind w:left="253" w:right="-108" w:hanging="25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C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430" w:type="dxa"/>
            <w:gridSpan w:val="3"/>
            <w:tcBorders>
              <w:bottom w:val="nil"/>
            </w:tcBorders>
            <w:shd w:val="clear" w:color="auto" w:fill="auto"/>
          </w:tcPr>
          <w:p w14:paraId="4729EC98" w14:textId="755561C0" w:rsidR="00942FFF" w:rsidRPr="00942FFF" w:rsidRDefault="00942FFF" w:rsidP="0094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23C9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E666C45" w14:textId="77777777" w:rsidR="00942FFF" w:rsidRPr="00F205C4" w:rsidRDefault="00942FFF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72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448" w:type="dxa"/>
            <w:gridSpan w:val="3"/>
            <w:tcBorders>
              <w:bottom w:val="nil"/>
            </w:tcBorders>
            <w:shd w:val="clear" w:color="auto" w:fill="auto"/>
          </w:tcPr>
          <w:p w14:paraId="044218DB" w14:textId="6072E6D7" w:rsidR="00942FFF" w:rsidRPr="00942FFF" w:rsidRDefault="00942FFF" w:rsidP="0094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23C9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B55CDF" w:rsidRPr="00F205C4" w14:paraId="1BA6376F" w14:textId="77777777" w:rsidTr="006C3C9B">
        <w:tc>
          <w:tcPr>
            <w:tcW w:w="4050" w:type="dxa"/>
            <w:tcBorders>
              <w:bottom w:val="nil"/>
            </w:tcBorders>
            <w:shd w:val="clear" w:color="auto" w:fill="auto"/>
          </w:tcPr>
          <w:p w14:paraId="2EA347E1" w14:textId="77777777" w:rsidR="00B55CDF" w:rsidRPr="00623C90" w:rsidRDefault="00B55CDF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5" w:lineRule="auto"/>
              <w:ind w:left="253" w:right="-108" w:hanging="25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48" w:type="dxa"/>
            <w:gridSpan w:val="7"/>
            <w:tcBorders>
              <w:bottom w:val="nil"/>
            </w:tcBorders>
            <w:shd w:val="clear" w:color="auto" w:fill="auto"/>
          </w:tcPr>
          <w:p w14:paraId="10189F5C" w14:textId="76C6C58D" w:rsidR="00B55CDF" w:rsidRPr="00623C90" w:rsidRDefault="00B55CDF" w:rsidP="0094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315E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42FFF" w:rsidRPr="00F205C4" w14:paraId="298D35E0" w14:textId="77777777" w:rsidTr="00942FFF">
        <w:tc>
          <w:tcPr>
            <w:tcW w:w="4050" w:type="dxa"/>
            <w:tcBorders>
              <w:bottom w:val="nil"/>
            </w:tcBorders>
            <w:shd w:val="clear" w:color="auto" w:fill="auto"/>
          </w:tcPr>
          <w:p w14:paraId="4920265D" w14:textId="057BF14C" w:rsidR="00942FFF" w:rsidRPr="00AB192D" w:rsidRDefault="00942FFF" w:rsidP="0094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5" w:lineRule="auto"/>
              <w:ind w:left="253" w:right="-108" w:hanging="25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C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623C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623C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716C8C88" w14:textId="7EE4A1AF" w:rsidR="00942FFF" w:rsidRPr="00F205C4" w:rsidRDefault="00942FFF" w:rsidP="00942FFF">
            <w:pPr>
              <w:pStyle w:val="acctfourfigures"/>
              <w:tabs>
                <w:tab w:val="clear" w:pos="765"/>
              </w:tabs>
              <w:spacing w:line="235" w:lineRule="auto"/>
              <w:ind w:left="-79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C9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</w:t>
            </w:r>
            <w:r w:rsidRPr="00623C9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C5839EF" w14:textId="77777777" w:rsidR="00942FFF" w:rsidRPr="00F205C4" w:rsidRDefault="00942FFF" w:rsidP="0094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0FB381D5" w14:textId="241BB5CE" w:rsidR="00942FFF" w:rsidRPr="00B33783" w:rsidRDefault="00942FFF" w:rsidP="00942FFF">
            <w:pPr>
              <w:pStyle w:val="acctfourfigures"/>
              <w:tabs>
                <w:tab w:val="clear" w:pos="765"/>
              </w:tabs>
              <w:spacing w:line="235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23C9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</w:t>
            </w:r>
            <w:r w:rsidRPr="00623C9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4889387" w14:textId="77777777" w:rsidR="00942FFF" w:rsidRPr="00F205C4" w:rsidRDefault="00942FFF" w:rsidP="0094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72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3690A95D" w14:textId="561A63CB" w:rsidR="00942FFF" w:rsidRPr="00F205C4" w:rsidRDefault="00942FFF" w:rsidP="00942FFF">
            <w:pPr>
              <w:pStyle w:val="acctfourfigures"/>
              <w:tabs>
                <w:tab w:val="clear" w:pos="765"/>
              </w:tabs>
              <w:spacing w:line="235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23C9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</w:t>
            </w:r>
            <w:r w:rsidRPr="00623C9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6BE306C" w14:textId="77777777" w:rsidR="00942FFF" w:rsidRPr="00F205C4" w:rsidRDefault="00942FFF" w:rsidP="0094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nil"/>
            </w:tcBorders>
            <w:shd w:val="clear" w:color="auto" w:fill="auto"/>
          </w:tcPr>
          <w:p w14:paraId="29547EB2" w14:textId="4D735948" w:rsidR="00942FFF" w:rsidRPr="00504F7D" w:rsidRDefault="00942FFF" w:rsidP="00942FFF">
            <w:pPr>
              <w:pStyle w:val="acctfourfigures"/>
              <w:tabs>
                <w:tab w:val="clear" w:pos="765"/>
              </w:tabs>
              <w:spacing w:line="235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23C9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</w:t>
            </w:r>
            <w:r w:rsidRPr="00623C9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</w:tr>
      <w:tr w:rsidR="00942FFF" w:rsidRPr="00F205C4" w14:paraId="61CF79FB" w14:textId="77777777" w:rsidTr="00942FFF">
        <w:tc>
          <w:tcPr>
            <w:tcW w:w="4050" w:type="dxa"/>
            <w:tcBorders>
              <w:top w:val="nil"/>
              <w:bottom w:val="nil"/>
            </w:tcBorders>
            <w:shd w:val="clear" w:color="auto" w:fill="auto"/>
          </w:tcPr>
          <w:p w14:paraId="2958A998" w14:textId="4A1AD321" w:rsidR="00942FFF" w:rsidRPr="00F205C4" w:rsidRDefault="00942FFF" w:rsidP="0094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3C9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6EF02E" w14:textId="64ABAEA5" w:rsidR="00942FFF" w:rsidRPr="00942FFF" w:rsidRDefault="00942FFF" w:rsidP="00942FFF">
            <w:pPr>
              <w:pStyle w:val="acctfourfigures"/>
              <w:tabs>
                <w:tab w:val="clear" w:pos="765"/>
              </w:tabs>
              <w:spacing w:line="235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42FFF">
              <w:rPr>
                <w:rFonts w:asciiTheme="majorBidi" w:hAnsiTheme="majorBidi" w:cstheme="majorBidi"/>
                <w:sz w:val="30"/>
                <w:szCs w:val="30"/>
              </w:rPr>
              <w:t>1,130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000E4E2" w14:textId="77777777" w:rsidR="00942FFF" w:rsidRPr="00F205C4" w:rsidRDefault="00942FFF" w:rsidP="0094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599993" w14:textId="4D34494F" w:rsidR="00942FFF" w:rsidRPr="00942FFF" w:rsidRDefault="00942FFF" w:rsidP="00942FFF">
            <w:pPr>
              <w:pStyle w:val="acctfourfigures"/>
              <w:tabs>
                <w:tab w:val="clear" w:pos="765"/>
              </w:tabs>
              <w:spacing w:line="235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42FFF">
              <w:rPr>
                <w:rFonts w:asciiTheme="majorBidi" w:hAnsiTheme="majorBidi" w:cstheme="majorBidi"/>
                <w:sz w:val="30"/>
                <w:szCs w:val="30"/>
              </w:rPr>
              <w:t>834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16596AF" w14:textId="77777777" w:rsidR="00942FFF" w:rsidRPr="00F205C4" w:rsidRDefault="00942FFF" w:rsidP="0094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52A232" w14:textId="60DD0BE2" w:rsidR="00942FFF" w:rsidRPr="00942FFF" w:rsidRDefault="00942FFF" w:rsidP="00942FFF">
            <w:pPr>
              <w:pStyle w:val="acctfourfigures"/>
              <w:tabs>
                <w:tab w:val="clear" w:pos="765"/>
              </w:tabs>
              <w:spacing w:line="235" w:lineRule="auto"/>
              <w:ind w:left="-79" w:right="-56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A254449" w14:textId="77777777" w:rsidR="00942FFF" w:rsidRPr="00F205C4" w:rsidRDefault="00942FFF" w:rsidP="0094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8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2B9827B" w14:textId="1B1DD3A3" w:rsidR="00942FFF" w:rsidRPr="00942FFF" w:rsidRDefault="00942FFF" w:rsidP="00942FFF">
            <w:pPr>
              <w:pStyle w:val="acctfourfigures"/>
              <w:tabs>
                <w:tab w:val="clear" w:pos="765"/>
                <w:tab w:val="decimal" w:pos="957"/>
              </w:tabs>
              <w:spacing w:line="235" w:lineRule="auto"/>
              <w:ind w:left="-106" w:right="-177" w:firstLine="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942FFF" w:rsidRPr="00F205C4" w14:paraId="05937AEE" w14:textId="77777777" w:rsidTr="00942FFF">
        <w:tc>
          <w:tcPr>
            <w:tcW w:w="4050" w:type="dxa"/>
            <w:tcBorders>
              <w:top w:val="nil"/>
              <w:bottom w:val="nil"/>
            </w:tcBorders>
            <w:shd w:val="clear" w:color="auto" w:fill="auto"/>
          </w:tcPr>
          <w:p w14:paraId="44A67A79" w14:textId="624CC238" w:rsidR="00942FFF" w:rsidRPr="00F205C4" w:rsidRDefault="00942FFF" w:rsidP="0094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3C90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B53CDD" w14:textId="7E9B3EBD" w:rsidR="00942FFF" w:rsidRPr="00942FFF" w:rsidRDefault="00942FFF" w:rsidP="00942FFF">
            <w:pPr>
              <w:pStyle w:val="acctfourfigures"/>
              <w:tabs>
                <w:tab w:val="clear" w:pos="765"/>
              </w:tabs>
              <w:spacing w:line="235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2F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1,130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0ECBA02" w14:textId="77777777" w:rsidR="00942FFF" w:rsidRPr="00F205C4" w:rsidRDefault="00942FFF" w:rsidP="0094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A8C2C1" w14:textId="31892025" w:rsidR="00942FFF" w:rsidRPr="00942FFF" w:rsidRDefault="00942FFF" w:rsidP="00942FFF">
            <w:pPr>
              <w:pStyle w:val="acctfourfigures"/>
              <w:tabs>
                <w:tab w:val="clear" w:pos="765"/>
              </w:tabs>
              <w:spacing w:line="235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942FFF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834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94452C3" w14:textId="77777777" w:rsidR="00942FFF" w:rsidRPr="00F205C4" w:rsidRDefault="00942FFF" w:rsidP="0094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27C501" w14:textId="2FCF8B42" w:rsidR="00942FFF" w:rsidRPr="00942FFF" w:rsidRDefault="00942FFF" w:rsidP="00942FFF">
            <w:pPr>
              <w:pStyle w:val="acctfourfigures"/>
              <w:tabs>
                <w:tab w:val="clear" w:pos="765"/>
              </w:tabs>
              <w:spacing w:line="235" w:lineRule="auto"/>
              <w:ind w:left="-79" w:right="-5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42F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9BD79C1" w14:textId="77777777" w:rsidR="00942FFF" w:rsidRPr="00F205C4" w:rsidRDefault="00942FFF" w:rsidP="0094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F4920B" w14:textId="481E2344" w:rsidR="00942FFF" w:rsidRPr="00942FFF" w:rsidRDefault="00942FFF" w:rsidP="00942FFF">
            <w:pPr>
              <w:pStyle w:val="acctfourfigures"/>
              <w:tabs>
                <w:tab w:val="clear" w:pos="765"/>
                <w:tab w:val="decimal" w:pos="957"/>
              </w:tabs>
              <w:spacing w:line="235" w:lineRule="auto"/>
              <w:ind w:left="-106" w:right="-177" w:firstLine="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42F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6BD32E82" w14:textId="77777777" w:rsidR="00942FFF" w:rsidRPr="00D42FF2" w:rsidRDefault="00942FFF" w:rsidP="008A26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97" w:type="dxa"/>
        <w:tblInd w:w="450" w:type="dxa"/>
        <w:tblLook w:val="01E0" w:firstRow="1" w:lastRow="1" w:firstColumn="1" w:lastColumn="1" w:noHBand="0" w:noVBand="0"/>
      </w:tblPr>
      <w:tblGrid>
        <w:gridCol w:w="3539"/>
        <w:gridCol w:w="1273"/>
        <w:gridCol w:w="267"/>
        <w:gridCol w:w="1218"/>
        <w:gridCol w:w="267"/>
        <w:gridCol w:w="1133"/>
        <w:gridCol w:w="236"/>
        <w:gridCol w:w="1364"/>
      </w:tblGrid>
      <w:tr w:rsidR="004174BD" w:rsidRPr="008F28FA" w14:paraId="58FC6C65" w14:textId="77777777" w:rsidTr="00D42FF2">
        <w:trPr>
          <w:tblHeader/>
        </w:trPr>
        <w:tc>
          <w:tcPr>
            <w:tcW w:w="3539" w:type="dxa"/>
          </w:tcPr>
          <w:p w14:paraId="26CC61D6" w14:textId="77777777" w:rsidR="004174BD" w:rsidRPr="008F28FA" w:rsidRDefault="004174BD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8" w:type="dxa"/>
            <w:gridSpan w:val="7"/>
          </w:tcPr>
          <w:p w14:paraId="09D20452" w14:textId="77777777" w:rsidR="004174BD" w:rsidRPr="008F28FA" w:rsidRDefault="004174BD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28F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174BD" w:rsidRPr="008F28FA" w14:paraId="5B9F359D" w14:textId="77777777" w:rsidTr="00D42FF2">
        <w:trPr>
          <w:trHeight w:val="362"/>
          <w:tblHeader/>
        </w:trPr>
        <w:tc>
          <w:tcPr>
            <w:tcW w:w="3539" w:type="dxa"/>
            <w:vMerge w:val="restart"/>
          </w:tcPr>
          <w:p w14:paraId="66D737C7" w14:textId="77777777" w:rsidR="004174BD" w:rsidRPr="008F28FA" w:rsidRDefault="004174BD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6983CC5E" w14:textId="77777777" w:rsidR="004174BD" w:rsidRPr="008F28FA" w:rsidRDefault="004174BD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004434C1" w14:textId="77777777" w:rsidR="004174BD" w:rsidRPr="008F28FA" w:rsidRDefault="004174BD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F28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73" w:type="dxa"/>
            <w:vMerge w:val="restart"/>
          </w:tcPr>
          <w:p w14:paraId="53A8743A" w14:textId="77777777" w:rsidR="004174BD" w:rsidRPr="008F28FA" w:rsidRDefault="004174BD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07FC40B" w14:textId="77777777" w:rsidR="004174BD" w:rsidRPr="00CB191E" w:rsidRDefault="004174BD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19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B19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CB19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CB19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67" w:type="dxa"/>
            <w:vMerge w:val="restart"/>
          </w:tcPr>
          <w:p w14:paraId="40909C3C" w14:textId="77777777" w:rsidR="004174BD" w:rsidRPr="008F28FA" w:rsidRDefault="004174BD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8" w:type="dxa"/>
            <w:gridSpan w:val="3"/>
            <w:tcBorders>
              <w:bottom w:val="single" w:sz="4" w:space="0" w:color="auto"/>
            </w:tcBorders>
          </w:tcPr>
          <w:p w14:paraId="06C67328" w14:textId="1B5E0EB0" w:rsidR="004174BD" w:rsidRPr="008F28FA" w:rsidRDefault="004174BD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F28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บันทึกเป็นรายได้ใน </w:t>
            </w:r>
          </w:p>
        </w:tc>
        <w:tc>
          <w:tcPr>
            <w:tcW w:w="236" w:type="dxa"/>
            <w:vMerge w:val="restart"/>
          </w:tcPr>
          <w:p w14:paraId="063C7DCE" w14:textId="77777777" w:rsidR="004174BD" w:rsidRPr="008F28FA" w:rsidRDefault="004174BD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4" w:type="dxa"/>
            <w:vMerge w:val="restart"/>
          </w:tcPr>
          <w:p w14:paraId="59B30B1F" w14:textId="77777777" w:rsidR="004174BD" w:rsidRPr="008F28FA" w:rsidRDefault="004174BD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4BE8272" w14:textId="77777777" w:rsidR="004174BD" w:rsidRPr="00CB191E" w:rsidRDefault="004174BD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19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B19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CB19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CB19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4174BD" w:rsidRPr="008F28FA" w14:paraId="378CBBBA" w14:textId="77777777" w:rsidTr="00D42FF2">
        <w:trPr>
          <w:trHeight w:val="857"/>
          <w:tblHeader/>
        </w:trPr>
        <w:tc>
          <w:tcPr>
            <w:tcW w:w="3539" w:type="dxa"/>
            <w:vMerge/>
          </w:tcPr>
          <w:p w14:paraId="05D8BEF3" w14:textId="77777777" w:rsidR="004174BD" w:rsidRPr="008F28FA" w:rsidRDefault="004174BD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3" w:type="dxa"/>
            <w:vMerge/>
          </w:tcPr>
          <w:p w14:paraId="67222DDE" w14:textId="77777777" w:rsidR="004174BD" w:rsidRPr="008F28FA" w:rsidRDefault="004174BD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  <w:vMerge/>
          </w:tcPr>
          <w:p w14:paraId="25468354" w14:textId="77777777" w:rsidR="004174BD" w:rsidRPr="008F28FA" w:rsidRDefault="004174BD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8" w:type="dxa"/>
          </w:tcPr>
          <w:p w14:paraId="1D28F3A7" w14:textId="77777777" w:rsidR="004174BD" w:rsidRPr="008F28FA" w:rsidRDefault="004174BD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28FA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67" w:type="dxa"/>
          </w:tcPr>
          <w:p w14:paraId="471801BE" w14:textId="77777777" w:rsidR="004174BD" w:rsidRPr="008F28FA" w:rsidRDefault="004174BD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3" w:type="dxa"/>
          </w:tcPr>
          <w:p w14:paraId="7F07B913" w14:textId="77777777" w:rsidR="004174BD" w:rsidRPr="008F28FA" w:rsidRDefault="004174BD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F28FA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vMerge/>
          </w:tcPr>
          <w:p w14:paraId="6654130C" w14:textId="77777777" w:rsidR="004174BD" w:rsidRPr="008F28FA" w:rsidRDefault="004174BD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4" w:type="dxa"/>
            <w:vMerge/>
          </w:tcPr>
          <w:p w14:paraId="426BAB05" w14:textId="77777777" w:rsidR="004174BD" w:rsidRPr="008F28FA" w:rsidRDefault="004174BD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174BD" w:rsidRPr="008F28FA" w14:paraId="75E0EF31" w14:textId="77777777" w:rsidTr="00D42FF2">
        <w:trPr>
          <w:tblHeader/>
        </w:trPr>
        <w:tc>
          <w:tcPr>
            <w:tcW w:w="3539" w:type="dxa"/>
          </w:tcPr>
          <w:p w14:paraId="2D0AB167" w14:textId="77777777" w:rsidR="004174BD" w:rsidRPr="008F28FA" w:rsidRDefault="004174BD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8" w:type="dxa"/>
            <w:gridSpan w:val="7"/>
          </w:tcPr>
          <w:p w14:paraId="0E44864D" w14:textId="77777777" w:rsidR="004174BD" w:rsidRPr="008F28FA" w:rsidRDefault="004174BD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28F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174BD" w:rsidRPr="008F28FA" w14:paraId="1F803AD7" w14:textId="77777777" w:rsidTr="001851DC">
        <w:trPr>
          <w:trHeight w:hRule="exact" w:val="432"/>
        </w:trPr>
        <w:tc>
          <w:tcPr>
            <w:tcW w:w="3539" w:type="dxa"/>
            <w:vAlign w:val="center"/>
          </w:tcPr>
          <w:p w14:paraId="514525FB" w14:textId="72BE0510" w:rsidR="004174BD" w:rsidRPr="008F28FA" w:rsidRDefault="004174BD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8F28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273" w:type="dxa"/>
            <w:vAlign w:val="center"/>
          </w:tcPr>
          <w:p w14:paraId="64CEFFB3" w14:textId="77777777" w:rsidR="004174BD" w:rsidRPr="008F28FA" w:rsidRDefault="004174BD" w:rsidP="00BF15FC">
            <w:pPr>
              <w:pStyle w:val="AccPolicyalternative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  <w:vAlign w:val="center"/>
          </w:tcPr>
          <w:p w14:paraId="743456FB" w14:textId="77777777" w:rsidR="004174BD" w:rsidRPr="008F28FA" w:rsidRDefault="004174BD" w:rsidP="00BF15FC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18" w:type="dxa"/>
            <w:vAlign w:val="center"/>
          </w:tcPr>
          <w:p w14:paraId="16F9DD0A" w14:textId="77777777" w:rsidR="004174BD" w:rsidRPr="008F28FA" w:rsidRDefault="004174BD" w:rsidP="00BF15FC">
            <w:pPr>
              <w:pStyle w:val="AccPolicyalternative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  <w:vAlign w:val="center"/>
          </w:tcPr>
          <w:p w14:paraId="0AA173DF" w14:textId="77777777" w:rsidR="004174BD" w:rsidRPr="008F28FA" w:rsidRDefault="004174BD" w:rsidP="00BF15FC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3" w:type="dxa"/>
            <w:vAlign w:val="center"/>
          </w:tcPr>
          <w:p w14:paraId="6EE6DE11" w14:textId="77777777" w:rsidR="004174BD" w:rsidRPr="008F28FA" w:rsidRDefault="004174BD" w:rsidP="00BF15FC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29E22AE3" w14:textId="77777777" w:rsidR="004174BD" w:rsidRPr="008F28FA" w:rsidRDefault="004174BD" w:rsidP="00BF15FC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4" w:type="dxa"/>
            <w:vAlign w:val="center"/>
          </w:tcPr>
          <w:p w14:paraId="649411EA" w14:textId="77777777" w:rsidR="004174BD" w:rsidRPr="008F28FA" w:rsidRDefault="004174BD" w:rsidP="00BF15FC">
            <w:pPr>
              <w:pStyle w:val="index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174BD" w:rsidRPr="008F28FA" w14:paraId="41DBD3A6" w14:textId="77777777" w:rsidTr="001851DC">
        <w:trPr>
          <w:trHeight w:hRule="exact" w:val="432"/>
        </w:trPr>
        <w:tc>
          <w:tcPr>
            <w:tcW w:w="3539" w:type="dxa"/>
            <w:vAlign w:val="center"/>
          </w:tcPr>
          <w:p w14:paraId="155E151D" w14:textId="77777777" w:rsidR="004174BD" w:rsidRPr="008F28FA" w:rsidRDefault="004174BD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28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3" w:type="dxa"/>
            <w:vAlign w:val="center"/>
          </w:tcPr>
          <w:p w14:paraId="555CA631" w14:textId="77777777" w:rsidR="004174BD" w:rsidRPr="008F28FA" w:rsidRDefault="004174BD" w:rsidP="00BF15FC">
            <w:pPr>
              <w:pStyle w:val="AccPolicyalternative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  <w:vAlign w:val="center"/>
          </w:tcPr>
          <w:p w14:paraId="5E608987" w14:textId="77777777" w:rsidR="004174BD" w:rsidRPr="008F28FA" w:rsidRDefault="004174BD" w:rsidP="00BF15FC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18" w:type="dxa"/>
            <w:vAlign w:val="center"/>
          </w:tcPr>
          <w:p w14:paraId="3888F72E" w14:textId="77777777" w:rsidR="004174BD" w:rsidRPr="008F28FA" w:rsidRDefault="004174BD" w:rsidP="00BF15FC">
            <w:pPr>
              <w:pStyle w:val="AccPolicyalternative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  <w:vAlign w:val="center"/>
          </w:tcPr>
          <w:p w14:paraId="797F7234" w14:textId="77777777" w:rsidR="004174BD" w:rsidRPr="008F28FA" w:rsidRDefault="004174BD" w:rsidP="00BF15FC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3" w:type="dxa"/>
            <w:vAlign w:val="center"/>
          </w:tcPr>
          <w:p w14:paraId="294D3492" w14:textId="77777777" w:rsidR="004174BD" w:rsidRPr="008F28FA" w:rsidRDefault="004174BD" w:rsidP="00BF15FC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11E68C4D" w14:textId="77777777" w:rsidR="004174BD" w:rsidRPr="008F28FA" w:rsidRDefault="004174BD" w:rsidP="00BF15FC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4" w:type="dxa"/>
            <w:vAlign w:val="center"/>
          </w:tcPr>
          <w:p w14:paraId="54A10F7B" w14:textId="77777777" w:rsidR="004174BD" w:rsidRPr="008F28FA" w:rsidRDefault="004174BD" w:rsidP="00BF15FC">
            <w:pPr>
              <w:pStyle w:val="index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174BD" w:rsidRPr="008F28FA" w14:paraId="0A5D3FDB" w14:textId="77777777" w:rsidTr="001851DC">
        <w:trPr>
          <w:trHeight w:hRule="exact" w:val="432"/>
        </w:trPr>
        <w:tc>
          <w:tcPr>
            <w:tcW w:w="3539" w:type="dxa"/>
            <w:vAlign w:val="center"/>
          </w:tcPr>
          <w:p w14:paraId="7374FF98" w14:textId="5461D271" w:rsidR="004174BD" w:rsidRPr="004174BD" w:rsidRDefault="004174BD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74BD">
              <w:rPr>
                <w:rFonts w:asciiTheme="majorBidi" w:hAnsiTheme="majorBidi" w:cs="Angsana New" w:hint="cs"/>
                <w:sz w:val="30"/>
                <w:szCs w:val="30"/>
                <w:cs/>
              </w:rPr>
              <w:t>ที่ดิน</w:t>
            </w:r>
            <w:r w:rsidRPr="004174BD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4174BD">
              <w:rPr>
                <w:rFonts w:asciiTheme="majorBidi" w:hAnsiTheme="majorBidi" w:cs="Angsana New" w:hint="cs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1273" w:type="dxa"/>
            <w:vAlign w:val="center"/>
          </w:tcPr>
          <w:p w14:paraId="6A7E6673" w14:textId="774B7686" w:rsidR="004174BD" w:rsidRPr="004174BD" w:rsidRDefault="004174BD" w:rsidP="00417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4174BD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2,315</w:t>
            </w:r>
          </w:p>
        </w:tc>
        <w:tc>
          <w:tcPr>
            <w:tcW w:w="267" w:type="dxa"/>
            <w:vAlign w:val="center"/>
          </w:tcPr>
          <w:p w14:paraId="0E2D29EA" w14:textId="77777777" w:rsidR="004174BD" w:rsidRPr="004174BD" w:rsidRDefault="004174BD" w:rsidP="00417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18" w:type="dxa"/>
            <w:vAlign w:val="center"/>
          </w:tcPr>
          <w:p w14:paraId="75ADAB34" w14:textId="596ECE20" w:rsidR="004174BD" w:rsidRPr="004174BD" w:rsidRDefault="004174BD" w:rsidP="00417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979</w:t>
            </w:r>
          </w:p>
        </w:tc>
        <w:tc>
          <w:tcPr>
            <w:tcW w:w="267" w:type="dxa"/>
            <w:vAlign w:val="center"/>
          </w:tcPr>
          <w:p w14:paraId="228DE8BF" w14:textId="77777777" w:rsidR="004174BD" w:rsidRPr="004174BD" w:rsidRDefault="004174BD" w:rsidP="00417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33" w:type="dxa"/>
            <w:vAlign w:val="center"/>
          </w:tcPr>
          <w:p w14:paraId="3926AECB" w14:textId="1EDFD73E" w:rsidR="004174BD" w:rsidRPr="004174BD" w:rsidRDefault="004174BD" w:rsidP="00185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370" w:right="10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6" w:type="dxa"/>
            <w:vAlign w:val="center"/>
          </w:tcPr>
          <w:p w14:paraId="1C0C7F8F" w14:textId="77777777" w:rsidR="004174BD" w:rsidRPr="004174BD" w:rsidRDefault="004174BD" w:rsidP="00417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64" w:type="dxa"/>
            <w:vAlign w:val="center"/>
          </w:tcPr>
          <w:p w14:paraId="26865450" w14:textId="1312A494" w:rsidR="004174BD" w:rsidRPr="004174BD" w:rsidRDefault="004174BD" w:rsidP="00417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4174BD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3,294</w:t>
            </w:r>
          </w:p>
        </w:tc>
      </w:tr>
      <w:tr w:rsidR="004174BD" w:rsidRPr="008F28FA" w14:paraId="0297FA02" w14:textId="77777777" w:rsidTr="001851DC">
        <w:trPr>
          <w:trHeight w:hRule="exact" w:val="432"/>
        </w:trPr>
        <w:tc>
          <w:tcPr>
            <w:tcW w:w="3539" w:type="dxa"/>
            <w:vAlign w:val="center"/>
          </w:tcPr>
          <w:p w14:paraId="30D27C47" w14:textId="0ED2AE65" w:rsidR="004174BD" w:rsidRPr="004174BD" w:rsidRDefault="004174BD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74BD">
              <w:rPr>
                <w:rFonts w:asciiTheme="majorBidi" w:hAnsiTheme="majorBidi" w:cs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273" w:type="dxa"/>
            <w:vAlign w:val="center"/>
          </w:tcPr>
          <w:p w14:paraId="15F6885C" w14:textId="09D72043" w:rsidR="004174BD" w:rsidRPr="004174BD" w:rsidRDefault="004174BD" w:rsidP="00417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4174BD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2,342</w:t>
            </w:r>
          </w:p>
        </w:tc>
        <w:tc>
          <w:tcPr>
            <w:tcW w:w="267" w:type="dxa"/>
            <w:vAlign w:val="center"/>
          </w:tcPr>
          <w:p w14:paraId="2DD9FFB9" w14:textId="77777777" w:rsidR="004174BD" w:rsidRPr="004174BD" w:rsidRDefault="004174BD" w:rsidP="00417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18" w:type="dxa"/>
            <w:vAlign w:val="center"/>
          </w:tcPr>
          <w:p w14:paraId="1F342EEE" w14:textId="224DA1A3" w:rsidR="004174BD" w:rsidRPr="004174BD" w:rsidRDefault="004174BD" w:rsidP="00417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915</w:t>
            </w:r>
          </w:p>
        </w:tc>
        <w:tc>
          <w:tcPr>
            <w:tcW w:w="267" w:type="dxa"/>
            <w:vAlign w:val="center"/>
          </w:tcPr>
          <w:p w14:paraId="2FF92852" w14:textId="77777777" w:rsidR="004174BD" w:rsidRPr="004174BD" w:rsidRDefault="004174BD" w:rsidP="00417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33" w:type="dxa"/>
            <w:vAlign w:val="center"/>
          </w:tcPr>
          <w:p w14:paraId="048C8CB0" w14:textId="0C512957" w:rsidR="004174BD" w:rsidRPr="004174BD" w:rsidRDefault="004174BD" w:rsidP="00185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370" w:right="10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6" w:type="dxa"/>
            <w:vAlign w:val="center"/>
          </w:tcPr>
          <w:p w14:paraId="1EFDE693" w14:textId="77777777" w:rsidR="004174BD" w:rsidRPr="004174BD" w:rsidRDefault="004174BD" w:rsidP="00417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64" w:type="dxa"/>
            <w:vAlign w:val="center"/>
          </w:tcPr>
          <w:p w14:paraId="0D835672" w14:textId="7FC15E09" w:rsidR="004174BD" w:rsidRPr="004174BD" w:rsidRDefault="004174BD" w:rsidP="00417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3,257</w:t>
            </w:r>
          </w:p>
        </w:tc>
      </w:tr>
      <w:tr w:rsidR="004174BD" w:rsidRPr="008F28FA" w14:paraId="03A7EB84" w14:textId="77777777" w:rsidTr="001851DC">
        <w:trPr>
          <w:trHeight w:hRule="exact" w:val="432"/>
        </w:trPr>
        <w:tc>
          <w:tcPr>
            <w:tcW w:w="3539" w:type="dxa"/>
            <w:vAlign w:val="center"/>
          </w:tcPr>
          <w:p w14:paraId="77D983F6" w14:textId="74D555FE" w:rsidR="004174BD" w:rsidRPr="004174BD" w:rsidRDefault="004174BD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74BD">
              <w:rPr>
                <w:rFonts w:asciiTheme="majorBidi" w:hAnsiTheme="majorBidi" w:cs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73" w:type="dxa"/>
            <w:vAlign w:val="center"/>
          </w:tcPr>
          <w:p w14:paraId="6EA85B51" w14:textId="42120C45" w:rsidR="004174BD" w:rsidRPr="004174BD" w:rsidRDefault="004174BD" w:rsidP="00417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4174BD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584</w:t>
            </w:r>
          </w:p>
        </w:tc>
        <w:tc>
          <w:tcPr>
            <w:tcW w:w="267" w:type="dxa"/>
            <w:vAlign w:val="center"/>
          </w:tcPr>
          <w:p w14:paraId="4BC42271" w14:textId="77777777" w:rsidR="004174BD" w:rsidRPr="004174BD" w:rsidRDefault="004174BD" w:rsidP="00417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18" w:type="dxa"/>
            <w:vAlign w:val="center"/>
          </w:tcPr>
          <w:p w14:paraId="3E6A382B" w14:textId="173E9F58" w:rsidR="004174BD" w:rsidRPr="004174BD" w:rsidRDefault="004174BD" w:rsidP="00417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67" w:type="dxa"/>
            <w:vAlign w:val="center"/>
          </w:tcPr>
          <w:p w14:paraId="0BF9B1C6" w14:textId="77777777" w:rsidR="004174BD" w:rsidRPr="004174BD" w:rsidRDefault="004174BD" w:rsidP="00417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33" w:type="dxa"/>
            <w:vAlign w:val="center"/>
          </w:tcPr>
          <w:p w14:paraId="0525BED7" w14:textId="20AB95FC" w:rsidR="004174BD" w:rsidRPr="004174BD" w:rsidRDefault="004174BD" w:rsidP="00185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370" w:right="10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6" w:type="dxa"/>
            <w:vAlign w:val="center"/>
          </w:tcPr>
          <w:p w14:paraId="141703A4" w14:textId="77777777" w:rsidR="004174BD" w:rsidRPr="004174BD" w:rsidRDefault="004174BD" w:rsidP="00417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64" w:type="dxa"/>
            <w:vAlign w:val="center"/>
          </w:tcPr>
          <w:p w14:paraId="51F373A2" w14:textId="318FEEDF" w:rsidR="004174BD" w:rsidRPr="004174BD" w:rsidRDefault="00790AAF" w:rsidP="00417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584</w:t>
            </w:r>
          </w:p>
        </w:tc>
      </w:tr>
      <w:tr w:rsidR="004174BD" w:rsidRPr="008F28FA" w14:paraId="4FD40B13" w14:textId="77777777" w:rsidTr="001851DC">
        <w:trPr>
          <w:trHeight w:hRule="exact" w:val="432"/>
        </w:trPr>
        <w:tc>
          <w:tcPr>
            <w:tcW w:w="3539" w:type="dxa"/>
            <w:vAlign w:val="center"/>
          </w:tcPr>
          <w:p w14:paraId="0F809080" w14:textId="31447851" w:rsidR="004174BD" w:rsidRPr="004174BD" w:rsidRDefault="004174BD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74BD">
              <w:rPr>
                <w:rFonts w:asciiTheme="majorBidi" w:hAnsiTheme="majorBidi" w:cs="Angsana New" w:hint="cs"/>
                <w:sz w:val="30"/>
                <w:szCs w:val="30"/>
                <w:cs/>
              </w:rPr>
              <w:t>สินค้าคงเหลือ</w:t>
            </w:r>
            <w:r w:rsidRPr="004174BD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273" w:type="dxa"/>
            <w:vAlign w:val="center"/>
          </w:tcPr>
          <w:p w14:paraId="5234483B" w14:textId="4926FF58" w:rsidR="004174BD" w:rsidRPr="004174BD" w:rsidRDefault="004174BD" w:rsidP="00417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4174BD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1,394</w:t>
            </w:r>
          </w:p>
        </w:tc>
        <w:tc>
          <w:tcPr>
            <w:tcW w:w="267" w:type="dxa"/>
            <w:vAlign w:val="center"/>
          </w:tcPr>
          <w:p w14:paraId="3AC3CF15" w14:textId="77777777" w:rsidR="004174BD" w:rsidRPr="004174BD" w:rsidRDefault="004174BD" w:rsidP="00417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18" w:type="dxa"/>
            <w:vAlign w:val="center"/>
          </w:tcPr>
          <w:p w14:paraId="04EC35B2" w14:textId="001FE43F" w:rsidR="004174BD" w:rsidRPr="004174BD" w:rsidRDefault="004174BD" w:rsidP="00417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</w:t>
            </w:r>
            <w:r w:rsidR="006D3584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</w:t>
            </w:r>
          </w:p>
        </w:tc>
        <w:tc>
          <w:tcPr>
            <w:tcW w:w="267" w:type="dxa"/>
            <w:vAlign w:val="center"/>
          </w:tcPr>
          <w:p w14:paraId="74D491B4" w14:textId="77777777" w:rsidR="004174BD" w:rsidRPr="004174BD" w:rsidRDefault="004174BD" w:rsidP="00417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33" w:type="dxa"/>
            <w:vAlign w:val="center"/>
          </w:tcPr>
          <w:p w14:paraId="19E68E65" w14:textId="7D260867" w:rsidR="004174BD" w:rsidRPr="004174BD" w:rsidRDefault="004174BD" w:rsidP="00185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370" w:right="10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6" w:type="dxa"/>
            <w:vAlign w:val="center"/>
          </w:tcPr>
          <w:p w14:paraId="3CF170AA" w14:textId="77777777" w:rsidR="004174BD" w:rsidRPr="004174BD" w:rsidRDefault="004174BD" w:rsidP="00417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64" w:type="dxa"/>
            <w:vAlign w:val="center"/>
          </w:tcPr>
          <w:p w14:paraId="157BF789" w14:textId="79A872CE" w:rsidR="004174BD" w:rsidRPr="004174BD" w:rsidRDefault="00790AAF" w:rsidP="00417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1,41</w:t>
            </w:r>
            <w:r w:rsidR="006D3584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6</w:t>
            </w:r>
          </w:p>
        </w:tc>
      </w:tr>
      <w:tr w:rsidR="004174BD" w:rsidRPr="008F28FA" w14:paraId="4F460594" w14:textId="77777777" w:rsidTr="001851DC">
        <w:trPr>
          <w:trHeight w:val="288"/>
        </w:trPr>
        <w:tc>
          <w:tcPr>
            <w:tcW w:w="3539" w:type="dxa"/>
          </w:tcPr>
          <w:p w14:paraId="2F9B88D0" w14:textId="77777777" w:rsidR="004174BD" w:rsidRPr="008F28FA" w:rsidRDefault="004174BD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28FA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ไม่หมุนเวียน</w:t>
            </w:r>
            <w:r w:rsidRPr="008F28FA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</w:t>
            </w:r>
            <w:r w:rsidRPr="008F28FA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8F28FA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14:paraId="7CDC6588" w14:textId="1A2B582A" w:rsidR="004174BD" w:rsidRPr="008F28FA" w:rsidRDefault="004174BD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4174BD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1,149</w:t>
            </w:r>
          </w:p>
        </w:tc>
        <w:tc>
          <w:tcPr>
            <w:tcW w:w="267" w:type="dxa"/>
            <w:vAlign w:val="bottom"/>
          </w:tcPr>
          <w:p w14:paraId="2E3007AC" w14:textId="77777777" w:rsidR="004174BD" w:rsidRPr="008F28FA" w:rsidRDefault="004174BD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vAlign w:val="bottom"/>
          </w:tcPr>
          <w:p w14:paraId="03A30F4E" w14:textId="615A8643" w:rsidR="004174BD" w:rsidRPr="008F28FA" w:rsidRDefault="004174BD" w:rsidP="00417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56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17</w:t>
            </w:r>
            <w:r w:rsidR="006D3584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0</w:t>
            </w:r>
          </w:p>
        </w:tc>
        <w:tc>
          <w:tcPr>
            <w:tcW w:w="267" w:type="dxa"/>
            <w:vAlign w:val="bottom"/>
          </w:tcPr>
          <w:p w14:paraId="218ED132" w14:textId="77777777" w:rsidR="004174BD" w:rsidRPr="008F28FA" w:rsidRDefault="004174BD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7EFC24EE" w14:textId="1D52B64C" w:rsidR="004174BD" w:rsidRPr="008F28FA" w:rsidRDefault="004174BD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</w:t>
            </w:r>
            <w:r w:rsidR="006D3584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21</w:t>
            </w:r>
          </w:p>
        </w:tc>
        <w:tc>
          <w:tcPr>
            <w:tcW w:w="236" w:type="dxa"/>
            <w:vAlign w:val="bottom"/>
          </w:tcPr>
          <w:p w14:paraId="2A21C063" w14:textId="77777777" w:rsidR="004174BD" w:rsidRPr="008F28FA" w:rsidRDefault="004174BD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6BDE6E9A" w14:textId="692B3CEB" w:rsidR="004174BD" w:rsidRPr="008F28FA" w:rsidRDefault="00790AAF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</w:t>
            </w:r>
            <w:r w:rsidR="004174BD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,5</w:t>
            </w: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</w:t>
            </w:r>
            <w:r w:rsidR="006D3584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0</w:t>
            </w:r>
          </w:p>
        </w:tc>
      </w:tr>
      <w:tr w:rsidR="004174BD" w:rsidRPr="008F28FA" w14:paraId="20D3EBD4" w14:textId="77777777" w:rsidTr="001851DC">
        <w:trPr>
          <w:trHeight w:val="288"/>
        </w:trPr>
        <w:tc>
          <w:tcPr>
            <w:tcW w:w="3539" w:type="dxa"/>
          </w:tcPr>
          <w:p w14:paraId="4C50CD84" w14:textId="77777777" w:rsidR="004174BD" w:rsidRPr="008F28FA" w:rsidRDefault="004174BD" w:rsidP="00BF15FC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F28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E9171F" w14:textId="08562F27" w:rsidR="004174BD" w:rsidRPr="008F28FA" w:rsidRDefault="00DC483D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851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7,784</w:t>
            </w:r>
          </w:p>
        </w:tc>
        <w:tc>
          <w:tcPr>
            <w:tcW w:w="267" w:type="dxa"/>
            <w:vAlign w:val="bottom"/>
          </w:tcPr>
          <w:p w14:paraId="5328D5C1" w14:textId="77777777" w:rsidR="004174BD" w:rsidRPr="008F28FA" w:rsidRDefault="004174BD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9D309E" w14:textId="0F0CEE96" w:rsidR="004174BD" w:rsidRPr="008F28FA" w:rsidRDefault="004174BD" w:rsidP="00417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2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2,0</w:t>
            </w:r>
            <w:r w:rsidR="006D358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86</w:t>
            </w:r>
          </w:p>
        </w:tc>
        <w:tc>
          <w:tcPr>
            <w:tcW w:w="267" w:type="dxa"/>
            <w:vAlign w:val="bottom"/>
          </w:tcPr>
          <w:p w14:paraId="095EFFA2" w14:textId="77777777" w:rsidR="004174BD" w:rsidRPr="008F28FA" w:rsidRDefault="004174BD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81A25A" w14:textId="75B838CF" w:rsidR="004174BD" w:rsidRPr="008F28FA" w:rsidRDefault="004174BD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2</w:t>
            </w:r>
            <w:r w:rsidR="006D358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21</w:t>
            </w:r>
          </w:p>
        </w:tc>
        <w:tc>
          <w:tcPr>
            <w:tcW w:w="236" w:type="dxa"/>
            <w:vAlign w:val="bottom"/>
          </w:tcPr>
          <w:p w14:paraId="343E0886" w14:textId="77777777" w:rsidR="004174BD" w:rsidRPr="008F28FA" w:rsidRDefault="004174BD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D9CE80" w14:textId="005836BB" w:rsidR="004174BD" w:rsidRPr="008F28FA" w:rsidRDefault="00790AAF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10,091</w:t>
            </w:r>
          </w:p>
        </w:tc>
      </w:tr>
      <w:tr w:rsidR="001851DC" w:rsidRPr="008F28FA" w14:paraId="434E563B" w14:textId="77777777" w:rsidTr="00D42FF2">
        <w:trPr>
          <w:trHeight w:val="288"/>
        </w:trPr>
        <w:tc>
          <w:tcPr>
            <w:tcW w:w="3539" w:type="dxa"/>
          </w:tcPr>
          <w:p w14:paraId="1D38202B" w14:textId="77777777" w:rsidR="001851DC" w:rsidRPr="00463733" w:rsidRDefault="001851DC" w:rsidP="00BF15FC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273" w:type="dxa"/>
            <w:tcBorders>
              <w:top w:val="double" w:sz="4" w:space="0" w:color="auto"/>
            </w:tcBorders>
            <w:vAlign w:val="bottom"/>
          </w:tcPr>
          <w:p w14:paraId="0D36CD1E" w14:textId="77777777" w:rsidR="001851DC" w:rsidRPr="00463733" w:rsidRDefault="001851DC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GB" w:bidi="ar-SA"/>
              </w:rPr>
            </w:pPr>
          </w:p>
        </w:tc>
        <w:tc>
          <w:tcPr>
            <w:tcW w:w="267" w:type="dxa"/>
            <w:vAlign w:val="bottom"/>
          </w:tcPr>
          <w:p w14:paraId="0A67B3EB" w14:textId="77777777" w:rsidR="001851DC" w:rsidRPr="00463733" w:rsidRDefault="001851DC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GB" w:bidi="ar-SA"/>
              </w:rPr>
            </w:pPr>
          </w:p>
        </w:tc>
        <w:tc>
          <w:tcPr>
            <w:tcW w:w="1218" w:type="dxa"/>
            <w:tcBorders>
              <w:top w:val="double" w:sz="4" w:space="0" w:color="auto"/>
            </w:tcBorders>
            <w:vAlign w:val="bottom"/>
          </w:tcPr>
          <w:p w14:paraId="476E04CE" w14:textId="77777777" w:rsidR="001851DC" w:rsidRPr="00463733" w:rsidRDefault="001851DC" w:rsidP="00417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290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GB" w:bidi="ar-SA"/>
              </w:rPr>
            </w:pPr>
          </w:p>
        </w:tc>
        <w:tc>
          <w:tcPr>
            <w:tcW w:w="267" w:type="dxa"/>
            <w:vAlign w:val="bottom"/>
          </w:tcPr>
          <w:p w14:paraId="62BB22C8" w14:textId="77777777" w:rsidR="001851DC" w:rsidRPr="00463733" w:rsidRDefault="001851DC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GB" w:bidi="ar-SA"/>
              </w:rPr>
            </w:pPr>
          </w:p>
        </w:tc>
        <w:tc>
          <w:tcPr>
            <w:tcW w:w="1133" w:type="dxa"/>
            <w:tcBorders>
              <w:top w:val="double" w:sz="4" w:space="0" w:color="auto"/>
            </w:tcBorders>
            <w:vAlign w:val="bottom"/>
          </w:tcPr>
          <w:p w14:paraId="40324B97" w14:textId="77777777" w:rsidR="001851DC" w:rsidRPr="00463733" w:rsidRDefault="001851DC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648AC023" w14:textId="77777777" w:rsidR="001851DC" w:rsidRPr="00463733" w:rsidRDefault="001851DC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GB" w:bidi="ar-SA"/>
              </w:rPr>
            </w:pPr>
          </w:p>
        </w:tc>
        <w:tc>
          <w:tcPr>
            <w:tcW w:w="1364" w:type="dxa"/>
            <w:tcBorders>
              <w:top w:val="double" w:sz="4" w:space="0" w:color="auto"/>
            </w:tcBorders>
            <w:vAlign w:val="bottom"/>
          </w:tcPr>
          <w:p w14:paraId="39F9E837" w14:textId="77777777" w:rsidR="001851DC" w:rsidRPr="00463733" w:rsidRDefault="001851DC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GB" w:bidi="ar-SA"/>
              </w:rPr>
            </w:pPr>
          </w:p>
        </w:tc>
      </w:tr>
      <w:tr w:rsidR="00D42FF2" w:rsidRPr="008F28FA" w14:paraId="1A97CBDB" w14:textId="77777777" w:rsidTr="00D42FF2">
        <w:trPr>
          <w:trHeight w:val="288"/>
        </w:trPr>
        <w:tc>
          <w:tcPr>
            <w:tcW w:w="3539" w:type="dxa"/>
          </w:tcPr>
          <w:p w14:paraId="388DD9AC" w14:textId="77777777" w:rsidR="00D42FF2" w:rsidRPr="00463733" w:rsidRDefault="00D42FF2" w:rsidP="00BF15FC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273" w:type="dxa"/>
            <w:vAlign w:val="bottom"/>
          </w:tcPr>
          <w:p w14:paraId="34E47613" w14:textId="77777777" w:rsidR="00D42FF2" w:rsidRPr="00463733" w:rsidRDefault="00D42FF2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GB" w:bidi="ar-SA"/>
              </w:rPr>
            </w:pPr>
          </w:p>
        </w:tc>
        <w:tc>
          <w:tcPr>
            <w:tcW w:w="267" w:type="dxa"/>
            <w:vAlign w:val="bottom"/>
          </w:tcPr>
          <w:p w14:paraId="3B928188" w14:textId="77777777" w:rsidR="00D42FF2" w:rsidRPr="00463733" w:rsidRDefault="00D42FF2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GB" w:bidi="ar-SA"/>
              </w:rPr>
            </w:pPr>
          </w:p>
        </w:tc>
        <w:tc>
          <w:tcPr>
            <w:tcW w:w="1218" w:type="dxa"/>
            <w:vAlign w:val="bottom"/>
          </w:tcPr>
          <w:p w14:paraId="7E8014F2" w14:textId="77777777" w:rsidR="00D42FF2" w:rsidRPr="00463733" w:rsidRDefault="00D42FF2" w:rsidP="00417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290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GB" w:bidi="ar-SA"/>
              </w:rPr>
            </w:pPr>
          </w:p>
        </w:tc>
        <w:tc>
          <w:tcPr>
            <w:tcW w:w="267" w:type="dxa"/>
            <w:vAlign w:val="bottom"/>
          </w:tcPr>
          <w:p w14:paraId="12B08041" w14:textId="77777777" w:rsidR="00D42FF2" w:rsidRPr="00463733" w:rsidRDefault="00D42FF2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GB" w:bidi="ar-SA"/>
              </w:rPr>
            </w:pPr>
          </w:p>
        </w:tc>
        <w:tc>
          <w:tcPr>
            <w:tcW w:w="1133" w:type="dxa"/>
            <w:vAlign w:val="bottom"/>
          </w:tcPr>
          <w:p w14:paraId="1834E64D" w14:textId="77777777" w:rsidR="00D42FF2" w:rsidRPr="00463733" w:rsidRDefault="00D42FF2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4073E3A7" w14:textId="77777777" w:rsidR="00D42FF2" w:rsidRPr="00463733" w:rsidRDefault="00D42FF2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GB" w:bidi="ar-SA"/>
              </w:rPr>
            </w:pPr>
          </w:p>
        </w:tc>
        <w:tc>
          <w:tcPr>
            <w:tcW w:w="1364" w:type="dxa"/>
            <w:vAlign w:val="bottom"/>
          </w:tcPr>
          <w:p w14:paraId="38F142AD" w14:textId="77777777" w:rsidR="00D42FF2" w:rsidRPr="00463733" w:rsidRDefault="00D42FF2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GB" w:bidi="ar-SA"/>
              </w:rPr>
            </w:pPr>
          </w:p>
        </w:tc>
      </w:tr>
      <w:tr w:rsidR="00D42FF2" w:rsidRPr="008F28FA" w14:paraId="04A4078B" w14:textId="77777777" w:rsidTr="00D42FF2">
        <w:trPr>
          <w:trHeight w:val="288"/>
        </w:trPr>
        <w:tc>
          <w:tcPr>
            <w:tcW w:w="3539" w:type="dxa"/>
          </w:tcPr>
          <w:p w14:paraId="6E2ED133" w14:textId="77777777" w:rsidR="00D42FF2" w:rsidRPr="00463733" w:rsidRDefault="00D42FF2" w:rsidP="00BF15FC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273" w:type="dxa"/>
            <w:vAlign w:val="bottom"/>
          </w:tcPr>
          <w:p w14:paraId="151C9029" w14:textId="77777777" w:rsidR="00D42FF2" w:rsidRPr="00463733" w:rsidRDefault="00D42FF2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GB" w:bidi="ar-SA"/>
              </w:rPr>
            </w:pPr>
          </w:p>
        </w:tc>
        <w:tc>
          <w:tcPr>
            <w:tcW w:w="267" w:type="dxa"/>
            <w:vAlign w:val="bottom"/>
          </w:tcPr>
          <w:p w14:paraId="03D3277A" w14:textId="77777777" w:rsidR="00D42FF2" w:rsidRPr="00463733" w:rsidRDefault="00D42FF2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GB" w:bidi="ar-SA"/>
              </w:rPr>
            </w:pPr>
          </w:p>
        </w:tc>
        <w:tc>
          <w:tcPr>
            <w:tcW w:w="1218" w:type="dxa"/>
            <w:vAlign w:val="bottom"/>
          </w:tcPr>
          <w:p w14:paraId="569E17BC" w14:textId="77777777" w:rsidR="00D42FF2" w:rsidRPr="00463733" w:rsidRDefault="00D42FF2" w:rsidP="00417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290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GB" w:bidi="ar-SA"/>
              </w:rPr>
            </w:pPr>
          </w:p>
        </w:tc>
        <w:tc>
          <w:tcPr>
            <w:tcW w:w="267" w:type="dxa"/>
            <w:vAlign w:val="bottom"/>
          </w:tcPr>
          <w:p w14:paraId="0A016BC8" w14:textId="77777777" w:rsidR="00D42FF2" w:rsidRPr="00463733" w:rsidRDefault="00D42FF2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GB" w:bidi="ar-SA"/>
              </w:rPr>
            </w:pPr>
          </w:p>
        </w:tc>
        <w:tc>
          <w:tcPr>
            <w:tcW w:w="1133" w:type="dxa"/>
            <w:vAlign w:val="bottom"/>
          </w:tcPr>
          <w:p w14:paraId="73907B05" w14:textId="77777777" w:rsidR="00D42FF2" w:rsidRPr="00463733" w:rsidRDefault="00D42FF2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08CC64D5" w14:textId="77777777" w:rsidR="00D42FF2" w:rsidRPr="00463733" w:rsidRDefault="00D42FF2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GB" w:bidi="ar-SA"/>
              </w:rPr>
            </w:pPr>
          </w:p>
        </w:tc>
        <w:tc>
          <w:tcPr>
            <w:tcW w:w="1364" w:type="dxa"/>
            <w:vAlign w:val="bottom"/>
          </w:tcPr>
          <w:p w14:paraId="2444F627" w14:textId="77777777" w:rsidR="00D42FF2" w:rsidRPr="00463733" w:rsidRDefault="00D42FF2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GB" w:bidi="ar-SA"/>
              </w:rPr>
            </w:pPr>
          </w:p>
        </w:tc>
      </w:tr>
      <w:tr w:rsidR="00D42FF2" w:rsidRPr="008F28FA" w14:paraId="2BC056A2" w14:textId="77777777" w:rsidTr="00D42FF2">
        <w:trPr>
          <w:trHeight w:val="288"/>
        </w:trPr>
        <w:tc>
          <w:tcPr>
            <w:tcW w:w="3539" w:type="dxa"/>
          </w:tcPr>
          <w:p w14:paraId="65E8B348" w14:textId="77777777" w:rsidR="00D42FF2" w:rsidRPr="00463733" w:rsidRDefault="00D42FF2" w:rsidP="00BF15FC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273" w:type="dxa"/>
            <w:vAlign w:val="bottom"/>
          </w:tcPr>
          <w:p w14:paraId="2B32B197" w14:textId="77777777" w:rsidR="00D42FF2" w:rsidRPr="00463733" w:rsidRDefault="00D42FF2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GB" w:bidi="ar-SA"/>
              </w:rPr>
            </w:pPr>
          </w:p>
        </w:tc>
        <w:tc>
          <w:tcPr>
            <w:tcW w:w="267" w:type="dxa"/>
            <w:vAlign w:val="bottom"/>
          </w:tcPr>
          <w:p w14:paraId="52D3BEED" w14:textId="77777777" w:rsidR="00D42FF2" w:rsidRPr="00463733" w:rsidRDefault="00D42FF2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GB" w:bidi="ar-SA"/>
              </w:rPr>
            </w:pPr>
          </w:p>
        </w:tc>
        <w:tc>
          <w:tcPr>
            <w:tcW w:w="1218" w:type="dxa"/>
            <w:vAlign w:val="bottom"/>
          </w:tcPr>
          <w:p w14:paraId="20507878" w14:textId="77777777" w:rsidR="00D42FF2" w:rsidRPr="00463733" w:rsidRDefault="00D42FF2" w:rsidP="00417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290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GB" w:bidi="ar-SA"/>
              </w:rPr>
            </w:pPr>
          </w:p>
        </w:tc>
        <w:tc>
          <w:tcPr>
            <w:tcW w:w="267" w:type="dxa"/>
            <w:vAlign w:val="bottom"/>
          </w:tcPr>
          <w:p w14:paraId="4A2A5C6C" w14:textId="77777777" w:rsidR="00D42FF2" w:rsidRPr="00463733" w:rsidRDefault="00D42FF2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GB" w:bidi="ar-SA"/>
              </w:rPr>
            </w:pPr>
          </w:p>
        </w:tc>
        <w:tc>
          <w:tcPr>
            <w:tcW w:w="1133" w:type="dxa"/>
            <w:vAlign w:val="bottom"/>
          </w:tcPr>
          <w:p w14:paraId="56288A5A" w14:textId="77777777" w:rsidR="00D42FF2" w:rsidRPr="00463733" w:rsidRDefault="00D42FF2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6C5086D8" w14:textId="77777777" w:rsidR="00D42FF2" w:rsidRPr="00463733" w:rsidRDefault="00D42FF2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GB" w:bidi="ar-SA"/>
              </w:rPr>
            </w:pPr>
          </w:p>
        </w:tc>
        <w:tc>
          <w:tcPr>
            <w:tcW w:w="1364" w:type="dxa"/>
            <w:vAlign w:val="bottom"/>
          </w:tcPr>
          <w:p w14:paraId="6851F8BD" w14:textId="77777777" w:rsidR="00D42FF2" w:rsidRPr="00463733" w:rsidRDefault="00D42FF2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GB" w:bidi="ar-SA"/>
              </w:rPr>
            </w:pPr>
          </w:p>
        </w:tc>
      </w:tr>
      <w:tr w:rsidR="00D42FF2" w:rsidRPr="008F28FA" w14:paraId="5239C319" w14:textId="77777777" w:rsidTr="00D42FF2">
        <w:trPr>
          <w:trHeight w:val="288"/>
        </w:trPr>
        <w:tc>
          <w:tcPr>
            <w:tcW w:w="3539" w:type="dxa"/>
          </w:tcPr>
          <w:p w14:paraId="02CEDE08" w14:textId="77777777" w:rsidR="00D42FF2" w:rsidRPr="00463733" w:rsidRDefault="00D42FF2" w:rsidP="00BF15FC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273" w:type="dxa"/>
            <w:vAlign w:val="bottom"/>
          </w:tcPr>
          <w:p w14:paraId="55289812" w14:textId="77777777" w:rsidR="00D42FF2" w:rsidRPr="00463733" w:rsidRDefault="00D42FF2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GB" w:bidi="ar-SA"/>
              </w:rPr>
            </w:pPr>
          </w:p>
        </w:tc>
        <w:tc>
          <w:tcPr>
            <w:tcW w:w="267" w:type="dxa"/>
            <w:vAlign w:val="bottom"/>
          </w:tcPr>
          <w:p w14:paraId="115EC91B" w14:textId="77777777" w:rsidR="00D42FF2" w:rsidRPr="00463733" w:rsidRDefault="00D42FF2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GB" w:bidi="ar-SA"/>
              </w:rPr>
            </w:pPr>
          </w:p>
        </w:tc>
        <w:tc>
          <w:tcPr>
            <w:tcW w:w="1218" w:type="dxa"/>
            <w:vAlign w:val="bottom"/>
          </w:tcPr>
          <w:p w14:paraId="7C55BDC3" w14:textId="77777777" w:rsidR="00D42FF2" w:rsidRPr="00463733" w:rsidRDefault="00D42FF2" w:rsidP="00417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290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GB" w:bidi="ar-SA"/>
              </w:rPr>
            </w:pPr>
          </w:p>
        </w:tc>
        <w:tc>
          <w:tcPr>
            <w:tcW w:w="267" w:type="dxa"/>
            <w:vAlign w:val="bottom"/>
          </w:tcPr>
          <w:p w14:paraId="005DE172" w14:textId="77777777" w:rsidR="00D42FF2" w:rsidRPr="00463733" w:rsidRDefault="00D42FF2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GB" w:bidi="ar-SA"/>
              </w:rPr>
            </w:pPr>
          </w:p>
        </w:tc>
        <w:tc>
          <w:tcPr>
            <w:tcW w:w="1133" w:type="dxa"/>
            <w:vAlign w:val="bottom"/>
          </w:tcPr>
          <w:p w14:paraId="2C9E92C7" w14:textId="77777777" w:rsidR="00D42FF2" w:rsidRPr="00463733" w:rsidRDefault="00D42FF2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5A71B742" w14:textId="77777777" w:rsidR="00D42FF2" w:rsidRPr="00463733" w:rsidRDefault="00D42FF2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GB" w:bidi="ar-SA"/>
              </w:rPr>
            </w:pPr>
          </w:p>
        </w:tc>
        <w:tc>
          <w:tcPr>
            <w:tcW w:w="1364" w:type="dxa"/>
            <w:vAlign w:val="bottom"/>
          </w:tcPr>
          <w:p w14:paraId="57903478" w14:textId="77777777" w:rsidR="00D42FF2" w:rsidRPr="00463733" w:rsidRDefault="00D42FF2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GB" w:bidi="ar-SA"/>
              </w:rPr>
            </w:pPr>
          </w:p>
        </w:tc>
      </w:tr>
      <w:tr w:rsidR="001851DC" w:rsidRPr="008F28FA" w14:paraId="0A495DFD" w14:textId="77777777" w:rsidTr="001851DC">
        <w:trPr>
          <w:trHeight w:val="288"/>
        </w:trPr>
        <w:tc>
          <w:tcPr>
            <w:tcW w:w="3539" w:type="dxa"/>
          </w:tcPr>
          <w:p w14:paraId="5A511F6F" w14:textId="0149BDE9" w:rsidR="001851DC" w:rsidRPr="008F28FA" w:rsidRDefault="001851DC" w:rsidP="00BF15FC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F28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lastRenderedPageBreak/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273" w:type="dxa"/>
            <w:vAlign w:val="bottom"/>
          </w:tcPr>
          <w:p w14:paraId="752FB917" w14:textId="77777777" w:rsidR="001851DC" w:rsidRDefault="001851DC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67" w:type="dxa"/>
            <w:vAlign w:val="bottom"/>
          </w:tcPr>
          <w:p w14:paraId="42DCAA68" w14:textId="77777777" w:rsidR="001851DC" w:rsidRPr="008F28FA" w:rsidRDefault="001851DC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18" w:type="dxa"/>
            <w:vAlign w:val="bottom"/>
          </w:tcPr>
          <w:p w14:paraId="268225C9" w14:textId="77777777" w:rsidR="001851DC" w:rsidRDefault="001851DC" w:rsidP="00417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2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67" w:type="dxa"/>
            <w:vAlign w:val="bottom"/>
          </w:tcPr>
          <w:p w14:paraId="69F046DD" w14:textId="77777777" w:rsidR="001851DC" w:rsidRPr="008F28FA" w:rsidRDefault="001851DC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33" w:type="dxa"/>
            <w:vAlign w:val="bottom"/>
          </w:tcPr>
          <w:p w14:paraId="41DB8AFD" w14:textId="77777777" w:rsidR="001851DC" w:rsidRDefault="001851DC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1E6FEBAC" w14:textId="77777777" w:rsidR="001851DC" w:rsidRPr="008F28FA" w:rsidRDefault="001851DC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64" w:type="dxa"/>
            <w:vAlign w:val="bottom"/>
          </w:tcPr>
          <w:p w14:paraId="46B0DE34" w14:textId="77777777" w:rsidR="001851DC" w:rsidRDefault="001851DC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1851DC" w:rsidRPr="008F28FA" w14:paraId="268660DC" w14:textId="77777777" w:rsidTr="001851DC">
        <w:trPr>
          <w:trHeight w:val="288"/>
        </w:trPr>
        <w:tc>
          <w:tcPr>
            <w:tcW w:w="3539" w:type="dxa"/>
          </w:tcPr>
          <w:p w14:paraId="2566592E" w14:textId="245044CE" w:rsidR="001851DC" w:rsidRPr="008F28FA" w:rsidRDefault="001851DC" w:rsidP="00BF15FC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F28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3" w:type="dxa"/>
            <w:vAlign w:val="bottom"/>
          </w:tcPr>
          <w:p w14:paraId="6277FA13" w14:textId="77777777" w:rsidR="001851DC" w:rsidRDefault="001851DC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67" w:type="dxa"/>
            <w:vAlign w:val="bottom"/>
          </w:tcPr>
          <w:p w14:paraId="2FC185DE" w14:textId="77777777" w:rsidR="001851DC" w:rsidRPr="008F28FA" w:rsidRDefault="001851DC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18" w:type="dxa"/>
            <w:vAlign w:val="bottom"/>
          </w:tcPr>
          <w:p w14:paraId="2E395CC2" w14:textId="77777777" w:rsidR="001851DC" w:rsidRDefault="001851DC" w:rsidP="00417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2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67" w:type="dxa"/>
            <w:vAlign w:val="bottom"/>
          </w:tcPr>
          <w:p w14:paraId="69A84069" w14:textId="77777777" w:rsidR="001851DC" w:rsidRPr="008F28FA" w:rsidRDefault="001851DC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33" w:type="dxa"/>
            <w:vAlign w:val="bottom"/>
          </w:tcPr>
          <w:p w14:paraId="76BBF659" w14:textId="77777777" w:rsidR="001851DC" w:rsidRDefault="001851DC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23E6BE5A" w14:textId="77777777" w:rsidR="001851DC" w:rsidRPr="008F28FA" w:rsidRDefault="001851DC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64" w:type="dxa"/>
            <w:vAlign w:val="bottom"/>
          </w:tcPr>
          <w:p w14:paraId="66214CA6" w14:textId="77777777" w:rsidR="001851DC" w:rsidRDefault="001851DC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1851DC" w:rsidRPr="008F28FA" w14:paraId="12F3E9CA" w14:textId="77777777" w:rsidTr="007A26E7">
        <w:trPr>
          <w:trHeight w:val="288"/>
        </w:trPr>
        <w:tc>
          <w:tcPr>
            <w:tcW w:w="3539" w:type="dxa"/>
            <w:vAlign w:val="center"/>
          </w:tcPr>
          <w:p w14:paraId="194C8DFF" w14:textId="14F84AB6" w:rsidR="001851DC" w:rsidRPr="008F28FA" w:rsidRDefault="001851DC" w:rsidP="001851DC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174BD">
              <w:rPr>
                <w:rFonts w:asciiTheme="majorBidi" w:hAnsiTheme="majorBidi" w:cs="Angsana New" w:hint="cs"/>
                <w:sz w:val="30"/>
                <w:szCs w:val="30"/>
                <w:cs/>
              </w:rPr>
              <w:t>ที่ดิน</w:t>
            </w:r>
            <w:r w:rsidRPr="004174BD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4174BD">
              <w:rPr>
                <w:rFonts w:asciiTheme="majorBidi" w:hAnsiTheme="majorBidi" w:cs="Angsana New" w:hint="cs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1273" w:type="dxa"/>
          </w:tcPr>
          <w:p w14:paraId="28F027FC" w14:textId="0E276129" w:rsidR="001851DC" w:rsidRPr="001851DC" w:rsidRDefault="001851DC" w:rsidP="00185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51D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 1,093 </w:t>
            </w:r>
          </w:p>
        </w:tc>
        <w:tc>
          <w:tcPr>
            <w:tcW w:w="267" w:type="dxa"/>
            <w:vAlign w:val="bottom"/>
          </w:tcPr>
          <w:p w14:paraId="203AB8CE" w14:textId="77777777" w:rsidR="001851DC" w:rsidRPr="008F28FA" w:rsidRDefault="001851DC" w:rsidP="00185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18" w:type="dxa"/>
          </w:tcPr>
          <w:p w14:paraId="07D06A8A" w14:textId="6C27E8E4" w:rsidR="001851DC" w:rsidRPr="001851DC" w:rsidRDefault="001851DC" w:rsidP="00185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51D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 1,222 </w:t>
            </w:r>
          </w:p>
        </w:tc>
        <w:tc>
          <w:tcPr>
            <w:tcW w:w="267" w:type="dxa"/>
            <w:vAlign w:val="bottom"/>
          </w:tcPr>
          <w:p w14:paraId="6193F058" w14:textId="77777777" w:rsidR="001851DC" w:rsidRPr="008F28FA" w:rsidRDefault="001851DC" w:rsidP="00185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33" w:type="dxa"/>
            <w:vAlign w:val="center"/>
          </w:tcPr>
          <w:p w14:paraId="0378535D" w14:textId="28413E6B" w:rsidR="001851DC" w:rsidRPr="001851DC" w:rsidRDefault="001851DC" w:rsidP="00185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370" w:right="10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3A22BFC6" w14:textId="77777777" w:rsidR="001851DC" w:rsidRPr="008F28FA" w:rsidRDefault="001851DC" w:rsidP="00185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64" w:type="dxa"/>
          </w:tcPr>
          <w:p w14:paraId="6223D01E" w14:textId="1305EB2D" w:rsidR="001851DC" w:rsidRPr="001851DC" w:rsidRDefault="001851DC" w:rsidP="00185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51D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 2,315 </w:t>
            </w:r>
          </w:p>
        </w:tc>
      </w:tr>
      <w:tr w:rsidR="001851DC" w:rsidRPr="008F28FA" w14:paraId="1F134630" w14:textId="77777777" w:rsidTr="007A26E7">
        <w:trPr>
          <w:trHeight w:val="288"/>
        </w:trPr>
        <w:tc>
          <w:tcPr>
            <w:tcW w:w="3539" w:type="dxa"/>
            <w:vAlign w:val="center"/>
          </w:tcPr>
          <w:p w14:paraId="41C29C2F" w14:textId="1456F479" w:rsidR="001851DC" w:rsidRPr="008F28FA" w:rsidRDefault="001851DC" w:rsidP="001851DC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174BD">
              <w:rPr>
                <w:rFonts w:asciiTheme="majorBidi" w:hAnsiTheme="majorBidi" w:cs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273" w:type="dxa"/>
          </w:tcPr>
          <w:p w14:paraId="61EE82E6" w14:textId="17C72D0D" w:rsidR="001851DC" w:rsidRPr="001851DC" w:rsidRDefault="001851DC" w:rsidP="00185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51D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 1,626 </w:t>
            </w:r>
          </w:p>
        </w:tc>
        <w:tc>
          <w:tcPr>
            <w:tcW w:w="267" w:type="dxa"/>
            <w:vAlign w:val="bottom"/>
          </w:tcPr>
          <w:p w14:paraId="1620AADE" w14:textId="77777777" w:rsidR="001851DC" w:rsidRPr="008F28FA" w:rsidRDefault="001851DC" w:rsidP="00185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18" w:type="dxa"/>
          </w:tcPr>
          <w:p w14:paraId="7E47BD0B" w14:textId="521E6C70" w:rsidR="001851DC" w:rsidRPr="001851DC" w:rsidRDefault="001851DC" w:rsidP="00185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51D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 716 </w:t>
            </w:r>
          </w:p>
        </w:tc>
        <w:tc>
          <w:tcPr>
            <w:tcW w:w="267" w:type="dxa"/>
            <w:vAlign w:val="bottom"/>
          </w:tcPr>
          <w:p w14:paraId="212C4A41" w14:textId="77777777" w:rsidR="001851DC" w:rsidRPr="008F28FA" w:rsidRDefault="001851DC" w:rsidP="00185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33" w:type="dxa"/>
            <w:vAlign w:val="center"/>
          </w:tcPr>
          <w:p w14:paraId="3B2971CF" w14:textId="6A045706" w:rsidR="001851DC" w:rsidRPr="001851DC" w:rsidRDefault="001851DC" w:rsidP="00185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370" w:right="10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3FFFF601" w14:textId="77777777" w:rsidR="001851DC" w:rsidRPr="008F28FA" w:rsidRDefault="001851DC" w:rsidP="00185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64" w:type="dxa"/>
          </w:tcPr>
          <w:p w14:paraId="598D5C1A" w14:textId="651BD4F1" w:rsidR="001851DC" w:rsidRPr="001851DC" w:rsidRDefault="001851DC" w:rsidP="00185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51D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 2,342 </w:t>
            </w:r>
          </w:p>
        </w:tc>
      </w:tr>
      <w:tr w:rsidR="001851DC" w:rsidRPr="008F28FA" w14:paraId="206FFE83" w14:textId="77777777" w:rsidTr="007A26E7">
        <w:trPr>
          <w:trHeight w:val="288"/>
        </w:trPr>
        <w:tc>
          <w:tcPr>
            <w:tcW w:w="3539" w:type="dxa"/>
            <w:vAlign w:val="center"/>
          </w:tcPr>
          <w:p w14:paraId="23505373" w14:textId="66ED7CF4" w:rsidR="001851DC" w:rsidRPr="008F28FA" w:rsidRDefault="001851DC" w:rsidP="001851DC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174BD">
              <w:rPr>
                <w:rFonts w:asciiTheme="majorBidi" w:hAnsiTheme="majorBidi" w:cs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73" w:type="dxa"/>
          </w:tcPr>
          <w:p w14:paraId="5B9E1B59" w14:textId="4F180651" w:rsidR="001851DC" w:rsidRPr="001851DC" w:rsidRDefault="001851DC" w:rsidP="00185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51D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 39 </w:t>
            </w:r>
          </w:p>
        </w:tc>
        <w:tc>
          <w:tcPr>
            <w:tcW w:w="267" w:type="dxa"/>
            <w:vAlign w:val="bottom"/>
          </w:tcPr>
          <w:p w14:paraId="5B8C047D" w14:textId="77777777" w:rsidR="001851DC" w:rsidRPr="008F28FA" w:rsidRDefault="001851DC" w:rsidP="00185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18" w:type="dxa"/>
          </w:tcPr>
          <w:p w14:paraId="2595237A" w14:textId="7432D708" w:rsidR="001851DC" w:rsidRPr="001851DC" w:rsidRDefault="001851DC" w:rsidP="00185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51D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 545 </w:t>
            </w:r>
          </w:p>
        </w:tc>
        <w:tc>
          <w:tcPr>
            <w:tcW w:w="267" w:type="dxa"/>
            <w:vAlign w:val="bottom"/>
          </w:tcPr>
          <w:p w14:paraId="657EC0A8" w14:textId="77777777" w:rsidR="001851DC" w:rsidRPr="008F28FA" w:rsidRDefault="001851DC" w:rsidP="00185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33" w:type="dxa"/>
            <w:vAlign w:val="center"/>
          </w:tcPr>
          <w:p w14:paraId="4AB1D5DB" w14:textId="438B7E4F" w:rsidR="001851DC" w:rsidRPr="001851DC" w:rsidRDefault="001851DC" w:rsidP="00185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370" w:right="10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236610D2" w14:textId="77777777" w:rsidR="001851DC" w:rsidRPr="008F28FA" w:rsidRDefault="001851DC" w:rsidP="00185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64" w:type="dxa"/>
          </w:tcPr>
          <w:p w14:paraId="1DA00F19" w14:textId="77C51935" w:rsidR="001851DC" w:rsidRPr="001851DC" w:rsidRDefault="001851DC" w:rsidP="00185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51D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 584 </w:t>
            </w:r>
          </w:p>
        </w:tc>
      </w:tr>
      <w:tr w:rsidR="001851DC" w:rsidRPr="008F28FA" w14:paraId="61293200" w14:textId="77777777" w:rsidTr="007A26E7">
        <w:trPr>
          <w:trHeight w:val="288"/>
        </w:trPr>
        <w:tc>
          <w:tcPr>
            <w:tcW w:w="3539" w:type="dxa"/>
            <w:vAlign w:val="center"/>
          </w:tcPr>
          <w:p w14:paraId="13D4649B" w14:textId="3FDF82EB" w:rsidR="001851DC" w:rsidRPr="008F28FA" w:rsidRDefault="001851DC" w:rsidP="001851DC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174BD">
              <w:rPr>
                <w:rFonts w:asciiTheme="majorBidi" w:hAnsiTheme="majorBidi" w:cs="Angsana New" w:hint="cs"/>
                <w:sz w:val="30"/>
                <w:szCs w:val="30"/>
                <w:cs/>
              </w:rPr>
              <w:t>สินค้าคงเหลือ</w:t>
            </w:r>
            <w:r w:rsidRPr="004174BD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273" w:type="dxa"/>
          </w:tcPr>
          <w:p w14:paraId="56245950" w14:textId="67B72CE9" w:rsidR="001851DC" w:rsidRPr="001851DC" w:rsidRDefault="001851DC" w:rsidP="00185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51D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 1,286 </w:t>
            </w:r>
          </w:p>
        </w:tc>
        <w:tc>
          <w:tcPr>
            <w:tcW w:w="267" w:type="dxa"/>
            <w:vAlign w:val="bottom"/>
          </w:tcPr>
          <w:p w14:paraId="4B832515" w14:textId="77777777" w:rsidR="001851DC" w:rsidRPr="008F28FA" w:rsidRDefault="001851DC" w:rsidP="00185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18" w:type="dxa"/>
          </w:tcPr>
          <w:p w14:paraId="01327A5D" w14:textId="5D703FA5" w:rsidR="001851DC" w:rsidRPr="001851DC" w:rsidRDefault="001851DC" w:rsidP="00185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51D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 108 </w:t>
            </w:r>
          </w:p>
        </w:tc>
        <w:tc>
          <w:tcPr>
            <w:tcW w:w="267" w:type="dxa"/>
            <w:vAlign w:val="bottom"/>
          </w:tcPr>
          <w:p w14:paraId="088CEC33" w14:textId="77777777" w:rsidR="001851DC" w:rsidRPr="008F28FA" w:rsidRDefault="001851DC" w:rsidP="00185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33" w:type="dxa"/>
            <w:vAlign w:val="center"/>
          </w:tcPr>
          <w:p w14:paraId="214E0CAA" w14:textId="59798393" w:rsidR="001851DC" w:rsidRPr="001851DC" w:rsidRDefault="001851DC" w:rsidP="00185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370" w:right="10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4A489436" w14:textId="77777777" w:rsidR="001851DC" w:rsidRPr="008F28FA" w:rsidRDefault="001851DC" w:rsidP="00185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64" w:type="dxa"/>
          </w:tcPr>
          <w:p w14:paraId="5D6AB185" w14:textId="5F650987" w:rsidR="001851DC" w:rsidRPr="001851DC" w:rsidRDefault="001851DC" w:rsidP="00185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51D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 1,394 </w:t>
            </w:r>
          </w:p>
        </w:tc>
      </w:tr>
      <w:tr w:rsidR="001851DC" w:rsidRPr="008F28FA" w14:paraId="36A3B3E2" w14:textId="77777777" w:rsidTr="007A26E7">
        <w:trPr>
          <w:trHeight w:val="288"/>
        </w:trPr>
        <w:tc>
          <w:tcPr>
            <w:tcW w:w="3539" w:type="dxa"/>
          </w:tcPr>
          <w:p w14:paraId="4A84E99F" w14:textId="7CAE48E2" w:rsidR="001851DC" w:rsidRPr="008F28FA" w:rsidRDefault="001851DC" w:rsidP="001851DC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F28FA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ไม่หมุนเวียน</w:t>
            </w:r>
            <w:r w:rsidRPr="008F28FA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</w:t>
            </w:r>
            <w:r w:rsidRPr="008F28FA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8F28FA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7C2B2A63" w14:textId="77777777" w:rsidR="001851DC" w:rsidRDefault="001851DC" w:rsidP="00185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51D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 </w:t>
            </w:r>
          </w:p>
          <w:p w14:paraId="68034EDA" w14:textId="6FB6252D" w:rsidR="001851DC" w:rsidRPr="001851DC" w:rsidRDefault="001851DC" w:rsidP="00185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51D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1,03</w:t>
            </w:r>
            <w:r w:rsidR="00E70B58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9</w:t>
            </w:r>
            <w:r w:rsidRPr="001851D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 </w:t>
            </w:r>
          </w:p>
        </w:tc>
        <w:tc>
          <w:tcPr>
            <w:tcW w:w="267" w:type="dxa"/>
            <w:vAlign w:val="bottom"/>
          </w:tcPr>
          <w:p w14:paraId="61F4F615" w14:textId="77777777" w:rsidR="001851DC" w:rsidRPr="008F28FA" w:rsidRDefault="001851DC" w:rsidP="00185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14:paraId="604AC833" w14:textId="77777777" w:rsidR="001851DC" w:rsidRDefault="001851DC" w:rsidP="00185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51D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 </w:t>
            </w:r>
          </w:p>
          <w:p w14:paraId="0D916B42" w14:textId="10BA8949" w:rsidR="001851DC" w:rsidRPr="001851DC" w:rsidRDefault="001851DC" w:rsidP="00185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51D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10</w:t>
            </w:r>
            <w:r w:rsidR="0003660E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6</w:t>
            </w:r>
            <w:r w:rsidRPr="001851D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 </w:t>
            </w:r>
          </w:p>
        </w:tc>
        <w:tc>
          <w:tcPr>
            <w:tcW w:w="267" w:type="dxa"/>
            <w:vAlign w:val="bottom"/>
          </w:tcPr>
          <w:p w14:paraId="1ECC7E79" w14:textId="77777777" w:rsidR="001851DC" w:rsidRPr="008F28FA" w:rsidRDefault="001851DC" w:rsidP="00185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center"/>
          </w:tcPr>
          <w:p w14:paraId="14079FFD" w14:textId="77777777" w:rsidR="001851DC" w:rsidRDefault="001851DC" w:rsidP="00185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370" w:right="10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  <w:p w14:paraId="261CA3FA" w14:textId="09B19D39" w:rsidR="001851DC" w:rsidRPr="001851DC" w:rsidRDefault="001851DC" w:rsidP="00185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370" w:right="10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</w:t>
            </w:r>
          </w:p>
        </w:tc>
        <w:tc>
          <w:tcPr>
            <w:tcW w:w="236" w:type="dxa"/>
            <w:vAlign w:val="bottom"/>
          </w:tcPr>
          <w:p w14:paraId="33CB7441" w14:textId="77777777" w:rsidR="001851DC" w:rsidRPr="008F28FA" w:rsidRDefault="001851DC" w:rsidP="00185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</w:tcPr>
          <w:p w14:paraId="1E451283" w14:textId="77777777" w:rsidR="001851DC" w:rsidRDefault="001851DC" w:rsidP="00185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  <w:p w14:paraId="1F37B190" w14:textId="5F74C8B8" w:rsidR="001851DC" w:rsidRPr="001851DC" w:rsidRDefault="001851DC" w:rsidP="00185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51D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 1,149 </w:t>
            </w:r>
          </w:p>
        </w:tc>
      </w:tr>
      <w:tr w:rsidR="001851DC" w:rsidRPr="008F28FA" w14:paraId="5873C935" w14:textId="77777777" w:rsidTr="007A26E7">
        <w:trPr>
          <w:trHeight w:val="288"/>
        </w:trPr>
        <w:tc>
          <w:tcPr>
            <w:tcW w:w="3539" w:type="dxa"/>
          </w:tcPr>
          <w:p w14:paraId="280D9E5C" w14:textId="468E3462" w:rsidR="001851DC" w:rsidRPr="008F28FA" w:rsidRDefault="001851DC" w:rsidP="001851DC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F28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</w:tcPr>
          <w:p w14:paraId="2D810511" w14:textId="28B692E7" w:rsidR="001851DC" w:rsidRPr="001851DC" w:rsidRDefault="001851DC" w:rsidP="00185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851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 xml:space="preserve"> 5,08</w:t>
            </w:r>
            <w:r w:rsidR="00E70B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3</w:t>
            </w:r>
            <w:r w:rsidRPr="001851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 xml:space="preserve"> </w:t>
            </w:r>
          </w:p>
        </w:tc>
        <w:tc>
          <w:tcPr>
            <w:tcW w:w="267" w:type="dxa"/>
            <w:vAlign w:val="bottom"/>
          </w:tcPr>
          <w:p w14:paraId="49AC2841" w14:textId="77777777" w:rsidR="001851DC" w:rsidRPr="001851DC" w:rsidRDefault="001851DC" w:rsidP="00185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double" w:sz="4" w:space="0" w:color="auto"/>
            </w:tcBorders>
          </w:tcPr>
          <w:p w14:paraId="6C911F9A" w14:textId="09672457" w:rsidR="001851DC" w:rsidRPr="001851DC" w:rsidRDefault="001851DC" w:rsidP="00185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851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 xml:space="preserve"> 2,69</w:t>
            </w:r>
            <w:r w:rsidR="000366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7</w:t>
            </w:r>
            <w:r w:rsidRPr="001851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 xml:space="preserve"> </w:t>
            </w:r>
          </w:p>
        </w:tc>
        <w:tc>
          <w:tcPr>
            <w:tcW w:w="267" w:type="dxa"/>
            <w:vAlign w:val="bottom"/>
          </w:tcPr>
          <w:p w14:paraId="1676368F" w14:textId="77777777" w:rsidR="001851DC" w:rsidRPr="008F28FA" w:rsidRDefault="001851DC" w:rsidP="00185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17B6BC" w14:textId="7BA42D7D" w:rsidR="001851DC" w:rsidRDefault="001851DC" w:rsidP="00185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4</w:t>
            </w:r>
          </w:p>
        </w:tc>
        <w:tc>
          <w:tcPr>
            <w:tcW w:w="236" w:type="dxa"/>
            <w:vAlign w:val="bottom"/>
          </w:tcPr>
          <w:p w14:paraId="38CA1946" w14:textId="77777777" w:rsidR="001851DC" w:rsidRPr="008F28FA" w:rsidRDefault="001851DC" w:rsidP="00185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64" w:type="dxa"/>
            <w:tcBorders>
              <w:top w:val="single" w:sz="4" w:space="0" w:color="auto"/>
              <w:bottom w:val="double" w:sz="4" w:space="0" w:color="auto"/>
            </w:tcBorders>
          </w:tcPr>
          <w:p w14:paraId="3C385724" w14:textId="75D99C32" w:rsidR="001851DC" w:rsidRPr="001851DC" w:rsidRDefault="001851DC" w:rsidP="00185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851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 xml:space="preserve"> 7,784 </w:t>
            </w:r>
          </w:p>
        </w:tc>
      </w:tr>
      <w:tr w:rsidR="00D42FF2" w:rsidRPr="008F28FA" w14:paraId="46C3B2FC" w14:textId="77777777" w:rsidTr="00D42FF2">
        <w:trPr>
          <w:trHeight w:val="288"/>
        </w:trPr>
        <w:tc>
          <w:tcPr>
            <w:tcW w:w="3539" w:type="dxa"/>
          </w:tcPr>
          <w:p w14:paraId="1F1DED74" w14:textId="77777777" w:rsidR="00D42FF2" w:rsidRPr="008F28FA" w:rsidRDefault="00D42FF2" w:rsidP="001851DC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</w:tcPr>
          <w:p w14:paraId="5A2B30F0" w14:textId="77777777" w:rsidR="00D42FF2" w:rsidRPr="001851DC" w:rsidRDefault="00D42FF2" w:rsidP="00185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67" w:type="dxa"/>
            <w:vAlign w:val="bottom"/>
          </w:tcPr>
          <w:p w14:paraId="46015110" w14:textId="77777777" w:rsidR="00D42FF2" w:rsidRPr="001851DC" w:rsidRDefault="00D42FF2" w:rsidP="00185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</w:tcPr>
          <w:p w14:paraId="3B8F9F8A" w14:textId="77777777" w:rsidR="00D42FF2" w:rsidRPr="001851DC" w:rsidRDefault="00D42FF2" w:rsidP="00185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67" w:type="dxa"/>
            <w:vAlign w:val="bottom"/>
          </w:tcPr>
          <w:p w14:paraId="0FE84AFA" w14:textId="77777777" w:rsidR="00D42FF2" w:rsidRPr="008F28FA" w:rsidRDefault="00D42FF2" w:rsidP="00185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5D910421" w14:textId="77777777" w:rsidR="00D42FF2" w:rsidRDefault="00D42FF2" w:rsidP="00185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1F583F61" w14:textId="77777777" w:rsidR="00D42FF2" w:rsidRPr="008F28FA" w:rsidRDefault="00D42FF2" w:rsidP="00185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</w:tcPr>
          <w:p w14:paraId="17843A77" w14:textId="77777777" w:rsidR="00D42FF2" w:rsidRPr="001851DC" w:rsidRDefault="00D42FF2" w:rsidP="00185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811DF3" w:rsidRPr="008F28FA" w14:paraId="0C0BCCDF" w14:textId="77777777" w:rsidTr="00BF15FC">
        <w:tc>
          <w:tcPr>
            <w:tcW w:w="3539" w:type="dxa"/>
          </w:tcPr>
          <w:p w14:paraId="3A3BCF28" w14:textId="77777777" w:rsidR="00811DF3" w:rsidRPr="008F28FA" w:rsidRDefault="00811DF3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8" w:type="dxa"/>
            <w:gridSpan w:val="7"/>
          </w:tcPr>
          <w:p w14:paraId="2386F904" w14:textId="65D4F98D" w:rsidR="00811DF3" w:rsidRPr="008F28FA" w:rsidRDefault="00811DF3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C9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11DF3" w:rsidRPr="008F28FA" w14:paraId="6A61CE57" w14:textId="77777777" w:rsidTr="00BF15FC">
        <w:trPr>
          <w:trHeight w:val="362"/>
        </w:trPr>
        <w:tc>
          <w:tcPr>
            <w:tcW w:w="3539" w:type="dxa"/>
            <w:vMerge w:val="restart"/>
          </w:tcPr>
          <w:p w14:paraId="3BBF4640" w14:textId="77777777" w:rsidR="00811DF3" w:rsidRPr="008F28FA" w:rsidRDefault="00811DF3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33F6EAC7" w14:textId="77777777" w:rsidR="00811DF3" w:rsidRPr="008F28FA" w:rsidRDefault="00811DF3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2299B2DB" w14:textId="77777777" w:rsidR="00811DF3" w:rsidRPr="008F28FA" w:rsidRDefault="00811DF3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F28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73" w:type="dxa"/>
            <w:vMerge w:val="restart"/>
          </w:tcPr>
          <w:p w14:paraId="7D6F37DF" w14:textId="77777777" w:rsidR="00811DF3" w:rsidRPr="008F28FA" w:rsidRDefault="00811DF3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EBF6EAF" w14:textId="77777777" w:rsidR="00811DF3" w:rsidRPr="00CB191E" w:rsidRDefault="00811DF3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19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B19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CB19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CB19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67" w:type="dxa"/>
            <w:vMerge w:val="restart"/>
          </w:tcPr>
          <w:p w14:paraId="0105EF0B" w14:textId="77777777" w:rsidR="00811DF3" w:rsidRPr="008F28FA" w:rsidRDefault="00811DF3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8" w:type="dxa"/>
            <w:gridSpan w:val="3"/>
            <w:tcBorders>
              <w:bottom w:val="single" w:sz="4" w:space="0" w:color="auto"/>
            </w:tcBorders>
          </w:tcPr>
          <w:p w14:paraId="5BB026B3" w14:textId="28350C4E" w:rsidR="00811DF3" w:rsidRPr="008F28FA" w:rsidRDefault="00811DF3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F28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บันทึกเป็นรายได้ใน </w:t>
            </w:r>
          </w:p>
        </w:tc>
        <w:tc>
          <w:tcPr>
            <w:tcW w:w="236" w:type="dxa"/>
            <w:vMerge w:val="restart"/>
          </w:tcPr>
          <w:p w14:paraId="0FC99997" w14:textId="77777777" w:rsidR="00811DF3" w:rsidRPr="008F28FA" w:rsidRDefault="00811DF3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4" w:type="dxa"/>
            <w:vMerge w:val="restart"/>
          </w:tcPr>
          <w:p w14:paraId="4415FEC3" w14:textId="77777777" w:rsidR="00811DF3" w:rsidRPr="008F28FA" w:rsidRDefault="00811DF3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ADB4E91" w14:textId="77777777" w:rsidR="00811DF3" w:rsidRPr="00CB191E" w:rsidRDefault="00811DF3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19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B19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CB19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CB19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811DF3" w:rsidRPr="008F28FA" w14:paraId="7303E472" w14:textId="77777777" w:rsidTr="00BF15FC">
        <w:trPr>
          <w:trHeight w:val="857"/>
        </w:trPr>
        <w:tc>
          <w:tcPr>
            <w:tcW w:w="3539" w:type="dxa"/>
            <w:vMerge/>
          </w:tcPr>
          <w:p w14:paraId="4535CC40" w14:textId="77777777" w:rsidR="00811DF3" w:rsidRPr="008F28FA" w:rsidRDefault="00811DF3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3" w:type="dxa"/>
            <w:vMerge/>
          </w:tcPr>
          <w:p w14:paraId="3BE99BA0" w14:textId="77777777" w:rsidR="00811DF3" w:rsidRPr="008F28FA" w:rsidRDefault="00811DF3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  <w:vMerge/>
          </w:tcPr>
          <w:p w14:paraId="0C0423F1" w14:textId="77777777" w:rsidR="00811DF3" w:rsidRPr="008F28FA" w:rsidRDefault="00811DF3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8" w:type="dxa"/>
          </w:tcPr>
          <w:p w14:paraId="15E38DB9" w14:textId="77777777" w:rsidR="00811DF3" w:rsidRPr="008F28FA" w:rsidRDefault="00811DF3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28FA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67" w:type="dxa"/>
          </w:tcPr>
          <w:p w14:paraId="55C0BC63" w14:textId="77777777" w:rsidR="00811DF3" w:rsidRPr="008F28FA" w:rsidRDefault="00811DF3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3" w:type="dxa"/>
          </w:tcPr>
          <w:p w14:paraId="5E07F50F" w14:textId="77777777" w:rsidR="00811DF3" w:rsidRPr="008F28FA" w:rsidRDefault="00811DF3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F28FA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vMerge/>
          </w:tcPr>
          <w:p w14:paraId="72512B25" w14:textId="77777777" w:rsidR="00811DF3" w:rsidRPr="008F28FA" w:rsidRDefault="00811DF3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4" w:type="dxa"/>
            <w:vMerge/>
          </w:tcPr>
          <w:p w14:paraId="2EF11D75" w14:textId="77777777" w:rsidR="00811DF3" w:rsidRPr="008F28FA" w:rsidRDefault="00811DF3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11DF3" w:rsidRPr="008F28FA" w14:paraId="0F3E817C" w14:textId="77777777" w:rsidTr="00BF15FC">
        <w:tc>
          <w:tcPr>
            <w:tcW w:w="3539" w:type="dxa"/>
          </w:tcPr>
          <w:p w14:paraId="775FEC89" w14:textId="77777777" w:rsidR="00811DF3" w:rsidRPr="008F28FA" w:rsidRDefault="00811DF3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8" w:type="dxa"/>
            <w:gridSpan w:val="7"/>
          </w:tcPr>
          <w:p w14:paraId="36023F2D" w14:textId="77777777" w:rsidR="00811DF3" w:rsidRPr="008F28FA" w:rsidRDefault="00811DF3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28F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11DF3" w:rsidRPr="008F28FA" w14:paraId="0DB58B77" w14:textId="77777777" w:rsidTr="00BF15FC">
        <w:trPr>
          <w:trHeight w:hRule="exact" w:val="432"/>
        </w:trPr>
        <w:tc>
          <w:tcPr>
            <w:tcW w:w="3539" w:type="dxa"/>
            <w:vAlign w:val="center"/>
          </w:tcPr>
          <w:p w14:paraId="6BFA273E" w14:textId="77777777" w:rsidR="00811DF3" w:rsidRPr="008F28FA" w:rsidRDefault="00811DF3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8F28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273" w:type="dxa"/>
            <w:vAlign w:val="center"/>
          </w:tcPr>
          <w:p w14:paraId="76C07460" w14:textId="77777777" w:rsidR="00811DF3" w:rsidRPr="008F28FA" w:rsidRDefault="00811DF3" w:rsidP="00BF15FC">
            <w:pPr>
              <w:pStyle w:val="AccPolicyalternative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  <w:vAlign w:val="center"/>
          </w:tcPr>
          <w:p w14:paraId="503D74A5" w14:textId="77777777" w:rsidR="00811DF3" w:rsidRPr="008F28FA" w:rsidRDefault="00811DF3" w:rsidP="00BF15FC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18" w:type="dxa"/>
            <w:vAlign w:val="center"/>
          </w:tcPr>
          <w:p w14:paraId="60B0BBD3" w14:textId="77777777" w:rsidR="00811DF3" w:rsidRPr="008F28FA" w:rsidRDefault="00811DF3" w:rsidP="00BF15FC">
            <w:pPr>
              <w:pStyle w:val="AccPolicyalternative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  <w:vAlign w:val="center"/>
          </w:tcPr>
          <w:p w14:paraId="77227E57" w14:textId="77777777" w:rsidR="00811DF3" w:rsidRPr="008F28FA" w:rsidRDefault="00811DF3" w:rsidP="00BF15FC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3" w:type="dxa"/>
            <w:vAlign w:val="center"/>
          </w:tcPr>
          <w:p w14:paraId="0155D701" w14:textId="77777777" w:rsidR="00811DF3" w:rsidRPr="008F28FA" w:rsidRDefault="00811DF3" w:rsidP="00BF15FC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5525FD88" w14:textId="77777777" w:rsidR="00811DF3" w:rsidRPr="008F28FA" w:rsidRDefault="00811DF3" w:rsidP="00BF15FC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4" w:type="dxa"/>
            <w:vAlign w:val="center"/>
          </w:tcPr>
          <w:p w14:paraId="2D7C1EC7" w14:textId="77777777" w:rsidR="00811DF3" w:rsidRPr="008F28FA" w:rsidRDefault="00811DF3" w:rsidP="00BF15FC">
            <w:pPr>
              <w:pStyle w:val="index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11DF3" w:rsidRPr="008F28FA" w14:paraId="2037806D" w14:textId="77777777" w:rsidTr="00BF15FC">
        <w:trPr>
          <w:trHeight w:hRule="exact" w:val="432"/>
        </w:trPr>
        <w:tc>
          <w:tcPr>
            <w:tcW w:w="3539" w:type="dxa"/>
            <w:vAlign w:val="center"/>
          </w:tcPr>
          <w:p w14:paraId="08B41F89" w14:textId="77777777" w:rsidR="00811DF3" w:rsidRPr="008F28FA" w:rsidRDefault="00811DF3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28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3" w:type="dxa"/>
            <w:vAlign w:val="center"/>
          </w:tcPr>
          <w:p w14:paraId="012A934E" w14:textId="77777777" w:rsidR="00811DF3" w:rsidRPr="008F28FA" w:rsidRDefault="00811DF3" w:rsidP="00BF15FC">
            <w:pPr>
              <w:pStyle w:val="AccPolicyalternative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  <w:vAlign w:val="center"/>
          </w:tcPr>
          <w:p w14:paraId="5961C437" w14:textId="77777777" w:rsidR="00811DF3" w:rsidRPr="008F28FA" w:rsidRDefault="00811DF3" w:rsidP="00BF15FC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18" w:type="dxa"/>
            <w:vAlign w:val="center"/>
          </w:tcPr>
          <w:p w14:paraId="16B16A9E" w14:textId="77777777" w:rsidR="00811DF3" w:rsidRPr="008F28FA" w:rsidRDefault="00811DF3" w:rsidP="00BF15FC">
            <w:pPr>
              <w:pStyle w:val="AccPolicyalternative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  <w:vAlign w:val="center"/>
          </w:tcPr>
          <w:p w14:paraId="2F53FF46" w14:textId="77777777" w:rsidR="00811DF3" w:rsidRPr="008F28FA" w:rsidRDefault="00811DF3" w:rsidP="00BF15FC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3" w:type="dxa"/>
            <w:vAlign w:val="center"/>
          </w:tcPr>
          <w:p w14:paraId="4474EC08" w14:textId="77777777" w:rsidR="00811DF3" w:rsidRPr="008F28FA" w:rsidRDefault="00811DF3" w:rsidP="00BF15FC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548FD34F" w14:textId="77777777" w:rsidR="00811DF3" w:rsidRPr="008F28FA" w:rsidRDefault="00811DF3" w:rsidP="00BF15FC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4" w:type="dxa"/>
            <w:vAlign w:val="center"/>
          </w:tcPr>
          <w:p w14:paraId="2CAA66D3" w14:textId="77777777" w:rsidR="00811DF3" w:rsidRPr="008F28FA" w:rsidRDefault="00811DF3" w:rsidP="00BF15FC">
            <w:pPr>
              <w:pStyle w:val="index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11DF3" w:rsidRPr="008F28FA" w14:paraId="0D05998B" w14:textId="77777777" w:rsidTr="00BF15FC">
        <w:trPr>
          <w:trHeight w:val="288"/>
        </w:trPr>
        <w:tc>
          <w:tcPr>
            <w:tcW w:w="3539" w:type="dxa"/>
          </w:tcPr>
          <w:p w14:paraId="2235837C" w14:textId="77777777" w:rsidR="00811DF3" w:rsidRPr="008F28FA" w:rsidRDefault="00811DF3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28FA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ไม่หมุนเวียน</w:t>
            </w:r>
            <w:r w:rsidRPr="008F28FA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</w:t>
            </w:r>
            <w:r w:rsidRPr="008F28FA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8F28FA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14:paraId="7A01EEE1" w14:textId="0ECEFACE" w:rsidR="00811DF3" w:rsidRPr="008F28FA" w:rsidRDefault="00811DF3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834</w:t>
            </w:r>
          </w:p>
        </w:tc>
        <w:tc>
          <w:tcPr>
            <w:tcW w:w="267" w:type="dxa"/>
            <w:vAlign w:val="bottom"/>
          </w:tcPr>
          <w:p w14:paraId="37362ED7" w14:textId="77777777" w:rsidR="00811DF3" w:rsidRPr="008F28FA" w:rsidRDefault="00811DF3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vAlign w:val="bottom"/>
          </w:tcPr>
          <w:p w14:paraId="34AFC6BF" w14:textId="71CFF5AA" w:rsidR="00811DF3" w:rsidRPr="008F28FA" w:rsidRDefault="00811DF3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56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811DF3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11</w:t>
            </w:r>
            <w:r w:rsidR="0037332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</w:t>
            </w:r>
          </w:p>
        </w:tc>
        <w:tc>
          <w:tcPr>
            <w:tcW w:w="267" w:type="dxa"/>
            <w:vAlign w:val="bottom"/>
          </w:tcPr>
          <w:p w14:paraId="566862A7" w14:textId="77777777" w:rsidR="00811DF3" w:rsidRPr="008F28FA" w:rsidRDefault="00811DF3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7D9D95A1" w14:textId="38E99DD8" w:rsidR="00811DF3" w:rsidRPr="008F28FA" w:rsidRDefault="00811DF3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811DF3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178</w:t>
            </w:r>
          </w:p>
        </w:tc>
        <w:tc>
          <w:tcPr>
            <w:tcW w:w="236" w:type="dxa"/>
            <w:vAlign w:val="bottom"/>
          </w:tcPr>
          <w:p w14:paraId="21823016" w14:textId="77777777" w:rsidR="00811DF3" w:rsidRPr="008F28FA" w:rsidRDefault="00811DF3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1A7B735E" w14:textId="366D21C7" w:rsidR="00811DF3" w:rsidRPr="008F28FA" w:rsidRDefault="00811DF3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811DF3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1,1</w:t>
            </w:r>
            <w:r w:rsidR="0037332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30</w:t>
            </w:r>
          </w:p>
        </w:tc>
      </w:tr>
      <w:tr w:rsidR="00811DF3" w:rsidRPr="008F28FA" w14:paraId="20BFE2C4" w14:textId="77777777" w:rsidTr="00BF15FC">
        <w:trPr>
          <w:trHeight w:val="288"/>
        </w:trPr>
        <w:tc>
          <w:tcPr>
            <w:tcW w:w="3539" w:type="dxa"/>
          </w:tcPr>
          <w:p w14:paraId="2AE02C69" w14:textId="77777777" w:rsidR="00811DF3" w:rsidRPr="008F28FA" w:rsidRDefault="00811DF3" w:rsidP="00BF15FC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F28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14737C" w14:textId="6FEEA8C9" w:rsidR="00811DF3" w:rsidRPr="008F28FA" w:rsidRDefault="00811DF3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834</w:t>
            </w:r>
          </w:p>
        </w:tc>
        <w:tc>
          <w:tcPr>
            <w:tcW w:w="267" w:type="dxa"/>
            <w:vAlign w:val="bottom"/>
          </w:tcPr>
          <w:p w14:paraId="2C9F56DB" w14:textId="77777777" w:rsidR="00811DF3" w:rsidRPr="008F28FA" w:rsidRDefault="00811DF3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D3DE4E" w14:textId="5BA653FF" w:rsidR="00811DF3" w:rsidRPr="008F28FA" w:rsidRDefault="00811DF3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2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811D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11</w:t>
            </w:r>
            <w:r w:rsidR="0037332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8</w:t>
            </w:r>
          </w:p>
        </w:tc>
        <w:tc>
          <w:tcPr>
            <w:tcW w:w="267" w:type="dxa"/>
            <w:vAlign w:val="bottom"/>
          </w:tcPr>
          <w:p w14:paraId="160452DF" w14:textId="77777777" w:rsidR="00811DF3" w:rsidRPr="008F28FA" w:rsidRDefault="00811DF3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EBE44B" w14:textId="60B66F2F" w:rsidR="00811DF3" w:rsidRPr="008F28FA" w:rsidRDefault="00811DF3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811D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178</w:t>
            </w:r>
          </w:p>
        </w:tc>
        <w:tc>
          <w:tcPr>
            <w:tcW w:w="236" w:type="dxa"/>
            <w:vAlign w:val="bottom"/>
          </w:tcPr>
          <w:p w14:paraId="7AA1DC52" w14:textId="77777777" w:rsidR="00811DF3" w:rsidRPr="008F28FA" w:rsidRDefault="00811DF3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8E3625" w14:textId="7540B72E" w:rsidR="00811DF3" w:rsidRPr="008F28FA" w:rsidRDefault="00811DF3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811D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1,1</w:t>
            </w:r>
            <w:r w:rsidR="0037332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30</w:t>
            </w:r>
          </w:p>
        </w:tc>
      </w:tr>
      <w:tr w:rsidR="00811DF3" w:rsidRPr="008F28FA" w14:paraId="0DA07766" w14:textId="77777777" w:rsidTr="00BF15FC">
        <w:trPr>
          <w:trHeight w:val="288"/>
        </w:trPr>
        <w:tc>
          <w:tcPr>
            <w:tcW w:w="3539" w:type="dxa"/>
          </w:tcPr>
          <w:p w14:paraId="7C6B2AF4" w14:textId="77777777" w:rsidR="00811DF3" w:rsidRPr="00463733" w:rsidRDefault="00811DF3" w:rsidP="00BF15FC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273" w:type="dxa"/>
            <w:tcBorders>
              <w:top w:val="double" w:sz="4" w:space="0" w:color="auto"/>
            </w:tcBorders>
            <w:vAlign w:val="bottom"/>
          </w:tcPr>
          <w:p w14:paraId="365BC3DC" w14:textId="77777777" w:rsidR="00811DF3" w:rsidRPr="00463733" w:rsidRDefault="00811DF3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GB" w:bidi="ar-SA"/>
              </w:rPr>
            </w:pPr>
          </w:p>
        </w:tc>
        <w:tc>
          <w:tcPr>
            <w:tcW w:w="267" w:type="dxa"/>
            <w:vAlign w:val="bottom"/>
          </w:tcPr>
          <w:p w14:paraId="79759414" w14:textId="77777777" w:rsidR="00811DF3" w:rsidRPr="00463733" w:rsidRDefault="00811DF3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GB" w:bidi="ar-SA"/>
              </w:rPr>
            </w:pPr>
          </w:p>
        </w:tc>
        <w:tc>
          <w:tcPr>
            <w:tcW w:w="1218" w:type="dxa"/>
            <w:tcBorders>
              <w:top w:val="double" w:sz="4" w:space="0" w:color="auto"/>
            </w:tcBorders>
            <w:vAlign w:val="bottom"/>
          </w:tcPr>
          <w:p w14:paraId="2EBEB635" w14:textId="77777777" w:rsidR="00811DF3" w:rsidRPr="00463733" w:rsidRDefault="00811DF3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290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GB" w:bidi="ar-SA"/>
              </w:rPr>
            </w:pPr>
          </w:p>
        </w:tc>
        <w:tc>
          <w:tcPr>
            <w:tcW w:w="267" w:type="dxa"/>
            <w:vAlign w:val="bottom"/>
          </w:tcPr>
          <w:p w14:paraId="6560DB4E" w14:textId="77777777" w:rsidR="00811DF3" w:rsidRPr="00463733" w:rsidRDefault="00811DF3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GB" w:bidi="ar-SA"/>
              </w:rPr>
            </w:pPr>
          </w:p>
        </w:tc>
        <w:tc>
          <w:tcPr>
            <w:tcW w:w="1133" w:type="dxa"/>
            <w:tcBorders>
              <w:top w:val="double" w:sz="4" w:space="0" w:color="auto"/>
            </w:tcBorders>
            <w:vAlign w:val="bottom"/>
          </w:tcPr>
          <w:p w14:paraId="4FCA2730" w14:textId="77777777" w:rsidR="00811DF3" w:rsidRPr="00463733" w:rsidRDefault="00811DF3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194E2CD7" w14:textId="77777777" w:rsidR="00811DF3" w:rsidRPr="00463733" w:rsidRDefault="00811DF3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GB" w:bidi="ar-SA"/>
              </w:rPr>
            </w:pPr>
          </w:p>
        </w:tc>
        <w:tc>
          <w:tcPr>
            <w:tcW w:w="1364" w:type="dxa"/>
            <w:tcBorders>
              <w:top w:val="double" w:sz="4" w:space="0" w:color="auto"/>
            </w:tcBorders>
            <w:vAlign w:val="bottom"/>
          </w:tcPr>
          <w:p w14:paraId="671AE3C2" w14:textId="77777777" w:rsidR="00811DF3" w:rsidRPr="00463733" w:rsidRDefault="00811DF3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GB" w:bidi="ar-SA"/>
              </w:rPr>
            </w:pPr>
          </w:p>
        </w:tc>
      </w:tr>
      <w:tr w:rsidR="00811DF3" w:rsidRPr="008F28FA" w14:paraId="64BBFAA2" w14:textId="77777777" w:rsidTr="00BF15FC">
        <w:trPr>
          <w:trHeight w:val="288"/>
        </w:trPr>
        <w:tc>
          <w:tcPr>
            <w:tcW w:w="3539" w:type="dxa"/>
          </w:tcPr>
          <w:p w14:paraId="60114970" w14:textId="77777777" w:rsidR="00811DF3" w:rsidRPr="008F28FA" w:rsidRDefault="00811DF3" w:rsidP="00BF15FC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F28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273" w:type="dxa"/>
            <w:vAlign w:val="bottom"/>
          </w:tcPr>
          <w:p w14:paraId="123B2F2C" w14:textId="77777777" w:rsidR="00811DF3" w:rsidRDefault="00811DF3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67" w:type="dxa"/>
            <w:vAlign w:val="bottom"/>
          </w:tcPr>
          <w:p w14:paraId="038D6A87" w14:textId="77777777" w:rsidR="00811DF3" w:rsidRPr="008F28FA" w:rsidRDefault="00811DF3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18" w:type="dxa"/>
            <w:vAlign w:val="bottom"/>
          </w:tcPr>
          <w:p w14:paraId="633C71B7" w14:textId="77777777" w:rsidR="00811DF3" w:rsidRDefault="00811DF3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2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67" w:type="dxa"/>
            <w:vAlign w:val="bottom"/>
          </w:tcPr>
          <w:p w14:paraId="20E36DEC" w14:textId="77777777" w:rsidR="00811DF3" w:rsidRPr="008F28FA" w:rsidRDefault="00811DF3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33" w:type="dxa"/>
            <w:vAlign w:val="bottom"/>
          </w:tcPr>
          <w:p w14:paraId="4FFCB48D" w14:textId="77777777" w:rsidR="00811DF3" w:rsidRDefault="00811DF3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2CA75972" w14:textId="77777777" w:rsidR="00811DF3" w:rsidRPr="008F28FA" w:rsidRDefault="00811DF3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64" w:type="dxa"/>
            <w:vAlign w:val="bottom"/>
          </w:tcPr>
          <w:p w14:paraId="2B1F242F" w14:textId="77777777" w:rsidR="00811DF3" w:rsidRDefault="00811DF3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811DF3" w:rsidRPr="008F28FA" w14:paraId="2DFF2DDF" w14:textId="77777777" w:rsidTr="00BF15FC">
        <w:trPr>
          <w:trHeight w:val="288"/>
        </w:trPr>
        <w:tc>
          <w:tcPr>
            <w:tcW w:w="3539" w:type="dxa"/>
          </w:tcPr>
          <w:p w14:paraId="1A8B17B5" w14:textId="77777777" w:rsidR="00811DF3" w:rsidRPr="008F28FA" w:rsidRDefault="00811DF3" w:rsidP="00BF15FC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F28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3" w:type="dxa"/>
            <w:vAlign w:val="bottom"/>
          </w:tcPr>
          <w:p w14:paraId="65194215" w14:textId="77777777" w:rsidR="00811DF3" w:rsidRDefault="00811DF3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67" w:type="dxa"/>
            <w:vAlign w:val="bottom"/>
          </w:tcPr>
          <w:p w14:paraId="15091CD6" w14:textId="77777777" w:rsidR="00811DF3" w:rsidRPr="008F28FA" w:rsidRDefault="00811DF3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18" w:type="dxa"/>
            <w:vAlign w:val="bottom"/>
          </w:tcPr>
          <w:p w14:paraId="19A4053A" w14:textId="77777777" w:rsidR="00811DF3" w:rsidRDefault="00811DF3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2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67" w:type="dxa"/>
            <w:vAlign w:val="bottom"/>
          </w:tcPr>
          <w:p w14:paraId="4469407C" w14:textId="77777777" w:rsidR="00811DF3" w:rsidRPr="008F28FA" w:rsidRDefault="00811DF3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33" w:type="dxa"/>
            <w:vAlign w:val="bottom"/>
          </w:tcPr>
          <w:p w14:paraId="14DBBAA7" w14:textId="77777777" w:rsidR="00811DF3" w:rsidRDefault="00811DF3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4C9457D5" w14:textId="77777777" w:rsidR="00811DF3" w:rsidRPr="008F28FA" w:rsidRDefault="00811DF3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64" w:type="dxa"/>
            <w:vAlign w:val="bottom"/>
          </w:tcPr>
          <w:p w14:paraId="71FA64F0" w14:textId="77777777" w:rsidR="00811DF3" w:rsidRDefault="00811DF3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811DF3" w:rsidRPr="008F28FA" w14:paraId="2C570D2E" w14:textId="77777777" w:rsidTr="00BF15FC">
        <w:trPr>
          <w:trHeight w:val="288"/>
        </w:trPr>
        <w:tc>
          <w:tcPr>
            <w:tcW w:w="3539" w:type="dxa"/>
          </w:tcPr>
          <w:p w14:paraId="34B26532" w14:textId="77777777" w:rsidR="00811DF3" w:rsidRPr="008F28FA" w:rsidRDefault="00811DF3" w:rsidP="00BF15FC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F28FA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ไม่หมุนเวียน</w:t>
            </w:r>
            <w:r w:rsidRPr="008F28FA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</w:t>
            </w:r>
            <w:r w:rsidRPr="008F28FA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8F28FA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3AE0F36D" w14:textId="77777777" w:rsidR="00811DF3" w:rsidRDefault="00811DF3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51D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 </w:t>
            </w:r>
          </w:p>
          <w:p w14:paraId="62E76247" w14:textId="244737B0" w:rsidR="00811DF3" w:rsidRPr="001851DC" w:rsidRDefault="00811DF3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811DF3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488</w:t>
            </w:r>
          </w:p>
        </w:tc>
        <w:tc>
          <w:tcPr>
            <w:tcW w:w="267" w:type="dxa"/>
            <w:vAlign w:val="bottom"/>
          </w:tcPr>
          <w:p w14:paraId="61B23B25" w14:textId="77777777" w:rsidR="00811DF3" w:rsidRPr="008F28FA" w:rsidRDefault="00811DF3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14:paraId="0D93F63A" w14:textId="77777777" w:rsidR="00811DF3" w:rsidRDefault="00811DF3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51D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 </w:t>
            </w:r>
          </w:p>
          <w:p w14:paraId="0059C53F" w14:textId="52D6B2C9" w:rsidR="00811DF3" w:rsidRPr="001851DC" w:rsidRDefault="00811DF3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811DF3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83</w:t>
            </w:r>
            <w:r w:rsidRPr="001851D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 </w:t>
            </w:r>
          </w:p>
        </w:tc>
        <w:tc>
          <w:tcPr>
            <w:tcW w:w="267" w:type="dxa"/>
            <w:vAlign w:val="bottom"/>
          </w:tcPr>
          <w:p w14:paraId="0EF0C1E1" w14:textId="77777777" w:rsidR="00811DF3" w:rsidRPr="008F28FA" w:rsidRDefault="00811DF3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center"/>
          </w:tcPr>
          <w:p w14:paraId="454A8CDC" w14:textId="77777777" w:rsidR="00811DF3" w:rsidRDefault="00811DF3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370" w:right="10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  <w:p w14:paraId="580ABE00" w14:textId="3277DA5B" w:rsidR="00811DF3" w:rsidRPr="001851DC" w:rsidRDefault="00811DF3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370" w:right="10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263</w:t>
            </w:r>
          </w:p>
        </w:tc>
        <w:tc>
          <w:tcPr>
            <w:tcW w:w="236" w:type="dxa"/>
            <w:vAlign w:val="bottom"/>
          </w:tcPr>
          <w:p w14:paraId="2F27EF80" w14:textId="77777777" w:rsidR="00811DF3" w:rsidRPr="008F28FA" w:rsidRDefault="00811DF3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</w:tcPr>
          <w:p w14:paraId="2A1BD1C0" w14:textId="77777777" w:rsidR="00811DF3" w:rsidRDefault="00811DF3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  <w:p w14:paraId="084A7AD6" w14:textId="5BFCB8DD" w:rsidR="00811DF3" w:rsidRPr="001851DC" w:rsidRDefault="00811DF3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811DF3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834</w:t>
            </w:r>
          </w:p>
        </w:tc>
      </w:tr>
      <w:tr w:rsidR="00811DF3" w:rsidRPr="008F28FA" w14:paraId="150F4D35" w14:textId="77777777" w:rsidTr="00BF15FC">
        <w:trPr>
          <w:trHeight w:val="288"/>
        </w:trPr>
        <w:tc>
          <w:tcPr>
            <w:tcW w:w="3539" w:type="dxa"/>
          </w:tcPr>
          <w:p w14:paraId="22A16259" w14:textId="77777777" w:rsidR="00811DF3" w:rsidRPr="008F28FA" w:rsidRDefault="00811DF3" w:rsidP="00BF15FC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F28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</w:tcPr>
          <w:p w14:paraId="2446B27F" w14:textId="0D670190" w:rsidR="00811DF3" w:rsidRPr="001851DC" w:rsidRDefault="00811DF3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811D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488</w:t>
            </w:r>
          </w:p>
        </w:tc>
        <w:tc>
          <w:tcPr>
            <w:tcW w:w="267" w:type="dxa"/>
            <w:vAlign w:val="bottom"/>
          </w:tcPr>
          <w:p w14:paraId="473A7486" w14:textId="77777777" w:rsidR="00811DF3" w:rsidRPr="001851DC" w:rsidRDefault="00811DF3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double" w:sz="4" w:space="0" w:color="auto"/>
            </w:tcBorders>
          </w:tcPr>
          <w:p w14:paraId="28950FF9" w14:textId="784E3222" w:rsidR="00811DF3" w:rsidRPr="001851DC" w:rsidRDefault="00811DF3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851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 xml:space="preserve"> </w:t>
            </w:r>
            <w:r w:rsidRPr="00811D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83</w:t>
            </w:r>
            <w:r w:rsidRPr="001851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 xml:space="preserve"> </w:t>
            </w:r>
          </w:p>
        </w:tc>
        <w:tc>
          <w:tcPr>
            <w:tcW w:w="267" w:type="dxa"/>
            <w:vAlign w:val="bottom"/>
          </w:tcPr>
          <w:p w14:paraId="79928E62" w14:textId="77777777" w:rsidR="00811DF3" w:rsidRPr="008F28FA" w:rsidRDefault="00811DF3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6D3805" w14:textId="2A2B5957" w:rsidR="00811DF3" w:rsidRDefault="00811DF3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263</w:t>
            </w:r>
          </w:p>
        </w:tc>
        <w:tc>
          <w:tcPr>
            <w:tcW w:w="236" w:type="dxa"/>
            <w:vAlign w:val="bottom"/>
          </w:tcPr>
          <w:p w14:paraId="270AD961" w14:textId="77777777" w:rsidR="00811DF3" w:rsidRPr="008F28FA" w:rsidRDefault="00811DF3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64" w:type="dxa"/>
            <w:tcBorders>
              <w:top w:val="single" w:sz="4" w:space="0" w:color="auto"/>
              <w:bottom w:val="double" w:sz="4" w:space="0" w:color="auto"/>
            </w:tcBorders>
          </w:tcPr>
          <w:p w14:paraId="6642359A" w14:textId="04E33467" w:rsidR="00811DF3" w:rsidRPr="001851DC" w:rsidRDefault="00811DF3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851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 xml:space="preserve"> </w:t>
            </w:r>
            <w:r w:rsidRPr="00811D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834</w:t>
            </w:r>
          </w:p>
        </w:tc>
      </w:tr>
    </w:tbl>
    <w:p w14:paraId="12A0B491" w14:textId="77777777" w:rsidR="00811DF3" w:rsidRPr="00811DF3" w:rsidRDefault="00811DF3" w:rsidP="00811DF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00445948" w14:textId="6E707564" w:rsidR="0019063D" w:rsidRPr="00F205C4" w:rsidRDefault="0019063D" w:rsidP="00DF5C8C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205C4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กำไรต่อหุ้น</w:t>
      </w:r>
    </w:p>
    <w:p w14:paraId="73A0BF37" w14:textId="77777777" w:rsidR="008D04A8" w:rsidRPr="00DC6193" w:rsidRDefault="008D04A8" w:rsidP="00DC619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5"/>
        <w:gridCol w:w="1087"/>
        <w:gridCol w:w="270"/>
        <w:gridCol w:w="1088"/>
        <w:gridCol w:w="250"/>
        <w:gridCol w:w="22"/>
        <w:gridCol w:w="1073"/>
        <w:gridCol w:w="274"/>
        <w:gridCol w:w="1077"/>
      </w:tblGrid>
      <w:tr w:rsidR="008D04A8" w:rsidRPr="00F205C4" w14:paraId="5DF82F1C" w14:textId="77777777" w:rsidTr="00E72C27">
        <w:tc>
          <w:tcPr>
            <w:tcW w:w="2202" w:type="pct"/>
          </w:tcPr>
          <w:p w14:paraId="78D4848F" w14:textId="45EF29F2" w:rsidR="008D04A8" w:rsidRPr="00E72C27" w:rsidRDefault="008D04A8" w:rsidP="00E72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31" w:type="pct"/>
            <w:gridSpan w:val="3"/>
          </w:tcPr>
          <w:p w14:paraId="0BEE58DD" w14:textId="77777777" w:rsidR="008D04A8" w:rsidRPr="00F205C4" w:rsidRDefault="008D04A8" w:rsidP="00241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6" w:type="pct"/>
          </w:tcPr>
          <w:p w14:paraId="51D3D3F3" w14:textId="77777777" w:rsidR="008D04A8" w:rsidRPr="00F205C4" w:rsidRDefault="008D04A8" w:rsidP="00241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1" w:type="pct"/>
            <w:gridSpan w:val="4"/>
          </w:tcPr>
          <w:p w14:paraId="4676FDEC" w14:textId="77777777" w:rsidR="008D04A8" w:rsidRPr="00F205C4" w:rsidRDefault="008D04A8" w:rsidP="00241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315E1" w:rsidRPr="00F205C4" w14:paraId="1FBF78AF" w14:textId="77777777" w:rsidTr="00E72C27">
        <w:tc>
          <w:tcPr>
            <w:tcW w:w="2202" w:type="pct"/>
            <w:vAlign w:val="bottom"/>
          </w:tcPr>
          <w:p w14:paraId="15341FFD" w14:textId="0328F3C5" w:rsidR="00E315E1" w:rsidRPr="00F205C4" w:rsidRDefault="00E315E1" w:rsidP="00E3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2" w:type="pct"/>
          </w:tcPr>
          <w:p w14:paraId="0BBBE615" w14:textId="3C5E1928" w:rsidR="00E315E1" w:rsidRPr="00965C2D" w:rsidRDefault="00965C2D" w:rsidP="00E3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clear" w:pos="5387"/>
                <w:tab w:val="left" w:pos="109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5C2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A781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14:paraId="42767DCF" w14:textId="77777777" w:rsidR="00E315E1" w:rsidRPr="00965C2D" w:rsidRDefault="00E315E1" w:rsidP="00E3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clear" w:pos="5387"/>
                <w:tab w:val="left" w:pos="109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56C5414B" w14:textId="403DBF7F" w:rsidR="00E315E1" w:rsidRPr="00965C2D" w:rsidRDefault="00965C2D" w:rsidP="00E3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clear" w:pos="5387"/>
                <w:tab w:val="left" w:pos="109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5C2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A781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8" w:type="pct"/>
            <w:gridSpan w:val="2"/>
          </w:tcPr>
          <w:p w14:paraId="6866C4F1" w14:textId="77777777" w:rsidR="00E315E1" w:rsidRPr="00965C2D" w:rsidRDefault="00E315E1" w:rsidP="00E3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clear" w:pos="5387"/>
                <w:tab w:val="left" w:pos="109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499E4491" w14:textId="07C2A0D1" w:rsidR="00E315E1" w:rsidRPr="00965C2D" w:rsidRDefault="00965C2D" w:rsidP="00E3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clear" w:pos="5387"/>
                <w:tab w:val="left" w:pos="109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5C2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A781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9" w:type="pct"/>
          </w:tcPr>
          <w:p w14:paraId="57B9418C" w14:textId="77777777" w:rsidR="00E315E1" w:rsidRPr="00965C2D" w:rsidRDefault="00E315E1" w:rsidP="00E3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clear" w:pos="5387"/>
                <w:tab w:val="left" w:pos="109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79146DA6" w14:textId="776F5250" w:rsidR="00E315E1" w:rsidRPr="00965C2D" w:rsidRDefault="00965C2D" w:rsidP="00E3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clear" w:pos="5387"/>
                <w:tab w:val="left" w:pos="109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5C2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A781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C851D0" w:rsidRPr="00F205C4" w14:paraId="25B6B8E9" w14:textId="77777777" w:rsidTr="008E26C6">
        <w:tc>
          <w:tcPr>
            <w:tcW w:w="2202" w:type="pct"/>
            <w:vAlign w:val="bottom"/>
          </w:tcPr>
          <w:p w14:paraId="0F85A353" w14:textId="77777777" w:rsidR="00C851D0" w:rsidRPr="00F205C4" w:rsidRDefault="00C851D0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8" w:type="pct"/>
            <w:gridSpan w:val="8"/>
          </w:tcPr>
          <w:p w14:paraId="14D76126" w14:textId="77777777" w:rsidR="00C851D0" w:rsidRPr="00F205C4" w:rsidRDefault="00C851D0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5" w:firstLine="1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(พันบาท/พันหุ้น)</w:t>
            </w:r>
          </w:p>
        </w:tc>
      </w:tr>
      <w:tr w:rsidR="00D82DA6" w:rsidRPr="00F205C4" w14:paraId="1E12745B" w14:textId="77777777" w:rsidTr="008E26C6">
        <w:tc>
          <w:tcPr>
            <w:tcW w:w="2202" w:type="pct"/>
            <w:vAlign w:val="bottom"/>
          </w:tcPr>
          <w:p w14:paraId="1E50D554" w14:textId="129053E5" w:rsidR="00D82DA6" w:rsidRPr="00F205C4" w:rsidRDefault="00D82DA6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2798" w:type="pct"/>
            <w:gridSpan w:val="8"/>
          </w:tcPr>
          <w:p w14:paraId="1E14C691" w14:textId="77777777" w:rsidR="00D82DA6" w:rsidRPr="00F205C4" w:rsidRDefault="00D82DA6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5" w:firstLine="1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1A7818" w:rsidRPr="00F205C4" w14:paraId="4295735F" w14:textId="77777777" w:rsidTr="00E72C27">
        <w:tc>
          <w:tcPr>
            <w:tcW w:w="2202" w:type="pct"/>
            <w:vAlign w:val="bottom"/>
          </w:tcPr>
          <w:p w14:paraId="1851F3FF" w14:textId="77777777" w:rsidR="001A7818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กำไรสำหรับปีที่เป็นส่วนของผู้ถือหุ้นสามัญ</w:t>
            </w:r>
          </w:p>
          <w:p w14:paraId="6DE08EC5" w14:textId="1B0A31A4" w:rsidR="001A7818" w:rsidRPr="00F205C4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ของบริษัท (ขั้นพื้นฐาน)</w:t>
            </w:r>
          </w:p>
        </w:tc>
        <w:tc>
          <w:tcPr>
            <w:tcW w:w="592" w:type="pct"/>
            <w:tcBorders>
              <w:bottom w:val="double" w:sz="4" w:space="0" w:color="auto"/>
            </w:tcBorders>
            <w:vAlign w:val="center"/>
          </w:tcPr>
          <w:p w14:paraId="74B87501" w14:textId="77777777" w:rsidR="001A7818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87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5AD20A62" w14:textId="657C10CB" w:rsidR="00D01025" w:rsidRPr="00F205C4" w:rsidRDefault="00FC4C6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87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C4C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17,303</w:t>
            </w:r>
          </w:p>
        </w:tc>
        <w:tc>
          <w:tcPr>
            <w:tcW w:w="147" w:type="pct"/>
          </w:tcPr>
          <w:p w14:paraId="46E54451" w14:textId="77777777" w:rsidR="001A7818" w:rsidRPr="00F205C4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left="-87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double" w:sz="4" w:space="0" w:color="auto"/>
            </w:tcBorders>
            <w:vAlign w:val="center"/>
          </w:tcPr>
          <w:p w14:paraId="615E2DA5" w14:textId="77777777" w:rsidR="001A7818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87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5276694C" w14:textId="7509EF8D" w:rsidR="001A7818" w:rsidRPr="00F205C4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87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06FA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  <w:r w:rsidRPr="00706FA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,80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</w:p>
        </w:tc>
        <w:tc>
          <w:tcPr>
            <w:tcW w:w="148" w:type="pct"/>
            <w:gridSpan w:val="2"/>
          </w:tcPr>
          <w:p w14:paraId="23B26021" w14:textId="77777777" w:rsidR="001A7818" w:rsidRPr="00F205C4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left="-87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  <w:vAlign w:val="center"/>
          </w:tcPr>
          <w:p w14:paraId="0B206BEA" w14:textId="77777777" w:rsidR="001A7818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87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0D1E8B76" w14:textId="28C85493" w:rsidR="00D01025" w:rsidRPr="00F205C4" w:rsidRDefault="00D01025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87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0102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18,171</w:t>
            </w:r>
          </w:p>
        </w:tc>
        <w:tc>
          <w:tcPr>
            <w:tcW w:w="149" w:type="pct"/>
          </w:tcPr>
          <w:p w14:paraId="67D8ED8E" w14:textId="77777777" w:rsidR="001A7818" w:rsidRPr="00F205C4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87" w:right="-125"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  <w:vAlign w:val="center"/>
          </w:tcPr>
          <w:p w14:paraId="7FDD0243" w14:textId="77777777" w:rsidR="001A7818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87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0CF8DF26" w14:textId="5CACAE49" w:rsidR="001A7818" w:rsidRPr="00F205C4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87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06FA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6,442</w:t>
            </w:r>
          </w:p>
        </w:tc>
      </w:tr>
      <w:tr w:rsidR="001A7818" w:rsidRPr="00F205C4" w14:paraId="15E28F16" w14:textId="77777777" w:rsidTr="00E72C27">
        <w:trPr>
          <w:trHeight w:val="577"/>
        </w:trPr>
        <w:tc>
          <w:tcPr>
            <w:tcW w:w="2202" w:type="pct"/>
            <w:vAlign w:val="center"/>
          </w:tcPr>
          <w:p w14:paraId="7396F9ED" w14:textId="77777777" w:rsidR="001A7818" w:rsidRPr="008E26C6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hanging="16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E26C6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จำนวนหุ้นสามัญโดยวิธีถัวเฉลี่ยถ่วงน้ำหนัก (ขั้นพื้นฐาน)</w:t>
            </w:r>
          </w:p>
        </w:tc>
        <w:tc>
          <w:tcPr>
            <w:tcW w:w="592" w:type="pct"/>
            <w:tcBorders>
              <w:bottom w:val="double" w:sz="4" w:space="0" w:color="auto"/>
            </w:tcBorders>
            <w:vAlign w:val="center"/>
          </w:tcPr>
          <w:p w14:paraId="39D22014" w14:textId="77777777" w:rsidR="001A7818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left="-87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01FF0033" w14:textId="7339C83D" w:rsidR="00D01025" w:rsidRPr="008E26C6" w:rsidRDefault="00D01025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left="-87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0102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600,000</w:t>
            </w:r>
          </w:p>
        </w:tc>
        <w:tc>
          <w:tcPr>
            <w:tcW w:w="147" w:type="pct"/>
          </w:tcPr>
          <w:p w14:paraId="2EB744D3" w14:textId="77777777" w:rsidR="001A7818" w:rsidRPr="008E26C6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left="-87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double" w:sz="4" w:space="0" w:color="auto"/>
            </w:tcBorders>
            <w:vAlign w:val="center"/>
          </w:tcPr>
          <w:p w14:paraId="118C3813" w14:textId="77777777" w:rsidR="001A7818" w:rsidRPr="008E26C6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left="-87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47D81125" w14:textId="4B4FFC48" w:rsidR="001A7818" w:rsidRPr="008E26C6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left="-87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600</w:t>
            </w:r>
            <w:r w:rsidRPr="008E26C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000</w:t>
            </w:r>
          </w:p>
        </w:tc>
        <w:tc>
          <w:tcPr>
            <w:tcW w:w="148" w:type="pct"/>
            <w:gridSpan w:val="2"/>
          </w:tcPr>
          <w:p w14:paraId="471695A7" w14:textId="77777777" w:rsidR="001A7818" w:rsidRPr="008E26C6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left="-87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  <w:vAlign w:val="center"/>
          </w:tcPr>
          <w:p w14:paraId="11987F29" w14:textId="77777777" w:rsidR="001A7818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left="-87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48780002" w14:textId="4E7F8219" w:rsidR="00D01025" w:rsidRPr="008E26C6" w:rsidRDefault="00D01025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left="-87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0102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600,000</w:t>
            </w:r>
          </w:p>
        </w:tc>
        <w:tc>
          <w:tcPr>
            <w:tcW w:w="149" w:type="pct"/>
          </w:tcPr>
          <w:p w14:paraId="3EA52C7C" w14:textId="77777777" w:rsidR="001A7818" w:rsidRPr="008E26C6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87" w:right="-125"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  <w:vAlign w:val="center"/>
          </w:tcPr>
          <w:p w14:paraId="119F633A" w14:textId="77777777" w:rsidR="001A7818" w:rsidRPr="008E26C6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left="-87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61A87021" w14:textId="2AAE71E0" w:rsidR="001A7818" w:rsidRPr="008E26C6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left="-87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600</w:t>
            </w:r>
            <w:r w:rsidRPr="008E26C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000</w:t>
            </w:r>
          </w:p>
        </w:tc>
      </w:tr>
      <w:tr w:rsidR="001A7818" w:rsidRPr="00764658" w14:paraId="04653448" w14:textId="77777777" w:rsidTr="00E72C27">
        <w:tc>
          <w:tcPr>
            <w:tcW w:w="2202" w:type="pct"/>
            <w:vAlign w:val="bottom"/>
          </w:tcPr>
          <w:p w14:paraId="2F980474" w14:textId="77777777" w:rsidR="001A7818" w:rsidRPr="00764658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0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2" w:type="pct"/>
            <w:tcBorders>
              <w:top w:val="double" w:sz="4" w:space="0" w:color="auto"/>
            </w:tcBorders>
            <w:vAlign w:val="center"/>
          </w:tcPr>
          <w:p w14:paraId="75EF9839" w14:textId="77777777" w:rsidR="001A7818" w:rsidRPr="00764658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</w:tcPr>
          <w:p w14:paraId="03AFCADB" w14:textId="77777777" w:rsidR="001A7818" w:rsidRPr="00764658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double" w:sz="4" w:space="0" w:color="auto"/>
            </w:tcBorders>
            <w:vAlign w:val="center"/>
          </w:tcPr>
          <w:p w14:paraId="0A05E8B0" w14:textId="77777777" w:rsidR="001A7818" w:rsidRPr="00764658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8" w:type="pct"/>
            <w:gridSpan w:val="2"/>
          </w:tcPr>
          <w:p w14:paraId="1FBC5319" w14:textId="77777777" w:rsidR="001A7818" w:rsidRPr="00764658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  <w:vAlign w:val="center"/>
          </w:tcPr>
          <w:p w14:paraId="16CCB18A" w14:textId="77777777" w:rsidR="001A7818" w:rsidRPr="00764658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9" w:type="pct"/>
          </w:tcPr>
          <w:p w14:paraId="45C3AB3D" w14:textId="77777777" w:rsidR="001A7818" w:rsidRPr="00764658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1" w:hanging="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  <w:vAlign w:val="center"/>
          </w:tcPr>
          <w:p w14:paraId="7E8D0E29" w14:textId="77777777" w:rsidR="001A7818" w:rsidRPr="00764658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1A7818" w:rsidRPr="00F205C4" w14:paraId="1D54589F" w14:textId="77777777" w:rsidTr="00E72C27">
        <w:tc>
          <w:tcPr>
            <w:tcW w:w="2202" w:type="pct"/>
            <w:vAlign w:val="bottom"/>
          </w:tcPr>
          <w:p w14:paraId="39936B86" w14:textId="77777777" w:rsidR="001A7818" w:rsidRPr="00F205C4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F205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92" w:type="pct"/>
            <w:tcBorders>
              <w:bottom w:val="double" w:sz="4" w:space="0" w:color="auto"/>
            </w:tcBorders>
            <w:vAlign w:val="center"/>
          </w:tcPr>
          <w:p w14:paraId="6790C473" w14:textId="60626F2D" w:rsidR="001A7818" w:rsidRPr="00F205C4" w:rsidRDefault="00D01025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0102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0.03</w:t>
            </w:r>
          </w:p>
        </w:tc>
        <w:tc>
          <w:tcPr>
            <w:tcW w:w="147" w:type="pct"/>
          </w:tcPr>
          <w:p w14:paraId="37CD68A3" w14:textId="77777777" w:rsidR="001A7818" w:rsidRPr="00F205C4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double" w:sz="4" w:space="0" w:color="auto"/>
            </w:tcBorders>
            <w:vAlign w:val="center"/>
          </w:tcPr>
          <w:p w14:paraId="5E340E87" w14:textId="26476D28" w:rsidR="001A7818" w:rsidRPr="00F205C4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06FA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0.03</w:t>
            </w:r>
          </w:p>
        </w:tc>
        <w:tc>
          <w:tcPr>
            <w:tcW w:w="148" w:type="pct"/>
            <w:gridSpan w:val="2"/>
          </w:tcPr>
          <w:p w14:paraId="0E1E3EAB" w14:textId="77777777" w:rsidR="001A7818" w:rsidRPr="00F205C4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  <w:vAlign w:val="center"/>
          </w:tcPr>
          <w:p w14:paraId="3956CFA2" w14:textId="5EBFC138" w:rsidR="001A7818" w:rsidRPr="00F205C4" w:rsidRDefault="00D01025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0102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0.03</w:t>
            </w:r>
          </w:p>
        </w:tc>
        <w:tc>
          <w:tcPr>
            <w:tcW w:w="149" w:type="pct"/>
          </w:tcPr>
          <w:p w14:paraId="52684574" w14:textId="77777777" w:rsidR="001A7818" w:rsidRPr="00F205C4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1" w:hanging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  <w:vAlign w:val="center"/>
          </w:tcPr>
          <w:p w14:paraId="053D578C" w14:textId="79BC0D36" w:rsidR="001A7818" w:rsidRPr="00F205C4" w:rsidRDefault="001A7818" w:rsidP="001A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06FA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0.01</w:t>
            </w:r>
          </w:p>
        </w:tc>
      </w:tr>
    </w:tbl>
    <w:p w14:paraId="477795CC" w14:textId="77777777" w:rsidR="001C0D73" w:rsidRDefault="001C0D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5C6D0117" w14:textId="13E4AA5F" w:rsidR="008414D4" w:rsidRPr="00F205C4" w:rsidRDefault="008414D4" w:rsidP="00DF5C8C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205C4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เงินปันผล </w:t>
      </w:r>
    </w:p>
    <w:p w14:paraId="5CCFC3A5" w14:textId="5B3927B1" w:rsidR="008414D4" w:rsidRPr="00764658" w:rsidRDefault="008414D4" w:rsidP="00FF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15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1665"/>
        <w:gridCol w:w="1620"/>
        <w:gridCol w:w="1278"/>
        <w:gridCol w:w="236"/>
        <w:gridCol w:w="1294"/>
      </w:tblGrid>
      <w:tr w:rsidR="00782966" w:rsidRPr="00782966" w14:paraId="2025F515" w14:textId="77777777" w:rsidTr="00A5509B">
        <w:tc>
          <w:tcPr>
            <w:tcW w:w="3060" w:type="dxa"/>
            <w:vAlign w:val="bottom"/>
          </w:tcPr>
          <w:p w14:paraId="410E07D7" w14:textId="77777777" w:rsidR="00782966" w:rsidRPr="00782966" w:rsidRDefault="00782966" w:rsidP="007B2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5" w:type="dxa"/>
            <w:vAlign w:val="bottom"/>
          </w:tcPr>
          <w:p w14:paraId="524FA93B" w14:textId="77777777" w:rsidR="00782966" w:rsidRPr="00782966" w:rsidRDefault="00782966" w:rsidP="007B2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66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20" w:type="dxa"/>
            <w:vAlign w:val="bottom"/>
          </w:tcPr>
          <w:p w14:paraId="34DF46F4" w14:textId="4D9DB697" w:rsidR="00782966" w:rsidRPr="00782966" w:rsidRDefault="00782966" w:rsidP="008A2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66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278" w:type="dxa"/>
            <w:vAlign w:val="bottom"/>
          </w:tcPr>
          <w:p w14:paraId="74B1BD94" w14:textId="68E57DA5" w:rsidR="00782966" w:rsidRPr="00782966" w:rsidRDefault="00782966" w:rsidP="007B2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66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6" w:type="dxa"/>
          </w:tcPr>
          <w:p w14:paraId="61C2C6C8" w14:textId="77777777" w:rsidR="00782966" w:rsidRPr="00782966" w:rsidRDefault="00782966" w:rsidP="007B2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0850D5C7" w14:textId="77777777" w:rsidR="00782966" w:rsidRPr="00782966" w:rsidDel="00D43E7A" w:rsidRDefault="00782966" w:rsidP="007B2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66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782966" w:rsidRPr="00782966" w14:paraId="7C01BEA8" w14:textId="77777777" w:rsidTr="00A5509B">
        <w:tc>
          <w:tcPr>
            <w:tcW w:w="3060" w:type="dxa"/>
          </w:tcPr>
          <w:p w14:paraId="6B37EC89" w14:textId="77777777" w:rsidR="00782966" w:rsidRPr="00782966" w:rsidRDefault="00782966" w:rsidP="007B2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65" w:type="dxa"/>
          </w:tcPr>
          <w:p w14:paraId="5B7A2FAA" w14:textId="77777777" w:rsidR="00782966" w:rsidRPr="00782966" w:rsidRDefault="00782966" w:rsidP="007B2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9837C2C" w14:textId="77777777" w:rsidR="00782966" w:rsidRPr="00782966" w:rsidRDefault="00782966" w:rsidP="007B2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443FA802" w14:textId="77777777" w:rsidR="00782966" w:rsidRPr="00782966" w:rsidRDefault="00782966" w:rsidP="007B2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8296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591D30AA" w14:textId="77777777" w:rsidR="00782966" w:rsidRPr="00782966" w:rsidRDefault="00782966" w:rsidP="007B2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4FE0BEBA" w14:textId="7CC56367" w:rsidR="00782966" w:rsidRPr="00782966" w:rsidRDefault="00782966" w:rsidP="007B2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8296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3B7F4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78296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82966" w:rsidRPr="00782966" w14:paraId="270986CA" w14:textId="77777777" w:rsidTr="00A5509B">
        <w:tc>
          <w:tcPr>
            <w:tcW w:w="3060" w:type="dxa"/>
          </w:tcPr>
          <w:p w14:paraId="69FC321B" w14:textId="67D09BFB" w:rsidR="00782966" w:rsidRPr="008E26C6" w:rsidRDefault="0064148A" w:rsidP="007B2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050C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665" w:type="dxa"/>
          </w:tcPr>
          <w:p w14:paraId="0B1B386A" w14:textId="77777777" w:rsidR="00782966" w:rsidRPr="00782966" w:rsidRDefault="00782966" w:rsidP="007B2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620" w:type="dxa"/>
          </w:tcPr>
          <w:p w14:paraId="2E4FDEA0" w14:textId="77777777" w:rsidR="00782966" w:rsidRPr="00782966" w:rsidRDefault="00782966" w:rsidP="007B2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78" w:type="dxa"/>
          </w:tcPr>
          <w:p w14:paraId="491C68BB" w14:textId="77777777" w:rsidR="00782966" w:rsidRPr="00782966" w:rsidRDefault="00782966" w:rsidP="007B2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61EAA825" w14:textId="77777777" w:rsidR="00782966" w:rsidRPr="00782966" w:rsidRDefault="00782966" w:rsidP="007B2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94" w:type="dxa"/>
          </w:tcPr>
          <w:p w14:paraId="024187F6" w14:textId="77777777" w:rsidR="00782966" w:rsidRPr="00782966" w:rsidRDefault="00782966" w:rsidP="007B2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B04D3F" w:rsidRPr="00782966" w14:paraId="773F0B02" w14:textId="77777777" w:rsidTr="00A5509B">
        <w:tc>
          <w:tcPr>
            <w:tcW w:w="3060" w:type="dxa"/>
          </w:tcPr>
          <w:p w14:paraId="3384C37C" w14:textId="2844F7D0" w:rsidR="00B04D3F" w:rsidRPr="00BA7ED8" w:rsidRDefault="00B04D3F" w:rsidP="00B0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7ED8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="008E26C6" w:rsidRPr="00025903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  <w:r w:rsidR="008A260B" w:rsidRPr="0002590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4148A" w:rsidRPr="0002590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50C5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665" w:type="dxa"/>
          </w:tcPr>
          <w:p w14:paraId="074C3D33" w14:textId="22CC5100" w:rsidR="00B04D3F" w:rsidRPr="003941FC" w:rsidRDefault="0089371A" w:rsidP="00B0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41FC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025903" w:rsidRPr="003941F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25903" w:rsidRPr="003941FC">
              <w:rPr>
                <w:rFonts w:asciiTheme="majorBidi" w:hAnsiTheme="majorBidi" w:hint="cs"/>
                <w:sz w:val="30"/>
                <w:szCs w:val="30"/>
                <w:cs/>
              </w:rPr>
              <w:t>เมษายน</w:t>
            </w:r>
            <w:r w:rsidR="00025903" w:rsidRPr="003941FC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025903" w:rsidRPr="003941F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50C55" w:rsidRPr="003941F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620" w:type="dxa"/>
          </w:tcPr>
          <w:p w14:paraId="12D47624" w14:textId="28274F00" w:rsidR="00B04D3F" w:rsidRPr="003941FC" w:rsidRDefault="00025903" w:rsidP="00B0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41FC">
              <w:rPr>
                <w:rFonts w:asciiTheme="majorBidi" w:hAnsiTheme="majorBidi" w:hint="cs"/>
                <w:sz w:val="30"/>
                <w:szCs w:val="30"/>
                <w:cs/>
              </w:rPr>
              <w:t>พฤษภาคม</w:t>
            </w:r>
            <w:r w:rsidRPr="003941FC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3941F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50C55" w:rsidRPr="003941F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7BC507C9" w14:textId="6D14C99E" w:rsidR="00B04D3F" w:rsidRPr="003941FC" w:rsidRDefault="00025903" w:rsidP="00B0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41FC">
              <w:rPr>
                <w:rFonts w:asciiTheme="majorBidi" w:hAnsiTheme="majorBidi" w:cstheme="majorBidi"/>
                <w:sz w:val="30"/>
                <w:szCs w:val="30"/>
              </w:rPr>
              <w:t>0.0133</w:t>
            </w:r>
          </w:p>
        </w:tc>
        <w:tc>
          <w:tcPr>
            <w:tcW w:w="236" w:type="dxa"/>
          </w:tcPr>
          <w:p w14:paraId="50C89983" w14:textId="77777777" w:rsidR="00B04D3F" w:rsidRPr="003941FC" w:rsidRDefault="00B04D3F" w:rsidP="00B0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3AB61B38" w14:textId="204726CE" w:rsidR="00B04D3F" w:rsidRPr="003941FC" w:rsidRDefault="00025903" w:rsidP="00B0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41FC">
              <w:rPr>
                <w:rFonts w:asciiTheme="majorBidi" w:hAnsiTheme="majorBidi" w:cstheme="majorBidi"/>
                <w:sz w:val="30"/>
                <w:szCs w:val="30"/>
              </w:rPr>
              <w:t>7,9</w:t>
            </w:r>
            <w:r w:rsidR="0089371A" w:rsidRPr="003941FC"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</w:tr>
      <w:tr w:rsidR="008E26C6" w:rsidRPr="00782966" w14:paraId="59E41C93" w14:textId="77777777" w:rsidTr="00A5509B">
        <w:tc>
          <w:tcPr>
            <w:tcW w:w="3060" w:type="dxa"/>
          </w:tcPr>
          <w:p w14:paraId="14397D1B" w14:textId="77777777" w:rsidR="008E26C6" w:rsidRPr="00BA7ED8" w:rsidRDefault="008E26C6" w:rsidP="00B0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65" w:type="dxa"/>
          </w:tcPr>
          <w:p w14:paraId="7C812668" w14:textId="77777777" w:rsidR="008E26C6" w:rsidRPr="00BA7ED8" w:rsidRDefault="008E26C6" w:rsidP="00B0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1AB6D6E" w14:textId="77777777" w:rsidR="008E26C6" w:rsidRPr="00BA7ED8" w:rsidRDefault="008E26C6" w:rsidP="00B0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</w:tcPr>
          <w:p w14:paraId="2891BC00" w14:textId="77777777" w:rsidR="008E26C6" w:rsidRPr="00BA7ED8" w:rsidRDefault="008E26C6" w:rsidP="00B0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9E617D4" w14:textId="77777777" w:rsidR="008E26C6" w:rsidRPr="00BA7ED8" w:rsidRDefault="008E26C6" w:rsidP="00B0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0B2D09F8" w14:textId="77777777" w:rsidR="008E26C6" w:rsidRPr="00BA7ED8" w:rsidRDefault="008E26C6" w:rsidP="00B0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0C55" w:rsidRPr="00782966" w14:paraId="55E30626" w14:textId="77777777" w:rsidTr="00A5509B">
        <w:tc>
          <w:tcPr>
            <w:tcW w:w="3060" w:type="dxa"/>
          </w:tcPr>
          <w:p w14:paraId="566C0788" w14:textId="4E6036F5" w:rsidR="00050C55" w:rsidRPr="00BA7ED8" w:rsidRDefault="00050C55" w:rsidP="00050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48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665" w:type="dxa"/>
          </w:tcPr>
          <w:p w14:paraId="0969E26C" w14:textId="77777777" w:rsidR="00050C55" w:rsidRPr="00BA7ED8" w:rsidRDefault="00050C55" w:rsidP="00050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E1FFFEF" w14:textId="77777777" w:rsidR="00050C55" w:rsidRPr="00BA7ED8" w:rsidRDefault="00050C55" w:rsidP="00050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278" w:type="dxa"/>
          </w:tcPr>
          <w:p w14:paraId="6CAA3E3A" w14:textId="77777777" w:rsidR="00050C55" w:rsidRPr="00BA7ED8" w:rsidRDefault="00050C55" w:rsidP="00050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A221F12" w14:textId="77777777" w:rsidR="00050C55" w:rsidRPr="00BA7ED8" w:rsidRDefault="00050C55" w:rsidP="00050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A0ED3DF" w14:textId="77777777" w:rsidR="00050C55" w:rsidRPr="00BA7ED8" w:rsidRDefault="00050C55" w:rsidP="00050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0C55" w:rsidRPr="00782966" w14:paraId="773E8F56" w14:textId="77777777" w:rsidTr="00A5509B">
        <w:tc>
          <w:tcPr>
            <w:tcW w:w="3060" w:type="dxa"/>
          </w:tcPr>
          <w:p w14:paraId="342A4E0F" w14:textId="324A6DE7" w:rsidR="00050C55" w:rsidRPr="00BA7ED8" w:rsidRDefault="00050C55" w:rsidP="00050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7ED8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025903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  <w:r w:rsidRPr="00025903">
              <w:rPr>
                <w:rFonts w:asciiTheme="majorBidi" w:hAnsiTheme="majorBidi" w:cstheme="majorBidi"/>
                <w:sz w:val="30"/>
                <w:szCs w:val="30"/>
              </w:rPr>
              <w:t xml:space="preserve"> 2564</w:t>
            </w:r>
          </w:p>
        </w:tc>
        <w:tc>
          <w:tcPr>
            <w:tcW w:w="1665" w:type="dxa"/>
          </w:tcPr>
          <w:p w14:paraId="56015D01" w14:textId="45B919A7" w:rsidR="00050C55" w:rsidRPr="00BA7ED8" w:rsidRDefault="00050C55" w:rsidP="00050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5903">
              <w:rPr>
                <w:rFonts w:asciiTheme="majorBidi" w:hAnsiTheme="majorBidi" w:cstheme="majorBidi"/>
                <w:sz w:val="30"/>
                <w:szCs w:val="30"/>
              </w:rPr>
              <w:t xml:space="preserve">27 </w:t>
            </w:r>
            <w:r w:rsidRPr="00025903">
              <w:rPr>
                <w:rFonts w:asciiTheme="majorBidi" w:hAnsiTheme="majorBidi" w:hint="cs"/>
                <w:sz w:val="30"/>
                <w:szCs w:val="30"/>
                <w:cs/>
              </w:rPr>
              <w:t>เมษายน</w:t>
            </w:r>
            <w:r w:rsidRPr="00025903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02590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620" w:type="dxa"/>
          </w:tcPr>
          <w:p w14:paraId="0D59DB1D" w14:textId="24BB4497" w:rsidR="00050C55" w:rsidRPr="00BA7ED8" w:rsidRDefault="00050C55" w:rsidP="00050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025903">
              <w:rPr>
                <w:rFonts w:asciiTheme="majorBidi" w:hAnsiTheme="majorBidi" w:hint="cs"/>
                <w:sz w:val="30"/>
                <w:szCs w:val="30"/>
                <w:cs/>
              </w:rPr>
              <w:t>พฤษภาคม</w:t>
            </w:r>
            <w:r w:rsidRPr="00025903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02590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4B37A2A7" w14:textId="0B1925BE" w:rsidR="00050C55" w:rsidRPr="00BA7ED8" w:rsidRDefault="00050C55" w:rsidP="00050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5903">
              <w:rPr>
                <w:rFonts w:asciiTheme="majorBidi" w:hAnsiTheme="majorBidi" w:cstheme="majorBidi"/>
                <w:sz w:val="30"/>
                <w:szCs w:val="30"/>
              </w:rPr>
              <w:t>0.0133</w:t>
            </w:r>
          </w:p>
        </w:tc>
        <w:tc>
          <w:tcPr>
            <w:tcW w:w="236" w:type="dxa"/>
          </w:tcPr>
          <w:p w14:paraId="3067C692" w14:textId="77777777" w:rsidR="00050C55" w:rsidRPr="00BA7ED8" w:rsidRDefault="00050C55" w:rsidP="00050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1839AA14" w14:textId="77CE879E" w:rsidR="00050C55" w:rsidRPr="00BA7ED8" w:rsidRDefault="00050C55" w:rsidP="00050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5903">
              <w:rPr>
                <w:rFonts w:asciiTheme="majorBidi" w:hAnsiTheme="majorBidi" w:cstheme="majorBidi"/>
                <w:sz w:val="30"/>
                <w:szCs w:val="30"/>
              </w:rPr>
              <w:t>7,980</w:t>
            </w:r>
          </w:p>
        </w:tc>
      </w:tr>
    </w:tbl>
    <w:p w14:paraId="553AB5FA" w14:textId="4DEC4D9E" w:rsidR="00066585" w:rsidRPr="00764658" w:rsidRDefault="00066585" w:rsidP="00764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3ADB3127" w14:textId="21BEAB25" w:rsidR="008414D4" w:rsidRPr="00F205C4" w:rsidRDefault="008414D4" w:rsidP="004C6082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F205C4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</w:t>
      </w:r>
      <w:r w:rsidR="00FF53F2" w:rsidRPr="00F205C4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05F987C7" w14:textId="77777777" w:rsidR="001E23ED" w:rsidRPr="008A260B" w:rsidRDefault="001E23ED" w:rsidP="00764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2ABB6E15" w14:textId="65975CAF" w:rsidR="00A31AF3" w:rsidRPr="008E26C6" w:rsidRDefault="00A31AF3" w:rsidP="001C1951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E26C6">
        <w:rPr>
          <w:rFonts w:asciiTheme="majorBidi" w:hAnsiTheme="majorBidi" w:hint="cs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4D16E610" w14:textId="7ACB87F4" w:rsidR="00A31AF3" w:rsidRPr="008A260B" w:rsidRDefault="00A31AF3" w:rsidP="00764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6D2B886F" w14:textId="3D843603" w:rsidR="00A31AF3" w:rsidRDefault="00A31AF3" w:rsidP="008414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A31AF3">
        <w:rPr>
          <w:rFonts w:asciiTheme="majorBidi" w:hAnsiTheme="majorBidi" w:cs="Angsana New" w:hint="cs"/>
          <w:sz w:val="30"/>
          <w:szCs w:val="30"/>
          <w:cs/>
        </w:rPr>
        <w:t>มูลค่ายุติธรรมของสินทรัพย์และหนี้สินทางการเงินของกลุ่มบริษัทมีมูลค่าที่ใกล้เคียงกับมูลค่าตามบัญชีทุกรายการ</w:t>
      </w:r>
    </w:p>
    <w:p w14:paraId="71027DA3" w14:textId="3C322117" w:rsidR="00632D8E" w:rsidRDefault="00632D8E" w:rsidP="008414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A2C3411" w14:textId="3CD6504F" w:rsidR="00D42FF2" w:rsidRDefault="00D42FF2" w:rsidP="008414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4D3C244" w14:textId="4AD05CD4" w:rsidR="00D42FF2" w:rsidRDefault="00D42FF2" w:rsidP="008414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6861EB6" w14:textId="525502F5" w:rsidR="00D42FF2" w:rsidRDefault="00D42FF2" w:rsidP="008414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25F5EDA" w14:textId="77777777" w:rsidR="00D42FF2" w:rsidRDefault="00D42FF2" w:rsidP="008414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0DA9244" w14:textId="737AE7AE" w:rsidR="008414D4" w:rsidRPr="008E26C6" w:rsidRDefault="008414D4" w:rsidP="00F92BF7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</w:rPr>
      </w:pPr>
      <w:r w:rsidRPr="008E26C6">
        <w:rPr>
          <w:rFonts w:asciiTheme="majorBidi" w:hAnsiTheme="majorBidi"/>
          <w:i/>
          <w:iCs/>
          <w:sz w:val="30"/>
          <w:szCs w:val="30"/>
          <w:cs/>
        </w:rPr>
        <w:lastRenderedPageBreak/>
        <w:t>นโยบาย</w:t>
      </w:r>
      <w:r w:rsidRPr="008E26C6">
        <w:rPr>
          <w:rFonts w:asciiTheme="majorBidi" w:hAnsiTheme="majorBidi" w:cstheme="majorBidi"/>
          <w:i/>
          <w:iCs/>
          <w:sz w:val="30"/>
          <w:szCs w:val="30"/>
          <w:cs/>
        </w:rPr>
        <w:t>การจัดการความเสี่ยงทางด้านการเงิน</w:t>
      </w:r>
    </w:p>
    <w:p w14:paraId="6C2A24A6" w14:textId="77777777" w:rsidR="008414D4" w:rsidRPr="00456233" w:rsidRDefault="008414D4" w:rsidP="00764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19FB6F01" w14:textId="3C0F1D23" w:rsidR="00722B5C" w:rsidRPr="008E26C6" w:rsidRDefault="00722B5C" w:rsidP="00EF5A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E26C6">
        <w:rPr>
          <w:rFonts w:asciiTheme="majorBidi" w:hAnsiTheme="majorBidi" w:cs="Angsana New" w:hint="cs"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30D5357C" w14:textId="77777777" w:rsidR="00722B5C" w:rsidRPr="00456233" w:rsidRDefault="00722B5C" w:rsidP="00764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2FF0FB22" w14:textId="35F497CA" w:rsidR="00907C4A" w:rsidRPr="00907C4A" w:rsidRDefault="00907C4A" w:rsidP="00725B31">
      <w:pPr>
        <w:spacing w:line="240" w:lineRule="auto"/>
        <w:ind w:left="540" w:right="-7"/>
        <w:jc w:val="thaiDistribute"/>
        <w:rPr>
          <w:rFonts w:asciiTheme="majorBidi" w:hAnsiTheme="majorBidi" w:cs="Angsana New"/>
          <w:sz w:val="30"/>
          <w:szCs w:val="30"/>
        </w:rPr>
      </w:pPr>
      <w:r w:rsidRPr="00907C4A">
        <w:rPr>
          <w:rFonts w:asciiTheme="majorBidi" w:hAnsiTheme="majorBidi" w:cs="Angsana New" w:hint="cs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907C4A">
        <w:rPr>
          <w:rFonts w:asciiTheme="majorBidi" w:hAnsiTheme="majorBidi" w:cs="Angsana New" w:hint="cs"/>
          <w:sz w:val="30"/>
          <w:szCs w:val="30"/>
        </w:rPr>
        <w:t xml:space="preserve"> </w:t>
      </w:r>
      <w:r w:rsidRPr="00907C4A">
        <w:rPr>
          <w:rFonts w:asciiTheme="majorBidi" w:hAnsiTheme="majorBidi" w:cs="Angsana New" w:hint="cs"/>
          <w:sz w:val="30"/>
          <w:szCs w:val="30"/>
          <w:cs/>
        </w:rPr>
        <w:t>คณะกรรมการบริษัทจัดตั้งคณะ</w:t>
      </w:r>
      <w:r w:rsidR="00E412BE">
        <w:rPr>
          <w:rFonts w:asciiTheme="majorBidi" w:hAnsiTheme="majorBidi" w:cs="Angsana New" w:hint="cs"/>
          <w:sz w:val="30"/>
          <w:szCs w:val="30"/>
          <w:cs/>
        </w:rPr>
        <w:t>ทำงาน</w:t>
      </w:r>
      <w:r w:rsidRPr="00907C4A">
        <w:rPr>
          <w:rFonts w:asciiTheme="majorBidi" w:hAnsiTheme="majorBidi" w:cs="Angsana New" w:hint="cs"/>
          <w:sz w:val="30"/>
          <w:szCs w:val="30"/>
          <w:cs/>
        </w:rPr>
        <w:t>บริหารความเสี่ยงซึ่งรับผิดชอบในการพัฒนาและติดตามนโยบายการบริหารความเสี่ยงของกลุ่มบริษัท คณะ</w:t>
      </w:r>
      <w:r w:rsidR="00972088">
        <w:rPr>
          <w:rFonts w:asciiTheme="majorBidi" w:hAnsiTheme="majorBidi" w:cs="Angsana New" w:hint="cs"/>
          <w:sz w:val="30"/>
          <w:szCs w:val="30"/>
          <w:cs/>
        </w:rPr>
        <w:t>ทำงาน</w:t>
      </w:r>
      <w:r w:rsidRPr="00907C4A">
        <w:rPr>
          <w:rFonts w:asciiTheme="majorBidi" w:hAnsiTheme="majorBidi" w:cs="Angsana New" w:hint="cs"/>
          <w:sz w:val="30"/>
          <w:szCs w:val="30"/>
          <w:cs/>
        </w:rPr>
        <w:t>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4ADF2550" w14:textId="77777777" w:rsidR="00907C4A" w:rsidRPr="00456233" w:rsidRDefault="00907C4A" w:rsidP="0072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6DA73F5B" w14:textId="337D6221" w:rsidR="00907C4A" w:rsidRPr="00907C4A" w:rsidRDefault="00907C4A" w:rsidP="00725B31">
      <w:pPr>
        <w:spacing w:line="240" w:lineRule="auto"/>
        <w:ind w:left="540" w:right="-7"/>
        <w:jc w:val="thaiDistribute"/>
        <w:rPr>
          <w:rFonts w:asciiTheme="majorBidi" w:hAnsiTheme="majorBidi" w:cs="Angsana New"/>
          <w:sz w:val="30"/>
          <w:szCs w:val="30"/>
        </w:rPr>
      </w:pPr>
      <w:r w:rsidRPr="00907C4A">
        <w:rPr>
          <w:rFonts w:asciiTheme="majorBidi" w:hAnsiTheme="majorBidi" w:cs="Angsana New" w:hint="cs"/>
          <w:sz w:val="30"/>
          <w:szCs w:val="30"/>
          <w:cs/>
        </w:rPr>
        <w:t>นโยบายการบริหารความเสี่ยงของกลุ่มบริษัท 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907C4A">
        <w:rPr>
          <w:rFonts w:asciiTheme="majorBidi" w:hAnsiTheme="majorBidi" w:cs="Angsana New" w:hint="cs"/>
          <w:sz w:val="30"/>
          <w:szCs w:val="30"/>
        </w:rPr>
        <w:t xml:space="preserve"> </w:t>
      </w:r>
      <w:r w:rsidRPr="00907C4A">
        <w:rPr>
          <w:rFonts w:asciiTheme="majorBidi" w:hAnsiTheme="majorBidi" w:cs="Angsana New" w:hint="cs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3F93F099" w14:textId="77777777" w:rsidR="001C0D73" w:rsidRDefault="001C0D73" w:rsidP="0072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7B3F64B5" w14:textId="432D2DDF" w:rsidR="00907C4A" w:rsidRPr="00907C4A" w:rsidRDefault="00907C4A" w:rsidP="00725B31">
      <w:pPr>
        <w:spacing w:line="240" w:lineRule="auto"/>
        <w:ind w:left="540" w:right="-7"/>
        <w:jc w:val="thaiDistribute"/>
        <w:rPr>
          <w:rFonts w:asciiTheme="majorBidi" w:hAnsiTheme="majorBidi" w:cs="Angsana New"/>
          <w:sz w:val="30"/>
          <w:szCs w:val="30"/>
        </w:rPr>
      </w:pPr>
      <w:r w:rsidRPr="00907C4A">
        <w:rPr>
          <w:rFonts w:asciiTheme="majorBidi" w:hAnsiTheme="majorBidi" w:cs="Angsana New" w:hint="cs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</w:t>
      </w:r>
      <w:r w:rsidRPr="00907C4A">
        <w:rPr>
          <w:rFonts w:asciiTheme="majorBidi" w:hAnsiTheme="majorBidi" w:cs="Angsana New" w:hint="cs"/>
          <w:spacing w:val="-2"/>
          <w:sz w:val="30"/>
          <w:szCs w:val="30"/>
          <w:cs/>
        </w:rPr>
        <w:t>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</w:t>
      </w:r>
      <w:r w:rsidRPr="00907C4A">
        <w:rPr>
          <w:rFonts w:asciiTheme="majorBidi" w:hAnsiTheme="majorBidi" w:cs="Angsana New" w:hint="cs"/>
          <w:sz w:val="30"/>
          <w:szCs w:val="30"/>
          <w:cs/>
        </w:rPr>
        <w:t xml:space="preserve"> เผชิญอยู่ คณะกรรมการตรวจสอบของกลุ่มบริษัท 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72DFD5ED" w14:textId="77777777" w:rsidR="00E518C6" w:rsidRPr="00456233" w:rsidRDefault="00E518C6" w:rsidP="0072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5B7ABB6D" w14:textId="4BDA0093" w:rsidR="006E4C16" w:rsidRPr="008E26C6" w:rsidRDefault="006E4C16" w:rsidP="0072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E26C6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="00F92BF7" w:rsidRPr="008E26C6">
        <w:rPr>
          <w:rFonts w:asciiTheme="majorBidi" w:hAnsiTheme="majorBidi" w:cs="Angsana New" w:hint="cs"/>
          <w:i/>
          <w:iCs/>
          <w:sz w:val="30"/>
          <w:szCs w:val="30"/>
          <w:cs/>
        </w:rPr>
        <w:t>ข</w:t>
      </w:r>
      <w:r w:rsidRPr="008E26C6">
        <w:rPr>
          <w:rFonts w:asciiTheme="majorBidi" w:hAnsiTheme="majorBidi" w:cs="Angsana New"/>
          <w:i/>
          <w:iCs/>
          <w:sz w:val="30"/>
          <w:szCs w:val="30"/>
          <w:cs/>
        </w:rPr>
        <w:t>.</w:t>
      </w:r>
      <w:r w:rsidR="0064148A" w:rsidRPr="0064148A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8E26C6">
        <w:rPr>
          <w:rFonts w:asciiTheme="majorBidi" w:hAnsiTheme="majorBidi" w:cs="Angsana New"/>
          <w:i/>
          <w:iCs/>
          <w:sz w:val="30"/>
          <w:szCs w:val="30"/>
          <w:cs/>
        </w:rPr>
        <w:t xml:space="preserve">) </w:t>
      </w:r>
      <w:r w:rsidRPr="008E26C6">
        <w:rPr>
          <w:rFonts w:asciiTheme="majorBidi" w:hAnsiTheme="majorBidi" w:cs="Angsana New" w:hint="cs"/>
          <w:i/>
          <w:iCs/>
          <w:sz w:val="30"/>
          <w:szCs w:val="30"/>
          <w:cs/>
        </w:rPr>
        <w:t>ความเสี่ยงด้านเครดิต</w:t>
      </w:r>
    </w:p>
    <w:p w14:paraId="3E319F74" w14:textId="4587DBA6" w:rsidR="006E4C16" w:rsidRPr="00456233" w:rsidRDefault="006E4C16" w:rsidP="0072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0802543D" w14:textId="57097885" w:rsidR="006E4C16" w:rsidRDefault="006E4C16" w:rsidP="0072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6E4C16">
        <w:rPr>
          <w:rFonts w:asciiTheme="majorBidi" w:hAnsiTheme="majorBidi" w:cs="Angsana New" w:hint="cs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</w:t>
      </w:r>
      <w:r w:rsidRPr="006E4C1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E4C16">
        <w:rPr>
          <w:rFonts w:asciiTheme="majorBidi" w:hAnsiTheme="majorBidi" w:cs="Angsana New" w:hint="cs"/>
          <w:sz w:val="30"/>
          <w:szCs w:val="30"/>
          <w:cs/>
        </w:rPr>
        <w:t>หากลูกค้าหรือคู่สัญญาตามเครื่องมือทางการเงินไม่สามารถปฏิบัติตามภาระผูกพันตามสัญญา</w:t>
      </w:r>
      <w:r w:rsidRPr="006E4C1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E4C16">
        <w:rPr>
          <w:rFonts w:asciiTheme="majorBidi" w:hAnsiTheme="majorBidi" w:cs="Angsana New" w:hint="cs"/>
          <w:sz w:val="30"/>
          <w:szCs w:val="30"/>
          <w:cs/>
        </w:rPr>
        <w:t>ซึ่งโดยส่วนใหญ่เกิดจากลูกหนี้ที่เป็นลูกค้าของกลุ่มบริษัท</w:t>
      </w:r>
    </w:p>
    <w:p w14:paraId="30609D8A" w14:textId="33540080" w:rsidR="006E4C16" w:rsidRPr="00456233" w:rsidRDefault="006E4C16" w:rsidP="0072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614E67B9" w14:textId="4C10C0DA" w:rsidR="006E4C16" w:rsidRDefault="006E4C16" w:rsidP="0072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6E4C16">
        <w:rPr>
          <w:rFonts w:asciiTheme="majorBidi" w:hAnsiTheme="majorBidi" w:cs="Angsana New"/>
          <w:sz w:val="30"/>
          <w:szCs w:val="30"/>
          <w:cs/>
        </w:rPr>
        <w:t>(</w:t>
      </w:r>
      <w:r w:rsidR="00F13F96">
        <w:rPr>
          <w:rFonts w:asciiTheme="majorBidi" w:hAnsiTheme="majorBidi" w:cs="Angsana New" w:hint="cs"/>
          <w:sz w:val="30"/>
          <w:szCs w:val="30"/>
          <w:cs/>
        </w:rPr>
        <w:t>ข</w:t>
      </w:r>
      <w:r w:rsidRPr="006E4C16">
        <w:rPr>
          <w:rFonts w:asciiTheme="majorBidi" w:hAnsiTheme="majorBidi" w:cs="Angsana New"/>
          <w:sz w:val="30"/>
          <w:szCs w:val="30"/>
          <w:cs/>
        </w:rPr>
        <w:t>.</w:t>
      </w:r>
      <w:r w:rsidR="0064148A" w:rsidRPr="0064148A">
        <w:rPr>
          <w:rFonts w:asciiTheme="majorBidi" w:hAnsiTheme="majorBidi" w:cstheme="majorBidi"/>
          <w:sz w:val="30"/>
          <w:szCs w:val="30"/>
        </w:rPr>
        <w:t>1</w:t>
      </w:r>
      <w:r w:rsidRPr="006E4C16">
        <w:rPr>
          <w:rFonts w:asciiTheme="majorBidi" w:hAnsiTheme="majorBidi" w:cs="Angsana New"/>
          <w:sz w:val="30"/>
          <w:szCs w:val="30"/>
          <w:cs/>
        </w:rPr>
        <w:t>.</w:t>
      </w:r>
      <w:r w:rsidR="0064148A" w:rsidRPr="0064148A">
        <w:rPr>
          <w:rFonts w:asciiTheme="majorBidi" w:hAnsiTheme="majorBidi" w:cstheme="majorBidi"/>
          <w:sz w:val="30"/>
          <w:szCs w:val="30"/>
        </w:rPr>
        <w:t>1</w:t>
      </w:r>
      <w:r w:rsidRPr="006E4C16">
        <w:rPr>
          <w:rFonts w:asciiTheme="majorBidi" w:hAnsiTheme="majorBidi" w:cs="Angsana New"/>
          <w:sz w:val="30"/>
          <w:szCs w:val="30"/>
          <w:cs/>
        </w:rPr>
        <w:t xml:space="preserve">) </w:t>
      </w:r>
      <w:r w:rsidRPr="006E4C16">
        <w:rPr>
          <w:rFonts w:asciiTheme="majorBidi" w:hAnsiTheme="majorBidi" w:cs="Angsana New" w:hint="cs"/>
          <w:sz w:val="30"/>
          <w:szCs w:val="30"/>
          <w:cs/>
        </w:rPr>
        <w:t>ลูกหนี้การค้า</w:t>
      </w:r>
    </w:p>
    <w:p w14:paraId="28D6C585" w14:textId="52643916" w:rsidR="006E4C16" w:rsidRPr="00764658" w:rsidRDefault="006E4C16" w:rsidP="0072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69EEDC8D" w14:textId="158AB627" w:rsidR="006E4C16" w:rsidRDefault="00142644" w:rsidP="0072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142644">
        <w:rPr>
          <w:rFonts w:asciiTheme="majorBidi" w:hAnsiTheme="majorBidi" w:cs="Angsana New" w:hint="cs"/>
          <w:sz w:val="30"/>
          <w:szCs w:val="30"/>
          <w:cs/>
        </w:rPr>
        <w:t>ความเสี่ยงด้านเครดิตของ</w:t>
      </w:r>
      <w:r w:rsidR="006E4C16" w:rsidRPr="006E4C16">
        <w:rPr>
          <w:rFonts w:asciiTheme="majorBidi" w:hAnsiTheme="majorBidi" w:cs="Angsana New" w:hint="cs"/>
          <w:sz w:val="30"/>
          <w:szCs w:val="30"/>
          <w:cs/>
        </w:rPr>
        <w:t>ของกลุ่มบริษัทได้รับอิทธิพลมาจากลักษณะเฉพาะตัวของลูกค้าแต่ละราย</w:t>
      </w:r>
      <w:r w:rsidR="006E4C16" w:rsidRPr="006E4C1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E4C16" w:rsidRPr="006E4C16">
        <w:rPr>
          <w:rFonts w:asciiTheme="majorBidi" w:hAnsiTheme="majorBidi" w:cs="Angsana New" w:hint="cs"/>
          <w:sz w:val="30"/>
          <w:szCs w:val="30"/>
          <w:cs/>
        </w:rPr>
        <w:t>อย่างไรก็ตาม</w:t>
      </w:r>
      <w:r w:rsidR="006E4C16" w:rsidRPr="006E4C1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E4C16" w:rsidRPr="006E4C16">
        <w:rPr>
          <w:rFonts w:asciiTheme="majorBidi" w:hAnsiTheme="majorBidi" w:cs="Angsana New" w:hint="cs"/>
          <w:sz w:val="30"/>
          <w:szCs w:val="30"/>
          <w:cs/>
        </w:rPr>
        <w:t>ผู้บริหารต้องพิจารณาถึงปัจจัยอื่นๆ</w:t>
      </w:r>
      <w:r w:rsidR="006E4C16" w:rsidRPr="006E4C1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E4C16" w:rsidRPr="006E4C16">
        <w:rPr>
          <w:rFonts w:asciiTheme="majorBidi" w:hAnsiTheme="majorBidi" w:cs="Angsana New" w:hint="cs"/>
          <w:sz w:val="30"/>
          <w:szCs w:val="30"/>
          <w:cs/>
        </w:rPr>
        <w:t>ซึ่งอาจส่งผลต่อความเสี่ยงด้านเครดิตของลูกค้า</w:t>
      </w:r>
      <w:r w:rsidR="006E4C16" w:rsidRPr="006E4C1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832FE">
        <w:rPr>
          <w:rFonts w:asciiTheme="majorBidi" w:hAnsiTheme="majorBidi" w:cs="Angsana New"/>
          <w:sz w:val="30"/>
          <w:szCs w:val="30"/>
        </w:rPr>
        <w:t xml:space="preserve">   </w:t>
      </w:r>
      <w:r w:rsidR="006E4C16" w:rsidRPr="000B1DE8">
        <w:rPr>
          <w:rFonts w:asciiTheme="majorBidi" w:hAnsiTheme="majorBidi" w:cs="Angsana New" w:hint="cs"/>
          <w:spacing w:val="-4"/>
          <w:sz w:val="30"/>
          <w:szCs w:val="30"/>
          <w:cs/>
        </w:rPr>
        <w:t>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</w:p>
    <w:p w14:paraId="5D01A873" w14:textId="77777777" w:rsidR="00F032FF" w:rsidRDefault="00F032FF" w:rsidP="0072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Theme="majorBidi" w:hAnsiTheme="majorBidi" w:cs="Angsana New"/>
          <w:sz w:val="30"/>
          <w:szCs w:val="30"/>
        </w:rPr>
      </w:pPr>
    </w:p>
    <w:p w14:paraId="412A0B3D" w14:textId="1C3CA138" w:rsidR="00AA4745" w:rsidRPr="00D243A0" w:rsidRDefault="00D243A0" w:rsidP="0072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Theme="majorBidi" w:hAnsiTheme="majorBidi" w:cs="Angsana New"/>
          <w:sz w:val="30"/>
          <w:szCs w:val="30"/>
          <w:cs/>
        </w:rPr>
      </w:pPr>
      <w:r w:rsidRPr="00D243A0">
        <w:rPr>
          <w:rFonts w:asciiTheme="majorBidi" w:hAnsiTheme="majorBidi" w:cs="Angsana New"/>
          <w:sz w:val="30"/>
          <w:szCs w:val="30"/>
          <w:cs/>
        </w:rPr>
        <w:lastRenderedPageBreak/>
        <w:t>คณะ</w:t>
      </w:r>
      <w:r w:rsidR="00E412BE">
        <w:rPr>
          <w:rFonts w:asciiTheme="majorBidi" w:hAnsiTheme="majorBidi" w:cs="Angsana New" w:hint="cs"/>
          <w:sz w:val="30"/>
          <w:szCs w:val="30"/>
          <w:cs/>
        </w:rPr>
        <w:t>ทำงาน</w:t>
      </w:r>
      <w:r w:rsidRPr="00D243A0">
        <w:rPr>
          <w:rFonts w:asciiTheme="majorBidi" w:hAnsiTheme="majorBidi" w:cs="Angsana New"/>
          <w:sz w:val="30"/>
          <w:szCs w:val="30"/>
          <w:cs/>
        </w:rPr>
        <w:t>บริหารความเสี่ยง</w:t>
      </w:r>
      <w:r w:rsidR="00AA4745" w:rsidRPr="00AA4745">
        <w:rPr>
          <w:rFonts w:asciiTheme="majorBidi" w:hAnsiTheme="majorBidi" w:cs="Angsana New" w:hint="cs"/>
          <w:sz w:val="30"/>
          <w:szCs w:val="30"/>
          <w:cs/>
        </w:rPr>
        <w:t>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</w:t>
      </w:r>
      <w:r w:rsidR="00142644" w:rsidRPr="00142644">
        <w:rPr>
          <w:rFonts w:asciiTheme="majorBidi" w:hAnsiTheme="majorBidi" w:cs="Angsana New" w:hint="cs"/>
          <w:sz w:val="30"/>
          <w:szCs w:val="30"/>
          <w:cs/>
        </w:rPr>
        <w:t>ทางการค้า</w:t>
      </w:r>
      <w:r w:rsidR="00142644" w:rsidRPr="0014264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A4745" w:rsidRPr="00AA4745">
        <w:rPr>
          <w:rFonts w:asciiTheme="majorBidi" w:hAnsiTheme="majorBidi" w:cs="Angsana New" w:hint="cs"/>
          <w:sz w:val="30"/>
          <w:szCs w:val="30"/>
          <w:cs/>
        </w:rPr>
        <w:t>กลุ่มบริษัทจะทบทวนอันดับความน่าเชื่อถือภายนอก</w:t>
      </w:r>
      <w:r w:rsidR="00AA4745" w:rsidRPr="00AA4745">
        <w:rPr>
          <w:rFonts w:asciiTheme="majorBidi" w:hAnsiTheme="majorBidi" w:cs="Angsana New"/>
          <w:sz w:val="30"/>
          <w:szCs w:val="30"/>
          <w:cs/>
        </w:rPr>
        <w:t xml:space="preserve"> (</w:t>
      </w:r>
      <w:r w:rsidR="00AA4745" w:rsidRPr="00AA4745">
        <w:rPr>
          <w:rFonts w:asciiTheme="majorBidi" w:hAnsiTheme="majorBidi" w:cs="Angsana New" w:hint="cs"/>
          <w:sz w:val="30"/>
          <w:szCs w:val="30"/>
          <w:cs/>
        </w:rPr>
        <w:t>ถ้ามี</w:t>
      </w:r>
      <w:r w:rsidR="00AA4745" w:rsidRPr="00AA4745">
        <w:rPr>
          <w:rFonts w:asciiTheme="majorBidi" w:hAnsiTheme="majorBidi" w:cs="Angsana New"/>
          <w:sz w:val="30"/>
          <w:szCs w:val="30"/>
          <w:cs/>
        </w:rPr>
        <w:t xml:space="preserve">) </w:t>
      </w:r>
      <w:r w:rsidR="00AA4745" w:rsidRPr="00AA4745">
        <w:rPr>
          <w:rFonts w:asciiTheme="majorBidi" w:hAnsiTheme="majorBidi" w:cs="Angsana New" w:hint="cs"/>
          <w:sz w:val="30"/>
          <w:szCs w:val="30"/>
          <w:cs/>
        </w:rPr>
        <w:t>งบการเงิน</w:t>
      </w:r>
      <w:r w:rsidR="00AA4745" w:rsidRPr="00AA4745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A4745" w:rsidRPr="00AA4745">
        <w:rPr>
          <w:rFonts w:asciiTheme="majorBidi" w:hAnsiTheme="majorBidi" w:cs="Angsana New" w:hint="cs"/>
          <w:sz w:val="30"/>
          <w:szCs w:val="30"/>
          <w:cs/>
        </w:rPr>
        <w:t>ข้อมูลของสถาบันจัดอันดับความน่าเชื่อถือ</w:t>
      </w:r>
      <w:r w:rsidR="00AA4745" w:rsidRPr="00AA4745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A4745" w:rsidRPr="00AA4745">
        <w:rPr>
          <w:rFonts w:asciiTheme="majorBidi" w:hAnsiTheme="majorBidi" w:cs="Angsana New" w:hint="cs"/>
          <w:sz w:val="30"/>
          <w:szCs w:val="30"/>
          <w:cs/>
        </w:rPr>
        <w:t>ข้อมูลอุตสาหกรรมและหนังสือรับรองฐานะทางการเงินของธนาคารสำหรับบางกรณี</w:t>
      </w:r>
    </w:p>
    <w:p w14:paraId="74156387" w14:textId="77777777" w:rsidR="00907C4A" w:rsidRPr="00CC79AD" w:rsidRDefault="00907C4A" w:rsidP="0072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52E353FA" w14:textId="167E72E4" w:rsidR="00583D63" w:rsidRPr="00583D63" w:rsidRDefault="00583D63" w:rsidP="0072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83D63">
        <w:rPr>
          <w:rFonts w:asciiTheme="majorBidi" w:hAnsiTheme="majorBidi" w:cs="Angsana New" w:hint="cs"/>
          <w:sz w:val="30"/>
          <w:szCs w:val="30"/>
          <w:cs/>
        </w:rPr>
        <w:t>กลุ่มบริษัทจำกัดฐานะเปิดต่อความเสี่ยงด้านเครดิตของลูกหนี้การค้าด้วยการกำหนดระยะเวลาการจ่ายชำระสูงสุดที่</w:t>
      </w:r>
      <w:r w:rsidRPr="00583D63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4148A" w:rsidRPr="0064148A">
        <w:rPr>
          <w:rFonts w:asciiTheme="majorBidi" w:hAnsiTheme="majorBidi" w:cstheme="majorBidi"/>
          <w:sz w:val="30"/>
          <w:szCs w:val="30"/>
        </w:rPr>
        <w:t>60</w:t>
      </w:r>
      <w:r w:rsidRPr="00583D63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009E8">
        <w:rPr>
          <w:rFonts w:asciiTheme="majorBidi" w:hAnsiTheme="majorBidi" w:cs="Angsana New" w:hint="cs"/>
          <w:sz w:val="30"/>
          <w:szCs w:val="30"/>
          <w:cs/>
        </w:rPr>
        <w:t>วัน</w:t>
      </w:r>
      <w:r w:rsidR="00142644">
        <w:rPr>
          <w:rFonts w:asciiTheme="majorBidi" w:hAnsiTheme="majorBidi" w:cs="Angsana New"/>
          <w:sz w:val="30"/>
          <w:szCs w:val="30"/>
        </w:rPr>
        <w:t xml:space="preserve"> </w:t>
      </w:r>
      <w:r w:rsidR="00142644" w:rsidRPr="00142644">
        <w:rPr>
          <w:rFonts w:asciiTheme="majorBidi" w:hAnsiTheme="majorBidi" w:cs="Angsana New" w:hint="cs"/>
          <w:sz w:val="30"/>
          <w:szCs w:val="30"/>
          <w:cs/>
        </w:rPr>
        <w:t>และมีการติดตามยอดคงค้างของลูกหนี้การค้าอย่างสม่ำเสมอ</w:t>
      </w:r>
      <w:r w:rsidR="00142644" w:rsidRPr="0014264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142644" w:rsidRPr="00142644">
        <w:rPr>
          <w:rFonts w:asciiTheme="majorBidi" w:hAnsiTheme="majorBidi" w:cs="Angsana New" w:hint="cs"/>
          <w:sz w:val="30"/>
          <w:szCs w:val="30"/>
          <w:cs/>
        </w:rPr>
        <w:t>กลุ่มบริษัทพิจารณา</w:t>
      </w:r>
      <w:r w:rsidR="00142644" w:rsidRPr="003C1B80">
        <w:rPr>
          <w:rFonts w:asciiTheme="majorBidi" w:hAnsiTheme="majorBidi" w:cs="Angsana New" w:hint="cs"/>
          <w:sz w:val="30"/>
          <w:szCs w:val="30"/>
          <w:cs/>
        </w:rPr>
        <w:t>การด้อยค่าทุกวันสิ้นรอบระยะเวลารายงาน</w:t>
      </w:r>
      <w:r w:rsidR="00142644" w:rsidRPr="003C1B8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142644" w:rsidRPr="003C1B80">
        <w:rPr>
          <w:rFonts w:asciiTheme="majorBidi" w:hAnsiTheme="majorBidi" w:cs="Angsana New" w:hint="cs"/>
          <w:sz w:val="30"/>
          <w:szCs w:val="30"/>
          <w:cs/>
        </w:rPr>
        <w:t>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และสะท้อน</w:t>
      </w:r>
      <w:r w:rsidR="00142644" w:rsidRPr="00142644">
        <w:rPr>
          <w:rFonts w:asciiTheme="majorBidi" w:hAnsiTheme="majorBidi" w:cs="Angsana New" w:hint="cs"/>
          <w:sz w:val="30"/>
          <w:szCs w:val="30"/>
          <w:cs/>
        </w:rPr>
        <w:t>ผลแตกต่างระหว่างสภาวะเศรษฐกิจในอดีตที่ผ่านมา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76196FA4" w14:textId="77777777" w:rsidR="00583D63" w:rsidRPr="00CC79AD" w:rsidRDefault="00583D63" w:rsidP="00E518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56316949" w14:textId="296C3C70" w:rsidR="00B543BF" w:rsidRDefault="00B543BF" w:rsidP="00E518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Theme="majorBidi" w:hAnsiTheme="majorBidi" w:cs="Angsana New"/>
          <w:sz w:val="30"/>
          <w:szCs w:val="30"/>
        </w:rPr>
      </w:pPr>
      <w:r w:rsidRPr="00B237F7">
        <w:rPr>
          <w:rFonts w:asciiTheme="majorBidi" w:hAnsiTheme="majorBidi" w:cs="Angsana New" w:hint="cs"/>
          <w:sz w:val="30"/>
          <w:szCs w:val="30"/>
          <w:cs/>
        </w:rPr>
        <w:t>ข้อมูลเกี่ยวกับลูกหนี้การค้าเปิดเผยในหมายเหตุข้อ</w:t>
      </w:r>
      <w:r w:rsidRPr="00B237F7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4148A" w:rsidRPr="00B237F7">
        <w:rPr>
          <w:rFonts w:asciiTheme="majorBidi" w:hAnsiTheme="majorBidi" w:cs="Angsana New"/>
          <w:sz w:val="30"/>
          <w:szCs w:val="30"/>
        </w:rPr>
        <w:t>6</w:t>
      </w:r>
    </w:p>
    <w:p w14:paraId="10B16C67" w14:textId="77777777" w:rsidR="00BA3C3D" w:rsidRDefault="00BA3C3D" w:rsidP="00E518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Theme="majorBidi" w:hAnsiTheme="majorBidi" w:cs="Angsana New"/>
          <w:sz w:val="30"/>
          <w:szCs w:val="30"/>
        </w:rPr>
      </w:pPr>
    </w:p>
    <w:p w14:paraId="67662EB1" w14:textId="0F83A2DE" w:rsidR="00583D63" w:rsidRDefault="00B543BF" w:rsidP="00B54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6E4C16">
        <w:rPr>
          <w:rFonts w:asciiTheme="majorBidi" w:hAnsiTheme="majorBidi" w:cs="Angsana New"/>
          <w:sz w:val="30"/>
          <w:szCs w:val="30"/>
          <w:cs/>
        </w:rPr>
        <w:t>(</w:t>
      </w:r>
      <w:r>
        <w:rPr>
          <w:rFonts w:asciiTheme="majorBidi" w:hAnsiTheme="majorBidi" w:cs="Angsana New" w:hint="cs"/>
          <w:sz w:val="30"/>
          <w:szCs w:val="30"/>
          <w:cs/>
        </w:rPr>
        <w:t>ข</w:t>
      </w:r>
      <w:r w:rsidRPr="006E4C16">
        <w:rPr>
          <w:rFonts w:asciiTheme="majorBidi" w:hAnsiTheme="majorBidi" w:cs="Angsana New"/>
          <w:sz w:val="30"/>
          <w:szCs w:val="30"/>
          <w:cs/>
        </w:rPr>
        <w:t>.</w:t>
      </w:r>
      <w:r w:rsidR="0064148A" w:rsidRPr="0064148A">
        <w:rPr>
          <w:rFonts w:asciiTheme="majorBidi" w:hAnsiTheme="majorBidi" w:cstheme="majorBidi"/>
          <w:sz w:val="30"/>
          <w:szCs w:val="30"/>
        </w:rPr>
        <w:t>1</w:t>
      </w:r>
      <w:r w:rsidRPr="006E4C16">
        <w:rPr>
          <w:rFonts w:asciiTheme="majorBidi" w:hAnsiTheme="majorBidi" w:cs="Angsana New"/>
          <w:sz w:val="30"/>
          <w:szCs w:val="30"/>
          <w:cs/>
        </w:rPr>
        <w:t>.</w:t>
      </w:r>
      <w:r w:rsidR="0064148A" w:rsidRPr="0064148A">
        <w:rPr>
          <w:rFonts w:asciiTheme="majorBidi" w:hAnsiTheme="majorBidi" w:cstheme="majorBidi"/>
          <w:sz w:val="30"/>
          <w:szCs w:val="30"/>
        </w:rPr>
        <w:t>2</w:t>
      </w:r>
      <w:r w:rsidRPr="006E4C16">
        <w:rPr>
          <w:rFonts w:asciiTheme="majorBidi" w:hAnsiTheme="majorBidi" w:cs="Angsana New"/>
          <w:sz w:val="30"/>
          <w:szCs w:val="30"/>
          <w:cs/>
        </w:rPr>
        <w:t xml:space="preserve">) </w:t>
      </w:r>
      <w:r w:rsidRPr="00B543BF">
        <w:rPr>
          <w:rFonts w:asciiTheme="majorBidi" w:hAnsiTheme="majorBidi" w:cs="Angsana New" w:hint="cs"/>
          <w:sz w:val="30"/>
          <w:szCs w:val="30"/>
          <w:cs/>
        </w:rPr>
        <w:t>เงินสดและรายการเทียบเท่าเงินสด</w:t>
      </w:r>
    </w:p>
    <w:p w14:paraId="605984A5" w14:textId="77777777" w:rsidR="00B543BF" w:rsidRPr="008A260B" w:rsidRDefault="00B543BF" w:rsidP="008A26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6CBB0021" w14:textId="40F08D28" w:rsidR="00B543BF" w:rsidRDefault="00B543BF" w:rsidP="00B54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Theme="majorBidi" w:hAnsiTheme="majorBidi" w:cs="Angsana New"/>
          <w:sz w:val="30"/>
          <w:szCs w:val="30"/>
        </w:rPr>
      </w:pPr>
      <w:r w:rsidRPr="00B543BF">
        <w:rPr>
          <w:rFonts w:asciiTheme="majorBidi" w:hAnsiTheme="majorBidi" w:cs="Angsana New" w:hint="cs"/>
          <w:sz w:val="30"/>
          <w:szCs w:val="30"/>
          <w:cs/>
        </w:rPr>
        <w:t>ความเสี่ยงด้านเครดิตของกลุ่มบริษัทที่เกิดจากเงินสดและรายการเทียบเท่าเงินสดมีจำกัดเนื่องจากคู่สัญญาเป็นธนาคารและสถาบันการเงิน</w:t>
      </w:r>
      <w:r w:rsidRPr="00B543B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543BF">
        <w:rPr>
          <w:rFonts w:asciiTheme="majorBidi" w:hAnsiTheme="majorBidi" w:cs="Angsana New" w:hint="cs"/>
          <w:sz w:val="30"/>
          <w:szCs w:val="30"/>
          <w:cs/>
        </w:rPr>
        <w:t>ซึ่งกลุ่มบริษัทพิจารณาว่ามีความเสี่ยงด้านเครดิตต่ำ</w:t>
      </w:r>
    </w:p>
    <w:p w14:paraId="03591AFA" w14:textId="77777777" w:rsidR="00B543BF" w:rsidRPr="008A260B" w:rsidRDefault="00B543BF" w:rsidP="008A26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08287622" w14:textId="09DC180A" w:rsidR="00AE484C" w:rsidRPr="00052D04" w:rsidRDefault="00AE484C" w:rsidP="00EF5A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52D04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="00EF006B" w:rsidRPr="00052D04">
        <w:rPr>
          <w:rFonts w:asciiTheme="majorBidi" w:hAnsiTheme="majorBidi" w:cs="Angsana New" w:hint="cs"/>
          <w:i/>
          <w:iCs/>
          <w:sz w:val="30"/>
          <w:szCs w:val="30"/>
          <w:cs/>
        </w:rPr>
        <w:t>ข</w:t>
      </w:r>
      <w:r w:rsidRPr="00052D04">
        <w:rPr>
          <w:rFonts w:asciiTheme="majorBidi" w:hAnsiTheme="majorBidi" w:cs="Angsana New"/>
          <w:i/>
          <w:iCs/>
          <w:sz w:val="30"/>
          <w:szCs w:val="30"/>
          <w:cs/>
        </w:rPr>
        <w:t>.</w:t>
      </w:r>
      <w:r w:rsidR="0064148A" w:rsidRPr="0064148A">
        <w:rPr>
          <w:rFonts w:asciiTheme="majorBidi" w:hAnsiTheme="majorBidi" w:cs="Angsana New"/>
          <w:i/>
          <w:iCs/>
          <w:sz w:val="30"/>
          <w:szCs w:val="30"/>
        </w:rPr>
        <w:t>2</w:t>
      </w:r>
      <w:r w:rsidRPr="00052D04">
        <w:rPr>
          <w:rFonts w:asciiTheme="majorBidi" w:hAnsiTheme="majorBidi" w:cs="Angsana New"/>
          <w:i/>
          <w:iCs/>
          <w:sz w:val="30"/>
          <w:szCs w:val="30"/>
          <w:cs/>
        </w:rPr>
        <w:t xml:space="preserve">) </w:t>
      </w:r>
      <w:r w:rsidRPr="00052D04">
        <w:rPr>
          <w:rFonts w:asciiTheme="majorBidi" w:hAnsiTheme="majorBidi" w:cs="Angsana New" w:hint="cs"/>
          <w:i/>
          <w:iCs/>
          <w:sz w:val="30"/>
          <w:szCs w:val="30"/>
          <w:cs/>
        </w:rPr>
        <w:t>ความเสี่ยงด้านสภาพคล่อง</w:t>
      </w:r>
    </w:p>
    <w:p w14:paraId="66461493" w14:textId="15025DE3" w:rsidR="00AE484C" w:rsidRPr="00CC79AD" w:rsidRDefault="00AE484C" w:rsidP="008A26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16D891CD" w14:textId="28CEC478" w:rsidR="00AE484C" w:rsidRDefault="00AE484C" w:rsidP="00AE48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AE484C">
        <w:rPr>
          <w:rFonts w:asciiTheme="majorBidi" w:hAnsiTheme="majorBidi" w:cs="Angsana New" w:hint="cs"/>
          <w:sz w:val="30"/>
          <w:szCs w:val="30"/>
          <w:cs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</w:t>
      </w:r>
      <w:r w:rsidRPr="00AE484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E484C">
        <w:rPr>
          <w:rFonts w:asciiTheme="majorBidi" w:hAnsiTheme="majorBidi" w:cs="Angsana New" w:hint="cs"/>
          <w:sz w:val="30"/>
          <w:szCs w:val="30"/>
          <w:cs/>
        </w:rPr>
        <w:t>และลดผลกระทบจากความผันผวนในกระแสเงินสด</w:t>
      </w:r>
    </w:p>
    <w:p w14:paraId="71B5C87E" w14:textId="304269BD" w:rsidR="00AE484C" w:rsidRPr="00CC79AD" w:rsidRDefault="00AE484C" w:rsidP="008A26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0D93DA61" w14:textId="47B53C90" w:rsidR="00970566" w:rsidRDefault="00970566" w:rsidP="009705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970566">
        <w:rPr>
          <w:rFonts w:asciiTheme="majorBidi" w:hAnsiTheme="majorBidi" w:cs="Angsana New" w:hint="cs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97056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70566">
        <w:rPr>
          <w:rFonts w:asciiTheme="majorBidi" w:hAnsiTheme="majorBidi" w:cs="Angsana New" w:hint="cs"/>
          <w:sz w:val="30"/>
          <w:szCs w:val="30"/>
          <w:cs/>
        </w:rPr>
        <w:t>ณ</w:t>
      </w:r>
      <w:r w:rsidRPr="0097056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70566">
        <w:rPr>
          <w:rFonts w:asciiTheme="majorBidi" w:hAnsiTheme="majorBidi" w:cs="Angsana New" w:hint="cs"/>
          <w:sz w:val="30"/>
          <w:szCs w:val="30"/>
          <w:cs/>
        </w:rPr>
        <w:t>วันที่รายงาน</w:t>
      </w:r>
      <w:r w:rsidRPr="0097056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832FE">
        <w:rPr>
          <w:rFonts w:asciiTheme="majorBidi" w:hAnsiTheme="majorBidi" w:cs="Angsana New"/>
          <w:sz w:val="30"/>
          <w:szCs w:val="30"/>
        </w:rPr>
        <w:t xml:space="preserve">   </w:t>
      </w:r>
      <w:r w:rsidRPr="00970566">
        <w:rPr>
          <w:rFonts w:asciiTheme="majorBidi" w:hAnsiTheme="majorBidi" w:cs="Angsana New" w:hint="cs"/>
          <w:sz w:val="30"/>
          <w:szCs w:val="30"/>
          <w:cs/>
        </w:rPr>
        <w:t>โดย</w:t>
      </w:r>
      <w:r w:rsidR="009C16EA">
        <w:rPr>
          <w:rFonts w:asciiTheme="majorBidi" w:hAnsiTheme="majorBidi" w:cs="Angsana New" w:hint="cs"/>
          <w:sz w:val="30"/>
          <w:szCs w:val="30"/>
          <w:cs/>
        </w:rPr>
        <w:t>แสดง</w:t>
      </w:r>
      <w:r w:rsidRPr="00970566">
        <w:rPr>
          <w:rFonts w:asciiTheme="majorBidi" w:hAnsiTheme="majorBidi" w:cs="Angsana New" w:hint="cs"/>
          <w:sz w:val="30"/>
          <w:szCs w:val="30"/>
          <w:cs/>
        </w:rPr>
        <w:t>จำนวนเงินเป็นจำนวนขั้นต้นซึ่งไม่ได้คิดลด</w:t>
      </w:r>
      <w:r w:rsidRPr="0097056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70566">
        <w:rPr>
          <w:rFonts w:asciiTheme="majorBidi" w:hAnsiTheme="majorBidi" w:cs="Angsana New" w:hint="cs"/>
          <w:sz w:val="30"/>
          <w:szCs w:val="30"/>
          <w:cs/>
        </w:rPr>
        <w:t>รวมดอกเบี้ยตามสัญญาและไม่รวมผลกระทบหากหักกลบตามสัญญา</w:t>
      </w:r>
    </w:p>
    <w:p w14:paraId="13D6AE4F" w14:textId="77777777" w:rsidR="00052D04" w:rsidRPr="008A260B" w:rsidRDefault="00052D04" w:rsidP="008A26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8982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24"/>
        <w:gridCol w:w="1008"/>
        <w:gridCol w:w="270"/>
        <w:gridCol w:w="1080"/>
        <w:gridCol w:w="272"/>
        <w:gridCol w:w="898"/>
        <w:gridCol w:w="236"/>
        <w:gridCol w:w="844"/>
        <w:gridCol w:w="263"/>
        <w:gridCol w:w="1087"/>
      </w:tblGrid>
      <w:tr w:rsidR="00052D04" w:rsidRPr="00262DA7" w14:paraId="788074D4" w14:textId="77777777" w:rsidTr="00F032FF">
        <w:trPr>
          <w:tblHeader/>
        </w:trPr>
        <w:tc>
          <w:tcPr>
            <w:tcW w:w="3024" w:type="dxa"/>
            <w:vAlign w:val="bottom"/>
          </w:tcPr>
          <w:p w14:paraId="7E748843" w14:textId="77777777" w:rsidR="00052D04" w:rsidRPr="00262DA7" w:rsidRDefault="00052D04" w:rsidP="004A0C8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5958" w:type="dxa"/>
            <w:gridSpan w:val="9"/>
            <w:vAlign w:val="bottom"/>
          </w:tcPr>
          <w:p w14:paraId="75D49C63" w14:textId="2525CCFD" w:rsidR="00052D04" w:rsidRPr="00262DA7" w:rsidRDefault="00052D04" w:rsidP="004A0C8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262DA7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</w:tr>
      <w:tr w:rsidR="003832FE" w:rsidRPr="00262DA7" w14:paraId="18652DF8" w14:textId="77777777" w:rsidTr="00F032FF">
        <w:trPr>
          <w:tblHeader/>
        </w:trPr>
        <w:tc>
          <w:tcPr>
            <w:tcW w:w="3024" w:type="dxa"/>
            <w:vAlign w:val="bottom"/>
          </w:tcPr>
          <w:p w14:paraId="697EABFD" w14:textId="77777777" w:rsidR="003832FE" w:rsidRPr="00262DA7" w:rsidRDefault="003832FE" w:rsidP="004A0C8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008" w:type="dxa"/>
            <w:vAlign w:val="bottom"/>
          </w:tcPr>
          <w:p w14:paraId="3B990358" w14:textId="77777777" w:rsidR="003832FE" w:rsidRPr="00262DA7" w:rsidRDefault="003832FE" w:rsidP="004A0C80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4950" w:type="dxa"/>
            <w:gridSpan w:val="8"/>
          </w:tcPr>
          <w:p w14:paraId="69B679A2" w14:textId="704B7933" w:rsidR="003832FE" w:rsidRPr="00262DA7" w:rsidRDefault="003832FE" w:rsidP="003832FE">
            <w:pPr>
              <w:spacing w:line="240" w:lineRule="auto"/>
              <w:ind w:left="-630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262DA7">
              <w:rPr>
                <w:rFonts w:asciiTheme="majorBidi" w:hAnsiTheme="majorBidi" w:cstheme="majorBidi" w:hint="cs"/>
                <w:sz w:val="29"/>
                <w:szCs w:val="29"/>
                <w:cs/>
              </w:rPr>
              <w:t>กระแสเงินสดตามสัญญา</w:t>
            </w:r>
          </w:p>
        </w:tc>
      </w:tr>
      <w:tr w:rsidR="00052D04" w:rsidRPr="00262DA7" w14:paraId="0D803AC1" w14:textId="77777777" w:rsidTr="00F032FF">
        <w:trPr>
          <w:tblHeader/>
        </w:trPr>
        <w:tc>
          <w:tcPr>
            <w:tcW w:w="3024" w:type="dxa"/>
            <w:vAlign w:val="bottom"/>
            <w:hideMark/>
          </w:tcPr>
          <w:p w14:paraId="30205060" w14:textId="0C8E5808" w:rsidR="00052D04" w:rsidRPr="00262DA7" w:rsidRDefault="00052D04" w:rsidP="004A0C8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  <w:r w:rsidRPr="00262DA7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ณ วันที่</w:t>
            </w:r>
            <w:r w:rsidRPr="00262DA7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  <w:t xml:space="preserve"> </w:t>
            </w:r>
            <w:r w:rsidR="0064148A" w:rsidRPr="00262DA7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  <w:t>31</w:t>
            </w:r>
            <w:r w:rsidRPr="00262DA7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  <w:t xml:space="preserve"> </w:t>
            </w:r>
            <w:r w:rsidRPr="00262DA7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ธันวาคม</w:t>
            </w:r>
          </w:p>
        </w:tc>
        <w:tc>
          <w:tcPr>
            <w:tcW w:w="1008" w:type="dxa"/>
            <w:vAlign w:val="bottom"/>
            <w:hideMark/>
          </w:tcPr>
          <w:p w14:paraId="62B835A2" w14:textId="77777777" w:rsidR="00052D04" w:rsidRPr="00262DA7" w:rsidRDefault="00052D04" w:rsidP="004A0C80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262DA7">
              <w:rPr>
                <w:rFonts w:asciiTheme="majorBidi" w:hAnsiTheme="majorBidi" w:cstheme="majorBidi"/>
                <w:sz w:val="29"/>
                <w:szCs w:val="29"/>
                <w:cs/>
              </w:rPr>
              <w:t>มูลค่า</w:t>
            </w:r>
          </w:p>
          <w:p w14:paraId="4FEE81FC" w14:textId="77777777" w:rsidR="00052D04" w:rsidRPr="00262DA7" w:rsidRDefault="00052D04" w:rsidP="004A0C80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262DA7">
              <w:rPr>
                <w:rFonts w:asciiTheme="majorBidi" w:hAnsiTheme="majorBidi" w:cstheme="majorBidi"/>
                <w:sz w:val="29"/>
                <w:szCs w:val="29"/>
                <w:cs/>
              </w:rPr>
              <w:t>ตามบัญชี</w:t>
            </w:r>
          </w:p>
        </w:tc>
        <w:tc>
          <w:tcPr>
            <w:tcW w:w="270" w:type="dxa"/>
          </w:tcPr>
          <w:p w14:paraId="0BFD7D3D" w14:textId="77777777" w:rsidR="00052D04" w:rsidRPr="00262DA7" w:rsidRDefault="00052D04" w:rsidP="004A0C80">
            <w:pPr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vAlign w:val="bottom"/>
            <w:hideMark/>
          </w:tcPr>
          <w:p w14:paraId="16BA34BA" w14:textId="17A86E3F" w:rsidR="00052D04" w:rsidRPr="00262DA7" w:rsidRDefault="00052D04" w:rsidP="004A0C80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262DA7">
              <w:rPr>
                <w:rFonts w:asciiTheme="majorBidi" w:hAnsiTheme="majorBidi" w:cstheme="majorBidi"/>
                <w:sz w:val="29"/>
                <w:szCs w:val="29"/>
                <w:cs/>
              </w:rPr>
              <w:t>ภายใน</w:t>
            </w:r>
            <w:r w:rsidRPr="00262DA7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="0064148A" w:rsidRPr="00262DA7">
              <w:rPr>
                <w:rFonts w:asciiTheme="majorBidi" w:hAnsiTheme="majorBidi" w:cstheme="majorBidi"/>
                <w:sz w:val="29"/>
                <w:szCs w:val="29"/>
              </w:rPr>
              <w:t>1</w:t>
            </w:r>
            <w:r w:rsidRPr="00262DA7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262DA7">
              <w:rPr>
                <w:rFonts w:asciiTheme="majorBidi" w:hAnsiTheme="majorBidi" w:cstheme="majorBidi"/>
                <w:sz w:val="29"/>
                <w:szCs w:val="29"/>
                <w:cs/>
              </w:rPr>
              <w:t>ปีหรือน้อยกว่า</w:t>
            </w:r>
          </w:p>
        </w:tc>
        <w:tc>
          <w:tcPr>
            <w:tcW w:w="272" w:type="dxa"/>
          </w:tcPr>
          <w:p w14:paraId="00857374" w14:textId="77777777" w:rsidR="00052D04" w:rsidRPr="00262DA7" w:rsidRDefault="00052D04" w:rsidP="004A0C80">
            <w:pPr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98" w:type="dxa"/>
            <w:vAlign w:val="bottom"/>
            <w:hideMark/>
          </w:tcPr>
          <w:p w14:paraId="1AAADF3E" w14:textId="387FACF6" w:rsidR="00052D04" w:rsidRPr="00262DA7" w:rsidRDefault="00052D04" w:rsidP="004A0C80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262DA7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มากกว่า </w:t>
            </w:r>
            <w:r w:rsidR="0064148A" w:rsidRPr="00262DA7">
              <w:rPr>
                <w:rFonts w:asciiTheme="majorBidi" w:hAnsiTheme="majorBidi" w:cstheme="majorBidi"/>
                <w:sz w:val="29"/>
                <w:szCs w:val="29"/>
              </w:rPr>
              <w:t>1</w:t>
            </w:r>
            <w:r w:rsidRPr="00262DA7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262DA7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ปี แต่ไม่เกิน </w:t>
            </w:r>
            <w:r w:rsidR="0064148A" w:rsidRPr="00262DA7">
              <w:rPr>
                <w:rFonts w:asciiTheme="majorBidi" w:hAnsiTheme="majorBidi" w:cstheme="majorBidi"/>
                <w:sz w:val="29"/>
                <w:szCs w:val="29"/>
              </w:rPr>
              <w:t>5</w:t>
            </w:r>
            <w:r w:rsidRPr="00262DA7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262DA7">
              <w:rPr>
                <w:rFonts w:asciiTheme="majorBidi" w:hAnsiTheme="majorBidi" w:cstheme="majorBidi"/>
                <w:sz w:val="29"/>
                <w:szCs w:val="29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2843068C" w14:textId="77777777" w:rsidR="00052D04" w:rsidRPr="00262DA7" w:rsidRDefault="00052D04" w:rsidP="004A0C80">
            <w:pPr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44" w:type="dxa"/>
            <w:vAlign w:val="bottom"/>
            <w:hideMark/>
          </w:tcPr>
          <w:p w14:paraId="5E8BEDD2" w14:textId="4E5D5760" w:rsidR="00052D04" w:rsidRPr="00262DA7" w:rsidRDefault="00052D04" w:rsidP="004A0C80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262DA7">
              <w:rPr>
                <w:rFonts w:asciiTheme="majorBidi" w:hAnsiTheme="majorBidi" w:cstheme="majorBidi"/>
                <w:sz w:val="29"/>
                <w:szCs w:val="29"/>
                <w:cs/>
              </w:rPr>
              <w:t>มากกว่า</w:t>
            </w:r>
            <w:r w:rsidRPr="00262DA7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="0064148A" w:rsidRPr="00262DA7">
              <w:rPr>
                <w:rFonts w:asciiTheme="majorBidi" w:hAnsiTheme="majorBidi" w:cstheme="majorBidi"/>
                <w:sz w:val="29"/>
                <w:szCs w:val="29"/>
              </w:rPr>
              <w:t>5</w:t>
            </w:r>
            <w:r w:rsidRPr="00262DA7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262DA7">
              <w:rPr>
                <w:rFonts w:asciiTheme="majorBidi" w:hAnsiTheme="majorBidi" w:cstheme="majorBidi"/>
                <w:sz w:val="29"/>
                <w:szCs w:val="29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392F7821" w14:textId="77777777" w:rsidR="00052D04" w:rsidRPr="00262DA7" w:rsidRDefault="00052D04" w:rsidP="004A0C80">
            <w:pPr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7" w:type="dxa"/>
            <w:vAlign w:val="bottom"/>
            <w:hideMark/>
          </w:tcPr>
          <w:p w14:paraId="6D205C42" w14:textId="77777777" w:rsidR="00052D04" w:rsidRPr="00262DA7" w:rsidRDefault="00052D04" w:rsidP="004A0C80">
            <w:pPr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262DA7">
              <w:rPr>
                <w:rFonts w:asciiTheme="majorBidi" w:hAnsiTheme="majorBidi" w:cstheme="majorBidi"/>
                <w:sz w:val="29"/>
                <w:szCs w:val="29"/>
                <w:cs/>
              </w:rPr>
              <w:t>รวม</w:t>
            </w:r>
          </w:p>
        </w:tc>
      </w:tr>
      <w:tr w:rsidR="00052D04" w:rsidRPr="00262DA7" w14:paraId="602C3C36" w14:textId="77777777" w:rsidTr="00F032FF">
        <w:trPr>
          <w:tblHeader/>
        </w:trPr>
        <w:tc>
          <w:tcPr>
            <w:tcW w:w="3024" w:type="dxa"/>
            <w:vAlign w:val="bottom"/>
          </w:tcPr>
          <w:p w14:paraId="2F552BD7" w14:textId="77777777" w:rsidR="00052D04" w:rsidRPr="00262DA7" w:rsidRDefault="00052D04" w:rsidP="004A0C8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5958" w:type="dxa"/>
            <w:gridSpan w:val="9"/>
            <w:vAlign w:val="bottom"/>
          </w:tcPr>
          <w:p w14:paraId="33B5CAA7" w14:textId="4FD00C1F" w:rsidR="00052D04" w:rsidRPr="00262DA7" w:rsidRDefault="00052D04" w:rsidP="004A0C80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</w:pPr>
            <w:r w:rsidRPr="00262DA7">
              <w:rPr>
                <w:rFonts w:asciiTheme="majorBidi" w:hAnsiTheme="majorBidi" w:cstheme="majorBidi"/>
                <w:i/>
                <w:iCs/>
                <w:sz w:val="29"/>
                <w:szCs w:val="29"/>
              </w:rPr>
              <w:t>(</w:t>
            </w:r>
            <w:r w:rsidRPr="00262DA7">
              <w:rPr>
                <w:rFonts w:asciiTheme="majorBidi" w:hAnsiTheme="majorBidi" w:cstheme="majorBidi" w:hint="cs"/>
                <w:i/>
                <w:iCs/>
                <w:sz w:val="29"/>
                <w:szCs w:val="29"/>
                <w:cs/>
              </w:rPr>
              <w:t>พันบาท</w:t>
            </w:r>
            <w:r w:rsidRPr="00262DA7">
              <w:rPr>
                <w:rFonts w:asciiTheme="majorBidi" w:hAnsiTheme="majorBidi" w:cstheme="majorBidi"/>
                <w:i/>
                <w:iCs/>
                <w:sz w:val="29"/>
                <w:szCs w:val="29"/>
              </w:rPr>
              <w:t>)</w:t>
            </w:r>
          </w:p>
        </w:tc>
      </w:tr>
      <w:tr w:rsidR="00052D04" w:rsidRPr="00262DA7" w14:paraId="470EC92E" w14:textId="77777777" w:rsidTr="00F032FF">
        <w:tc>
          <w:tcPr>
            <w:tcW w:w="3024" w:type="dxa"/>
            <w:vAlign w:val="bottom"/>
          </w:tcPr>
          <w:p w14:paraId="36F7FEF8" w14:textId="54B0C948" w:rsidR="00052D04" w:rsidRPr="00262DA7" w:rsidRDefault="0064148A" w:rsidP="004A0C8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  <w:r w:rsidRPr="00262DA7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  <w:t>256</w:t>
            </w:r>
            <w:r w:rsidR="00FE238A" w:rsidRPr="00262DA7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  <w:t>6</w:t>
            </w:r>
          </w:p>
        </w:tc>
        <w:tc>
          <w:tcPr>
            <w:tcW w:w="1008" w:type="dxa"/>
            <w:vAlign w:val="bottom"/>
          </w:tcPr>
          <w:p w14:paraId="62FD3DB8" w14:textId="77777777" w:rsidR="00052D04" w:rsidRPr="00262DA7" w:rsidRDefault="00052D04" w:rsidP="004A0C80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270" w:type="dxa"/>
          </w:tcPr>
          <w:p w14:paraId="28359C94" w14:textId="77777777" w:rsidR="00052D04" w:rsidRPr="00262DA7" w:rsidRDefault="00052D04" w:rsidP="004A0C80">
            <w:pPr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vAlign w:val="bottom"/>
          </w:tcPr>
          <w:p w14:paraId="2BC4A05A" w14:textId="77777777" w:rsidR="00052D04" w:rsidRPr="00262DA7" w:rsidRDefault="00052D04" w:rsidP="004A0C80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272" w:type="dxa"/>
          </w:tcPr>
          <w:p w14:paraId="31485438" w14:textId="77777777" w:rsidR="00052D04" w:rsidRPr="00262DA7" w:rsidRDefault="00052D04" w:rsidP="004A0C80">
            <w:pPr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98" w:type="dxa"/>
            <w:vAlign w:val="bottom"/>
          </w:tcPr>
          <w:p w14:paraId="3ED3B2AC" w14:textId="77777777" w:rsidR="00052D04" w:rsidRPr="00262DA7" w:rsidRDefault="00052D04" w:rsidP="004A0C80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236" w:type="dxa"/>
            <w:vAlign w:val="bottom"/>
          </w:tcPr>
          <w:p w14:paraId="5A7A5184" w14:textId="77777777" w:rsidR="00052D04" w:rsidRPr="00262DA7" w:rsidRDefault="00052D04" w:rsidP="004A0C80">
            <w:pPr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44" w:type="dxa"/>
            <w:vAlign w:val="bottom"/>
          </w:tcPr>
          <w:p w14:paraId="07A89AB1" w14:textId="77777777" w:rsidR="00052D04" w:rsidRPr="00262DA7" w:rsidRDefault="00052D04" w:rsidP="004A0C80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263" w:type="dxa"/>
            <w:vAlign w:val="bottom"/>
          </w:tcPr>
          <w:p w14:paraId="6A4324E2" w14:textId="77777777" w:rsidR="00052D04" w:rsidRPr="00262DA7" w:rsidRDefault="00052D04" w:rsidP="004A0C80">
            <w:pPr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7" w:type="dxa"/>
            <w:vAlign w:val="bottom"/>
          </w:tcPr>
          <w:p w14:paraId="2CEACEDD" w14:textId="77777777" w:rsidR="00052D04" w:rsidRPr="00262DA7" w:rsidRDefault="00052D04" w:rsidP="004A0C80">
            <w:pPr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</w:tr>
      <w:tr w:rsidR="00052D04" w:rsidRPr="00262DA7" w14:paraId="4F861B18" w14:textId="77777777" w:rsidTr="00F032FF">
        <w:tc>
          <w:tcPr>
            <w:tcW w:w="3024" w:type="dxa"/>
            <w:hideMark/>
          </w:tcPr>
          <w:p w14:paraId="4EB3FAEC" w14:textId="77777777" w:rsidR="00052D04" w:rsidRPr="00262DA7" w:rsidRDefault="00052D04" w:rsidP="004A0C8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  <w:r w:rsidRPr="00262DA7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1008" w:type="dxa"/>
          </w:tcPr>
          <w:p w14:paraId="69AE0FB7" w14:textId="77777777" w:rsidR="00052D04" w:rsidRPr="00262DA7" w:rsidRDefault="00052D04" w:rsidP="004A0C8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14:paraId="559DD378" w14:textId="77777777" w:rsidR="00052D04" w:rsidRPr="00262DA7" w:rsidRDefault="00052D04" w:rsidP="004A0C8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</w:tcPr>
          <w:p w14:paraId="22C68354" w14:textId="77777777" w:rsidR="00052D04" w:rsidRPr="00262DA7" w:rsidRDefault="00052D04" w:rsidP="004A0C8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2" w:type="dxa"/>
          </w:tcPr>
          <w:p w14:paraId="34A8F419" w14:textId="77777777" w:rsidR="00052D04" w:rsidRPr="00262DA7" w:rsidRDefault="00052D04" w:rsidP="004A0C8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898" w:type="dxa"/>
          </w:tcPr>
          <w:p w14:paraId="50A940F7" w14:textId="77777777" w:rsidR="00052D04" w:rsidRPr="00262DA7" w:rsidRDefault="00052D04" w:rsidP="004A0C8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36" w:type="dxa"/>
          </w:tcPr>
          <w:p w14:paraId="082E346D" w14:textId="77777777" w:rsidR="00052D04" w:rsidRPr="00262DA7" w:rsidRDefault="00052D04" w:rsidP="004A0C8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844" w:type="dxa"/>
          </w:tcPr>
          <w:p w14:paraId="2B6F6D72" w14:textId="77777777" w:rsidR="00052D04" w:rsidRPr="00262DA7" w:rsidRDefault="00052D04" w:rsidP="004A0C8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63" w:type="dxa"/>
          </w:tcPr>
          <w:p w14:paraId="6CC6882D" w14:textId="77777777" w:rsidR="00052D04" w:rsidRPr="00262DA7" w:rsidRDefault="00052D04" w:rsidP="004A0C8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87" w:type="dxa"/>
          </w:tcPr>
          <w:p w14:paraId="1763176B" w14:textId="77777777" w:rsidR="00052D04" w:rsidRPr="00262DA7" w:rsidRDefault="00052D04" w:rsidP="004A0C8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</w:tr>
      <w:tr w:rsidR="00A46C3A" w:rsidRPr="00262DA7" w14:paraId="105E382F" w14:textId="77777777" w:rsidTr="00F032FF">
        <w:tc>
          <w:tcPr>
            <w:tcW w:w="3024" w:type="dxa"/>
            <w:hideMark/>
          </w:tcPr>
          <w:p w14:paraId="66CA3C89" w14:textId="0F0BE043" w:rsidR="00A46C3A" w:rsidRPr="00262DA7" w:rsidRDefault="00A46C3A" w:rsidP="00A46C3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9"/>
                <w:szCs w:val="29"/>
              </w:rPr>
            </w:pPr>
            <w:r w:rsidRPr="00262DA7">
              <w:rPr>
                <w:rFonts w:asciiTheme="majorBidi" w:hAnsiTheme="majorBidi" w:cstheme="majorBidi"/>
                <w:sz w:val="29"/>
                <w:szCs w:val="29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08" w:type="dxa"/>
            <w:shd w:val="clear" w:color="auto" w:fill="auto"/>
          </w:tcPr>
          <w:p w14:paraId="77814548" w14:textId="3D375C11" w:rsidR="00A46C3A" w:rsidRPr="00262DA7" w:rsidRDefault="00A60608" w:rsidP="00A46C3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262DA7">
              <w:rPr>
                <w:rFonts w:asciiTheme="majorBidi" w:hAnsiTheme="majorBidi" w:cstheme="majorBidi"/>
                <w:sz w:val="29"/>
                <w:szCs w:val="29"/>
              </w:rPr>
              <w:t>320,000</w:t>
            </w:r>
          </w:p>
        </w:tc>
        <w:tc>
          <w:tcPr>
            <w:tcW w:w="270" w:type="dxa"/>
            <w:shd w:val="clear" w:color="auto" w:fill="auto"/>
          </w:tcPr>
          <w:p w14:paraId="354BE27A" w14:textId="77777777" w:rsidR="00A46C3A" w:rsidRPr="00262DA7" w:rsidRDefault="00A46C3A" w:rsidP="00A46C3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</w:tcPr>
          <w:p w14:paraId="3B3C3DF5" w14:textId="168F7529" w:rsidR="00A46C3A" w:rsidRPr="00262DA7" w:rsidRDefault="00A60608" w:rsidP="00A46C3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262DA7">
              <w:rPr>
                <w:rFonts w:asciiTheme="majorBidi" w:hAnsiTheme="majorBidi" w:cstheme="majorBidi"/>
                <w:sz w:val="29"/>
                <w:szCs w:val="29"/>
              </w:rPr>
              <w:t>320,000</w:t>
            </w:r>
          </w:p>
        </w:tc>
        <w:tc>
          <w:tcPr>
            <w:tcW w:w="272" w:type="dxa"/>
            <w:shd w:val="clear" w:color="auto" w:fill="auto"/>
          </w:tcPr>
          <w:p w14:paraId="1121BF77" w14:textId="77777777" w:rsidR="00A46C3A" w:rsidRPr="00262DA7" w:rsidRDefault="00A46C3A" w:rsidP="00A46C3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98" w:type="dxa"/>
            <w:shd w:val="clear" w:color="auto" w:fill="auto"/>
          </w:tcPr>
          <w:p w14:paraId="56BAFB71" w14:textId="188E6117" w:rsidR="00A46C3A" w:rsidRPr="00262DA7" w:rsidRDefault="00A60608" w:rsidP="00A46C3A">
            <w:pPr>
              <w:tabs>
                <w:tab w:val="decimal" w:pos="613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262DA7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E4CF544" w14:textId="77777777" w:rsidR="00A46C3A" w:rsidRPr="00262DA7" w:rsidRDefault="00A46C3A" w:rsidP="00A46C3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44" w:type="dxa"/>
            <w:shd w:val="clear" w:color="auto" w:fill="auto"/>
          </w:tcPr>
          <w:p w14:paraId="5CD53BF4" w14:textId="292F75DD" w:rsidR="00A46C3A" w:rsidRPr="00262DA7" w:rsidRDefault="00A60608" w:rsidP="00A46C3A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262DA7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7B69F9EC" w14:textId="77777777" w:rsidR="00A46C3A" w:rsidRPr="00262DA7" w:rsidRDefault="00A46C3A" w:rsidP="00A46C3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7" w:type="dxa"/>
            <w:shd w:val="clear" w:color="auto" w:fill="auto"/>
          </w:tcPr>
          <w:p w14:paraId="2BA5BD5C" w14:textId="5DB8753F" w:rsidR="00A46C3A" w:rsidRPr="00262DA7" w:rsidRDefault="00A60608" w:rsidP="00A46C3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262DA7">
              <w:rPr>
                <w:rFonts w:asciiTheme="majorBidi" w:hAnsiTheme="majorBidi" w:cstheme="majorBidi"/>
                <w:sz w:val="29"/>
                <w:szCs w:val="29"/>
              </w:rPr>
              <w:t>320,000</w:t>
            </w:r>
          </w:p>
        </w:tc>
      </w:tr>
      <w:tr w:rsidR="00A46C3A" w:rsidRPr="00262DA7" w14:paraId="66591606" w14:textId="77777777" w:rsidTr="00F032FF">
        <w:tc>
          <w:tcPr>
            <w:tcW w:w="3024" w:type="dxa"/>
            <w:hideMark/>
          </w:tcPr>
          <w:p w14:paraId="099E1AAD" w14:textId="77777777" w:rsidR="00A46C3A" w:rsidRPr="00262DA7" w:rsidRDefault="00A46C3A" w:rsidP="00A46C3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9"/>
                <w:szCs w:val="29"/>
              </w:rPr>
            </w:pPr>
            <w:r w:rsidRPr="00262DA7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เจ้าหนี้การค้า </w:t>
            </w:r>
          </w:p>
        </w:tc>
        <w:tc>
          <w:tcPr>
            <w:tcW w:w="1008" w:type="dxa"/>
            <w:shd w:val="clear" w:color="auto" w:fill="auto"/>
          </w:tcPr>
          <w:p w14:paraId="117209C9" w14:textId="35698AD6" w:rsidR="00A46C3A" w:rsidRPr="00262DA7" w:rsidRDefault="00A60608" w:rsidP="00A6060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262DA7">
              <w:rPr>
                <w:rFonts w:asciiTheme="majorBidi" w:hAnsiTheme="majorBidi" w:cstheme="majorBidi"/>
                <w:sz w:val="29"/>
                <w:szCs w:val="29"/>
              </w:rPr>
              <w:t>89,249</w:t>
            </w:r>
          </w:p>
        </w:tc>
        <w:tc>
          <w:tcPr>
            <w:tcW w:w="270" w:type="dxa"/>
            <w:shd w:val="clear" w:color="auto" w:fill="auto"/>
          </w:tcPr>
          <w:p w14:paraId="5EEE1A91" w14:textId="77777777" w:rsidR="00A46C3A" w:rsidRPr="00262DA7" w:rsidRDefault="00A46C3A" w:rsidP="00A46C3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</w:tcPr>
          <w:p w14:paraId="6F7E0F81" w14:textId="624EA517" w:rsidR="00A46C3A" w:rsidRPr="00262DA7" w:rsidRDefault="00A60608" w:rsidP="00A46C3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262DA7">
              <w:rPr>
                <w:rFonts w:asciiTheme="majorBidi" w:hAnsiTheme="majorBidi" w:cstheme="majorBidi"/>
                <w:sz w:val="29"/>
                <w:szCs w:val="29"/>
              </w:rPr>
              <w:t>89,249</w:t>
            </w:r>
          </w:p>
        </w:tc>
        <w:tc>
          <w:tcPr>
            <w:tcW w:w="272" w:type="dxa"/>
            <w:shd w:val="clear" w:color="auto" w:fill="auto"/>
          </w:tcPr>
          <w:p w14:paraId="5225B81B" w14:textId="77777777" w:rsidR="00A46C3A" w:rsidRPr="00262DA7" w:rsidRDefault="00A46C3A" w:rsidP="00A46C3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98" w:type="dxa"/>
            <w:shd w:val="clear" w:color="auto" w:fill="auto"/>
          </w:tcPr>
          <w:p w14:paraId="0C14C18C" w14:textId="7E205159" w:rsidR="00A46C3A" w:rsidRPr="00262DA7" w:rsidRDefault="00A60608" w:rsidP="00A46C3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262DA7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351D441" w14:textId="77777777" w:rsidR="00A46C3A" w:rsidRPr="00262DA7" w:rsidRDefault="00A46C3A" w:rsidP="00A46C3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44" w:type="dxa"/>
            <w:shd w:val="clear" w:color="auto" w:fill="auto"/>
          </w:tcPr>
          <w:p w14:paraId="45FCAC69" w14:textId="38DDB60C" w:rsidR="00A46C3A" w:rsidRPr="00262DA7" w:rsidRDefault="00A60608" w:rsidP="00A46C3A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262DA7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096F06D3" w14:textId="77777777" w:rsidR="00A46C3A" w:rsidRPr="00262DA7" w:rsidRDefault="00A46C3A" w:rsidP="00A46C3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7" w:type="dxa"/>
            <w:shd w:val="clear" w:color="auto" w:fill="auto"/>
          </w:tcPr>
          <w:p w14:paraId="0365757E" w14:textId="0EF446CC" w:rsidR="00A46C3A" w:rsidRPr="00262DA7" w:rsidRDefault="00A60608" w:rsidP="00A46C3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262DA7">
              <w:rPr>
                <w:rFonts w:asciiTheme="majorBidi" w:hAnsiTheme="majorBidi" w:cstheme="majorBidi"/>
                <w:sz w:val="29"/>
                <w:szCs w:val="29"/>
              </w:rPr>
              <w:t>89,249</w:t>
            </w:r>
          </w:p>
        </w:tc>
      </w:tr>
      <w:tr w:rsidR="00052D04" w:rsidRPr="00262DA7" w14:paraId="16E2D9F5" w14:textId="77777777" w:rsidTr="00F032FF">
        <w:tc>
          <w:tcPr>
            <w:tcW w:w="3024" w:type="dxa"/>
            <w:hideMark/>
          </w:tcPr>
          <w:p w14:paraId="5A2DEBC6" w14:textId="28B5E50B" w:rsidR="00052D04" w:rsidRPr="00262DA7" w:rsidRDefault="00052D04" w:rsidP="004A0C8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9"/>
                <w:szCs w:val="29"/>
              </w:rPr>
            </w:pPr>
            <w:r w:rsidRPr="00262DA7">
              <w:rPr>
                <w:rFonts w:asciiTheme="majorBidi" w:hAnsiTheme="majorBidi" w:cstheme="majorBidi"/>
                <w:sz w:val="29"/>
                <w:szCs w:val="29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08" w:type="dxa"/>
            <w:shd w:val="clear" w:color="auto" w:fill="auto"/>
          </w:tcPr>
          <w:p w14:paraId="2EBAE8D1" w14:textId="236A127D" w:rsidR="00052D04" w:rsidRPr="00262DA7" w:rsidRDefault="00A60608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262DA7">
              <w:rPr>
                <w:rFonts w:asciiTheme="majorBidi" w:hAnsiTheme="majorBidi" w:cstheme="majorBidi"/>
                <w:sz w:val="29"/>
                <w:szCs w:val="29"/>
              </w:rPr>
              <w:t>27,350</w:t>
            </w:r>
          </w:p>
        </w:tc>
        <w:tc>
          <w:tcPr>
            <w:tcW w:w="270" w:type="dxa"/>
            <w:shd w:val="clear" w:color="auto" w:fill="auto"/>
          </w:tcPr>
          <w:p w14:paraId="53826441" w14:textId="77777777" w:rsidR="00052D04" w:rsidRPr="00262DA7" w:rsidRDefault="00052D04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</w:tcPr>
          <w:p w14:paraId="4C4CF2A5" w14:textId="2FB33D67" w:rsidR="00052D04" w:rsidRPr="00262DA7" w:rsidRDefault="00A60608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262DA7">
              <w:rPr>
                <w:rFonts w:asciiTheme="majorBidi" w:hAnsiTheme="majorBidi" w:cstheme="majorBidi"/>
                <w:sz w:val="29"/>
                <w:szCs w:val="29"/>
              </w:rPr>
              <w:t>17,092</w:t>
            </w:r>
          </w:p>
        </w:tc>
        <w:tc>
          <w:tcPr>
            <w:tcW w:w="272" w:type="dxa"/>
            <w:shd w:val="clear" w:color="auto" w:fill="auto"/>
          </w:tcPr>
          <w:p w14:paraId="3F058666" w14:textId="77777777" w:rsidR="00052D04" w:rsidRPr="00262DA7" w:rsidRDefault="00052D04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98" w:type="dxa"/>
            <w:shd w:val="clear" w:color="auto" w:fill="auto"/>
          </w:tcPr>
          <w:p w14:paraId="5201C474" w14:textId="1FC10A73" w:rsidR="00052D04" w:rsidRPr="00262DA7" w:rsidRDefault="00A60608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262DA7">
              <w:rPr>
                <w:rFonts w:asciiTheme="majorBidi" w:hAnsiTheme="majorBidi" w:cstheme="majorBidi"/>
                <w:sz w:val="29"/>
                <w:szCs w:val="29"/>
              </w:rPr>
              <w:t>11,34</w:t>
            </w:r>
            <w:r w:rsidR="00BF098C" w:rsidRPr="00262DA7">
              <w:rPr>
                <w:rFonts w:asciiTheme="majorBidi" w:hAnsiTheme="majorBidi" w:cstheme="majorBidi"/>
                <w:sz w:val="29"/>
                <w:szCs w:val="29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28DA8855" w14:textId="77777777" w:rsidR="00052D04" w:rsidRPr="00262DA7" w:rsidRDefault="00052D04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44" w:type="dxa"/>
            <w:shd w:val="clear" w:color="auto" w:fill="auto"/>
          </w:tcPr>
          <w:p w14:paraId="09B05568" w14:textId="506243DF" w:rsidR="00052D04" w:rsidRPr="00262DA7" w:rsidRDefault="00A60608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262DA7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4CC9228A" w14:textId="77777777" w:rsidR="00052D04" w:rsidRPr="00262DA7" w:rsidRDefault="00052D04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7" w:type="dxa"/>
            <w:shd w:val="clear" w:color="auto" w:fill="auto"/>
          </w:tcPr>
          <w:p w14:paraId="5B3EE4F8" w14:textId="462C1485" w:rsidR="00052D04" w:rsidRPr="00262DA7" w:rsidRDefault="00A60608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262DA7">
              <w:rPr>
                <w:rFonts w:asciiTheme="majorBidi" w:hAnsiTheme="majorBidi" w:cstheme="majorBidi"/>
                <w:sz w:val="29"/>
                <w:szCs w:val="29"/>
              </w:rPr>
              <w:t>28,434</w:t>
            </w:r>
          </w:p>
        </w:tc>
      </w:tr>
      <w:tr w:rsidR="00052D04" w:rsidRPr="00262DA7" w14:paraId="0E62BC26" w14:textId="77777777" w:rsidTr="00F032FF">
        <w:trPr>
          <w:trHeight w:val="119"/>
        </w:trPr>
        <w:tc>
          <w:tcPr>
            <w:tcW w:w="3024" w:type="dxa"/>
            <w:hideMark/>
          </w:tcPr>
          <w:p w14:paraId="17D05A02" w14:textId="77777777" w:rsidR="00052D04" w:rsidRPr="00262DA7" w:rsidRDefault="00052D04" w:rsidP="004A0C8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9"/>
                <w:szCs w:val="29"/>
              </w:rPr>
            </w:pPr>
            <w:r w:rsidRPr="00262DA7">
              <w:rPr>
                <w:rFonts w:asciiTheme="majorBidi" w:hAnsiTheme="majorBidi" w:cstheme="majorBidi"/>
                <w:sz w:val="29"/>
                <w:szCs w:val="29"/>
                <w:cs/>
              </w:rPr>
              <w:t>หนี้สินตามสัญญาเช่า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19B593" w14:textId="51A640C6" w:rsidR="00052D04" w:rsidRPr="00262DA7" w:rsidRDefault="00A60608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262DA7">
              <w:rPr>
                <w:rFonts w:asciiTheme="majorBidi" w:hAnsiTheme="majorBidi" w:cstheme="majorBidi"/>
                <w:sz w:val="29"/>
                <w:szCs w:val="29"/>
              </w:rPr>
              <w:t>186,163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57A0BF" w14:textId="77777777" w:rsidR="00052D04" w:rsidRPr="00262DA7" w:rsidRDefault="00052D04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BE78C9" w14:textId="5811EF40" w:rsidR="00052D04" w:rsidRPr="00262DA7" w:rsidRDefault="00A60608" w:rsidP="00E264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262DA7">
              <w:rPr>
                <w:rFonts w:asciiTheme="majorBidi" w:hAnsiTheme="majorBidi" w:cstheme="majorBidi"/>
                <w:sz w:val="29"/>
                <w:szCs w:val="29"/>
              </w:rPr>
              <w:t>16,326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3A2C6FBE" w14:textId="77777777" w:rsidR="00052D04" w:rsidRPr="00262DA7" w:rsidRDefault="00052D04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C792C1" w14:textId="2095EFB2" w:rsidR="00052D04" w:rsidRPr="00262DA7" w:rsidRDefault="00A60608" w:rsidP="00E264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262DA7">
              <w:rPr>
                <w:rFonts w:asciiTheme="majorBidi" w:hAnsiTheme="majorBidi" w:cstheme="majorBidi"/>
                <w:sz w:val="29"/>
                <w:szCs w:val="29"/>
              </w:rPr>
              <w:t>72,876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55E1EF" w14:textId="77777777" w:rsidR="00052D04" w:rsidRPr="00262DA7" w:rsidRDefault="00052D04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F81C08" w14:textId="63BCCFB7" w:rsidR="00052D04" w:rsidRPr="00262DA7" w:rsidRDefault="00A60608" w:rsidP="00E264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262DA7">
              <w:rPr>
                <w:rFonts w:asciiTheme="majorBidi" w:hAnsiTheme="majorBidi" w:cstheme="majorBidi"/>
                <w:sz w:val="29"/>
                <w:szCs w:val="29"/>
              </w:rPr>
              <w:t>189,515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20582976" w14:textId="77777777" w:rsidR="00052D04" w:rsidRPr="00262DA7" w:rsidRDefault="00052D04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3B6370" w14:textId="37779EA1" w:rsidR="00052D04" w:rsidRPr="00262DA7" w:rsidRDefault="00A60608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262DA7">
              <w:rPr>
                <w:rFonts w:asciiTheme="majorBidi" w:hAnsiTheme="majorBidi" w:cstheme="majorBidi"/>
                <w:sz w:val="29"/>
                <w:szCs w:val="29"/>
              </w:rPr>
              <w:t>278,717</w:t>
            </w:r>
          </w:p>
        </w:tc>
      </w:tr>
      <w:tr w:rsidR="00052D04" w:rsidRPr="00262DA7" w14:paraId="72574138" w14:textId="77777777" w:rsidTr="00F032FF">
        <w:tc>
          <w:tcPr>
            <w:tcW w:w="3024" w:type="dxa"/>
          </w:tcPr>
          <w:p w14:paraId="54A1E2AE" w14:textId="77777777" w:rsidR="00052D04" w:rsidRPr="00262DA7" w:rsidRDefault="00052D04" w:rsidP="004A0C8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181FF08" w14:textId="3EB8332B" w:rsidR="00052D04" w:rsidRPr="00262DA7" w:rsidRDefault="00A60608" w:rsidP="00E264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262DA7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622,762</w:t>
            </w:r>
          </w:p>
        </w:tc>
        <w:tc>
          <w:tcPr>
            <w:tcW w:w="270" w:type="dxa"/>
            <w:shd w:val="clear" w:color="auto" w:fill="auto"/>
          </w:tcPr>
          <w:p w14:paraId="5321BD3B" w14:textId="77777777" w:rsidR="00052D04" w:rsidRPr="00262DA7" w:rsidRDefault="00052D04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0656CC7" w14:textId="32F1BE61" w:rsidR="00052D04" w:rsidRPr="00262DA7" w:rsidRDefault="00A60608" w:rsidP="00E264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262DA7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442,667</w:t>
            </w:r>
          </w:p>
        </w:tc>
        <w:tc>
          <w:tcPr>
            <w:tcW w:w="272" w:type="dxa"/>
            <w:shd w:val="clear" w:color="auto" w:fill="auto"/>
          </w:tcPr>
          <w:p w14:paraId="5E0B0128" w14:textId="77777777" w:rsidR="00052D04" w:rsidRPr="00262DA7" w:rsidRDefault="00052D04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73846D4" w14:textId="503DB275" w:rsidR="00052D04" w:rsidRPr="00262DA7" w:rsidRDefault="00A60608" w:rsidP="00E264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262DA7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84,21</w:t>
            </w:r>
            <w:r w:rsidR="00BF098C" w:rsidRPr="00262DA7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8</w:t>
            </w:r>
          </w:p>
        </w:tc>
        <w:tc>
          <w:tcPr>
            <w:tcW w:w="236" w:type="dxa"/>
            <w:shd w:val="clear" w:color="auto" w:fill="auto"/>
          </w:tcPr>
          <w:p w14:paraId="7502110C" w14:textId="77777777" w:rsidR="00052D04" w:rsidRPr="00262DA7" w:rsidRDefault="00052D04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E7ADF0C" w14:textId="38E370E3" w:rsidR="00052D04" w:rsidRPr="00262DA7" w:rsidRDefault="00A60608" w:rsidP="00E264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262DA7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189,515</w:t>
            </w:r>
          </w:p>
        </w:tc>
        <w:tc>
          <w:tcPr>
            <w:tcW w:w="263" w:type="dxa"/>
            <w:shd w:val="clear" w:color="auto" w:fill="auto"/>
          </w:tcPr>
          <w:p w14:paraId="5ACBBACE" w14:textId="77777777" w:rsidR="00052D04" w:rsidRPr="00262DA7" w:rsidRDefault="00052D04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4CA5CCF" w14:textId="04F6DDDD" w:rsidR="00052D04" w:rsidRPr="00262DA7" w:rsidRDefault="00A60608" w:rsidP="00E264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262DA7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716,400</w:t>
            </w:r>
          </w:p>
        </w:tc>
      </w:tr>
      <w:tr w:rsidR="00F032FF" w:rsidRPr="00262DA7" w14:paraId="38C6E56B" w14:textId="77777777" w:rsidTr="00F032FF">
        <w:tc>
          <w:tcPr>
            <w:tcW w:w="3024" w:type="dxa"/>
          </w:tcPr>
          <w:p w14:paraId="26F85B08" w14:textId="77777777" w:rsidR="00F032FF" w:rsidRPr="00262DA7" w:rsidRDefault="00F032FF" w:rsidP="004A0C8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20C90A24" w14:textId="77777777" w:rsidR="00F032FF" w:rsidRPr="00262DA7" w:rsidRDefault="00F032FF" w:rsidP="00E264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</w:tcPr>
          <w:p w14:paraId="5B96BE73" w14:textId="77777777" w:rsidR="00F032FF" w:rsidRPr="00262DA7" w:rsidRDefault="00F032FF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1152488" w14:textId="77777777" w:rsidR="00F032FF" w:rsidRPr="00262DA7" w:rsidRDefault="00F032FF" w:rsidP="00E264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2" w:type="dxa"/>
            <w:shd w:val="clear" w:color="auto" w:fill="auto"/>
          </w:tcPr>
          <w:p w14:paraId="63275EAE" w14:textId="77777777" w:rsidR="00F032FF" w:rsidRPr="00262DA7" w:rsidRDefault="00F032FF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  <w:shd w:val="clear" w:color="auto" w:fill="auto"/>
          </w:tcPr>
          <w:p w14:paraId="78681AEA" w14:textId="77777777" w:rsidR="00F032FF" w:rsidRPr="00262DA7" w:rsidRDefault="00F032FF" w:rsidP="00E264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</w:tcPr>
          <w:p w14:paraId="4CDD7DD1" w14:textId="77777777" w:rsidR="00F032FF" w:rsidRPr="00262DA7" w:rsidRDefault="00F032FF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</w:tcPr>
          <w:p w14:paraId="683089AC" w14:textId="77777777" w:rsidR="00F032FF" w:rsidRPr="00262DA7" w:rsidRDefault="00F032FF" w:rsidP="00E264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63" w:type="dxa"/>
            <w:shd w:val="clear" w:color="auto" w:fill="auto"/>
          </w:tcPr>
          <w:p w14:paraId="291E8804" w14:textId="77777777" w:rsidR="00F032FF" w:rsidRPr="00262DA7" w:rsidRDefault="00F032FF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87" w:type="dxa"/>
            <w:tcBorders>
              <w:left w:val="nil"/>
              <w:right w:val="nil"/>
            </w:tcBorders>
            <w:shd w:val="clear" w:color="auto" w:fill="auto"/>
          </w:tcPr>
          <w:p w14:paraId="1354D6F3" w14:textId="77777777" w:rsidR="00F032FF" w:rsidRPr="00262DA7" w:rsidRDefault="00F032FF" w:rsidP="00E264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</w:tr>
      <w:tr w:rsidR="00F032FF" w:rsidRPr="00262DA7" w14:paraId="3CA8D5CD" w14:textId="77777777" w:rsidTr="002E5BEF">
        <w:tc>
          <w:tcPr>
            <w:tcW w:w="3024" w:type="dxa"/>
            <w:vAlign w:val="bottom"/>
          </w:tcPr>
          <w:p w14:paraId="0F855113" w14:textId="2E17BD16" w:rsidR="00F032FF" w:rsidRPr="00262DA7" w:rsidRDefault="00F032FF" w:rsidP="00F032F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9"/>
                <w:szCs w:val="29"/>
              </w:rPr>
            </w:pPr>
            <w:r w:rsidRPr="00262DA7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  <w:t>2565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840585" w14:textId="77777777" w:rsidR="00F032FF" w:rsidRPr="00262DA7" w:rsidRDefault="00F032FF" w:rsidP="00F032F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</w:tcPr>
          <w:p w14:paraId="4BD47AF5" w14:textId="77777777" w:rsidR="00F032FF" w:rsidRPr="00262DA7" w:rsidRDefault="00F032FF" w:rsidP="00F032F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7DF953" w14:textId="77777777" w:rsidR="00F032FF" w:rsidRPr="00262DA7" w:rsidRDefault="00F032FF" w:rsidP="00F032F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2" w:type="dxa"/>
            <w:shd w:val="clear" w:color="auto" w:fill="auto"/>
          </w:tcPr>
          <w:p w14:paraId="48D2A358" w14:textId="77777777" w:rsidR="00F032FF" w:rsidRPr="00262DA7" w:rsidRDefault="00F032FF" w:rsidP="00F032F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D137AA" w14:textId="77777777" w:rsidR="00F032FF" w:rsidRPr="00262DA7" w:rsidRDefault="00F032FF" w:rsidP="00F032F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C5166A7" w14:textId="77777777" w:rsidR="00F032FF" w:rsidRPr="00262DA7" w:rsidRDefault="00F032FF" w:rsidP="00F032F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DBCBBD" w14:textId="77777777" w:rsidR="00F032FF" w:rsidRPr="00262DA7" w:rsidRDefault="00F032FF" w:rsidP="00F032F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63" w:type="dxa"/>
            <w:shd w:val="clear" w:color="auto" w:fill="auto"/>
            <w:vAlign w:val="bottom"/>
          </w:tcPr>
          <w:p w14:paraId="0023FEE9" w14:textId="77777777" w:rsidR="00F032FF" w:rsidRPr="00262DA7" w:rsidRDefault="00F032FF" w:rsidP="00F032F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8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F6DDD3" w14:textId="77777777" w:rsidR="00F032FF" w:rsidRPr="00262DA7" w:rsidRDefault="00F032FF" w:rsidP="00F032F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</w:tr>
      <w:tr w:rsidR="00F032FF" w:rsidRPr="00262DA7" w14:paraId="5D52B0B6" w14:textId="77777777" w:rsidTr="00F032FF">
        <w:tc>
          <w:tcPr>
            <w:tcW w:w="3024" w:type="dxa"/>
          </w:tcPr>
          <w:p w14:paraId="386693B4" w14:textId="5FBDD041" w:rsidR="00F032FF" w:rsidRPr="00262DA7" w:rsidRDefault="00F032FF" w:rsidP="00F032F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9"/>
                <w:szCs w:val="29"/>
              </w:rPr>
            </w:pPr>
            <w:r w:rsidRPr="00262DA7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523D28C5" w14:textId="77777777" w:rsidR="00F032FF" w:rsidRPr="00262DA7" w:rsidRDefault="00F032FF" w:rsidP="00F032F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</w:tcPr>
          <w:p w14:paraId="0F51F93E" w14:textId="77777777" w:rsidR="00F032FF" w:rsidRPr="00262DA7" w:rsidRDefault="00F032FF" w:rsidP="00F032F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56D373AC" w14:textId="77777777" w:rsidR="00F032FF" w:rsidRPr="00262DA7" w:rsidRDefault="00F032FF" w:rsidP="00F032F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2" w:type="dxa"/>
            <w:shd w:val="clear" w:color="auto" w:fill="auto"/>
          </w:tcPr>
          <w:p w14:paraId="09097783" w14:textId="77777777" w:rsidR="00F032FF" w:rsidRPr="00262DA7" w:rsidRDefault="00F032FF" w:rsidP="00F032F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  <w:shd w:val="clear" w:color="auto" w:fill="auto"/>
          </w:tcPr>
          <w:p w14:paraId="4B3A90E4" w14:textId="77777777" w:rsidR="00F032FF" w:rsidRPr="00262DA7" w:rsidRDefault="00F032FF" w:rsidP="00F032F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</w:tcPr>
          <w:p w14:paraId="20D54C6D" w14:textId="77777777" w:rsidR="00F032FF" w:rsidRPr="00262DA7" w:rsidRDefault="00F032FF" w:rsidP="00F032F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</w:tcPr>
          <w:p w14:paraId="31E1C405" w14:textId="77777777" w:rsidR="00F032FF" w:rsidRPr="00262DA7" w:rsidRDefault="00F032FF" w:rsidP="00F032F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63" w:type="dxa"/>
            <w:shd w:val="clear" w:color="auto" w:fill="auto"/>
          </w:tcPr>
          <w:p w14:paraId="3D29C62A" w14:textId="77777777" w:rsidR="00F032FF" w:rsidRPr="00262DA7" w:rsidRDefault="00F032FF" w:rsidP="00F032F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87" w:type="dxa"/>
            <w:tcBorders>
              <w:left w:val="nil"/>
              <w:right w:val="nil"/>
            </w:tcBorders>
            <w:shd w:val="clear" w:color="auto" w:fill="auto"/>
          </w:tcPr>
          <w:p w14:paraId="06A404A4" w14:textId="77777777" w:rsidR="00F032FF" w:rsidRPr="00262DA7" w:rsidRDefault="00F032FF" w:rsidP="00F032F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</w:tr>
      <w:tr w:rsidR="00F032FF" w:rsidRPr="00262DA7" w14:paraId="12E0B212" w14:textId="77777777" w:rsidTr="00F032FF">
        <w:tc>
          <w:tcPr>
            <w:tcW w:w="3024" w:type="dxa"/>
          </w:tcPr>
          <w:p w14:paraId="093F110A" w14:textId="0FEB3099" w:rsidR="00F032FF" w:rsidRPr="00262DA7" w:rsidRDefault="00F032FF" w:rsidP="00F032F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9"/>
                <w:szCs w:val="29"/>
              </w:rPr>
            </w:pPr>
            <w:r w:rsidRPr="00262DA7">
              <w:rPr>
                <w:rFonts w:asciiTheme="majorBidi" w:hAnsiTheme="majorBidi" w:cstheme="majorBidi"/>
                <w:sz w:val="29"/>
                <w:szCs w:val="29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537D5F6F" w14:textId="4CB40F09" w:rsidR="00F032FF" w:rsidRPr="00262DA7" w:rsidRDefault="00F032FF" w:rsidP="00F032F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262DA7">
              <w:rPr>
                <w:rFonts w:asciiTheme="majorBidi" w:hAnsiTheme="majorBidi" w:cstheme="majorBidi"/>
                <w:sz w:val="29"/>
                <w:szCs w:val="29"/>
              </w:rPr>
              <w:t>280,000</w:t>
            </w:r>
          </w:p>
        </w:tc>
        <w:tc>
          <w:tcPr>
            <w:tcW w:w="270" w:type="dxa"/>
            <w:shd w:val="clear" w:color="auto" w:fill="auto"/>
          </w:tcPr>
          <w:p w14:paraId="0BC30503" w14:textId="77777777" w:rsidR="00F032FF" w:rsidRPr="00262DA7" w:rsidRDefault="00F032FF" w:rsidP="00F032F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53A3F5D7" w14:textId="32B1A19D" w:rsidR="00F032FF" w:rsidRPr="00262DA7" w:rsidRDefault="00F032FF" w:rsidP="00F032F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262DA7">
              <w:rPr>
                <w:rFonts w:asciiTheme="majorBidi" w:hAnsiTheme="majorBidi" w:cstheme="majorBidi"/>
                <w:sz w:val="29"/>
                <w:szCs w:val="29"/>
              </w:rPr>
              <w:t>280,000</w:t>
            </w:r>
          </w:p>
        </w:tc>
        <w:tc>
          <w:tcPr>
            <w:tcW w:w="272" w:type="dxa"/>
            <w:shd w:val="clear" w:color="auto" w:fill="auto"/>
          </w:tcPr>
          <w:p w14:paraId="541B2A52" w14:textId="77777777" w:rsidR="00F032FF" w:rsidRPr="00262DA7" w:rsidRDefault="00F032FF" w:rsidP="00F032F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  <w:shd w:val="clear" w:color="auto" w:fill="auto"/>
          </w:tcPr>
          <w:p w14:paraId="3133773D" w14:textId="6391D99A" w:rsidR="00F032FF" w:rsidRPr="00262DA7" w:rsidRDefault="00F032FF" w:rsidP="00F032F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262DA7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E7224C5" w14:textId="77777777" w:rsidR="00F032FF" w:rsidRPr="00262DA7" w:rsidRDefault="00F032FF" w:rsidP="00F032F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</w:tcPr>
          <w:p w14:paraId="1BF96998" w14:textId="6D55D36A" w:rsidR="00F032FF" w:rsidRPr="00262DA7" w:rsidRDefault="00F032FF" w:rsidP="00F032F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262DA7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4A549F65" w14:textId="77777777" w:rsidR="00F032FF" w:rsidRPr="00262DA7" w:rsidRDefault="00F032FF" w:rsidP="00F032F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87" w:type="dxa"/>
            <w:tcBorders>
              <w:left w:val="nil"/>
              <w:right w:val="nil"/>
            </w:tcBorders>
            <w:shd w:val="clear" w:color="auto" w:fill="auto"/>
          </w:tcPr>
          <w:p w14:paraId="2B73C1DB" w14:textId="109C8DFC" w:rsidR="00F032FF" w:rsidRPr="00262DA7" w:rsidRDefault="00F032FF" w:rsidP="00F032F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262DA7">
              <w:rPr>
                <w:rFonts w:asciiTheme="majorBidi" w:hAnsiTheme="majorBidi" w:cstheme="majorBidi"/>
                <w:sz w:val="29"/>
                <w:szCs w:val="29"/>
              </w:rPr>
              <w:t>280,000</w:t>
            </w:r>
          </w:p>
        </w:tc>
      </w:tr>
      <w:tr w:rsidR="00F032FF" w:rsidRPr="00262DA7" w14:paraId="2F2C4871" w14:textId="77777777" w:rsidTr="00F032FF">
        <w:tc>
          <w:tcPr>
            <w:tcW w:w="3024" w:type="dxa"/>
          </w:tcPr>
          <w:p w14:paraId="115A2D2F" w14:textId="60FFB56A" w:rsidR="00F032FF" w:rsidRPr="00262DA7" w:rsidRDefault="00F032FF" w:rsidP="00F032F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9"/>
                <w:szCs w:val="29"/>
              </w:rPr>
            </w:pPr>
            <w:r w:rsidRPr="00262DA7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เจ้าหนี้การค้า 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4B842257" w14:textId="4CDF9E8A" w:rsidR="00F032FF" w:rsidRPr="00262DA7" w:rsidRDefault="00F032FF" w:rsidP="00F032F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262DA7">
              <w:rPr>
                <w:rFonts w:asciiTheme="majorBidi" w:hAnsiTheme="majorBidi" w:cstheme="majorBidi"/>
                <w:sz w:val="29"/>
                <w:szCs w:val="29"/>
              </w:rPr>
              <w:t>60,795</w:t>
            </w:r>
          </w:p>
        </w:tc>
        <w:tc>
          <w:tcPr>
            <w:tcW w:w="270" w:type="dxa"/>
            <w:shd w:val="clear" w:color="auto" w:fill="auto"/>
          </w:tcPr>
          <w:p w14:paraId="27263B46" w14:textId="77777777" w:rsidR="00F032FF" w:rsidRPr="00262DA7" w:rsidRDefault="00F032FF" w:rsidP="00F032F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00BCB3D7" w14:textId="39D1F7B7" w:rsidR="00F032FF" w:rsidRPr="00262DA7" w:rsidRDefault="00F032FF" w:rsidP="00F032F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262DA7">
              <w:rPr>
                <w:rFonts w:asciiTheme="majorBidi" w:hAnsiTheme="majorBidi" w:cstheme="majorBidi"/>
                <w:sz w:val="29"/>
                <w:szCs w:val="29"/>
              </w:rPr>
              <w:t>60,795</w:t>
            </w:r>
          </w:p>
        </w:tc>
        <w:tc>
          <w:tcPr>
            <w:tcW w:w="272" w:type="dxa"/>
            <w:shd w:val="clear" w:color="auto" w:fill="auto"/>
          </w:tcPr>
          <w:p w14:paraId="624BF68D" w14:textId="77777777" w:rsidR="00F032FF" w:rsidRPr="00262DA7" w:rsidRDefault="00F032FF" w:rsidP="00F032F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  <w:shd w:val="clear" w:color="auto" w:fill="auto"/>
          </w:tcPr>
          <w:p w14:paraId="173E68F3" w14:textId="4718EA51" w:rsidR="00F032FF" w:rsidRPr="00262DA7" w:rsidRDefault="00F032FF" w:rsidP="00F032F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262DA7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04CFC88" w14:textId="77777777" w:rsidR="00F032FF" w:rsidRPr="00262DA7" w:rsidRDefault="00F032FF" w:rsidP="00F032F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</w:tcPr>
          <w:p w14:paraId="3480C779" w14:textId="21E2002B" w:rsidR="00F032FF" w:rsidRPr="00262DA7" w:rsidRDefault="00F032FF" w:rsidP="00F032F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262DA7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4B712D2C" w14:textId="77777777" w:rsidR="00F032FF" w:rsidRPr="00262DA7" w:rsidRDefault="00F032FF" w:rsidP="00F032F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87" w:type="dxa"/>
            <w:tcBorders>
              <w:left w:val="nil"/>
              <w:right w:val="nil"/>
            </w:tcBorders>
            <w:shd w:val="clear" w:color="auto" w:fill="auto"/>
          </w:tcPr>
          <w:p w14:paraId="4FDEBE03" w14:textId="762D23D2" w:rsidR="00F032FF" w:rsidRPr="00262DA7" w:rsidRDefault="00F032FF" w:rsidP="00F032F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262DA7">
              <w:rPr>
                <w:rFonts w:asciiTheme="majorBidi" w:hAnsiTheme="majorBidi" w:cstheme="majorBidi"/>
                <w:sz w:val="29"/>
                <w:szCs w:val="29"/>
              </w:rPr>
              <w:t>60,795</w:t>
            </w:r>
          </w:p>
        </w:tc>
      </w:tr>
      <w:tr w:rsidR="00F032FF" w:rsidRPr="00262DA7" w14:paraId="65A3815B" w14:textId="77777777" w:rsidTr="00F032FF">
        <w:tc>
          <w:tcPr>
            <w:tcW w:w="3024" w:type="dxa"/>
          </w:tcPr>
          <w:p w14:paraId="7DEE0778" w14:textId="3CC423F4" w:rsidR="00F032FF" w:rsidRPr="00262DA7" w:rsidRDefault="00F032FF" w:rsidP="00F032F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9"/>
                <w:szCs w:val="29"/>
              </w:rPr>
            </w:pPr>
            <w:r w:rsidRPr="00262DA7">
              <w:rPr>
                <w:rFonts w:asciiTheme="majorBidi" w:hAnsiTheme="majorBidi" w:cstheme="majorBidi"/>
                <w:sz w:val="29"/>
                <w:szCs w:val="29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2FA17DCE" w14:textId="4BA41A70" w:rsidR="00F032FF" w:rsidRPr="00262DA7" w:rsidRDefault="00F032FF" w:rsidP="00F032F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262DA7">
              <w:rPr>
                <w:rFonts w:asciiTheme="majorBidi" w:hAnsiTheme="majorBidi" w:cstheme="majorBidi"/>
                <w:sz w:val="29"/>
                <w:szCs w:val="29"/>
              </w:rPr>
              <w:t>43,550</w:t>
            </w:r>
          </w:p>
        </w:tc>
        <w:tc>
          <w:tcPr>
            <w:tcW w:w="270" w:type="dxa"/>
            <w:shd w:val="clear" w:color="auto" w:fill="auto"/>
          </w:tcPr>
          <w:p w14:paraId="61642160" w14:textId="77777777" w:rsidR="00F032FF" w:rsidRPr="00262DA7" w:rsidRDefault="00F032FF" w:rsidP="00F032F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59613C09" w14:textId="71970982" w:rsidR="00F032FF" w:rsidRPr="00262DA7" w:rsidRDefault="00F032FF" w:rsidP="00F032F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262DA7">
              <w:rPr>
                <w:rFonts w:asciiTheme="majorBidi" w:hAnsiTheme="majorBidi" w:cstheme="majorBidi"/>
                <w:sz w:val="29"/>
                <w:szCs w:val="29"/>
              </w:rPr>
              <w:t>17,813</w:t>
            </w:r>
          </w:p>
        </w:tc>
        <w:tc>
          <w:tcPr>
            <w:tcW w:w="272" w:type="dxa"/>
            <w:shd w:val="clear" w:color="auto" w:fill="auto"/>
          </w:tcPr>
          <w:p w14:paraId="02490F26" w14:textId="77777777" w:rsidR="00F032FF" w:rsidRPr="00262DA7" w:rsidRDefault="00F032FF" w:rsidP="00F032F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  <w:shd w:val="clear" w:color="auto" w:fill="auto"/>
          </w:tcPr>
          <w:p w14:paraId="47D6CB2B" w14:textId="4A54C3BA" w:rsidR="00F032FF" w:rsidRPr="00262DA7" w:rsidRDefault="00F032FF" w:rsidP="00F032F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262DA7">
              <w:rPr>
                <w:rFonts w:asciiTheme="majorBidi" w:hAnsiTheme="majorBidi" w:cstheme="majorBidi"/>
                <w:sz w:val="29"/>
                <w:szCs w:val="29"/>
              </w:rPr>
              <w:t>28,434</w:t>
            </w:r>
          </w:p>
        </w:tc>
        <w:tc>
          <w:tcPr>
            <w:tcW w:w="236" w:type="dxa"/>
            <w:shd w:val="clear" w:color="auto" w:fill="auto"/>
          </w:tcPr>
          <w:p w14:paraId="163D0A77" w14:textId="77777777" w:rsidR="00F032FF" w:rsidRPr="00262DA7" w:rsidRDefault="00F032FF" w:rsidP="00F032F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</w:tcPr>
          <w:p w14:paraId="3EC7398B" w14:textId="30E58805" w:rsidR="00F032FF" w:rsidRPr="00262DA7" w:rsidRDefault="00F032FF" w:rsidP="00F032F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262DA7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7BF759D1" w14:textId="77777777" w:rsidR="00F032FF" w:rsidRPr="00262DA7" w:rsidRDefault="00F032FF" w:rsidP="00F032F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87" w:type="dxa"/>
            <w:tcBorders>
              <w:left w:val="nil"/>
              <w:right w:val="nil"/>
            </w:tcBorders>
            <w:shd w:val="clear" w:color="auto" w:fill="auto"/>
          </w:tcPr>
          <w:p w14:paraId="5B3D9C56" w14:textId="709FEC4C" w:rsidR="00F032FF" w:rsidRPr="00262DA7" w:rsidRDefault="00F032FF" w:rsidP="00F032F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262DA7">
              <w:rPr>
                <w:rFonts w:asciiTheme="majorBidi" w:hAnsiTheme="majorBidi" w:cstheme="majorBidi"/>
                <w:sz w:val="29"/>
                <w:szCs w:val="29"/>
              </w:rPr>
              <w:t>46,247</w:t>
            </w:r>
          </w:p>
        </w:tc>
      </w:tr>
      <w:tr w:rsidR="00F032FF" w:rsidRPr="00262DA7" w14:paraId="2DF8057F" w14:textId="77777777" w:rsidTr="00F032FF">
        <w:tc>
          <w:tcPr>
            <w:tcW w:w="3024" w:type="dxa"/>
          </w:tcPr>
          <w:p w14:paraId="7DB4EAED" w14:textId="42392090" w:rsidR="00F032FF" w:rsidRPr="00262DA7" w:rsidRDefault="00F032FF" w:rsidP="00F032F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9"/>
                <w:szCs w:val="29"/>
              </w:rPr>
            </w:pPr>
            <w:r w:rsidRPr="00262DA7">
              <w:rPr>
                <w:rFonts w:asciiTheme="majorBidi" w:hAnsiTheme="majorBidi" w:cstheme="majorBidi"/>
                <w:sz w:val="29"/>
                <w:szCs w:val="29"/>
                <w:cs/>
              </w:rPr>
              <w:t>หนี้สินตามสัญญาเช่า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A5706C" w14:textId="24A2FF05" w:rsidR="00F032FF" w:rsidRPr="00262DA7" w:rsidRDefault="00F032FF" w:rsidP="00F032F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262DA7">
              <w:rPr>
                <w:rFonts w:asciiTheme="majorBidi" w:hAnsiTheme="majorBidi" w:cstheme="majorBidi"/>
                <w:sz w:val="29"/>
                <w:szCs w:val="29"/>
              </w:rPr>
              <w:t>170,811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D6AF7D" w14:textId="77777777" w:rsidR="00F032FF" w:rsidRPr="00262DA7" w:rsidRDefault="00F032FF" w:rsidP="00F032F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16F021" w14:textId="1C1E19F7" w:rsidR="00F032FF" w:rsidRPr="00262DA7" w:rsidRDefault="00F032FF" w:rsidP="00F032F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262DA7">
              <w:rPr>
                <w:rFonts w:asciiTheme="majorBidi" w:hAnsiTheme="majorBidi" w:cstheme="majorBidi"/>
                <w:sz w:val="29"/>
                <w:szCs w:val="29"/>
              </w:rPr>
              <w:t>13,282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4306F1C9" w14:textId="77777777" w:rsidR="00F032FF" w:rsidRPr="00262DA7" w:rsidRDefault="00F032FF" w:rsidP="00F032F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8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769704" w14:textId="49D6E695" w:rsidR="00F032FF" w:rsidRPr="00262DA7" w:rsidRDefault="00F032FF" w:rsidP="00F032F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262DA7">
              <w:rPr>
                <w:rFonts w:asciiTheme="majorBidi" w:hAnsiTheme="majorBidi" w:cstheme="majorBidi"/>
                <w:sz w:val="29"/>
                <w:szCs w:val="29"/>
              </w:rPr>
              <w:t>58,809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C8C5CFA" w14:textId="77777777" w:rsidR="00F032FF" w:rsidRPr="00262DA7" w:rsidRDefault="00F032FF" w:rsidP="00F032F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84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D7CBA5" w14:textId="5458B167" w:rsidR="00F032FF" w:rsidRPr="00262DA7" w:rsidRDefault="00F032FF" w:rsidP="00F032F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262DA7">
              <w:rPr>
                <w:rFonts w:asciiTheme="majorBidi" w:hAnsiTheme="majorBidi" w:cstheme="majorBidi"/>
                <w:sz w:val="29"/>
                <w:szCs w:val="29"/>
              </w:rPr>
              <w:t>192,843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74AC5746" w14:textId="77777777" w:rsidR="00F032FF" w:rsidRPr="00262DA7" w:rsidRDefault="00F032FF" w:rsidP="00F032F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8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9D0C92" w14:textId="699A9D00" w:rsidR="00F032FF" w:rsidRPr="00262DA7" w:rsidRDefault="00F032FF" w:rsidP="00F032F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262DA7">
              <w:rPr>
                <w:rFonts w:asciiTheme="majorBidi" w:hAnsiTheme="majorBidi" w:cstheme="majorBidi"/>
                <w:sz w:val="29"/>
                <w:szCs w:val="29"/>
              </w:rPr>
              <w:t>264,934</w:t>
            </w:r>
          </w:p>
        </w:tc>
      </w:tr>
      <w:tr w:rsidR="00F032FF" w:rsidRPr="00262DA7" w14:paraId="55E513A6" w14:textId="77777777" w:rsidTr="00F032FF">
        <w:tc>
          <w:tcPr>
            <w:tcW w:w="3024" w:type="dxa"/>
          </w:tcPr>
          <w:p w14:paraId="5D57DE49" w14:textId="77777777" w:rsidR="00F032FF" w:rsidRPr="00262DA7" w:rsidRDefault="00F032FF" w:rsidP="00F032F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EF78186" w14:textId="6B85E802" w:rsidR="00F032FF" w:rsidRPr="00262DA7" w:rsidRDefault="00F032FF" w:rsidP="00F032F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262DA7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555,156</w:t>
            </w:r>
          </w:p>
        </w:tc>
        <w:tc>
          <w:tcPr>
            <w:tcW w:w="270" w:type="dxa"/>
            <w:shd w:val="clear" w:color="auto" w:fill="auto"/>
          </w:tcPr>
          <w:p w14:paraId="48309BDD" w14:textId="77777777" w:rsidR="00F032FF" w:rsidRPr="00262DA7" w:rsidRDefault="00F032FF" w:rsidP="00F032F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BD8513E" w14:textId="0B227ADB" w:rsidR="00F032FF" w:rsidRPr="00262DA7" w:rsidRDefault="00F032FF" w:rsidP="00F032F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262DA7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371,890</w:t>
            </w:r>
          </w:p>
        </w:tc>
        <w:tc>
          <w:tcPr>
            <w:tcW w:w="272" w:type="dxa"/>
            <w:shd w:val="clear" w:color="auto" w:fill="auto"/>
          </w:tcPr>
          <w:p w14:paraId="04B176D7" w14:textId="77777777" w:rsidR="00F032FF" w:rsidRPr="00262DA7" w:rsidRDefault="00F032FF" w:rsidP="00F032F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728DC3D" w14:textId="44CFED37" w:rsidR="00F032FF" w:rsidRPr="00262DA7" w:rsidRDefault="00F032FF" w:rsidP="00F032F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262DA7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87,243</w:t>
            </w:r>
          </w:p>
        </w:tc>
        <w:tc>
          <w:tcPr>
            <w:tcW w:w="236" w:type="dxa"/>
            <w:shd w:val="clear" w:color="auto" w:fill="auto"/>
          </w:tcPr>
          <w:p w14:paraId="6595EA99" w14:textId="77777777" w:rsidR="00F032FF" w:rsidRPr="00262DA7" w:rsidRDefault="00F032FF" w:rsidP="00F032F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355D2A3" w14:textId="77CC1FA8" w:rsidR="00F032FF" w:rsidRPr="00262DA7" w:rsidRDefault="00F032FF" w:rsidP="00F032F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262DA7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192,843</w:t>
            </w:r>
          </w:p>
        </w:tc>
        <w:tc>
          <w:tcPr>
            <w:tcW w:w="263" w:type="dxa"/>
            <w:shd w:val="clear" w:color="auto" w:fill="auto"/>
          </w:tcPr>
          <w:p w14:paraId="4E7E9600" w14:textId="77777777" w:rsidR="00F032FF" w:rsidRPr="00262DA7" w:rsidRDefault="00F032FF" w:rsidP="00F032F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94D4F38" w14:textId="6CE77793" w:rsidR="00F032FF" w:rsidRPr="00262DA7" w:rsidRDefault="00F032FF" w:rsidP="00F032F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262DA7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651,976</w:t>
            </w:r>
          </w:p>
        </w:tc>
      </w:tr>
    </w:tbl>
    <w:p w14:paraId="7E2C1DDA" w14:textId="67850DF6" w:rsidR="00965C2D" w:rsidRDefault="00965C2D" w:rsidP="009705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990"/>
        <w:jc w:val="thaiDistribute"/>
        <w:rPr>
          <w:rFonts w:asciiTheme="majorBidi" w:hAnsiTheme="majorBidi" w:cstheme="majorBidi"/>
          <w:sz w:val="24"/>
          <w:szCs w:val="24"/>
        </w:rPr>
      </w:pPr>
    </w:p>
    <w:p w14:paraId="59361F82" w14:textId="28D00F00" w:rsidR="00B32D50" w:rsidRDefault="00FE441F" w:rsidP="007E11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="Angsana New"/>
          <w:b/>
          <w:bCs/>
          <w:i/>
          <w:iCs/>
          <w:sz w:val="30"/>
          <w:szCs w:val="30"/>
        </w:rPr>
      </w:pPr>
      <w:r w:rsidRPr="009C16EA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="002E3673" w:rsidRPr="009C16EA">
        <w:rPr>
          <w:rFonts w:asciiTheme="majorBidi" w:hAnsiTheme="majorBidi" w:cs="Angsana New" w:hint="cs"/>
          <w:i/>
          <w:iCs/>
          <w:sz w:val="30"/>
          <w:szCs w:val="30"/>
          <w:cs/>
        </w:rPr>
        <w:t>ข</w:t>
      </w:r>
      <w:r w:rsidRPr="009C16EA">
        <w:rPr>
          <w:rFonts w:asciiTheme="majorBidi" w:hAnsiTheme="majorBidi" w:cs="Angsana New"/>
          <w:i/>
          <w:iCs/>
          <w:sz w:val="30"/>
          <w:szCs w:val="30"/>
          <w:cs/>
        </w:rPr>
        <w:t>.</w:t>
      </w:r>
      <w:r w:rsidR="0064148A" w:rsidRPr="0064148A">
        <w:rPr>
          <w:rFonts w:asciiTheme="majorBidi" w:hAnsiTheme="majorBidi" w:cs="Angsana New"/>
          <w:i/>
          <w:iCs/>
          <w:sz w:val="30"/>
          <w:szCs w:val="30"/>
        </w:rPr>
        <w:t>3</w:t>
      </w:r>
      <w:r w:rsidRPr="009C16EA">
        <w:rPr>
          <w:rFonts w:asciiTheme="majorBidi" w:hAnsiTheme="majorBidi" w:cs="Angsana New"/>
          <w:i/>
          <w:iCs/>
          <w:sz w:val="30"/>
          <w:szCs w:val="30"/>
          <w:cs/>
        </w:rPr>
        <w:t xml:space="preserve">) </w:t>
      </w:r>
      <w:r w:rsidRPr="009C16EA">
        <w:rPr>
          <w:rFonts w:asciiTheme="majorBidi" w:hAnsiTheme="majorBidi" w:cs="Angsana New" w:hint="cs"/>
          <w:i/>
          <w:iCs/>
          <w:sz w:val="30"/>
          <w:szCs w:val="30"/>
          <w:cs/>
        </w:rPr>
        <w:t>ความเสี่ยงด้านตลาด</w:t>
      </w:r>
    </w:p>
    <w:p w14:paraId="7894438C" w14:textId="77777777" w:rsidR="00B543BF" w:rsidRPr="008A260B" w:rsidRDefault="00B543BF" w:rsidP="008A26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1887AD71" w14:textId="54B95533" w:rsidR="00B543BF" w:rsidRPr="00B543BF" w:rsidRDefault="00B543BF" w:rsidP="00B54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B543BF">
        <w:rPr>
          <w:rFonts w:asciiTheme="majorBidi" w:hAnsiTheme="majorBidi" w:cs="Angsana New" w:hint="cs"/>
          <w:sz w:val="30"/>
          <w:szCs w:val="30"/>
          <w:cs/>
        </w:rPr>
        <w:t>กลุ่มบริษัท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</w:t>
      </w:r>
      <w:r w:rsidRPr="00B543B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543BF">
        <w:rPr>
          <w:rFonts w:asciiTheme="majorBidi" w:hAnsiTheme="majorBidi" w:cs="Angsana New" w:hint="cs"/>
          <w:sz w:val="30"/>
          <w:szCs w:val="30"/>
          <w:cs/>
        </w:rPr>
        <w:t>ความเสี่ยงด้านตลาดมีดังนี้</w:t>
      </w:r>
    </w:p>
    <w:p w14:paraId="63CE9542" w14:textId="7402668C" w:rsidR="00FE441F" w:rsidRPr="008A260B" w:rsidRDefault="00FE441F" w:rsidP="008A26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055A206E" w14:textId="2C352008" w:rsidR="004B6458" w:rsidRPr="00EC16E3" w:rsidRDefault="004B6458" w:rsidP="004B64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FE441F">
        <w:rPr>
          <w:rFonts w:asciiTheme="majorBidi" w:hAnsiTheme="majorBidi" w:cs="Angsana New"/>
          <w:sz w:val="30"/>
          <w:szCs w:val="30"/>
          <w:cs/>
        </w:rPr>
        <w:t>(</w:t>
      </w:r>
      <w:r w:rsidR="002E3673">
        <w:rPr>
          <w:rFonts w:asciiTheme="majorBidi" w:hAnsiTheme="majorBidi" w:cs="Angsana New" w:hint="cs"/>
          <w:sz w:val="30"/>
          <w:szCs w:val="30"/>
          <w:cs/>
        </w:rPr>
        <w:t>ข</w:t>
      </w:r>
      <w:r w:rsidR="00E72C27">
        <w:rPr>
          <w:rFonts w:asciiTheme="majorBidi" w:hAnsiTheme="majorBidi" w:cs="Angsana New"/>
          <w:sz w:val="30"/>
          <w:szCs w:val="30"/>
        </w:rPr>
        <w:t>.</w:t>
      </w:r>
      <w:r w:rsidR="0064148A" w:rsidRPr="0064148A">
        <w:rPr>
          <w:rFonts w:asciiTheme="majorBidi" w:hAnsiTheme="majorBidi" w:cs="Angsana New"/>
          <w:sz w:val="30"/>
          <w:szCs w:val="30"/>
        </w:rPr>
        <w:t>3</w:t>
      </w:r>
      <w:r w:rsidRPr="00FE441F">
        <w:rPr>
          <w:rFonts w:asciiTheme="majorBidi" w:hAnsiTheme="majorBidi" w:cs="Angsana New"/>
          <w:sz w:val="30"/>
          <w:szCs w:val="30"/>
          <w:cs/>
        </w:rPr>
        <w:t>.</w:t>
      </w:r>
      <w:r w:rsidR="0064148A" w:rsidRPr="0064148A">
        <w:rPr>
          <w:rFonts w:asciiTheme="majorBidi" w:hAnsiTheme="majorBidi" w:cs="Angsana New"/>
          <w:sz w:val="30"/>
          <w:szCs w:val="30"/>
        </w:rPr>
        <w:t>1</w:t>
      </w:r>
      <w:r w:rsidRPr="00FE441F">
        <w:rPr>
          <w:rFonts w:asciiTheme="majorBidi" w:hAnsiTheme="majorBidi" w:cs="Angsana New"/>
          <w:sz w:val="30"/>
          <w:szCs w:val="30"/>
          <w:cs/>
        </w:rPr>
        <w:t xml:space="preserve">) </w:t>
      </w:r>
      <w:r w:rsidRPr="004B6458">
        <w:rPr>
          <w:rFonts w:asciiTheme="majorBidi" w:hAnsiTheme="majorBidi" w:cs="Angsana New" w:hint="cs"/>
          <w:sz w:val="30"/>
          <w:szCs w:val="30"/>
          <w:cs/>
        </w:rPr>
        <w:t>ความเสี่ยงด้านอัตราแลกเปลี่ยน</w:t>
      </w:r>
    </w:p>
    <w:p w14:paraId="5F010AD8" w14:textId="2458DBFC" w:rsidR="004B6458" w:rsidRPr="008A260B" w:rsidRDefault="004B6458" w:rsidP="008A26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7FFC07F8" w14:textId="0762EEE1" w:rsidR="004B6458" w:rsidRDefault="004B6458" w:rsidP="004B64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20"/>
        <w:jc w:val="thaiDistribute"/>
        <w:rPr>
          <w:rFonts w:asciiTheme="majorBidi" w:hAnsiTheme="majorBidi" w:cs="Angsana New"/>
          <w:sz w:val="30"/>
          <w:szCs w:val="30"/>
        </w:rPr>
      </w:pPr>
      <w:r w:rsidRPr="004B6458">
        <w:rPr>
          <w:rFonts w:asciiTheme="majorBidi" w:hAnsiTheme="majorBidi" w:cs="Angsana New" w:hint="cs"/>
          <w:sz w:val="30"/>
          <w:szCs w:val="30"/>
          <w:cs/>
        </w:rPr>
        <w:t>การดำเนินธุรกิจหลักของกลุ่มบริษัทมีรายรับและรายจ่ายกับคู่ค้าเป็นเงินบาท</w:t>
      </w:r>
      <w:r w:rsidRPr="004B645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B6458">
        <w:rPr>
          <w:rFonts w:asciiTheme="majorBidi" w:hAnsiTheme="majorBidi" w:cs="Angsana New" w:hint="cs"/>
          <w:sz w:val="30"/>
          <w:szCs w:val="30"/>
          <w:cs/>
        </w:rPr>
        <w:t>กลุ่มบริษัทจึงไม่มีความเสี่ยงด้านเงินตราต่างประเทศ</w:t>
      </w:r>
    </w:p>
    <w:p w14:paraId="3FB5F382" w14:textId="6CE95D47" w:rsidR="00262DA7" w:rsidRDefault="00262DA7" w:rsidP="008A26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4FAC6427" w14:textId="77777777" w:rsidR="005F3F3D" w:rsidRPr="008A260B" w:rsidRDefault="005F3F3D" w:rsidP="008A26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1B251042" w14:textId="52341AA3" w:rsidR="00FE441F" w:rsidRDefault="00FE441F" w:rsidP="00FE44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FE441F">
        <w:rPr>
          <w:rFonts w:asciiTheme="majorBidi" w:hAnsiTheme="majorBidi" w:cs="Angsana New"/>
          <w:sz w:val="30"/>
          <w:szCs w:val="30"/>
          <w:cs/>
        </w:rPr>
        <w:lastRenderedPageBreak/>
        <w:t>(</w:t>
      </w:r>
      <w:r w:rsidR="002E3673">
        <w:rPr>
          <w:rFonts w:asciiTheme="majorBidi" w:hAnsiTheme="majorBidi" w:cs="Angsana New" w:hint="cs"/>
          <w:sz w:val="30"/>
          <w:szCs w:val="30"/>
          <w:cs/>
        </w:rPr>
        <w:t>ข</w:t>
      </w:r>
      <w:r w:rsidRPr="00FE441F">
        <w:rPr>
          <w:rFonts w:asciiTheme="majorBidi" w:hAnsiTheme="majorBidi" w:cs="Angsana New"/>
          <w:sz w:val="30"/>
          <w:szCs w:val="30"/>
          <w:cs/>
        </w:rPr>
        <w:t>.</w:t>
      </w:r>
      <w:r w:rsidR="0064148A" w:rsidRPr="0064148A">
        <w:rPr>
          <w:rFonts w:asciiTheme="majorBidi" w:hAnsiTheme="majorBidi" w:cs="Angsana New"/>
          <w:sz w:val="30"/>
          <w:szCs w:val="30"/>
        </w:rPr>
        <w:t>3</w:t>
      </w:r>
      <w:r w:rsidRPr="00FE441F">
        <w:rPr>
          <w:rFonts w:asciiTheme="majorBidi" w:hAnsiTheme="majorBidi" w:cs="Angsana New"/>
          <w:sz w:val="30"/>
          <w:szCs w:val="30"/>
          <w:cs/>
        </w:rPr>
        <w:t>.</w:t>
      </w:r>
      <w:r w:rsidR="0064148A" w:rsidRPr="0064148A">
        <w:rPr>
          <w:rFonts w:asciiTheme="majorBidi" w:hAnsiTheme="majorBidi" w:cs="Angsana New"/>
          <w:sz w:val="30"/>
          <w:szCs w:val="30"/>
        </w:rPr>
        <w:t>2</w:t>
      </w:r>
      <w:r w:rsidRPr="00FE441F">
        <w:rPr>
          <w:rFonts w:asciiTheme="majorBidi" w:hAnsiTheme="majorBidi" w:cs="Angsana New"/>
          <w:sz w:val="30"/>
          <w:szCs w:val="30"/>
          <w:cs/>
        </w:rPr>
        <w:t xml:space="preserve">) </w:t>
      </w:r>
      <w:r w:rsidRPr="00FE441F">
        <w:rPr>
          <w:rFonts w:asciiTheme="majorBidi" w:hAnsiTheme="majorBidi" w:cs="Angsana New" w:hint="cs"/>
          <w:sz w:val="30"/>
          <w:szCs w:val="30"/>
          <w:cs/>
        </w:rPr>
        <w:t>ความเสี่ยงด้านอัตราดอกเบี้ย</w:t>
      </w:r>
    </w:p>
    <w:p w14:paraId="6AF40FCF" w14:textId="26FA87F9" w:rsidR="00FE441F" w:rsidRPr="008A260B" w:rsidRDefault="00FE441F" w:rsidP="008A26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743F2ED9" w14:textId="424B8A3C" w:rsidR="00FE441F" w:rsidRDefault="00BE5982" w:rsidP="00BE59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20"/>
        <w:jc w:val="thaiDistribute"/>
        <w:rPr>
          <w:rFonts w:asciiTheme="majorBidi" w:hAnsiTheme="majorBidi" w:cs="Angsana New"/>
          <w:sz w:val="30"/>
          <w:szCs w:val="30"/>
        </w:rPr>
      </w:pPr>
      <w:r w:rsidRPr="00BE5982">
        <w:rPr>
          <w:rFonts w:asciiTheme="majorBidi" w:hAnsiTheme="majorBidi" w:cs="Angsana New" w:hint="cs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กลุ่มบริษัท</w:t>
      </w:r>
      <w:r w:rsidRPr="00BE5982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C6C7A">
        <w:rPr>
          <w:rFonts w:asciiTheme="majorBidi" w:hAnsiTheme="majorBidi" w:cs="Angsana New" w:hint="cs"/>
          <w:sz w:val="30"/>
          <w:szCs w:val="30"/>
          <w:cs/>
        </w:rPr>
        <w:t>เนื่องจากเงิน</w:t>
      </w:r>
      <w:r w:rsidRPr="00BE5982">
        <w:rPr>
          <w:rFonts w:asciiTheme="majorBidi" w:hAnsiTheme="majorBidi" w:cs="Angsana New" w:hint="cs"/>
          <w:sz w:val="30"/>
          <w:szCs w:val="30"/>
          <w:cs/>
        </w:rPr>
        <w:t>กู้ยืม</w:t>
      </w:r>
      <w:r w:rsidR="00D37F59">
        <w:rPr>
          <w:rFonts w:asciiTheme="majorBidi" w:hAnsiTheme="majorBidi" w:cs="Angsana New" w:hint="cs"/>
          <w:sz w:val="30"/>
          <w:szCs w:val="30"/>
          <w:cs/>
        </w:rPr>
        <w:t>ของ</w:t>
      </w:r>
      <w:r w:rsidR="003B59C9">
        <w:rPr>
          <w:rFonts w:asciiTheme="majorBidi" w:hAnsiTheme="majorBidi" w:cs="Angsana New"/>
          <w:sz w:val="30"/>
          <w:szCs w:val="30"/>
        </w:rPr>
        <w:br/>
      </w:r>
      <w:r w:rsidR="00D37F59">
        <w:rPr>
          <w:rFonts w:asciiTheme="majorBidi" w:hAnsiTheme="majorBidi" w:cs="Angsana New" w:hint="cs"/>
          <w:sz w:val="30"/>
          <w:szCs w:val="30"/>
          <w:cs/>
        </w:rPr>
        <w:t>กลุ่มบริษัท</w:t>
      </w:r>
      <w:r w:rsidRPr="00BE5982">
        <w:rPr>
          <w:rFonts w:asciiTheme="majorBidi" w:hAnsiTheme="majorBidi" w:cs="Angsana New" w:hint="cs"/>
          <w:sz w:val="30"/>
          <w:szCs w:val="30"/>
          <w:cs/>
        </w:rPr>
        <w:t>มีอัตราดอกเบี้ยคงที่</w:t>
      </w:r>
      <w:r w:rsidR="00663568">
        <w:rPr>
          <w:rFonts w:asciiTheme="majorBidi" w:hAnsiTheme="majorBidi" w:cs="Angsana New" w:hint="cs"/>
          <w:sz w:val="30"/>
          <w:szCs w:val="30"/>
          <w:cs/>
        </w:rPr>
        <w:t>และ</w:t>
      </w:r>
      <w:r w:rsidR="00817997">
        <w:rPr>
          <w:rFonts w:asciiTheme="majorBidi" w:hAnsiTheme="majorBidi" w:cs="Angsana New" w:hint="cs"/>
          <w:sz w:val="30"/>
          <w:szCs w:val="30"/>
          <w:cs/>
        </w:rPr>
        <w:t>ลอยตัว</w:t>
      </w:r>
      <w:r w:rsidRPr="00BE5982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E5982">
        <w:rPr>
          <w:rFonts w:asciiTheme="majorBidi" w:hAnsiTheme="majorBidi" w:cs="Angsana New" w:hint="cs"/>
          <w:sz w:val="30"/>
          <w:szCs w:val="30"/>
          <w:cs/>
        </w:rPr>
        <w:t>กลุ่มบริษัทมีฐานะเปิดต่อความเสี่ยงด้านอัตราดอกเบี้ยโดย</w:t>
      </w:r>
      <w:r w:rsidRPr="00354CA8">
        <w:rPr>
          <w:rFonts w:asciiTheme="majorBidi" w:hAnsiTheme="majorBidi" w:cs="Angsana New" w:hint="cs"/>
          <w:sz w:val="30"/>
          <w:szCs w:val="30"/>
          <w:cs/>
        </w:rPr>
        <w:t>หลักมาจากเงินกู้ยืม</w:t>
      </w:r>
      <w:r w:rsidRPr="00354CA8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354CA8">
        <w:rPr>
          <w:rFonts w:asciiTheme="majorBidi" w:hAnsiTheme="majorBidi" w:cs="Angsana New" w:hint="cs"/>
          <w:sz w:val="30"/>
          <w:szCs w:val="30"/>
          <w:cs/>
        </w:rPr>
        <w:t>ดูหมายเหตุข้อ</w:t>
      </w:r>
      <w:r w:rsidRPr="00354CA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4148A" w:rsidRPr="0064148A">
        <w:rPr>
          <w:rFonts w:asciiTheme="majorBidi" w:hAnsiTheme="majorBidi" w:cs="Angsana New"/>
          <w:sz w:val="30"/>
          <w:szCs w:val="30"/>
        </w:rPr>
        <w:t>1</w:t>
      </w:r>
      <w:r w:rsidR="0064148A" w:rsidRPr="0064148A">
        <w:rPr>
          <w:rFonts w:asciiTheme="majorBidi" w:hAnsiTheme="majorBidi" w:cstheme="majorBidi"/>
          <w:sz w:val="30"/>
          <w:szCs w:val="30"/>
        </w:rPr>
        <w:t>2</w:t>
      </w:r>
      <w:r w:rsidRPr="00354CA8">
        <w:rPr>
          <w:rFonts w:asciiTheme="majorBidi" w:hAnsiTheme="majorBidi" w:cs="Angsana New"/>
          <w:sz w:val="30"/>
          <w:szCs w:val="30"/>
          <w:cs/>
        </w:rPr>
        <w:t>)</w:t>
      </w:r>
    </w:p>
    <w:p w14:paraId="5C482342" w14:textId="77777777" w:rsidR="00F032FF" w:rsidRPr="00262DA7" w:rsidRDefault="00F032FF" w:rsidP="00BE59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20"/>
        <w:jc w:val="thaiDistribute"/>
        <w:rPr>
          <w:rFonts w:asciiTheme="majorBidi" w:hAnsiTheme="majorBidi" w:cs="Angsana New"/>
          <w:sz w:val="28"/>
          <w:szCs w:val="28"/>
          <w:cs/>
        </w:rPr>
      </w:pPr>
    </w:p>
    <w:p w14:paraId="619BA29D" w14:textId="4D17AED1" w:rsidR="007B2BC6" w:rsidRPr="00F205C4" w:rsidRDefault="007B2BC6" w:rsidP="007B2BC6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7B2BC6">
        <w:rPr>
          <w:rFonts w:asciiTheme="majorBidi" w:hAnsiTheme="majorBidi" w:hint="cs"/>
          <w:b/>
          <w:bCs/>
          <w:sz w:val="30"/>
          <w:szCs w:val="30"/>
          <w:cs/>
        </w:rPr>
        <w:t>การบริหารจัดการทุน</w:t>
      </w:r>
      <w:r w:rsidRPr="007B2BC6">
        <w:rPr>
          <w:rFonts w:asciiTheme="majorBidi" w:hAnsiTheme="majorBidi"/>
          <w:b/>
          <w:bCs/>
          <w:sz w:val="30"/>
          <w:szCs w:val="30"/>
          <w:cs/>
        </w:rPr>
        <w:t xml:space="preserve">  </w:t>
      </w:r>
    </w:p>
    <w:p w14:paraId="4B175EC5" w14:textId="77777777" w:rsidR="007B2BC6" w:rsidRPr="00262DA7" w:rsidRDefault="007B2BC6" w:rsidP="008A26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1D4B0215" w14:textId="6A54550E" w:rsidR="007B2BC6" w:rsidRDefault="007B2BC6" w:rsidP="007E11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CC6A02">
        <w:rPr>
          <w:rFonts w:asciiTheme="majorBidi" w:hAnsiTheme="majorBidi" w:cstheme="majorBidi" w:hint="cs"/>
          <w:sz w:val="30"/>
          <w:szCs w:val="30"/>
          <w:cs/>
        </w:rPr>
        <w:t>อย่างสม่ำเสมอโดย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 </w:t>
      </w:r>
    </w:p>
    <w:p w14:paraId="6B7AB18A" w14:textId="77777777" w:rsidR="00E518C6" w:rsidRPr="005F3F3D" w:rsidRDefault="00E518C6" w:rsidP="00E518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50B2B7EB" w14:textId="409C225D" w:rsidR="0079245F" w:rsidRPr="00225359" w:rsidRDefault="0079245F" w:rsidP="004C6082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225359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7346A588" w14:textId="77777777" w:rsidR="0079245F" w:rsidRPr="005D1418" w:rsidRDefault="0079245F" w:rsidP="00CC79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11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47"/>
        <w:gridCol w:w="988"/>
        <w:gridCol w:w="275"/>
        <w:gridCol w:w="987"/>
        <w:gridCol w:w="270"/>
        <w:gridCol w:w="981"/>
        <w:gridCol w:w="275"/>
        <w:gridCol w:w="996"/>
      </w:tblGrid>
      <w:tr w:rsidR="0079245F" w:rsidRPr="00F205C4" w14:paraId="6CA22B43" w14:textId="77777777" w:rsidTr="00B543BF">
        <w:trPr>
          <w:tblHeader/>
        </w:trPr>
        <w:tc>
          <w:tcPr>
            <w:tcW w:w="2383" w:type="pct"/>
          </w:tcPr>
          <w:p w14:paraId="78495993" w14:textId="77777777" w:rsidR="0079245F" w:rsidRPr="00F205C4" w:rsidRDefault="0079245F" w:rsidP="0050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4" w:type="pct"/>
            <w:gridSpan w:val="3"/>
          </w:tcPr>
          <w:p w14:paraId="30FE5051" w14:textId="77777777" w:rsidR="0079245F" w:rsidRPr="00F205C4" w:rsidRDefault="0079245F" w:rsidP="0050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275C0D44" w14:textId="77777777" w:rsidR="0079245F" w:rsidRPr="00F205C4" w:rsidRDefault="0079245F" w:rsidP="0050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5" w:type="pct"/>
            <w:gridSpan w:val="3"/>
          </w:tcPr>
          <w:p w14:paraId="1175BB61" w14:textId="77777777" w:rsidR="0079245F" w:rsidRPr="00F205C4" w:rsidRDefault="0079245F" w:rsidP="0050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65C2D" w:rsidRPr="00F205C4" w14:paraId="2977884A" w14:textId="77777777" w:rsidTr="00B543BF">
        <w:trPr>
          <w:tblHeader/>
        </w:trPr>
        <w:tc>
          <w:tcPr>
            <w:tcW w:w="2383" w:type="pct"/>
          </w:tcPr>
          <w:p w14:paraId="24629DEE" w14:textId="77777777" w:rsidR="00965C2D" w:rsidRPr="00F205C4" w:rsidRDefault="00965C2D" w:rsidP="00965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76517F36" w14:textId="6AFAE742" w:rsidR="00965C2D" w:rsidRPr="00F205C4" w:rsidRDefault="00965C2D" w:rsidP="00965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E238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51" w:type="pct"/>
          </w:tcPr>
          <w:p w14:paraId="2F8A2CF6" w14:textId="77777777" w:rsidR="00965C2D" w:rsidRPr="00F205C4" w:rsidRDefault="00965C2D" w:rsidP="00965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</w:tcPr>
          <w:p w14:paraId="62EB9409" w14:textId="678B65B9" w:rsidR="00965C2D" w:rsidRPr="00F205C4" w:rsidRDefault="00965C2D" w:rsidP="00965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E238A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8" w:type="pct"/>
          </w:tcPr>
          <w:p w14:paraId="029AFFBB" w14:textId="77777777" w:rsidR="00965C2D" w:rsidRPr="00F205C4" w:rsidRDefault="00965C2D" w:rsidP="00965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0F514FF9" w14:textId="10F1A2E7" w:rsidR="00965C2D" w:rsidRPr="00F205C4" w:rsidRDefault="00965C2D" w:rsidP="00965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E238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51" w:type="pct"/>
          </w:tcPr>
          <w:p w14:paraId="3D75CF4A" w14:textId="77777777" w:rsidR="00965C2D" w:rsidRPr="00F205C4" w:rsidRDefault="00965C2D" w:rsidP="00965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</w:tcPr>
          <w:p w14:paraId="6B9E0D77" w14:textId="140E9790" w:rsidR="00965C2D" w:rsidRPr="00F205C4" w:rsidRDefault="00965C2D" w:rsidP="00965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E238A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965C2D" w:rsidRPr="00F205C4" w14:paraId="061B7509" w14:textId="77777777" w:rsidTr="00B543BF">
        <w:trPr>
          <w:tblHeader/>
        </w:trPr>
        <w:tc>
          <w:tcPr>
            <w:tcW w:w="2383" w:type="pct"/>
          </w:tcPr>
          <w:p w14:paraId="69B454AC" w14:textId="77777777" w:rsidR="00965C2D" w:rsidRPr="00F205C4" w:rsidRDefault="00965C2D" w:rsidP="00965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7" w:type="pct"/>
            <w:gridSpan w:val="7"/>
          </w:tcPr>
          <w:p w14:paraId="462149DD" w14:textId="77777777" w:rsidR="00965C2D" w:rsidRPr="00F205C4" w:rsidRDefault="00965C2D" w:rsidP="00965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65C2D" w:rsidRPr="00F205C4" w14:paraId="337B29F5" w14:textId="77777777" w:rsidTr="00E315E1">
        <w:tc>
          <w:tcPr>
            <w:tcW w:w="2383" w:type="pct"/>
            <w:vAlign w:val="center"/>
          </w:tcPr>
          <w:p w14:paraId="66659443" w14:textId="5F115EA8" w:rsidR="00965C2D" w:rsidRPr="00F205C4" w:rsidRDefault="00965C2D" w:rsidP="00965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3C7500">
              <w:rPr>
                <w:rFonts w:asciiTheme="majorBidi" w:hAnsiTheme="majorBidi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542" w:type="pct"/>
          </w:tcPr>
          <w:p w14:paraId="61F5BECE" w14:textId="77777777" w:rsidR="00965C2D" w:rsidRPr="00F205C4" w:rsidRDefault="00965C2D" w:rsidP="00965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51" w:type="pct"/>
          </w:tcPr>
          <w:p w14:paraId="2BA5D754" w14:textId="77777777" w:rsidR="00965C2D" w:rsidRPr="00F205C4" w:rsidRDefault="00965C2D" w:rsidP="00965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41" w:type="pct"/>
          </w:tcPr>
          <w:p w14:paraId="144279F9" w14:textId="77777777" w:rsidR="00965C2D" w:rsidRPr="00F205C4" w:rsidRDefault="00965C2D" w:rsidP="00965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48" w:type="pct"/>
          </w:tcPr>
          <w:p w14:paraId="554E11BC" w14:textId="77777777" w:rsidR="00965C2D" w:rsidRPr="00F205C4" w:rsidRDefault="00965C2D" w:rsidP="00965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38" w:type="pct"/>
          </w:tcPr>
          <w:p w14:paraId="2F0B2FB1" w14:textId="77777777" w:rsidR="00965C2D" w:rsidRPr="00F205C4" w:rsidRDefault="00965C2D" w:rsidP="00965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" w:type="pct"/>
          </w:tcPr>
          <w:p w14:paraId="5B315D56" w14:textId="77777777" w:rsidR="00965C2D" w:rsidRPr="00F205C4" w:rsidRDefault="00965C2D" w:rsidP="00965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6" w:type="pct"/>
          </w:tcPr>
          <w:p w14:paraId="0FD68363" w14:textId="77777777" w:rsidR="00965C2D" w:rsidRPr="00F205C4" w:rsidRDefault="00965C2D" w:rsidP="00965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 w:firstLine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E238A" w:rsidRPr="00F205C4" w14:paraId="4A0DDA39" w14:textId="77777777" w:rsidTr="00E315E1">
        <w:tc>
          <w:tcPr>
            <w:tcW w:w="2383" w:type="pct"/>
            <w:vAlign w:val="center"/>
          </w:tcPr>
          <w:p w14:paraId="568003F7" w14:textId="3AC1DCF1" w:rsidR="00FE238A" w:rsidRPr="00F205C4" w:rsidRDefault="00FE238A" w:rsidP="00FE238A">
            <w:pPr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727B4">
              <w:rPr>
                <w:rFonts w:asciiTheme="majorBidi" w:hAnsiTheme="majorBidi" w:cs="Angsana New" w:hint="cs"/>
                <w:color w:val="000000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542" w:type="pct"/>
          </w:tcPr>
          <w:p w14:paraId="0824EDFB" w14:textId="5F7A5B0C" w:rsidR="00FE238A" w:rsidRPr="00F205C4" w:rsidRDefault="00D351C9" w:rsidP="00FE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351C9">
              <w:rPr>
                <w:rFonts w:asciiTheme="majorBidi" w:hAnsiTheme="majorBidi" w:cs="Angsana New"/>
                <w:color w:val="000000"/>
                <w:sz w:val="30"/>
                <w:szCs w:val="30"/>
                <w:cs/>
              </w:rPr>
              <w:t>4</w:t>
            </w:r>
            <w:r w:rsidRPr="00D351C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D351C9">
              <w:rPr>
                <w:rFonts w:asciiTheme="majorBidi" w:hAnsiTheme="majorBidi" w:cs="Angsana New"/>
                <w:color w:val="000000"/>
                <w:sz w:val="30"/>
                <w:szCs w:val="30"/>
                <w:cs/>
              </w:rPr>
              <w:t>056</w:t>
            </w:r>
          </w:p>
        </w:tc>
        <w:tc>
          <w:tcPr>
            <w:tcW w:w="151" w:type="pct"/>
            <w:vAlign w:val="center"/>
          </w:tcPr>
          <w:p w14:paraId="0BCA6218" w14:textId="77777777" w:rsidR="00FE238A" w:rsidRPr="00F205C4" w:rsidRDefault="00FE238A" w:rsidP="00FE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1" w:type="pct"/>
          </w:tcPr>
          <w:p w14:paraId="6E21F720" w14:textId="3FCEAB31" w:rsidR="00FE238A" w:rsidRPr="00F205C4" w:rsidRDefault="00FE238A" w:rsidP="00FE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1195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46</w:t>
            </w:r>
            <w:r w:rsidRPr="0041195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</w:p>
        </w:tc>
        <w:tc>
          <w:tcPr>
            <w:tcW w:w="148" w:type="pct"/>
            <w:vAlign w:val="center"/>
          </w:tcPr>
          <w:p w14:paraId="2812809C" w14:textId="77777777" w:rsidR="00FE238A" w:rsidRPr="00F205C4" w:rsidRDefault="00FE238A" w:rsidP="00FE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8" w:type="pct"/>
            <w:vAlign w:val="center"/>
          </w:tcPr>
          <w:p w14:paraId="68DCAF6B" w14:textId="0727962E" w:rsidR="00FE238A" w:rsidRPr="00F205C4" w:rsidRDefault="00FE238A" w:rsidP="00FE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51" w:type="pct"/>
            <w:vAlign w:val="center"/>
          </w:tcPr>
          <w:p w14:paraId="75429866" w14:textId="77777777" w:rsidR="00FE238A" w:rsidRPr="00F205C4" w:rsidRDefault="00FE238A" w:rsidP="00FE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6" w:type="pct"/>
            <w:vAlign w:val="center"/>
          </w:tcPr>
          <w:p w14:paraId="16DD7CEA" w14:textId="77777777" w:rsidR="00FE238A" w:rsidRPr="00F205C4" w:rsidRDefault="00FE238A" w:rsidP="00FE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FE238A" w:rsidRPr="00F205C4" w14:paraId="10577F8B" w14:textId="77777777" w:rsidTr="00E315E1">
        <w:tc>
          <w:tcPr>
            <w:tcW w:w="2383" w:type="pct"/>
          </w:tcPr>
          <w:p w14:paraId="18EBF9A6" w14:textId="77777777" w:rsidR="00FE238A" w:rsidRPr="00F205C4" w:rsidRDefault="00FE238A" w:rsidP="00FE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</w:tcPr>
          <w:p w14:paraId="2FD5252E" w14:textId="014AC333" w:rsidR="00FE238A" w:rsidRPr="00F205C4" w:rsidRDefault="00D351C9" w:rsidP="00FE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D351C9">
              <w:rPr>
                <w:rFonts w:asciiTheme="majorBidi" w:hAnsiTheme="majorBidi" w:cs="Angsana New"/>
                <w:b/>
                <w:bCs/>
                <w:color w:val="000000"/>
                <w:sz w:val="30"/>
                <w:szCs w:val="30"/>
                <w:cs/>
              </w:rPr>
              <w:t>4</w:t>
            </w:r>
            <w:r w:rsidRPr="00D351C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D351C9">
              <w:rPr>
                <w:rFonts w:asciiTheme="majorBidi" w:hAnsiTheme="majorBidi" w:cs="Angsana New"/>
                <w:b/>
                <w:bCs/>
                <w:color w:val="000000"/>
                <w:sz w:val="30"/>
                <w:szCs w:val="30"/>
                <w:cs/>
              </w:rPr>
              <w:t>056</w:t>
            </w:r>
          </w:p>
        </w:tc>
        <w:tc>
          <w:tcPr>
            <w:tcW w:w="151" w:type="pct"/>
            <w:vAlign w:val="center"/>
          </w:tcPr>
          <w:p w14:paraId="1F002151" w14:textId="77777777" w:rsidR="00FE238A" w:rsidRPr="00F205C4" w:rsidRDefault="00FE238A" w:rsidP="00FE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single" w:sz="4" w:space="0" w:color="auto"/>
              <w:bottom w:val="double" w:sz="4" w:space="0" w:color="auto"/>
            </w:tcBorders>
          </w:tcPr>
          <w:p w14:paraId="630ADE77" w14:textId="315BCB3D" w:rsidR="00FE238A" w:rsidRPr="00F205C4" w:rsidRDefault="00FE238A" w:rsidP="00FE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7F7FD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2,461</w:t>
            </w:r>
          </w:p>
        </w:tc>
        <w:tc>
          <w:tcPr>
            <w:tcW w:w="148" w:type="pct"/>
            <w:vAlign w:val="center"/>
          </w:tcPr>
          <w:p w14:paraId="3305645B" w14:textId="77777777" w:rsidR="00FE238A" w:rsidRPr="00F205C4" w:rsidRDefault="00FE238A" w:rsidP="00FE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0E7CAD3" w14:textId="14B921CE" w:rsidR="00FE238A" w:rsidRPr="00F205C4" w:rsidRDefault="00FE238A" w:rsidP="00FE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51" w:type="pct"/>
            <w:vAlign w:val="center"/>
          </w:tcPr>
          <w:p w14:paraId="075D03B5" w14:textId="77777777" w:rsidR="00FE238A" w:rsidRPr="00F205C4" w:rsidRDefault="00FE238A" w:rsidP="00FE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663DE65" w14:textId="77777777" w:rsidR="00FE238A" w:rsidRPr="00F205C4" w:rsidRDefault="00FE238A" w:rsidP="00FE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BA3C3D" w:rsidRPr="00F205C4" w14:paraId="6680D92A" w14:textId="77777777" w:rsidTr="00E315E1">
        <w:tc>
          <w:tcPr>
            <w:tcW w:w="2383" w:type="pct"/>
          </w:tcPr>
          <w:p w14:paraId="63687B5D" w14:textId="77777777" w:rsidR="00BA3C3D" w:rsidRPr="005D1418" w:rsidRDefault="00BA3C3D" w:rsidP="00FE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2" w:type="pct"/>
          </w:tcPr>
          <w:p w14:paraId="3A517C5F" w14:textId="77777777" w:rsidR="00BA3C3D" w:rsidRPr="005D1418" w:rsidRDefault="00BA3C3D" w:rsidP="00FE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51" w:type="pct"/>
          </w:tcPr>
          <w:p w14:paraId="631D1D54" w14:textId="77777777" w:rsidR="00BA3C3D" w:rsidRPr="005D1418" w:rsidRDefault="00BA3C3D" w:rsidP="00FE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541" w:type="pct"/>
          </w:tcPr>
          <w:p w14:paraId="6EFB1108" w14:textId="77777777" w:rsidR="00BA3C3D" w:rsidRPr="005D1418" w:rsidRDefault="00BA3C3D" w:rsidP="00FE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48" w:type="pct"/>
          </w:tcPr>
          <w:p w14:paraId="30C940DD" w14:textId="77777777" w:rsidR="00BA3C3D" w:rsidRPr="005D1418" w:rsidRDefault="00BA3C3D" w:rsidP="00FE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538" w:type="pct"/>
          </w:tcPr>
          <w:p w14:paraId="33CA39EC" w14:textId="77777777" w:rsidR="00BA3C3D" w:rsidRPr="005D1418" w:rsidRDefault="00BA3C3D" w:rsidP="00FE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 w:hanging="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1" w:type="pct"/>
          </w:tcPr>
          <w:p w14:paraId="701CF231" w14:textId="77777777" w:rsidR="00BA3C3D" w:rsidRPr="005D1418" w:rsidRDefault="00BA3C3D" w:rsidP="00FE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 w:hanging="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6" w:type="pct"/>
          </w:tcPr>
          <w:p w14:paraId="21842B60" w14:textId="77777777" w:rsidR="00BA3C3D" w:rsidRPr="005D1418" w:rsidRDefault="00BA3C3D" w:rsidP="00FE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 w:firstLine="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E238A" w:rsidRPr="00F205C4" w14:paraId="47D0F1FC" w14:textId="77777777" w:rsidTr="00E315E1">
        <w:tc>
          <w:tcPr>
            <w:tcW w:w="2383" w:type="pct"/>
          </w:tcPr>
          <w:p w14:paraId="6D06B14B" w14:textId="2D837C5A" w:rsidR="00FE238A" w:rsidRPr="00F205C4" w:rsidRDefault="00FE238A" w:rsidP="00FE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542" w:type="pct"/>
          </w:tcPr>
          <w:p w14:paraId="34CC7A31" w14:textId="77777777" w:rsidR="00FE238A" w:rsidRPr="00F205C4" w:rsidRDefault="00FE238A" w:rsidP="00FE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51" w:type="pct"/>
          </w:tcPr>
          <w:p w14:paraId="23786BAA" w14:textId="77777777" w:rsidR="00FE238A" w:rsidRPr="00F205C4" w:rsidRDefault="00FE238A" w:rsidP="00FE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41" w:type="pct"/>
          </w:tcPr>
          <w:p w14:paraId="5DC725A2" w14:textId="77777777" w:rsidR="00FE238A" w:rsidRPr="00F205C4" w:rsidRDefault="00FE238A" w:rsidP="00FE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48" w:type="pct"/>
          </w:tcPr>
          <w:p w14:paraId="3BFB9FA1" w14:textId="77777777" w:rsidR="00FE238A" w:rsidRPr="00F205C4" w:rsidRDefault="00FE238A" w:rsidP="00FE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38" w:type="pct"/>
          </w:tcPr>
          <w:p w14:paraId="3F27ACEB" w14:textId="77777777" w:rsidR="00FE238A" w:rsidRPr="00F205C4" w:rsidRDefault="00FE238A" w:rsidP="00FE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" w:type="pct"/>
          </w:tcPr>
          <w:p w14:paraId="70218D82" w14:textId="77777777" w:rsidR="00FE238A" w:rsidRPr="00F205C4" w:rsidRDefault="00FE238A" w:rsidP="00FE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6" w:type="pct"/>
          </w:tcPr>
          <w:p w14:paraId="523EA1C5" w14:textId="77777777" w:rsidR="00FE238A" w:rsidRPr="00F205C4" w:rsidRDefault="00FE238A" w:rsidP="00FE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 w:firstLine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E238A" w:rsidRPr="00F205C4" w14:paraId="08B9F50E" w14:textId="77777777" w:rsidTr="00E315E1">
        <w:tc>
          <w:tcPr>
            <w:tcW w:w="2383" w:type="pct"/>
          </w:tcPr>
          <w:p w14:paraId="14CF4D81" w14:textId="2482FB0B" w:rsidR="00FE238A" w:rsidRPr="00F205C4" w:rsidRDefault="00FE238A" w:rsidP="00FE238A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36E4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542" w:type="pct"/>
          </w:tcPr>
          <w:p w14:paraId="6FDD0A7A" w14:textId="6594EC47" w:rsidR="00FE238A" w:rsidRPr="00B36E4D" w:rsidRDefault="00D351C9" w:rsidP="00FE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351C9">
              <w:rPr>
                <w:rFonts w:asciiTheme="majorBidi" w:hAnsiTheme="majorBidi" w:cs="Angsana New"/>
                <w:sz w:val="30"/>
                <w:szCs w:val="30"/>
                <w:cs/>
                <w:lang w:val="en-GB"/>
              </w:rPr>
              <w:t>45</w:t>
            </w:r>
            <w:r w:rsidRPr="00D351C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D351C9">
              <w:rPr>
                <w:rFonts w:asciiTheme="majorBidi" w:hAnsiTheme="majorBidi" w:cs="Angsana New"/>
                <w:sz w:val="30"/>
                <w:szCs w:val="30"/>
                <w:cs/>
                <w:lang w:val="en-GB"/>
              </w:rPr>
              <w:t>489</w:t>
            </w:r>
          </w:p>
        </w:tc>
        <w:tc>
          <w:tcPr>
            <w:tcW w:w="151" w:type="pct"/>
          </w:tcPr>
          <w:p w14:paraId="0DE7E881" w14:textId="77777777" w:rsidR="00FE238A" w:rsidRPr="00F205C4" w:rsidRDefault="00FE238A" w:rsidP="00FE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41" w:type="pct"/>
          </w:tcPr>
          <w:p w14:paraId="14CF4BD9" w14:textId="2C5FAC56" w:rsidR="00FE238A" w:rsidRPr="00F205C4" w:rsidRDefault="00FE238A" w:rsidP="00FE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41195D">
              <w:rPr>
                <w:rFonts w:asciiTheme="majorBidi" w:hAnsiTheme="majorBidi" w:cs="Angsana New"/>
                <w:sz w:val="30"/>
                <w:szCs w:val="30"/>
                <w:cs/>
                <w:lang w:val="en-GB"/>
              </w:rPr>
              <w:t>98</w:t>
            </w:r>
            <w:r w:rsidRPr="0041195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41195D">
              <w:rPr>
                <w:rFonts w:asciiTheme="majorBidi" w:hAnsiTheme="majorBidi" w:cs="Angsana New"/>
                <w:sz w:val="30"/>
                <w:szCs w:val="30"/>
                <w:cs/>
                <w:lang w:val="en-GB"/>
              </w:rPr>
              <w:t>76</w:t>
            </w:r>
            <w:r>
              <w:rPr>
                <w:rFonts w:asciiTheme="majorBidi" w:hAnsiTheme="majorBidi" w:cs="Angsana New"/>
                <w:sz w:val="30"/>
                <w:szCs w:val="30"/>
                <w:lang w:val="en-GB"/>
              </w:rPr>
              <w:t>0</w:t>
            </w:r>
          </w:p>
        </w:tc>
        <w:tc>
          <w:tcPr>
            <w:tcW w:w="148" w:type="pct"/>
          </w:tcPr>
          <w:p w14:paraId="6F9D7309" w14:textId="77777777" w:rsidR="00FE238A" w:rsidRPr="00F205C4" w:rsidRDefault="00FE238A" w:rsidP="00FE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38" w:type="pct"/>
          </w:tcPr>
          <w:p w14:paraId="06530ABF" w14:textId="0406A2B8" w:rsidR="00FE238A" w:rsidRPr="00F205C4" w:rsidRDefault="00FE238A" w:rsidP="00FE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1" w:type="pct"/>
          </w:tcPr>
          <w:p w14:paraId="3ACFF935" w14:textId="77777777" w:rsidR="00FE238A" w:rsidRPr="00F205C4" w:rsidRDefault="00FE238A" w:rsidP="00FE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6" w:type="pct"/>
          </w:tcPr>
          <w:p w14:paraId="57984C74" w14:textId="4EC555AF" w:rsidR="00FE238A" w:rsidRPr="00F205C4" w:rsidRDefault="00FE238A" w:rsidP="00FE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</w:tr>
      <w:tr w:rsidR="00FE238A" w:rsidRPr="00F205C4" w14:paraId="20113D16" w14:textId="77777777" w:rsidTr="00E315E1">
        <w:tc>
          <w:tcPr>
            <w:tcW w:w="2383" w:type="pct"/>
          </w:tcPr>
          <w:p w14:paraId="7723BD76" w14:textId="77777777" w:rsidR="00FE238A" w:rsidRPr="00F205C4" w:rsidRDefault="00FE238A" w:rsidP="00FE238A">
            <w:pPr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หนังสือค้ำประกันการใช้ไฟฟ้า</w:t>
            </w:r>
          </w:p>
        </w:tc>
        <w:tc>
          <w:tcPr>
            <w:tcW w:w="542" w:type="pct"/>
          </w:tcPr>
          <w:p w14:paraId="312847F6" w14:textId="3B27C233" w:rsidR="00FE238A" w:rsidRPr="00F205C4" w:rsidRDefault="00D351C9" w:rsidP="00FE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1195D">
              <w:rPr>
                <w:rFonts w:asciiTheme="majorBidi" w:hAnsiTheme="majorBidi" w:cs="Angsana New"/>
                <w:sz w:val="30"/>
                <w:szCs w:val="30"/>
                <w:cs/>
                <w:lang w:val="en-GB"/>
              </w:rPr>
              <w:t>803</w:t>
            </w:r>
          </w:p>
        </w:tc>
        <w:tc>
          <w:tcPr>
            <w:tcW w:w="151" w:type="pct"/>
          </w:tcPr>
          <w:p w14:paraId="715D7803" w14:textId="77777777" w:rsidR="00FE238A" w:rsidRPr="00F205C4" w:rsidRDefault="00FE238A" w:rsidP="00FE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 w:hanging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</w:tcPr>
          <w:p w14:paraId="29D20E84" w14:textId="0E309EBE" w:rsidR="00FE238A" w:rsidRPr="00F205C4" w:rsidRDefault="00FE238A" w:rsidP="00FE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41195D">
              <w:rPr>
                <w:rFonts w:asciiTheme="majorBidi" w:hAnsiTheme="majorBidi" w:cs="Angsana New"/>
                <w:sz w:val="30"/>
                <w:szCs w:val="30"/>
                <w:cs/>
                <w:lang w:val="en-GB"/>
              </w:rPr>
              <w:t>803</w:t>
            </w:r>
          </w:p>
        </w:tc>
        <w:tc>
          <w:tcPr>
            <w:tcW w:w="148" w:type="pct"/>
          </w:tcPr>
          <w:p w14:paraId="7A83A881" w14:textId="77777777" w:rsidR="00FE238A" w:rsidRPr="00F205C4" w:rsidRDefault="00FE238A" w:rsidP="00FE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38" w:type="pct"/>
          </w:tcPr>
          <w:p w14:paraId="27E452CD" w14:textId="0D9D0F77" w:rsidR="00FE238A" w:rsidRPr="00F205C4" w:rsidRDefault="00FE238A" w:rsidP="00FE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51" w:type="pct"/>
          </w:tcPr>
          <w:p w14:paraId="7D4958B6" w14:textId="77777777" w:rsidR="00FE238A" w:rsidRPr="00F205C4" w:rsidRDefault="00FE238A" w:rsidP="00FE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6" w:type="pct"/>
          </w:tcPr>
          <w:p w14:paraId="01DD40F2" w14:textId="77777777" w:rsidR="00FE238A" w:rsidRPr="00F205C4" w:rsidRDefault="00FE238A" w:rsidP="00FE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FE238A" w:rsidRPr="00F205C4" w14:paraId="3D71D599" w14:textId="77777777" w:rsidTr="00E315E1">
        <w:tc>
          <w:tcPr>
            <w:tcW w:w="2383" w:type="pct"/>
          </w:tcPr>
          <w:p w14:paraId="2EA0934F" w14:textId="3544CFA4" w:rsidR="00FE238A" w:rsidRPr="00F205C4" w:rsidRDefault="00FE238A" w:rsidP="00FE238A">
            <w:pPr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หนังสือค้ำประกันสำหรับการซื้อ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อะไหล่</w:t>
            </w:r>
          </w:p>
        </w:tc>
        <w:tc>
          <w:tcPr>
            <w:tcW w:w="542" w:type="pct"/>
          </w:tcPr>
          <w:p w14:paraId="613FFDE9" w14:textId="63F65EA4" w:rsidR="00FE238A" w:rsidRPr="00F30D8B" w:rsidRDefault="00D351C9" w:rsidP="00FE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41195D">
              <w:rPr>
                <w:rFonts w:asciiTheme="majorBidi" w:hAnsiTheme="majorBidi" w:cs="Angsana New"/>
                <w:sz w:val="30"/>
                <w:szCs w:val="30"/>
                <w:cs/>
              </w:rPr>
              <w:t>4</w:t>
            </w:r>
            <w:r w:rsidRPr="004119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1195D">
              <w:rPr>
                <w:rFonts w:asciiTheme="majorBidi" w:hAnsiTheme="majorBidi" w:cs="Angsana New"/>
                <w:sz w:val="30"/>
                <w:szCs w:val="30"/>
                <w:cs/>
              </w:rPr>
              <w:t>000</w:t>
            </w:r>
          </w:p>
        </w:tc>
        <w:tc>
          <w:tcPr>
            <w:tcW w:w="151" w:type="pct"/>
          </w:tcPr>
          <w:p w14:paraId="6EFCC708" w14:textId="77777777" w:rsidR="00FE238A" w:rsidRPr="00F205C4" w:rsidRDefault="00FE238A" w:rsidP="00FE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 w:hanging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</w:tcPr>
          <w:p w14:paraId="726C739E" w14:textId="7FC291EE" w:rsidR="00FE238A" w:rsidRPr="00F30D8B" w:rsidRDefault="00FE238A" w:rsidP="00FE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/>
              <w:rPr>
                <w:rFonts w:asciiTheme="majorBidi" w:hAnsiTheme="majorBidi" w:cs="Angsana New"/>
                <w:sz w:val="30"/>
                <w:szCs w:val="30"/>
              </w:rPr>
            </w:pPr>
            <w:r w:rsidRPr="0041195D">
              <w:rPr>
                <w:rFonts w:asciiTheme="majorBidi" w:hAnsiTheme="majorBidi" w:cs="Angsana New"/>
                <w:sz w:val="30"/>
                <w:szCs w:val="30"/>
                <w:cs/>
              </w:rPr>
              <w:t>4</w:t>
            </w:r>
            <w:r w:rsidRPr="004119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1195D">
              <w:rPr>
                <w:rFonts w:asciiTheme="majorBidi" w:hAnsiTheme="majorBidi" w:cs="Angsana New"/>
                <w:sz w:val="30"/>
                <w:szCs w:val="30"/>
                <w:cs/>
              </w:rPr>
              <w:t>000</w:t>
            </w:r>
          </w:p>
        </w:tc>
        <w:tc>
          <w:tcPr>
            <w:tcW w:w="148" w:type="pct"/>
          </w:tcPr>
          <w:p w14:paraId="459C5C06" w14:textId="77777777" w:rsidR="00FE238A" w:rsidRPr="00F205C4" w:rsidRDefault="00FE238A" w:rsidP="00FE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38" w:type="pct"/>
          </w:tcPr>
          <w:p w14:paraId="1A83341D" w14:textId="5D66F88F" w:rsidR="00FE238A" w:rsidRPr="00F205C4" w:rsidRDefault="00FE238A" w:rsidP="00FE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3672FF86" w14:textId="77777777" w:rsidR="00FE238A" w:rsidRPr="00F205C4" w:rsidRDefault="00FE238A" w:rsidP="00FE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6" w:type="pct"/>
          </w:tcPr>
          <w:p w14:paraId="74C179FD" w14:textId="48CC3F32" w:rsidR="00FE238A" w:rsidRPr="00F205C4" w:rsidRDefault="00FE238A" w:rsidP="00FE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E238A" w:rsidRPr="00F205C4" w14:paraId="6C0F243A" w14:textId="77777777" w:rsidTr="009F2926">
        <w:tc>
          <w:tcPr>
            <w:tcW w:w="2383" w:type="pct"/>
          </w:tcPr>
          <w:p w14:paraId="50613F2C" w14:textId="77777777" w:rsidR="00FE238A" w:rsidRPr="00F205C4" w:rsidRDefault="00FE238A" w:rsidP="00FE238A">
            <w:pPr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หนังสือค้ำประกันสำหรับการซื้อรถยนต์ </w:t>
            </w:r>
          </w:p>
        </w:tc>
        <w:tc>
          <w:tcPr>
            <w:tcW w:w="542" w:type="pct"/>
          </w:tcPr>
          <w:p w14:paraId="3DC16515" w14:textId="77777777" w:rsidR="00FE238A" w:rsidRPr="00F205C4" w:rsidRDefault="00FE238A" w:rsidP="00FE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1" w:type="pct"/>
          </w:tcPr>
          <w:p w14:paraId="3F4FB843" w14:textId="77777777" w:rsidR="00FE238A" w:rsidRPr="00F205C4" w:rsidRDefault="00FE238A" w:rsidP="00FE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 w:hanging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</w:tcPr>
          <w:p w14:paraId="705CAFD0" w14:textId="77777777" w:rsidR="00FE238A" w:rsidRPr="00F205C4" w:rsidRDefault="00FE238A" w:rsidP="00FE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 w:hanging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2ED1B7B9" w14:textId="77777777" w:rsidR="00FE238A" w:rsidRPr="00F205C4" w:rsidRDefault="00FE238A" w:rsidP="00FE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38" w:type="pct"/>
          </w:tcPr>
          <w:p w14:paraId="3E82031B" w14:textId="77777777" w:rsidR="00FE238A" w:rsidRPr="00F205C4" w:rsidRDefault="00FE238A" w:rsidP="00FE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1" w:type="pct"/>
          </w:tcPr>
          <w:p w14:paraId="1CBE06EA" w14:textId="77777777" w:rsidR="00FE238A" w:rsidRPr="00F205C4" w:rsidRDefault="00FE238A" w:rsidP="00FE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6" w:type="pct"/>
          </w:tcPr>
          <w:p w14:paraId="411C0C42" w14:textId="77777777" w:rsidR="00FE238A" w:rsidRPr="00F205C4" w:rsidRDefault="00FE238A" w:rsidP="00FE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 w:firstLine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E238A" w:rsidRPr="00F205C4" w14:paraId="5801FC17" w14:textId="77777777" w:rsidTr="009F2926">
        <w:tc>
          <w:tcPr>
            <w:tcW w:w="2383" w:type="pct"/>
          </w:tcPr>
          <w:p w14:paraId="1BEDC6A0" w14:textId="77777777" w:rsidR="00FE238A" w:rsidRPr="00F205C4" w:rsidRDefault="00FE238A" w:rsidP="00FE238A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อะไหล่และ อุปกรณ์ตกแต่งภายใต้</w:t>
            </w:r>
          </w:p>
          <w:p w14:paraId="0BE99DDA" w14:textId="5872577F" w:rsidR="00FE238A" w:rsidRPr="00F205C4" w:rsidRDefault="00FE238A" w:rsidP="00FE238A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เครื่องหมายการค้า “ฮอนด้า”</w:t>
            </w:r>
          </w:p>
        </w:tc>
        <w:tc>
          <w:tcPr>
            <w:tcW w:w="542" w:type="pct"/>
          </w:tcPr>
          <w:p w14:paraId="51D42275" w14:textId="77777777" w:rsidR="00D351C9" w:rsidRDefault="00D351C9" w:rsidP="00FE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/>
              <w:rPr>
                <w:rFonts w:asciiTheme="majorBidi" w:hAnsiTheme="majorBidi" w:cs="Angsana New"/>
                <w:sz w:val="30"/>
                <w:szCs w:val="30"/>
                <w:lang w:val="en-GB"/>
              </w:rPr>
            </w:pPr>
          </w:p>
          <w:p w14:paraId="1C5970BD" w14:textId="2A531EDF" w:rsidR="00FE238A" w:rsidRPr="00F205C4" w:rsidRDefault="00D351C9" w:rsidP="00FE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1195D">
              <w:rPr>
                <w:rFonts w:asciiTheme="majorBidi" w:hAnsiTheme="majorBidi" w:cs="Angsana New"/>
                <w:sz w:val="30"/>
                <w:szCs w:val="30"/>
                <w:cs/>
                <w:lang w:val="en-GB"/>
              </w:rPr>
              <w:t>72</w:t>
            </w:r>
            <w:r w:rsidRPr="0041195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41195D">
              <w:rPr>
                <w:rFonts w:asciiTheme="majorBidi" w:hAnsiTheme="majorBidi" w:cs="Angsana New"/>
                <w:sz w:val="30"/>
                <w:szCs w:val="30"/>
                <w:cs/>
                <w:lang w:val="en-GB"/>
              </w:rPr>
              <w:t>000</w:t>
            </w:r>
          </w:p>
        </w:tc>
        <w:tc>
          <w:tcPr>
            <w:tcW w:w="151" w:type="pct"/>
          </w:tcPr>
          <w:p w14:paraId="2E46D382" w14:textId="77777777" w:rsidR="00FE238A" w:rsidRPr="00F205C4" w:rsidRDefault="00FE238A" w:rsidP="00FE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 w:hanging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</w:tcPr>
          <w:p w14:paraId="55A50BC0" w14:textId="77777777" w:rsidR="00FE238A" w:rsidRDefault="00FE238A" w:rsidP="00FE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/>
              <w:rPr>
                <w:rFonts w:asciiTheme="majorBidi" w:hAnsiTheme="majorBidi" w:cs="Angsana New"/>
                <w:sz w:val="30"/>
                <w:szCs w:val="30"/>
                <w:lang w:val="en-GB"/>
              </w:rPr>
            </w:pPr>
          </w:p>
          <w:p w14:paraId="4EC08A7E" w14:textId="37C0A2B6" w:rsidR="00FE238A" w:rsidRPr="00F205C4" w:rsidRDefault="00FE238A" w:rsidP="00FE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41195D">
              <w:rPr>
                <w:rFonts w:asciiTheme="majorBidi" w:hAnsiTheme="majorBidi" w:cs="Angsana New"/>
                <w:sz w:val="30"/>
                <w:szCs w:val="30"/>
                <w:cs/>
                <w:lang w:val="en-GB"/>
              </w:rPr>
              <w:t>72</w:t>
            </w:r>
            <w:r w:rsidRPr="0041195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41195D">
              <w:rPr>
                <w:rFonts w:asciiTheme="majorBidi" w:hAnsiTheme="majorBidi" w:cs="Angsana New"/>
                <w:sz w:val="30"/>
                <w:szCs w:val="30"/>
                <w:cs/>
                <w:lang w:val="en-GB"/>
              </w:rPr>
              <w:t>000</w:t>
            </w:r>
          </w:p>
        </w:tc>
        <w:tc>
          <w:tcPr>
            <w:tcW w:w="148" w:type="pct"/>
          </w:tcPr>
          <w:p w14:paraId="4B8DF1D8" w14:textId="77777777" w:rsidR="00FE238A" w:rsidRPr="00F205C4" w:rsidRDefault="00FE238A" w:rsidP="00FE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38" w:type="pct"/>
          </w:tcPr>
          <w:p w14:paraId="525A65DB" w14:textId="77777777" w:rsidR="00FE238A" w:rsidRPr="00F205C4" w:rsidRDefault="00FE238A" w:rsidP="00FE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 w:firstLine="1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F83BECB" w14:textId="71026F94" w:rsidR="00FE238A" w:rsidRPr="00F205C4" w:rsidRDefault="00FE238A" w:rsidP="00FE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51" w:type="pct"/>
          </w:tcPr>
          <w:p w14:paraId="1C3B24A0" w14:textId="77777777" w:rsidR="00FE238A" w:rsidRPr="00F205C4" w:rsidRDefault="00FE238A" w:rsidP="00FE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6" w:type="pct"/>
          </w:tcPr>
          <w:p w14:paraId="23F8CE6A" w14:textId="77777777" w:rsidR="00FE238A" w:rsidRPr="00F205C4" w:rsidRDefault="00FE238A" w:rsidP="00FE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 w:firstLine="1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B138C81" w14:textId="77777777" w:rsidR="00FE238A" w:rsidRPr="00F205C4" w:rsidRDefault="00FE238A" w:rsidP="00FE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FE238A" w:rsidRPr="00F205C4" w14:paraId="0BE4F16A" w14:textId="77777777" w:rsidTr="009F2926">
        <w:tc>
          <w:tcPr>
            <w:tcW w:w="2383" w:type="pct"/>
          </w:tcPr>
          <w:p w14:paraId="5C0A3800" w14:textId="55BB2D77" w:rsidR="00FE238A" w:rsidRPr="00F205C4" w:rsidRDefault="00FE238A" w:rsidP="00FE238A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หนังสือค้ำประกันอื่นๆ</w:t>
            </w:r>
          </w:p>
        </w:tc>
        <w:tc>
          <w:tcPr>
            <w:tcW w:w="542" w:type="pct"/>
            <w:tcBorders>
              <w:bottom w:val="single" w:sz="4" w:space="0" w:color="auto"/>
            </w:tcBorders>
          </w:tcPr>
          <w:p w14:paraId="0F1338D0" w14:textId="49A07495" w:rsidR="00FE238A" w:rsidRDefault="00D351C9" w:rsidP="00FE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/>
              <w:rPr>
                <w:rFonts w:asciiTheme="majorBidi" w:hAnsiTheme="majorBidi" w:cs="Angsana New"/>
                <w:sz w:val="30"/>
                <w:szCs w:val="30"/>
                <w:lang w:val="en-GB"/>
              </w:rPr>
            </w:pPr>
            <w:r w:rsidRPr="00D351C9">
              <w:rPr>
                <w:rFonts w:asciiTheme="majorBidi" w:hAnsiTheme="majorBidi" w:cs="Angsana New"/>
                <w:sz w:val="30"/>
                <w:szCs w:val="30"/>
                <w:cs/>
                <w:lang w:val="en-GB"/>
              </w:rPr>
              <w:t>400</w:t>
            </w:r>
          </w:p>
        </w:tc>
        <w:tc>
          <w:tcPr>
            <w:tcW w:w="151" w:type="pct"/>
          </w:tcPr>
          <w:p w14:paraId="6F772ABF" w14:textId="77777777" w:rsidR="00FE238A" w:rsidRPr="00F205C4" w:rsidRDefault="00FE238A" w:rsidP="00FE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 w:hanging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</w:tcPr>
          <w:p w14:paraId="49AFE184" w14:textId="47F04C6B" w:rsidR="00FE238A" w:rsidRDefault="00FE238A" w:rsidP="00FE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F2926">
              <w:rPr>
                <w:rFonts w:asciiTheme="majorBidi" w:hAnsiTheme="majorBidi" w:cs="Angsana New"/>
                <w:sz w:val="30"/>
                <w:szCs w:val="30"/>
                <w:cs/>
                <w:lang w:val="en-GB"/>
              </w:rPr>
              <w:t>200</w:t>
            </w:r>
          </w:p>
        </w:tc>
        <w:tc>
          <w:tcPr>
            <w:tcW w:w="148" w:type="pct"/>
          </w:tcPr>
          <w:p w14:paraId="7B6B4FCE" w14:textId="77777777" w:rsidR="00FE238A" w:rsidRPr="00F205C4" w:rsidRDefault="00FE238A" w:rsidP="00FE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38" w:type="pct"/>
            <w:tcBorders>
              <w:bottom w:val="single" w:sz="4" w:space="0" w:color="auto"/>
            </w:tcBorders>
          </w:tcPr>
          <w:p w14:paraId="5EE17D48" w14:textId="0C7330D1" w:rsidR="00FE238A" w:rsidRPr="00F205C4" w:rsidRDefault="00FE238A" w:rsidP="00FE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 w:firstLine="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0B901F48" w14:textId="77777777" w:rsidR="00FE238A" w:rsidRPr="00F205C4" w:rsidRDefault="00FE238A" w:rsidP="00FE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</w:tcPr>
          <w:p w14:paraId="330CC4C1" w14:textId="3A24801E" w:rsidR="00FE238A" w:rsidRPr="00F205C4" w:rsidRDefault="00FE238A" w:rsidP="00FE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 w:firstLine="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E238A" w:rsidRPr="00F205C4" w14:paraId="662DF0C4" w14:textId="77777777" w:rsidTr="00E315E1">
        <w:tc>
          <w:tcPr>
            <w:tcW w:w="2383" w:type="pct"/>
          </w:tcPr>
          <w:p w14:paraId="5F30E648" w14:textId="77777777" w:rsidR="00FE238A" w:rsidRPr="00F205C4" w:rsidRDefault="00FE238A" w:rsidP="00FE23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2" w:type="pct"/>
            <w:tcBorders>
              <w:bottom w:val="double" w:sz="4" w:space="0" w:color="auto"/>
            </w:tcBorders>
          </w:tcPr>
          <w:p w14:paraId="71FF2F85" w14:textId="21FD1E14" w:rsidR="00FE238A" w:rsidRPr="00F205C4" w:rsidRDefault="00B237F7" w:rsidP="00FE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="Angsana New"/>
                <w:b/>
                <w:bCs/>
                <w:sz w:val="30"/>
                <w:szCs w:val="30"/>
                <w:lang w:val="en-GB"/>
              </w:rPr>
              <w:t>122</w:t>
            </w:r>
            <w:r w:rsidR="00D351C9" w:rsidRPr="00D351C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692</w:t>
            </w:r>
          </w:p>
        </w:tc>
        <w:tc>
          <w:tcPr>
            <w:tcW w:w="151" w:type="pct"/>
          </w:tcPr>
          <w:p w14:paraId="65CEF993" w14:textId="77777777" w:rsidR="00FE238A" w:rsidRPr="00F205C4" w:rsidRDefault="00FE238A" w:rsidP="00FE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 w:hanging="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tcBorders>
              <w:bottom w:val="double" w:sz="4" w:space="0" w:color="auto"/>
            </w:tcBorders>
          </w:tcPr>
          <w:p w14:paraId="50496AC5" w14:textId="5752CE45" w:rsidR="00FE238A" w:rsidRPr="00F205C4" w:rsidRDefault="00FE238A" w:rsidP="00FE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2926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GB"/>
              </w:rPr>
              <w:t>175</w:t>
            </w:r>
            <w:r w:rsidRPr="009F29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9F2926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GB"/>
              </w:rPr>
              <w:t>76</w:t>
            </w:r>
            <w:r>
              <w:rPr>
                <w:rFonts w:asciiTheme="majorBidi" w:hAnsiTheme="majorBidi" w:cs="Angsana New"/>
                <w:b/>
                <w:bCs/>
                <w:sz w:val="30"/>
                <w:szCs w:val="30"/>
                <w:lang w:val="en-GB"/>
              </w:rPr>
              <w:t>3</w:t>
            </w:r>
          </w:p>
        </w:tc>
        <w:tc>
          <w:tcPr>
            <w:tcW w:w="148" w:type="pct"/>
          </w:tcPr>
          <w:p w14:paraId="2B91F6C3" w14:textId="77777777" w:rsidR="00FE238A" w:rsidRPr="00F205C4" w:rsidRDefault="00FE238A" w:rsidP="00FE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38" w:type="pct"/>
            <w:tcBorders>
              <w:bottom w:val="double" w:sz="4" w:space="0" w:color="auto"/>
            </w:tcBorders>
          </w:tcPr>
          <w:p w14:paraId="19B45F99" w14:textId="057F659F" w:rsidR="00FE238A" w:rsidRPr="00F205C4" w:rsidRDefault="00FE238A" w:rsidP="00FE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 w:hanging="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51" w:type="pct"/>
          </w:tcPr>
          <w:p w14:paraId="37C4325F" w14:textId="77777777" w:rsidR="00FE238A" w:rsidRPr="00F205C4" w:rsidRDefault="00FE238A" w:rsidP="00FE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 w:hanging="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6" w:type="pct"/>
            <w:tcBorders>
              <w:left w:val="nil"/>
              <w:bottom w:val="double" w:sz="4" w:space="0" w:color="auto"/>
            </w:tcBorders>
          </w:tcPr>
          <w:p w14:paraId="7CCD2C6B" w14:textId="77777777" w:rsidR="00FE238A" w:rsidRPr="00F205C4" w:rsidRDefault="00FE238A" w:rsidP="00FE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29BC9E6A" w14:textId="77777777" w:rsidR="005D1418" w:rsidRPr="00CC79AD" w:rsidRDefault="005D1418" w:rsidP="00CC79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14:paraId="7F8D1B48" w14:textId="482CD31F" w:rsidR="00C13FD5" w:rsidRPr="00476C6E" w:rsidRDefault="008D7B26" w:rsidP="00CD4C80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76C6E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เหตุการณ์ภายหลังรอบ</w:t>
      </w:r>
      <w:r w:rsidR="00830981" w:rsidRPr="00476C6E">
        <w:rPr>
          <w:rFonts w:asciiTheme="majorBidi" w:hAnsiTheme="majorBidi" w:cstheme="majorBidi"/>
          <w:b/>
          <w:bCs/>
          <w:sz w:val="30"/>
          <w:szCs w:val="30"/>
          <w:cs/>
        </w:rPr>
        <w:t>ระย</w:t>
      </w:r>
      <w:r w:rsidRPr="00476C6E">
        <w:rPr>
          <w:rFonts w:asciiTheme="majorBidi" w:hAnsiTheme="majorBidi" w:cstheme="majorBidi"/>
          <w:b/>
          <w:bCs/>
          <w:sz w:val="30"/>
          <w:szCs w:val="30"/>
          <w:cs/>
        </w:rPr>
        <w:t>ะเวลารายงาน</w:t>
      </w:r>
    </w:p>
    <w:p w14:paraId="7AAC25A6" w14:textId="77777777" w:rsidR="00894183" w:rsidRPr="005D1418" w:rsidRDefault="00894183" w:rsidP="008941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sz w:val="28"/>
          <w:szCs w:val="28"/>
          <w:highlight w:val="yellow"/>
        </w:rPr>
      </w:pPr>
    </w:p>
    <w:p w14:paraId="2BFA61A0" w14:textId="0CB08F08" w:rsidR="00894183" w:rsidRPr="00894183" w:rsidRDefault="00894183" w:rsidP="0089418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894183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894183">
        <w:rPr>
          <w:rFonts w:asciiTheme="majorBidi" w:hAnsiTheme="majorBidi"/>
          <w:sz w:val="30"/>
          <w:szCs w:val="30"/>
          <w:cs/>
        </w:rPr>
        <w:t xml:space="preserve"> </w:t>
      </w:r>
      <w:r w:rsidRPr="00894183">
        <w:rPr>
          <w:rFonts w:asciiTheme="majorBidi" w:hAnsiTheme="majorBidi" w:cstheme="majorBidi"/>
          <w:sz w:val="30"/>
          <w:szCs w:val="30"/>
        </w:rPr>
        <w:t>20</w:t>
      </w:r>
      <w:r w:rsidRPr="00894183">
        <w:rPr>
          <w:rFonts w:asciiTheme="majorBidi" w:hAnsiTheme="majorBidi"/>
          <w:sz w:val="30"/>
          <w:szCs w:val="30"/>
          <w:cs/>
        </w:rPr>
        <w:t xml:space="preserve"> </w:t>
      </w:r>
      <w:r w:rsidRPr="00894183">
        <w:rPr>
          <w:rFonts w:asciiTheme="majorBidi" w:hAnsiTheme="majorBidi" w:hint="cs"/>
          <w:sz w:val="30"/>
          <w:szCs w:val="30"/>
          <w:cs/>
        </w:rPr>
        <w:t>กุมภาพันธ์</w:t>
      </w:r>
      <w:r w:rsidRPr="00894183">
        <w:rPr>
          <w:rFonts w:asciiTheme="majorBidi" w:hAnsiTheme="majorBidi"/>
          <w:sz w:val="30"/>
          <w:szCs w:val="30"/>
          <w:cs/>
        </w:rPr>
        <w:t xml:space="preserve"> </w:t>
      </w:r>
      <w:r w:rsidRPr="00894183">
        <w:rPr>
          <w:rFonts w:asciiTheme="majorBidi" w:hAnsiTheme="majorBidi" w:cstheme="majorBidi"/>
          <w:sz w:val="30"/>
          <w:szCs w:val="30"/>
        </w:rPr>
        <w:t>2567</w:t>
      </w:r>
      <w:r w:rsidRPr="00894183">
        <w:rPr>
          <w:rFonts w:asciiTheme="majorBidi" w:hAnsiTheme="majorBidi"/>
          <w:sz w:val="30"/>
          <w:szCs w:val="30"/>
          <w:cs/>
        </w:rPr>
        <w:t xml:space="preserve"> </w:t>
      </w:r>
      <w:r w:rsidR="009F1BE8">
        <w:rPr>
          <w:rFonts w:asciiTheme="majorBidi" w:hAnsiTheme="majorBidi" w:hint="cs"/>
          <w:sz w:val="30"/>
          <w:szCs w:val="30"/>
          <w:cs/>
        </w:rPr>
        <w:t>ที่</w:t>
      </w:r>
      <w:r w:rsidR="009F1BE8" w:rsidRPr="00894183">
        <w:rPr>
          <w:rFonts w:asciiTheme="majorBidi" w:hAnsiTheme="majorBidi" w:hint="cs"/>
          <w:sz w:val="30"/>
          <w:szCs w:val="30"/>
          <w:cs/>
        </w:rPr>
        <w:t>ประชุมคณะกรรมการของบริษัท</w:t>
      </w:r>
      <w:r w:rsidRPr="00894183">
        <w:rPr>
          <w:rFonts w:asciiTheme="majorBidi" w:hAnsiTheme="majorBidi" w:hint="cs"/>
          <w:sz w:val="30"/>
          <w:szCs w:val="30"/>
          <w:cs/>
        </w:rPr>
        <w:t>มีมติ</w:t>
      </w:r>
      <w:r w:rsidR="009F1BE8">
        <w:rPr>
          <w:rFonts w:asciiTheme="majorBidi" w:hAnsiTheme="majorBidi" w:hint="cs"/>
          <w:sz w:val="30"/>
          <w:szCs w:val="30"/>
          <w:cs/>
        </w:rPr>
        <w:t>เห็นชอบให้</w:t>
      </w:r>
      <w:r w:rsidRPr="00894183">
        <w:rPr>
          <w:rFonts w:asciiTheme="majorBidi" w:hAnsiTheme="majorBidi" w:hint="cs"/>
          <w:sz w:val="30"/>
          <w:szCs w:val="30"/>
          <w:cs/>
        </w:rPr>
        <w:t>เสนอที่ประชุมสามัญผู้ถือหุ้น</w:t>
      </w:r>
      <w:r w:rsidR="009F1BE8">
        <w:rPr>
          <w:rFonts w:asciiTheme="majorBidi" w:hAnsiTheme="majorBidi" w:hint="cs"/>
          <w:sz w:val="30"/>
          <w:szCs w:val="30"/>
          <w:cs/>
        </w:rPr>
        <w:t xml:space="preserve">     </w:t>
      </w:r>
      <w:r w:rsidRPr="00894183">
        <w:rPr>
          <w:rFonts w:asciiTheme="majorBidi" w:hAnsiTheme="majorBidi" w:hint="cs"/>
          <w:sz w:val="30"/>
          <w:szCs w:val="30"/>
          <w:cs/>
        </w:rPr>
        <w:t>เพื่อพิจารณาและอนุมัติการจ่ายเงินปันผลให้แก่ผู้ถือหุ้นของบริษัท</w:t>
      </w:r>
      <w:r w:rsidRPr="00894183">
        <w:rPr>
          <w:rFonts w:asciiTheme="majorBidi" w:hAnsiTheme="majorBidi"/>
          <w:sz w:val="30"/>
          <w:szCs w:val="30"/>
          <w:cs/>
        </w:rPr>
        <w:t xml:space="preserve"> </w:t>
      </w:r>
      <w:r w:rsidRPr="00894183">
        <w:rPr>
          <w:rFonts w:asciiTheme="majorBidi" w:hAnsiTheme="majorBidi" w:hint="cs"/>
          <w:sz w:val="30"/>
          <w:szCs w:val="30"/>
          <w:cs/>
        </w:rPr>
        <w:t>สำหรับผลการดำเนินงานประจำปี</w:t>
      </w:r>
      <w:r w:rsidRPr="00894183">
        <w:rPr>
          <w:rFonts w:asciiTheme="majorBidi" w:hAnsiTheme="majorBidi"/>
          <w:sz w:val="30"/>
          <w:szCs w:val="30"/>
          <w:cs/>
        </w:rPr>
        <w:t xml:space="preserve"> </w:t>
      </w:r>
      <w:r w:rsidRPr="00894183">
        <w:rPr>
          <w:rFonts w:asciiTheme="majorBidi" w:hAnsiTheme="majorBidi" w:cstheme="majorBidi"/>
          <w:sz w:val="30"/>
          <w:szCs w:val="30"/>
        </w:rPr>
        <w:t>2566</w:t>
      </w:r>
      <w:r w:rsidRPr="00894183">
        <w:rPr>
          <w:rFonts w:asciiTheme="majorBidi" w:hAnsiTheme="majorBidi"/>
          <w:sz w:val="30"/>
          <w:szCs w:val="30"/>
          <w:cs/>
        </w:rPr>
        <w:t xml:space="preserve"> </w:t>
      </w:r>
      <w:r w:rsidRPr="00894183">
        <w:rPr>
          <w:rFonts w:ascii="Angsana New" w:hAnsi="Angsana New" w:hint="cs"/>
          <w:sz w:val="30"/>
          <w:szCs w:val="30"/>
          <w:cs/>
        </w:rPr>
        <w:t>ในอัตราหุ้นละ</w:t>
      </w:r>
      <w:r w:rsidRPr="00894183">
        <w:rPr>
          <w:rFonts w:asciiTheme="majorBidi" w:hAnsiTheme="majorBidi"/>
          <w:sz w:val="30"/>
          <w:szCs w:val="30"/>
          <w:cs/>
        </w:rPr>
        <w:t xml:space="preserve"> </w:t>
      </w:r>
      <w:r w:rsidRPr="00894183">
        <w:rPr>
          <w:rFonts w:asciiTheme="majorBidi" w:hAnsiTheme="majorBidi" w:cstheme="majorBidi"/>
          <w:sz w:val="30"/>
          <w:szCs w:val="30"/>
        </w:rPr>
        <w:t>0.0133</w:t>
      </w:r>
      <w:r w:rsidRPr="00894183">
        <w:rPr>
          <w:rFonts w:asciiTheme="majorBidi" w:hAnsiTheme="majorBidi"/>
          <w:sz w:val="30"/>
          <w:szCs w:val="30"/>
          <w:cs/>
        </w:rPr>
        <w:t xml:space="preserve"> </w:t>
      </w:r>
      <w:r w:rsidRPr="00894183">
        <w:rPr>
          <w:rFonts w:ascii="Angsana New" w:hAnsi="Angsana New" w:hint="cs"/>
          <w:sz w:val="30"/>
          <w:szCs w:val="30"/>
          <w:cs/>
        </w:rPr>
        <w:t>บาท</w:t>
      </w:r>
      <w:r w:rsidRPr="00894183">
        <w:rPr>
          <w:rFonts w:asciiTheme="majorBidi" w:hAnsiTheme="majorBidi"/>
          <w:sz w:val="30"/>
          <w:szCs w:val="30"/>
          <w:cs/>
        </w:rPr>
        <w:t xml:space="preserve"> </w:t>
      </w:r>
      <w:r w:rsidRPr="00894183">
        <w:rPr>
          <w:rFonts w:ascii="Angsana New" w:hAnsi="Angsana New" w:hint="cs"/>
          <w:sz w:val="30"/>
          <w:szCs w:val="30"/>
          <w:cs/>
        </w:rPr>
        <w:t>เป็นจำนวนเงินรวม</w:t>
      </w:r>
      <w:r w:rsidRPr="00894183">
        <w:rPr>
          <w:rFonts w:asciiTheme="majorBidi" w:hAnsiTheme="majorBidi"/>
          <w:sz w:val="30"/>
          <w:szCs w:val="30"/>
          <w:cs/>
        </w:rPr>
        <w:t xml:space="preserve"> </w:t>
      </w:r>
      <w:r w:rsidRPr="00894183">
        <w:rPr>
          <w:rFonts w:asciiTheme="majorBidi" w:hAnsiTheme="majorBidi" w:cstheme="majorBidi"/>
          <w:sz w:val="30"/>
          <w:szCs w:val="30"/>
        </w:rPr>
        <w:t>8.0</w:t>
      </w:r>
      <w:r w:rsidRPr="00894183">
        <w:rPr>
          <w:rFonts w:asciiTheme="majorBidi" w:hAnsiTheme="majorBidi"/>
          <w:sz w:val="30"/>
          <w:szCs w:val="30"/>
          <w:cs/>
        </w:rPr>
        <w:t xml:space="preserve"> </w:t>
      </w:r>
      <w:r w:rsidRPr="00894183">
        <w:rPr>
          <w:rFonts w:ascii="Angsana New" w:hAnsi="Angsana New" w:hint="cs"/>
          <w:sz w:val="30"/>
          <w:szCs w:val="30"/>
          <w:cs/>
        </w:rPr>
        <w:t>ล้านบาท</w:t>
      </w:r>
      <w:r w:rsidRPr="00894183">
        <w:rPr>
          <w:rFonts w:asciiTheme="majorBidi" w:hAnsiTheme="majorBidi"/>
          <w:sz w:val="30"/>
          <w:szCs w:val="30"/>
          <w:cs/>
        </w:rPr>
        <w:t xml:space="preserve"> </w:t>
      </w:r>
      <w:r w:rsidRPr="00894183">
        <w:rPr>
          <w:rFonts w:ascii="Angsana New" w:hAnsi="Angsana New" w:hint="cs"/>
          <w:sz w:val="30"/>
          <w:szCs w:val="30"/>
          <w:cs/>
        </w:rPr>
        <w:t>ทั้งนี้</w:t>
      </w:r>
      <w:r>
        <w:rPr>
          <w:rFonts w:ascii="Angsana New" w:hAnsi="Angsana New"/>
          <w:sz w:val="30"/>
          <w:szCs w:val="30"/>
        </w:rPr>
        <w:t xml:space="preserve"> </w:t>
      </w:r>
      <w:r w:rsidRPr="00894183">
        <w:rPr>
          <w:rFonts w:asciiTheme="majorBidi" w:hAnsiTheme="majorBidi" w:hint="cs"/>
          <w:sz w:val="30"/>
          <w:szCs w:val="30"/>
          <w:cs/>
        </w:rPr>
        <w:t>การจ่ายเงินปันผลดังกล่าวขึ้นอยู่กับการอนุมัติจากที่ประชุมสามัญผ</w:t>
      </w:r>
      <w:r w:rsidRPr="00894183">
        <w:rPr>
          <w:rFonts w:ascii="Angsana New" w:hAnsi="Angsana New" w:hint="cs"/>
          <w:sz w:val="30"/>
          <w:szCs w:val="30"/>
          <w:cs/>
        </w:rPr>
        <w:t>ู้ถือหุ้น</w:t>
      </w:r>
    </w:p>
    <w:p w14:paraId="16AF99AC" w14:textId="77777777" w:rsidR="004114AC" w:rsidRPr="004114AC" w:rsidRDefault="004114AC" w:rsidP="004114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sectPr w:rsidR="004114AC" w:rsidRPr="004114AC" w:rsidSect="003A296E"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3C04D3" w14:textId="77777777" w:rsidR="00314639" w:rsidRDefault="00314639">
      <w:r>
        <w:separator/>
      </w:r>
    </w:p>
  </w:endnote>
  <w:endnote w:type="continuationSeparator" w:id="0">
    <w:p w14:paraId="38FFD3EA" w14:textId="77777777" w:rsidR="00314639" w:rsidRDefault="003146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9F63C" w14:textId="69366C98" w:rsidR="00A5509B" w:rsidRPr="00BD48A3" w:rsidRDefault="00A5509B" w:rsidP="00853DEB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BD48A3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BD48A3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BD48A3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</w:t>
    </w:r>
    <w:r w:rsidR="0064148A" w:rsidRPr="0064148A">
      <w:rPr>
        <w:rStyle w:val="PageNumber"/>
        <w:rFonts w:ascii="Angsana New" w:hAnsi="Angsana New" w:cs="Angsana New"/>
        <w:noProof/>
        <w:sz w:val="30"/>
        <w:szCs w:val="30"/>
      </w:rPr>
      <w:t>7</w:t>
    </w:r>
    <w:r w:rsidRPr="00BD48A3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2F380CA7" w14:textId="77777777" w:rsidR="00A5509B" w:rsidRPr="00DF1BD9" w:rsidRDefault="00A5509B" w:rsidP="0006188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80"/>
      </w:tabs>
      <w:ind w:right="360"/>
      <w:rPr>
        <w:rFonts w:ascii="Angsana New" w:hAnsi="Angsana New" w:cs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D8B25" w14:textId="2C64C12A" w:rsidR="00A5509B" w:rsidRPr="00853DEB" w:rsidRDefault="00A5509B" w:rsidP="00853DEB">
    <w:pPr>
      <w:pStyle w:val="Footer"/>
      <w:framePr w:w="307" w:h="485" w:hRule="exact" w:wrap="around" w:vAnchor="text" w:hAnchor="margin" w:xAlign="center" w:y="9"/>
      <w:rPr>
        <w:rStyle w:val="PageNumber"/>
        <w:rFonts w:ascii="Angsana New" w:hAnsi="Angsana New" w:cs="Angsana New"/>
        <w:sz w:val="30"/>
        <w:szCs w:val="30"/>
      </w:rPr>
    </w:pPr>
    <w:r w:rsidRPr="00853DEB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853DEB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53DEB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6</w:t>
    </w:r>
    <w:r w:rsidR="0064148A" w:rsidRPr="0064148A">
      <w:rPr>
        <w:rStyle w:val="PageNumber"/>
        <w:rFonts w:ascii="Angsana New" w:hAnsi="Angsana New" w:cs="Angsana New"/>
        <w:noProof/>
        <w:sz w:val="30"/>
        <w:szCs w:val="30"/>
      </w:rPr>
      <w:t>8</w:t>
    </w:r>
    <w:r w:rsidRPr="00853DEB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3BFFE3E8" w14:textId="77777777" w:rsidR="00A5509B" w:rsidRPr="006105F4" w:rsidRDefault="00A5509B" w:rsidP="003E287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ind w:right="360"/>
      <w:rPr>
        <w:rFonts w:ascii="Angsana New" w:hAnsi="Angsana New" w:cs="Angsana New"/>
        <w:b/>
        <w:bCs/>
        <w:sz w:val="30"/>
        <w:szCs w:val="30"/>
      </w:rPr>
    </w:pPr>
    <w:r w:rsidRPr="00D218EE">
      <w:rPr>
        <w:rStyle w:val="PageNumber"/>
        <w:rFonts w:ascii="Angsana New" w:hAnsi="Angsana New" w:cs="Angsana New"/>
        <w:sz w:val="30"/>
        <w:szCs w:val="3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FDFF3" w14:textId="643E6691" w:rsidR="00A5509B" w:rsidRDefault="00A5509B" w:rsidP="00F26A6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64148A" w:rsidRPr="0064148A">
      <w:rPr>
        <w:rStyle w:val="PageNumber"/>
        <w:rFonts w:cs="Angsana New"/>
        <w:noProof/>
      </w:rPr>
      <w:t>0</w:t>
    </w:r>
    <w:r>
      <w:rPr>
        <w:rStyle w:val="PageNumber"/>
        <w:cs/>
      </w:rPr>
      <w:fldChar w:fldCharType="end"/>
    </w:r>
  </w:p>
  <w:p w14:paraId="635F5FFE" w14:textId="62967151" w:rsidR="00A5509B" w:rsidRDefault="00A5509B" w:rsidP="007F5E02">
    <w:pPr>
      <w:tabs>
        <w:tab w:val="left" w:pos="9000"/>
        <w:tab w:val="left" w:pos="13860"/>
      </w:tabs>
      <w:ind w:right="360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E72F72">
      <w:rPr>
        <w:rFonts w:ascii="Angsana New" w:hAnsi="Angsana New"/>
        <w:noProof/>
        <w:sz w:val="30"/>
        <w:szCs w:val="30"/>
      </w:rPr>
      <w:t>ACGT3-Ye'23-set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cs="Angsana New" w:hint="cs"/>
        <w:sz w:val="30"/>
        <w:szCs w:val="30"/>
        <w:cs/>
      </w:rPr>
      <w:t xml:space="preserve">                                                                  </w:t>
    </w:r>
    <w:r>
      <w:rPr>
        <w:rFonts w:ascii="Angsana New" w:hAnsi="Angsana New" w:cs="Angsana New"/>
        <w:sz w:val="30"/>
        <w:szCs w:val="30"/>
        <w:cs/>
      </w:rPr>
      <w:t xml:space="preserve">     </w:t>
    </w:r>
    <w:r>
      <w:rPr>
        <w:rFonts w:ascii="Angsana New" w:hAnsi="Angsana New" w:cs="Angsana New" w:hint="cs"/>
        <w:sz w:val="30"/>
        <w:szCs w:val="30"/>
        <w:cs/>
      </w:rPr>
      <w:t xml:space="preserve">                         </w:t>
    </w:r>
    <w:r>
      <w:rPr>
        <w:rFonts w:ascii="Angsana New" w:hAnsi="Angsana New"/>
        <w:sz w:val="30"/>
        <w:szCs w:val="3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A8DB3E" w14:textId="77777777" w:rsidR="00314639" w:rsidRDefault="00314639">
      <w:r>
        <w:separator/>
      </w:r>
    </w:p>
  </w:footnote>
  <w:footnote w:type="continuationSeparator" w:id="0">
    <w:p w14:paraId="35C68833" w14:textId="77777777" w:rsidR="00314639" w:rsidRDefault="003146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52CDD" w14:textId="77777777" w:rsidR="00A5509B" w:rsidRDefault="00A5509B" w:rsidP="00551DB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9475D2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9475D2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ออโต</w:t>
    </w:r>
    <w:r w:rsidRPr="009475D2">
      <w:rPr>
        <w:rFonts w:ascii="Angsana New" w:hAnsi="Angsana New" w:cs="Angsana New" w:hint="cs"/>
        <w:b/>
        <w:bCs/>
        <w:sz w:val="32"/>
        <w:szCs w:val="32"/>
        <w:cs/>
      </w:rPr>
      <w:t>คอร์ป</w:t>
    </w:r>
    <w:r w:rsidRPr="009475D2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475D2">
      <w:rPr>
        <w:rFonts w:ascii="Angsana New" w:hAnsi="Angsana New" w:cs="Angsana New" w:hint="cs"/>
        <w:b/>
        <w:bCs/>
        <w:sz w:val="32"/>
        <w:szCs w:val="32"/>
        <w:cs/>
      </w:rPr>
      <w:t>โฮลดิ้ง</w:t>
    </w:r>
    <w:r w:rsidRPr="009475D2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475D2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953B03">
      <w:rPr>
        <w:rFonts w:ascii="Angsana New" w:hAnsi="Angsana New" w:cs="Angsana New"/>
        <w:b/>
        <w:bCs/>
        <w:sz w:val="32"/>
        <w:szCs w:val="32"/>
        <w:cs/>
      </w:rPr>
      <w:t>(</w:t>
    </w:r>
    <w:r w:rsidRPr="00953B03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953B03">
      <w:rPr>
        <w:rFonts w:ascii="Angsana New" w:hAnsi="Angsana New" w:cs="Angsana New"/>
        <w:b/>
        <w:bCs/>
        <w:sz w:val="32"/>
        <w:szCs w:val="32"/>
        <w:cs/>
      </w:rPr>
      <w:t>)</w:t>
    </w:r>
    <w:r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และบริษัทย่อย </w:t>
    </w:r>
  </w:p>
  <w:p w14:paraId="4516FF37" w14:textId="77777777" w:rsidR="00A5509B" w:rsidRDefault="00A5509B" w:rsidP="0046261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527F49">
      <w:rPr>
        <w:rFonts w:ascii="Angsana New" w:hAnsi="Angsana New" w:cs="Angsana New"/>
        <w:b/>
        <w:bCs/>
        <w:sz w:val="32"/>
        <w:szCs w:val="32"/>
        <w:cs/>
      </w:rPr>
      <w:t xml:space="preserve">หมายเหตุประกอบงบการเงิน </w:t>
    </w:r>
  </w:p>
  <w:p w14:paraId="1E49AE29" w14:textId="4857368E" w:rsidR="00A5509B" w:rsidRPr="0034106F" w:rsidRDefault="00A5509B" w:rsidP="0046261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64148A" w:rsidRPr="0064148A">
      <w:rPr>
        <w:rFonts w:ascii="Angsana New" w:hAnsi="Angsana New" w:cs="Angsana New"/>
        <w:b/>
        <w:bCs/>
        <w:sz w:val="32"/>
        <w:szCs w:val="32"/>
      </w:rPr>
      <w:t>31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 w:rsidR="0064148A" w:rsidRPr="0064148A">
      <w:rPr>
        <w:rFonts w:ascii="Angsana New" w:hAnsi="Angsana New" w:cs="Angsana New"/>
        <w:b/>
        <w:bCs/>
        <w:sz w:val="32"/>
        <w:szCs w:val="32"/>
      </w:rPr>
      <w:t>25</w:t>
    </w:r>
    <w:r w:rsidR="002261D0">
      <w:rPr>
        <w:rFonts w:ascii="Angsana New" w:hAnsi="Angsana New" w:cs="Angsana New"/>
        <w:b/>
        <w:bCs/>
        <w:sz w:val="32"/>
        <w:szCs w:val="32"/>
      </w:rPr>
      <w:t>6</w:t>
    </w:r>
    <w:r w:rsidR="0064148A" w:rsidRPr="0064148A">
      <w:rPr>
        <w:rFonts w:ascii="Angsana New" w:hAnsi="Angsana New" w:cs="Angsana New"/>
        <w:b/>
        <w:bCs/>
        <w:sz w:val="32"/>
        <w:szCs w:val="32"/>
      </w:rPr>
      <w:t>6</w:t>
    </w:r>
  </w:p>
  <w:p w14:paraId="0BAB11D2" w14:textId="77777777" w:rsidR="00A5509B" w:rsidRPr="00B239E0" w:rsidRDefault="00A5509B" w:rsidP="00FE3960">
    <w:pPr>
      <w:jc w:val="center"/>
      <w:rPr>
        <w:rFonts w:ascii="Angsana New" w:hAnsi="Angsana New" w:cs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78B4E8" w14:textId="77777777" w:rsidR="00A5509B" w:rsidRDefault="00A5509B" w:rsidP="00CA235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9475D2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9475D2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ออโต</w:t>
    </w:r>
    <w:r w:rsidRPr="009475D2">
      <w:rPr>
        <w:rFonts w:ascii="Angsana New" w:hAnsi="Angsana New" w:cs="Angsana New" w:hint="cs"/>
        <w:b/>
        <w:bCs/>
        <w:sz w:val="32"/>
        <w:szCs w:val="32"/>
        <w:cs/>
      </w:rPr>
      <w:t>คอร์ป</w:t>
    </w:r>
    <w:r w:rsidRPr="009475D2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475D2">
      <w:rPr>
        <w:rFonts w:ascii="Angsana New" w:hAnsi="Angsana New" w:cs="Angsana New" w:hint="cs"/>
        <w:b/>
        <w:bCs/>
        <w:sz w:val="32"/>
        <w:szCs w:val="32"/>
        <w:cs/>
      </w:rPr>
      <w:t>โฮลดิ้ง</w:t>
    </w:r>
    <w:r w:rsidRPr="009475D2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475D2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953B03">
      <w:rPr>
        <w:rFonts w:ascii="Angsana New" w:hAnsi="Angsana New" w:cs="Angsana New"/>
        <w:b/>
        <w:bCs/>
        <w:sz w:val="32"/>
        <w:szCs w:val="32"/>
        <w:cs/>
      </w:rPr>
      <w:t>(</w:t>
    </w:r>
    <w:r w:rsidRPr="00953B03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953B03">
      <w:rPr>
        <w:rFonts w:ascii="Angsana New" w:hAnsi="Angsana New" w:cs="Angsana New"/>
        <w:b/>
        <w:bCs/>
        <w:sz w:val="32"/>
        <w:szCs w:val="32"/>
        <w:cs/>
      </w:rPr>
      <w:t>)</w:t>
    </w:r>
    <w:r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และบริษัทย่อย </w:t>
    </w:r>
  </w:p>
  <w:p w14:paraId="1325CE5E" w14:textId="77777777" w:rsidR="00A5509B" w:rsidRDefault="00A5509B" w:rsidP="00CA235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527F49">
      <w:rPr>
        <w:rFonts w:ascii="Angsana New" w:hAnsi="Angsana New" w:cs="Angsana New"/>
        <w:b/>
        <w:bCs/>
        <w:sz w:val="32"/>
        <w:szCs w:val="32"/>
        <w:cs/>
      </w:rPr>
      <w:t xml:space="preserve">หมายเหตุประกอบงบการเงิน </w:t>
    </w:r>
  </w:p>
  <w:p w14:paraId="2C6AA026" w14:textId="0E941341" w:rsidR="00A5509B" w:rsidRPr="0034106F" w:rsidRDefault="00A5509B" w:rsidP="00CA235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64148A" w:rsidRPr="0064148A">
      <w:rPr>
        <w:rFonts w:ascii="Angsana New" w:hAnsi="Angsana New" w:cs="Angsana New"/>
        <w:b/>
        <w:bCs/>
        <w:sz w:val="32"/>
        <w:szCs w:val="32"/>
      </w:rPr>
      <w:t>31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 w:rsidR="0064148A" w:rsidRPr="0064148A">
      <w:rPr>
        <w:rFonts w:ascii="Angsana New" w:hAnsi="Angsana New" w:cs="Angsana New"/>
        <w:b/>
        <w:bCs/>
        <w:sz w:val="32"/>
        <w:szCs w:val="32"/>
      </w:rPr>
      <w:t>256</w:t>
    </w:r>
    <w:r w:rsidR="00FE238A">
      <w:rPr>
        <w:rFonts w:ascii="Angsana New" w:hAnsi="Angsana New" w:cs="Angsana New"/>
        <w:b/>
        <w:bCs/>
        <w:sz w:val="32"/>
        <w:szCs w:val="32"/>
      </w:rPr>
      <w:t>6</w:t>
    </w:r>
  </w:p>
  <w:p w14:paraId="118EADE5" w14:textId="77777777" w:rsidR="00A5509B" w:rsidRPr="00A1328C" w:rsidRDefault="00A5509B" w:rsidP="000C067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917327"/>
    <w:multiLevelType w:val="hybridMultilevel"/>
    <w:tmpl w:val="AFC0D63E"/>
    <w:lvl w:ilvl="0" w:tplc="7402F9E6">
      <w:start w:val="1"/>
      <w:numFmt w:val="thaiLetters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05DC0631"/>
    <w:multiLevelType w:val="hybridMultilevel"/>
    <w:tmpl w:val="0B729816"/>
    <w:lvl w:ilvl="0" w:tplc="27B2501C">
      <w:start w:val="1"/>
      <w:numFmt w:val="thaiLetters"/>
      <w:lvlText w:val="(%1)"/>
      <w:lvlJc w:val="left"/>
      <w:pPr>
        <w:ind w:left="63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89C6FD1"/>
    <w:multiLevelType w:val="hybridMultilevel"/>
    <w:tmpl w:val="54302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0EE474A1"/>
    <w:multiLevelType w:val="hybridMultilevel"/>
    <w:tmpl w:val="04E8B568"/>
    <w:lvl w:ilvl="0" w:tplc="6FCEAAF8">
      <w:start w:val="3"/>
      <w:numFmt w:val="bullet"/>
      <w:lvlText w:val="-"/>
      <w:lvlJc w:val="left"/>
      <w:pPr>
        <w:ind w:left="65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D6B0AE7E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  <w:sz w:val="24"/>
        <w:szCs w:val="24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114B0A90"/>
    <w:multiLevelType w:val="hybridMultilevel"/>
    <w:tmpl w:val="4D063024"/>
    <w:lvl w:ilvl="0" w:tplc="0930E61C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145C4712"/>
    <w:multiLevelType w:val="hybridMultilevel"/>
    <w:tmpl w:val="4612B5C4"/>
    <w:lvl w:ilvl="0" w:tplc="BA90B3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871531F"/>
    <w:multiLevelType w:val="hybridMultilevel"/>
    <w:tmpl w:val="FF8431C8"/>
    <w:lvl w:ilvl="0" w:tplc="A43E719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0F80292"/>
    <w:multiLevelType w:val="singleLevel"/>
    <w:tmpl w:val="04090001"/>
    <w:lvl w:ilvl="0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color w:val="auto"/>
        <w:sz w:val="24"/>
      </w:rPr>
    </w:lvl>
  </w:abstractNum>
  <w:abstractNum w:abstractNumId="2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2" w15:restartNumberingAfterBreak="0">
    <w:nsid w:val="28917223"/>
    <w:multiLevelType w:val="hybridMultilevel"/>
    <w:tmpl w:val="E76E1128"/>
    <w:lvl w:ilvl="0" w:tplc="6DEC69EC">
      <w:start w:val="1"/>
      <w:numFmt w:val="bullet"/>
      <w:lvlText w:val=""/>
      <w:lvlJc w:val="left"/>
      <w:pPr>
        <w:ind w:left="1224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23" w15:restartNumberingAfterBreak="0">
    <w:nsid w:val="2E1E03CD"/>
    <w:multiLevelType w:val="multilevel"/>
    <w:tmpl w:val="11C2871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2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39052953"/>
    <w:multiLevelType w:val="multilevel"/>
    <w:tmpl w:val="70ACE69A"/>
    <w:lvl w:ilvl="0">
      <w:start w:val="1"/>
      <w:numFmt w:val="decimal"/>
      <w:lvlText w:val="%1"/>
      <w:lvlJc w:val="left"/>
      <w:pPr>
        <w:ind w:left="8866" w:hanging="360"/>
      </w:pPr>
      <w:rPr>
        <w:rFonts w:hint="default"/>
        <w:b/>
        <w:bCs/>
        <w:sz w:val="30"/>
        <w:szCs w:val="3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3FC94AA7"/>
    <w:multiLevelType w:val="hybridMultilevel"/>
    <w:tmpl w:val="4272939C"/>
    <w:lvl w:ilvl="0" w:tplc="60029AB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40473810"/>
    <w:multiLevelType w:val="hybridMultilevel"/>
    <w:tmpl w:val="3830172C"/>
    <w:lvl w:ilvl="0" w:tplc="4594C2D6">
      <w:start w:val="1"/>
      <w:numFmt w:val="thaiLetters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012B1A"/>
    <w:multiLevelType w:val="singleLevel"/>
    <w:tmpl w:val="53880C7E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32" w15:restartNumberingAfterBreak="0">
    <w:nsid w:val="444666E6"/>
    <w:multiLevelType w:val="hybridMultilevel"/>
    <w:tmpl w:val="AFC0D63E"/>
    <w:lvl w:ilvl="0" w:tplc="7402F9E6">
      <w:start w:val="1"/>
      <w:numFmt w:val="thaiLetters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4B31578C"/>
    <w:multiLevelType w:val="hybridMultilevel"/>
    <w:tmpl w:val="81DA2992"/>
    <w:lvl w:ilvl="0" w:tplc="53125D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FA54404"/>
    <w:multiLevelType w:val="hybridMultilevel"/>
    <w:tmpl w:val="CA407372"/>
    <w:lvl w:ilvl="0" w:tplc="161EDE5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6180F1E"/>
    <w:multiLevelType w:val="hybridMultilevel"/>
    <w:tmpl w:val="AE2073BC"/>
    <w:lvl w:ilvl="0" w:tplc="65C48098">
      <w:start w:val="1"/>
      <w:numFmt w:val="decimal"/>
      <w:lvlText w:val="(%1)"/>
      <w:lvlJc w:val="left"/>
      <w:pPr>
        <w:ind w:left="1140" w:hanging="360"/>
      </w:pPr>
      <w:rPr>
        <w:rFonts w:asciiTheme="majorBidi" w:eastAsia="Times New Roman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6" w15:restartNumberingAfterBreak="0">
    <w:nsid w:val="59FD0AEE"/>
    <w:multiLevelType w:val="hybridMultilevel"/>
    <w:tmpl w:val="1B0860CE"/>
    <w:lvl w:ilvl="0" w:tplc="AAFE4B8E">
      <w:start w:val="2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A2F7FA8"/>
    <w:multiLevelType w:val="hybridMultilevel"/>
    <w:tmpl w:val="9FE0BCB8"/>
    <w:lvl w:ilvl="0" w:tplc="5C6E4B34">
      <w:start w:val="9"/>
      <w:numFmt w:val="bullet"/>
      <w:lvlText w:val="﷐"/>
      <w:lvlJc w:val="left"/>
      <w:pPr>
        <w:ind w:left="1065" w:hanging="70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1" w15:restartNumberingAfterBreak="0">
    <w:nsid w:val="6A953703"/>
    <w:multiLevelType w:val="hybridMultilevel"/>
    <w:tmpl w:val="32EE5672"/>
    <w:lvl w:ilvl="0" w:tplc="B6E2754E">
      <w:start w:val="1"/>
      <w:numFmt w:val="thaiLetters"/>
      <w:lvlText w:val="(%1)"/>
      <w:lvlJc w:val="left"/>
      <w:pPr>
        <w:ind w:left="1260" w:hanging="360"/>
      </w:pPr>
      <w:rPr>
        <w:rFonts w:hint="default"/>
        <w:b w:val="0"/>
        <w:bCs w:val="0"/>
        <w:i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2" w15:restartNumberingAfterBreak="0">
    <w:nsid w:val="6B5F73D2"/>
    <w:multiLevelType w:val="hybridMultilevel"/>
    <w:tmpl w:val="E4AAF3EA"/>
    <w:lvl w:ilvl="0" w:tplc="8ECEFE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1F7800"/>
    <w:multiLevelType w:val="multilevel"/>
    <w:tmpl w:val="54CC8B14"/>
    <w:lvl w:ilvl="0">
      <w:start w:val="16"/>
      <w:numFmt w:val="thaiLetters"/>
      <w:lvlText w:val="(%1)"/>
      <w:lvlJc w:val="left"/>
      <w:pPr>
        <w:ind w:left="540" w:hanging="360"/>
      </w:pPr>
      <w:rPr>
        <w:rFonts w:hint="default"/>
        <w:b/>
        <w:bCs/>
        <w:i/>
        <w:iCs/>
      </w:rPr>
    </w:lvl>
    <w:lvl w:ilvl="1"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2">
      <w:start w:val="8"/>
      <w:numFmt w:val="decimal"/>
      <w:lvlText w:val="%3."/>
      <w:lvlJc w:val="left"/>
      <w:pPr>
        <w:ind w:left="2520" w:hanging="360"/>
      </w:pPr>
      <w:rPr>
        <w:rFonts w:cs="Angsana New" w:hint="default"/>
      </w:rPr>
    </w:lvl>
    <w:lvl w:ilvl="3">
      <w:start w:val="1"/>
      <w:numFmt w:val="decimal"/>
      <w:lvlText w:val="%4."/>
      <w:lvlJc w:val="left"/>
      <w:pPr>
        <w:ind w:left="30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60" w:hanging="180"/>
      </w:pPr>
      <w:rPr>
        <w:rFonts w:hint="default"/>
      </w:rPr>
    </w:lvl>
  </w:abstractNum>
  <w:abstractNum w:abstractNumId="4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354383650">
    <w:abstractNumId w:val="6"/>
  </w:num>
  <w:num w:numId="2" w16cid:durableId="498928077">
    <w:abstractNumId w:val="5"/>
  </w:num>
  <w:num w:numId="3" w16cid:durableId="1280406247">
    <w:abstractNumId w:val="9"/>
  </w:num>
  <w:num w:numId="4" w16cid:durableId="1729835950">
    <w:abstractNumId w:val="7"/>
  </w:num>
  <w:num w:numId="5" w16cid:durableId="676928602">
    <w:abstractNumId w:val="8"/>
  </w:num>
  <w:num w:numId="6" w16cid:durableId="1251767632">
    <w:abstractNumId w:val="3"/>
  </w:num>
  <w:num w:numId="7" w16cid:durableId="1257636390">
    <w:abstractNumId w:val="2"/>
  </w:num>
  <w:num w:numId="8" w16cid:durableId="347029558">
    <w:abstractNumId w:val="0"/>
  </w:num>
  <w:num w:numId="9" w16cid:durableId="1373191850">
    <w:abstractNumId w:val="1"/>
  </w:num>
  <w:num w:numId="10" w16cid:durableId="1949118145">
    <w:abstractNumId w:val="4"/>
  </w:num>
  <w:num w:numId="11" w16cid:durableId="463503270">
    <w:abstractNumId w:val="26"/>
  </w:num>
  <w:num w:numId="12" w16cid:durableId="477306594">
    <w:abstractNumId w:val="21"/>
  </w:num>
  <w:num w:numId="13" w16cid:durableId="939532355">
    <w:abstractNumId w:val="40"/>
  </w:num>
  <w:num w:numId="14" w16cid:durableId="841894112">
    <w:abstractNumId w:val="24"/>
  </w:num>
  <w:num w:numId="15" w16cid:durableId="1102145909">
    <w:abstractNumId w:val="27"/>
  </w:num>
  <w:num w:numId="16" w16cid:durableId="346718024">
    <w:abstractNumId w:val="25"/>
  </w:num>
  <w:num w:numId="17" w16cid:durableId="1571647203">
    <w:abstractNumId w:val="28"/>
  </w:num>
  <w:num w:numId="18" w16cid:durableId="2086368954">
    <w:abstractNumId w:val="12"/>
  </w:num>
  <w:num w:numId="19" w16cid:durableId="1337075734">
    <w:abstractNumId w:val="37"/>
  </w:num>
  <w:num w:numId="20" w16cid:durableId="2137674238">
    <w:abstractNumId w:val="15"/>
  </w:num>
  <w:num w:numId="21" w16cid:durableId="1167398796">
    <w:abstractNumId w:val="23"/>
  </w:num>
  <w:num w:numId="22" w16cid:durableId="929702513">
    <w:abstractNumId w:val="34"/>
  </w:num>
  <w:num w:numId="23" w16cid:durableId="387186890">
    <w:abstractNumId w:val="20"/>
  </w:num>
  <w:num w:numId="24" w16cid:durableId="2058159521">
    <w:abstractNumId w:val="33"/>
  </w:num>
  <w:num w:numId="25" w16cid:durableId="868638970">
    <w:abstractNumId w:val="14"/>
  </w:num>
  <w:num w:numId="26" w16cid:durableId="811019113">
    <w:abstractNumId w:val="16"/>
  </w:num>
  <w:num w:numId="27" w16cid:durableId="1288509144">
    <w:abstractNumId w:val="36"/>
  </w:num>
  <w:num w:numId="28" w16cid:durableId="922102817">
    <w:abstractNumId w:val="42"/>
  </w:num>
  <w:num w:numId="29" w16cid:durableId="857281670">
    <w:abstractNumId w:val="19"/>
  </w:num>
  <w:num w:numId="30" w16cid:durableId="484593566">
    <w:abstractNumId w:val="43"/>
  </w:num>
  <w:num w:numId="31" w16cid:durableId="1220676029">
    <w:abstractNumId w:val="18"/>
  </w:num>
  <w:num w:numId="32" w16cid:durableId="1516845381">
    <w:abstractNumId w:val="22"/>
  </w:num>
  <w:num w:numId="33" w16cid:durableId="1164661619">
    <w:abstractNumId w:val="13"/>
  </w:num>
  <w:num w:numId="34" w16cid:durableId="1617977808">
    <w:abstractNumId w:val="38"/>
  </w:num>
  <w:num w:numId="35" w16cid:durableId="788469321">
    <w:abstractNumId w:val="31"/>
  </w:num>
  <w:num w:numId="36" w16cid:durableId="1023748936">
    <w:abstractNumId w:val="29"/>
  </w:num>
  <w:num w:numId="37" w16cid:durableId="1169369313">
    <w:abstractNumId w:val="39"/>
  </w:num>
  <w:num w:numId="38" w16cid:durableId="1871068578">
    <w:abstractNumId w:val="17"/>
  </w:num>
  <w:num w:numId="39" w16cid:durableId="182670997">
    <w:abstractNumId w:val="44"/>
  </w:num>
  <w:num w:numId="40" w16cid:durableId="1587491152">
    <w:abstractNumId w:val="11"/>
  </w:num>
  <w:num w:numId="41" w16cid:durableId="148592567">
    <w:abstractNumId w:val="45"/>
  </w:num>
  <w:num w:numId="42" w16cid:durableId="1462382966">
    <w:abstractNumId w:val="30"/>
  </w:num>
  <w:num w:numId="43" w16cid:durableId="471945875">
    <w:abstractNumId w:val="41"/>
  </w:num>
  <w:num w:numId="44" w16cid:durableId="2011760228">
    <w:abstractNumId w:val="10"/>
  </w:num>
  <w:num w:numId="45" w16cid:durableId="1615795307">
    <w:abstractNumId w:val="32"/>
  </w:num>
  <w:num w:numId="46" w16cid:durableId="1594245657">
    <w:abstractNumId w:val="3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7943"/>
    <w:rsid w:val="00000188"/>
    <w:rsid w:val="00001575"/>
    <w:rsid w:val="000018A3"/>
    <w:rsid w:val="00002013"/>
    <w:rsid w:val="00002875"/>
    <w:rsid w:val="00002A1C"/>
    <w:rsid w:val="00002B6C"/>
    <w:rsid w:val="00002BCB"/>
    <w:rsid w:val="00002E3C"/>
    <w:rsid w:val="00002FC2"/>
    <w:rsid w:val="00004E8B"/>
    <w:rsid w:val="0000571C"/>
    <w:rsid w:val="000059B0"/>
    <w:rsid w:val="00005E91"/>
    <w:rsid w:val="0000625C"/>
    <w:rsid w:val="00006406"/>
    <w:rsid w:val="000064EF"/>
    <w:rsid w:val="00006A85"/>
    <w:rsid w:val="000072DD"/>
    <w:rsid w:val="0000763E"/>
    <w:rsid w:val="00007C2F"/>
    <w:rsid w:val="0001060F"/>
    <w:rsid w:val="00010FAB"/>
    <w:rsid w:val="0001125B"/>
    <w:rsid w:val="00011987"/>
    <w:rsid w:val="00013B79"/>
    <w:rsid w:val="00013BE6"/>
    <w:rsid w:val="00013D09"/>
    <w:rsid w:val="0001453B"/>
    <w:rsid w:val="00014879"/>
    <w:rsid w:val="00014D70"/>
    <w:rsid w:val="00014F2A"/>
    <w:rsid w:val="00015075"/>
    <w:rsid w:val="00015351"/>
    <w:rsid w:val="0001540F"/>
    <w:rsid w:val="000156E0"/>
    <w:rsid w:val="00016221"/>
    <w:rsid w:val="000162DF"/>
    <w:rsid w:val="00016396"/>
    <w:rsid w:val="00017542"/>
    <w:rsid w:val="00017BB1"/>
    <w:rsid w:val="00020849"/>
    <w:rsid w:val="000209FC"/>
    <w:rsid w:val="00020A9C"/>
    <w:rsid w:val="00022A4D"/>
    <w:rsid w:val="0002302B"/>
    <w:rsid w:val="000236D1"/>
    <w:rsid w:val="00023B13"/>
    <w:rsid w:val="000249AC"/>
    <w:rsid w:val="00025237"/>
    <w:rsid w:val="00025903"/>
    <w:rsid w:val="00026990"/>
    <w:rsid w:val="00026A0A"/>
    <w:rsid w:val="000270BE"/>
    <w:rsid w:val="00027261"/>
    <w:rsid w:val="0002781B"/>
    <w:rsid w:val="00027AE9"/>
    <w:rsid w:val="000306B4"/>
    <w:rsid w:val="00030AD3"/>
    <w:rsid w:val="000313A1"/>
    <w:rsid w:val="00031EEC"/>
    <w:rsid w:val="00032861"/>
    <w:rsid w:val="00033891"/>
    <w:rsid w:val="0003389B"/>
    <w:rsid w:val="00033C99"/>
    <w:rsid w:val="0003429A"/>
    <w:rsid w:val="000345BD"/>
    <w:rsid w:val="00034A38"/>
    <w:rsid w:val="00034EEB"/>
    <w:rsid w:val="000358C3"/>
    <w:rsid w:val="00035FFE"/>
    <w:rsid w:val="0003660E"/>
    <w:rsid w:val="0003672E"/>
    <w:rsid w:val="00036C25"/>
    <w:rsid w:val="00036E70"/>
    <w:rsid w:val="00036EB8"/>
    <w:rsid w:val="00037198"/>
    <w:rsid w:val="00037254"/>
    <w:rsid w:val="000379F3"/>
    <w:rsid w:val="00037BC2"/>
    <w:rsid w:val="00040025"/>
    <w:rsid w:val="00041020"/>
    <w:rsid w:val="00041F76"/>
    <w:rsid w:val="0004224C"/>
    <w:rsid w:val="000423FC"/>
    <w:rsid w:val="000429FB"/>
    <w:rsid w:val="000434A8"/>
    <w:rsid w:val="00043ADB"/>
    <w:rsid w:val="00043B68"/>
    <w:rsid w:val="000443BC"/>
    <w:rsid w:val="00045798"/>
    <w:rsid w:val="00045A7E"/>
    <w:rsid w:val="00045A96"/>
    <w:rsid w:val="0004757A"/>
    <w:rsid w:val="0004764E"/>
    <w:rsid w:val="00050380"/>
    <w:rsid w:val="00050499"/>
    <w:rsid w:val="00050B7F"/>
    <w:rsid w:val="00050C55"/>
    <w:rsid w:val="00052199"/>
    <w:rsid w:val="000521F3"/>
    <w:rsid w:val="0005240A"/>
    <w:rsid w:val="00052722"/>
    <w:rsid w:val="00052837"/>
    <w:rsid w:val="00052A2F"/>
    <w:rsid w:val="00052ACD"/>
    <w:rsid w:val="00052D04"/>
    <w:rsid w:val="000553F0"/>
    <w:rsid w:val="0005654F"/>
    <w:rsid w:val="00056598"/>
    <w:rsid w:val="000565CE"/>
    <w:rsid w:val="00056BBA"/>
    <w:rsid w:val="00056D87"/>
    <w:rsid w:val="00056D88"/>
    <w:rsid w:val="00056DDE"/>
    <w:rsid w:val="00060DB9"/>
    <w:rsid w:val="000615EA"/>
    <w:rsid w:val="00061884"/>
    <w:rsid w:val="00061938"/>
    <w:rsid w:val="00061C9E"/>
    <w:rsid w:val="000628E4"/>
    <w:rsid w:val="00063071"/>
    <w:rsid w:val="00063C69"/>
    <w:rsid w:val="000641CD"/>
    <w:rsid w:val="000658FA"/>
    <w:rsid w:val="00065A19"/>
    <w:rsid w:val="00065E8C"/>
    <w:rsid w:val="000660E3"/>
    <w:rsid w:val="00066585"/>
    <w:rsid w:val="00067194"/>
    <w:rsid w:val="000673F5"/>
    <w:rsid w:val="0006755D"/>
    <w:rsid w:val="00067836"/>
    <w:rsid w:val="00067A1C"/>
    <w:rsid w:val="00067CAF"/>
    <w:rsid w:val="00070393"/>
    <w:rsid w:val="00070B39"/>
    <w:rsid w:val="00070DE2"/>
    <w:rsid w:val="00071F0A"/>
    <w:rsid w:val="000728E1"/>
    <w:rsid w:val="00073106"/>
    <w:rsid w:val="000738AE"/>
    <w:rsid w:val="00076326"/>
    <w:rsid w:val="00076562"/>
    <w:rsid w:val="00076A0F"/>
    <w:rsid w:val="00076BF3"/>
    <w:rsid w:val="00076EB6"/>
    <w:rsid w:val="00076F80"/>
    <w:rsid w:val="000779E3"/>
    <w:rsid w:val="00077AF6"/>
    <w:rsid w:val="00077C88"/>
    <w:rsid w:val="000800AA"/>
    <w:rsid w:val="000803C8"/>
    <w:rsid w:val="00081E79"/>
    <w:rsid w:val="00081F0E"/>
    <w:rsid w:val="000823F8"/>
    <w:rsid w:val="00082A22"/>
    <w:rsid w:val="00083351"/>
    <w:rsid w:val="0008466F"/>
    <w:rsid w:val="00084DE8"/>
    <w:rsid w:val="000851CD"/>
    <w:rsid w:val="000858B8"/>
    <w:rsid w:val="000862B4"/>
    <w:rsid w:val="00087901"/>
    <w:rsid w:val="00087CE4"/>
    <w:rsid w:val="000906FC"/>
    <w:rsid w:val="0009199B"/>
    <w:rsid w:val="00091EB2"/>
    <w:rsid w:val="00092063"/>
    <w:rsid w:val="00092337"/>
    <w:rsid w:val="000928A0"/>
    <w:rsid w:val="00092EE7"/>
    <w:rsid w:val="00093CD0"/>
    <w:rsid w:val="00093D88"/>
    <w:rsid w:val="00094680"/>
    <w:rsid w:val="000947AA"/>
    <w:rsid w:val="0009583D"/>
    <w:rsid w:val="00095C58"/>
    <w:rsid w:val="00096537"/>
    <w:rsid w:val="00097943"/>
    <w:rsid w:val="00097DB9"/>
    <w:rsid w:val="000A0173"/>
    <w:rsid w:val="000A0B0E"/>
    <w:rsid w:val="000A1A61"/>
    <w:rsid w:val="000A1B71"/>
    <w:rsid w:val="000A1DA3"/>
    <w:rsid w:val="000A2EBF"/>
    <w:rsid w:val="000A44EA"/>
    <w:rsid w:val="000A5444"/>
    <w:rsid w:val="000A61EB"/>
    <w:rsid w:val="000A61F8"/>
    <w:rsid w:val="000A648C"/>
    <w:rsid w:val="000A697F"/>
    <w:rsid w:val="000B0B7C"/>
    <w:rsid w:val="000B0D17"/>
    <w:rsid w:val="000B1DE8"/>
    <w:rsid w:val="000B1EA3"/>
    <w:rsid w:val="000B2644"/>
    <w:rsid w:val="000B27A9"/>
    <w:rsid w:val="000B2897"/>
    <w:rsid w:val="000B43F5"/>
    <w:rsid w:val="000B4B60"/>
    <w:rsid w:val="000B4EF0"/>
    <w:rsid w:val="000B55DD"/>
    <w:rsid w:val="000B56C8"/>
    <w:rsid w:val="000B5E44"/>
    <w:rsid w:val="000B773D"/>
    <w:rsid w:val="000B78EC"/>
    <w:rsid w:val="000C0677"/>
    <w:rsid w:val="000C0B39"/>
    <w:rsid w:val="000C16F0"/>
    <w:rsid w:val="000C1709"/>
    <w:rsid w:val="000C19DA"/>
    <w:rsid w:val="000C1E38"/>
    <w:rsid w:val="000C1E5E"/>
    <w:rsid w:val="000C232F"/>
    <w:rsid w:val="000C292F"/>
    <w:rsid w:val="000C293D"/>
    <w:rsid w:val="000C476D"/>
    <w:rsid w:val="000C47CE"/>
    <w:rsid w:val="000C4923"/>
    <w:rsid w:val="000C4FB4"/>
    <w:rsid w:val="000C58A4"/>
    <w:rsid w:val="000C5C2D"/>
    <w:rsid w:val="000C5D36"/>
    <w:rsid w:val="000C63D1"/>
    <w:rsid w:val="000C6ABE"/>
    <w:rsid w:val="000C6CB5"/>
    <w:rsid w:val="000C75F1"/>
    <w:rsid w:val="000D04A3"/>
    <w:rsid w:val="000D0CC6"/>
    <w:rsid w:val="000D10E3"/>
    <w:rsid w:val="000D141B"/>
    <w:rsid w:val="000D1CF3"/>
    <w:rsid w:val="000D1DAE"/>
    <w:rsid w:val="000D202D"/>
    <w:rsid w:val="000D2363"/>
    <w:rsid w:val="000D3484"/>
    <w:rsid w:val="000D3CBA"/>
    <w:rsid w:val="000D464C"/>
    <w:rsid w:val="000D47FC"/>
    <w:rsid w:val="000D6312"/>
    <w:rsid w:val="000D6CDD"/>
    <w:rsid w:val="000D6D63"/>
    <w:rsid w:val="000D6FD8"/>
    <w:rsid w:val="000D7490"/>
    <w:rsid w:val="000D776D"/>
    <w:rsid w:val="000D7830"/>
    <w:rsid w:val="000D7EE9"/>
    <w:rsid w:val="000E02CD"/>
    <w:rsid w:val="000E04E2"/>
    <w:rsid w:val="000E0AA7"/>
    <w:rsid w:val="000E1305"/>
    <w:rsid w:val="000E1468"/>
    <w:rsid w:val="000E16F0"/>
    <w:rsid w:val="000E2563"/>
    <w:rsid w:val="000E3409"/>
    <w:rsid w:val="000E482B"/>
    <w:rsid w:val="000E4BAC"/>
    <w:rsid w:val="000E5277"/>
    <w:rsid w:val="000E5AC0"/>
    <w:rsid w:val="000E725A"/>
    <w:rsid w:val="000E7686"/>
    <w:rsid w:val="000E7ADE"/>
    <w:rsid w:val="000E7F6B"/>
    <w:rsid w:val="000F050C"/>
    <w:rsid w:val="000F1567"/>
    <w:rsid w:val="000F15CB"/>
    <w:rsid w:val="000F1736"/>
    <w:rsid w:val="000F191E"/>
    <w:rsid w:val="000F2483"/>
    <w:rsid w:val="000F2555"/>
    <w:rsid w:val="000F31F2"/>
    <w:rsid w:val="000F3A0E"/>
    <w:rsid w:val="000F43C6"/>
    <w:rsid w:val="000F4764"/>
    <w:rsid w:val="000F496A"/>
    <w:rsid w:val="000F4F57"/>
    <w:rsid w:val="000F517B"/>
    <w:rsid w:val="000F5543"/>
    <w:rsid w:val="000F5556"/>
    <w:rsid w:val="000F5C19"/>
    <w:rsid w:val="000F5EB0"/>
    <w:rsid w:val="000F65D5"/>
    <w:rsid w:val="000F687A"/>
    <w:rsid w:val="000F74E4"/>
    <w:rsid w:val="000F74FC"/>
    <w:rsid w:val="000F79F2"/>
    <w:rsid w:val="000F7D69"/>
    <w:rsid w:val="00100FA4"/>
    <w:rsid w:val="00101522"/>
    <w:rsid w:val="00101922"/>
    <w:rsid w:val="00102E16"/>
    <w:rsid w:val="00102E21"/>
    <w:rsid w:val="00103DD1"/>
    <w:rsid w:val="00103DD3"/>
    <w:rsid w:val="001045E5"/>
    <w:rsid w:val="001047C4"/>
    <w:rsid w:val="001047F4"/>
    <w:rsid w:val="00104F22"/>
    <w:rsid w:val="00105D57"/>
    <w:rsid w:val="0010665A"/>
    <w:rsid w:val="001067A0"/>
    <w:rsid w:val="00106A70"/>
    <w:rsid w:val="00106EFD"/>
    <w:rsid w:val="00107287"/>
    <w:rsid w:val="00107D42"/>
    <w:rsid w:val="0011027C"/>
    <w:rsid w:val="00110F06"/>
    <w:rsid w:val="00111E99"/>
    <w:rsid w:val="001122EA"/>
    <w:rsid w:val="0011234F"/>
    <w:rsid w:val="00112BA6"/>
    <w:rsid w:val="001133D7"/>
    <w:rsid w:val="001137F3"/>
    <w:rsid w:val="00114216"/>
    <w:rsid w:val="001147E4"/>
    <w:rsid w:val="001148C0"/>
    <w:rsid w:val="001151EA"/>
    <w:rsid w:val="001158F6"/>
    <w:rsid w:val="00115D13"/>
    <w:rsid w:val="00116D1F"/>
    <w:rsid w:val="00116FE1"/>
    <w:rsid w:val="00117531"/>
    <w:rsid w:val="00117845"/>
    <w:rsid w:val="0012112B"/>
    <w:rsid w:val="001218F7"/>
    <w:rsid w:val="00121FCE"/>
    <w:rsid w:val="00122057"/>
    <w:rsid w:val="00123809"/>
    <w:rsid w:val="00123835"/>
    <w:rsid w:val="00123F51"/>
    <w:rsid w:val="00124BFA"/>
    <w:rsid w:val="00124F27"/>
    <w:rsid w:val="00125FBC"/>
    <w:rsid w:val="001262DB"/>
    <w:rsid w:val="00126EF4"/>
    <w:rsid w:val="0012704B"/>
    <w:rsid w:val="00127B83"/>
    <w:rsid w:val="00127CDB"/>
    <w:rsid w:val="001301FA"/>
    <w:rsid w:val="00130D04"/>
    <w:rsid w:val="001321BD"/>
    <w:rsid w:val="001322FF"/>
    <w:rsid w:val="0013230B"/>
    <w:rsid w:val="00132B01"/>
    <w:rsid w:val="00132FDC"/>
    <w:rsid w:val="001346A5"/>
    <w:rsid w:val="001346EA"/>
    <w:rsid w:val="0013512D"/>
    <w:rsid w:val="00135900"/>
    <w:rsid w:val="00135923"/>
    <w:rsid w:val="00135E95"/>
    <w:rsid w:val="0013630A"/>
    <w:rsid w:val="00136358"/>
    <w:rsid w:val="00136800"/>
    <w:rsid w:val="00136C26"/>
    <w:rsid w:val="00137872"/>
    <w:rsid w:val="00137CA3"/>
    <w:rsid w:val="00137EF8"/>
    <w:rsid w:val="00137F22"/>
    <w:rsid w:val="0014096B"/>
    <w:rsid w:val="00140F33"/>
    <w:rsid w:val="00141423"/>
    <w:rsid w:val="00141DCF"/>
    <w:rsid w:val="001421C1"/>
    <w:rsid w:val="00142644"/>
    <w:rsid w:val="0014264A"/>
    <w:rsid w:val="001427F9"/>
    <w:rsid w:val="00142AEF"/>
    <w:rsid w:val="00142FD9"/>
    <w:rsid w:val="001432D0"/>
    <w:rsid w:val="001436BC"/>
    <w:rsid w:val="0014379B"/>
    <w:rsid w:val="00143A5D"/>
    <w:rsid w:val="00143E23"/>
    <w:rsid w:val="00144F6E"/>
    <w:rsid w:val="001453C6"/>
    <w:rsid w:val="0014598A"/>
    <w:rsid w:val="001469B1"/>
    <w:rsid w:val="00146ED8"/>
    <w:rsid w:val="001474BD"/>
    <w:rsid w:val="0015143D"/>
    <w:rsid w:val="0015217A"/>
    <w:rsid w:val="00152642"/>
    <w:rsid w:val="0015282D"/>
    <w:rsid w:val="001531C2"/>
    <w:rsid w:val="0015362C"/>
    <w:rsid w:val="00153A37"/>
    <w:rsid w:val="00153BF7"/>
    <w:rsid w:val="00153D11"/>
    <w:rsid w:val="00154059"/>
    <w:rsid w:val="00154B96"/>
    <w:rsid w:val="00154DBA"/>
    <w:rsid w:val="00155D73"/>
    <w:rsid w:val="00155F80"/>
    <w:rsid w:val="001561DC"/>
    <w:rsid w:val="00156874"/>
    <w:rsid w:val="0015717C"/>
    <w:rsid w:val="00160259"/>
    <w:rsid w:val="00161DAB"/>
    <w:rsid w:val="001621C1"/>
    <w:rsid w:val="00162C0B"/>
    <w:rsid w:val="001630F9"/>
    <w:rsid w:val="001641BB"/>
    <w:rsid w:val="001641BC"/>
    <w:rsid w:val="0016459F"/>
    <w:rsid w:val="00164B1B"/>
    <w:rsid w:val="00164DDF"/>
    <w:rsid w:val="0016517D"/>
    <w:rsid w:val="001653A5"/>
    <w:rsid w:val="00165830"/>
    <w:rsid w:val="00165BC4"/>
    <w:rsid w:val="001663E3"/>
    <w:rsid w:val="0016648C"/>
    <w:rsid w:val="001678F1"/>
    <w:rsid w:val="00167D43"/>
    <w:rsid w:val="001703DC"/>
    <w:rsid w:val="001709E7"/>
    <w:rsid w:val="00171927"/>
    <w:rsid w:val="00171929"/>
    <w:rsid w:val="00171C0D"/>
    <w:rsid w:val="00171ED4"/>
    <w:rsid w:val="00172A3B"/>
    <w:rsid w:val="00172B4E"/>
    <w:rsid w:val="00172D21"/>
    <w:rsid w:val="00173682"/>
    <w:rsid w:val="00173830"/>
    <w:rsid w:val="00173BA5"/>
    <w:rsid w:val="00173D16"/>
    <w:rsid w:val="00173FB5"/>
    <w:rsid w:val="0017415E"/>
    <w:rsid w:val="001746A2"/>
    <w:rsid w:val="00174994"/>
    <w:rsid w:val="00174C0F"/>
    <w:rsid w:val="00176949"/>
    <w:rsid w:val="00176A3F"/>
    <w:rsid w:val="00177163"/>
    <w:rsid w:val="00177B30"/>
    <w:rsid w:val="00177BBD"/>
    <w:rsid w:val="00177C65"/>
    <w:rsid w:val="001808AD"/>
    <w:rsid w:val="0018131F"/>
    <w:rsid w:val="00181EEC"/>
    <w:rsid w:val="00182172"/>
    <w:rsid w:val="001821DC"/>
    <w:rsid w:val="0018238D"/>
    <w:rsid w:val="00182BFB"/>
    <w:rsid w:val="00182F67"/>
    <w:rsid w:val="001851DC"/>
    <w:rsid w:val="00185213"/>
    <w:rsid w:val="001855C5"/>
    <w:rsid w:val="00185E54"/>
    <w:rsid w:val="001863FD"/>
    <w:rsid w:val="00186CE4"/>
    <w:rsid w:val="001873E7"/>
    <w:rsid w:val="00187D0C"/>
    <w:rsid w:val="001900B1"/>
    <w:rsid w:val="0019063D"/>
    <w:rsid w:val="00191617"/>
    <w:rsid w:val="00191C0A"/>
    <w:rsid w:val="00191C75"/>
    <w:rsid w:val="001923F3"/>
    <w:rsid w:val="0019275E"/>
    <w:rsid w:val="00192C9B"/>
    <w:rsid w:val="00193749"/>
    <w:rsid w:val="00193B8C"/>
    <w:rsid w:val="00193BA3"/>
    <w:rsid w:val="00193F69"/>
    <w:rsid w:val="00194041"/>
    <w:rsid w:val="00195E0C"/>
    <w:rsid w:val="00195F8F"/>
    <w:rsid w:val="00197540"/>
    <w:rsid w:val="00197966"/>
    <w:rsid w:val="001A00F5"/>
    <w:rsid w:val="001A1240"/>
    <w:rsid w:val="001A1311"/>
    <w:rsid w:val="001A1A14"/>
    <w:rsid w:val="001A29D4"/>
    <w:rsid w:val="001A2E2B"/>
    <w:rsid w:val="001A348D"/>
    <w:rsid w:val="001A35BE"/>
    <w:rsid w:val="001A4937"/>
    <w:rsid w:val="001A4B40"/>
    <w:rsid w:val="001A4D23"/>
    <w:rsid w:val="001A5045"/>
    <w:rsid w:val="001A5102"/>
    <w:rsid w:val="001A520D"/>
    <w:rsid w:val="001A56C1"/>
    <w:rsid w:val="001A5952"/>
    <w:rsid w:val="001A5A02"/>
    <w:rsid w:val="001A6023"/>
    <w:rsid w:val="001A6450"/>
    <w:rsid w:val="001A6E83"/>
    <w:rsid w:val="001A7722"/>
    <w:rsid w:val="001A7818"/>
    <w:rsid w:val="001B0253"/>
    <w:rsid w:val="001B0693"/>
    <w:rsid w:val="001B0AD9"/>
    <w:rsid w:val="001B0CD7"/>
    <w:rsid w:val="001B149D"/>
    <w:rsid w:val="001B1870"/>
    <w:rsid w:val="001B39E2"/>
    <w:rsid w:val="001B4712"/>
    <w:rsid w:val="001B4F7A"/>
    <w:rsid w:val="001B589E"/>
    <w:rsid w:val="001B6C71"/>
    <w:rsid w:val="001B6EE3"/>
    <w:rsid w:val="001B70BF"/>
    <w:rsid w:val="001B7945"/>
    <w:rsid w:val="001B7B4F"/>
    <w:rsid w:val="001C0D73"/>
    <w:rsid w:val="001C0FDA"/>
    <w:rsid w:val="001C167F"/>
    <w:rsid w:val="001C1721"/>
    <w:rsid w:val="001C1951"/>
    <w:rsid w:val="001C19D0"/>
    <w:rsid w:val="001C1F0F"/>
    <w:rsid w:val="001C24C6"/>
    <w:rsid w:val="001C25D4"/>
    <w:rsid w:val="001C29A7"/>
    <w:rsid w:val="001C2AEF"/>
    <w:rsid w:val="001C3DA5"/>
    <w:rsid w:val="001C3DB7"/>
    <w:rsid w:val="001C4111"/>
    <w:rsid w:val="001C4565"/>
    <w:rsid w:val="001C5569"/>
    <w:rsid w:val="001C563F"/>
    <w:rsid w:val="001C57CE"/>
    <w:rsid w:val="001C6320"/>
    <w:rsid w:val="001C69B9"/>
    <w:rsid w:val="001C6CC2"/>
    <w:rsid w:val="001C7840"/>
    <w:rsid w:val="001D040D"/>
    <w:rsid w:val="001D0C25"/>
    <w:rsid w:val="001D1E7D"/>
    <w:rsid w:val="001D1FEB"/>
    <w:rsid w:val="001D26FC"/>
    <w:rsid w:val="001D2B12"/>
    <w:rsid w:val="001D2EA1"/>
    <w:rsid w:val="001D3F68"/>
    <w:rsid w:val="001D4124"/>
    <w:rsid w:val="001D471F"/>
    <w:rsid w:val="001D475A"/>
    <w:rsid w:val="001D4BC8"/>
    <w:rsid w:val="001D4BFF"/>
    <w:rsid w:val="001D5F63"/>
    <w:rsid w:val="001D5FAE"/>
    <w:rsid w:val="001D6024"/>
    <w:rsid w:val="001D6C83"/>
    <w:rsid w:val="001D6FB8"/>
    <w:rsid w:val="001D7B9D"/>
    <w:rsid w:val="001E0C38"/>
    <w:rsid w:val="001E1D3D"/>
    <w:rsid w:val="001E23ED"/>
    <w:rsid w:val="001E31D6"/>
    <w:rsid w:val="001E4815"/>
    <w:rsid w:val="001E57D1"/>
    <w:rsid w:val="001E5EB1"/>
    <w:rsid w:val="001E6234"/>
    <w:rsid w:val="001E6718"/>
    <w:rsid w:val="001E692E"/>
    <w:rsid w:val="001E737A"/>
    <w:rsid w:val="001E7733"/>
    <w:rsid w:val="001F09E2"/>
    <w:rsid w:val="001F100D"/>
    <w:rsid w:val="001F1405"/>
    <w:rsid w:val="001F156A"/>
    <w:rsid w:val="001F170A"/>
    <w:rsid w:val="001F181F"/>
    <w:rsid w:val="001F1D57"/>
    <w:rsid w:val="001F2587"/>
    <w:rsid w:val="001F2F9E"/>
    <w:rsid w:val="001F3DB7"/>
    <w:rsid w:val="001F404A"/>
    <w:rsid w:val="001F457C"/>
    <w:rsid w:val="001F4C0B"/>
    <w:rsid w:val="001F4E7A"/>
    <w:rsid w:val="001F54C8"/>
    <w:rsid w:val="001F67B3"/>
    <w:rsid w:val="001F69B1"/>
    <w:rsid w:val="001F6D3D"/>
    <w:rsid w:val="001F6E72"/>
    <w:rsid w:val="001F7367"/>
    <w:rsid w:val="001F74D9"/>
    <w:rsid w:val="001F7AC6"/>
    <w:rsid w:val="00200C6F"/>
    <w:rsid w:val="0020121E"/>
    <w:rsid w:val="00201328"/>
    <w:rsid w:val="00201D93"/>
    <w:rsid w:val="002021B6"/>
    <w:rsid w:val="0020223C"/>
    <w:rsid w:val="00202891"/>
    <w:rsid w:val="00202B6C"/>
    <w:rsid w:val="00202BA8"/>
    <w:rsid w:val="002036B2"/>
    <w:rsid w:val="002038DF"/>
    <w:rsid w:val="00203B0B"/>
    <w:rsid w:val="00204B6A"/>
    <w:rsid w:val="00204CE3"/>
    <w:rsid w:val="00205E8A"/>
    <w:rsid w:val="00205F5D"/>
    <w:rsid w:val="002062E6"/>
    <w:rsid w:val="00206D3E"/>
    <w:rsid w:val="00206DEA"/>
    <w:rsid w:val="00207C1C"/>
    <w:rsid w:val="00207ED6"/>
    <w:rsid w:val="00210962"/>
    <w:rsid w:val="002112C8"/>
    <w:rsid w:val="00211571"/>
    <w:rsid w:val="00211EB9"/>
    <w:rsid w:val="00212229"/>
    <w:rsid w:val="002124DF"/>
    <w:rsid w:val="00212B30"/>
    <w:rsid w:val="00212CC1"/>
    <w:rsid w:val="00212EDA"/>
    <w:rsid w:val="0021383E"/>
    <w:rsid w:val="00213E67"/>
    <w:rsid w:val="00214202"/>
    <w:rsid w:val="00214910"/>
    <w:rsid w:val="00214941"/>
    <w:rsid w:val="00214BEC"/>
    <w:rsid w:val="00216018"/>
    <w:rsid w:val="002160CB"/>
    <w:rsid w:val="00216B0C"/>
    <w:rsid w:val="00216EC6"/>
    <w:rsid w:val="00217172"/>
    <w:rsid w:val="00217648"/>
    <w:rsid w:val="00217A82"/>
    <w:rsid w:val="00217C21"/>
    <w:rsid w:val="00217E16"/>
    <w:rsid w:val="0022030C"/>
    <w:rsid w:val="002205BB"/>
    <w:rsid w:val="00220CA9"/>
    <w:rsid w:val="002215D4"/>
    <w:rsid w:val="00221BC0"/>
    <w:rsid w:val="00222182"/>
    <w:rsid w:val="0022283E"/>
    <w:rsid w:val="00222C4F"/>
    <w:rsid w:val="00223A2E"/>
    <w:rsid w:val="002242DD"/>
    <w:rsid w:val="00224671"/>
    <w:rsid w:val="00224BEA"/>
    <w:rsid w:val="00225359"/>
    <w:rsid w:val="002258C6"/>
    <w:rsid w:val="00225CD5"/>
    <w:rsid w:val="002261D0"/>
    <w:rsid w:val="002264C7"/>
    <w:rsid w:val="00227E44"/>
    <w:rsid w:val="00230A1C"/>
    <w:rsid w:val="00230A8D"/>
    <w:rsid w:val="0023212A"/>
    <w:rsid w:val="002322E0"/>
    <w:rsid w:val="002322F4"/>
    <w:rsid w:val="00232E06"/>
    <w:rsid w:val="00233B53"/>
    <w:rsid w:val="002345D8"/>
    <w:rsid w:val="002347C1"/>
    <w:rsid w:val="00234DC3"/>
    <w:rsid w:val="00234E04"/>
    <w:rsid w:val="00235199"/>
    <w:rsid w:val="002358EE"/>
    <w:rsid w:val="0023690B"/>
    <w:rsid w:val="00236C71"/>
    <w:rsid w:val="0023707F"/>
    <w:rsid w:val="002377DB"/>
    <w:rsid w:val="00237895"/>
    <w:rsid w:val="00237C36"/>
    <w:rsid w:val="0024021E"/>
    <w:rsid w:val="0024089D"/>
    <w:rsid w:val="00240D58"/>
    <w:rsid w:val="002414E1"/>
    <w:rsid w:val="00241686"/>
    <w:rsid w:val="00244B89"/>
    <w:rsid w:val="00245476"/>
    <w:rsid w:val="002461DA"/>
    <w:rsid w:val="002462C0"/>
    <w:rsid w:val="0024694C"/>
    <w:rsid w:val="00247131"/>
    <w:rsid w:val="00247805"/>
    <w:rsid w:val="00247C41"/>
    <w:rsid w:val="0025000E"/>
    <w:rsid w:val="00250A77"/>
    <w:rsid w:val="002514CB"/>
    <w:rsid w:val="002516F9"/>
    <w:rsid w:val="00251E76"/>
    <w:rsid w:val="00251EE4"/>
    <w:rsid w:val="002522C4"/>
    <w:rsid w:val="00252CA5"/>
    <w:rsid w:val="00252E87"/>
    <w:rsid w:val="00253302"/>
    <w:rsid w:val="002534E8"/>
    <w:rsid w:val="0025369E"/>
    <w:rsid w:val="00253911"/>
    <w:rsid w:val="002539B5"/>
    <w:rsid w:val="00253A17"/>
    <w:rsid w:val="002544FE"/>
    <w:rsid w:val="00254A8A"/>
    <w:rsid w:val="00254ED4"/>
    <w:rsid w:val="002565C0"/>
    <w:rsid w:val="00257759"/>
    <w:rsid w:val="0025778A"/>
    <w:rsid w:val="00257B19"/>
    <w:rsid w:val="0026031F"/>
    <w:rsid w:val="00260ED7"/>
    <w:rsid w:val="00261221"/>
    <w:rsid w:val="0026129B"/>
    <w:rsid w:val="00261461"/>
    <w:rsid w:val="0026180A"/>
    <w:rsid w:val="00262719"/>
    <w:rsid w:val="00262DA7"/>
    <w:rsid w:val="00262DF8"/>
    <w:rsid w:val="00262F12"/>
    <w:rsid w:val="002646BE"/>
    <w:rsid w:val="00264E9A"/>
    <w:rsid w:val="0026519C"/>
    <w:rsid w:val="00265B3A"/>
    <w:rsid w:val="00265CDD"/>
    <w:rsid w:val="0026626E"/>
    <w:rsid w:val="0026708C"/>
    <w:rsid w:val="002673AE"/>
    <w:rsid w:val="00267EAE"/>
    <w:rsid w:val="0027075E"/>
    <w:rsid w:val="002710D0"/>
    <w:rsid w:val="00272063"/>
    <w:rsid w:val="00272141"/>
    <w:rsid w:val="00272794"/>
    <w:rsid w:val="00272AEF"/>
    <w:rsid w:val="00273020"/>
    <w:rsid w:val="002745DF"/>
    <w:rsid w:val="00275300"/>
    <w:rsid w:val="00276B6C"/>
    <w:rsid w:val="00277FF5"/>
    <w:rsid w:val="002805F5"/>
    <w:rsid w:val="0028067C"/>
    <w:rsid w:val="002807BD"/>
    <w:rsid w:val="002814C9"/>
    <w:rsid w:val="002819DD"/>
    <w:rsid w:val="00281B7F"/>
    <w:rsid w:val="0028276B"/>
    <w:rsid w:val="00282A91"/>
    <w:rsid w:val="0028304C"/>
    <w:rsid w:val="0028353B"/>
    <w:rsid w:val="00283D4E"/>
    <w:rsid w:val="002841FD"/>
    <w:rsid w:val="002857E0"/>
    <w:rsid w:val="00285D9F"/>
    <w:rsid w:val="00291542"/>
    <w:rsid w:val="00292659"/>
    <w:rsid w:val="00292F39"/>
    <w:rsid w:val="00293036"/>
    <w:rsid w:val="00293913"/>
    <w:rsid w:val="00294B55"/>
    <w:rsid w:val="002957C5"/>
    <w:rsid w:val="00296169"/>
    <w:rsid w:val="00296908"/>
    <w:rsid w:val="00296C62"/>
    <w:rsid w:val="002A0013"/>
    <w:rsid w:val="002A0023"/>
    <w:rsid w:val="002A08D0"/>
    <w:rsid w:val="002A0C55"/>
    <w:rsid w:val="002A0C65"/>
    <w:rsid w:val="002A0D80"/>
    <w:rsid w:val="002A15C5"/>
    <w:rsid w:val="002A1F00"/>
    <w:rsid w:val="002A25C4"/>
    <w:rsid w:val="002A26C8"/>
    <w:rsid w:val="002A2D28"/>
    <w:rsid w:val="002A2E2B"/>
    <w:rsid w:val="002A2F25"/>
    <w:rsid w:val="002A3852"/>
    <w:rsid w:val="002A3E73"/>
    <w:rsid w:val="002A434A"/>
    <w:rsid w:val="002A52DC"/>
    <w:rsid w:val="002A600B"/>
    <w:rsid w:val="002A7019"/>
    <w:rsid w:val="002A7336"/>
    <w:rsid w:val="002A734C"/>
    <w:rsid w:val="002A7AD1"/>
    <w:rsid w:val="002A7B68"/>
    <w:rsid w:val="002B0B65"/>
    <w:rsid w:val="002B0E1C"/>
    <w:rsid w:val="002B0E9E"/>
    <w:rsid w:val="002B16D1"/>
    <w:rsid w:val="002B1F9F"/>
    <w:rsid w:val="002B2A42"/>
    <w:rsid w:val="002B3021"/>
    <w:rsid w:val="002B3191"/>
    <w:rsid w:val="002B3227"/>
    <w:rsid w:val="002B3B0D"/>
    <w:rsid w:val="002B3B5E"/>
    <w:rsid w:val="002B463A"/>
    <w:rsid w:val="002B48A7"/>
    <w:rsid w:val="002B4C06"/>
    <w:rsid w:val="002B4D3B"/>
    <w:rsid w:val="002B4D4B"/>
    <w:rsid w:val="002B553A"/>
    <w:rsid w:val="002B58A4"/>
    <w:rsid w:val="002B770D"/>
    <w:rsid w:val="002B79C7"/>
    <w:rsid w:val="002C12FC"/>
    <w:rsid w:val="002C1532"/>
    <w:rsid w:val="002C328F"/>
    <w:rsid w:val="002C3896"/>
    <w:rsid w:val="002C3991"/>
    <w:rsid w:val="002C3BA2"/>
    <w:rsid w:val="002C3CFE"/>
    <w:rsid w:val="002C3F18"/>
    <w:rsid w:val="002C400D"/>
    <w:rsid w:val="002C4C96"/>
    <w:rsid w:val="002C5911"/>
    <w:rsid w:val="002C5C1B"/>
    <w:rsid w:val="002C5D2B"/>
    <w:rsid w:val="002C5DA9"/>
    <w:rsid w:val="002C65DD"/>
    <w:rsid w:val="002C7B35"/>
    <w:rsid w:val="002C7D31"/>
    <w:rsid w:val="002D04E2"/>
    <w:rsid w:val="002D0C60"/>
    <w:rsid w:val="002D0E34"/>
    <w:rsid w:val="002D16C4"/>
    <w:rsid w:val="002D205B"/>
    <w:rsid w:val="002D27E3"/>
    <w:rsid w:val="002D2D65"/>
    <w:rsid w:val="002D3C42"/>
    <w:rsid w:val="002D4118"/>
    <w:rsid w:val="002D43C1"/>
    <w:rsid w:val="002D45CA"/>
    <w:rsid w:val="002D5373"/>
    <w:rsid w:val="002D547A"/>
    <w:rsid w:val="002D557E"/>
    <w:rsid w:val="002D5BEE"/>
    <w:rsid w:val="002D5E88"/>
    <w:rsid w:val="002D66F0"/>
    <w:rsid w:val="002D6C3F"/>
    <w:rsid w:val="002D71F7"/>
    <w:rsid w:val="002E0063"/>
    <w:rsid w:val="002E0784"/>
    <w:rsid w:val="002E083C"/>
    <w:rsid w:val="002E0C27"/>
    <w:rsid w:val="002E0E62"/>
    <w:rsid w:val="002E15ED"/>
    <w:rsid w:val="002E1924"/>
    <w:rsid w:val="002E1A16"/>
    <w:rsid w:val="002E2B4B"/>
    <w:rsid w:val="002E2E14"/>
    <w:rsid w:val="002E3673"/>
    <w:rsid w:val="002E3747"/>
    <w:rsid w:val="002E3F71"/>
    <w:rsid w:val="002E3FE0"/>
    <w:rsid w:val="002E500B"/>
    <w:rsid w:val="002E5037"/>
    <w:rsid w:val="002E57A5"/>
    <w:rsid w:val="002E6E2A"/>
    <w:rsid w:val="002E6EBC"/>
    <w:rsid w:val="002F08F4"/>
    <w:rsid w:val="002F1641"/>
    <w:rsid w:val="002F16D2"/>
    <w:rsid w:val="002F1C23"/>
    <w:rsid w:val="002F226F"/>
    <w:rsid w:val="002F2AB1"/>
    <w:rsid w:val="002F2AFF"/>
    <w:rsid w:val="002F33E7"/>
    <w:rsid w:val="002F346E"/>
    <w:rsid w:val="002F3494"/>
    <w:rsid w:val="002F37B2"/>
    <w:rsid w:val="002F3F51"/>
    <w:rsid w:val="002F4225"/>
    <w:rsid w:val="002F621A"/>
    <w:rsid w:val="002F6BC4"/>
    <w:rsid w:val="002F6E54"/>
    <w:rsid w:val="002F70EE"/>
    <w:rsid w:val="002F7BCF"/>
    <w:rsid w:val="002F7CF1"/>
    <w:rsid w:val="0030005B"/>
    <w:rsid w:val="00300557"/>
    <w:rsid w:val="00301EF2"/>
    <w:rsid w:val="0030206E"/>
    <w:rsid w:val="003022CA"/>
    <w:rsid w:val="0030241D"/>
    <w:rsid w:val="0030280F"/>
    <w:rsid w:val="00302D16"/>
    <w:rsid w:val="00303871"/>
    <w:rsid w:val="003039E5"/>
    <w:rsid w:val="00303D38"/>
    <w:rsid w:val="003042E6"/>
    <w:rsid w:val="0030492F"/>
    <w:rsid w:val="00304AAC"/>
    <w:rsid w:val="00304FED"/>
    <w:rsid w:val="00305B27"/>
    <w:rsid w:val="00305B55"/>
    <w:rsid w:val="00306006"/>
    <w:rsid w:val="00306526"/>
    <w:rsid w:val="00306602"/>
    <w:rsid w:val="00307023"/>
    <w:rsid w:val="003071F4"/>
    <w:rsid w:val="00307B04"/>
    <w:rsid w:val="00307B53"/>
    <w:rsid w:val="00307B83"/>
    <w:rsid w:val="00307D32"/>
    <w:rsid w:val="00310892"/>
    <w:rsid w:val="00310AFA"/>
    <w:rsid w:val="00310E3A"/>
    <w:rsid w:val="00311BEA"/>
    <w:rsid w:val="00312575"/>
    <w:rsid w:val="00312606"/>
    <w:rsid w:val="00312623"/>
    <w:rsid w:val="00313B02"/>
    <w:rsid w:val="00314167"/>
    <w:rsid w:val="00314639"/>
    <w:rsid w:val="0031503D"/>
    <w:rsid w:val="003157B9"/>
    <w:rsid w:val="003159AC"/>
    <w:rsid w:val="00315A75"/>
    <w:rsid w:val="003163C0"/>
    <w:rsid w:val="0031716A"/>
    <w:rsid w:val="0031751D"/>
    <w:rsid w:val="003176A9"/>
    <w:rsid w:val="003202F9"/>
    <w:rsid w:val="00320666"/>
    <w:rsid w:val="00320F77"/>
    <w:rsid w:val="00321EAE"/>
    <w:rsid w:val="00321EBB"/>
    <w:rsid w:val="003222C6"/>
    <w:rsid w:val="00322491"/>
    <w:rsid w:val="00322742"/>
    <w:rsid w:val="003232AA"/>
    <w:rsid w:val="00323540"/>
    <w:rsid w:val="003235E6"/>
    <w:rsid w:val="003238D1"/>
    <w:rsid w:val="00323EA7"/>
    <w:rsid w:val="0032416B"/>
    <w:rsid w:val="00324F7B"/>
    <w:rsid w:val="003255E1"/>
    <w:rsid w:val="00325CAE"/>
    <w:rsid w:val="0032669B"/>
    <w:rsid w:val="00326755"/>
    <w:rsid w:val="00326F51"/>
    <w:rsid w:val="00327CB2"/>
    <w:rsid w:val="00330A62"/>
    <w:rsid w:val="00330A81"/>
    <w:rsid w:val="00331DA9"/>
    <w:rsid w:val="003320FE"/>
    <w:rsid w:val="0033217D"/>
    <w:rsid w:val="00332341"/>
    <w:rsid w:val="0033265F"/>
    <w:rsid w:val="00332E85"/>
    <w:rsid w:val="003339AF"/>
    <w:rsid w:val="003339E3"/>
    <w:rsid w:val="00333BCF"/>
    <w:rsid w:val="00334590"/>
    <w:rsid w:val="00334F1B"/>
    <w:rsid w:val="00336673"/>
    <w:rsid w:val="003374D4"/>
    <w:rsid w:val="00337849"/>
    <w:rsid w:val="00340359"/>
    <w:rsid w:val="00340C6F"/>
    <w:rsid w:val="0034106F"/>
    <w:rsid w:val="00341D58"/>
    <w:rsid w:val="003428C8"/>
    <w:rsid w:val="00343925"/>
    <w:rsid w:val="00343F41"/>
    <w:rsid w:val="00343F6C"/>
    <w:rsid w:val="003444A5"/>
    <w:rsid w:val="00344B68"/>
    <w:rsid w:val="003454DD"/>
    <w:rsid w:val="00347213"/>
    <w:rsid w:val="00347229"/>
    <w:rsid w:val="0034756F"/>
    <w:rsid w:val="00347614"/>
    <w:rsid w:val="00347619"/>
    <w:rsid w:val="00347919"/>
    <w:rsid w:val="00347D39"/>
    <w:rsid w:val="003502F9"/>
    <w:rsid w:val="00350A5C"/>
    <w:rsid w:val="00350B67"/>
    <w:rsid w:val="00351EC0"/>
    <w:rsid w:val="003520AF"/>
    <w:rsid w:val="00352A6F"/>
    <w:rsid w:val="003533D6"/>
    <w:rsid w:val="003541EA"/>
    <w:rsid w:val="00354CA8"/>
    <w:rsid w:val="003554F4"/>
    <w:rsid w:val="00355759"/>
    <w:rsid w:val="00355861"/>
    <w:rsid w:val="0035595B"/>
    <w:rsid w:val="00355FE1"/>
    <w:rsid w:val="00356DF5"/>
    <w:rsid w:val="00356E06"/>
    <w:rsid w:val="00361067"/>
    <w:rsid w:val="00361087"/>
    <w:rsid w:val="00361353"/>
    <w:rsid w:val="00362FEA"/>
    <w:rsid w:val="00363211"/>
    <w:rsid w:val="00363750"/>
    <w:rsid w:val="003645E2"/>
    <w:rsid w:val="003647B1"/>
    <w:rsid w:val="00364D23"/>
    <w:rsid w:val="00365C95"/>
    <w:rsid w:val="003675D2"/>
    <w:rsid w:val="00370285"/>
    <w:rsid w:val="0037079E"/>
    <w:rsid w:val="00370B9B"/>
    <w:rsid w:val="00370E2C"/>
    <w:rsid w:val="003722E4"/>
    <w:rsid w:val="00373329"/>
    <w:rsid w:val="00373E3D"/>
    <w:rsid w:val="00373F4D"/>
    <w:rsid w:val="00374A48"/>
    <w:rsid w:val="00375299"/>
    <w:rsid w:val="003752B0"/>
    <w:rsid w:val="00376B2A"/>
    <w:rsid w:val="00376C56"/>
    <w:rsid w:val="003772C3"/>
    <w:rsid w:val="00377A2E"/>
    <w:rsid w:val="00380F3E"/>
    <w:rsid w:val="0038115C"/>
    <w:rsid w:val="00381865"/>
    <w:rsid w:val="003819BD"/>
    <w:rsid w:val="00381F4B"/>
    <w:rsid w:val="003822B0"/>
    <w:rsid w:val="00382552"/>
    <w:rsid w:val="003832FE"/>
    <w:rsid w:val="00383814"/>
    <w:rsid w:val="00383FD6"/>
    <w:rsid w:val="0038508F"/>
    <w:rsid w:val="00386824"/>
    <w:rsid w:val="003870A9"/>
    <w:rsid w:val="0038785D"/>
    <w:rsid w:val="003879B7"/>
    <w:rsid w:val="00387D0D"/>
    <w:rsid w:val="00390030"/>
    <w:rsid w:val="00390D52"/>
    <w:rsid w:val="00391896"/>
    <w:rsid w:val="00391AD3"/>
    <w:rsid w:val="00391FFB"/>
    <w:rsid w:val="00392871"/>
    <w:rsid w:val="003940CF"/>
    <w:rsid w:val="003941FC"/>
    <w:rsid w:val="00394738"/>
    <w:rsid w:val="00395CDF"/>
    <w:rsid w:val="00395F2D"/>
    <w:rsid w:val="003965D2"/>
    <w:rsid w:val="00396E41"/>
    <w:rsid w:val="00397466"/>
    <w:rsid w:val="003A0402"/>
    <w:rsid w:val="003A0792"/>
    <w:rsid w:val="003A0B2D"/>
    <w:rsid w:val="003A14A3"/>
    <w:rsid w:val="003A1E1D"/>
    <w:rsid w:val="003A2392"/>
    <w:rsid w:val="003A2394"/>
    <w:rsid w:val="003A28EB"/>
    <w:rsid w:val="003A296E"/>
    <w:rsid w:val="003A34F7"/>
    <w:rsid w:val="003A3555"/>
    <w:rsid w:val="003A5FAA"/>
    <w:rsid w:val="003A63BC"/>
    <w:rsid w:val="003A6592"/>
    <w:rsid w:val="003A6A03"/>
    <w:rsid w:val="003A7025"/>
    <w:rsid w:val="003B0A46"/>
    <w:rsid w:val="003B0E0E"/>
    <w:rsid w:val="003B15F6"/>
    <w:rsid w:val="003B1865"/>
    <w:rsid w:val="003B1BDB"/>
    <w:rsid w:val="003B2500"/>
    <w:rsid w:val="003B2778"/>
    <w:rsid w:val="003B2B49"/>
    <w:rsid w:val="003B3378"/>
    <w:rsid w:val="003B34D4"/>
    <w:rsid w:val="003B45EB"/>
    <w:rsid w:val="003B52E9"/>
    <w:rsid w:val="003B587F"/>
    <w:rsid w:val="003B59C9"/>
    <w:rsid w:val="003B5F19"/>
    <w:rsid w:val="003B6064"/>
    <w:rsid w:val="003B64F7"/>
    <w:rsid w:val="003B69E1"/>
    <w:rsid w:val="003B6CB5"/>
    <w:rsid w:val="003B75A0"/>
    <w:rsid w:val="003B7786"/>
    <w:rsid w:val="003B78E9"/>
    <w:rsid w:val="003B79AD"/>
    <w:rsid w:val="003B7F49"/>
    <w:rsid w:val="003C03BF"/>
    <w:rsid w:val="003C0667"/>
    <w:rsid w:val="003C0697"/>
    <w:rsid w:val="003C0940"/>
    <w:rsid w:val="003C13E3"/>
    <w:rsid w:val="003C1566"/>
    <w:rsid w:val="003C1AF0"/>
    <w:rsid w:val="003C1B80"/>
    <w:rsid w:val="003C3207"/>
    <w:rsid w:val="003C3961"/>
    <w:rsid w:val="003C3B06"/>
    <w:rsid w:val="003C4607"/>
    <w:rsid w:val="003C4BC6"/>
    <w:rsid w:val="003C594C"/>
    <w:rsid w:val="003C6CD7"/>
    <w:rsid w:val="003C7386"/>
    <w:rsid w:val="003C7500"/>
    <w:rsid w:val="003C771E"/>
    <w:rsid w:val="003C781A"/>
    <w:rsid w:val="003D05DE"/>
    <w:rsid w:val="003D0A05"/>
    <w:rsid w:val="003D1F7B"/>
    <w:rsid w:val="003D22CE"/>
    <w:rsid w:val="003D27C1"/>
    <w:rsid w:val="003D29D2"/>
    <w:rsid w:val="003D2CB5"/>
    <w:rsid w:val="003D3E47"/>
    <w:rsid w:val="003D3F9A"/>
    <w:rsid w:val="003D5BC6"/>
    <w:rsid w:val="003D6280"/>
    <w:rsid w:val="003D6395"/>
    <w:rsid w:val="003D6A77"/>
    <w:rsid w:val="003D744A"/>
    <w:rsid w:val="003D7F36"/>
    <w:rsid w:val="003E03B1"/>
    <w:rsid w:val="003E0434"/>
    <w:rsid w:val="003E0E53"/>
    <w:rsid w:val="003E2548"/>
    <w:rsid w:val="003E287C"/>
    <w:rsid w:val="003E288D"/>
    <w:rsid w:val="003E370E"/>
    <w:rsid w:val="003E42FF"/>
    <w:rsid w:val="003E447D"/>
    <w:rsid w:val="003E552D"/>
    <w:rsid w:val="003E55B1"/>
    <w:rsid w:val="003E59FD"/>
    <w:rsid w:val="003E69E0"/>
    <w:rsid w:val="003E6F87"/>
    <w:rsid w:val="003E7253"/>
    <w:rsid w:val="003F06DB"/>
    <w:rsid w:val="003F124A"/>
    <w:rsid w:val="003F3AC6"/>
    <w:rsid w:val="003F3F82"/>
    <w:rsid w:val="003F41F7"/>
    <w:rsid w:val="003F5B8F"/>
    <w:rsid w:val="003F5CF5"/>
    <w:rsid w:val="003F5F0C"/>
    <w:rsid w:val="003F6157"/>
    <w:rsid w:val="003F6823"/>
    <w:rsid w:val="003F6AC4"/>
    <w:rsid w:val="003F7D93"/>
    <w:rsid w:val="0040022C"/>
    <w:rsid w:val="0040064D"/>
    <w:rsid w:val="00400ED9"/>
    <w:rsid w:val="00401342"/>
    <w:rsid w:val="00401456"/>
    <w:rsid w:val="004014DB"/>
    <w:rsid w:val="00401851"/>
    <w:rsid w:val="00401C7B"/>
    <w:rsid w:val="004030FA"/>
    <w:rsid w:val="004036AB"/>
    <w:rsid w:val="00404766"/>
    <w:rsid w:val="00405279"/>
    <w:rsid w:val="00405AD8"/>
    <w:rsid w:val="004065AD"/>
    <w:rsid w:val="0040700B"/>
    <w:rsid w:val="00407B78"/>
    <w:rsid w:val="00410116"/>
    <w:rsid w:val="0041044A"/>
    <w:rsid w:val="004104E2"/>
    <w:rsid w:val="004114AC"/>
    <w:rsid w:val="0041195D"/>
    <w:rsid w:val="004121CB"/>
    <w:rsid w:val="00413AF5"/>
    <w:rsid w:val="004140DE"/>
    <w:rsid w:val="0041498B"/>
    <w:rsid w:val="00414A2E"/>
    <w:rsid w:val="00414CF6"/>
    <w:rsid w:val="00414F0C"/>
    <w:rsid w:val="00415069"/>
    <w:rsid w:val="00415847"/>
    <w:rsid w:val="004162C3"/>
    <w:rsid w:val="00416797"/>
    <w:rsid w:val="004168DA"/>
    <w:rsid w:val="00416DD0"/>
    <w:rsid w:val="00416F4F"/>
    <w:rsid w:val="00417044"/>
    <w:rsid w:val="004174BD"/>
    <w:rsid w:val="004178B7"/>
    <w:rsid w:val="004200B6"/>
    <w:rsid w:val="00420488"/>
    <w:rsid w:val="00420534"/>
    <w:rsid w:val="00420598"/>
    <w:rsid w:val="00420F7F"/>
    <w:rsid w:val="00421436"/>
    <w:rsid w:val="00421D26"/>
    <w:rsid w:val="00421E77"/>
    <w:rsid w:val="00422618"/>
    <w:rsid w:val="00422DE4"/>
    <w:rsid w:val="00423496"/>
    <w:rsid w:val="004239FB"/>
    <w:rsid w:val="00423C22"/>
    <w:rsid w:val="00425CC2"/>
    <w:rsid w:val="00425D10"/>
    <w:rsid w:val="004268CF"/>
    <w:rsid w:val="0042695D"/>
    <w:rsid w:val="004276E7"/>
    <w:rsid w:val="00427D18"/>
    <w:rsid w:val="00430D23"/>
    <w:rsid w:val="004311BE"/>
    <w:rsid w:val="004312C0"/>
    <w:rsid w:val="00431D47"/>
    <w:rsid w:val="00431DCC"/>
    <w:rsid w:val="00431FA2"/>
    <w:rsid w:val="0043213F"/>
    <w:rsid w:val="00432238"/>
    <w:rsid w:val="004347DC"/>
    <w:rsid w:val="00435527"/>
    <w:rsid w:val="00435AAD"/>
    <w:rsid w:val="00435F32"/>
    <w:rsid w:val="00436074"/>
    <w:rsid w:val="00436BD0"/>
    <w:rsid w:val="0043786C"/>
    <w:rsid w:val="00437BAF"/>
    <w:rsid w:val="00437E09"/>
    <w:rsid w:val="004401BB"/>
    <w:rsid w:val="00440483"/>
    <w:rsid w:val="004409C8"/>
    <w:rsid w:val="00441207"/>
    <w:rsid w:val="004416B3"/>
    <w:rsid w:val="00441B34"/>
    <w:rsid w:val="00441F57"/>
    <w:rsid w:val="00442211"/>
    <w:rsid w:val="004425DA"/>
    <w:rsid w:val="00442B1E"/>
    <w:rsid w:val="00442D9F"/>
    <w:rsid w:val="0044325B"/>
    <w:rsid w:val="00443DA7"/>
    <w:rsid w:val="00444487"/>
    <w:rsid w:val="00444704"/>
    <w:rsid w:val="00444721"/>
    <w:rsid w:val="00445A0E"/>
    <w:rsid w:val="00446A99"/>
    <w:rsid w:val="00447068"/>
    <w:rsid w:val="00447CED"/>
    <w:rsid w:val="00450841"/>
    <w:rsid w:val="00450EDF"/>
    <w:rsid w:val="00450F17"/>
    <w:rsid w:val="00451880"/>
    <w:rsid w:val="00451C86"/>
    <w:rsid w:val="00451D98"/>
    <w:rsid w:val="00452C82"/>
    <w:rsid w:val="00452D16"/>
    <w:rsid w:val="00453A1A"/>
    <w:rsid w:val="00453D35"/>
    <w:rsid w:val="00453D65"/>
    <w:rsid w:val="00454C4D"/>
    <w:rsid w:val="00454CDB"/>
    <w:rsid w:val="004553D2"/>
    <w:rsid w:val="004554A5"/>
    <w:rsid w:val="004555D1"/>
    <w:rsid w:val="00455FE2"/>
    <w:rsid w:val="00456233"/>
    <w:rsid w:val="0045630F"/>
    <w:rsid w:val="00456C76"/>
    <w:rsid w:val="00456E2D"/>
    <w:rsid w:val="00456ED9"/>
    <w:rsid w:val="004572D9"/>
    <w:rsid w:val="00460442"/>
    <w:rsid w:val="00460C51"/>
    <w:rsid w:val="00460F03"/>
    <w:rsid w:val="00461470"/>
    <w:rsid w:val="00461E24"/>
    <w:rsid w:val="004621D8"/>
    <w:rsid w:val="00462212"/>
    <w:rsid w:val="0046261B"/>
    <w:rsid w:val="00463733"/>
    <w:rsid w:val="00463EDA"/>
    <w:rsid w:val="00464553"/>
    <w:rsid w:val="004659DD"/>
    <w:rsid w:val="00465F7E"/>
    <w:rsid w:val="0046611E"/>
    <w:rsid w:val="004662E7"/>
    <w:rsid w:val="00466761"/>
    <w:rsid w:val="00466A76"/>
    <w:rsid w:val="00466AF8"/>
    <w:rsid w:val="00467031"/>
    <w:rsid w:val="0046731A"/>
    <w:rsid w:val="0046766A"/>
    <w:rsid w:val="00467EBB"/>
    <w:rsid w:val="0047170F"/>
    <w:rsid w:val="00471CF8"/>
    <w:rsid w:val="00471DD3"/>
    <w:rsid w:val="0047231E"/>
    <w:rsid w:val="00472895"/>
    <w:rsid w:val="00472C10"/>
    <w:rsid w:val="0047302C"/>
    <w:rsid w:val="00473417"/>
    <w:rsid w:val="0047351F"/>
    <w:rsid w:val="004744FD"/>
    <w:rsid w:val="00474620"/>
    <w:rsid w:val="00474A99"/>
    <w:rsid w:val="00474AF9"/>
    <w:rsid w:val="00474B6C"/>
    <w:rsid w:val="00474D1B"/>
    <w:rsid w:val="00475176"/>
    <w:rsid w:val="0047664B"/>
    <w:rsid w:val="00476794"/>
    <w:rsid w:val="00476AE8"/>
    <w:rsid w:val="00476C6E"/>
    <w:rsid w:val="00476C90"/>
    <w:rsid w:val="00476E8F"/>
    <w:rsid w:val="00477698"/>
    <w:rsid w:val="0047796B"/>
    <w:rsid w:val="00477A13"/>
    <w:rsid w:val="00477DD1"/>
    <w:rsid w:val="00480556"/>
    <w:rsid w:val="0048057E"/>
    <w:rsid w:val="00481271"/>
    <w:rsid w:val="00482B3A"/>
    <w:rsid w:val="00482B76"/>
    <w:rsid w:val="00482EB7"/>
    <w:rsid w:val="00483360"/>
    <w:rsid w:val="00483A9F"/>
    <w:rsid w:val="00484162"/>
    <w:rsid w:val="004850D5"/>
    <w:rsid w:val="00485C8E"/>
    <w:rsid w:val="00486814"/>
    <w:rsid w:val="00487453"/>
    <w:rsid w:val="004874C3"/>
    <w:rsid w:val="004901A0"/>
    <w:rsid w:val="0049115B"/>
    <w:rsid w:val="004912C7"/>
    <w:rsid w:val="0049161F"/>
    <w:rsid w:val="0049196C"/>
    <w:rsid w:val="00491F63"/>
    <w:rsid w:val="0049249B"/>
    <w:rsid w:val="0049289C"/>
    <w:rsid w:val="00492E32"/>
    <w:rsid w:val="004936F4"/>
    <w:rsid w:val="00494151"/>
    <w:rsid w:val="00494644"/>
    <w:rsid w:val="00495686"/>
    <w:rsid w:val="00496009"/>
    <w:rsid w:val="004968D1"/>
    <w:rsid w:val="00496926"/>
    <w:rsid w:val="00496F6A"/>
    <w:rsid w:val="00497942"/>
    <w:rsid w:val="00497E7E"/>
    <w:rsid w:val="004A0256"/>
    <w:rsid w:val="004A0C80"/>
    <w:rsid w:val="004A1A8C"/>
    <w:rsid w:val="004A2369"/>
    <w:rsid w:val="004A262F"/>
    <w:rsid w:val="004A2DD3"/>
    <w:rsid w:val="004A2EAE"/>
    <w:rsid w:val="004A3036"/>
    <w:rsid w:val="004A3A2E"/>
    <w:rsid w:val="004A3B57"/>
    <w:rsid w:val="004A4E44"/>
    <w:rsid w:val="004A5F4A"/>
    <w:rsid w:val="004A5F82"/>
    <w:rsid w:val="004A6EA5"/>
    <w:rsid w:val="004A7BD5"/>
    <w:rsid w:val="004A7FF4"/>
    <w:rsid w:val="004B0E55"/>
    <w:rsid w:val="004B1303"/>
    <w:rsid w:val="004B1B2D"/>
    <w:rsid w:val="004B1B99"/>
    <w:rsid w:val="004B1F5E"/>
    <w:rsid w:val="004B3B76"/>
    <w:rsid w:val="004B3CA5"/>
    <w:rsid w:val="004B43EC"/>
    <w:rsid w:val="004B4F12"/>
    <w:rsid w:val="004B5037"/>
    <w:rsid w:val="004B566A"/>
    <w:rsid w:val="004B56B2"/>
    <w:rsid w:val="004B6237"/>
    <w:rsid w:val="004B6458"/>
    <w:rsid w:val="004B6C59"/>
    <w:rsid w:val="004B6EA3"/>
    <w:rsid w:val="004B7341"/>
    <w:rsid w:val="004B75BA"/>
    <w:rsid w:val="004B79B3"/>
    <w:rsid w:val="004C01CB"/>
    <w:rsid w:val="004C079F"/>
    <w:rsid w:val="004C08BB"/>
    <w:rsid w:val="004C09CC"/>
    <w:rsid w:val="004C0B0A"/>
    <w:rsid w:val="004C0F00"/>
    <w:rsid w:val="004C1C96"/>
    <w:rsid w:val="004C2D73"/>
    <w:rsid w:val="004C2ED3"/>
    <w:rsid w:val="004C332B"/>
    <w:rsid w:val="004C36EB"/>
    <w:rsid w:val="004C3C7A"/>
    <w:rsid w:val="004C3F8D"/>
    <w:rsid w:val="004C4147"/>
    <w:rsid w:val="004C4BBF"/>
    <w:rsid w:val="004C4CA5"/>
    <w:rsid w:val="004C50DC"/>
    <w:rsid w:val="004C53A7"/>
    <w:rsid w:val="004C5CB3"/>
    <w:rsid w:val="004C5E12"/>
    <w:rsid w:val="004C6082"/>
    <w:rsid w:val="004C6C7A"/>
    <w:rsid w:val="004C700C"/>
    <w:rsid w:val="004C7081"/>
    <w:rsid w:val="004C7283"/>
    <w:rsid w:val="004C73EA"/>
    <w:rsid w:val="004C7786"/>
    <w:rsid w:val="004C7B0A"/>
    <w:rsid w:val="004D0BB9"/>
    <w:rsid w:val="004D13FC"/>
    <w:rsid w:val="004D1573"/>
    <w:rsid w:val="004D1EB7"/>
    <w:rsid w:val="004D26FB"/>
    <w:rsid w:val="004D455C"/>
    <w:rsid w:val="004D482F"/>
    <w:rsid w:val="004D5751"/>
    <w:rsid w:val="004D6448"/>
    <w:rsid w:val="004D69B3"/>
    <w:rsid w:val="004D6E20"/>
    <w:rsid w:val="004D75C3"/>
    <w:rsid w:val="004D77BF"/>
    <w:rsid w:val="004E1281"/>
    <w:rsid w:val="004E18B5"/>
    <w:rsid w:val="004E1F08"/>
    <w:rsid w:val="004E2283"/>
    <w:rsid w:val="004E3AF9"/>
    <w:rsid w:val="004E3C19"/>
    <w:rsid w:val="004E4CA3"/>
    <w:rsid w:val="004E4CE0"/>
    <w:rsid w:val="004E4DE3"/>
    <w:rsid w:val="004E57DB"/>
    <w:rsid w:val="004E6190"/>
    <w:rsid w:val="004E62BB"/>
    <w:rsid w:val="004E6C4D"/>
    <w:rsid w:val="004E6D67"/>
    <w:rsid w:val="004E70E8"/>
    <w:rsid w:val="004E75EC"/>
    <w:rsid w:val="004E7EED"/>
    <w:rsid w:val="004F06E0"/>
    <w:rsid w:val="004F0D67"/>
    <w:rsid w:val="004F104C"/>
    <w:rsid w:val="004F10B0"/>
    <w:rsid w:val="004F11B3"/>
    <w:rsid w:val="004F17A6"/>
    <w:rsid w:val="004F1D0B"/>
    <w:rsid w:val="004F2316"/>
    <w:rsid w:val="004F24B4"/>
    <w:rsid w:val="004F29BC"/>
    <w:rsid w:val="004F2DC7"/>
    <w:rsid w:val="004F330E"/>
    <w:rsid w:val="004F3D12"/>
    <w:rsid w:val="004F4091"/>
    <w:rsid w:val="004F4204"/>
    <w:rsid w:val="004F4DAD"/>
    <w:rsid w:val="004F4DCD"/>
    <w:rsid w:val="004F50F4"/>
    <w:rsid w:val="004F5E42"/>
    <w:rsid w:val="004F62C1"/>
    <w:rsid w:val="004F68DD"/>
    <w:rsid w:val="004F6CB2"/>
    <w:rsid w:val="004F7180"/>
    <w:rsid w:val="004F7245"/>
    <w:rsid w:val="004F74FA"/>
    <w:rsid w:val="004F7773"/>
    <w:rsid w:val="004F786C"/>
    <w:rsid w:val="00500B3A"/>
    <w:rsid w:val="005010D7"/>
    <w:rsid w:val="0050142D"/>
    <w:rsid w:val="005014A2"/>
    <w:rsid w:val="005018F4"/>
    <w:rsid w:val="00502120"/>
    <w:rsid w:val="00502762"/>
    <w:rsid w:val="00503364"/>
    <w:rsid w:val="00504454"/>
    <w:rsid w:val="00504B8D"/>
    <w:rsid w:val="00504D04"/>
    <w:rsid w:val="00504F7D"/>
    <w:rsid w:val="00506893"/>
    <w:rsid w:val="005069B9"/>
    <w:rsid w:val="00506D24"/>
    <w:rsid w:val="00506D78"/>
    <w:rsid w:val="0050745C"/>
    <w:rsid w:val="0050750F"/>
    <w:rsid w:val="005076F4"/>
    <w:rsid w:val="0050798E"/>
    <w:rsid w:val="00510101"/>
    <w:rsid w:val="00510724"/>
    <w:rsid w:val="00511526"/>
    <w:rsid w:val="00511585"/>
    <w:rsid w:val="0051163E"/>
    <w:rsid w:val="00511666"/>
    <w:rsid w:val="00511D02"/>
    <w:rsid w:val="00511E90"/>
    <w:rsid w:val="00511FB6"/>
    <w:rsid w:val="00512B1C"/>
    <w:rsid w:val="00513D54"/>
    <w:rsid w:val="00514622"/>
    <w:rsid w:val="00515569"/>
    <w:rsid w:val="00515DE0"/>
    <w:rsid w:val="00516707"/>
    <w:rsid w:val="00516CD8"/>
    <w:rsid w:val="00516DCC"/>
    <w:rsid w:val="005172E8"/>
    <w:rsid w:val="005177DC"/>
    <w:rsid w:val="00517D59"/>
    <w:rsid w:val="0052018A"/>
    <w:rsid w:val="005201BC"/>
    <w:rsid w:val="00520C7D"/>
    <w:rsid w:val="00521089"/>
    <w:rsid w:val="005214B7"/>
    <w:rsid w:val="00521E58"/>
    <w:rsid w:val="005227B9"/>
    <w:rsid w:val="00522AA7"/>
    <w:rsid w:val="00522FCD"/>
    <w:rsid w:val="0052301A"/>
    <w:rsid w:val="00523629"/>
    <w:rsid w:val="00523932"/>
    <w:rsid w:val="005240F2"/>
    <w:rsid w:val="005240FA"/>
    <w:rsid w:val="0052428C"/>
    <w:rsid w:val="0052486B"/>
    <w:rsid w:val="00524A4E"/>
    <w:rsid w:val="005255A8"/>
    <w:rsid w:val="005255CE"/>
    <w:rsid w:val="005261C7"/>
    <w:rsid w:val="005271C5"/>
    <w:rsid w:val="00527223"/>
    <w:rsid w:val="00527C72"/>
    <w:rsid w:val="00527F49"/>
    <w:rsid w:val="0053132B"/>
    <w:rsid w:val="0053193E"/>
    <w:rsid w:val="00531D04"/>
    <w:rsid w:val="0053250F"/>
    <w:rsid w:val="0053270E"/>
    <w:rsid w:val="00532A65"/>
    <w:rsid w:val="0053313E"/>
    <w:rsid w:val="00533850"/>
    <w:rsid w:val="005348BD"/>
    <w:rsid w:val="00535122"/>
    <w:rsid w:val="00535D34"/>
    <w:rsid w:val="00535E98"/>
    <w:rsid w:val="00536177"/>
    <w:rsid w:val="0053635C"/>
    <w:rsid w:val="005368D3"/>
    <w:rsid w:val="0053718B"/>
    <w:rsid w:val="00537AD2"/>
    <w:rsid w:val="00537D9E"/>
    <w:rsid w:val="00540E0C"/>
    <w:rsid w:val="00541403"/>
    <w:rsid w:val="00541465"/>
    <w:rsid w:val="005414A8"/>
    <w:rsid w:val="00542B02"/>
    <w:rsid w:val="00542F48"/>
    <w:rsid w:val="005431E7"/>
    <w:rsid w:val="00543C25"/>
    <w:rsid w:val="00543E18"/>
    <w:rsid w:val="00543E9B"/>
    <w:rsid w:val="00544393"/>
    <w:rsid w:val="0054481A"/>
    <w:rsid w:val="00544F54"/>
    <w:rsid w:val="0054542E"/>
    <w:rsid w:val="00545978"/>
    <w:rsid w:val="00545A42"/>
    <w:rsid w:val="00545EC0"/>
    <w:rsid w:val="00545EE5"/>
    <w:rsid w:val="00546CAD"/>
    <w:rsid w:val="00547596"/>
    <w:rsid w:val="00547AFF"/>
    <w:rsid w:val="0055190D"/>
    <w:rsid w:val="00551BE1"/>
    <w:rsid w:val="00551DB8"/>
    <w:rsid w:val="00551E15"/>
    <w:rsid w:val="0055215A"/>
    <w:rsid w:val="0055274D"/>
    <w:rsid w:val="0055351A"/>
    <w:rsid w:val="00555B09"/>
    <w:rsid w:val="005561EC"/>
    <w:rsid w:val="00556849"/>
    <w:rsid w:val="00556C33"/>
    <w:rsid w:val="00556C38"/>
    <w:rsid w:val="00556CBA"/>
    <w:rsid w:val="00557A91"/>
    <w:rsid w:val="00557DE6"/>
    <w:rsid w:val="00557F16"/>
    <w:rsid w:val="005636D0"/>
    <w:rsid w:val="005638F5"/>
    <w:rsid w:val="00563BDB"/>
    <w:rsid w:val="00563D37"/>
    <w:rsid w:val="0056406A"/>
    <w:rsid w:val="00564A53"/>
    <w:rsid w:val="00564B70"/>
    <w:rsid w:val="00564BA0"/>
    <w:rsid w:val="00564BC8"/>
    <w:rsid w:val="005650D0"/>
    <w:rsid w:val="00565733"/>
    <w:rsid w:val="0056584B"/>
    <w:rsid w:val="0056649A"/>
    <w:rsid w:val="005668B3"/>
    <w:rsid w:val="00566BDB"/>
    <w:rsid w:val="00566DE1"/>
    <w:rsid w:val="00566F21"/>
    <w:rsid w:val="00567067"/>
    <w:rsid w:val="00567565"/>
    <w:rsid w:val="00567A5E"/>
    <w:rsid w:val="00567C9C"/>
    <w:rsid w:val="005701C5"/>
    <w:rsid w:val="005705E3"/>
    <w:rsid w:val="00570668"/>
    <w:rsid w:val="005708C2"/>
    <w:rsid w:val="00570A1A"/>
    <w:rsid w:val="00571050"/>
    <w:rsid w:val="00571144"/>
    <w:rsid w:val="005725BB"/>
    <w:rsid w:val="00573457"/>
    <w:rsid w:val="005735D5"/>
    <w:rsid w:val="00573706"/>
    <w:rsid w:val="005737D8"/>
    <w:rsid w:val="005738AA"/>
    <w:rsid w:val="0057467A"/>
    <w:rsid w:val="005748EE"/>
    <w:rsid w:val="0057535E"/>
    <w:rsid w:val="00575701"/>
    <w:rsid w:val="00576259"/>
    <w:rsid w:val="00577673"/>
    <w:rsid w:val="00577FBD"/>
    <w:rsid w:val="00580AD1"/>
    <w:rsid w:val="00581E5A"/>
    <w:rsid w:val="00582BC7"/>
    <w:rsid w:val="005837E7"/>
    <w:rsid w:val="00583D63"/>
    <w:rsid w:val="00583F46"/>
    <w:rsid w:val="0058409B"/>
    <w:rsid w:val="0058421A"/>
    <w:rsid w:val="00585747"/>
    <w:rsid w:val="00585867"/>
    <w:rsid w:val="0058689F"/>
    <w:rsid w:val="0058693C"/>
    <w:rsid w:val="00586B62"/>
    <w:rsid w:val="00587A7F"/>
    <w:rsid w:val="00587B9D"/>
    <w:rsid w:val="00587F19"/>
    <w:rsid w:val="00590DE6"/>
    <w:rsid w:val="00590ED3"/>
    <w:rsid w:val="00591778"/>
    <w:rsid w:val="00591AE5"/>
    <w:rsid w:val="00592138"/>
    <w:rsid w:val="00592902"/>
    <w:rsid w:val="00592986"/>
    <w:rsid w:val="00592D68"/>
    <w:rsid w:val="00593607"/>
    <w:rsid w:val="00593C3B"/>
    <w:rsid w:val="00594CA8"/>
    <w:rsid w:val="00595934"/>
    <w:rsid w:val="00595E2F"/>
    <w:rsid w:val="00596197"/>
    <w:rsid w:val="005961A2"/>
    <w:rsid w:val="00597E67"/>
    <w:rsid w:val="005A0EEC"/>
    <w:rsid w:val="005A2672"/>
    <w:rsid w:val="005A2C56"/>
    <w:rsid w:val="005A4F6C"/>
    <w:rsid w:val="005A590C"/>
    <w:rsid w:val="005B0CA0"/>
    <w:rsid w:val="005B0F2B"/>
    <w:rsid w:val="005B10A3"/>
    <w:rsid w:val="005B1667"/>
    <w:rsid w:val="005B1E5B"/>
    <w:rsid w:val="005B25FA"/>
    <w:rsid w:val="005B26E3"/>
    <w:rsid w:val="005B2792"/>
    <w:rsid w:val="005B2A83"/>
    <w:rsid w:val="005B2B4D"/>
    <w:rsid w:val="005B4058"/>
    <w:rsid w:val="005B44A0"/>
    <w:rsid w:val="005B481E"/>
    <w:rsid w:val="005B5A55"/>
    <w:rsid w:val="005B6502"/>
    <w:rsid w:val="005B651E"/>
    <w:rsid w:val="005B67E8"/>
    <w:rsid w:val="005B77DB"/>
    <w:rsid w:val="005C05D5"/>
    <w:rsid w:val="005C0FD4"/>
    <w:rsid w:val="005C1CAB"/>
    <w:rsid w:val="005C1E92"/>
    <w:rsid w:val="005C2921"/>
    <w:rsid w:val="005C36EF"/>
    <w:rsid w:val="005C43E3"/>
    <w:rsid w:val="005C4A1E"/>
    <w:rsid w:val="005C4B57"/>
    <w:rsid w:val="005C4DD3"/>
    <w:rsid w:val="005C4FFA"/>
    <w:rsid w:val="005C5D6E"/>
    <w:rsid w:val="005C6A6B"/>
    <w:rsid w:val="005C6BBE"/>
    <w:rsid w:val="005C723B"/>
    <w:rsid w:val="005C770D"/>
    <w:rsid w:val="005C78A2"/>
    <w:rsid w:val="005C7E59"/>
    <w:rsid w:val="005D00E7"/>
    <w:rsid w:val="005D0500"/>
    <w:rsid w:val="005D0548"/>
    <w:rsid w:val="005D08C2"/>
    <w:rsid w:val="005D11F5"/>
    <w:rsid w:val="005D13D3"/>
    <w:rsid w:val="005D1418"/>
    <w:rsid w:val="005D161E"/>
    <w:rsid w:val="005D2812"/>
    <w:rsid w:val="005D2946"/>
    <w:rsid w:val="005D2A88"/>
    <w:rsid w:val="005D34FD"/>
    <w:rsid w:val="005D3D9A"/>
    <w:rsid w:val="005D48CE"/>
    <w:rsid w:val="005D4D0A"/>
    <w:rsid w:val="005D5060"/>
    <w:rsid w:val="005D5B68"/>
    <w:rsid w:val="005D5E62"/>
    <w:rsid w:val="005D645D"/>
    <w:rsid w:val="005D6842"/>
    <w:rsid w:val="005D70D0"/>
    <w:rsid w:val="005D7585"/>
    <w:rsid w:val="005D7C47"/>
    <w:rsid w:val="005D7DF8"/>
    <w:rsid w:val="005D7F0B"/>
    <w:rsid w:val="005E0025"/>
    <w:rsid w:val="005E0420"/>
    <w:rsid w:val="005E0995"/>
    <w:rsid w:val="005E10F8"/>
    <w:rsid w:val="005E1412"/>
    <w:rsid w:val="005E26F4"/>
    <w:rsid w:val="005E2EDA"/>
    <w:rsid w:val="005E3D1D"/>
    <w:rsid w:val="005E3D4F"/>
    <w:rsid w:val="005E48C3"/>
    <w:rsid w:val="005E4BF7"/>
    <w:rsid w:val="005E625D"/>
    <w:rsid w:val="005E6D00"/>
    <w:rsid w:val="005E73B8"/>
    <w:rsid w:val="005E7C6E"/>
    <w:rsid w:val="005F1431"/>
    <w:rsid w:val="005F14B1"/>
    <w:rsid w:val="005F2278"/>
    <w:rsid w:val="005F246A"/>
    <w:rsid w:val="005F3F3D"/>
    <w:rsid w:val="005F40EC"/>
    <w:rsid w:val="005F4453"/>
    <w:rsid w:val="005F4D92"/>
    <w:rsid w:val="005F4DF7"/>
    <w:rsid w:val="005F5899"/>
    <w:rsid w:val="005F6A1C"/>
    <w:rsid w:val="005F7159"/>
    <w:rsid w:val="005F72BD"/>
    <w:rsid w:val="005F7507"/>
    <w:rsid w:val="006003D1"/>
    <w:rsid w:val="00600514"/>
    <w:rsid w:val="00600A92"/>
    <w:rsid w:val="00601C30"/>
    <w:rsid w:val="006023F7"/>
    <w:rsid w:val="00602534"/>
    <w:rsid w:val="00602614"/>
    <w:rsid w:val="0060272F"/>
    <w:rsid w:val="00602D14"/>
    <w:rsid w:val="00603725"/>
    <w:rsid w:val="006044CF"/>
    <w:rsid w:val="00605541"/>
    <w:rsid w:val="006056D3"/>
    <w:rsid w:val="00606219"/>
    <w:rsid w:val="00606733"/>
    <w:rsid w:val="0060682E"/>
    <w:rsid w:val="006100E8"/>
    <w:rsid w:val="006105F4"/>
    <w:rsid w:val="00610693"/>
    <w:rsid w:val="00611108"/>
    <w:rsid w:val="00611B1C"/>
    <w:rsid w:val="00611BEA"/>
    <w:rsid w:val="0061209E"/>
    <w:rsid w:val="006125C7"/>
    <w:rsid w:val="00613EA3"/>
    <w:rsid w:val="00613EB7"/>
    <w:rsid w:val="00614B6B"/>
    <w:rsid w:val="00614CE5"/>
    <w:rsid w:val="00614DFF"/>
    <w:rsid w:val="00615220"/>
    <w:rsid w:val="00615749"/>
    <w:rsid w:val="00615C2B"/>
    <w:rsid w:val="0061678D"/>
    <w:rsid w:val="0061741C"/>
    <w:rsid w:val="00617691"/>
    <w:rsid w:val="00617FF4"/>
    <w:rsid w:val="00620FC1"/>
    <w:rsid w:val="00621771"/>
    <w:rsid w:val="006219F1"/>
    <w:rsid w:val="00621A11"/>
    <w:rsid w:val="00621A4E"/>
    <w:rsid w:val="00621C4D"/>
    <w:rsid w:val="00621E6E"/>
    <w:rsid w:val="00622212"/>
    <w:rsid w:val="00623107"/>
    <w:rsid w:val="0062310B"/>
    <w:rsid w:val="006234DD"/>
    <w:rsid w:val="006236CA"/>
    <w:rsid w:val="0062375F"/>
    <w:rsid w:val="00623C90"/>
    <w:rsid w:val="0062432D"/>
    <w:rsid w:val="00625F98"/>
    <w:rsid w:val="0062631D"/>
    <w:rsid w:val="00626CDE"/>
    <w:rsid w:val="00626F73"/>
    <w:rsid w:val="00627141"/>
    <w:rsid w:val="006275C5"/>
    <w:rsid w:val="00627FD5"/>
    <w:rsid w:val="006300D0"/>
    <w:rsid w:val="006309B0"/>
    <w:rsid w:val="00631309"/>
    <w:rsid w:val="0063156D"/>
    <w:rsid w:val="00632C80"/>
    <w:rsid w:val="00632D8E"/>
    <w:rsid w:val="006331E4"/>
    <w:rsid w:val="00633360"/>
    <w:rsid w:val="00633CE9"/>
    <w:rsid w:val="00633F36"/>
    <w:rsid w:val="00633FF2"/>
    <w:rsid w:val="0063513D"/>
    <w:rsid w:val="0063516C"/>
    <w:rsid w:val="0063540F"/>
    <w:rsid w:val="00635CBA"/>
    <w:rsid w:val="00636D0C"/>
    <w:rsid w:val="00636D8A"/>
    <w:rsid w:val="006371F5"/>
    <w:rsid w:val="0064024A"/>
    <w:rsid w:val="0064148A"/>
    <w:rsid w:val="006416C1"/>
    <w:rsid w:val="006417D2"/>
    <w:rsid w:val="006418C1"/>
    <w:rsid w:val="00643E0F"/>
    <w:rsid w:val="0064408C"/>
    <w:rsid w:val="00644123"/>
    <w:rsid w:val="006450A6"/>
    <w:rsid w:val="006453F6"/>
    <w:rsid w:val="00645952"/>
    <w:rsid w:val="006469C2"/>
    <w:rsid w:val="00647561"/>
    <w:rsid w:val="00647D84"/>
    <w:rsid w:val="006503C9"/>
    <w:rsid w:val="00650A0F"/>
    <w:rsid w:val="00651644"/>
    <w:rsid w:val="006519BA"/>
    <w:rsid w:val="00651BB0"/>
    <w:rsid w:val="006527C9"/>
    <w:rsid w:val="00652BD1"/>
    <w:rsid w:val="00652C67"/>
    <w:rsid w:val="00652C81"/>
    <w:rsid w:val="00652E4C"/>
    <w:rsid w:val="006537FC"/>
    <w:rsid w:val="00653A07"/>
    <w:rsid w:val="0065415E"/>
    <w:rsid w:val="00654977"/>
    <w:rsid w:val="00654BDB"/>
    <w:rsid w:val="00654BF0"/>
    <w:rsid w:val="00654F19"/>
    <w:rsid w:val="006556FC"/>
    <w:rsid w:val="00655A09"/>
    <w:rsid w:val="0065615C"/>
    <w:rsid w:val="00656782"/>
    <w:rsid w:val="00656B8B"/>
    <w:rsid w:val="006574BA"/>
    <w:rsid w:val="006579C2"/>
    <w:rsid w:val="00657C92"/>
    <w:rsid w:val="006603EC"/>
    <w:rsid w:val="006614E7"/>
    <w:rsid w:val="00661664"/>
    <w:rsid w:val="006617F6"/>
    <w:rsid w:val="00661C89"/>
    <w:rsid w:val="00662851"/>
    <w:rsid w:val="00662B05"/>
    <w:rsid w:val="00662C8D"/>
    <w:rsid w:val="00662F73"/>
    <w:rsid w:val="00663023"/>
    <w:rsid w:val="00663568"/>
    <w:rsid w:val="00663903"/>
    <w:rsid w:val="00663AE0"/>
    <w:rsid w:val="00663C29"/>
    <w:rsid w:val="00664859"/>
    <w:rsid w:val="00664997"/>
    <w:rsid w:val="00664A4C"/>
    <w:rsid w:val="006657CE"/>
    <w:rsid w:val="00666011"/>
    <w:rsid w:val="006661A8"/>
    <w:rsid w:val="006663D6"/>
    <w:rsid w:val="00666A3F"/>
    <w:rsid w:val="00667848"/>
    <w:rsid w:val="00667A24"/>
    <w:rsid w:val="00667ADC"/>
    <w:rsid w:val="00667DE2"/>
    <w:rsid w:val="00670052"/>
    <w:rsid w:val="006709B8"/>
    <w:rsid w:val="00670B21"/>
    <w:rsid w:val="00671454"/>
    <w:rsid w:val="00672127"/>
    <w:rsid w:val="0067245E"/>
    <w:rsid w:val="00672645"/>
    <w:rsid w:val="0067346A"/>
    <w:rsid w:val="00673AF0"/>
    <w:rsid w:val="00673C30"/>
    <w:rsid w:val="006740C8"/>
    <w:rsid w:val="00674F3A"/>
    <w:rsid w:val="00675253"/>
    <w:rsid w:val="00675434"/>
    <w:rsid w:val="00676734"/>
    <w:rsid w:val="00676F54"/>
    <w:rsid w:val="00677039"/>
    <w:rsid w:val="00677101"/>
    <w:rsid w:val="006777E9"/>
    <w:rsid w:val="00677B23"/>
    <w:rsid w:val="00677C3D"/>
    <w:rsid w:val="00677C83"/>
    <w:rsid w:val="006804DA"/>
    <w:rsid w:val="006816AE"/>
    <w:rsid w:val="006818D5"/>
    <w:rsid w:val="0068210A"/>
    <w:rsid w:val="00682139"/>
    <w:rsid w:val="00682428"/>
    <w:rsid w:val="00683D20"/>
    <w:rsid w:val="00683FB6"/>
    <w:rsid w:val="0068421A"/>
    <w:rsid w:val="00684496"/>
    <w:rsid w:val="00684A97"/>
    <w:rsid w:val="006854E3"/>
    <w:rsid w:val="0068556B"/>
    <w:rsid w:val="00686550"/>
    <w:rsid w:val="0068692E"/>
    <w:rsid w:val="00687B26"/>
    <w:rsid w:val="0069067F"/>
    <w:rsid w:val="006909B4"/>
    <w:rsid w:val="00690A8C"/>
    <w:rsid w:val="00690C24"/>
    <w:rsid w:val="0069175D"/>
    <w:rsid w:val="00693E83"/>
    <w:rsid w:val="0069409F"/>
    <w:rsid w:val="00694366"/>
    <w:rsid w:val="00694D7E"/>
    <w:rsid w:val="006958BD"/>
    <w:rsid w:val="00697413"/>
    <w:rsid w:val="00697A6F"/>
    <w:rsid w:val="006A0246"/>
    <w:rsid w:val="006A093B"/>
    <w:rsid w:val="006A1552"/>
    <w:rsid w:val="006A2491"/>
    <w:rsid w:val="006A2A4D"/>
    <w:rsid w:val="006A2EA6"/>
    <w:rsid w:val="006A433B"/>
    <w:rsid w:val="006A4908"/>
    <w:rsid w:val="006A5420"/>
    <w:rsid w:val="006A5DA6"/>
    <w:rsid w:val="006A682E"/>
    <w:rsid w:val="006A72A6"/>
    <w:rsid w:val="006A732E"/>
    <w:rsid w:val="006A73E5"/>
    <w:rsid w:val="006B044E"/>
    <w:rsid w:val="006B07F9"/>
    <w:rsid w:val="006B0F0D"/>
    <w:rsid w:val="006B11D7"/>
    <w:rsid w:val="006B15AD"/>
    <w:rsid w:val="006B1992"/>
    <w:rsid w:val="006B20FF"/>
    <w:rsid w:val="006B2222"/>
    <w:rsid w:val="006B2571"/>
    <w:rsid w:val="006B309F"/>
    <w:rsid w:val="006B4097"/>
    <w:rsid w:val="006B432F"/>
    <w:rsid w:val="006B472E"/>
    <w:rsid w:val="006B53EB"/>
    <w:rsid w:val="006B5419"/>
    <w:rsid w:val="006B5BB8"/>
    <w:rsid w:val="006B6D73"/>
    <w:rsid w:val="006B74AB"/>
    <w:rsid w:val="006B7897"/>
    <w:rsid w:val="006B7F68"/>
    <w:rsid w:val="006C0B4E"/>
    <w:rsid w:val="006C16B8"/>
    <w:rsid w:val="006C1DC1"/>
    <w:rsid w:val="006C1EBF"/>
    <w:rsid w:val="006C2C0A"/>
    <w:rsid w:val="006C303F"/>
    <w:rsid w:val="006C30F9"/>
    <w:rsid w:val="006C366C"/>
    <w:rsid w:val="006C36B6"/>
    <w:rsid w:val="006C4049"/>
    <w:rsid w:val="006C48FA"/>
    <w:rsid w:val="006C68BE"/>
    <w:rsid w:val="006C6A76"/>
    <w:rsid w:val="006C7307"/>
    <w:rsid w:val="006C7874"/>
    <w:rsid w:val="006C7F94"/>
    <w:rsid w:val="006D0195"/>
    <w:rsid w:val="006D019A"/>
    <w:rsid w:val="006D0410"/>
    <w:rsid w:val="006D0419"/>
    <w:rsid w:val="006D07E7"/>
    <w:rsid w:val="006D0DFB"/>
    <w:rsid w:val="006D16A2"/>
    <w:rsid w:val="006D20F5"/>
    <w:rsid w:val="006D25B0"/>
    <w:rsid w:val="006D25DA"/>
    <w:rsid w:val="006D2A6E"/>
    <w:rsid w:val="006D2F7F"/>
    <w:rsid w:val="006D3584"/>
    <w:rsid w:val="006D39E3"/>
    <w:rsid w:val="006D3AA4"/>
    <w:rsid w:val="006D409B"/>
    <w:rsid w:val="006D4CB8"/>
    <w:rsid w:val="006D507A"/>
    <w:rsid w:val="006D5245"/>
    <w:rsid w:val="006D5DFE"/>
    <w:rsid w:val="006D6F84"/>
    <w:rsid w:val="006E0E9B"/>
    <w:rsid w:val="006E17E2"/>
    <w:rsid w:val="006E1E36"/>
    <w:rsid w:val="006E215F"/>
    <w:rsid w:val="006E2412"/>
    <w:rsid w:val="006E2531"/>
    <w:rsid w:val="006E279E"/>
    <w:rsid w:val="006E2CE3"/>
    <w:rsid w:val="006E2F00"/>
    <w:rsid w:val="006E3665"/>
    <w:rsid w:val="006E38B2"/>
    <w:rsid w:val="006E3A24"/>
    <w:rsid w:val="006E4C16"/>
    <w:rsid w:val="006E6513"/>
    <w:rsid w:val="006E7CC8"/>
    <w:rsid w:val="006E7D0F"/>
    <w:rsid w:val="006F0724"/>
    <w:rsid w:val="006F0CE8"/>
    <w:rsid w:val="006F0D94"/>
    <w:rsid w:val="006F127B"/>
    <w:rsid w:val="006F1BEC"/>
    <w:rsid w:val="006F22BB"/>
    <w:rsid w:val="006F279B"/>
    <w:rsid w:val="006F3A07"/>
    <w:rsid w:val="006F4074"/>
    <w:rsid w:val="006F4850"/>
    <w:rsid w:val="006F561F"/>
    <w:rsid w:val="006F66A1"/>
    <w:rsid w:val="006F68F9"/>
    <w:rsid w:val="006F7B59"/>
    <w:rsid w:val="0070002D"/>
    <w:rsid w:val="007004AC"/>
    <w:rsid w:val="0070116A"/>
    <w:rsid w:val="00701DD8"/>
    <w:rsid w:val="007020EF"/>
    <w:rsid w:val="00702D77"/>
    <w:rsid w:val="00703403"/>
    <w:rsid w:val="00703E01"/>
    <w:rsid w:val="007053BF"/>
    <w:rsid w:val="00705490"/>
    <w:rsid w:val="00705FE8"/>
    <w:rsid w:val="00706477"/>
    <w:rsid w:val="0070648E"/>
    <w:rsid w:val="0070661C"/>
    <w:rsid w:val="00706FA0"/>
    <w:rsid w:val="007071F8"/>
    <w:rsid w:val="00707A1A"/>
    <w:rsid w:val="00710282"/>
    <w:rsid w:val="00710873"/>
    <w:rsid w:val="00710DD9"/>
    <w:rsid w:val="0071276D"/>
    <w:rsid w:val="0071409C"/>
    <w:rsid w:val="007153C3"/>
    <w:rsid w:val="0071709F"/>
    <w:rsid w:val="007171EB"/>
    <w:rsid w:val="00717267"/>
    <w:rsid w:val="00717E55"/>
    <w:rsid w:val="00720078"/>
    <w:rsid w:val="007215D0"/>
    <w:rsid w:val="0072197B"/>
    <w:rsid w:val="00721A02"/>
    <w:rsid w:val="00721EF0"/>
    <w:rsid w:val="007222CA"/>
    <w:rsid w:val="00722B5C"/>
    <w:rsid w:val="00722BC4"/>
    <w:rsid w:val="00722BCB"/>
    <w:rsid w:val="00723E51"/>
    <w:rsid w:val="00724184"/>
    <w:rsid w:val="00724820"/>
    <w:rsid w:val="00724892"/>
    <w:rsid w:val="00724C71"/>
    <w:rsid w:val="0072515E"/>
    <w:rsid w:val="00725B31"/>
    <w:rsid w:val="00726386"/>
    <w:rsid w:val="0073022E"/>
    <w:rsid w:val="00730369"/>
    <w:rsid w:val="00730F6D"/>
    <w:rsid w:val="00731268"/>
    <w:rsid w:val="007315C3"/>
    <w:rsid w:val="00731F80"/>
    <w:rsid w:val="00732D26"/>
    <w:rsid w:val="007330CF"/>
    <w:rsid w:val="007337C4"/>
    <w:rsid w:val="007337D0"/>
    <w:rsid w:val="00733B5D"/>
    <w:rsid w:val="00733B94"/>
    <w:rsid w:val="00733F0A"/>
    <w:rsid w:val="007342D7"/>
    <w:rsid w:val="00734440"/>
    <w:rsid w:val="0073455B"/>
    <w:rsid w:val="007350BB"/>
    <w:rsid w:val="007356B3"/>
    <w:rsid w:val="00735963"/>
    <w:rsid w:val="00735A59"/>
    <w:rsid w:val="00735B0D"/>
    <w:rsid w:val="00735D2D"/>
    <w:rsid w:val="00736835"/>
    <w:rsid w:val="007368E6"/>
    <w:rsid w:val="00736D7E"/>
    <w:rsid w:val="00737123"/>
    <w:rsid w:val="00737466"/>
    <w:rsid w:val="0073760D"/>
    <w:rsid w:val="00737A95"/>
    <w:rsid w:val="0074017D"/>
    <w:rsid w:val="007406C8"/>
    <w:rsid w:val="007413BE"/>
    <w:rsid w:val="00741A07"/>
    <w:rsid w:val="00742345"/>
    <w:rsid w:val="00742617"/>
    <w:rsid w:val="00742F6E"/>
    <w:rsid w:val="00743BC0"/>
    <w:rsid w:val="00743C86"/>
    <w:rsid w:val="0074400E"/>
    <w:rsid w:val="007449EE"/>
    <w:rsid w:val="007450A9"/>
    <w:rsid w:val="007466BC"/>
    <w:rsid w:val="00747880"/>
    <w:rsid w:val="00747D74"/>
    <w:rsid w:val="00750A90"/>
    <w:rsid w:val="00750BD6"/>
    <w:rsid w:val="007512FD"/>
    <w:rsid w:val="00751472"/>
    <w:rsid w:val="007518D2"/>
    <w:rsid w:val="00751FB4"/>
    <w:rsid w:val="00752770"/>
    <w:rsid w:val="00752865"/>
    <w:rsid w:val="00752921"/>
    <w:rsid w:val="00752DDA"/>
    <w:rsid w:val="00753CBC"/>
    <w:rsid w:val="007551C3"/>
    <w:rsid w:val="00755978"/>
    <w:rsid w:val="00755E51"/>
    <w:rsid w:val="00755F49"/>
    <w:rsid w:val="00756408"/>
    <w:rsid w:val="0075693E"/>
    <w:rsid w:val="00757030"/>
    <w:rsid w:val="00757ABE"/>
    <w:rsid w:val="00757BE3"/>
    <w:rsid w:val="00760294"/>
    <w:rsid w:val="00760FE7"/>
    <w:rsid w:val="007620CB"/>
    <w:rsid w:val="007620F4"/>
    <w:rsid w:val="007630BC"/>
    <w:rsid w:val="007631D2"/>
    <w:rsid w:val="00764658"/>
    <w:rsid w:val="00764BE0"/>
    <w:rsid w:val="00766A05"/>
    <w:rsid w:val="00766ECE"/>
    <w:rsid w:val="00766F73"/>
    <w:rsid w:val="00766F9C"/>
    <w:rsid w:val="007672E9"/>
    <w:rsid w:val="007673AC"/>
    <w:rsid w:val="00767411"/>
    <w:rsid w:val="007679B7"/>
    <w:rsid w:val="00767F70"/>
    <w:rsid w:val="0077226F"/>
    <w:rsid w:val="007729A9"/>
    <w:rsid w:val="00772AF8"/>
    <w:rsid w:val="00772FA4"/>
    <w:rsid w:val="00773102"/>
    <w:rsid w:val="00773B97"/>
    <w:rsid w:val="007740C7"/>
    <w:rsid w:val="00774B8D"/>
    <w:rsid w:val="00774C53"/>
    <w:rsid w:val="00775427"/>
    <w:rsid w:val="00775780"/>
    <w:rsid w:val="00775C71"/>
    <w:rsid w:val="00775E28"/>
    <w:rsid w:val="0077641A"/>
    <w:rsid w:val="0077649D"/>
    <w:rsid w:val="007767AF"/>
    <w:rsid w:val="00776AA8"/>
    <w:rsid w:val="00776D36"/>
    <w:rsid w:val="00777C05"/>
    <w:rsid w:val="00780785"/>
    <w:rsid w:val="0078130E"/>
    <w:rsid w:val="007814A1"/>
    <w:rsid w:val="00781906"/>
    <w:rsid w:val="00782903"/>
    <w:rsid w:val="00782966"/>
    <w:rsid w:val="00782FC9"/>
    <w:rsid w:val="00783ABC"/>
    <w:rsid w:val="0078496F"/>
    <w:rsid w:val="00784A2E"/>
    <w:rsid w:val="00784E81"/>
    <w:rsid w:val="00784F04"/>
    <w:rsid w:val="00787623"/>
    <w:rsid w:val="00790048"/>
    <w:rsid w:val="0079018D"/>
    <w:rsid w:val="0079063E"/>
    <w:rsid w:val="00790AAF"/>
    <w:rsid w:val="00790CE8"/>
    <w:rsid w:val="00790E47"/>
    <w:rsid w:val="007912FC"/>
    <w:rsid w:val="007915A8"/>
    <w:rsid w:val="007918EF"/>
    <w:rsid w:val="00791A8D"/>
    <w:rsid w:val="00791F55"/>
    <w:rsid w:val="0079209E"/>
    <w:rsid w:val="007922C1"/>
    <w:rsid w:val="0079245F"/>
    <w:rsid w:val="00792720"/>
    <w:rsid w:val="00793037"/>
    <w:rsid w:val="007945C7"/>
    <w:rsid w:val="00794B9E"/>
    <w:rsid w:val="0079557E"/>
    <w:rsid w:val="00795F1C"/>
    <w:rsid w:val="00796524"/>
    <w:rsid w:val="00796C5F"/>
    <w:rsid w:val="007A018A"/>
    <w:rsid w:val="007A1470"/>
    <w:rsid w:val="007A2B92"/>
    <w:rsid w:val="007A2F41"/>
    <w:rsid w:val="007A2F8B"/>
    <w:rsid w:val="007A3056"/>
    <w:rsid w:val="007A3249"/>
    <w:rsid w:val="007A5400"/>
    <w:rsid w:val="007B07B1"/>
    <w:rsid w:val="007B2118"/>
    <w:rsid w:val="007B2A38"/>
    <w:rsid w:val="007B2BC6"/>
    <w:rsid w:val="007B2CB9"/>
    <w:rsid w:val="007B323F"/>
    <w:rsid w:val="007B3BBB"/>
    <w:rsid w:val="007B3D15"/>
    <w:rsid w:val="007B3E7C"/>
    <w:rsid w:val="007B40B0"/>
    <w:rsid w:val="007B43B4"/>
    <w:rsid w:val="007B481B"/>
    <w:rsid w:val="007B525A"/>
    <w:rsid w:val="007B6DE0"/>
    <w:rsid w:val="007B70CA"/>
    <w:rsid w:val="007B73A9"/>
    <w:rsid w:val="007B75EE"/>
    <w:rsid w:val="007B7781"/>
    <w:rsid w:val="007B79EF"/>
    <w:rsid w:val="007B7BC9"/>
    <w:rsid w:val="007C0080"/>
    <w:rsid w:val="007C0B2B"/>
    <w:rsid w:val="007C12A6"/>
    <w:rsid w:val="007C1D29"/>
    <w:rsid w:val="007C25B9"/>
    <w:rsid w:val="007C2DB2"/>
    <w:rsid w:val="007C3B0C"/>
    <w:rsid w:val="007C52B8"/>
    <w:rsid w:val="007C546A"/>
    <w:rsid w:val="007C5F0A"/>
    <w:rsid w:val="007C670A"/>
    <w:rsid w:val="007C688D"/>
    <w:rsid w:val="007C6FD0"/>
    <w:rsid w:val="007C7611"/>
    <w:rsid w:val="007C7D8A"/>
    <w:rsid w:val="007D0297"/>
    <w:rsid w:val="007D04DF"/>
    <w:rsid w:val="007D0876"/>
    <w:rsid w:val="007D1852"/>
    <w:rsid w:val="007D26A8"/>
    <w:rsid w:val="007D315C"/>
    <w:rsid w:val="007D3EC7"/>
    <w:rsid w:val="007D3F6B"/>
    <w:rsid w:val="007D4D08"/>
    <w:rsid w:val="007D5DF9"/>
    <w:rsid w:val="007D6BD8"/>
    <w:rsid w:val="007D6BF1"/>
    <w:rsid w:val="007D702F"/>
    <w:rsid w:val="007D71FF"/>
    <w:rsid w:val="007D7384"/>
    <w:rsid w:val="007D789F"/>
    <w:rsid w:val="007D7970"/>
    <w:rsid w:val="007E060D"/>
    <w:rsid w:val="007E060E"/>
    <w:rsid w:val="007E1187"/>
    <w:rsid w:val="007E11DB"/>
    <w:rsid w:val="007E1E1D"/>
    <w:rsid w:val="007E1E70"/>
    <w:rsid w:val="007E2A82"/>
    <w:rsid w:val="007E2C19"/>
    <w:rsid w:val="007E2D73"/>
    <w:rsid w:val="007E45DD"/>
    <w:rsid w:val="007E4980"/>
    <w:rsid w:val="007E6C06"/>
    <w:rsid w:val="007E7591"/>
    <w:rsid w:val="007E7705"/>
    <w:rsid w:val="007E7998"/>
    <w:rsid w:val="007E7CBD"/>
    <w:rsid w:val="007F0163"/>
    <w:rsid w:val="007F01D3"/>
    <w:rsid w:val="007F0FF6"/>
    <w:rsid w:val="007F1322"/>
    <w:rsid w:val="007F1E28"/>
    <w:rsid w:val="007F1F27"/>
    <w:rsid w:val="007F3792"/>
    <w:rsid w:val="007F382B"/>
    <w:rsid w:val="007F44A4"/>
    <w:rsid w:val="007F4772"/>
    <w:rsid w:val="007F48CA"/>
    <w:rsid w:val="007F4EE1"/>
    <w:rsid w:val="007F5666"/>
    <w:rsid w:val="007F5E02"/>
    <w:rsid w:val="007F6229"/>
    <w:rsid w:val="007F70A1"/>
    <w:rsid w:val="007F7567"/>
    <w:rsid w:val="007F7AAD"/>
    <w:rsid w:val="007F7FD2"/>
    <w:rsid w:val="00800349"/>
    <w:rsid w:val="00800DEF"/>
    <w:rsid w:val="00800E6B"/>
    <w:rsid w:val="00801C25"/>
    <w:rsid w:val="00802861"/>
    <w:rsid w:val="00802B3E"/>
    <w:rsid w:val="00802DAA"/>
    <w:rsid w:val="00803198"/>
    <w:rsid w:val="008036B5"/>
    <w:rsid w:val="00803DEE"/>
    <w:rsid w:val="00803FC7"/>
    <w:rsid w:val="00804514"/>
    <w:rsid w:val="00805B33"/>
    <w:rsid w:val="00806923"/>
    <w:rsid w:val="00807AF6"/>
    <w:rsid w:val="00810032"/>
    <w:rsid w:val="00810CAD"/>
    <w:rsid w:val="00811155"/>
    <w:rsid w:val="008118AA"/>
    <w:rsid w:val="00811DF3"/>
    <w:rsid w:val="008125C9"/>
    <w:rsid w:val="00812C5A"/>
    <w:rsid w:val="0081311F"/>
    <w:rsid w:val="008133F0"/>
    <w:rsid w:val="00813A7B"/>
    <w:rsid w:val="00814189"/>
    <w:rsid w:val="00814626"/>
    <w:rsid w:val="0081570E"/>
    <w:rsid w:val="00816161"/>
    <w:rsid w:val="0081626B"/>
    <w:rsid w:val="0081678D"/>
    <w:rsid w:val="00816FF2"/>
    <w:rsid w:val="00817701"/>
    <w:rsid w:val="00817997"/>
    <w:rsid w:val="00820973"/>
    <w:rsid w:val="00820DA6"/>
    <w:rsid w:val="0082125F"/>
    <w:rsid w:val="00821544"/>
    <w:rsid w:val="00821856"/>
    <w:rsid w:val="00821B9C"/>
    <w:rsid w:val="00822123"/>
    <w:rsid w:val="00822296"/>
    <w:rsid w:val="00822F9A"/>
    <w:rsid w:val="00823390"/>
    <w:rsid w:val="008235D3"/>
    <w:rsid w:val="00823753"/>
    <w:rsid w:val="008239B4"/>
    <w:rsid w:val="00824250"/>
    <w:rsid w:val="00824933"/>
    <w:rsid w:val="008252FF"/>
    <w:rsid w:val="008260B9"/>
    <w:rsid w:val="00826A92"/>
    <w:rsid w:val="00826AE9"/>
    <w:rsid w:val="00827542"/>
    <w:rsid w:val="00827F70"/>
    <w:rsid w:val="008305CE"/>
    <w:rsid w:val="00830981"/>
    <w:rsid w:val="00831048"/>
    <w:rsid w:val="00831108"/>
    <w:rsid w:val="008311A7"/>
    <w:rsid w:val="0083269F"/>
    <w:rsid w:val="00832A5A"/>
    <w:rsid w:val="00834201"/>
    <w:rsid w:val="00834588"/>
    <w:rsid w:val="00834D37"/>
    <w:rsid w:val="008350F2"/>
    <w:rsid w:val="008363FF"/>
    <w:rsid w:val="00840068"/>
    <w:rsid w:val="00840100"/>
    <w:rsid w:val="008405F0"/>
    <w:rsid w:val="0084062A"/>
    <w:rsid w:val="00840ABB"/>
    <w:rsid w:val="00840BF9"/>
    <w:rsid w:val="008414D4"/>
    <w:rsid w:val="00842E8E"/>
    <w:rsid w:val="00843054"/>
    <w:rsid w:val="00844191"/>
    <w:rsid w:val="00844BA3"/>
    <w:rsid w:val="00845104"/>
    <w:rsid w:val="00845229"/>
    <w:rsid w:val="00845386"/>
    <w:rsid w:val="00845B3B"/>
    <w:rsid w:val="00846084"/>
    <w:rsid w:val="0084683F"/>
    <w:rsid w:val="0084744C"/>
    <w:rsid w:val="0084746E"/>
    <w:rsid w:val="00847AA7"/>
    <w:rsid w:val="00847C85"/>
    <w:rsid w:val="00847F11"/>
    <w:rsid w:val="0085035A"/>
    <w:rsid w:val="0085047E"/>
    <w:rsid w:val="008504FB"/>
    <w:rsid w:val="00851A13"/>
    <w:rsid w:val="00851F66"/>
    <w:rsid w:val="0085202C"/>
    <w:rsid w:val="00852B1C"/>
    <w:rsid w:val="00852CE3"/>
    <w:rsid w:val="0085334E"/>
    <w:rsid w:val="008535D5"/>
    <w:rsid w:val="00853ACB"/>
    <w:rsid w:val="00853DEB"/>
    <w:rsid w:val="008555E2"/>
    <w:rsid w:val="00855F29"/>
    <w:rsid w:val="0085642F"/>
    <w:rsid w:val="00856D88"/>
    <w:rsid w:val="00857310"/>
    <w:rsid w:val="00857968"/>
    <w:rsid w:val="0086051F"/>
    <w:rsid w:val="00860955"/>
    <w:rsid w:val="00860BB2"/>
    <w:rsid w:val="00861169"/>
    <w:rsid w:val="00861176"/>
    <w:rsid w:val="00861259"/>
    <w:rsid w:val="0086183C"/>
    <w:rsid w:val="00861B7C"/>
    <w:rsid w:val="00861F0E"/>
    <w:rsid w:val="00861F28"/>
    <w:rsid w:val="00862766"/>
    <w:rsid w:val="00862A27"/>
    <w:rsid w:val="00862D7D"/>
    <w:rsid w:val="00862F55"/>
    <w:rsid w:val="0086548F"/>
    <w:rsid w:val="00865E28"/>
    <w:rsid w:val="008674C6"/>
    <w:rsid w:val="00867C67"/>
    <w:rsid w:val="00867DED"/>
    <w:rsid w:val="00872484"/>
    <w:rsid w:val="00873011"/>
    <w:rsid w:val="008736DD"/>
    <w:rsid w:val="00873961"/>
    <w:rsid w:val="00875605"/>
    <w:rsid w:val="00876070"/>
    <w:rsid w:val="008773D5"/>
    <w:rsid w:val="00877B10"/>
    <w:rsid w:val="00877F3C"/>
    <w:rsid w:val="008803CB"/>
    <w:rsid w:val="0088071A"/>
    <w:rsid w:val="00880729"/>
    <w:rsid w:val="00880E3A"/>
    <w:rsid w:val="00881760"/>
    <w:rsid w:val="00881940"/>
    <w:rsid w:val="00881A46"/>
    <w:rsid w:val="00881DCE"/>
    <w:rsid w:val="008823A5"/>
    <w:rsid w:val="00882E9C"/>
    <w:rsid w:val="00882F74"/>
    <w:rsid w:val="008831DE"/>
    <w:rsid w:val="008832FB"/>
    <w:rsid w:val="00883355"/>
    <w:rsid w:val="00883526"/>
    <w:rsid w:val="008838C9"/>
    <w:rsid w:val="00884369"/>
    <w:rsid w:val="00884802"/>
    <w:rsid w:val="00884878"/>
    <w:rsid w:val="00884B63"/>
    <w:rsid w:val="00885119"/>
    <w:rsid w:val="008857A3"/>
    <w:rsid w:val="00885904"/>
    <w:rsid w:val="008862C1"/>
    <w:rsid w:val="008878CB"/>
    <w:rsid w:val="00887A20"/>
    <w:rsid w:val="0089080A"/>
    <w:rsid w:val="00890B66"/>
    <w:rsid w:val="0089361A"/>
    <w:rsid w:val="0089371A"/>
    <w:rsid w:val="008939C8"/>
    <w:rsid w:val="00893B12"/>
    <w:rsid w:val="00894183"/>
    <w:rsid w:val="00895314"/>
    <w:rsid w:val="00896592"/>
    <w:rsid w:val="00896F97"/>
    <w:rsid w:val="0089769C"/>
    <w:rsid w:val="00897CBE"/>
    <w:rsid w:val="00897D2F"/>
    <w:rsid w:val="008A053B"/>
    <w:rsid w:val="008A05ED"/>
    <w:rsid w:val="008A13CC"/>
    <w:rsid w:val="008A1DA9"/>
    <w:rsid w:val="008A214A"/>
    <w:rsid w:val="008A260B"/>
    <w:rsid w:val="008A2E50"/>
    <w:rsid w:val="008A30C2"/>
    <w:rsid w:val="008A3644"/>
    <w:rsid w:val="008A36F9"/>
    <w:rsid w:val="008A3B52"/>
    <w:rsid w:val="008A3DEF"/>
    <w:rsid w:val="008A3F26"/>
    <w:rsid w:val="008A46AF"/>
    <w:rsid w:val="008A5A1F"/>
    <w:rsid w:val="008A60FB"/>
    <w:rsid w:val="008A6B38"/>
    <w:rsid w:val="008A70CE"/>
    <w:rsid w:val="008A7455"/>
    <w:rsid w:val="008A7FFA"/>
    <w:rsid w:val="008B0342"/>
    <w:rsid w:val="008B044D"/>
    <w:rsid w:val="008B0577"/>
    <w:rsid w:val="008B0B03"/>
    <w:rsid w:val="008B105B"/>
    <w:rsid w:val="008B12A8"/>
    <w:rsid w:val="008B2437"/>
    <w:rsid w:val="008B2C7B"/>
    <w:rsid w:val="008B3F31"/>
    <w:rsid w:val="008B4329"/>
    <w:rsid w:val="008B489F"/>
    <w:rsid w:val="008B4D3C"/>
    <w:rsid w:val="008B50AB"/>
    <w:rsid w:val="008B50AE"/>
    <w:rsid w:val="008B5662"/>
    <w:rsid w:val="008B5F80"/>
    <w:rsid w:val="008B61D7"/>
    <w:rsid w:val="008B7BED"/>
    <w:rsid w:val="008C0135"/>
    <w:rsid w:val="008C0E1A"/>
    <w:rsid w:val="008C1467"/>
    <w:rsid w:val="008C17ED"/>
    <w:rsid w:val="008C1E27"/>
    <w:rsid w:val="008C1F19"/>
    <w:rsid w:val="008C20D1"/>
    <w:rsid w:val="008C302F"/>
    <w:rsid w:val="008C360D"/>
    <w:rsid w:val="008C3792"/>
    <w:rsid w:val="008C3EAD"/>
    <w:rsid w:val="008C410D"/>
    <w:rsid w:val="008C4473"/>
    <w:rsid w:val="008C4B3A"/>
    <w:rsid w:val="008C5258"/>
    <w:rsid w:val="008C60A7"/>
    <w:rsid w:val="008C6A2F"/>
    <w:rsid w:val="008C6BD3"/>
    <w:rsid w:val="008C7207"/>
    <w:rsid w:val="008C7250"/>
    <w:rsid w:val="008C73C2"/>
    <w:rsid w:val="008C7A7A"/>
    <w:rsid w:val="008D04A8"/>
    <w:rsid w:val="008D093B"/>
    <w:rsid w:val="008D1154"/>
    <w:rsid w:val="008D1347"/>
    <w:rsid w:val="008D1A9C"/>
    <w:rsid w:val="008D1AC4"/>
    <w:rsid w:val="008D22E4"/>
    <w:rsid w:val="008D5463"/>
    <w:rsid w:val="008D5529"/>
    <w:rsid w:val="008D58C8"/>
    <w:rsid w:val="008D5D55"/>
    <w:rsid w:val="008D683B"/>
    <w:rsid w:val="008D72C3"/>
    <w:rsid w:val="008D7B26"/>
    <w:rsid w:val="008E0301"/>
    <w:rsid w:val="008E0A41"/>
    <w:rsid w:val="008E117A"/>
    <w:rsid w:val="008E1575"/>
    <w:rsid w:val="008E1DA8"/>
    <w:rsid w:val="008E1DE6"/>
    <w:rsid w:val="008E26C6"/>
    <w:rsid w:val="008E3C7D"/>
    <w:rsid w:val="008E3EAC"/>
    <w:rsid w:val="008E48AA"/>
    <w:rsid w:val="008E4C54"/>
    <w:rsid w:val="008E4F3E"/>
    <w:rsid w:val="008E4F48"/>
    <w:rsid w:val="008E5809"/>
    <w:rsid w:val="008E634A"/>
    <w:rsid w:val="008E6A8F"/>
    <w:rsid w:val="008E6E4F"/>
    <w:rsid w:val="008E6F0E"/>
    <w:rsid w:val="008E714D"/>
    <w:rsid w:val="008F0220"/>
    <w:rsid w:val="008F1139"/>
    <w:rsid w:val="008F1BC2"/>
    <w:rsid w:val="008F23CD"/>
    <w:rsid w:val="008F2BE4"/>
    <w:rsid w:val="008F31DF"/>
    <w:rsid w:val="008F37FD"/>
    <w:rsid w:val="008F4148"/>
    <w:rsid w:val="008F44FD"/>
    <w:rsid w:val="008F46B1"/>
    <w:rsid w:val="008F48E8"/>
    <w:rsid w:val="008F53CF"/>
    <w:rsid w:val="008F56C4"/>
    <w:rsid w:val="008F5922"/>
    <w:rsid w:val="008F5E68"/>
    <w:rsid w:val="008F607C"/>
    <w:rsid w:val="008F6E4F"/>
    <w:rsid w:val="008F719B"/>
    <w:rsid w:val="008F74F7"/>
    <w:rsid w:val="008F76DA"/>
    <w:rsid w:val="008F78AC"/>
    <w:rsid w:val="00900286"/>
    <w:rsid w:val="0090065F"/>
    <w:rsid w:val="00900A8E"/>
    <w:rsid w:val="00900B50"/>
    <w:rsid w:val="00901030"/>
    <w:rsid w:val="009013E5"/>
    <w:rsid w:val="00901410"/>
    <w:rsid w:val="0090150D"/>
    <w:rsid w:val="009018F5"/>
    <w:rsid w:val="0090217D"/>
    <w:rsid w:val="0090305E"/>
    <w:rsid w:val="0090377C"/>
    <w:rsid w:val="00903C69"/>
    <w:rsid w:val="00903E5D"/>
    <w:rsid w:val="009041CD"/>
    <w:rsid w:val="00904D5F"/>
    <w:rsid w:val="00904F5F"/>
    <w:rsid w:val="00905359"/>
    <w:rsid w:val="009056C2"/>
    <w:rsid w:val="00906901"/>
    <w:rsid w:val="009076E4"/>
    <w:rsid w:val="00907C4A"/>
    <w:rsid w:val="0091040D"/>
    <w:rsid w:val="009104B1"/>
    <w:rsid w:val="009111A4"/>
    <w:rsid w:val="0091153A"/>
    <w:rsid w:val="00911873"/>
    <w:rsid w:val="00911979"/>
    <w:rsid w:val="00911D3B"/>
    <w:rsid w:val="00913512"/>
    <w:rsid w:val="009139F8"/>
    <w:rsid w:val="00914646"/>
    <w:rsid w:val="009147AF"/>
    <w:rsid w:val="009150AB"/>
    <w:rsid w:val="00917627"/>
    <w:rsid w:val="00917E8D"/>
    <w:rsid w:val="00920AC1"/>
    <w:rsid w:val="00921776"/>
    <w:rsid w:val="009229B1"/>
    <w:rsid w:val="00922D1B"/>
    <w:rsid w:val="00923885"/>
    <w:rsid w:val="00924076"/>
    <w:rsid w:val="009253B1"/>
    <w:rsid w:val="00925E10"/>
    <w:rsid w:val="00926959"/>
    <w:rsid w:val="009276B7"/>
    <w:rsid w:val="0092787D"/>
    <w:rsid w:val="00930CB5"/>
    <w:rsid w:val="00931CAC"/>
    <w:rsid w:val="00931EE1"/>
    <w:rsid w:val="00934047"/>
    <w:rsid w:val="009348B1"/>
    <w:rsid w:val="00934CE5"/>
    <w:rsid w:val="00934D12"/>
    <w:rsid w:val="00935EF6"/>
    <w:rsid w:val="009369B6"/>
    <w:rsid w:val="00940709"/>
    <w:rsid w:val="00940DC6"/>
    <w:rsid w:val="009413F2"/>
    <w:rsid w:val="00941C18"/>
    <w:rsid w:val="00941E31"/>
    <w:rsid w:val="00942DF9"/>
    <w:rsid w:val="00942F82"/>
    <w:rsid w:val="00942FFF"/>
    <w:rsid w:val="009432C4"/>
    <w:rsid w:val="00943656"/>
    <w:rsid w:val="00943720"/>
    <w:rsid w:val="009439B4"/>
    <w:rsid w:val="009442CE"/>
    <w:rsid w:val="00944779"/>
    <w:rsid w:val="00945244"/>
    <w:rsid w:val="009454F2"/>
    <w:rsid w:val="00945BB2"/>
    <w:rsid w:val="00945CAF"/>
    <w:rsid w:val="00945FA6"/>
    <w:rsid w:val="00946F28"/>
    <w:rsid w:val="009471E6"/>
    <w:rsid w:val="0094733E"/>
    <w:rsid w:val="009475D2"/>
    <w:rsid w:val="009476B4"/>
    <w:rsid w:val="00947B91"/>
    <w:rsid w:val="00950385"/>
    <w:rsid w:val="0095052A"/>
    <w:rsid w:val="00950B25"/>
    <w:rsid w:val="009513E6"/>
    <w:rsid w:val="00952015"/>
    <w:rsid w:val="00952B90"/>
    <w:rsid w:val="00952CA6"/>
    <w:rsid w:val="00952FA3"/>
    <w:rsid w:val="00953B64"/>
    <w:rsid w:val="00953EBF"/>
    <w:rsid w:val="009540CB"/>
    <w:rsid w:val="009546CC"/>
    <w:rsid w:val="0095504D"/>
    <w:rsid w:val="00955AC1"/>
    <w:rsid w:val="00956060"/>
    <w:rsid w:val="0095701A"/>
    <w:rsid w:val="009574AD"/>
    <w:rsid w:val="0095761F"/>
    <w:rsid w:val="009579AA"/>
    <w:rsid w:val="00957AE1"/>
    <w:rsid w:val="00957E48"/>
    <w:rsid w:val="009607C9"/>
    <w:rsid w:val="009608B0"/>
    <w:rsid w:val="00960A45"/>
    <w:rsid w:val="00961D3B"/>
    <w:rsid w:val="00961DE6"/>
    <w:rsid w:val="0096218B"/>
    <w:rsid w:val="0096245D"/>
    <w:rsid w:val="00962F66"/>
    <w:rsid w:val="00963018"/>
    <w:rsid w:val="00963862"/>
    <w:rsid w:val="00964237"/>
    <w:rsid w:val="009645EB"/>
    <w:rsid w:val="009646A5"/>
    <w:rsid w:val="00964A83"/>
    <w:rsid w:val="00965602"/>
    <w:rsid w:val="00965AD8"/>
    <w:rsid w:val="00965C2D"/>
    <w:rsid w:val="00965DC3"/>
    <w:rsid w:val="00965F01"/>
    <w:rsid w:val="00966257"/>
    <w:rsid w:val="009668FB"/>
    <w:rsid w:val="00966966"/>
    <w:rsid w:val="00967180"/>
    <w:rsid w:val="00967E68"/>
    <w:rsid w:val="00970566"/>
    <w:rsid w:val="00970A36"/>
    <w:rsid w:val="00970A3E"/>
    <w:rsid w:val="00971376"/>
    <w:rsid w:val="00971380"/>
    <w:rsid w:val="009715AB"/>
    <w:rsid w:val="00971626"/>
    <w:rsid w:val="00971E98"/>
    <w:rsid w:val="00972088"/>
    <w:rsid w:val="009727B4"/>
    <w:rsid w:val="00972993"/>
    <w:rsid w:val="00974B86"/>
    <w:rsid w:val="009753AB"/>
    <w:rsid w:val="00975F46"/>
    <w:rsid w:val="00975F6A"/>
    <w:rsid w:val="0097629B"/>
    <w:rsid w:val="00976D96"/>
    <w:rsid w:val="00977E13"/>
    <w:rsid w:val="009801E2"/>
    <w:rsid w:val="0098085C"/>
    <w:rsid w:val="00980FD0"/>
    <w:rsid w:val="00981F46"/>
    <w:rsid w:val="0098287F"/>
    <w:rsid w:val="009829CE"/>
    <w:rsid w:val="00982A3A"/>
    <w:rsid w:val="00982AAC"/>
    <w:rsid w:val="00982C07"/>
    <w:rsid w:val="00982E6F"/>
    <w:rsid w:val="00983A04"/>
    <w:rsid w:val="00983F25"/>
    <w:rsid w:val="00983F9B"/>
    <w:rsid w:val="0098414D"/>
    <w:rsid w:val="00984EE8"/>
    <w:rsid w:val="00985C59"/>
    <w:rsid w:val="00986B84"/>
    <w:rsid w:val="00987F17"/>
    <w:rsid w:val="00990AEE"/>
    <w:rsid w:val="00990C65"/>
    <w:rsid w:val="00992122"/>
    <w:rsid w:val="0099229D"/>
    <w:rsid w:val="00992328"/>
    <w:rsid w:val="009928ED"/>
    <w:rsid w:val="00992C79"/>
    <w:rsid w:val="00992CE8"/>
    <w:rsid w:val="00993086"/>
    <w:rsid w:val="00993258"/>
    <w:rsid w:val="00993297"/>
    <w:rsid w:val="00993396"/>
    <w:rsid w:val="00993C35"/>
    <w:rsid w:val="009951A7"/>
    <w:rsid w:val="009958D4"/>
    <w:rsid w:val="00995C36"/>
    <w:rsid w:val="00995D12"/>
    <w:rsid w:val="0099617D"/>
    <w:rsid w:val="00996A83"/>
    <w:rsid w:val="00996E65"/>
    <w:rsid w:val="00996E6B"/>
    <w:rsid w:val="00997822"/>
    <w:rsid w:val="00997CF5"/>
    <w:rsid w:val="009A014A"/>
    <w:rsid w:val="009A05DA"/>
    <w:rsid w:val="009A06FE"/>
    <w:rsid w:val="009A0CB4"/>
    <w:rsid w:val="009A14D2"/>
    <w:rsid w:val="009A171A"/>
    <w:rsid w:val="009A1ACA"/>
    <w:rsid w:val="009A1D03"/>
    <w:rsid w:val="009A2BE3"/>
    <w:rsid w:val="009A43DA"/>
    <w:rsid w:val="009A4A13"/>
    <w:rsid w:val="009A4B72"/>
    <w:rsid w:val="009A61D9"/>
    <w:rsid w:val="009A62DC"/>
    <w:rsid w:val="009A75E4"/>
    <w:rsid w:val="009A7615"/>
    <w:rsid w:val="009B00CA"/>
    <w:rsid w:val="009B129D"/>
    <w:rsid w:val="009B1F57"/>
    <w:rsid w:val="009B28CE"/>
    <w:rsid w:val="009B2C26"/>
    <w:rsid w:val="009B3639"/>
    <w:rsid w:val="009B4148"/>
    <w:rsid w:val="009B4EE2"/>
    <w:rsid w:val="009B5FF3"/>
    <w:rsid w:val="009B6C0F"/>
    <w:rsid w:val="009B75A5"/>
    <w:rsid w:val="009B7794"/>
    <w:rsid w:val="009C0340"/>
    <w:rsid w:val="009C0F1D"/>
    <w:rsid w:val="009C1474"/>
    <w:rsid w:val="009C16EA"/>
    <w:rsid w:val="009C1B1A"/>
    <w:rsid w:val="009C24B3"/>
    <w:rsid w:val="009C2812"/>
    <w:rsid w:val="009C2B11"/>
    <w:rsid w:val="009C2B9D"/>
    <w:rsid w:val="009C2C17"/>
    <w:rsid w:val="009C2E53"/>
    <w:rsid w:val="009C3554"/>
    <w:rsid w:val="009C3646"/>
    <w:rsid w:val="009C3F20"/>
    <w:rsid w:val="009C4598"/>
    <w:rsid w:val="009C4941"/>
    <w:rsid w:val="009C537B"/>
    <w:rsid w:val="009C57B7"/>
    <w:rsid w:val="009C5DAA"/>
    <w:rsid w:val="009C616E"/>
    <w:rsid w:val="009C6E6A"/>
    <w:rsid w:val="009C6F19"/>
    <w:rsid w:val="009C789F"/>
    <w:rsid w:val="009C7E5F"/>
    <w:rsid w:val="009C7EB3"/>
    <w:rsid w:val="009D0419"/>
    <w:rsid w:val="009D09A8"/>
    <w:rsid w:val="009D3882"/>
    <w:rsid w:val="009D3D1F"/>
    <w:rsid w:val="009D4E6E"/>
    <w:rsid w:val="009D548A"/>
    <w:rsid w:val="009D7485"/>
    <w:rsid w:val="009D7657"/>
    <w:rsid w:val="009E13C8"/>
    <w:rsid w:val="009E1989"/>
    <w:rsid w:val="009E19F7"/>
    <w:rsid w:val="009E365D"/>
    <w:rsid w:val="009E379A"/>
    <w:rsid w:val="009E3A13"/>
    <w:rsid w:val="009E458D"/>
    <w:rsid w:val="009E5B27"/>
    <w:rsid w:val="009E6274"/>
    <w:rsid w:val="009E720F"/>
    <w:rsid w:val="009E75D9"/>
    <w:rsid w:val="009E7B79"/>
    <w:rsid w:val="009E7FDD"/>
    <w:rsid w:val="009F028F"/>
    <w:rsid w:val="009F0E00"/>
    <w:rsid w:val="009F0EDE"/>
    <w:rsid w:val="009F1AEC"/>
    <w:rsid w:val="009F1BE8"/>
    <w:rsid w:val="009F1FA8"/>
    <w:rsid w:val="009F21B1"/>
    <w:rsid w:val="009F2749"/>
    <w:rsid w:val="009F2926"/>
    <w:rsid w:val="009F3736"/>
    <w:rsid w:val="009F3BA4"/>
    <w:rsid w:val="009F3E32"/>
    <w:rsid w:val="009F4D92"/>
    <w:rsid w:val="009F516E"/>
    <w:rsid w:val="009F53E8"/>
    <w:rsid w:val="009F69DC"/>
    <w:rsid w:val="009F6B82"/>
    <w:rsid w:val="009F6D24"/>
    <w:rsid w:val="009F6F02"/>
    <w:rsid w:val="009F6FD1"/>
    <w:rsid w:val="009F73B5"/>
    <w:rsid w:val="009F74DA"/>
    <w:rsid w:val="009F7E19"/>
    <w:rsid w:val="00A01196"/>
    <w:rsid w:val="00A015AF"/>
    <w:rsid w:val="00A01A86"/>
    <w:rsid w:val="00A026AA"/>
    <w:rsid w:val="00A03D6C"/>
    <w:rsid w:val="00A045F5"/>
    <w:rsid w:val="00A04AD2"/>
    <w:rsid w:val="00A04D44"/>
    <w:rsid w:val="00A05E8B"/>
    <w:rsid w:val="00A07138"/>
    <w:rsid w:val="00A07375"/>
    <w:rsid w:val="00A10EF6"/>
    <w:rsid w:val="00A10F1E"/>
    <w:rsid w:val="00A123FF"/>
    <w:rsid w:val="00A1298F"/>
    <w:rsid w:val="00A12BCE"/>
    <w:rsid w:val="00A1328C"/>
    <w:rsid w:val="00A13F88"/>
    <w:rsid w:val="00A14CB7"/>
    <w:rsid w:val="00A15102"/>
    <w:rsid w:val="00A16479"/>
    <w:rsid w:val="00A16B34"/>
    <w:rsid w:val="00A16D3E"/>
    <w:rsid w:val="00A1739A"/>
    <w:rsid w:val="00A20643"/>
    <w:rsid w:val="00A20C4E"/>
    <w:rsid w:val="00A217B5"/>
    <w:rsid w:val="00A21E42"/>
    <w:rsid w:val="00A233D6"/>
    <w:rsid w:val="00A23A33"/>
    <w:rsid w:val="00A23AFE"/>
    <w:rsid w:val="00A2477F"/>
    <w:rsid w:val="00A264AF"/>
    <w:rsid w:val="00A26DE6"/>
    <w:rsid w:val="00A2731B"/>
    <w:rsid w:val="00A27342"/>
    <w:rsid w:val="00A274D6"/>
    <w:rsid w:val="00A275C4"/>
    <w:rsid w:val="00A278A1"/>
    <w:rsid w:val="00A30534"/>
    <w:rsid w:val="00A30DC6"/>
    <w:rsid w:val="00A3137D"/>
    <w:rsid w:val="00A31AF3"/>
    <w:rsid w:val="00A32377"/>
    <w:rsid w:val="00A3280A"/>
    <w:rsid w:val="00A32CED"/>
    <w:rsid w:val="00A331CA"/>
    <w:rsid w:val="00A3360F"/>
    <w:rsid w:val="00A33EA1"/>
    <w:rsid w:val="00A35019"/>
    <w:rsid w:val="00A350E5"/>
    <w:rsid w:val="00A355B7"/>
    <w:rsid w:val="00A3571E"/>
    <w:rsid w:val="00A3691F"/>
    <w:rsid w:val="00A37D2B"/>
    <w:rsid w:val="00A40507"/>
    <w:rsid w:val="00A405E0"/>
    <w:rsid w:val="00A41329"/>
    <w:rsid w:val="00A415C1"/>
    <w:rsid w:val="00A4168A"/>
    <w:rsid w:val="00A41814"/>
    <w:rsid w:val="00A41BB3"/>
    <w:rsid w:val="00A4216E"/>
    <w:rsid w:val="00A42B06"/>
    <w:rsid w:val="00A435DC"/>
    <w:rsid w:val="00A4384F"/>
    <w:rsid w:val="00A44D4F"/>
    <w:rsid w:val="00A4565E"/>
    <w:rsid w:val="00A45F89"/>
    <w:rsid w:val="00A462A5"/>
    <w:rsid w:val="00A46A4A"/>
    <w:rsid w:val="00A46C3A"/>
    <w:rsid w:val="00A5053D"/>
    <w:rsid w:val="00A50A89"/>
    <w:rsid w:val="00A50F51"/>
    <w:rsid w:val="00A512CB"/>
    <w:rsid w:val="00A525F1"/>
    <w:rsid w:val="00A52E5D"/>
    <w:rsid w:val="00A54505"/>
    <w:rsid w:val="00A54EB3"/>
    <w:rsid w:val="00A5509B"/>
    <w:rsid w:val="00A55332"/>
    <w:rsid w:val="00A56107"/>
    <w:rsid w:val="00A56B80"/>
    <w:rsid w:val="00A56CC0"/>
    <w:rsid w:val="00A56D1D"/>
    <w:rsid w:val="00A5715A"/>
    <w:rsid w:val="00A573B1"/>
    <w:rsid w:val="00A57677"/>
    <w:rsid w:val="00A57B1F"/>
    <w:rsid w:val="00A57CEE"/>
    <w:rsid w:val="00A60608"/>
    <w:rsid w:val="00A613E0"/>
    <w:rsid w:val="00A6194C"/>
    <w:rsid w:val="00A61B1E"/>
    <w:rsid w:val="00A61CA9"/>
    <w:rsid w:val="00A62A38"/>
    <w:rsid w:val="00A6361A"/>
    <w:rsid w:val="00A63EEB"/>
    <w:rsid w:val="00A6406F"/>
    <w:rsid w:val="00A6460C"/>
    <w:rsid w:val="00A64C0E"/>
    <w:rsid w:val="00A657D4"/>
    <w:rsid w:val="00A6627B"/>
    <w:rsid w:val="00A66F14"/>
    <w:rsid w:val="00A6752F"/>
    <w:rsid w:val="00A6774B"/>
    <w:rsid w:val="00A67DD5"/>
    <w:rsid w:val="00A67E0C"/>
    <w:rsid w:val="00A70303"/>
    <w:rsid w:val="00A70F75"/>
    <w:rsid w:val="00A71348"/>
    <w:rsid w:val="00A71D84"/>
    <w:rsid w:val="00A7237F"/>
    <w:rsid w:val="00A72440"/>
    <w:rsid w:val="00A72B9C"/>
    <w:rsid w:val="00A72DB5"/>
    <w:rsid w:val="00A73577"/>
    <w:rsid w:val="00A7364A"/>
    <w:rsid w:val="00A73A20"/>
    <w:rsid w:val="00A7488F"/>
    <w:rsid w:val="00A74A8A"/>
    <w:rsid w:val="00A74CB8"/>
    <w:rsid w:val="00A74EF9"/>
    <w:rsid w:val="00A76ACA"/>
    <w:rsid w:val="00A776E0"/>
    <w:rsid w:val="00A77D39"/>
    <w:rsid w:val="00A802FA"/>
    <w:rsid w:val="00A810B0"/>
    <w:rsid w:val="00A810F6"/>
    <w:rsid w:val="00A814CC"/>
    <w:rsid w:val="00A83335"/>
    <w:rsid w:val="00A83E98"/>
    <w:rsid w:val="00A849F9"/>
    <w:rsid w:val="00A84ED3"/>
    <w:rsid w:val="00A85131"/>
    <w:rsid w:val="00A85A2A"/>
    <w:rsid w:val="00A85CD0"/>
    <w:rsid w:val="00A86C9F"/>
    <w:rsid w:val="00A870FB"/>
    <w:rsid w:val="00A878E6"/>
    <w:rsid w:val="00A90110"/>
    <w:rsid w:val="00A90AA8"/>
    <w:rsid w:val="00A90B10"/>
    <w:rsid w:val="00A90D9A"/>
    <w:rsid w:val="00A90DEA"/>
    <w:rsid w:val="00A91A3C"/>
    <w:rsid w:val="00A91AC7"/>
    <w:rsid w:val="00A91AE0"/>
    <w:rsid w:val="00A93206"/>
    <w:rsid w:val="00A93C26"/>
    <w:rsid w:val="00A94232"/>
    <w:rsid w:val="00A94BF0"/>
    <w:rsid w:val="00A94C9A"/>
    <w:rsid w:val="00A94EFF"/>
    <w:rsid w:val="00A95542"/>
    <w:rsid w:val="00A95BC8"/>
    <w:rsid w:val="00A96A01"/>
    <w:rsid w:val="00A96B90"/>
    <w:rsid w:val="00A96E0F"/>
    <w:rsid w:val="00AA1849"/>
    <w:rsid w:val="00AA1C4D"/>
    <w:rsid w:val="00AA2635"/>
    <w:rsid w:val="00AA2922"/>
    <w:rsid w:val="00AA2DF3"/>
    <w:rsid w:val="00AA2EC5"/>
    <w:rsid w:val="00AA2F7F"/>
    <w:rsid w:val="00AA31BB"/>
    <w:rsid w:val="00AA3753"/>
    <w:rsid w:val="00AA3B60"/>
    <w:rsid w:val="00AA3BAA"/>
    <w:rsid w:val="00AA456D"/>
    <w:rsid w:val="00AA4745"/>
    <w:rsid w:val="00AA4C74"/>
    <w:rsid w:val="00AA59C2"/>
    <w:rsid w:val="00AA6664"/>
    <w:rsid w:val="00AA6BEC"/>
    <w:rsid w:val="00AA6C74"/>
    <w:rsid w:val="00AB0115"/>
    <w:rsid w:val="00AB0749"/>
    <w:rsid w:val="00AB1782"/>
    <w:rsid w:val="00AB186E"/>
    <w:rsid w:val="00AB192D"/>
    <w:rsid w:val="00AB1D46"/>
    <w:rsid w:val="00AB24DE"/>
    <w:rsid w:val="00AB256E"/>
    <w:rsid w:val="00AB28FC"/>
    <w:rsid w:val="00AB2C1C"/>
    <w:rsid w:val="00AB2C95"/>
    <w:rsid w:val="00AB2F4C"/>
    <w:rsid w:val="00AB3B6E"/>
    <w:rsid w:val="00AB3BBC"/>
    <w:rsid w:val="00AB4263"/>
    <w:rsid w:val="00AB493D"/>
    <w:rsid w:val="00AB49E9"/>
    <w:rsid w:val="00AB5B23"/>
    <w:rsid w:val="00AB6434"/>
    <w:rsid w:val="00AB64CB"/>
    <w:rsid w:val="00AB6E30"/>
    <w:rsid w:val="00AB6FD8"/>
    <w:rsid w:val="00AC04CB"/>
    <w:rsid w:val="00AC21B1"/>
    <w:rsid w:val="00AC262B"/>
    <w:rsid w:val="00AC2CCC"/>
    <w:rsid w:val="00AC3661"/>
    <w:rsid w:val="00AC37F3"/>
    <w:rsid w:val="00AC3B76"/>
    <w:rsid w:val="00AC3DB9"/>
    <w:rsid w:val="00AC520B"/>
    <w:rsid w:val="00AC5705"/>
    <w:rsid w:val="00AC597B"/>
    <w:rsid w:val="00AC736E"/>
    <w:rsid w:val="00AC767A"/>
    <w:rsid w:val="00AC7880"/>
    <w:rsid w:val="00AD01EC"/>
    <w:rsid w:val="00AD0670"/>
    <w:rsid w:val="00AD071F"/>
    <w:rsid w:val="00AD0762"/>
    <w:rsid w:val="00AD100C"/>
    <w:rsid w:val="00AD1D9C"/>
    <w:rsid w:val="00AD32F0"/>
    <w:rsid w:val="00AD39F7"/>
    <w:rsid w:val="00AD42FD"/>
    <w:rsid w:val="00AD493E"/>
    <w:rsid w:val="00AD4E22"/>
    <w:rsid w:val="00AD51B2"/>
    <w:rsid w:val="00AD54E0"/>
    <w:rsid w:val="00AD680A"/>
    <w:rsid w:val="00AD6FC1"/>
    <w:rsid w:val="00AD72B6"/>
    <w:rsid w:val="00AD7A68"/>
    <w:rsid w:val="00AE0A64"/>
    <w:rsid w:val="00AE12C3"/>
    <w:rsid w:val="00AE21D4"/>
    <w:rsid w:val="00AE2689"/>
    <w:rsid w:val="00AE2F47"/>
    <w:rsid w:val="00AE312A"/>
    <w:rsid w:val="00AE3142"/>
    <w:rsid w:val="00AE380A"/>
    <w:rsid w:val="00AE3965"/>
    <w:rsid w:val="00AE4015"/>
    <w:rsid w:val="00AE484C"/>
    <w:rsid w:val="00AE5E04"/>
    <w:rsid w:val="00AE7199"/>
    <w:rsid w:val="00AE7211"/>
    <w:rsid w:val="00AE76FF"/>
    <w:rsid w:val="00AE7D20"/>
    <w:rsid w:val="00AE7FE4"/>
    <w:rsid w:val="00AF0330"/>
    <w:rsid w:val="00AF1624"/>
    <w:rsid w:val="00AF1A2F"/>
    <w:rsid w:val="00AF1C1A"/>
    <w:rsid w:val="00AF1D80"/>
    <w:rsid w:val="00AF2095"/>
    <w:rsid w:val="00AF24D8"/>
    <w:rsid w:val="00AF3210"/>
    <w:rsid w:val="00AF3D6A"/>
    <w:rsid w:val="00AF59CD"/>
    <w:rsid w:val="00AF64EA"/>
    <w:rsid w:val="00AF66EA"/>
    <w:rsid w:val="00AF6C48"/>
    <w:rsid w:val="00AF7771"/>
    <w:rsid w:val="00AF7CB6"/>
    <w:rsid w:val="00AF7F3D"/>
    <w:rsid w:val="00B0056A"/>
    <w:rsid w:val="00B00E46"/>
    <w:rsid w:val="00B01103"/>
    <w:rsid w:val="00B01F38"/>
    <w:rsid w:val="00B0209E"/>
    <w:rsid w:val="00B02413"/>
    <w:rsid w:val="00B026DB"/>
    <w:rsid w:val="00B026F0"/>
    <w:rsid w:val="00B027E8"/>
    <w:rsid w:val="00B029F4"/>
    <w:rsid w:val="00B02CA6"/>
    <w:rsid w:val="00B03407"/>
    <w:rsid w:val="00B03E8B"/>
    <w:rsid w:val="00B044CE"/>
    <w:rsid w:val="00B04595"/>
    <w:rsid w:val="00B04669"/>
    <w:rsid w:val="00B04D3F"/>
    <w:rsid w:val="00B056C4"/>
    <w:rsid w:val="00B05900"/>
    <w:rsid w:val="00B05AD0"/>
    <w:rsid w:val="00B06526"/>
    <w:rsid w:val="00B065A1"/>
    <w:rsid w:val="00B066AC"/>
    <w:rsid w:val="00B06B0D"/>
    <w:rsid w:val="00B06B8C"/>
    <w:rsid w:val="00B06EA3"/>
    <w:rsid w:val="00B0706A"/>
    <w:rsid w:val="00B07358"/>
    <w:rsid w:val="00B07511"/>
    <w:rsid w:val="00B07CAD"/>
    <w:rsid w:val="00B07D3F"/>
    <w:rsid w:val="00B10C66"/>
    <w:rsid w:val="00B11076"/>
    <w:rsid w:val="00B11220"/>
    <w:rsid w:val="00B119A5"/>
    <w:rsid w:val="00B11A70"/>
    <w:rsid w:val="00B11FCF"/>
    <w:rsid w:val="00B1250A"/>
    <w:rsid w:val="00B12556"/>
    <w:rsid w:val="00B12A32"/>
    <w:rsid w:val="00B133A6"/>
    <w:rsid w:val="00B13777"/>
    <w:rsid w:val="00B13AFE"/>
    <w:rsid w:val="00B14489"/>
    <w:rsid w:val="00B1475E"/>
    <w:rsid w:val="00B1490E"/>
    <w:rsid w:val="00B15E32"/>
    <w:rsid w:val="00B1630C"/>
    <w:rsid w:val="00B1658C"/>
    <w:rsid w:val="00B16CDC"/>
    <w:rsid w:val="00B20C78"/>
    <w:rsid w:val="00B20F46"/>
    <w:rsid w:val="00B20FE2"/>
    <w:rsid w:val="00B2137E"/>
    <w:rsid w:val="00B213CE"/>
    <w:rsid w:val="00B22959"/>
    <w:rsid w:val="00B22D00"/>
    <w:rsid w:val="00B237F7"/>
    <w:rsid w:val="00B239E0"/>
    <w:rsid w:val="00B23AE5"/>
    <w:rsid w:val="00B242D9"/>
    <w:rsid w:val="00B247A1"/>
    <w:rsid w:val="00B247C7"/>
    <w:rsid w:val="00B2500D"/>
    <w:rsid w:val="00B25CD7"/>
    <w:rsid w:val="00B2600E"/>
    <w:rsid w:val="00B26C7F"/>
    <w:rsid w:val="00B2708F"/>
    <w:rsid w:val="00B274AB"/>
    <w:rsid w:val="00B27A50"/>
    <w:rsid w:val="00B31703"/>
    <w:rsid w:val="00B321F5"/>
    <w:rsid w:val="00B32833"/>
    <w:rsid w:val="00B328A2"/>
    <w:rsid w:val="00B32D50"/>
    <w:rsid w:val="00B33783"/>
    <w:rsid w:val="00B337E9"/>
    <w:rsid w:val="00B33D66"/>
    <w:rsid w:val="00B33D85"/>
    <w:rsid w:val="00B33E98"/>
    <w:rsid w:val="00B342BA"/>
    <w:rsid w:val="00B34350"/>
    <w:rsid w:val="00B3458D"/>
    <w:rsid w:val="00B347D3"/>
    <w:rsid w:val="00B350A9"/>
    <w:rsid w:val="00B3598C"/>
    <w:rsid w:val="00B35BAE"/>
    <w:rsid w:val="00B362AF"/>
    <w:rsid w:val="00B36D41"/>
    <w:rsid w:val="00B36E4D"/>
    <w:rsid w:val="00B376D5"/>
    <w:rsid w:val="00B37A64"/>
    <w:rsid w:val="00B37EF4"/>
    <w:rsid w:val="00B40265"/>
    <w:rsid w:val="00B4119E"/>
    <w:rsid w:val="00B426C5"/>
    <w:rsid w:val="00B44446"/>
    <w:rsid w:val="00B45B4C"/>
    <w:rsid w:val="00B46FA0"/>
    <w:rsid w:val="00B47648"/>
    <w:rsid w:val="00B47C47"/>
    <w:rsid w:val="00B5001B"/>
    <w:rsid w:val="00B5009A"/>
    <w:rsid w:val="00B50138"/>
    <w:rsid w:val="00B50486"/>
    <w:rsid w:val="00B50694"/>
    <w:rsid w:val="00B5132A"/>
    <w:rsid w:val="00B51F79"/>
    <w:rsid w:val="00B51FC7"/>
    <w:rsid w:val="00B52280"/>
    <w:rsid w:val="00B5278C"/>
    <w:rsid w:val="00B52C7E"/>
    <w:rsid w:val="00B52C9B"/>
    <w:rsid w:val="00B52F68"/>
    <w:rsid w:val="00B53C69"/>
    <w:rsid w:val="00B53F5A"/>
    <w:rsid w:val="00B543BF"/>
    <w:rsid w:val="00B55CDF"/>
    <w:rsid w:val="00B55D71"/>
    <w:rsid w:val="00B55F66"/>
    <w:rsid w:val="00B60581"/>
    <w:rsid w:val="00B60FF3"/>
    <w:rsid w:val="00B61217"/>
    <w:rsid w:val="00B61347"/>
    <w:rsid w:val="00B6163E"/>
    <w:rsid w:val="00B61659"/>
    <w:rsid w:val="00B619C6"/>
    <w:rsid w:val="00B61B01"/>
    <w:rsid w:val="00B61EED"/>
    <w:rsid w:val="00B622A1"/>
    <w:rsid w:val="00B622B2"/>
    <w:rsid w:val="00B62610"/>
    <w:rsid w:val="00B6351B"/>
    <w:rsid w:val="00B644AE"/>
    <w:rsid w:val="00B64929"/>
    <w:rsid w:val="00B65F7E"/>
    <w:rsid w:val="00B663FE"/>
    <w:rsid w:val="00B66729"/>
    <w:rsid w:val="00B66A10"/>
    <w:rsid w:val="00B670C3"/>
    <w:rsid w:val="00B67453"/>
    <w:rsid w:val="00B678F9"/>
    <w:rsid w:val="00B67BF1"/>
    <w:rsid w:val="00B67EE8"/>
    <w:rsid w:val="00B67FDB"/>
    <w:rsid w:val="00B70F83"/>
    <w:rsid w:val="00B71E83"/>
    <w:rsid w:val="00B72457"/>
    <w:rsid w:val="00B73EF1"/>
    <w:rsid w:val="00B74C5D"/>
    <w:rsid w:val="00B75AEB"/>
    <w:rsid w:val="00B75FE5"/>
    <w:rsid w:val="00B76DFA"/>
    <w:rsid w:val="00B77475"/>
    <w:rsid w:val="00B80C4A"/>
    <w:rsid w:val="00B80EAB"/>
    <w:rsid w:val="00B81508"/>
    <w:rsid w:val="00B81C4F"/>
    <w:rsid w:val="00B81DE7"/>
    <w:rsid w:val="00B82095"/>
    <w:rsid w:val="00B8216A"/>
    <w:rsid w:val="00B82268"/>
    <w:rsid w:val="00B824B1"/>
    <w:rsid w:val="00B82E2A"/>
    <w:rsid w:val="00B8414B"/>
    <w:rsid w:val="00B84235"/>
    <w:rsid w:val="00B8493F"/>
    <w:rsid w:val="00B84EEA"/>
    <w:rsid w:val="00B85D4C"/>
    <w:rsid w:val="00B86A3E"/>
    <w:rsid w:val="00B87039"/>
    <w:rsid w:val="00B8748B"/>
    <w:rsid w:val="00B87FED"/>
    <w:rsid w:val="00B900CE"/>
    <w:rsid w:val="00B9047A"/>
    <w:rsid w:val="00B9057F"/>
    <w:rsid w:val="00B9091D"/>
    <w:rsid w:val="00B90C8B"/>
    <w:rsid w:val="00B90CCE"/>
    <w:rsid w:val="00B90DAB"/>
    <w:rsid w:val="00B90EB4"/>
    <w:rsid w:val="00B90F57"/>
    <w:rsid w:val="00B91091"/>
    <w:rsid w:val="00B91219"/>
    <w:rsid w:val="00B91448"/>
    <w:rsid w:val="00B91698"/>
    <w:rsid w:val="00B91762"/>
    <w:rsid w:val="00B917B4"/>
    <w:rsid w:val="00B91854"/>
    <w:rsid w:val="00B91F3B"/>
    <w:rsid w:val="00B91F62"/>
    <w:rsid w:val="00B945FF"/>
    <w:rsid w:val="00B94B32"/>
    <w:rsid w:val="00B94CAF"/>
    <w:rsid w:val="00B953C7"/>
    <w:rsid w:val="00B9596E"/>
    <w:rsid w:val="00B9616D"/>
    <w:rsid w:val="00B966CC"/>
    <w:rsid w:val="00B9705F"/>
    <w:rsid w:val="00B97BBC"/>
    <w:rsid w:val="00BA047F"/>
    <w:rsid w:val="00BA065B"/>
    <w:rsid w:val="00BA08FF"/>
    <w:rsid w:val="00BA0BBB"/>
    <w:rsid w:val="00BA0EDD"/>
    <w:rsid w:val="00BA1788"/>
    <w:rsid w:val="00BA2587"/>
    <w:rsid w:val="00BA2E43"/>
    <w:rsid w:val="00BA39AE"/>
    <w:rsid w:val="00BA3C3D"/>
    <w:rsid w:val="00BA4209"/>
    <w:rsid w:val="00BA4E25"/>
    <w:rsid w:val="00BA6935"/>
    <w:rsid w:val="00BA6D3E"/>
    <w:rsid w:val="00BA6D8E"/>
    <w:rsid w:val="00BA7054"/>
    <w:rsid w:val="00BA76D0"/>
    <w:rsid w:val="00BA7775"/>
    <w:rsid w:val="00BA7B04"/>
    <w:rsid w:val="00BA7ED8"/>
    <w:rsid w:val="00BB04CC"/>
    <w:rsid w:val="00BB04EC"/>
    <w:rsid w:val="00BB0A27"/>
    <w:rsid w:val="00BB0C9E"/>
    <w:rsid w:val="00BB1D6A"/>
    <w:rsid w:val="00BB20B1"/>
    <w:rsid w:val="00BB2342"/>
    <w:rsid w:val="00BB2781"/>
    <w:rsid w:val="00BB33E9"/>
    <w:rsid w:val="00BB3924"/>
    <w:rsid w:val="00BB3CC2"/>
    <w:rsid w:val="00BB3F51"/>
    <w:rsid w:val="00BB43D1"/>
    <w:rsid w:val="00BB4F15"/>
    <w:rsid w:val="00BB5286"/>
    <w:rsid w:val="00BB5D46"/>
    <w:rsid w:val="00BB73C2"/>
    <w:rsid w:val="00BC001A"/>
    <w:rsid w:val="00BC00F1"/>
    <w:rsid w:val="00BC037C"/>
    <w:rsid w:val="00BC091A"/>
    <w:rsid w:val="00BC150B"/>
    <w:rsid w:val="00BC2426"/>
    <w:rsid w:val="00BC261A"/>
    <w:rsid w:val="00BC2666"/>
    <w:rsid w:val="00BC4611"/>
    <w:rsid w:val="00BC50B2"/>
    <w:rsid w:val="00BC55B8"/>
    <w:rsid w:val="00BC66FD"/>
    <w:rsid w:val="00BC6A64"/>
    <w:rsid w:val="00BC74EB"/>
    <w:rsid w:val="00BC76D9"/>
    <w:rsid w:val="00BC7711"/>
    <w:rsid w:val="00BC7951"/>
    <w:rsid w:val="00BC7E20"/>
    <w:rsid w:val="00BD02D0"/>
    <w:rsid w:val="00BD047E"/>
    <w:rsid w:val="00BD0799"/>
    <w:rsid w:val="00BD087D"/>
    <w:rsid w:val="00BD0FCD"/>
    <w:rsid w:val="00BD1754"/>
    <w:rsid w:val="00BD1DC1"/>
    <w:rsid w:val="00BD2080"/>
    <w:rsid w:val="00BD2417"/>
    <w:rsid w:val="00BD2C86"/>
    <w:rsid w:val="00BD3D80"/>
    <w:rsid w:val="00BD48A3"/>
    <w:rsid w:val="00BD51C9"/>
    <w:rsid w:val="00BD52A2"/>
    <w:rsid w:val="00BD55D4"/>
    <w:rsid w:val="00BD563B"/>
    <w:rsid w:val="00BD5A75"/>
    <w:rsid w:val="00BD6B2A"/>
    <w:rsid w:val="00BD6BA1"/>
    <w:rsid w:val="00BD7C06"/>
    <w:rsid w:val="00BD7CF4"/>
    <w:rsid w:val="00BE035B"/>
    <w:rsid w:val="00BE049E"/>
    <w:rsid w:val="00BE0987"/>
    <w:rsid w:val="00BE0C4C"/>
    <w:rsid w:val="00BE0C59"/>
    <w:rsid w:val="00BE1174"/>
    <w:rsid w:val="00BE16B6"/>
    <w:rsid w:val="00BE1A5B"/>
    <w:rsid w:val="00BE2052"/>
    <w:rsid w:val="00BE22F0"/>
    <w:rsid w:val="00BE27D5"/>
    <w:rsid w:val="00BE2A20"/>
    <w:rsid w:val="00BE3241"/>
    <w:rsid w:val="00BE43AC"/>
    <w:rsid w:val="00BE4E0E"/>
    <w:rsid w:val="00BE596D"/>
    <w:rsid w:val="00BE5982"/>
    <w:rsid w:val="00BE624C"/>
    <w:rsid w:val="00BE62F6"/>
    <w:rsid w:val="00BE6B64"/>
    <w:rsid w:val="00BE77E0"/>
    <w:rsid w:val="00BF06FE"/>
    <w:rsid w:val="00BF098C"/>
    <w:rsid w:val="00BF0A69"/>
    <w:rsid w:val="00BF0CED"/>
    <w:rsid w:val="00BF0F75"/>
    <w:rsid w:val="00BF136A"/>
    <w:rsid w:val="00BF2046"/>
    <w:rsid w:val="00BF279B"/>
    <w:rsid w:val="00BF2813"/>
    <w:rsid w:val="00BF3B63"/>
    <w:rsid w:val="00BF537C"/>
    <w:rsid w:val="00BF5799"/>
    <w:rsid w:val="00BF6431"/>
    <w:rsid w:val="00BF7283"/>
    <w:rsid w:val="00BF77DF"/>
    <w:rsid w:val="00BF7B5C"/>
    <w:rsid w:val="00BF7B7C"/>
    <w:rsid w:val="00C0056A"/>
    <w:rsid w:val="00C0086B"/>
    <w:rsid w:val="00C009E8"/>
    <w:rsid w:val="00C00C92"/>
    <w:rsid w:val="00C010A2"/>
    <w:rsid w:val="00C016B5"/>
    <w:rsid w:val="00C01E8E"/>
    <w:rsid w:val="00C01F6E"/>
    <w:rsid w:val="00C02451"/>
    <w:rsid w:val="00C03017"/>
    <w:rsid w:val="00C03342"/>
    <w:rsid w:val="00C03C89"/>
    <w:rsid w:val="00C03DBC"/>
    <w:rsid w:val="00C03FCF"/>
    <w:rsid w:val="00C045CD"/>
    <w:rsid w:val="00C049D3"/>
    <w:rsid w:val="00C04F1A"/>
    <w:rsid w:val="00C04F23"/>
    <w:rsid w:val="00C053C0"/>
    <w:rsid w:val="00C073D6"/>
    <w:rsid w:val="00C07A9B"/>
    <w:rsid w:val="00C07BF8"/>
    <w:rsid w:val="00C07D55"/>
    <w:rsid w:val="00C10116"/>
    <w:rsid w:val="00C102CD"/>
    <w:rsid w:val="00C1038E"/>
    <w:rsid w:val="00C104B2"/>
    <w:rsid w:val="00C10B3A"/>
    <w:rsid w:val="00C111E3"/>
    <w:rsid w:val="00C11618"/>
    <w:rsid w:val="00C118E6"/>
    <w:rsid w:val="00C11957"/>
    <w:rsid w:val="00C138E7"/>
    <w:rsid w:val="00C13FD5"/>
    <w:rsid w:val="00C148E2"/>
    <w:rsid w:val="00C14DF3"/>
    <w:rsid w:val="00C15365"/>
    <w:rsid w:val="00C156C7"/>
    <w:rsid w:val="00C15F5C"/>
    <w:rsid w:val="00C15FAA"/>
    <w:rsid w:val="00C15FCE"/>
    <w:rsid w:val="00C169A8"/>
    <w:rsid w:val="00C17407"/>
    <w:rsid w:val="00C1754A"/>
    <w:rsid w:val="00C2083C"/>
    <w:rsid w:val="00C21621"/>
    <w:rsid w:val="00C225E3"/>
    <w:rsid w:val="00C228C6"/>
    <w:rsid w:val="00C22917"/>
    <w:rsid w:val="00C23507"/>
    <w:rsid w:val="00C23F88"/>
    <w:rsid w:val="00C2416B"/>
    <w:rsid w:val="00C252E9"/>
    <w:rsid w:val="00C25382"/>
    <w:rsid w:val="00C25D46"/>
    <w:rsid w:val="00C25E61"/>
    <w:rsid w:val="00C25F73"/>
    <w:rsid w:val="00C266E0"/>
    <w:rsid w:val="00C26C2A"/>
    <w:rsid w:val="00C2734E"/>
    <w:rsid w:val="00C279CD"/>
    <w:rsid w:val="00C30CC3"/>
    <w:rsid w:val="00C31314"/>
    <w:rsid w:val="00C3240B"/>
    <w:rsid w:val="00C32B08"/>
    <w:rsid w:val="00C3306F"/>
    <w:rsid w:val="00C33E6A"/>
    <w:rsid w:val="00C3400A"/>
    <w:rsid w:val="00C34A79"/>
    <w:rsid w:val="00C35241"/>
    <w:rsid w:val="00C35277"/>
    <w:rsid w:val="00C355E2"/>
    <w:rsid w:val="00C357DD"/>
    <w:rsid w:val="00C36125"/>
    <w:rsid w:val="00C3667C"/>
    <w:rsid w:val="00C372E4"/>
    <w:rsid w:val="00C377B9"/>
    <w:rsid w:val="00C37A05"/>
    <w:rsid w:val="00C37DC9"/>
    <w:rsid w:val="00C40AE0"/>
    <w:rsid w:val="00C40D4A"/>
    <w:rsid w:val="00C412B9"/>
    <w:rsid w:val="00C4140F"/>
    <w:rsid w:val="00C42D62"/>
    <w:rsid w:val="00C42E85"/>
    <w:rsid w:val="00C431CE"/>
    <w:rsid w:val="00C433B3"/>
    <w:rsid w:val="00C4354B"/>
    <w:rsid w:val="00C450E1"/>
    <w:rsid w:val="00C45639"/>
    <w:rsid w:val="00C45D8C"/>
    <w:rsid w:val="00C46921"/>
    <w:rsid w:val="00C4698C"/>
    <w:rsid w:val="00C47869"/>
    <w:rsid w:val="00C501E7"/>
    <w:rsid w:val="00C50FFF"/>
    <w:rsid w:val="00C5194F"/>
    <w:rsid w:val="00C51974"/>
    <w:rsid w:val="00C5220A"/>
    <w:rsid w:val="00C523CB"/>
    <w:rsid w:val="00C5340E"/>
    <w:rsid w:val="00C537EC"/>
    <w:rsid w:val="00C53F87"/>
    <w:rsid w:val="00C545A9"/>
    <w:rsid w:val="00C54C54"/>
    <w:rsid w:val="00C554A3"/>
    <w:rsid w:val="00C55530"/>
    <w:rsid w:val="00C576F4"/>
    <w:rsid w:val="00C57EE2"/>
    <w:rsid w:val="00C61121"/>
    <w:rsid w:val="00C622B3"/>
    <w:rsid w:val="00C6244E"/>
    <w:rsid w:val="00C629C4"/>
    <w:rsid w:val="00C62E53"/>
    <w:rsid w:val="00C62F41"/>
    <w:rsid w:val="00C636C2"/>
    <w:rsid w:val="00C64033"/>
    <w:rsid w:val="00C6541B"/>
    <w:rsid w:val="00C66243"/>
    <w:rsid w:val="00C6795A"/>
    <w:rsid w:val="00C67A3D"/>
    <w:rsid w:val="00C7029D"/>
    <w:rsid w:val="00C72340"/>
    <w:rsid w:val="00C7276C"/>
    <w:rsid w:val="00C728CE"/>
    <w:rsid w:val="00C72BFF"/>
    <w:rsid w:val="00C7344C"/>
    <w:rsid w:val="00C73B29"/>
    <w:rsid w:val="00C740AF"/>
    <w:rsid w:val="00C7412F"/>
    <w:rsid w:val="00C7519B"/>
    <w:rsid w:val="00C758AB"/>
    <w:rsid w:val="00C77A6B"/>
    <w:rsid w:val="00C77A9D"/>
    <w:rsid w:val="00C77C56"/>
    <w:rsid w:val="00C77F44"/>
    <w:rsid w:val="00C800AA"/>
    <w:rsid w:val="00C80A6A"/>
    <w:rsid w:val="00C81191"/>
    <w:rsid w:val="00C82FF2"/>
    <w:rsid w:val="00C8355E"/>
    <w:rsid w:val="00C8436B"/>
    <w:rsid w:val="00C8448C"/>
    <w:rsid w:val="00C84535"/>
    <w:rsid w:val="00C848A3"/>
    <w:rsid w:val="00C851D0"/>
    <w:rsid w:val="00C854E5"/>
    <w:rsid w:val="00C85ADC"/>
    <w:rsid w:val="00C85BA1"/>
    <w:rsid w:val="00C85CB8"/>
    <w:rsid w:val="00C867C8"/>
    <w:rsid w:val="00C86D9A"/>
    <w:rsid w:val="00C870DF"/>
    <w:rsid w:val="00C8787A"/>
    <w:rsid w:val="00C87996"/>
    <w:rsid w:val="00C92132"/>
    <w:rsid w:val="00C92D01"/>
    <w:rsid w:val="00C93784"/>
    <w:rsid w:val="00C939F9"/>
    <w:rsid w:val="00C93A28"/>
    <w:rsid w:val="00C93E56"/>
    <w:rsid w:val="00C94094"/>
    <w:rsid w:val="00C94675"/>
    <w:rsid w:val="00C94870"/>
    <w:rsid w:val="00C94AD6"/>
    <w:rsid w:val="00C94B2E"/>
    <w:rsid w:val="00C94E0C"/>
    <w:rsid w:val="00C958EC"/>
    <w:rsid w:val="00C95B94"/>
    <w:rsid w:val="00C9615E"/>
    <w:rsid w:val="00C963D7"/>
    <w:rsid w:val="00C970F2"/>
    <w:rsid w:val="00C97477"/>
    <w:rsid w:val="00C97665"/>
    <w:rsid w:val="00C97757"/>
    <w:rsid w:val="00CA0003"/>
    <w:rsid w:val="00CA00E2"/>
    <w:rsid w:val="00CA0104"/>
    <w:rsid w:val="00CA0689"/>
    <w:rsid w:val="00CA0865"/>
    <w:rsid w:val="00CA0BB3"/>
    <w:rsid w:val="00CA199F"/>
    <w:rsid w:val="00CA235B"/>
    <w:rsid w:val="00CA4754"/>
    <w:rsid w:val="00CA4A86"/>
    <w:rsid w:val="00CA4C8D"/>
    <w:rsid w:val="00CA4E52"/>
    <w:rsid w:val="00CA514D"/>
    <w:rsid w:val="00CA62FC"/>
    <w:rsid w:val="00CA6942"/>
    <w:rsid w:val="00CA6E96"/>
    <w:rsid w:val="00CA6ED2"/>
    <w:rsid w:val="00CA6FA4"/>
    <w:rsid w:val="00CA787D"/>
    <w:rsid w:val="00CB0107"/>
    <w:rsid w:val="00CB0132"/>
    <w:rsid w:val="00CB1781"/>
    <w:rsid w:val="00CB1E34"/>
    <w:rsid w:val="00CB20F8"/>
    <w:rsid w:val="00CB28F5"/>
    <w:rsid w:val="00CB36DE"/>
    <w:rsid w:val="00CB3D36"/>
    <w:rsid w:val="00CB474F"/>
    <w:rsid w:val="00CB587A"/>
    <w:rsid w:val="00CB5EDA"/>
    <w:rsid w:val="00CB6085"/>
    <w:rsid w:val="00CB6333"/>
    <w:rsid w:val="00CB6542"/>
    <w:rsid w:val="00CB6A24"/>
    <w:rsid w:val="00CB6B0C"/>
    <w:rsid w:val="00CB71BC"/>
    <w:rsid w:val="00CB759B"/>
    <w:rsid w:val="00CB77E0"/>
    <w:rsid w:val="00CC019C"/>
    <w:rsid w:val="00CC0519"/>
    <w:rsid w:val="00CC06BF"/>
    <w:rsid w:val="00CC07B7"/>
    <w:rsid w:val="00CC18A3"/>
    <w:rsid w:val="00CC1F11"/>
    <w:rsid w:val="00CC215D"/>
    <w:rsid w:val="00CC2164"/>
    <w:rsid w:val="00CC27CB"/>
    <w:rsid w:val="00CC2811"/>
    <w:rsid w:val="00CC296E"/>
    <w:rsid w:val="00CC4685"/>
    <w:rsid w:val="00CC4989"/>
    <w:rsid w:val="00CC4EF8"/>
    <w:rsid w:val="00CC4F2B"/>
    <w:rsid w:val="00CC5324"/>
    <w:rsid w:val="00CC67A4"/>
    <w:rsid w:val="00CC6A02"/>
    <w:rsid w:val="00CC6D5A"/>
    <w:rsid w:val="00CC7572"/>
    <w:rsid w:val="00CC79AD"/>
    <w:rsid w:val="00CC7E0E"/>
    <w:rsid w:val="00CD0090"/>
    <w:rsid w:val="00CD046A"/>
    <w:rsid w:val="00CD08B7"/>
    <w:rsid w:val="00CD0F01"/>
    <w:rsid w:val="00CD0F58"/>
    <w:rsid w:val="00CD13A8"/>
    <w:rsid w:val="00CD19B2"/>
    <w:rsid w:val="00CD1A6B"/>
    <w:rsid w:val="00CD1AC9"/>
    <w:rsid w:val="00CD1B96"/>
    <w:rsid w:val="00CD2323"/>
    <w:rsid w:val="00CD2B8A"/>
    <w:rsid w:val="00CD2D6A"/>
    <w:rsid w:val="00CD3685"/>
    <w:rsid w:val="00CD3FF6"/>
    <w:rsid w:val="00CD4149"/>
    <w:rsid w:val="00CD423C"/>
    <w:rsid w:val="00CD49E7"/>
    <w:rsid w:val="00CD4BE8"/>
    <w:rsid w:val="00CD4C80"/>
    <w:rsid w:val="00CD4FEC"/>
    <w:rsid w:val="00CD5BE4"/>
    <w:rsid w:val="00CD6C53"/>
    <w:rsid w:val="00CD6DD6"/>
    <w:rsid w:val="00CD6E5C"/>
    <w:rsid w:val="00CD7093"/>
    <w:rsid w:val="00CD7097"/>
    <w:rsid w:val="00CE003D"/>
    <w:rsid w:val="00CE0549"/>
    <w:rsid w:val="00CE070A"/>
    <w:rsid w:val="00CE0A74"/>
    <w:rsid w:val="00CE0BED"/>
    <w:rsid w:val="00CE23E2"/>
    <w:rsid w:val="00CE3023"/>
    <w:rsid w:val="00CE3078"/>
    <w:rsid w:val="00CE3BDA"/>
    <w:rsid w:val="00CE3D3D"/>
    <w:rsid w:val="00CE42BC"/>
    <w:rsid w:val="00CE604D"/>
    <w:rsid w:val="00CE6157"/>
    <w:rsid w:val="00CE714B"/>
    <w:rsid w:val="00CE77E4"/>
    <w:rsid w:val="00CE7ECA"/>
    <w:rsid w:val="00CF12B9"/>
    <w:rsid w:val="00CF1BBA"/>
    <w:rsid w:val="00CF2147"/>
    <w:rsid w:val="00CF2551"/>
    <w:rsid w:val="00CF26AB"/>
    <w:rsid w:val="00CF2D5F"/>
    <w:rsid w:val="00CF335F"/>
    <w:rsid w:val="00CF3C0D"/>
    <w:rsid w:val="00CF3C6E"/>
    <w:rsid w:val="00CF3C70"/>
    <w:rsid w:val="00CF3FA4"/>
    <w:rsid w:val="00CF436A"/>
    <w:rsid w:val="00CF464C"/>
    <w:rsid w:val="00CF4E38"/>
    <w:rsid w:val="00CF506C"/>
    <w:rsid w:val="00CF528D"/>
    <w:rsid w:val="00CF55F6"/>
    <w:rsid w:val="00CF6058"/>
    <w:rsid w:val="00CF706F"/>
    <w:rsid w:val="00CF7140"/>
    <w:rsid w:val="00D00319"/>
    <w:rsid w:val="00D01025"/>
    <w:rsid w:val="00D016E6"/>
    <w:rsid w:val="00D01BD9"/>
    <w:rsid w:val="00D01D19"/>
    <w:rsid w:val="00D021DA"/>
    <w:rsid w:val="00D02556"/>
    <w:rsid w:val="00D02E9A"/>
    <w:rsid w:val="00D0451F"/>
    <w:rsid w:val="00D05478"/>
    <w:rsid w:val="00D056D6"/>
    <w:rsid w:val="00D06260"/>
    <w:rsid w:val="00D066F4"/>
    <w:rsid w:val="00D075C0"/>
    <w:rsid w:val="00D07AD8"/>
    <w:rsid w:val="00D10044"/>
    <w:rsid w:val="00D100A6"/>
    <w:rsid w:val="00D10DAB"/>
    <w:rsid w:val="00D120A8"/>
    <w:rsid w:val="00D1278F"/>
    <w:rsid w:val="00D12A96"/>
    <w:rsid w:val="00D131D1"/>
    <w:rsid w:val="00D131EC"/>
    <w:rsid w:val="00D137A3"/>
    <w:rsid w:val="00D13F68"/>
    <w:rsid w:val="00D141A1"/>
    <w:rsid w:val="00D146D9"/>
    <w:rsid w:val="00D147CD"/>
    <w:rsid w:val="00D14996"/>
    <w:rsid w:val="00D15296"/>
    <w:rsid w:val="00D15443"/>
    <w:rsid w:val="00D15774"/>
    <w:rsid w:val="00D158B3"/>
    <w:rsid w:val="00D1611A"/>
    <w:rsid w:val="00D17380"/>
    <w:rsid w:val="00D17BAF"/>
    <w:rsid w:val="00D17D30"/>
    <w:rsid w:val="00D2061A"/>
    <w:rsid w:val="00D20726"/>
    <w:rsid w:val="00D2075F"/>
    <w:rsid w:val="00D20793"/>
    <w:rsid w:val="00D20FC1"/>
    <w:rsid w:val="00D218EE"/>
    <w:rsid w:val="00D21C2A"/>
    <w:rsid w:val="00D22006"/>
    <w:rsid w:val="00D22B48"/>
    <w:rsid w:val="00D22B79"/>
    <w:rsid w:val="00D22BFA"/>
    <w:rsid w:val="00D23DF0"/>
    <w:rsid w:val="00D241EE"/>
    <w:rsid w:val="00D243A0"/>
    <w:rsid w:val="00D2458C"/>
    <w:rsid w:val="00D25969"/>
    <w:rsid w:val="00D2653A"/>
    <w:rsid w:val="00D26604"/>
    <w:rsid w:val="00D26961"/>
    <w:rsid w:val="00D26DD0"/>
    <w:rsid w:val="00D2717F"/>
    <w:rsid w:val="00D27819"/>
    <w:rsid w:val="00D27B0A"/>
    <w:rsid w:val="00D30816"/>
    <w:rsid w:val="00D325DA"/>
    <w:rsid w:val="00D32CAE"/>
    <w:rsid w:val="00D334E8"/>
    <w:rsid w:val="00D33502"/>
    <w:rsid w:val="00D33EC8"/>
    <w:rsid w:val="00D34279"/>
    <w:rsid w:val="00D34A22"/>
    <w:rsid w:val="00D351C9"/>
    <w:rsid w:val="00D354DE"/>
    <w:rsid w:val="00D35549"/>
    <w:rsid w:val="00D35E9E"/>
    <w:rsid w:val="00D36285"/>
    <w:rsid w:val="00D368A2"/>
    <w:rsid w:val="00D37B89"/>
    <w:rsid w:val="00D37F59"/>
    <w:rsid w:val="00D418B2"/>
    <w:rsid w:val="00D41A40"/>
    <w:rsid w:val="00D41B4E"/>
    <w:rsid w:val="00D41C4A"/>
    <w:rsid w:val="00D41D28"/>
    <w:rsid w:val="00D423BC"/>
    <w:rsid w:val="00D42843"/>
    <w:rsid w:val="00D42FF2"/>
    <w:rsid w:val="00D44803"/>
    <w:rsid w:val="00D44D03"/>
    <w:rsid w:val="00D44EE4"/>
    <w:rsid w:val="00D46329"/>
    <w:rsid w:val="00D47845"/>
    <w:rsid w:val="00D478CF"/>
    <w:rsid w:val="00D47A3A"/>
    <w:rsid w:val="00D50A7F"/>
    <w:rsid w:val="00D5132A"/>
    <w:rsid w:val="00D51767"/>
    <w:rsid w:val="00D52559"/>
    <w:rsid w:val="00D53AD0"/>
    <w:rsid w:val="00D53EE6"/>
    <w:rsid w:val="00D5412C"/>
    <w:rsid w:val="00D549A6"/>
    <w:rsid w:val="00D54A42"/>
    <w:rsid w:val="00D54D8E"/>
    <w:rsid w:val="00D55147"/>
    <w:rsid w:val="00D558BB"/>
    <w:rsid w:val="00D56557"/>
    <w:rsid w:val="00D5694F"/>
    <w:rsid w:val="00D56967"/>
    <w:rsid w:val="00D56C7F"/>
    <w:rsid w:val="00D57193"/>
    <w:rsid w:val="00D57A4F"/>
    <w:rsid w:val="00D60762"/>
    <w:rsid w:val="00D60802"/>
    <w:rsid w:val="00D609D2"/>
    <w:rsid w:val="00D60ADC"/>
    <w:rsid w:val="00D61177"/>
    <w:rsid w:val="00D617C9"/>
    <w:rsid w:val="00D61940"/>
    <w:rsid w:val="00D62A96"/>
    <w:rsid w:val="00D62B77"/>
    <w:rsid w:val="00D62F31"/>
    <w:rsid w:val="00D62F5B"/>
    <w:rsid w:val="00D63C76"/>
    <w:rsid w:val="00D63D92"/>
    <w:rsid w:val="00D63DEC"/>
    <w:rsid w:val="00D63E10"/>
    <w:rsid w:val="00D64262"/>
    <w:rsid w:val="00D645BD"/>
    <w:rsid w:val="00D64CC3"/>
    <w:rsid w:val="00D65499"/>
    <w:rsid w:val="00D65CC0"/>
    <w:rsid w:val="00D65E19"/>
    <w:rsid w:val="00D661A3"/>
    <w:rsid w:val="00D671CE"/>
    <w:rsid w:val="00D67C1D"/>
    <w:rsid w:val="00D706AB"/>
    <w:rsid w:val="00D71991"/>
    <w:rsid w:val="00D725CC"/>
    <w:rsid w:val="00D72708"/>
    <w:rsid w:val="00D732ED"/>
    <w:rsid w:val="00D73DCF"/>
    <w:rsid w:val="00D73EAD"/>
    <w:rsid w:val="00D749F4"/>
    <w:rsid w:val="00D74AEB"/>
    <w:rsid w:val="00D757B1"/>
    <w:rsid w:val="00D757C8"/>
    <w:rsid w:val="00D75A8E"/>
    <w:rsid w:val="00D75B17"/>
    <w:rsid w:val="00D75D53"/>
    <w:rsid w:val="00D75FC2"/>
    <w:rsid w:val="00D76ADF"/>
    <w:rsid w:val="00D76FC8"/>
    <w:rsid w:val="00D77603"/>
    <w:rsid w:val="00D779B1"/>
    <w:rsid w:val="00D77C2A"/>
    <w:rsid w:val="00D77FE6"/>
    <w:rsid w:val="00D8083E"/>
    <w:rsid w:val="00D80978"/>
    <w:rsid w:val="00D80EE5"/>
    <w:rsid w:val="00D815F5"/>
    <w:rsid w:val="00D81AF9"/>
    <w:rsid w:val="00D81F29"/>
    <w:rsid w:val="00D82151"/>
    <w:rsid w:val="00D826B4"/>
    <w:rsid w:val="00D82D80"/>
    <w:rsid w:val="00D82DA6"/>
    <w:rsid w:val="00D82F01"/>
    <w:rsid w:val="00D834E3"/>
    <w:rsid w:val="00D835E1"/>
    <w:rsid w:val="00D83857"/>
    <w:rsid w:val="00D83AA3"/>
    <w:rsid w:val="00D84554"/>
    <w:rsid w:val="00D8486F"/>
    <w:rsid w:val="00D84CCC"/>
    <w:rsid w:val="00D86167"/>
    <w:rsid w:val="00D8668D"/>
    <w:rsid w:val="00D86C19"/>
    <w:rsid w:val="00D872B0"/>
    <w:rsid w:val="00D872F0"/>
    <w:rsid w:val="00D875F8"/>
    <w:rsid w:val="00D877B0"/>
    <w:rsid w:val="00D87D3A"/>
    <w:rsid w:val="00D87E08"/>
    <w:rsid w:val="00D906D0"/>
    <w:rsid w:val="00D917F1"/>
    <w:rsid w:val="00D91B94"/>
    <w:rsid w:val="00D92818"/>
    <w:rsid w:val="00D92B7F"/>
    <w:rsid w:val="00D93330"/>
    <w:rsid w:val="00D93C20"/>
    <w:rsid w:val="00D941B5"/>
    <w:rsid w:val="00D945F9"/>
    <w:rsid w:val="00D94679"/>
    <w:rsid w:val="00D94A52"/>
    <w:rsid w:val="00D95575"/>
    <w:rsid w:val="00D96142"/>
    <w:rsid w:val="00D96611"/>
    <w:rsid w:val="00D9665B"/>
    <w:rsid w:val="00D969D7"/>
    <w:rsid w:val="00D96E05"/>
    <w:rsid w:val="00D97310"/>
    <w:rsid w:val="00DA045F"/>
    <w:rsid w:val="00DA0A05"/>
    <w:rsid w:val="00DA1627"/>
    <w:rsid w:val="00DA1944"/>
    <w:rsid w:val="00DA2845"/>
    <w:rsid w:val="00DA31F2"/>
    <w:rsid w:val="00DA381B"/>
    <w:rsid w:val="00DA38FF"/>
    <w:rsid w:val="00DA396B"/>
    <w:rsid w:val="00DA497E"/>
    <w:rsid w:val="00DA53C5"/>
    <w:rsid w:val="00DA5908"/>
    <w:rsid w:val="00DA5EBF"/>
    <w:rsid w:val="00DA6509"/>
    <w:rsid w:val="00DA654F"/>
    <w:rsid w:val="00DA6A25"/>
    <w:rsid w:val="00DA6BD9"/>
    <w:rsid w:val="00DA6FC5"/>
    <w:rsid w:val="00DA75C5"/>
    <w:rsid w:val="00DB0163"/>
    <w:rsid w:val="00DB09F8"/>
    <w:rsid w:val="00DB0C30"/>
    <w:rsid w:val="00DB14CE"/>
    <w:rsid w:val="00DB16BF"/>
    <w:rsid w:val="00DB1D41"/>
    <w:rsid w:val="00DB2BA4"/>
    <w:rsid w:val="00DB2D68"/>
    <w:rsid w:val="00DB2DA8"/>
    <w:rsid w:val="00DB2F45"/>
    <w:rsid w:val="00DB332A"/>
    <w:rsid w:val="00DB4480"/>
    <w:rsid w:val="00DB4540"/>
    <w:rsid w:val="00DB4BED"/>
    <w:rsid w:val="00DB52A4"/>
    <w:rsid w:val="00DB5581"/>
    <w:rsid w:val="00DB56D2"/>
    <w:rsid w:val="00DB59EA"/>
    <w:rsid w:val="00DB5B9B"/>
    <w:rsid w:val="00DB5BAC"/>
    <w:rsid w:val="00DB631B"/>
    <w:rsid w:val="00DB7195"/>
    <w:rsid w:val="00DB74AD"/>
    <w:rsid w:val="00DB7DC4"/>
    <w:rsid w:val="00DC1040"/>
    <w:rsid w:val="00DC1438"/>
    <w:rsid w:val="00DC1995"/>
    <w:rsid w:val="00DC22E9"/>
    <w:rsid w:val="00DC2410"/>
    <w:rsid w:val="00DC3AAF"/>
    <w:rsid w:val="00DC40E8"/>
    <w:rsid w:val="00DC4418"/>
    <w:rsid w:val="00DC483D"/>
    <w:rsid w:val="00DC4841"/>
    <w:rsid w:val="00DC484C"/>
    <w:rsid w:val="00DC4AC4"/>
    <w:rsid w:val="00DC5271"/>
    <w:rsid w:val="00DC56B6"/>
    <w:rsid w:val="00DC600B"/>
    <w:rsid w:val="00DC6193"/>
    <w:rsid w:val="00DC68B5"/>
    <w:rsid w:val="00DC6E56"/>
    <w:rsid w:val="00DC7666"/>
    <w:rsid w:val="00DC7BDC"/>
    <w:rsid w:val="00DD000A"/>
    <w:rsid w:val="00DD0B0A"/>
    <w:rsid w:val="00DD15B9"/>
    <w:rsid w:val="00DD2156"/>
    <w:rsid w:val="00DD3840"/>
    <w:rsid w:val="00DD4865"/>
    <w:rsid w:val="00DD4A84"/>
    <w:rsid w:val="00DD637F"/>
    <w:rsid w:val="00DD682D"/>
    <w:rsid w:val="00DD6D70"/>
    <w:rsid w:val="00DD6F02"/>
    <w:rsid w:val="00DD7751"/>
    <w:rsid w:val="00DD7D69"/>
    <w:rsid w:val="00DE014D"/>
    <w:rsid w:val="00DE1114"/>
    <w:rsid w:val="00DE147C"/>
    <w:rsid w:val="00DE17E2"/>
    <w:rsid w:val="00DE1AAB"/>
    <w:rsid w:val="00DE20F9"/>
    <w:rsid w:val="00DE21F5"/>
    <w:rsid w:val="00DE23FF"/>
    <w:rsid w:val="00DE29A6"/>
    <w:rsid w:val="00DE2A14"/>
    <w:rsid w:val="00DE2ABE"/>
    <w:rsid w:val="00DE2E30"/>
    <w:rsid w:val="00DE3AD5"/>
    <w:rsid w:val="00DE48CF"/>
    <w:rsid w:val="00DE48EA"/>
    <w:rsid w:val="00DE5230"/>
    <w:rsid w:val="00DE59CC"/>
    <w:rsid w:val="00DE5B81"/>
    <w:rsid w:val="00DE6275"/>
    <w:rsid w:val="00DE71C0"/>
    <w:rsid w:val="00DF0256"/>
    <w:rsid w:val="00DF032F"/>
    <w:rsid w:val="00DF03FE"/>
    <w:rsid w:val="00DF0D6B"/>
    <w:rsid w:val="00DF0DF5"/>
    <w:rsid w:val="00DF1046"/>
    <w:rsid w:val="00DF1BD9"/>
    <w:rsid w:val="00DF32F2"/>
    <w:rsid w:val="00DF398A"/>
    <w:rsid w:val="00DF3A01"/>
    <w:rsid w:val="00DF3A3C"/>
    <w:rsid w:val="00DF3FB6"/>
    <w:rsid w:val="00DF491D"/>
    <w:rsid w:val="00DF5087"/>
    <w:rsid w:val="00DF549A"/>
    <w:rsid w:val="00DF5C8C"/>
    <w:rsid w:val="00DF5DC4"/>
    <w:rsid w:val="00DF68E2"/>
    <w:rsid w:val="00DF7EC5"/>
    <w:rsid w:val="00DF7EE0"/>
    <w:rsid w:val="00E0139F"/>
    <w:rsid w:val="00E015A6"/>
    <w:rsid w:val="00E02FC6"/>
    <w:rsid w:val="00E034C4"/>
    <w:rsid w:val="00E03DE1"/>
    <w:rsid w:val="00E048A5"/>
    <w:rsid w:val="00E04B0E"/>
    <w:rsid w:val="00E04B5B"/>
    <w:rsid w:val="00E04E18"/>
    <w:rsid w:val="00E0551C"/>
    <w:rsid w:val="00E05606"/>
    <w:rsid w:val="00E05A7C"/>
    <w:rsid w:val="00E05D8E"/>
    <w:rsid w:val="00E06229"/>
    <w:rsid w:val="00E0723B"/>
    <w:rsid w:val="00E07716"/>
    <w:rsid w:val="00E077AF"/>
    <w:rsid w:val="00E10EFA"/>
    <w:rsid w:val="00E119CA"/>
    <w:rsid w:val="00E12A61"/>
    <w:rsid w:val="00E12CB9"/>
    <w:rsid w:val="00E12D0D"/>
    <w:rsid w:val="00E14A8F"/>
    <w:rsid w:val="00E14B56"/>
    <w:rsid w:val="00E14EB7"/>
    <w:rsid w:val="00E157B4"/>
    <w:rsid w:val="00E16091"/>
    <w:rsid w:val="00E161CF"/>
    <w:rsid w:val="00E1637A"/>
    <w:rsid w:val="00E1663A"/>
    <w:rsid w:val="00E17310"/>
    <w:rsid w:val="00E17EC5"/>
    <w:rsid w:val="00E209FC"/>
    <w:rsid w:val="00E20DCF"/>
    <w:rsid w:val="00E20DD2"/>
    <w:rsid w:val="00E2148A"/>
    <w:rsid w:val="00E21A87"/>
    <w:rsid w:val="00E21F91"/>
    <w:rsid w:val="00E22820"/>
    <w:rsid w:val="00E22E5D"/>
    <w:rsid w:val="00E23806"/>
    <w:rsid w:val="00E238E0"/>
    <w:rsid w:val="00E239B9"/>
    <w:rsid w:val="00E23A36"/>
    <w:rsid w:val="00E241CD"/>
    <w:rsid w:val="00E2424D"/>
    <w:rsid w:val="00E2452F"/>
    <w:rsid w:val="00E24B5D"/>
    <w:rsid w:val="00E252B0"/>
    <w:rsid w:val="00E25724"/>
    <w:rsid w:val="00E25C23"/>
    <w:rsid w:val="00E26462"/>
    <w:rsid w:val="00E26949"/>
    <w:rsid w:val="00E2708F"/>
    <w:rsid w:val="00E273B3"/>
    <w:rsid w:val="00E276CD"/>
    <w:rsid w:val="00E27D3B"/>
    <w:rsid w:val="00E30DB1"/>
    <w:rsid w:val="00E30FEA"/>
    <w:rsid w:val="00E3153A"/>
    <w:rsid w:val="00E315E1"/>
    <w:rsid w:val="00E315FF"/>
    <w:rsid w:val="00E31D9F"/>
    <w:rsid w:val="00E328CA"/>
    <w:rsid w:val="00E32A05"/>
    <w:rsid w:val="00E32BB6"/>
    <w:rsid w:val="00E33555"/>
    <w:rsid w:val="00E35169"/>
    <w:rsid w:val="00E35570"/>
    <w:rsid w:val="00E40A25"/>
    <w:rsid w:val="00E40C37"/>
    <w:rsid w:val="00E41033"/>
    <w:rsid w:val="00E41159"/>
    <w:rsid w:val="00E412BE"/>
    <w:rsid w:val="00E41321"/>
    <w:rsid w:val="00E413D1"/>
    <w:rsid w:val="00E4173E"/>
    <w:rsid w:val="00E42294"/>
    <w:rsid w:val="00E423F1"/>
    <w:rsid w:val="00E42628"/>
    <w:rsid w:val="00E426A7"/>
    <w:rsid w:val="00E42F78"/>
    <w:rsid w:val="00E43344"/>
    <w:rsid w:val="00E4347D"/>
    <w:rsid w:val="00E43884"/>
    <w:rsid w:val="00E43A49"/>
    <w:rsid w:val="00E43D21"/>
    <w:rsid w:val="00E44178"/>
    <w:rsid w:val="00E44660"/>
    <w:rsid w:val="00E45BAD"/>
    <w:rsid w:val="00E45FD0"/>
    <w:rsid w:val="00E46896"/>
    <w:rsid w:val="00E46E2A"/>
    <w:rsid w:val="00E46E96"/>
    <w:rsid w:val="00E473A5"/>
    <w:rsid w:val="00E47994"/>
    <w:rsid w:val="00E50C66"/>
    <w:rsid w:val="00E50EF5"/>
    <w:rsid w:val="00E5135C"/>
    <w:rsid w:val="00E51614"/>
    <w:rsid w:val="00E51842"/>
    <w:rsid w:val="00E518C6"/>
    <w:rsid w:val="00E520B0"/>
    <w:rsid w:val="00E5282F"/>
    <w:rsid w:val="00E535E1"/>
    <w:rsid w:val="00E53BC3"/>
    <w:rsid w:val="00E5552B"/>
    <w:rsid w:val="00E55CA4"/>
    <w:rsid w:val="00E5619C"/>
    <w:rsid w:val="00E561F0"/>
    <w:rsid w:val="00E567BD"/>
    <w:rsid w:val="00E56DEE"/>
    <w:rsid w:val="00E570EE"/>
    <w:rsid w:val="00E571B6"/>
    <w:rsid w:val="00E5757A"/>
    <w:rsid w:val="00E576DE"/>
    <w:rsid w:val="00E60CA8"/>
    <w:rsid w:val="00E61145"/>
    <w:rsid w:val="00E61C7D"/>
    <w:rsid w:val="00E62885"/>
    <w:rsid w:val="00E630FA"/>
    <w:rsid w:val="00E645F6"/>
    <w:rsid w:val="00E65598"/>
    <w:rsid w:val="00E65870"/>
    <w:rsid w:val="00E65BB9"/>
    <w:rsid w:val="00E66333"/>
    <w:rsid w:val="00E676AA"/>
    <w:rsid w:val="00E67DDF"/>
    <w:rsid w:val="00E7003A"/>
    <w:rsid w:val="00E70B58"/>
    <w:rsid w:val="00E71719"/>
    <w:rsid w:val="00E71D94"/>
    <w:rsid w:val="00E72997"/>
    <w:rsid w:val="00E72C27"/>
    <w:rsid w:val="00E72F72"/>
    <w:rsid w:val="00E736AB"/>
    <w:rsid w:val="00E73B78"/>
    <w:rsid w:val="00E74427"/>
    <w:rsid w:val="00E745A7"/>
    <w:rsid w:val="00E75363"/>
    <w:rsid w:val="00E7558E"/>
    <w:rsid w:val="00E75D15"/>
    <w:rsid w:val="00E75D7C"/>
    <w:rsid w:val="00E7652D"/>
    <w:rsid w:val="00E76E46"/>
    <w:rsid w:val="00E775BE"/>
    <w:rsid w:val="00E77802"/>
    <w:rsid w:val="00E77DBF"/>
    <w:rsid w:val="00E80B97"/>
    <w:rsid w:val="00E80DF5"/>
    <w:rsid w:val="00E8157C"/>
    <w:rsid w:val="00E81D4E"/>
    <w:rsid w:val="00E81E7B"/>
    <w:rsid w:val="00E81F5A"/>
    <w:rsid w:val="00E8227E"/>
    <w:rsid w:val="00E8330F"/>
    <w:rsid w:val="00E8340F"/>
    <w:rsid w:val="00E83D17"/>
    <w:rsid w:val="00E83D27"/>
    <w:rsid w:val="00E841B1"/>
    <w:rsid w:val="00E84221"/>
    <w:rsid w:val="00E8425B"/>
    <w:rsid w:val="00E85ACF"/>
    <w:rsid w:val="00E85E25"/>
    <w:rsid w:val="00E869D9"/>
    <w:rsid w:val="00E86E38"/>
    <w:rsid w:val="00E86FDD"/>
    <w:rsid w:val="00E87F11"/>
    <w:rsid w:val="00E87F33"/>
    <w:rsid w:val="00E90736"/>
    <w:rsid w:val="00E90BC4"/>
    <w:rsid w:val="00E91A30"/>
    <w:rsid w:val="00E92103"/>
    <w:rsid w:val="00E9236C"/>
    <w:rsid w:val="00E92574"/>
    <w:rsid w:val="00E928AC"/>
    <w:rsid w:val="00E9336D"/>
    <w:rsid w:val="00E93407"/>
    <w:rsid w:val="00E935F2"/>
    <w:rsid w:val="00E93A15"/>
    <w:rsid w:val="00E9466A"/>
    <w:rsid w:val="00E9606D"/>
    <w:rsid w:val="00EA0005"/>
    <w:rsid w:val="00EA0364"/>
    <w:rsid w:val="00EA2271"/>
    <w:rsid w:val="00EA2C5F"/>
    <w:rsid w:val="00EA3269"/>
    <w:rsid w:val="00EA3B1D"/>
    <w:rsid w:val="00EA479D"/>
    <w:rsid w:val="00EA4F4B"/>
    <w:rsid w:val="00EA4F6E"/>
    <w:rsid w:val="00EA5320"/>
    <w:rsid w:val="00EA5700"/>
    <w:rsid w:val="00EA576A"/>
    <w:rsid w:val="00EA5889"/>
    <w:rsid w:val="00EA5C17"/>
    <w:rsid w:val="00EA640C"/>
    <w:rsid w:val="00EA6572"/>
    <w:rsid w:val="00EA698E"/>
    <w:rsid w:val="00EA7BD5"/>
    <w:rsid w:val="00EA7CCB"/>
    <w:rsid w:val="00EB00C3"/>
    <w:rsid w:val="00EB00CF"/>
    <w:rsid w:val="00EB011E"/>
    <w:rsid w:val="00EB271D"/>
    <w:rsid w:val="00EB2896"/>
    <w:rsid w:val="00EB2A2E"/>
    <w:rsid w:val="00EB47AB"/>
    <w:rsid w:val="00EB4BF8"/>
    <w:rsid w:val="00EB52CE"/>
    <w:rsid w:val="00EB5C40"/>
    <w:rsid w:val="00EB5CD1"/>
    <w:rsid w:val="00EB6986"/>
    <w:rsid w:val="00EB7D37"/>
    <w:rsid w:val="00EC047F"/>
    <w:rsid w:val="00EC0EE8"/>
    <w:rsid w:val="00EC1140"/>
    <w:rsid w:val="00EC16E3"/>
    <w:rsid w:val="00EC1DE1"/>
    <w:rsid w:val="00EC27DA"/>
    <w:rsid w:val="00EC2BC6"/>
    <w:rsid w:val="00EC2F5F"/>
    <w:rsid w:val="00EC403D"/>
    <w:rsid w:val="00EC4352"/>
    <w:rsid w:val="00EC510D"/>
    <w:rsid w:val="00EC511B"/>
    <w:rsid w:val="00EC5767"/>
    <w:rsid w:val="00EC59B3"/>
    <w:rsid w:val="00EC5D4D"/>
    <w:rsid w:val="00EC5DCE"/>
    <w:rsid w:val="00EC6033"/>
    <w:rsid w:val="00EC60A9"/>
    <w:rsid w:val="00EC7058"/>
    <w:rsid w:val="00EC7090"/>
    <w:rsid w:val="00EC776F"/>
    <w:rsid w:val="00EC7F2C"/>
    <w:rsid w:val="00ED08CE"/>
    <w:rsid w:val="00ED0E77"/>
    <w:rsid w:val="00ED0F31"/>
    <w:rsid w:val="00ED26D5"/>
    <w:rsid w:val="00ED2724"/>
    <w:rsid w:val="00ED29FE"/>
    <w:rsid w:val="00ED312B"/>
    <w:rsid w:val="00ED32CA"/>
    <w:rsid w:val="00ED3ABA"/>
    <w:rsid w:val="00ED3AD8"/>
    <w:rsid w:val="00ED3F89"/>
    <w:rsid w:val="00ED43D7"/>
    <w:rsid w:val="00ED4C88"/>
    <w:rsid w:val="00ED5087"/>
    <w:rsid w:val="00ED5E61"/>
    <w:rsid w:val="00EE0A1E"/>
    <w:rsid w:val="00EE17EF"/>
    <w:rsid w:val="00EE31F6"/>
    <w:rsid w:val="00EE368A"/>
    <w:rsid w:val="00EE3AD3"/>
    <w:rsid w:val="00EE3CA3"/>
    <w:rsid w:val="00EE40A6"/>
    <w:rsid w:val="00EE58EF"/>
    <w:rsid w:val="00EE5ADE"/>
    <w:rsid w:val="00EE5B0B"/>
    <w:rsid w:val="00EE659F"/>
    <w:rsid w:val="00EE6E21"/>
    <w:rsid w:val="00EE7623"/>
    <w:rsid w:val="00EF006B"/>
    <w:rsid w:val="00EF1928"/>
    <w:rsid w:val="00EF21C6"/>
    <w:rsid w:val="00EF2547"/>
    <w:rsid w:val="00EF2B2F"/>
    <w:rsid w:val="00EF32FC"/>
    <w:rsid w:val="00EF4517"/>
    <w:rsid w:val="00EF5090"/>
    <w:rsid w:val="00EF5A43"/>
    <w:rsid w:val="00EF5EE0"/>
    <w:rsid w:val="00EF6437"/>
    <w:rsid w:val="00EF64ED"/>
    <w:rsid w:val="00EF651F"/>
    <w:rsid w:val="00EF66D5"/>
    <w:rsid w:val="00EF6C2E"/>
    <w:rsid w:val="00EF7704"/>
    <w:rsid w:val="00EF77AF"/>
    <w:rsid w:val="00EF77C0"/>
    <w:rsid w:val="00EF7820"/>
    <w:rsid w:val="00EF7AC6"/>
    <w:rsid w:val="00F0087D"/>
    <w:rsid w:val="00F00D18"/>
    <w:rsid w:val="00F015E3"/>
    <w:rsid w:val="00F022F0"/>
    <w:rsid w:val="00F032FF"/>
    <w:rsid w:val="00F0424B"/>
    <w:rsid w:val="00F04A7C"/>
    <w:rsid w:val="00F05B39"/>
    <w:rsid w:val="00F05C83"/>
    <w:rsid w:val="00F060C6"/>
    <w:rsid w:val="00F06392"/>
    <w:rsid w:val="00F07278"/>
    <w:rsid w:val="00F07B97"/>
    <w:rsid w:val="00F11529"/>
    <w:rsid w:val="00F118A2"/>
    <w:rsid w:val="00F11B86"/>
    <w:rsid w:val="00F11D46"/>
    <w:rsid w:val="00F1233D"/>
    <w:rsid w:val="00F1249F"/>
    <w:rsid w:val="00F129C2"/>
    <w:rsid w:val="00F12BD7"/>
    <w:rsid w:val="00F12C2C"/>
    <w:rsid w:val="00F130E6"/>
    <w:rsid w:val="00F135FB"/>
    <w:rsid w:val="00F136C4"/>
    <w:rsid w:val="00F139E1"/>
    <w:rsid w:val="00F13F96"/>
    <w:rsid w:val="00F14975"/>
    <w:rsid w:val="00F14DF2"/>
    <w:rsid w:val="00F153FE"/>
    <w:rsid w:val="00F15CA5"/>
    <w:rsid w:val="00F15F27"/>
    <w:rsid w:val="00F15F3F"/>
    <w:rsid w:val="00F16E21"/>
    <w:rsid w:val="00F179A6"/>
    <w:rsid w:val="00F17BBF"/>
    <w:rsid w:val="00F17D56"/>
    <w:rsid w:val="00F20374"/>
    <w:rsid w:val="00F205C4"/>
    <w:rsid w:val="00F215EA"/>
    <w:rsid w:val="00F21D36"/>
    <w:rsid w:val="00F22661"/>
    <w:rsid w:val="00F22FEE"/>
    <w:rsid w:val="00F22FFA"/>
    <w:rsid w:val="00F23976"/>
    <w:rsid w:val="00F239B4"/>
    <w:rsid w:val="00F248C0"/>
    <w:rsid w:val="00F250CA"/>
    <w:rsid w:val="00F255D1"/>
    <w:rsid w:val="00F25D64"/>
    <w:rsid w:val="00F2689A"/>
    <w:rsid w:val="00F26A61"/>
    <w:rsid w:val="00F27806"/>
    <w:rsid w:val="00F278A0"/>
    <w:rsid w:val="00F30146"/>
    <w:rsid w:val="00F307C9"/>
    <w:rsid w:val="00F30BD0"/>
    <w:rsid w:val="00F30D8B"/>
    <w:rsid w:val="00F31139"/>
    <w:rsid w:val="00F32029"/>
    <w:rsid w:val="00F32E4B"/>
    <w:rsid w:val="00F33369"/>
    <w:rsid w:val="00F3396F"/>
    <w:rsid w:val="00F35396"/>
    <w:rsid w:val="00F36033"/>
    <w:rsid w:val="00F362F0"/>
    <w:rsid w:val="00F364B9"/>
    <w:rsid w:val="00F369C9"/>
    <w:rsid w:val="00F3730C"/>
    <w:rsid w:val="00F374CC"/>
    <w:rsid w:val="00F37882"/>
    <w:rsid w:val="00F40409"/>
    <w:rsid w:val="00F408BC"/>
    <w:rsid w:val="00F40FAC"/>
    <w:rsid w:val="00F413E1"/>
    <w:rsid w:val="00F41F58"/>
    <w:rsid w:val="00F42CE4"/>
    <w:rsid w:val="00F42D38"/>
    <w:rsid w:val="00F4418A"/>
    <w:rsid w:val="00F44569"/>
    <w:rsid w:val="00F4479B"/>
    <w:rsid w:val="00F44C1A"/>
    <w:rsid w:val="00F44D5B"/>
    <w:rsid w:val="00F453B5"/>
    <w:rsid w:val="00F45873"/>
    <w:rsid w:val="00F46302"/>
    <w:rsid w:val="00F46B04"/>
    <w:rsid w:val="00F4719D"/>
    <w:rsid w:val="00F50078"/>
    <w:rsid w:val="00F504CD"/>
    <w:rsid w:val="00F50AB9"/>
    <w:rsid w:val="00F50CF0"/>
    <w:rsid w:val="00F5104E"/>
    <w:rsid w:val="00F51766"/>
    <w:rsid w:val="00F51B6C"/>
    <w:rsid w:val="00F51CF2"/>
    <w:rsid w:val="00F52042"/>
    <w:rsid w:val="00F525EA"/>
    <w:rsid w:val="00F5262F"/>
    <w:rsid w:val="00F52B84"/>
    <w:rsid w:val="00F52C1A"/>
    <w:rsid w:val="00F537A0"/>
    <w:rsid w:val="00F544A3"/>
    <w:rsid w:val="00F5454A"/>
    <w:rsid w:val="00F54A22"/>
    <w:rsid w:val="00F56B19"/>
    <w:rsid w:val="00F57705"/>
    <w:rsid w:val="00F57B74"/>
    <w:rsid w:val="00F60888"/>
    <w:rsid w:val="00F6089C"/>
    <w:rsid w:val="00F609BB"/>
    <w:rsid w:val="00F6143F"/>
    <w:rsid w:val="00F616B5"/>
    <w:rsid w:val="00F61762"/>
    <w:rsid w:val="00F6274C"/>
    <w:rsid w:val="00F62AAA"/>
    <w:rsid w:val="00F63456"/>
    <w:rsid w:val="00F64D5E"/>
    <w:rsid w:val="00F64F6E"/>
    <w:rsid w:val="00F65568"/>
    <w:rsid w:val="00F66471"/>
    <w:rsid w:val="00F67384"/>
    <w:rsid w:val="00F67CA6"/>
    <w:rsid w:val="00F67D82"/>
    <w:rsid w:val="00F67E9F"/>
    <w:rsid w:val="00F7021B"/>
    <w:rsid w:val="00F70506"/>
    <w:rsid w:val="00F7064A"/>
    <w:rsid w:val="00F72866"/>
    <w:rsid w:val="00F72C5D"/>
    <w:rsid w:val="00F72FBB"/>
    <w:rsid w:val="00F73071"/>
    <w:rsid w:val="00F73181"/>
    <w:rsid w:val="00F739A0"/>
    <w:rsid w:val="00F749DD"/>
    <w:rsid w:val="00F74AFB"/>
    <w:rsid w:val="00F74D62"/>
    <w:rsid w:val="00F74E34"/>
    <w:rsid w:val="00F7515C"/>
    <w:rsid w:val="00F7587B"/>
    <w:rsid w:val="00F75DFF"/>
    <w:rsid w:val="00F76A32"/>
    <w:rsid w:val="00F77903"/>
    <w:rsid w:val="00F77AF4"/>
    <w:rsid w:val="00F77C95"/>
    <w:rsid w:val="00F80283"/>
    <w:rsid w:val="00F80545"/>
    <w:rsid w:val="00F80E11"/>
    <w:rsid w:val="00F816E1"/>
    <w:rsid w:val="00F82B11"/>
    <w:rsid w:val="00F838D3"/>
    <w:rsid w:val="00F83C9A"/>
    <w:rsid w:val="00F84049"/>
    <w:rsid w:val="00F84399"/>
    <w:rsid w:val="00F84E28"/>
    <w:rsid w:val="00F84E3B"/>
    <w:rsid w:val="00F855FF"/>
    <w:rsid w:val="00F85A32"/>
    <w:rsid w:val="00F860FA"/>
    <w:rsid w:val="00F86B5B"/>
    <w:rsid w:val="00F870E4"/>
    <w:rsid w:val="00F87A9B"/>
    <w:rsid w:val="00F90A94"/>
    <w:rsid w:val="00F90D5C"/>
    <w:rsid w:val="00F90E2B"/>
    <w:rsid w:val="00F91AB5"/>
    <w:rsid w:val="00F91E7C"/>
    <w:rsid w:val="00F92BF7"/>
    <w:rsid w:val="00F936A0"/>
    <w:rsid w:val="00F93D47"/>
    <w:rsid w:val="00F93F0B"/>
    <w:rsid w:val="00F93FD3"/>
    <w:rsid w:val="00F94CA1"/>
    <w:rsid w:val="00F950B8"/>
    <w:rsid w:val="00F962B0"/>
    <w:rsid w:val="00F9633E"/>
    <w:rsid w:val="00F9670A"/>
    <w:rsid w:val="00F96E06"/>
    <w:rsid w:val="00F96E9A"/>
    <w:rsid w:val="00F96F8E"/>
    <w:rsid w:val="00F97085"/>
    <w:rsid w:val="00F971E4"/>
    <w:rsid w:val="00F97F11"/>
    <w:rsid w:val="00FA0CB8"/>
    <w:rsid w:val="00FA0D96"/>
    <w:rsid w:val="00FA1251"/>
    <w:rsid w:val="00FA150D"/>
    <w:rsid w:val="00FA194D"/>
    <w:rsid w:val="00FA1BD8"/>
    <w:rsid w:val="00FA1E55"/>
    <w:rsid w:val="00FA2C6D"/>
    <w:rsid w:val="00FA3311"/>
    <w:rsid w:val="00FA3FD1"/>
    <w:rsid w:val="00FA4C5C"/>
    <w:rsid w:val="00FA5A1F"/>
    <w:rsid w:val="00FA6A6A"/>
    <w:rsid w:val="00FA6AF2"/>
    <w:rsid w:val="00FA7FF4"/>
    <w:rsid w:val="00FB2306"/>
    <w:rsid w:val="00FB3B6E"/>
    <w:rsid w:val="00FB3C66"/>
    <w:rsid w:val="00FB488D"/>
    <w:rsid w:val="00FB4B53"/>
    <w:rsid w:val="00FB4C03"/>
    <w:rsid w:val="00FB501D"/>
    <w:rsid w:val="00FB506C"/>
    <w:rsid w:val="00FB6F0D"/>
    <w:rsid w:val="00FB76DB"/>
    <w:rsid w:val="00FC03AD"/>
    <w:rsid w:val="00FC0975"/>
    <w:rsid w:val="00FC136B"/>
    <w:rsid w:val="00FC1639"/>
    <w:rsid w:val="00FC2A8B"/>
    <w:rsid w:val="00FC2A97"/>
    <w:rsid w:val="00FC3614"/>
    <w:rsid w:val="00FC4C68"/>
    <w:rsid w:val="00FC4F58"/>
    <w:rsid w:val="00FC5034"/>
    <w:rsid w:val="00FC5477"/>
    <w:rsid w:val="00FC649A"/>
    <w:rsid w:val="00FC7632"/>
    <w:rsid w:val="00FC7D7F"/>
    <w:rsid w:val="00FD0BB6"/>
    <w:rsid w:val="00FD1423"/>
    <w:rsid w:val="00FD1F25"/>
    <w:rsid w:val="00FD3FDF"/>
    <w:rsid w:val="00FD423F"/>
    <w:rsid w:val="00FD4674"/>
    <w:rsid w:val="00FD5371"/>
    <w:rsid w:val="00FD58DD"/>
    <w:rsid w:val="00FD639F"/>
    <w:rsid w:val="00FD6BC8"/>
    <w:rsid w:val="00FD6C8B"/>
    <w:rsid w:val="00FD6FBC"/>
    <w:rsid w:val="00FD7A55"/>
    <w:rsid w:val="00FD7F85"/>
    <w:rsid w:val="00FE0265"/>
    <w:rsid w:val="00FE165F"/>
    <w:rsid w:val="00FE1D8C"/>
    <w:rsid w:val="00FE238A"/>
    <w:rsid w:val="00FE25D3"/>
    <w:rsid w:val="00FE3840"/>
    <w:rsid w:val="00FE3960"/>
    <w:rsid w:val="00FE441F"/>
    <w:rsid w:val="00FE482E"/>
    <w:rsid w:val="00FE51A8"/>
    <w:rsid w:val="00FE52EA"/>
    <w:rsid w:val="00FE5449"/>
    <w:rsid w:val="00FE6B3A"/>
    <w:rsid w:val="00FE6CA6"/>
    <w:rsid w:val="00FF0E18"/>
    <w:rsid w:val="00FF163F"/>
    <w:rsid w:val="00FF2D15"/>
    <w:rsid w:val="00FF2DBB"/>
    <w:rsid w:val="00FF3B3F"/>
    <w:rsid w:val="00FF4627"/>
    <w:rsid w:val="00FF504F"/>
    <w:rsid w:val="00FF53F2"/>
    <w:rsid w:val="00FF5460"/>
    <w:rsid w:val="00FF6B6C"/>
    <w:rsid w:val="00FF7427"/>
    <w:rsid w:val="00FF7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755E0EE5"/>
  <w15:docId w15:val="{7F569ACA-522B-4D63-AA48-DEA376AF9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9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72C2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BF2813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BF281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BF281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BF2813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F2813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BF281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BF281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BF2813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BF2813"/>
    <w:rPr>
      <w:b/>
      <w:bCs/>
    </w:rPr>
  </w:style>
  <w:style w:type="paragraph" w:styleId="ListBullet">
    <w:name w:val="List Bullet"/>
    <w:basedOn w:val="Normal"/>
    <w:rsid w:val="00BF2813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BF2813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BF2813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F2813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BF2813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BF2813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BF2813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BF2813"/>
    <w:pPr>
      <w:ind w:left="284"/>
    </w:pPr>
  </w:style>
  <w:style w:type="paragraph" w:customStyle="1" w:styleId="AAFrameAddress">
    <w:name w:val="AA Frame Address"/>
    <w:basedOn w:val="Heading1"/>
    <w:rsid w:val="00BF2813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BF2813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BF2813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BF2813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BF2813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BF2813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BF2813"/>
    <w:pPr>
      <w:ind w:left="851" w:hanging="284"/>
    </w:pPr>
  </w:style>
  <w:style w:type="paragraph" w:styleId="Index4">
    <w:name w:val="index 4"/>
    <w:basedOn w:val="Normal"/>
    <w:next w:val="Normal"/>
    <w:semiHidden/>
    <w:rsid w:val="00BF2813"/>
    <w:pPr>
      <w:ind w:left="1135" w:hanging="284"/>
    </w:pPr>
  </w:style>
  <w:style w:type="paragraph" w:styleId="Index6">
    <w:name w:val="index 6"/>
    <w:basedOn w:val="Normal"/>
    <w:next w:val="Normal"/>
    <w:semiHidden/>
    <w:rsid w:val="00BF2813"/>
    <w:pPr>
      <w:ind w:left="1702" w:hanging="284"/>
    </w:pPr>
  </w:style>
  <w:style w:type="paragraph" w:styleId="Index5">
    <w:name w:val="index 5"/>
    <w:basedOn w:val="Normal"/>
    <w:next w:val="Normal"/>
    <w:semiHidden/>
    <w:rsid w:val="00BF2813"/>
    <w:pPr>
      <w:ind w:left="1418" w:hanging="284"/>
    </w:pPr>
  </w:style>
  <w:style w:type="paragraph" w:styleId="Index7">
    <w:name w:val="index 7"/>
    <w:basedOn w:val="Normal"/>
    <w:next w:val="Normal"/>
    <w:semiHidden/>
    <w:rsid w:val="00BF2813"/>
    <w:pPr>
      <w:ind w:left="1985" w:hanging="284"/>
    </w:pPr>
  </w:style>
  <w:style w:type="paragraph" w:styleId="Index8">
    <w:name w:val="index 8"/>
    <w:basedOn w:val="Normal"/>
    <w:next w:val="Normal"/>
    <w:semiHidden/>
    <w:rsid w:val="00BF2813"/>
    <w:pPr>
      <w:ind w:left="2269" w:hanging="284"/>
    </w:pPr>
  </w:style>
  <w:style w:type="paragraph" w:styleId="Index9">
    <w:name w:val="index 9"/>
    <w:basedOn w:val="Normal"/>
    <w:next w:val="Normal"/>
    <w:semiHidden/>
    <w:rsid w:val="00BF2813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BF2813"/>
    <w:pPr>
      <w:ind w:left="851"/>
    </w:pPr>
  </w:style>
  <w:style w:type="paragraph" w:styleId="TOC5">
    <w:name w:val="toc 5"/>
    <w:basedOn w:val="Normal"/>
    <w:next w:val="Normal"/>
    <w:semiHidden/>
    <w:rsid w:val="00BF2813"/>
    <w:pPr>
      <w:ind w:left="1134"/>
    </w:pPr>
  </w:style>
  <w:style w:type="paragraph" w:styleId="TOC6">
    <w:name w:val="toc 6"/>
    <w:basedOn w:val="Normal"/>
    <w:next w:val="Normal"/>
    <w:semiHidden/>
    <w:rsid w:val="00BF2813"/>
    <w:pPr>
      <w:ind w:left="1418"/>
    </w:pPr>
  </w:style>
  <w:style w:type="paragraph" w:styleId="TOC7">
    <w:name w:val="toc 7"/>
    <w:basedOn w:val="Normal"/>
    <w:next w:val="Normal"/>
    <w:semiHidden/>
    <w:rsid w:val="00BF2813"/>
    <w:pPr>
      <w:ind w:left="1701"/>
    </w:pPr>
  </w:style>
  <w:style w:type="paragraph" w:styleId="TOC8">
    <w:name w:val="toc 8"/>
    <w:basedOn w:val="Normal"/>
    <w:next w:val="Normal"/>
    <w:semiHidden/>
    <w:rsid w:val="00BF2813"/>
    <w:pPr>
      <w:ind w:left="1985"/>
    </w:pPr>
  </w:style>
  <w:style w:type="paragraph" w:styleId="TOC9">
    <w:name w:val="toc 9"/>
    <w:basedOn w:val="Normal"/>
    <w:next w:val="Normal"/>
    <w:semiHidden/>
    <w:rsid w:val="00BF2813"/>
    <w:pPr>
      <w:ind w:left="2268"/>
    </w:pPr>
  </w:style>
  <w:style w:type="paragraph" w:styleId="TableofFigures">
    <w:name w:val="table of figures"/>
    <w:basedOn w:val="Normal"/>
    <w:next w:val="Normal"/>
    <w:semiHidden/>
    <w:rsid w:val="00BF2813"/>
    <w:pPr>
      <w:ind w:left="567" w:hanging="567"/>
    </w:pPr>
  </w:style>
  <w:style w:type="paragraph" w:styleId="ListBullet5">
    <w:name w:val="List Bullet 5"/>
    <w:basedOn w:val="Normal"/>
    <w:rsid w:val="00BF2813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BF2813"/>
    <w:pPr>
      <w:spacing w:after="120"/>
    </w:pPr>
  </w:style>
  <w:style w:type="paragraph" w:styleId="BodyTextFirstIndent">
    <w:name w:val="Body Text First Indent"/>
    <w:basedOn w:val="BodyText"/>
    <w:link w:val="BodyTextFirstIndentChar"/>
    <w:rsid w:val="00BF2813"/>
    <w:pPr>
      <w:ind w:firstLine="284"/>
    </w:pPr>
  </w:style>
  <w:style w:type="paragraph" w:styleId="BodyTextIndent">
    <w:name w:val="Body Text Indent"/>
    <w:basedOn w:val="Normal"/>
    <w:rsid w:val="00BF2813"/>
    <w:pPr>
      <w:spacing w:after="120"/>
      <w:ind w:left="283"/>
    </w:pPr>
  </w:style>
  <w:style w:type="paragraph" w:styleId="BodyTextFirstIndent2">
    <w:name w:val="Body Text First Indent 2"/>
    <w:basedOn w:val="BodyTextIndent"/>
    <w:rsid w:val="00BF2813"/>
    <w:pPr>
      <w:ind w:left="284" w:firstLine="284"/>
    </w:pPr>
  </w:style>
  <w:style w:type="character" w:styleId="Strong">
    <w:name w:val="Strong"/>
    <w:qFormat/>
    <w:rsid w:val="00BF2813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BF2813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BF2813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BF281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BF2813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BF2813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BF2813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BF2813"/>
    <w:pPr>
      <w:framePr w:h="1054" w:wrap="around" w:y="5920"/>
    </w:pPr>
  </w:style>
  <w:style w:type="paragraph" w:customStyle="1" w:styleId="ReportHeading3">
    <w:name w:val="ReportHeading3"/>
    <w:basedOn w:val="ReportHeading2"/>
    <w:rsid w:val="00BF2813"/>
    <w:pPr>
      <w:framePr w:h="443" w:wrap="around" w:y="8223"/>
    </w:pPr>
  </w:style>
  <w:style w:type="paragraph" w:customStyle="1" w:styleId="a">
    <w:name w:val="¢éÍ¤ÇÒÁ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BF2813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BF2813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BF2813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BF281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BF2813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BF2813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character" w:styleId="PageNumber">
    <w:name w:val="page number"/>
    <w:basedOn w:val="DefaultParagraphFont"/>
    <w:rsid w:val="00BF2813"/>
  </w:style>
  <w:style w:type="paragraph" w:customStyle="1" w:styleId="a2">
    <w:name w:val="???????"/>
    <w:basedOn w:val="Normal"/>
    <w:uiPriority w:val="99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0">
    <w:name w:val="????? T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30">
    <w:name w:val="?????3??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?????????? E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styleId="BalloonText">
    <w:name w:val="Balloon Text"/>
    <w:basedOn w:val="Normal"/>
    <w:semiHidden/>
    <w:rsid w:val="00D218EE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491F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AccPolicyHeadingChar">
    <w:name w:val="Acc Policy Heading Char"/>
    <w:link w:val="AccPolicyHeading"/>
    <w:uiPriority w:val="99"/>
    <w:rsid w:val="00491F63"/>
    <w:rPr>
      <w:rFonts w:ascii="Angsana New" w:hAnsi="Angsana New" w:cs="Angsana New"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BA4E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C00C92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C00C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097D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Angsana New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E834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Heading2Char">
    <w:name w:val="Heading 2 Char"/>
    <w:link w:val="Heading2"/>
    <w:rsid w:val="007E060E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SSETS">
    <w:name w:val="ASSETS"/>
    <w:basedOn w:val="Normal"/>
    <w:rsid w:val="003F3A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character" w:customStyle="1" w:styleId="BodyText2Char">
    <w:name w:val="Body Text 2 Char"/>
    <w:link w:val="BodyText2"/>
    <w:uiPriority w:val="99"/>
    <w:rsid w:val="00FC2A97"/>
    <w:rPr>
      <w:rFonts w:ascii="Book Antiqua" w:hAnsi="Book Antiqua"/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652E4C"/>
    <w:pPr>
      <w:ind w:left="720"/>
      <w:contextualSpacing/>
    </w:pPr>
    <w:rPr>
      <w:rFonts w:cs="Angsana New"/>
      <w:szCs w:val="22"/>
    </w:rPr>
  </w:style>
  <w:style w:type="paragraph" w:customStyle="1" w:styleId="Default">
    <w:name w:val="Default"/>
    <w:rsid w:val="00F11529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60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389"/>
      <w:jc w:val="thaiDistribute"/>
    </w:pPr>
    <w:rPr>
      <w:rFonts w:ascii="Angsana New" w:hAnsi="Angsana New" w:cs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60272F"/>
    <w:rPr>
      <w:rFonts w:ascii="Angsana New" w:hAnsi="Angsana New" w:cs="Angsana New"/>
      <w:b/>
      <w:sz w:val="28"/>
      <w:szCs w:val="28"/>
      <w:lang w:eastAsia="en-GB"/>
    </w:rPr>
  </w:style>
  <w:style w:type="character" w:customStyle="1" w:styleId="FooterChar">
    <w:name w:val="Footer Char"/>
    <w:link w:val="Footer"/>
    <w:uiPriority w:val="99"/>
    <w:rsid w:val="00C6795A"/>
    <w:rPr>
      <w:rFonts w:ascii="Arial" w:hAnsi="Arial"/>
      <w:sz w:val="18"/>
      <w:szCs w:val="18"/>
    </w:rPr>
  </w:style>
  <w:style w:type="paragraph" w:customStyle="1" w:styleId="acctstatementheading">
    <w:name w:val="acct statement heading"/>
    <w:aliases w:val="as"/>
    <w:basedOn w:val="Heading2"/>
    <w:next w:val="Normal"/>
    <w:rsid w:val="007B525A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character" w:customStyle="1" w:styleId="BodyTextFirstIndentChar">
    <w:name w:val="Body Text First Indent Char"/>
    <w:link w:val="BodyTextFirstIndent"/>
    <w:rsid w:val="00076EB6"/>
    <w:rPr>
      <w:rFonts w:ascii="Arial" w:hAnsi="Arial"/>
      <w:sz w:val="18"/>
      <w:szCs w:val="18"/>
    </w:rPr>
  </w:style>
  <w:style w:type="character" w:styleId="CommentReference">
    <w:name w:val="annotation reference"/>
    <w:semiHidden/>
    <w:unhideWhenUsed/>
    <w:rsid w:val="00154B9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54B9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semiHidden/>
    <w:rsid w:val="00154B96"/>
    <w:rPr>
      <w:rFonts w:ascii="Arial" w:hAnsi="Arial" w:cs="Angsana New"/>
      <w:szCs w:val="25"/>
    </w:rPr>
  </w:style>
  <w:style w:type="character" w:customStyle="1" w:styleId="HeaderChar">
    <w:name w:val="Header Char"/>
    <w:link w:val="Header"/>
    <w:uiPriority w:val="99"/>
    <w:locked/>
    <w:rsid w:val="00D25969"/>
    <w:rPr>
      <w:rFonts w:ascii="Arial" w:hAnsi="Arial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C86D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C86D9A"/>
    <w:rPr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C86D9A"/>
    <w:rPr>
      <w:vertAlign w:val="superscript"/>
    </w:rPr>
  </w:style>
  <w:style w:type="character" w:customStyle="1" w:styleId="BodyText2Char1">
    <w:name w:val="Body Text 2 Char1"/>
    <w:rsid w:val="008C1E27"/>
    <w:rPr>
      <w:rFonts w:ascii="Book Antiqua" w:eastAsia="Times New Roman" w:hAnsi="Book Antiqua" w:cs="Times New Roman"/>
      <w:szCs w:val="22"/>
    </w:rPr>
  </w:style>
  <w:style w:type="paragraph" w:customStyle="1" w:styleId="acctmergecolhdg">
    <w:name w:val="acct merge col hdg"/>
    <w:aliases w:val="mh"/>
    <w:basedOn w:val="Normal"/>
    <w:rsid w:val="006C0B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cent">
    <w:name w:val="&amp;cent"/>
    <w:basedOn w:val="Normal"/>
    <w:uiPriority w:val="99"/>
    <w:rsid w:val="001C1F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/>
      <w:sz w:val="30"/>
      <w:szCs w:val="30"/>
      <w:lang w:eastAsia="ja-JP"/>
    </w:rPr>
  </w:style>
  <w:style w:type="paragraph" w:styleId="NoSpacing">
    <w:name w:val="No Spacing"/>
    <w:uiPriority w:val="1"/>
    <w:qFormat/>
    <w:rsid w:val="009715A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styleId="Revision">
    <w:name w:val="Revision"/>
    <w:hidden/>
    <w:uiPriority w:val="99"/>
    <w:semiHidden/>
    <w:rsid w:val="00F129C2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977E1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977E13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ListParagraphChar">
    <w:name w:val="List Paragraph Char"/>
    <w:link w:val="ListParagraph"/>
    <w:uiPriority w:val="34"/>
    <w:rsid w:val="00877B10"/>
    <w:rPr>
      <w:rFonts w:ascii="Arial" w:hAnsi="Arial" w:cs="Angsana New"/>
      <w:sz w:val="18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F77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F7771"/>
    <w:rPr>
      <w:rFonts w:ascii="Arial" w:hAnsi="Arial" w:cs="Angsana New"/>
      <w:b/>
      <w:bCs/>
      <w:szCs w:val="25"/>
    </w:rPr>
  </w:style>
  <w:style w:type="table" w:styleId="TableGridLight">
    <w:name w:val="Grid Table Light"/>
    <w:basedOn w:val="TableNormal"/>
    <w:uiPriority w:val="40"/>
    <w:rsid w:val="00BD7C06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0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0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6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9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19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7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9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01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0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82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9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8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87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0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0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24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0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89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12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12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3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67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64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10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9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134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197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324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3401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8485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21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a4464002-4824-449e-8962-b4eef41b0351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D96FDEB598B2439679D7107D7229AD" ma:contentTypeVersion="15" ma:contentTypeDescription="Create a new document." ma:contentTypeScope="" ma:versionID="9cae0b49ec43a884bc52d7146e5a2156">
  <xsd:schema xmlns:xsd="http://www.w3.org/2001/XMLSchema" xmlns:xs="http://www.w3.org/2001/XMLSchema" xmlns:p="http://schemas.microsoft.com/office/2006/metadata/properties" xmlns:ns3="a4464002-4824-449e-8962-b4eef41b0351" xmlns:ns4="81be36cf-87fd-4a79-8ba3-22058bc07bd0" targetNamespace="http://schemas.microsoft.com/office/2006/metadata/properties" ma:root="true" ma:fieldsID="918b1df7e66a6190311e5a64e0b66e20" ns3:_="" ns4:_="">
    <xsd:import namespace="a4464002-4824-449e-8962-b4eef41b0351"/>
    <xsd:import namespace="81be36cf-87fd-4a79-8ba3-22058bc07bd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464002-4824-449e-8962-b4eef41b03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be36cf-87fd-4a79-8ba3-22058bc07bd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17D742A-C4ED-4D55-9FF6-C55A01A6CF10}">
  <ds:schemaRefs>
    <ds:schemaRef ds:uri="a4464002-4824-449e-8962-b4eef41b0351"/>
    <ds:schemaRef ds:uri="http://purl.org/dc/dcmitype/"/>
    <ds:schemaRef ds:uri="http://purl.org/dc/elements/1.1/"/>
    <ds:schemaRef ds:uri="81be36cf-87fd-4a79-8ba3-22058bc07bd0"/>
    <ds:schemaRef ds:uri="http://www.w3.org/XML/1998/namespace"/>
    <ds:schemaRef ds:uri="http://schemas.microsoft.com/office/infopath/2007/PartnerControl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903058BA-37AB-4F27-AF80-92A946BB1DB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29C4CF8-7AA0-4A17-906B-C54359FBD3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464002-4824-449e-8962-b4eef41b0351"/>
    <ds:schemaRef ds:uri="81be36cf-87fd-4a79-8ba3-22058bc07b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786D9A8-E417-4981-9261-71255FCE5BE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217</TotalTime>
  <Pages>42</Pages>
  <Words>11571</Words>
  <Characters>46080</Characters>
  <Application>Microsoft Office Word</Application>
  <DocSecurity>0</DocSecurity>
  <Lines>384</Lines>
  <Paragraphs>115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……………………………………</vt:lpstr>
      <vt:lpstr>บริษัท ……………………………………</vt:lpstr>
    </vt:vector>
  </TitlesOfParts>
  <Company>KPMG</Company>
  <LinksUpToDate>false</LinksUpToDate>
  <CharactersWithSpaces>57536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……………………………………</dc:title>
  <dc:subject/>
  <dc:creator>Asamaporn, Tongyoy</dc:creator>
  <cp:keywords/>
  <dc:description/>
  <cp:lastModifiedBy>Nungrutai, Prasittithum</cp:lastModifiedBy>
  <cp:revision>42</cp:revision>
  <cp:lastPrinted>2024-02-19T04:50:00Z</cp:lastPrinted>
  <dcterms:created xsi:type="dcterms:W3CDTF">2024-02-16T07:41:00Z</dcterms:created>
  <dcterms:modified xsi:type="dcterms:W3CDTF">2024-02-20T05:26:00Z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0x0101008DD96FDEB598B2439679D7107D7229AD</vt:lpwstr>
  </property>
</Properties>
</file>