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3780A" w14:textId="77777777" w:rsidR="00AC3006" w:rsidRPr="004B3F1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AC10A59" w14:textId="09306572" w:rsidR="00D16F9C" w:rsidRPr="004B3F1E" w:rsidRDefault="00C54142" w:rsidP="00C5414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105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ab/>
      </w:r>
      <w:r w:rsidRPr="004B3F1E">
        <w:rPr>
          <w:rFonts w:asciiTheme="majorBidi" w:hAnsiTheme="majorBidi" w:cstheme="majorBidi"/>
          <w:sz w:val="30"/>
          <w:szCs w:val="30"/>
          <w:cs/>
        </w:rPr>
        <w:tab/>
      </w:r>
    </w:p>
    <w:p w14:paraId="5AB6ECB2" w14:textId="77777777" w:rsidR="00AC3006" w:rsidRPr="004B3F1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36A345F3" w14:textId="77777777" w:rsidR="00E16512" w:rsidRPr="004B3F1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0BF5A96" w14:textId="77777777" w:rsidR="009109FF" w:rsidRPr="004B3F1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4B3F1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4B3F1E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4B3F1E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4B3F1E">
        <w:rPr>
          <w:rFonts w:asciiTheme="majorBidi" w:hAnsiTheme="majorBidi" w:cstheme="majorBidi"/>
          <w:sz w:val="52"/>
          <w:szCs w:val="52"/>
        </w:rPr>
        <w:t xml:space="preserve"> </w:t>
      </w:r>
    </w:p>
    <w:p w14:paraId="38030821" w14:textId="77777777" w:rsidR="00CD6A5C" w:rsidRPr="004B3F1E" w:rsidRDefault="00A96457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4B3F1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75BB972" w14:textId="77777777" w:rsidR="00CD6A5C" w:rsidRPr="004B3F1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44E633FD" w14:textId="4E7ECF1D" w:rsidR="00CD6A5C" w:rsidRPr="004B3F1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1D50D1"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F5D1B" w:rsidRPr="004B3F1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1D50D1"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6B3B02" w:rsidRPr="004B3F1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F5D1B" w:rsidRPr="004B3F1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05419" w:rsidRPr="004B3F1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E654820" w14:textId="77777777" w:rsidR="00CD6A5C" w:rsidRPr="004B3F1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E8CDDF3" w14:textId="77777777" w:rsidR="00CD6A5C" w:rsidRPr="004B3F1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900D41"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4B3F1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D2B8374" w14:textId="77777777" w:rsidR="00CD6A5C" w:rsidRPr="004B3F1E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95EBA41" w14:textId="77777777" w:rsidR="00DA7DD7" w:rsidRPr="004B3F1E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C2389" w14:textId="77777777" w:rsidR="00335756" w:rsidRPr="004B3F1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C0307" w14:textId="77777777" w:rsidR="00335756" w:rsidRPr="004B3F1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D0F97" w14:textId="77777777" w:rsidR="00335756" w:rsidRPr="004B3F1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BEAFF" w14:textId="77777777" w:rsidR="00335756" w:rsidRPr="004B3F1E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4B3F1E" w:rsidSect="00607E0C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AE31BFF" w14:textId="3B3E617B" w:rsidR="004B0599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2E854C" w14:textId="0ABC97BE" w:rsidR="00DE0401" w:rsidRDefault="00DE040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16136B" w14:textId="77777777" w:rsidR="00DE0401" w:rsidRDefault="00DE040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42D389" w14:textId="39BA08FC" w:rsidR="00830F18" w:rsidRDefault="00830F18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F779B3" w14:textId="77777777" w:rsidR="00830F18" w:rsidRPr="004B3F1E" w:rsidRDefault="00830F18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B5B392" w14:textId="77777777" w:rsidR="00AB1D4A" w:rsidRPr="004B3F1E" w:rsidRDefault="00AB1D4A" w:rsidP="00AB1D4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4B3F1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6B6A8C6" w14:textId="77777777" w:rsidR="00AB1D4A" w:rsidRPr="004B3F1E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5875B1BC" w14:textId="77777777" w:rsidR="00AB1D4A" w:rsidRPr="004B3F1E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16624" w:rsidRPr="004B3F1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4B3F1E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4B3F1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4B3F1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630523D" w14:textId="77777777" w:rsidR="00AB1D4A" w:rsidRPr="004B3F1E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76CFB8F0" w14:textId="77777777" w:rsidR="00AB1D4A" w:rsidRPr="004B3F1E" w:rsidRDefault="00AB1D4A" w:rsidP="008D5CE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9F6B3AB" w14:textId="77777777" w:rsidR="005417F0" w:rsidRPr="004B3F1E" w:rsidRDefault="005417F0" w:rsidP="005417F0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285770ED" w14:textId="2D2A3C91" w:rsidR="00AB1D4A" w:rsidRPr="004B3F1E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และงบการเงินเฉพาะกิจการของบริษัท </w:t>
      </w:r>
      <w:r w:rsidR="00210C73" w:rsidRPr="004B3F1E">
        <w:rPr>
          <w:rFonts w:asciiTheme="majorBidi" w:eastAsia="Calibri" w:hAnsiTheme="majorBidi" w:cstheme="majorBidi"/>
          <w:sz w:val="30"/>
          <w:szCs w:val="30"/>
          <w:cs/>
        </w:rPr>
        <w:t>เซ็น คอร์ปอเรชั่น กรุ๊ป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และบริษัทย่อย 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F19A4" w:rsidRPr="004B3F1E">
        <w:rPr>
          <w:rFonts w:asciiTheme="majorBidi" w:eastAsia="Calibri" w:hAnsiTheme="majorBidi" w:cstheme="majorBidi"/>
          <w:sz w:val="30"/>
          <w:szCs w:val="30"/>
        </w:rPr>
        <w:t>“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บริ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ษัท</w:t>
      </w:r>
      <w:r w:rsidR="005F19A4" w:rsidRPr="004B3F1E">
        <w:rPr>
          <w:rFonts w:asciiTheme="majorBidi" w:hAnsiTheme="majorBidi" w:cstheme="majorBidi"/>
          <w:sz w:val="30"/>
          <w:szCs w:val="30"/>
        </w:rPr>
        <w:t>”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A39C7" w:rsidRPr="004B3F1E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210C73" w:rsidRPr="004B3F1E">
        <w:rPr>
          <w:rFonts w:asciiTheme="majorBidi" w:hAnsiTheme="majorBidi" w:cstheme="majorBidi"/>
          <w:sz w:val="30"/>
          <w:szCs w:val="30"/>
          <w:cs/>
        </w:rPr>
        <w:t>เซ็น คอร์ปอเรชั่น กรุ๊ป</w:t>
      </w:r>
      <w:r w:rsidR="00CA39C7" w:rsidRPr="004B3F1E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="00EF72BE" w:rsidRPr="004B3F1E">
        <w:rPr>
          <w:rFonts w:asciiTheme="majorBidi" w:hAnsiTheme="majorBidi" w:cstheme="majorBidi"/>
          <w:sz w:val="30"/>
          <w:szCs w:val="30"/>
        </w:rPr>
        <w:t>(</w:t>
      </w:r>
      <w:r w:rsidR="005F19A4" w:rsidRPr="004B3F1E">
        <w:rPr>
          <w:rFonts w:asciiTheme="majorBidi" w:hAnsiTheme="majorBidi" w:cstheme="majorBidi"/>
          <w:sz w:val="30"/>
          <w:szCs w:val="30"/>
        </w:rPr>
        <w:t>“</w:t>
      </w:r>
      <w:r w:rsidR="00EF72BE" w:rsidRPr="004B3F1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F19A4" w:rsidRPr="004B3F1E">
        <w:rPr>
          <w:rFonts w:asciiTheme="majorBidi" w:hAnsiTheme="majorBidi" w:cstheme="majorBidi"/>
          <w:sz w:val="30"/>
          <w:szCs w:val="30"/>
        </w:rPr>
        <w:t>”</w:t>
      </w:r>
      <w:r w:rsidR="00EF72BE" w:rsidRPr="004B3F1E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A39C7" w:rsidRPr="004B3F1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5F19A4" w:rsidRPr="004B3F1E">
        <w:rPr>
          <w:rFonts w:asciiTheme="majorBidi" w:hAnsiTheme="majorBidi" w:cstheme="majorBidi"/>
          <w:sz w:val="30"/>
          <w:szCs w:val="30"/>
        </w:rPr>
        <w:br/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="00AB1D4A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ณ</w:t>
      </w:r>
      <w:r w:rsidR="00AB1D4A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2A9B" w:rsidRPr="004B3F1E">
        <w:rPr>
          <w:rFonts w:asciiTheme="majorBidi" w:eastAsia="Calibri" w:hAnsiTheme="majorBidi" w:cstheme="majorBidi"/>
          <w:sz w:val="30"/>
          <w:szCs w:val="30"/>
        </w:rPr>
        <w:t>31</w:t>
      </w:r>
      <w:r w:rsidR="00AB1D4A" w:rsidRPr="004B3F1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="00BF60AA" w:rsidRPr="004B3F1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42A9B" w:rsidRPr="004B3F1E">
        <w:rPr>
          <w:rFonts w:asciiTheme="majorBidi" w:eastAsia="Calibri" w:hAnsiTheme="majorBidi" w:cstheme="majorBidi"/>
          <w:sz w:val="30"/>
          <w:szCs w:val="30"/>
        </w:rPr>
        <w:t>256</w:t>
      </w:r>
      <w:r w:rsidR="00005419" w:rsidRPr="004B3F1E">
        <w:rPr>
          <w:rFonts w:asciiTheme="majorBidi" w:eastAsia="Calibri" w:hAnsiTheme="majorBidi" w:cstheme="majorBidi"/>
          <w:sz w:val="30"/>
          <w:szCs w:val="30"/>
        </w:rPr>
        <w:t>6</w:t>
      </w:r>
      <w:r w:rsidR="00C42A9B" w:rsidRPr="004B3F1E">
        <w:rPr>
          <w:rFonts w:asciiTheme="majorBidi" w:eastAsia="Calibri" w:hAnsiTheme="majorBidi" w:cstheme="majorBidi"/>
          <w:sz w:val="30"/>
          <w:szCs w:val="30"/>
        </w:rPr>
        <w:br/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กำไรขาดทุนเบ็ดเสร็จ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4010DB" w:rsidRPr="004B3F1E">
        <w:rPr>
          <w:rFonts w:asciiTheme="majorBidi" w:eastAsia="Calibr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="00AB1D4A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4010DB" w:rsidRPr="004B3F1E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4010DB" w:rsidRPr="004B3F1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4010DB" w:rsidRPr="004B3F1E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AB1D4A" w:rsidRPr="004B3F1E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4010DB" w:rsidRPr="004B3F1E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4010DB" w:rsidRPr="004B3F1E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4010DB" w:rsidRPr="004B3F1E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AB1D4A" w:rsidRPr="004B3F1E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="00AB1D4A" w:rsidRPr="004B3F1E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>ญและเรื่องอื่น</w:t>
      </w:r>
      <w:r w:rsidR="0010714A"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="00AB1D4A" w:rsidRPr="004B3F1E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3D940AB7" w14:textId="77777777" w:rsidR="00AB1D4A" w:rsidRPr="004B3F1E" w:rsidRDefault="00AB1D4A" w:rsidP="005417F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736BE76B" w14:textId="01BE7263" w:rsidR="00AB1D4A" w:rsidRPr="004B3F1E" w:rsidRDefault="00AB1D4A" w:rsidP="00AB1D4A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</w:t>
      </w:r>
      <w:r w:rsidR="00A934C3" w:rsidRPr="004B3F1E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ข้างต้นนี้แสดงฐานะการเงิน</w:t>
      </w:r>
      <w:r w:rsidR="00A934C3" w:rsidRPr="004B3F1E">
        <w:rPr>
          <w:rFonts w:asciiTheme="majorBidi" w:eastAsia="Calibr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934C3" w:rsidRPr="004B3F1E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A934C3" w:rsidRPr="004B3F1E">
        <w:rPr>
          <w:rFonts w:asciiTheme="majorBidi" w:eastAsia="Calibri" w:hAnsiTheme="majorBidi" w:cstheme="majorBidi"/>
          <w:sz w:val="30"/>
          <w:szCs w:val="30"/>
          <w:cs/>
        </w:rPr>
        <w:t>และบริษัท ตามลำดับ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ณ</w:t>
      </w:r>
      <w:r w:rsidRPr="004B3F1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4B3F1E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4B3F1E">
        <w:rPr>
          <w:rFonts w:asciiTheme="majorBidi" w:eastAsia="Calibri" w:hAnsiTheme="majorBidi" w:cstheme="majorBidi"/>
          <w:sz w:val="30"/>
          <w:szCs w:val="30"/>
        </w:rPr>
        <w:t>25</w:t>
      </w:r>
      <w:r w:rsidR="0010714A" w:rsidRPr="004B3F1E">
        <w:rPr>
          <w:rFonts w:asciiTheme="majorBidi" w:eastAsia="Calibri" w:hAnsiTheme="majorBidi" w:cstheme="majorBidi"/>
          <w:sz w:val="30"/>
          <w:szCs w:val="30"/>
        </w:rPr>
        <w:t>6</w:t>
      </w:r>
      <w:r w:rsidR="00005419" w:rsidRPr="004B3F1E">
        <w:rPr>
          <w:rFonts w:asciiTheme="majorBidi" w:eastAsia="Calibri" w:hAnsiTheme="majorBidi" w:cstheme="majorBidi"/>
          <w:sz w:val="30"/>
          <w:szCs w:val="30"/>
        </w:rPr>
        <w:t>6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="00A934C3" w:rsidRPr="004B3F1E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และกระแสเงินสด</w:t>
      </w:r>
      <w:r w:rsidR="00A934C3" w:rsidRPr="004B3F1E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4B3F1E">
        <w:rPr>
          <w:rFonts w:asciiTheme="majorBidi" w:hAnsiTheme="majorBidi" w:cstheme="majorBidi"/>
          <w:sz w:val="30"/>
          <w:szCs w:val="30"/>
          <w:cs/>
        </w:rPr>
        <w:t>น</w:t>
      </w:r>
    </w:p>
    <w:p w14:paraId="0D99E504" w14:textId="77777777" w:rsidR="00AB1D4A" w:rsidRPr="004B3F1E" w:rsidRDefault="00AB1D4A" w:rsidP="005417F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63F388B7" w14:textId="77777777" w:rsidR="00AB1D4A" w:rsidRPr="004B3F1E" w:rsidRDefault="00AB1D4A" w:rsidP="00AB1D4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0D0D283" w14:textId="77777777" w:rsidR="00AB1D4A" w:rsidRPr="004B3F1E" w:rsidRDefault="00AB1D4A" w:rsidP="005417F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14772952" w14:textId="77777777" w:rsidR="00B9630F" w:rsidRDefault="00AB1D4A" w:rsidP="006D3D4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 w:rsidRPr="004B3F1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CA39C7" w:rsidRPr="004B3F1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</w:t>
      </w:r>
      <w:r w:rsidR="00913996"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DC0F43" w:rsidRPr="004B3F1E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DC0F43" w:rsidRPr="004B3F1E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6D3D4B"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6D3D4B"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 </w:t>
      </w:r>
      <w:r w:rsidR="006D3D4B"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  <w:t>มาตรฐานเรื่องความเป็นอิสระ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D3D4B" w:rsidRPr="004B3F1E">
        <w:rPr>
          <w:rFonts w:asciiTheme="majorBidi" w:eastAsia="Calibri" w:hAnsiTheme="majorBidi" w:cstheme="majorBidi"/>
          <w:sz w:val="30"/>
          <w:szCs w:val="30"/>
        </w:rPr>
        <w:t>(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6D3D4B" w:rsidRPr="004B3F1E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913996" w:rsidRPr="004B3F1E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 w:rsidRPr="004B3F1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AA6E03" w14:textId="77777777" w:rsidR="00B9630F" w:rsidRDefault="00B9630F" w:rsidP="006D3D4B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B9630F" w:rsidSect="00607E0C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58BF4DD" w14:textId="77777777" w:rsidR="00AB1D4A" w:rsidRPr="004B3F1E" w:rsidRDefault="00AB1D4A" w:rsidP="00AB1D4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53DCAE2" w14:textId="77777777" w:rsidR="00AB1D4A" w:rsidRPr="004B3F1E" w:rsidRDefault="00AB1D4A" w:rsidP="005417F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7E9CF8AB" w14:textId="77777777" w:rsidR="00AB1D4A" w:rsidRPr="004B3F1E" w:rsidRDefault="00AB1D4A" w:rsidP="00AB1D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CE4FC7" w:rsidRPr="004B3F1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4B3F1E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4B3F1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4B3F1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6FCBDA4" w14:textId="77777777" w:rsidR="00AB1D4A" w:rsidRPr="004B3F1E" w:rsidRDefault="00AB1D4A" w:rsidP="005417F0">
      <w:pPr>
        <w:pStyle w:val="FSBlank"/>
        <w:rPr>
          <w:rFonts w:asciiTheme="majorBidi" w:eastAsia="Calibri" w:hAnsiTheme="majorBidi" w:cstheme="majorBidi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D36C18" w:rsidRPr="004B3F1E" w14:paraId="00D0AB06" w14:textId="77777777" w:rsidTr="002735CB">
        <w:trPr>
          <w:trHeight w:val="161"/>
          <w:tblHeader/>
        </w:trPr>
        <w:tc>
          <w:tcPr>
            <w:tcW w:w="10103" w:type="dxa"/>
            <w:gridSpan w:val="2"/>
            <w:shd w:val="clear" w:color="auto" w:fill="auto"/>
          </w:tcPr>
          <w:p w14:paraId="090430CC" w14:textId="77777777" w:rsidR="00D36C18" w:rsidRPr="004B3F1E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การวัดมูลค่าเครื่องหมายการค้าและค่าความนิยม</w:t>
            </w:r>
          </w:p>
        </w:tc>
      </w:tr>
      <w:tr w:rsidR="00D36C18" w:rsidRPr="004B3F1E" w14:paraId="3BE48B11" w14:textId="77777777" w:rsidTr="002735CB">
        <w:trPr>
          <w:tblHeader/>
        </w:trPr>
        <w:tc>
          <w:tcPr>
            <w:tcW w:w="10103" w:type="dxa"/>
            <w:gridSpan w:val="2"/>
            <w:shd w:val="clear" w:color="auto" w:fill="auto"/>
          </w:tcPr>
          <w:p w14:paraId="603DBF66" w14:textId="22117ED9" w:rsidR="00D36C18" w:rsidRPr="004B3F1E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F0784" w:rsidRPr="004B3F1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A97EBA" w:rsidRPr="004B3F1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CF08AD" w:rsidRPr="004B3F1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937B0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="00375D7B" w:rsidRPr="004B3F1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0B6806" w:rsidRPr="004B3F1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="00375D7B" w:rsidRPr="004B3F1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937B0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4B3F1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36C18" w:rsidRPr="004B3F1E" w14:paraId="6DA4A855" w14:textId="77777777" w:rsidTr="002735CB">
        <w:trPr>
          <w:tblHeader/>
        </w:trPr>
        <w:tc>
          <w:tcPr>
            <w:tcW w:w="4500" w:type="dxa"/>
            <w:shd w:val="clear" w:color="auto" w:fill="auto"/>
          </w:tcPr>
          <w:p w14:paraId="49B7D667" w14:textId="77777777" w:rsidR="00D36C18" w:rsidRPr="004B3F1E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2CA91558" w14:textId="77777777" w:rsidR="00D36C18" w:rsidRPr="004B3F1E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6C18" w:rsidRPr="004B3F1E" w14:paraId="716AFFCE" w14:textId="77777777" w:rsidTr="002735CB">
        <w:tc>
          <w:tcPr>
            <w:tcW w:w="4500" w:type="dxa"/>
            <w:shd w:val="clear" w:color="auto" w:fill="auto"/>
          </w:tcPr>
          <w:p w14:paraId="60DABD23" w14:textId="00550F53" w:rsidR="00386B3A" w:rsidRPr="004B3F1E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87B6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กลุ่มบริษัทมีเครื่องหมายการค้าและค่าความนิยมจำนว</w:t>
            </w:r>
            <w:r w:rsidR="00290044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 </w:t>
            </w:r>
            <w:r w:rsidR="00D7026A" w:rsidRPr="004B3F1E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290044" w:rsidRPr="004B3F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D4266" w:rsidRPr="004B3F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ล้านบาทและ</w:t>
            </w:r>
            <w:r w:rsidR="00D7026A"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255</w:t>
            </w:r>
            <w:r w:rsidR="007425FD" w:rsidRPr="004B3F1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7026A" w:rsidRPr="004B3F1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B3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ตามลำดับ</w:t>
            </w:r>
            <w:r w:rsidR="00B00EDF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296D616" w14:textId="77777777" w:rsidR="00386B3A" w:rsidRPr="004B3F1E" w:rsidRDefault="00386B3A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FD2D3" w14:textId="4D72A651" w:rsidR="00B00EDF" w:rsidRPr="004B3F1E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ผู้บริหารได้พิจารณา</w:t>
            </w:r>
            <w:r w:rsidR="00CD2299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การด้อยค่าเป็นประจำ</w:t>
            </w:r>
            <w:r w:rsidR="00CD2299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ทุกปี โดยประเมินมูลค่าที่คาดว่าจะได้รับคืนของเครื่องหมายการค้าและค่าความนิยมจากวิธี</w:t>
            </w:r>
            <w:r w:rsidR="008608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คิดลดกระแสเงินสด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  <w:r w:rsidR="00B217D4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167B169" w14:textId="77777777" w:rsidR="00B00EDF" w:rsidRPr="004B3F1E" w:rsidRDefault="00B00EDF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6382E" w14:textId="410CEBB7" w:rsidR="00D36C18" w:rsidRPr="004B3F1E" w:rsidRDefault="00A727CD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เนื่องจากผู้บริหารต้องใช้ดุลยพินิจที่สำคัญในการกำหนดข้อสมมติที่ใช้ในการคิดลดกระแสเงินสด ข้าพเจ้าจึงพิจารณาเป็นเรื่องสำคัญในการตรวจสอบ</w:t>
            </w:r>
          </w:p>
          <w:p w14:paraId="220DCAEF" w14:textId="7D4C069A" w:rsidR="00B72F26" w:rsidRPr="004B3F1E" w:rsidRDefault="00B72F26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3" w:type="dxa"/>
            <w:shd w:val="clear" w:color="auto" w:fill="auto"/>
          </w:tcPr>
          <w:p w14:paraId="062EF8BC" w14:textId="77777777" w:rsidR="00D36C18" w:rsidRPr="004B3F1E" w:rsidRDefault="00D36C18" w:rsidP="005771BE">
            <w:pPr>
              <w:tabs>
                <w:tab w:val="left" w:pos="7170"/>
              </w:tabs>
              <w:adjustRightInd w:val="0"/>
              <w:spacing w:line="228" w:lineRule="auto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30909D4" w14:textId="69DFB1AF" w:rsidR="00B217D4" w:rsidRPr="004B3F1E" w:rsidRDefault="009675F5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ทำความเข้าใจและประเมินกระบวนการทดสอบการด้อยค่า และการประมาณมูลค่าที่คาดว่าจะได้รับคืนของผู้บริหาร</w:t>
            </w:r>
          </w:p>
          <w:p w14:paraId="1CCAF970" w14:textId="0844974A" w:rsidR="00D36C18" w:rsidRPr="004B3F1E" w:rsidRDefault="00D36C18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9675F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ของวิธีการที่นำมาใช้ในการประเมินมูลค่าที่คาดว่าจะได้รับคืนของเครื่องหมายการค้าและค่าความนิยม และประเมินความเหมาะสมของข้อสมมิตที่สำคัญ รวมถึงทดสอบการคำนวณ</w:t>
            </w:r>
          </w:p>
          <w:p w14:paraId="2977BBC3" w14:textId="77777777" w:rsidR="00D36C18" w:rsidRPr="004B3F1E" w:rsidRDefault="007D0066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="00D36C18" w:rsidRPr="004B3F1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4CD76B2" w14:textId="77777777" w:rsidR="006B51BC" w:rsidRPr="004B3F1E" w:rsidRDefault="006B51BC" w:rsidP="006B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FF3A86F" w14:textId="77777777" w:rsidR="00F53E5E" w:rsidRPr="004B3F1E" w:rsidRDefault="00F5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94F5871" w14:textId="109525C9" w:rsidR="00AB1D4A" w:rsidRPr="004B3F1E" w:rsidRDefault="00AB1D4A" w:rsidP="00B4141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6400AF5B" w14:textId="77777777" w:rsidR="00B41412" w:rsidRPr="004B3F1E" w:rsidRDefault="00B41412" w:rsidP="007A207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09541AC4" w14:textId="77777777" w:rsidR="00AB1D4A" w:rsidRPr="004B3F1E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</w:t>
      </w:r>
      <w:r w:rsidR="00913996"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รวม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938979" w14:textId="77777777" w:rsidR="00B41412" w:rsidRPr="004B3F1E" w:rsidRDefault="00B41412" w:rsidP="007A207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090DD09C" w14:textId="77777777" w:rsidR="00185BF1" w:rsidRPr="004B3F1E" w:rsidRDefault="00AB1D4A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ไม่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7208A8A4" w14:textId="77777777" w:rsidR="00185BF1" w:rsidRPr="004B3F1E" w:rsidRDefault="00185BF1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13A8FB7" w14:textId="77777777" w:rsidR="00185BF1" w:rsidRPr="004B3F1E" w:rsidRDefault="00185BF1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4B3F1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B3F1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A84E4D" w14:textId="77777777" w:rsidR="00185BF1" w:rsidRPr="004B3F1E" w:rsidRDefault="00185BF1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9D0AC40" w14:textId="77777777" w:rsidR="00185BF1" w:rsidRPr="004B3F1E" w:rsidRDefault="00185BF1" w:rsidP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4B3F1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E4C22F9" w14:textId="77777777" w:rsidR="00387DF9" w:rsidRPr="004B3F1E" w:rsidRDefault="00387DF9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E6A7F6" w14:textId="77777777" w:rsidR="00AB1D4A" w:rsidRPr="004B3F1E" w:rsidRDefault="00AB1D4A" w:rsidP="00AB1D4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B3F1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 w:rsidRPr="004B3F1E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30C66BCC" w14:textId="77777777" w:rsidR="00AB1D4A" w:rsidRPr="004B3F1E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224C5F" w14:textId="77777777" w:rsidR="00AB1D4A" w:rsidRPr="004B3F1E" w:rsidRDefault="00AB1D4A" w:rsidP="00AB1D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4B3F1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0E4DC1"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เหล่านี้โดยถูกต้องตามที่</w:t>
      </w:r>
      <w:r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ควร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D8BB7F" w14:textId="77777777" w:rsidR="00AB1D4A" w:rsidRPr="004B3F1E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A9DA897" w14:textId="77777777" w:rsidR="00AB1D4A" w:rsidRPr="004B3F1E" w:rsidRDefault="00AB1D4A" w:rsidP="00AB1D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3996" w:rsidRPr="004B3F1E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913996" w:rsidRPr="004B3F1E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 w:rsidRPr="004B3F1E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913996" w:rsidRPr="004B3F1E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6D597E32" w14:textId="77777777" w:rsidR="00AB1D4A" w:rsidRPr="004B3F1E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0FDC98A" w14:textId="77777777" w:rsidR="00005419" w:rsidRPr="004B3F1E" w:rsidRDefault="00AB1D4A" w:rsidP="00F73D9A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1355D"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กำกับ</w:t>
      </w:r>
      <w:r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13996" w:rsidRPr="004B3F1E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กลุ่ม</w:t>
      </w:r>
      <w:r w:rsidRPr="004B3F1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13996" w:rsidRPr="004B3F1E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</w:p>
    <w:p w14:paraId="5AEA21D5" w14:textId="0236F265" w:rsidR="00F53E5E" w:rsidRPr="004B3F1E" w:rsidRDefault="00F53E5E" w:rsidP="00F73D9A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B3F1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 w:type="page"/>
      </w:r>
    </w:p>
    <w:p w14:paraId="31E0CCA7" w14:textId="0F7385C3" w:rsidR="00AB1D4A" w:rsidRPr="004B3F1E" w:rsidRDefault="00AB1D4A" w:rsidP="00AB1D4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</w:t>
      </w:r>
      <w:r w:rsidR="000E4DC1" w:rsidRPr="004B3F1E">
        <w:rPr>
          <w:rFonts w:asciiTheme="majorBidi" w:hAnsiTheme="majorBidi" w:cstheme="majorBidi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 w:rsidRPr="004B3F1E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1817F9D0" w14:textId="77777777" w:rsidR="00AB1D4A" w:rsidRPr="004B3F1E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6AD75D8D" w14:textId="77777777" w:rsidR="00185BF1" w:rsidRPr="004B3F1E" w:rsidRDefault="00AB1D4A" w:rsidP="00AB1D4A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 w:rsidRPr="004B3F1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C63FD" w:rsidRPr="004B3F1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ทุก</w:t>
      </w:r>
      <w:r w:rsidRPr="004B3F1E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รายการรวมกันจะมีผ</w:t>
      </w:r>
      <w:r w:rsidRPr="004B3F1E">
        <w:rPr>
          <w:rFonts w:asciiTheme="majorBidi" w:hAnsiTheme="majorBidi" w:cstheme="majorBidi"/>
          <w:spacing w:val="-2"/>
          <w:sz w:val="30"/>
          <w:szCs w:val="30"/>
          <w:cs/>
        </w:rPr>
        <w:t>ลต่อการตัดสินใจทางเศรษฐกิจของผู้ใ</w:t>
      </w:r>
      <w:r w:rsidR="000E4DC1" w:rsidRPr="004B3F1E">
        <w:rPr>
          <w:rFonts w:asciiTheme="majorBidi" w:hAnsiTheme="majorBidi" w:cstheme="majorBidi"/>
          <w:spacing w:val="-2"/>
          <w:sz w:val="30"/>
          <w:szCs w:val="30"/>
          <w:cs/>
        </w:rPr>
        <w:t>ช้งบการเงินจากการใช้งบการเงิน</w:t>
      </w:r>
      <w:r w:rsidR="00913996" w:rsidRPr="004B3F1E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pacing w:val="-2"/>
          <w:sz w:val="30"/>
          <w:szCs w:val="30"/>
          <w:cs/>
        </w:rPr>
        <w:t>และงบการเงินเฉพาะกิจการเหล่านี้</w:t>
      </w:r>
    </w:p>
    <w:p w14:paraId="4C5572EA" w14:textId="77777777" w:rsidR="00AB1D4A" w:rsidRPr="004B3F1E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0526596C" w14:textId="77777777" w:rsidR="00AB1D4A" w:rsidRPr="004B3F1E" w:rsidRDefault="00AB1D4A" w:rsidP="00BA269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41329E" w14:textId="77777777" w:rsidR="00AB1D4A" w:rsidRPr="004B3F1E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</w:t>
      </w:r>
      <w:r w:rsidR="00DA6485" w:rsidRPr="004B3F1E">
        <w:rPr>
          <w:rFonts w:asciiTheme="majorBidi" w:hAnsiTheme="majorBidi" w:cstheme="majorBidi"/>
          <w:sz w:val="30"/>
          <w:szCs w:val="30"/>
          <w:cs/>
        </w:rPr>
        <w:br/>
      </w:r>
      <w:r w:rsidRPr="004B3F1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B3F1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F3F9B94" w14:textId="77777777" w:rsidR="00AB1D4A" w:rsidRPr="004B3F1E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 w:rsidRPr="004B3F1E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913996" w:rsidRPr="004B3F1E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4B3F1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6408835" w14:textId="77777777" w:rsidR="00AB1D4A" w:rsidRPr="004B3F1E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B63471" w14:textId="77777777" w:rsidR="003B1204" w:rsidRPr="004B3F1E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4B3F1E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 w:rsidRPr="004B3F1E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4B3F1E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FF6A79" w:rsidRPr="004B3F1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B3F1E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4B3F1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AF4190" w:rsidRPr="004B3F1E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FF6A79" w:rsidRPr="004B3F1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B3F1E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 w:rsidRPr="004B3F1E">
        <w:rPr>
          <w:rFonts w:asciiTheme="majorBidi" w:hAnsiTheme="majorBidi" w:cstheme="majorBidi"/>
          <w:sz w:val="30"/>
          <w:szCs w:val="30"/>
          <w:cs/>
        </w:rPr>
        <w:br/>
      </w:r>
      <w:r w:rsidRPr="004B3F1E">
        <w:rPr>
          <w:rFonts w:asciiTheme="majorBidi" w:hAnsiTheme="majorBidi" w:cstheme="majorBidi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D06AF10" w14:textId="7CD25EBB" w:rsidR="00AB1D4A" w:rsidRPr="004B3F1E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 w:rsidRPr="004B3F1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B3F1E">
        <w:rPr>
          <w:rFonts w:asciiTheme="majorBidi" w:hAnsiTheme="majorBidi" w:cstheme="majorBidi"/>
          <w:sz w:val="30"/>
          <w:szCs w:val="30"/>
          <w:cs/>
        </w:rPr>
        <w:t>ว่างบการเงิน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 w:rsidRPr="004B3F1E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476D4C1" w14:textId="77777777" w:rsidR="00AB1D4A" w:rsidRPr="004B3F1E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color w:val="000000"/>
          <w:sz w:val="30"/>
          <w:szCs w:val="30"/>
          <w:cs/>
        </w:rPr>
        <w:t>ได้รับหลักฐานการ</w:t>
      </w:r>
      <w:r w:rsidRPr="004B3F1E">
        <w:rPr>
          <w:rFonts w:asciiTheme="majorBidi" w:hAnsiTheme="majorBidi" w:cstheme="majorBidi"/>
          <w:sz w:val="30"/>
          <w:szCs w:val="30"/>
          <w:cs/>
        </w:rPr>
        <w:t>สอบ</w:t>
      </w:r>
      <w:r w:rsidRPr="004B3F1E">
        <w:rPr>
          <w:rFonts w:asciiTheme="majorBidi" w:hAnsiTheme="majorBidi" w:cstheme="majorBidi"/>
          <w:color w:val="000000"/>
          <w:sz w:val="30"/>
          <w:szCs w:val="30"/>
          <w:cs/>
        </w:rPr>
        <w:t>บัญชีที่เหมาะสมอย่างเพียงพอ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E94E36" w:rsidRPr="004B3F1E">
        <w:rPr>
          <w:rFonts w:asciiTheme="majorBidi" w:hAnsiTheme="majorBidi" w:cstheme="majorBidi"/>
          <w:sz w:val="30"/>
          <w:szCs w:val="30"/>
        </w:rPr>
        <w:br/>
      </w:r>
      <w:r w:rsidRPr="004B3F1E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3F1E">
        <w:rPr>
          <w:rFonts w:asciiTheme="majorBidi" w:hAnsiTheme="majorBidi" w:cstheme="majorBidi"/>
          <w:sz w:val="30"/>
          <w:szCs w:val="30"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DCC9EB8" w14:textId="77777777" w:rsidR="00B41412" w:rsidRPr="004B3F1E" w:rsidRDefault="00B41412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2E0F085F" w14:textId="77777777" w:rsidR="00AB1D4A" w:rsidRPr="004B3F1E" w:rsidRDefault="00AB1D4A" w:rsidP="00B4141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 w:rsidRPr="004B3F1E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 w:rsidRPr="004B3F1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4B3F1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4B3F1E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1C0EEFE" w14:textId="77777777" w:rsidR="00AB1D4A" w:rsidRPr="004B3F1E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319D4EE1" w14:textId="495B2EB5" w:rsidR="00AB1D4A" w:rsidRPr="004B3F1E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6D3D4B" w:rsidRPr="004B3F1E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AE7E7F3" w14:textId="77777777" w:rsidR="003B1204" w:rsidRPr="004B3F1E" w:rsidRDefault="003B1204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2DBA49CB" w14:textId="77777777" w:rsidR="00AB1D4A" w:rsidRPr="004B3F1E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4B3F1E">
        <w:rPr>
          <w:rFonts w:asciiTheme="majorBid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="00A148DA" w:rsidRPr="004B3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3F1E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ที่มีนัยสำคัญที่สุดในการตรวจสอบ</w:t>
      </w:r>
      <w:r w:rsidR="001A62F2" w:rsidRPr="004B3F1E">
        <w:rPr>
          <w:rFonts w:asciiTheme="majorBidi" w:hAnsiTheme="majorBidi" w:cstheme="majorBidi"/>
          <w:sz w:val="30"/>
          <w:szCs w:val="30"/>
          <w:cs/>
        </w:rPr>
        <w:br/>
      </w:r>
      <w:r w:rsidRPr="004B3F1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3996" w:rsidRPr="004B3F1E">
        <w:rPr>
          <w:rFonts w:asciiTheme="majorBidi" w:hAnsiTheme="majorBidi" w:cstheme="majorBidi"/>
          <w:sz w:val="30"/>
          <w:szCs w:val="30"/>
          <w:cs/>
        </w:rPr>
        <w:t>รวม</w:t>
      </w:r>
      <w:r w:rsidRPr="004B3F1E">
        <w:rPr>
          <w:rFonts w:asciiTheme="majorBidi" w:hAnsiTheme="majorBidi" w:cstheme="majorBidi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ADB59B" w14:textId="77777777" w:rsidR="00AB1D4A" w:rsidRPr="004B3F1E" w:rsidRDefault="00AB1D4A" w:rsidP="00AB1D4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CD260" w14:textId="77777777" w:rsidR="00AB1D4A" w:rsidRPr="004B3F1E" w:rsidRDefault="00AB1D4A" w:rsidP="00AB1D4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71BF8942" w14:textId="77777777" w:rsidR="00AB1D4A" w:rsidRPr="004B3F1E" w:rsidRDefault="00AB1D4A" w:rsidP="00AB1D4A">
      <w:pPr>
        <w:pStyle w:val="RNormal"/>
        <w:jc w:val="thaiDistribute"/>
        <w:rPr>
          <w:rFonts w:asciiTheme="majorBidi" w:hAnsiTheme="majorBidi" w:cstheme="majorBidi"/>
          <w:sz w:val="18"/>
          <w:szCs w:val="18"/>
        </w:rPr>
      </w:pPr>
    </w:p>
    <w:p w14:paraId="5C01A7C1" w14:textId="77777777" w:rsidR="007B206A" w:rsidRPr="004B3F1E" w:rsidRDefault="007B206A" w:rsidP="00AB1D4A">
      <w:pPr>
        <w:pStyle w:val="RNormal"/>
        <w:jc w:val="thaiDistribute"/>
        <w:rPr>
          <w:rFonts w:asciiTheme="majorBidi" w:hAnsiTheme="majorBidi" w:cstheme="majorBidi"/>
          <w:sz w:val="18"/>
          <w:szCs w:val="18"/>
        </w:rPr>
      </w:pPr>
    </w:p>
    <w:p w14:paraId="468D7DD7" w14:textId="77777777" w:rsidR="00AB1D4A" w:rsidRPr="004B3F1E" w:rsidRDefault="00AB1D4A" w:rsidP="00AB1D4A">
      <w:pPr>
        <w:pStyle w:val="RNormal"/>
        <w:jc w:val="thaiDistribute"/>
        <w:rPr>
          <w:rFonts w:asciiTheme="majorBidi" w:hAnsiTheme="majorBidi" w:cstheme="majorBidi"/>
          <w:sz w:val="18"/>
          <w:szCs w:val="18"/>
        </w:rPr>
      </w:pPr>
    </w:p>
    <w:p w14:paraId="5BED338C" w14:textId="77777777" w:rsidR="00055646" w:rsidRPr="0076015C" w:rsidRDefault="00055646" w:rsidP="00055646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วิไลวรรณ ผลประเสริฐ</w:t>
      </w:r>
      <w:r w:rsidRPr="0076015C">
        <w:rPr>
          <w:rFonts w:ascii="Angsana New" w:hAnsi="Angsana New" w:hint="cs"/>
          <w:sz w:val="30"/>
          <w:szCs w:val="30"/>
          <w:cs/>
        </w:rPr>
        <w:t>)</w:t>
      </w:r>
    </w:p>
    <w:p w14:paraId="35DF757A" w14:textId="77777777" w:rsidR="00055646" w:rsidRPr="0076015C" w:rsidRDefault="00055646" w:rsidP="00055646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8AA8736" w14:textId="77777777" w:rsidR="00055646" w:rsidRPr="0076015C" w:rsidRDefault="00055646" w:rsidP="00055646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8420</w:t>
      </w:r>
    </w:p>
    <w:p w14:paraId="0ED0655F" w14:textId="77777777" w:rsidR="00300F1B" w:rsidRPr="00055646" w:rsidRDefault="00300F1B" w:rsidP="00AB1D4A">
      <w:pPr>
        <w:jc w:val="thaiDistribute"/>
        <w:rPr>
          <w:rFonts w:asciiTheme="majorBidi" w:hAnsiTheme="majorBidi" w:cstheme="majorBidi"/>
          <w:color w:val="0000FF"/>
          <w:sz w:val="16"/>
          <w:szCs w:val="16"/>
          <w:shd w:val="clear" w:color="auto" w:fill="E0E0E0"/>
        </w:rPr>
      </w:pPr>
    </w:p>
    <w:p w14:paraId="6BCDAAE0" w14:textId="77777777" w:rsidR="00AB1D4A" w:rsidRPr="004B3F1E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214A83" w14:textId="77777777" w:rsidR="004F7928" w:rsidRPr="004B3F1E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1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DC02F4" w:rsidRPr="004B3F1E">
        <w:rPr>
          <w:rFonts w:asciiTheme="majorBidi" w:hAnsiTheme="majorBidi" w:cstheme="majorBidi"/>
          <w:sz w:val="30"/>
          <w:szCs w:val="30"/>
        </w:rPr>
        <w:t xml:space="preserve"> </w:t>
      </w:r>
    </w:p>
    <w:p w14:paraId="430C8912" w14:textId="435374AD" w:rsidR="00F96D38" w:rsidRPr="004B3F1E" w:rsidRDefault="0005564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8D1FF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09EA28CD" w14:textId="77777777" w:rsidR="00005419" w:rsidRPr="004B3F1E" w:rsidRDefault="0000541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sectPr w:rsidR="00005419" w:rsidRPr="004B3F1E" w:rsidSect="00607E0C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6A05" w14:textId="77777777" w:rsidR="0028034B" w:rsidRDefault="0028034B" w:rsidP="004956B4">
      <w:r>
        <w:separator/>
      </w:r>
    </w:p>
  </w:endnote>
  <w:endnote w:type="continuationSeparator" w:id="0">
    <w:p w14:paraId="2675C56E" w14:textId="77777777" w:rsidR="0028034B" w:rsidRDefault="002803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4261" w14:textId="77777777" w:rsidR="0028034B" w:rsidRDefault="0028034B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3F516EE9" w14:textId="77777777" w:rsidR="0028034B" w:rsidRDefault="0028034B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0A724" w14:textId="05C2319C" w:rsidR="0028034B" w:rsidRPr="00DD5928" w:rsidRDefault="0028034B" w:rsidP="00DD592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9DED" w14:textId="099A2821" w:rsidR="004332DB" w:rsidRPr="00C85298" w:rsidRDefault="00B9630F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688B" w14:textId="77777777" w:rsidR="00B9630F" w:rsidRPr="00C85298" w:rsidRDefault="00B9630F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49AF" w14:textId="77777777" w:rsidR="0028034B" w:rsidRDefault="0028034B" w:rsidP="004956B4">
      <w:r>
        <w:separator/>
      </w:r>
    </w:p>
  </w:footnote>
  <w:footnote w:type="continuationSeparator" w:id="0">
    <w:p w14:paraId="5F21A6A2" w14:textId="77777777" w:rsidR="0028034B" w:rsidRDefault="002803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EFE3" w14:textId="77777777" w:rsidR="0028034B" w:rsidRPr="001E2301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5A88219" w14:textId="77777777" w:rsidR="0028034B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93E07C" w14:textId="77777777" w:rsidR="0028034B" w:rsidRPr="00133A03" w:rsidRDefault="0028034B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BB7E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C0B0C1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49D01B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C1562E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13E94B" w14:textId="77777777" w:rsidR="0028034B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0E9C022" w14:textId="77777777" w:rsidR="0028034B" w:rsidRPr="00AC3006" w:rsidRDefault="0028034B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3126" w14:textId="7E88BBEA" w:rsidR="004332DB" w:rsidRDefault="004332D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  <w:p w14:paraId="5E9DF75E" w14:textId="6D27B89F" w:rsidR="00B9630F" w:rsidRDefault="00B9630F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  <w:p w14:paraId="27E2A60C" w14:textId="3D08DE9F" w:rsidR="00B9630F" w:rsidRDefault="00B9630F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  <w:p w14:paraId="77AB37CD" w14:textId="77777777" w:rsidR="00B9630F" w:rsidRPr="00133A03" w:rsidRDefault="00B9630F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58158850">
    <w:abstractNumId w:val="6"/>
  </w:num>
  <w:num w:numId="2" w16cid:durableId="877084520">
    <w:abstractNumId w:val="5"/>
  </w:num>
  <w:num w:numId="3" w16cid:durableId="956259947">
    <w:abstractNumId w:val="7"/>
  </w:num>
  <w:num w:numId="4" w16cid:durableId="1153793699">
    <w:abstractNumId w:val="3"/>
  </w:num>
  <w:num w:numId="5" w16cid:durableId="224220940">
    <w:abstractNumId w:val="2"/>
  </w:num>
  <w:num w:numId="6" w16cid:durableId="114759154">
    <w:abstractNumId w:val="0"/>
  </w:num>
  <w:num w:numId="7" w16cid:durableId="59058901">
    <w:abstractNumId w:val="1"/>
  </w:num>
  <w:num w:numId="8" w16cid:durableId="1413046378">
    <w:abstractNumId w:val="4"/>
  </w:num>
  <w:num w:numId="9" w16cid:durableId="1207371953">
    <w:abstractNumId w:val="17"/>
  </w:num>
  <w:num w:numId="10" w16cid:durableId="415595699">
    <w:abstractNumId w:val="12"/>
  </w:num>
  <w:num w:numId="11" w16cid:durableId="451218580">
    <w:abstractNumId w:val="20"/>
  </w:num>
  <w:num w:numId="12" w16cid:durableId="1104426199">
    <w:abstractNumId w:val="18"/>
  </w:num>
  <w:num w:numId="13" w16cid:durableId="989209885">
    <w:abstractNumId w:val="21"/>
  </w:num>
  <w:num w:numId="14" w16cid:durableId="1478718948">
    <w:abstractNumId w:val="9"/>
  </w:num>
  <w:num w:numId="15" w16cid:durableId="342320856">
    <w:abstractNumId w:val="19"/>
  </w:num>
  <w:num w:numId="16" w16cid:durableId="1279289904">
    <w:abstractNumId w:val="8"/>
  </w:num>
  <w:num w:numId="17" w16cid:durableId="1349678326">
    <w:abstractNumId w:val="11"/>
  </w:num>
  <w:num w:numId="18" w16cid:durableId="2047289579">
    <w:abstractNumId w:val="22"/>
  </w:num>
  <w:num w:numId="19" w16cid:durableId="1711413102">
    <w:abstractNumId w:val="16"/>
  </w:num>
  <w:num w:numId="20" w16cid:durableId="1272471145">
    <w:abstractNumId w:val="15"/>
  </w:num>
  <w:num w:numId="21" w16cid:durableId="1435786294">
    <w:abstractNumId w:val="10"/>
  </w:num>
  <w:num w:numId="22" w16cid:durableId="774252612">
    <w:abstractNumId w:val="14"/>
  </w:num>
  <w:num w:numId="23" w16cid:durableId="123662195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3417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419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01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3E3F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1FAE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C54"/>
    <w:rsid w:val="00053DBC"/>
    <w:rsid w:val="00053DF9"/>
    <w:rsid w:val="0005469B"/>
    <w:rsid w:val="00054B89"/>
    <w:rsid w:val="00055231"/>
    <w:rsid w:val="000554B7"/>
    <w:rsid w:val="00055646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E03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8F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02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CC7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00"/>
    <w:rsid w:val="000A50DB"/>
    <w:rsid w:val="000A55AA"/>
    <w:rsid w:val="000A5694"/>
    <w:rsid w:val="000A58A5"/>
    <w:rsid w:val="000A5F0F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2DF"/>
    <w:rsid w:val="0010668E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9C5"/>
    <w:rsid w:val="00154BC5"/>
    <w:rsid w:val="00154C09"/>
    <w:rsid w:val="00154CC4"/>
    <w:rsid w:val="00154ECD"/>
    <w:rsid w:val="00154EDF"/>
    <w:rsid w:val="001551DC"/>
    <w:rsid w:val="0015520F"/>
    <w:rsid w:val="0015525D"/>
    <w:rsid w:val="001552F7"/>
    <w:rsid w:val="00155411"/>
    <w:rsid w:val="00156022"/>
    <w:rsid w:val="001564DB"/>
    <w:rsid w:val="00156544"/>
    <w:rsid w:val="00156688"/>
    <w:rsid w:val="00156735"/>
    <w:rsid w:val="001567FB"/>
    <w:rsid w:val="00156CA4"/>
    <w:rsid w:val="00157052"/>
    <w:rsid w:val="0015712D"/>
    <w:rsid w:val="001577ED"/>
    <w:rsid w:val="0015793D"/>
    <w:rsid w:val="00157D7E"/>
    <w:rsid w:val="00157F8B"/>
    <w:rsid w:val="001604BB"/>
    <w:rsid w:val="00160531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8CC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32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DE9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A13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AF4"/>
    <w:rsid w:val="001A2E3B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301B"/>
    <w:rsid w:val="001B3ADC"/>
    <w:rsid w:val="001B3B3A"/>
    <w:rsid w:val="001B4117"/>
    <w:rsid w:val="001B41B5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0A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D9D"/>
    <w:rsid w:val="001C5E22"/>
    <w:rsid w:val="001C5E7E"/>
    <w:rsid w:val="001C605D"/>
    <w:rsid w:val="001C628B"/>
    <w:rsid w:val="001C674F"/>
    <w:rsid w:val="001C6992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103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DA6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3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069"/>
    <w:rsid w:val="002212D7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579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4FA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C4"/>
    <w:rsid w:val="002507D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EE9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3C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801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2DD"/>
    <w:rsid w:val="0028452C"/>
    <w:rsid w:val="002845EE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576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3BD5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4E2C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447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F98"/>
    <w:rsid w:val="002F4304"/>
    <w:rsid w:val="002F4502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6CF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0A2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4EC1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DAC"/>
    <w:rsid w:val="00347F4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5E0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A3A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CFF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956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22D"/>
    <w:rsid w:val="003B2273"/>
    <w:rsid w:val="003B22FF"/>
    <w:rsid w:val="003B261C"/>
    <w:rsid w:val="003B26B1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3F55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1EA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E99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4A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1C5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3CC"/>
    <w:rsid w:val="004055BA"/>
    <w:rsid w:val="00405C29"/>
    <w:rsid w:val="00406244"/>
    <w:rsid w:val="00406390"/>
    <w:rsid w:val="00406A4C"/>
    <w:rsid w:val="00406D60"/>
    <w:rsid w:val="0040703A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F33"/>
    <w:rsid w:val="004330D4"/>
    <w:rsid w:val="004331A9"/>
    <w:rsid w:val="00433282"/>
    <w:rsid w:val="004332DB"/>
    <w:rsid w:val="00433450"/>
    <w:rsid w:val="0043357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47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B1C"/>
    <w:rsid w:val="00447D4A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28D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25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02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9C3"/>
    <w:rsid w:val="00490C5D"/>
    <w:rsid w:val="00490F1C"/>
    <w:rsid w:val="00491265"/>
    <w:rsid w:val="0049149C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0FF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8DB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3F1E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C87"/>
    <w:rsid w:val="004B6D83"/>
    <w:rsid w:val="004B6EFD"/>
    <w:rsid w:val="004B7395"/>
    <w:rsid w:val="004B741F"/>
    <w:rsid w:val="004B7526"/>
    <w:rsid w:val="004B7568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F7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E5A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17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019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93"/>
    <w:rsid w:val="005055DA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705"/>
    <w:rsid w:val="00530DE8"/>
    <w:rsid w:val="00530E82"/>
    <w:rsid w:val="00530F49"/>
    <w:rsid w:val="00530FD1"/>
    <w:rsid w:val="00530FE2"/>
    <w:rsid w:val="0053111E"/>
    <w:rsid w:val="0053115D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2FA"/>
    <w:rsid w:val="0053640B"/>
    <w:rsid w:val="00536668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63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20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33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2E00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E38"/>
    <w:rsid w:val="00587FD3"/>
    <w:rsid w:val="0059024A"/>
    <w:rsid w:val="00590644"/>
    <w:rsid w:val="005906C4"/>
    <w:rsid w:val="005907F3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77F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4E"/>
    <w:rsid w:val="005D195B"/>
    <w:rsid w:val="005D199A"/>
    <w:rsid w:val="005D1A02"/>
    <w:rsid w:val="005D1EBA"/>
    <w:rsid w:val="005D227B"/>
    <w:rsid w:val="005D26EB"/>
    <w:rsid w:val="005D2728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09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325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52E"/>
    <w:rsid w:val="005F3918"/>
    <w:rsid w:val="005F3924"/>
    <w:rsid w:val="005F3A6A"/>
    <w:rsid w:val="005F3AFE"/>
    <w:rsid w:val="005F4024"/>
    <w:rsid w:val="005F4210"/>
    <w:rsid w:val="005F42ED"/>
    <w:rsid w:val="005F433C"/>
    <w:rsid w:val="005F46F8"/>
    <w:rsid w:val="005F4E8D"/>
    <w:rsid w:val="005F4EF5"/>
    <w:rsid w:val="005F508F"/>
    <w:rsid w:val="005F51EB"/>
    <w:rsid w:val="005F54F4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01"/>
    <w:rsid w:val="00607CAD"/>
    <w:rsid w:val="00607E0C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4CF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378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4F3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37DC8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19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3AF"/>
    <w:rsid w:val="006816AE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93C"/>
    <w:rsid w:val="00683C12"/>
    <w:rsid w:val="00683C1C"/>
    <w:rsid w:val="00683C58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307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CD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1FFA"/>
    <w:rsid w:val="006D2177"/>
    <w:rsid w:val="006D22D7"/>
    <w:rsid w:val="006D25B3"/>
    <w:rsid w:val="006D26B5"/>
    <w:rsid w:val="006D2C66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A39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7EF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72B"/>
    <w:rsid w:val="00710921"/>
    <w:rsid w:val="00710A1E"/>
    <w:rsid w:val="00710B0A"/>
    <w:rsid w:val="00710E03"/>
    <w:rsid w:val="00710EAC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5EC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4E88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08F"/>
    <w:rsid w:val="0075042E"/>
    <w:rsid w:val="007508F2"/>
    <w:rsid w:val="00750990"/>
    <w:rsid w:val="00750B89"/>
    <w:rsid w:val="00750B90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6B9F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5FA9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70"/>
    <w:rsid w:val="007F4B80"/>
    <w:rsid w:val="007F4C08"/>
    <w:rsid w:val="007F4C0F"/>
    <w:rsid w:val="007F4EC8"/>
    <w:rsid w:val="007F4EEF"/>
    <w:rsid w:val="007F4F8E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2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856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E89"/>
    <w:rsid w:val="00830F18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E4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ACC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8E2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39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D35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A9E"/>
    <w:rsid w:val="008B3D58"/>
    <w:rsid w:val="008B3DFA"/>
    <w:rsid w:val="008B40A9"/>
    <w:rsid w:val="008B40C0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2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2E9"/>
    <w:rsid w:val="008D145F"/>
    <w:rsid w:val="008D1659"/>
    <w:rsid w:val="008D166F"/>
    <w:rsid w:val="008D1778"/>
    <w:rsid w:val="008D17A5"/>
    <w:rsid w:val="008D1CA9"/>
    <w:rsid w:val="008D1F89"/>
    <w:rsid w:val="008D1FF5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5FB"/>
    <w:rsid w:val="008D7C9D"/>
    <w:rsid w:val="008E005A"/>
    <w:rsid w:val="008E0433"/>
    <w:rsid w:val="008E0974"/>
    <w:rsid w:val="008E0A48"/>
    <w:rsid w:val="008E0AAD"/>
    <w:rsid w:val="008E0DD0"/>
    <w:rsid w:val="008E0E39"/>
    <w:rsid w:val="008E0E98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2C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886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063"/>
    <w:rsid w:val="00911292"/>
    <w:rsid w:val="00911313"/>
    <w:rsid w:val="009118A2"/>
    <w:rsid w:val="00911950"/>
    <w:rsid w:val="00911AB3"/>
    <w:rsid w:val="00911C8B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096"/>
    <w:rsid w:val="0093128C"/>
    <w:rsid w:val="009312CD"/>
    <w:rsid w:val="009312EE"/>
    <w:rsid w:val="009314D1"/>
    <w:rsid w:val="00931A15"/>
    <w:rsid w:val="00931A72"/>
    <w:rsid w:val="00931AF3"/>
    <w:rsid w:val="00931E9D"/>
    <w:rsid w:val="009320D9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9E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B05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1DA2"/>
    <w:rsid w:val="00941DE1"/>
    <w:rsid w:val="0094240B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A62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5F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3CDE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38D"/>
    <w:rsid w:val="009764E1"/>
    <w:rsid w:val="009764EA"/>
    <w:rsid w:val="0097662E"/>
    <w:rsid w:val="00976DF0"/>
    <w:rsid w:val="00976E1C"/>
    <w:rsid w:val="00976F4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2E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B6A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04D"/>
    <w:rsid w:val="00995373"/>
    <w:rsid w:val="00995615"/>
    <w:rsid w:val="0099583A"/>
    <w:rsid w:val="009958C8"/>
    <w:rsid w:val="0099594C"/>
    <w:rsid w:val="00995A53"/>
    <w:rsid w:val="00995A9D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CC"/>
    <w:rsid w:val="009A2C89"/>
    <w:rsid w:val="009A3048"/>
    <w:rsid w:val="009A31DC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036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68"/>
    <w:rsid w:val="009B34D7"/>
    <w:rsid w:val="009B3821"/>
    <w:rsid w:val="009B4228"/>
    <w:rsid w:val="009B43C9"/>
    <w:rsid w:val="009B4544"/>
    <w:rsid w:val="009B471B"/>
    <w:rsid w:val="009B4940"/>
    <w:rsid w:val="009B4E5D"/>
    <w:rsid w:val="009B4F5C"/>
    <w:rsid w:val="009B506D"/>
    <w:rsid w:val="009B506E"/>
    <w:rsid w:val="009B5303"/>
    <w:rsid w:val="009B530B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6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4D66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239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5F31"/>
    <w:rsid w:val="009E606C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739"/>
    <w:rsid w:val="009F5874"/>
    <w:rsid w:val="009F5957"/>
    <w:rsid w:val="009F5A0B"/>
    <w:rsid w:val="009F5AEC"/>
    <w:rsid w:val="009F5B93"/>
    <w:rsid w:val="009F62DF"/>
    <w:rsid w:val="009F633E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9FE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425A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7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2E5"/>
    <w:rsid w:val="00A452EF"/>
    <w:rsid w:val="00A4540A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44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BE6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228"/>
    <w:rsid w:val="00A713DB"/>
    <w:rsid w:val="00A71498"/>
    <w:rsid w:val="00A7170F"/>
    <w:rsid w:val="00A71A4A"/>
    <w:rsid w:val="00A72288"/>
    <w:rsid w:val="00A724FC"/>
    <w:rsid w:val="00A72795"/>
    <w:rsid w:val="00A727CD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019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8C8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18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69E"/>
    <w:rsid w:val="00AA0A1D"/>
    <w:rsid w:val="00AA0B27"/>
    <w:rsid w:val="00AA0CA5"/>
    <w:rsid w:val="00AA0DC1"/>
    <w:rsid w:val="00AA148F"/>
    <w:rsid w:val="00AA16B8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0AE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55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57E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A7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6AD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5BA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2C2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95D"/>
    <w:rsid w:val="00AF5D75"/>
    <w:rsid w:val="00AF62D9"/>
    <w:rsid w:val="00AF6658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87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E72"/>
    <w:rsid w:val="00B65FAB"/>
    <w:rsid w:val="00B65FF7"/>
    <w:rsid w:val="00B66127"/>
    <w:rsid w:val="00B66223"/>
    <w:rsid w:val="00B6640E"/>
    <w:rsid w:val="00B66479"/>
    <w:rsid w:val="00B666A5"/>
    <w:rsid w:val="00B66702"/>
    <w:rsid w:val="00B66743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60C"/>
    <w:rsid w:val="00B70966"/>
    <w:rsid w:val="00B709F6"/>
    <w:rsid w:val="00B70AC2"/>
    <w:rsid w:val="00B70B6C"/>
    <w:rsid w:val="00B70D5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BA4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52"/>
    <w:rsid w:val="00B90FBF"/>
    <w:rsid w:val="00B90FE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0F"/>
    <w:rsid w:val="00B9632A"/>
    <w:rsid w:val="00B96343"/>
    <w:rsid w:val="00B964E3"/>
    <w:rsid w:val="00B9651A"/>
    <w:rsid w:val="00B96524"/>
    <w:rsid w:val="00B967C7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9A6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0EA"/>
    <w:rsid w:val="00BD43D6"/>
    <w:rsid w:val="00BD44E4"/>
    <w:rsid w:val="00BD456A"/>
    <w:rsid w:val="00BD4845"/>
    <w:rsid w:val="00BD4CB4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D7F68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AF2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9C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67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5AF7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62"/>
    <w:rsid w:val="00C247B5"/>
    <w:rsid w:val="00C24E14"/>
    <w:rsid w:val="00C24E16"/>
    <w:rsid w:val="00C24E50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5F"/>
    <w:rsid w:val="00C40486"/>
    <w:rsid w:val="00C40520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1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2C6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08D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3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60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2FE6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BA7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9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62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58B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40A"/>
    <w:rsid w:val="00D01999"/>
    <w:rsid w:val="00D019BB"/>
    <w:rsid w:val="00D01D44"/>
    <w:rsid w:val="00D01DF7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C2E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6DD"/>
    <w:rsid w:val="00D3187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C50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46B"/>
    <w:rsid w:val="00D71504"/>
    <w:rsid w:val="00D715CE"/>
    <w:rsid w:val="00D718F4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CCD"/>
    <w:rsid w:val="00D77DE8"/>
    <w:rsid w:val="00D77E75"/>
    <w:rsid w:val="00D77F96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759"/>
    <w:rsid w:val="00D878EF"/>
    <w:rsid w:val="00D879E3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17F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3F38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AC1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401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798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3FDD"/>
    <w:rsid w:val="00DF4313"/>
    <w:rsid w:val="00DF460E"/>
    <w:rsid w:val="00DF4AD7"/>
    <w:rsid w:val="00DF5339"/>
    <w:rsid w:val="00DF53EC"/>
    <w:rsid w:val="00DF55ED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0B7"/>
    <w:rsid w:val="00E0024D"/>
    <w:rsid w:val="00E0038B"/>
    <w:rsid w:val="00E00400"/>
    <w:rsid w:val="00E008CA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38"/>
    <w:rsid w:val="00E065D3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AC1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29E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703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B64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260"/>
    <w:rsid w:val="00E70345"/>
    <w:rsid w:val="00E7034E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2BD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223"/>
    <w:rsid w:val="00E932BC"/>
    <w:rsid w:val="00E93331"/>
    <w:rsid w:val="00E934CD"/>
    <w:rsid w:val="00E93544"/>
    <w:rsid w:val="00E935C7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588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5E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3E9D"/>
    <w:rsid w:val="00EE413C"/>
    <w:rsid w:val="00EE434C"/>
    <w:rsid w:val="00EE43BE"/>
    <w:rsid w:val="00EE489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D5F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34C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293D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25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A70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4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18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BB6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16"/>
    <w:rsid w:val="00F57893"/>
    <w:rsid w:val="00F57D8B"/>
    <w:rsid w:val="00F60394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B83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3D9"/>
    <w:rsid w:val="00FC0516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63"/>
    <w:rsid w:val="00FD06BE"/>
    <w:rsid w:val="00FD0738"/>
    <w:rsid w:val="00FD0AA3"/>
    <w:rsid w:val="00FD0B39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643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417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  <w:style w:type="character" w:customStyle="1" w:styleId="ui-provider">
    <w:name w:val="ui-provider"/>
    <w:basedOn w:val="DefaultParagraphFont"/>
    <w:rsid w:val="00BD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</TotalTime>
  <Pages>6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7</cp:revision>
  <cp:lastPrinted>2024-02-21T14:50:00Z</cp:lastPrinted>
  <dcterms:created xsi:type="dcterms:W3CDTF">2024-02-22T10:11:00Z</dcterms:created>
  <dcterms:modified xsi:type="dcterms:W3CDTF">2024-02-23T03:38:00Z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