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4B3F1E" w14:paraId="313CEB49" w14:textId="77777777" w:rsidTr="00FD0E2A">
        <w:tc>
          <w:tcPr>
            <w:tcW w:w="1368" w:type="dxa"/>
          </w:tcPr>
          <w:p w14:paraId="56DD230C" w14:textId="77777777" w:rsidR="00685193" w:rsidRPr="004B3F1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7C9668BC" w14:textId="77777777" w:rsidR="00685193" w:rsidRPr="004B3F1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4B3F1E" w14:paraId="5B377929" w14:textId="77777777" w:rsidTr="007B2387">
        <w:trPr>
          <w:trHeight w:val="119"/>
          <w:tblHeader/>
        </w:trPr>
        <w:tc>
          <w:tcPr>
            <w:tcW w:w="1368" w:type="dxa"/>
          </w:tcPr>
          <w:p w14:paraId="091B1415" w14:textId="77777777" w:rsidR="00CD2B8D" w:rsidRPr="004B3F1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6EDE24D2" w14:textId="77777777" w:rsidR="00CD2B8D" w:rsidRPr="004B3F1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4B3F1E" w14:paraId="533CFFA3" w14:textId="77777777" w:rsidTr="00974001">
        <w:tc>
          <w:tcPr>
            <w:tcW w:w="1368" w:type="dxa"/>
          </w:tcPr>
          <w:p w14:paraId="7A2FF0E2" w14:textId="77777777" w:rsidR="00685193" w:rsidRPr="004B3F1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1C3909E3" w14:textId="77777777" w:rsidR="00685193" w:rsidRPr="004B3F1E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4B3F1E" w14:paraId="5958BB9B" w14:textId="77777777" w:rsidTr="00974001">
        <w:tc>
          <w:tcPr>
            <w:tcW w:w="1368" w:type="dxa"/>
          </w:tcPr>
          <w:p w14:paraId="6627F691" w14:textId="77777777" w:rsidR="00685193" w:rsidRPr="004B3F1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262AF72A" w14:textId="77777777" w:rsidR="00685193" w:rsidRPr="004B3F1E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124F1" w:rsidRPr="004B3F1E" w14:paraId="1E6B9158" w14:textId="77777777" w:rsidTr="00974001">
        <w:tc>
          <w:tcPr>
            <w:tcW w:w="1368" w:type="dxa"/>
          </w:tcPr>
          <w:p w14:paraId="3C220FBC" w14:textId="77777777" w:rsidR="007124F1" w:rsidRPr="004B3F1E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01C284C1" w14:textId="1DE3161B" w:rsidR="007124F1" w:rsidRPr="004B3F1E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64919" w:rsidRPr="004B3F1E" w14:paraId="1425E3A5" w14:textId="77777777" w:rsidTr="00974001">
        <w:tc>
          <w:tcPr>
            <w:tcW w:w="1368" w:type="dxa"/>
          </w:tcPr>
          <w:p w14:paraId="1C814D57" w14:textId="539912C3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2780D2DB" w14:textId="37B107FB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64919" w:rsidRPr="004B3F1E" w14:paraId="497F87D2" w14:textId="77777777" w:rsidTr="00974001">
        <w:tc>
          <w:tcPr>
            <w:tcW w:w="1368" w:type="dxa"/>
          </w:tcPr>
          <w:p w14:paraId="29828AE0" w14:textId="4E7FEF42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10167B29" w14:textId="208C8277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64919" w:rsidRPr="004B3F1E" w14:paraId="600E7689" w14:textId="77777777" w:rsidTr="00974001">
        <w:tc>
          <w:tcPr>
            <w:tcW w:w="1368" w:type="dxa"/>
          </w:tcPr>
          <w:p w14:paraId="0C9ADA61" w14:textId="39B8AFB8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2BB87FE0" w14:textId="46E93DD9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664919" w:rsidRPr="004B3F1E" w14:paraId="4EB2FA99" w14:textId="77777777" w:rsidTr="00974001">
        <w:tc>
          <w:tcPr>
            <w:tcW w:w="1368" w:type="dxa"/>
          </w:tcPr>
          <w:p w14:paraId="25E64E85" w14:textId="33B9BDC4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0F5F1B9C" w14:textId="1713566E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664919" w:rsidRPr="004B3F1E" w14:paraId="7111B735" w14:textId="77777777" w:rsidTr="00974001">
        <w:tc>
          <w:tcPr>
            <w:tcW w:w="1368" w:type="dxa"/>
          </w:tcPr>
          <w:p w14:paraId="769F09D7" w14:textId="7D8D196D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4E49676E" w14:textId="5858739E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664919" w:rsidRPr="004B3F1E" w14:paraId="29C16ACF" w14:textId="77777777" w:rsidTr="00974001">
        <w:tc>
          <w:tcPr>
            <w:tcW w:w="1368" w:type="dxa"/>
          </w:tcPr>
          <w:p w14:paraId="4344B1FF" w14:textId="32733177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3D6D6B7D" w14:textId="5BE93E61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64919" w:rsidRPr="004B3F1E" w14:paraId="7AF70760" w14:textId="77777777" w:rsidTr="00974001">
        <w:tc>
          <w:tcPr>
            <w:tcW w:w="1368" w:type="dxa"/>
          </w:tcPr>
          <w:p w14:paraId="7C2B5D37" w14:textId="3A6BA919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26A3F4E7" w14:textId="284DFFE2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64919" w:rsidRPr="004B3F1E" w14:paraId="4286DF0E" w14:textId="77777777" w:rsidTr="00974001">
        <w:tc>
          <w:tcPr>
            <w:tcW w:w="1368" w:type="dxa"/>
          </w:tcPr>
          <w:p w14:paraId="71E2D653" w14:textId="5889F31A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26451016" w14:textId="60925DBF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64919" w:rsidRPr="004B3F1E" w14:paraId="430555FE" w14:textId="77777777" w:rsidTr="00974001">
        <w:tc>
          <w:tcPr>
            <w:tcW w:w="1368" w:type="dxa"/>
          </w:tcPr>
          <w:p w14:paraId="00E5A068" w14:textId="19996987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04476BF5" w14:textId="6731AB69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664919" w:rsidRPr="004B3F1E" w14:paraId="42CE331F" w14:textId="77777777" w:rsidTr="00974001">
        <w:tc>
          <w:tcPr>
            <w:tcW w:w="1368" w:type="dxa"/>
          </w:tcPr>
          <w:p w14:paraId="4B27E55E" w14:textId="0BA30FA8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54971359" w14:textId="7C5AD1E6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664919" w:rsidRPr="004B3F1E" w14:paraId="1DC2EB3E" w14:textId="77777777" w:rsidTr="00974001">
        <w:tc>
          <w:tcPr>
            <w:tcW w:w="1368" w:type="dxa"/>
          </w:tcPr>
          <w:p w14:paraId="7B8BF46A" w14:textId="4E4D879D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432C83A3" w14:textId="279BA1FB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664919" w:rsidRPr="004B3F1E" w14:paraId="1A77A590" w14:textId="77777777" w:rsidTr="00974001">
        <w:tc>
          <w:tcPr>
            <w:tcW w:w="1368" w:type="dxa"/>
          </w:tcPr>
          <w:p w14:paraId="59C779FF" w14:textId="4CF03067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54A0089F" w14:textId="16581029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64919" w:rsidRPr="004B3F1E" w14:paraId="0BD032F3" w14:textId="77777777" w:rsidTr="00974001">
        <w:tc>
          <w:tcPr>
            <w:tcW w:w="1368" w:type="dxa"/>
          </w:tcPr>
          <w:p w14:paraId="7B174B11" w14:textId="32B79078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14:paraId="47A7CF80" w14:textId="3B207FE2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64919" w:rsidRPr="004B3F1E" w14:paraId="4AEC4597" w14:textId="77777777" w:rsidTr="00974001">
        <w:tc>
          <w:tcPr>
            <w:tcW w:w="1368" w:type="dxa"/>
          </w:tcPr>
          <w:p w14:paraId="4D3F58C3" w14:textId="4F5950C4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14:paraId="123D0B6E" w14:textId="15DC3E40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ส่วนเกินมูลค่าหุ้นสามัญ</w:t>
            </w:r>
          </w:p>
        </w:tc>
      </w:tr>
      <w:tr w:rsidR="00664919" w:rsidRPr="004B3F1E" w14:paraId="4120EACD" w14:textId="77777777" w:rsidTr="00974001">
        <w:tc>
          <w:tcPr>
            <w:tcW w:w="1368" w:type="dxa"/>
          </w:tcPr>
          <w:p w14:paraId="57F93D3B" w14:textId="29AF2C51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165" w:type="dxa"/>
          </w:tcPr>
          <w:p w14:paraId="0FAED4A8" w14:textId="49E9FEF8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664919" w:rsidRPr="004B3F1E" w14:paraId="5287932C" w14:textId="77777777" w:rsidTr="00974001">
        <w:tc>
          <w:tcPr>
            <w:tcW w:w="1368" w:type="dxa"/>
          </w:tcPr>
          <w:p w14:paraId="26DC9609" w14:textId="0AAA5849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14:paraId="7774AFC2" w14:textId="370BA4F8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64919" w:rsidRPr="004B3F1E" w14:paraId="740C05EA" w14:textId="77777777" w:rsidTr="00974001">
        <w:tc>
          <w:tcPr>
            <w:tcW w:w="1368" w:type="dxa"/>
          </w:tcPr>
          <w:p w14:paraId="3625D5D4" w14:textId="3E340882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14:paraId="6488ED7F" w14:textId="11090B69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664919" w:rsidRPr="004B3F1E" w14:paraId="6C103016" w14:textId="77777777" w:rsidTr="00974001">
        <w:tc>
          <w:tcPr>
            <w:tcW w:w="1368" w:type="dxa"/>
          </w:tcPr>
          <w:p w14:paraId="0C4BC79D" w14:textId="7CC3D49C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8165" w:type="dxa"/>
          </w:tcPr>
          <w:p w14:paraId="52359133" w14:textId="6FE0B349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664919" w:rsidRPr="004B3F1E" w14:paraId="0AA42116" w14:textId="77777777" w:rsidTr="00974001">
        <w:tc>
          <w:tcPr>
            <w:tcW w:w="1368" w:type="dxa"/>
          </w:tcPr>
          <w:p w14:paraId="44119EAC" w14:textId="1204C179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14:paraId="73010EDD" w14:textId="4493597B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664919" w:rsidRPr="004B3F1E" w14:paraId="5932420E" w14:textId="77777777" w:rsidTr="00974001">
        <w:tc>
          <w:tcPr>
            <w:tcW w:w="1368" w:type="dxa"/>
          </w:tcPr>
          <w:p w14:paraId="6FFB9934" w14:textId="2ECE6D84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14:paraId="22315262" w14:textId="15563CCC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664919" w:rsidRPr="004B3F1E" w14:paraId="1D35C587" w14:textId="77777777" w:rsidTr="00974001">
        <w:tc>
          <w:tcPr>
            <w:tcW w:w="1368" w:type="dxa"/>
          </w:tcPr>
          <w:p w14:paraId="5595F294" w14:textId="46C61770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14:paraId="7487EA55" w14:textId="35C837E4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64919" w:rsidRPr="004B3F1E" w14:paraId="69BABA56" w14:textId="77777777" w:rsidTr="00974001">
        <w:tc>
          <w:tcPr>
            <w:tcW w:w="1368" w:type="dxa"/>
          </w:tcPr>
          <w:p w14:paraId="32E78F41" w14:textId="526E8CFE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86F87D4" w14:textId="08706281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664919" w:rsidRPr="004B3F1E" w14:paraId="42E1FB60" w14:textId="77777777" w:rsidTr="00974001">
        <w:tc>
          <w:tcPr>
            <w:tcW w:w="1368" w:type="dxa"/>
          </w:tcPr>
          <w:p w14:paraId="3B8B6BDB" w14:textId="575142BD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6EB578A3" w14:textId="6FAB9C72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64919" w:rsidRPr="004B3F1E" w14:paraId="68585D68" w14:textId="77777777" w:rsidTr="00974001">
        <w:tc>
          <w:tcPr>
            <w:tcW w:w="1368" w:type="dxa"/>
          </w:tcPr>
          <w:p w14:paraId="72757CF2" w14:textId="6109C3D3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20473F69" w14:textId="2C70864F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64919" w:rsidRPr="004B3F1E" w14:paraId="486D2DE7" w14:textId="77777777" w:rsidTr="00974001">
        <w:tc>
          <w:tcPr>
            <w:tcW w:w="1368" w:type="dxa"/>
          </w:tcPr>
          <w:p w14:paraId="21045CD0" w14:textId="09D7BB7B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3F695EF8" w14:textId="73DD3F71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4919" w:rsidRPr="004B3F1E" w14:paraId="7BDB6003" w14:textId="77777777" w:rsidTr="00974001">
        <w:tc>
          <w:tcPr>
            <w:tcW w:w="1368" w:type="dxa"/>
          </w:tcPr>
          <w:p w14:paraId="1F86E0A5" w14:textId="344000AD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1464D8BC" w14:textId="49652AD8" w:rsidR="00664919" w:rsidRPr="004B3F1E" w:rsidRDefault="00664919" w:rsidP="00664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34F9292" w14:textId="77777777" w:rsidR="00EF38FC" w:rsidRPr="004B3F1E" w:rsidRDefault="00EF38FC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0C831" w14:textId="4B84DE43" w:rsidR="003C6FF5" w:rsidRPr="00D25C2E" w:rsidRDefault="003C6FF5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ACCC5B5" w14:textId="77777777" w:rsidR="005417F0" w:rsidRPr="00D25C2E" w:rsidRDefault="005417F0" w:rsidP="00E8334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7CC99CA6" w14:textId="53A45CA7" w:rsidR="00F82FDA" w:rsidRPr="00D25C2E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BA44A6" w:rsidRPr="00D25C2E">
        <w:rPr>
          <w:rFonts w:asciiTheme="majorBidi" w:hAnsiTheme="majorBidi" w:cstheme="majorBidi"/>
          <w:sz w:val="30"/>
          <w:szCs w:val="30"/>
          <w:cs/>
        </w:rPr>
        <w:t>คณะ</w:t>
      </w:r>
      <w:r w:rsidRPr="00D25C2E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A7F8B"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="00055646">
        <w:rPr>
          <w:rFonts w:asciiTheme="majorBidi" w:hAnsiTheme="majorBidi" w:cstheme="majorBidi"/>
          <w:sz w:val="30"/>
          <w:szCs w:val="30"/>
        </w:rPr>
        <w:t>2</w:t>
      </w:r>
      <w:r w:rsidR="00911063">
        <w:rPr>
          <w:rFonts w:asciiTheme="majorBidi" w:hAnsiTheme="majorBidi" w:cstheme="majorBidi"/>
          <w:sz w:val="30"/>
          <w:szCs w:val="30"/>
        </w:rPr>
        <w:t>3</w:t>
      </w:r>
      <w:r w:rsidR="00055646">
        <w:rPr>
          <w:rFonts w:asciiTheme="majorBidi" w:hAnsiTheme="majorBidi" w:cstheme="majorBidi"/>
          <w:sz w:val="30"/>
          <w:szCs w:val="30"/>
        </w:rPr>
        <w:t xml:space="preserve"> </w:t>
      </w:r>
      <w:r w:rsidR="0005564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55646">
        <w:rPr>
          <w:rFonts w:asciiTheme="majorBidi" w:hAnsiTheme="majorBidi" w:cstheme="majorBidi"/>
          <w:sz w:val="30"/>
          <w:szCs w:val="30"/>
        </w:rPr>
        <w:t>2567</w:t>
      </w:r>
    </w:p>
    <w:p w14:paraId="5D8B7BB9" w14:textId="77777777" w:rsidR="00E470B0" w:rsidRPr="00D25C2E" w:rsidRDefault="00E470B0" w:rsidP="00E8334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4B1645F1" w14:textId="77777777" w:rsidR="000D22E7" w:rsidRPr="00D25C2E" w:rsidRDefault="000D22E7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25C2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086114F" w14:textId="77777777" w:rsidR="000C0D65" w:rsidRPr="00D25C2E" w:rsidRDefault="000C0D65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p w14:paraId="2252C69D" w14:textId="77777777" w:rsidR="00A44F0B" w:rsidRPr="00D25C2E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 xml:space="preserve">บริษัท เซ็น คอร์ปอเรชั่น กรุ๊ป จำกัด (มหาชน) “บริษัท” </w:t>
      </w:r>
      <w:r w:rsidR="00867B2C" w:rsidRPr="00D25C2E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</w:t>
      </w:r>
      <w:r w:rsidRPr="00D25C2E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2344FF" w:rsidRPr="00D25C2E">
        <w:rPr>
          <w:rFonts w:asciiTheme="majorBidi" w:hAnsiTheme="majorBidi" w:cstheme="majorBidi"/>
          <w:sz w:val="30"/>
          <w:szCs w:val="30"/>
        </w:rPr>
        <w:br/>
      </w:r>
      <w:r w:rsidR="00867B2C" w:rsidRPr="00D25C2E">
        <w:rPr>
          <w:rFonts w:asciiTheme="majorBidi" w:hAnsiTheme="majorBidi" w:cstheme="majorBidi"/>
          <w:sz w:val="30"/>
          <w:szCs w:val="30"/>
          <w:cs/>
        </w:rPr>
        <w:t xml:space="preserve">กับตลาดหลักทรัพย์แห่งประเทศไทยเมื่อเดือนกุมภาพันธ์ </w:t>
      </w:r>
      <w:r w:rsidR="00867B2C" w:rsidRPr="00D25C2E">
        <w:rPr>
          <w:rFonts w:asciiTheme="majorBidi" w:hAnsiTheme="majorBidi" w:cstheme="majorBidi"/>
          <w:sz w:val="30"/>
          <w:szCs w:val="30"/>
        </w:rPr>
        <w:t>2562</w:t>
      </w:r>
      <w:r w:rsidR="00867B2C" w:rsidRPr="00D25C2E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="002344FF" w:rsidRPr="00D25C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44FF" w:rsidRPr="00D25C2E">
        <w:rPr>
          <w:rFonts w:asciiTheme="majorBidi" w:hAnsiTheme="majorBidi" w:cstheme="majorBidi"/>
          <w:sz w:val="30"/>
          <w:szCs w:val="30"/>
        </w:rPr>
        <w:t>662</w:t>
      </w:r>
      <w:r w:rsidRPr="00D25C2E">
        <w:rPr>
          <w:rFonts w:asciiTheme="majorBidi" w:hAnsiTheme="majorBidi" w:cstheme="majorBidi"/>
          <w:sz w:val="30"/>
          <w:szCs w:val="30"/>
          <w:cs/>
        </w:rPr>
        <w:t xml:space="preserve"> ซอยอ่อนนุช </w:t>
      </w:r>
      <w:r w:rsidR="002344FF" w:rsidRPr="00D25C2E">
        <w:rPr>
          <w:rFonts w:asciiTheme="majorBidi" w:hAnsiTheme="majorBidi" w:cstheme="majorBidi"/>
          <w:sz w:val="30"/>
          <w:szCs w:val="30"/>
        </w:rPr>
        <w:t>17</w:t>
      </w:r>
      <w:r w:rsidRPr="00D25C2E">
        <w:rPr>
          <w:rFonts w:asciiTheme="majorBidi" w:hAnsiTheme="majorBidi" w:cstheme="majorBidi"/>
          <w:sz w:val="30"/>
          <w:szCs w:val="30"/>
          <w:cs/>
        </w:rPr>
        <w:t xml:space="preserve"> แขวงสวนหลวง เขตสวนหลวง กรุงเทพมหานคร </w:t>
      </w:r>
      <w:r w:rsidR="00DC6A18" w:rsidRPr="00D25C2E">
        <w:rPr>
          <w:rFonts w:asciiTheme="majorBidi" w:hAnsiTheme="majorBidi" w:cstheme="majorBidi"/>
          <w:sz w:val="30"/>
          <w:szCs w:val="30"/>
        </w:rPr>
        <w:t>10250</w:t>
      </w:r>
    </w:p>
    <w:p w14:paraId="5C9A3060" w14:textId="77777777" w:rsidR="00A44F0B" w:rsidRPr="00D25C2E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23ECDAF" w14:textId="19B57224" w:rsidR="0054230D" w:rsidRPr="00D25C2E" w:rsidRDefault="0054230D" w:rsidP="00AD5DA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ผู้ถือหุ้นรายใหญ่ในระหว่างปีได้แก่</w:t>
      </w:r>
      <w:r w:rsidR="00AD5DAF" w:rsidRPr="00D25C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4E55" w:rsidRPr="00D25C2E">
        <w:rPr>
          <w:rFonts w:asciiTheme="majorBidi" w:hAnsiTheme="majorBidi" w:cstheme="majorBidi"/>
          <w:sz w:val="30"/>
          <w:szCs w:val="30"/>
          <w:cs/>
        </w:rPr>
        <w:t xml:space="preserve">บริษัท เอจีบี ซิบลิ้งส์ โฮลดิ้ง จำกัด (ถือหุ้นร้อยละ </w:t>
      </w:r>
      <w:r w:rsidR="00C94E55" w:rsidRPr="00D25C2E">
        <w:rPr>
          <w:rFonts w:asciiTheme="majorBidi" w:hAnsiTheme="majorBidi" w:cstheme="majorBidi"/>
          <w:sz w:val="30"/>
          <w:szCs w:val="30"/>
        </w:rPr>
        <w:t xml:space="preserve">25) </w:t>
      </w:r>
      <w:r w:rsidR="00C94E55" w:rsidRPr="00D25C2E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195FB6" w:rsidRPr="00D25C2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AD5DAF" w:rsidRPr="00D25C2E">
        <w:rPr>
          <w:rFonts w:asciiTheme="majorBidi" w:hAnsiTheme="majorBidi" w:cstheme="majorBidi"/>
          <w:sz w:val="30"/>
          <w:szCs w:val="30"/>
          <w:cs/>
        </w:rPr>
        <w:t xml:space="preserve">บริษัท มอร์แกน สแตนลีย์ แอนด์โค อินเตอร์แนชั่นเนิล จำกัด มหาชน (ถือหุ้นร้อยละ </w:t>
      </w:r>
      <w:r w:rsidR="00195FB6" w:rsidRPr="00D25C2E">
        <w:rPr>
          <w:rFonts w:asciiTheme="majorBidi" w:hAnsiTheme="majorBidi" w:cstheme="majorBidi"/>
          <w:sz w:val="30"/>
          <w:szCs w:val="30"/>
        </w:rPr>
        <w:t>19</w:t>
      </w:r>
      <w:r w:rsidR="00AD5DAF" w:rsidRPr="00D25C2E">
        <w:rPr>
          <w:rFonts w:asciiTheme="majorBidi" w:hAnsiTheme="majorBidi" w:cstheme="majorBidi"/>
          <w:sz w:val="30"/>
          <w:szCs w:val="30"/>
          <w:cs/>
        </w:rPr>
        <w:t>) ซึ่งเป็นนิติบุคคลที่จัดตั้งขึ้นในประเทศอังกฤษ</w:t>
      </w:r>
    </w:p>
    <w:p w14:paraId="5E65813F" w14:textId="77777777" w:rsidR="0054230D" w:rsidRPr="00D25C2E" w:rsidRDefault="0054230D" w:rsidP="00370B2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771C4372" w14:textId="1B9D98B1" w:rsidR="008839C6" w:rsidRPr="00D25C2E" w:rsidRDefault="00625BA3" w:rsidP="00370B2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93397" w:rsidRPr="00D25C2E">
        <w:rPr>
          <w:rFonts w:asciiTheme="majorBidi" w:hAnsiTheme="majorBidi" w:cstheme="majorBidi"/>
          <w:sz w:val="30"/>
          <w:szCs w:val="30"/>
          <w:cs/>
        </w:rPr>
        <w:t>และกลุ่มบริษัท</w:t>
      </w:r>
      <w:r w:rsidRPr="00D25C2E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ดำเนินธุรกิจหลักเกี่ยวกับการให้บริการการจัดการแก่บริษัทย่อย</w:t>
      </w:r>
      <w:r w:rsidR="006B1EE8" w:rsidRPr="00D25C2E">
        <w:rPr>
          <w:rFonts w:asciiTheme="majorBidi" w:hAnsiTheme="majorBidi" w:cstheme="majorBidi"/>
          <w:sz w:val="30"/>
          <w:szCs w:val="30"/>
          <w:cs/>
        </w:rPr>
        <w:t>และธุรกิจร้านอาหาร</w:t>
      </w:r>
      <w:r w:rsidR="00370B27" w:rsidRPr="00D25C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5D7B" w:rsidRPr="00D25C2E">
        <w:rPr>
          <w:rFonts w:asciiTheme="majorBidi" w:hAnsiTheme="majorBidi" w:cstheme="majorBidi"/>
          <w:sz w:val="30"/>
          <w:szCs w:val="30"/>
        </w:rPr>
        <w:br/>
      </w:r>
      <w:r w:rsidR="00370B27" w:rsidRPr="00D25C2E">
        <w:rPr>
          <w:rFonts w:asciiTheme="majorBidi" w:hAnsiTheme="majorBidi" w:cstheme="majorBidi"/>
          <w:sz w:val="30"/>
          <w:szCs w:val="30"/>
          <w:cs/>
        </w:rPr>
        <w:t>โดย</w:t>
      </w:r>
      <w:r w:rsidR="008839C6" w:rsidRPr="00D25C2E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รายละเอียดของบริษัทร่วมและบริษัทย่อย ณ วันที่ </w:t>
      </w:r>
      <w:r w:rsidR="008839C6" w:rsidRPr="00D25C2E">
        <w:rPr>
          <w:rFonts w:asciiTheme="majorBidi" w:hAnsiTheme="majorBidi" w:cstheme="majorBidi"/>
          <w:sz w:val="30"/>
          <w:szCs w:val="30"/>
        </w:rPr>
        <w:t xml:space="preserve">31 </w:t>
      </w:r>
      <w:r w:rsidR="008839C6" w:rsidRPr="00D25C2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96D38" w:rsidRPr="00D25C2E">
        <w:rPr>
          <w:rFonts w:asciiTheme="majorBidi" w:hAnsiTheme="majorBidi" w:cstheme="majorBidi"/>
          <w:sz w:val="30"/>
          <w:szCs w:val="30"/>
        </w:rPr>
        <w:t>256</w:t>
      </w:r>
      <w:r w:rsidR="00987B6A">
        <w:rPr>
          <w:rFonts w:asciiTheme="majorBidi" w:hAnsiTheme="majorBidi" w:cstheme="majorBidi"/>
          <w:sz w:val="30"/>
          <w:szCs w:val="30"/>
        </w:rPr>
        <w:t>6</w:t>
      </w:r>
      <w:r w:rsidR="00F96D38"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="00F96D38" w:rsidRPr="00D25C2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96D38" w:rsidRPr="00D25C2E">
        <w:rPr>
          <w:rFonts w:asciiTheme="majorBidi" w:hAnsiTheme="majorBidi" w:cstheme="majorBidi"/>
          <w:sz w:val="30"/>
          <w:szCs w:val="30"/>
        </w:rPr>
        <w:t>256</w:t>
      </w:r>
      <w:r w:rsidR="00987B6A">
        <w:rPr>
          <w:rFonts w:asciiTheme="majorBidi" w:hAnsiTheme="majorBidi" w:cstheme="majorBidi"/>
          <w:sz w:val="30"/>
          <w:szCs w:val="30"/>
        </w:rPr>
        <w:t>5</w:t>
      </w:r>
      <w:r w:rsidR="008839C6"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="008839C6" w:rsidRPr="00D25C2E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</w:t>
      </w:r>
      <w:r w:rsidR="008839C6" w:rsidRPr="00D316DD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075802" w:rsidRPr="00D316DD">
        <w:rPr>
          <w:rFonts w:asciiTheme="majorBidi" w:hAnsiTheme="majorBidi" w:cstheme="majorBidi"/>
          <w:sz w:val="30"/>
          <w:szCs w:val="30"/>
        </w:rPr>
        <w:t>8</w:t>
      </w:r>
      <w:r w:rsidR="008839C6"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="008839C6" w:rsidRPr="00D25C2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75802" w:rsidRPr="00D316DD">
        <w:rPr>
          <w:rFonts w:asciiTheme="majorBidi" w:hAnsiTheme="majorBidi" w:cstheme="majorBidi"/>
          <w:sz w:val="30"/>
          <w:szCs w:val="30"/>
        </w:rPr>
        <w:t>9</w:t>
      </w:r>
    </w:p>
    <w:p w14:paraId="12546C65" w14:textId="77777777" w:rsidR="008839C6" w:rsidRPr="00D25C2E" w:rsidRDefault="008839C6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4BCF1B75" w14:textId="77777777" w:rsidR="003057D6" w:rsidRPr="00D25C2E" w:rsidRDefault="003057D6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5C2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D25C2E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</w:p>
    <w:p w14:paraId="635D3D41" w14:textId="77777777" w:rsidR="005421E0" w:rsidRPr="00D25C2E" w:rsidRDefault="005421E0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799D6899" w14:textId="66C2FDF6" w:rsidR="00CC51E9" w:rsidRPr="00D25C2E" w:rsidRDefault="00CC51E9" w:rsidP="00CC51E9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25C2E">
        <w:rPr>
          <w:rFonts w:asciiTheme="majorBidi" w:hAnsiTheme="majorBidi" w:cstheme="majorBidi"/>
          <w:sz w:val="30"/>
          <w:szCs w:val="30"/>
        </w:rPr>
        <w:br/>
      </w:r>
      <w:r w:rsidRPr="00D25C2E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D25C2E">
        <w:rPr>
          <w:rFonts w:asciiTheme="majorBidi" w:hAnsiTheme="majorBidi" w:cstheme="majorBidi"/>
          <w:sz w:val="30"/>
          <w:szCs w:val="30"/>
        </w:rPr>
        <w:br/>
      </w:r>
      <w:r w:rsidRPr="00D25C2E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2A5DB8" w:rsidRPr="00D25C2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C72125" w:rsidRPr="00D25C2E">
        <w:rPr>
          <w:rFonts w:asciiTheme="majorBidi" w:hAnsiTheme="majorBidi" w:cstheme="majorBidi"/>
          <w:sz w:val="30"/>
          <w:szCs w:val="30"/>
        </w:rPr>
        <w:t>3</w:t>
      </w:r>
      <w:r w:rsidR="002A5DB8" w:rsidRPr="00D25C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6C2B064" w14:textId="77777777" w:rsidR="00CC51E9" w:rsidRPr="00D25C2E" w:rsidRDefault="00CC51E9" w:rsidP="00E70260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3809FD90" w14:textId="14C7D77F" w:rsidR="00E70260" w:rsidRPr="004B3F1E" w:rsidRDefault="00CC51E9" w:rsidP="00B65E72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cs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5100B7" w:rsidRPr="00D25C2E">
        <w:rPr>
          <w:rFonts w:asciiTheme="majorBidi" w:hAnsiTheme="majorBidi" w:cstheme="majorBidi"/>
          <w:sz w:val="30"/>
          <w:szCs w:val="30"/>
          <w:cs/>
        </w:rPr>
        <w:t>“</w:t>
      </w:r>
      <w:r w:rsidRPr="00D25C2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100B7" w:rsidRPr="00D25C2E">
        <w:rPr>
          <w:rFonts w:asciiTheme="majorBidi" w:hAnsiTheme="majorBidi" w:cstheme="majorBidi"/>
          <w:sz w:val="30"/>
          <w:szCs w:val="30"/>
          <w:cs/>
        </w:rPr>
        <w:t>”</w:t>
      </w:r>
      <w:r w:rsidRPr="00D25C2E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E70260" w:rsidRPr="00D25C2E">
        <w:rPr>
          <w:rFonts w:asciiTheme="majorBidi" w:hAnsiTheme="majorBidi" w:cstheme="majorBidi"/>
          <w:sz w:val="30"/>
          <w:szCs w:val="30"/>
        </w:rPr>
        <w:br/>
      </w:r>
      <w:r w:rsidRPr="00D25C2E">
        <w:rPr>
          <w:rFonts w:asciiTheme="majorBidi" w:hAnsiTheme="majorBidi" w:cstheme="majorBidi"/>
          <w:sz w:val="30"/>
          <w:szCs w:val="30"/>
          <w:cs/>
        </w:rPr>
        <w:t>งบการเงินซึ่งเปิดเผยในหมายเหตุ</w:t>
      </w:r>
      <w:r w:rsidR="007C5C3F" w:rsidRPr="00D25C2E">
        <w:rPr>
          <w:rFonts w:asciiTheme="majorBidi" w:hAnsiTheme="majorBidi" w:cstheme="majorBidi"/>
          <w:sz w:val="30"/>
          <w:szCs w:val="30"/>
          <w:cs/>
        </w:rPr>
        <w:t>แต่ละข้อ</w:t>
      </w:r>
      <w:r w:rsidR="005A11CB"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E70260" w:rsidRPr="004B3F1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29BF68" w14:textId="77777777" w:rsidR="00860F63" w:rsidRPr="004B3F1E" w:rsidRDefault="00860F63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นโยบายการบัญชีที่สำคัญ </w:t>
      </w:r>
    </w:p>
    <w:p w14:paraId="25A0DCD0" w14:textId="0C535ECF" w:rsidR="00860F63" w:rsidRPr="004B3F1E" w:rsidRDefault="00860F63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04752C49" w14:textId="77777777" w:rsidR="003F6738" w:rsidRPr="004B3F1E" w:rsidRDefault="003F6738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</w:t>
      </w:r>
      <w:r w:rsidR="000323B6" w:rsidRPr="004B3F1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รวม</w:t>
      </w:r>
    </w:p>
    <w:p w14:paraId="1E30A5B1" w14:textId="77777777" w:rsidR="00F512A5" w:rsidRPr="004B3F1E" w:rsidRDefault="00B2052D" w:rsidP="00B01D5F">
      <w:pPr>
        <w:pStyle w:val="FSBlank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4B51417B" w14:textId="25471D42" w:rsidR="00F20B35" w:rsidRPr="004B3F1E" w:rsidRDefault="00F20B35" w:rsidP="00F20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4B3F1E">
        <w:rPr>
          <w:rFonts w:asciiTheme="majorBidi" w:hAnsiTheme="majorBidi" w:cstheme="majorBidi"/>
          <w:sz w:val="30"/>
          <w:szCs w:val="30"/>
        </w:rPr>
        <w:t>“</w:t>
      </w:r>
      <w:r w:rsidRPr="004B3F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B3F1E">
        <w:rPr>
          <w:rFonts w:asciiTheme="majorBidi" w:hAnsiTheme="majorBidi" w:cstheme="majorBidi"/>
          <w:sz w:val="30"/>
          <w:szCs w:val="30"/>
        </w:rPr>
        <w:t>”</w:t>
      </w:r>
      <w:r w:rsidRPr="004B3F1E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</w:t>
      </w:r>
      <w:r w:rsidR="008955C7" w:rsidRPr="004B3F1E">
        <w:rPr>
          <w:rFonts w:asciiTheme="majorBidi" w:hAnsiTheme="majorBidi" w:cstheme="majorBidi"/>
          <w:sz w:val="30"/>
          <w:szCs w:val="30"/>
          <w:cs/>
        </w:rPr>
        <w:t>บริษัทร่วม</w:t>
      </w:r>
    </w:p>
    <w:p w14:paraId="0749DEC8" w14:textId="37D7A14C" w:rsidR="00F20B35" w:rsidRPr="004B3F1E" w:rsidRDefault="00F20B35" w:rsidP="007E7F40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6653A671" w14:textId="32C927B7" w:rsidR="00BC2CD8" w:rsidRPr="004B3F1E" w:rsidRDefault="00BC2CD8" w:rsidP="00BC2CD8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lang w:val="th-TH"/>
        </w:rPr>
      </w:pP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7D4D41" w:rsidRPr="004B3F1E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ผลกระทบต่อจำนวนเงินผลตอบแทนของกลุ่มบริษัท</w:t>
      </w:r>
      <w:r w:rsidRPr="004B3F1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839F876" w14:textId="77777777" w:rsidR="00966B07" w:rsidRPr="004B3F1E" w:rsidRDefault="00966B07" w:rsidP="00BC2CD8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9EB389B" w14:textId="62FDBB3B" w:rsidR="00BC2CD8" w:rsidRPr="004B3F1E" w:rsidRDefault="00BC2CD8" w:rsidP="00B22A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4B3F1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7D4D41" w:rsidRPr="004B3F1E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การควบคุม</w:t>
      </w:r>
      <w:r w:rsidRPr="004B3F1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7D4D41" w:rsidRPr="004B3F1E">
        <w:rPr>
          <w:rFonts w:asciiTheme="majorBidi" w:hAnsiTheme="majorBidi" w:cstheme="majorBidi"/>
          <w:sz w:val="30"/>
          <w:szCs w:val="30"/>
          <w:cs/>
          <w:lang w:val="th-TH"/>
        </w:rPr>
        <w:t>หรือรับ</w:t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จากการได้มาซึ่งส่วนได้เสียที่ไม่มีอำนาจควบคุมโดยอำนาจควบคุมไม่เปลี่ยนแปลงรับรู้เป็น</w:t>
      </w:r>
      <w:r w:rsidR="006F2C01" w:rsidRPr="004B3F1E">
        <w:rPr>
          <w:rFonts w:asciiTheme="majorBidi" w:hAnsiTheme="majorBidi" w:cstheme="majorBidi"/>
          <w:sz w:val="30"/>
          <w:szCs w:val="30"/>
          <w:cs/>
          <w:lang w:val="th-TH"/>
        </w:rPr>
        <w:t>ส่วน</w:t>
      </w:r>
      <w:r w:rsidR="005679FB" w:rsidRPr="004B3F1E">
        <w:rPr>
          <w:rFonts w:asciiTheme="majorBidi" w:hAnsiTheme="majorBidi" w:cstheme="majorBidi"/>
          <w:sz w:val="30"/>
          <w:szCs w:val="30"/>
          <w:cs/>
          <w:lang w:val="th-TH"/>
        </w:rPr>
        <w:t>เกินหรือส่วนต่ำกว่าทุนอื่น</w:t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ในส่วนของเจ้าของ</w:t>
      </w:r>
    </w:p>
    <w:p w14:paraId="0C38EF6F" w14:textId="77777777" w:rsidR="007F0FEA" w:rsidRPr="004B3F1E" w:rsidRDefault="007F0FEA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463D1B6" w14:textId="05D9B672" w:rsidR="00BC2CD8" w:rsidRPr="004B3F1E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AB48EFC" w14:textId="77777777" w:rsidR="008C4FD4" w:rsidRPr="004B3F1E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0EE6B59" w14:textId="6C911CDC" w:rsidR="008C4FD4" w:rsidRPr="004B3F1E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78E29F71" w14:textId="77777777" w:rsidR="008C4FD4" w:rsidRPr="004B3F1E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7DF6EC1" w14:textId="47AB2521" w:rsidR="00BC2CD8" w:rsidRPr="004B3F1E" w:rsidRDefault="00ED41AC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4B3F1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รวมถึงรายได้</w:t>
      </w:r>
      <w:r w:rsidRPr="004B3F1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4B3F1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="004A4537" w:rsidRPr="004B3F1E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4B3F1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DA3FE8" w:rsidRPr="004B3F1E">
        <w:rPr>
          <w:rFonts w:asciiTheme="majorBidi" w:hAnsiTheme="majorBidi" w:cstheme="majorBidi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แต่เท่าที่ไม่มีหลักฐานการด้อยค่าเกิดขึ้น</w:t>
      </w:r>
    </w:p>
    <w:p w14:paraId="63DCADE4" w14:textId="701AC49F" w:rsidR="00C72125" w:rsidRPr="00987B6A" w:rsidRDefault="00D25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407E84F" w14:textId="514C43BA" w:rsidR="004E34CC" w:rsidRPr="00D25C2E" w:rsidRDefault="004E34CC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25C2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เงินลงทุนในบริษัทย่อย</w:t>
      </w:r>
      <w:r w:rsidR="0041667F" w:rsidRPr="00D25C2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และบริษัทร่วม</w:t>
      </w:r>
    </w:p>
    <w:p w14:paraId="5E67E86D" w14:textId="77777777" w:rsidR="004E34CC" w:rsidRPr="00D25C2E" w:rsidRDefault="004E34CC" w:rsidP="004A00D4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14:paraId="4AEE71F1" w14:textId="49F2028B" w:rsidR="001E26A7" w:rsidRPr="00D25C2E" w:rsidRDefault="00B22AA3" w:rsidP="001E26A7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lang w:val="th-TH"/>
        </w:rPr>
      </w:pPr>
      <w:r w:rsidRPr="00D25C2E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เงินลงทุนในบริษัทย่อย</w:t>
      </w:r>
      <w:r w:rsidR="0041667F" w:rsidRPr="00D25C2E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D25C2E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EF02E9" w:rsidRPr="00D25C2E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D25C2E">
        <w:rPr>
          <w:rFonts w:asciiTheme="majorBidi" w:hAnsiTheme="majorBidi" w:cstheme="majorBidi"/>
          <w:sz w:val="30"/>
          <w:szCs w:val="30"/>
          <w:cs/>
          <w:lang w:val="th-TH"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032B783C" w14:textId="77777777" w:rsidR="00C72125" w:rsidRPr="00D25C2E" w:rsidRDefault="00C72125" w:rsidP="001E26A7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449E5D9" w14:textId="77777777" w:rsidR="008271B6" w:rsidRPr="00D25C2E" w:rsidRDefault="008271B6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D25C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2039020" w14:textId="77777777" w:rsidR="008271B6" w:rsidRPr="00D25C2E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14:paraId="1A8F90DC" w14:textId="7F3FF501" w:rsidR="00B22AA3" w:rsidRPr="00D25C2E" w:rsidRDefault="00B22AA3" w:rsidP="00DA3F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25C2E">
        <w:rPr>
          <w:rFonts w:asciiTheme="majorBidi" w:hAnsiTheme="majorBidi" w:cstheme="majorBidi"/>
          <w:sz w:val="30"/>
          <w:szCs w:val="30"/>
          <w:cs/>
          <w:lang w:val="th-TH"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A25E6D" w:rsidRPr="00D25C2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  <w:lang w:val="th-TH"/>
        </w:rPr>
        <w:t>แปลงค่าเป็นสกุลเงินที่ใช้ในการดำเนินงาน</w:t>
      </w:r>
      <w:r w:rsidR="00DA3FE8" w:rsidRPr="00D25C2E">
        <w:rPr>
          <w:rFonts w:asciiTheme="majorBidi" w:hAnsiTheme="majorBidi" w:cstheme="majorBidi"/>
          <w:sz w:val="30"/>
          <w:szCs w:val="30"/>
          <w:cs/>
          <w:lang w:val="th-TH"/>
        </w:rPr>
        <w:t>ของแต่ละบริษัทในกลุ่มบริษัท</w:t>
      </w:r>
      <w:r w:rsidRPr="00D25C2E">
        <w:rPr>
          <w:rFonts w:asciiTheme="majorBidi" w:hAnsiTheme="majorBidi" w:cstheme="majorBidi"/>
          <w:sz w:val="30"/>
          <w:szCs w:val="30"/>
          <w:cs/>
          <w:lang w:val="th-TH"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DA3FE8" w:rsidRPr="00D25C2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="00DA3FE8" w:rsidRPr="00D25C2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  <w:lang w:val="th-TH"/>
        </w:rPr>
        <w:t>วันที่รายงาน</w:t>
      </w:r>
      <w:r w:rsidR="00DA3FE8" w:rsidRPr="00D25C2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53A7131C" w14:textId="77777777" w:rsidR="00B57F9F" w:rsidRPr="00D25C2E" w:rsidRDefault="00B57F9F" w:rsidP="00DA3F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AA263" w14:textId="6FC88FC3" w:rsidR="008271B6" w:rsidRPr="00D25C2E" w:rsidRDefault="00B22AA3" w:rsidP="00DA3FE8">
      <w:pPr>
        <w:pStyle w:val="FSBlank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D25C2E">
        <w:rPr>
          <w:rFonts w:asciiTheme="majorBidi" w:hAnsiTheme="majorBidi" w:cstheme="majorBidi"/>
          <w:sz w:val="30"/>
          <w:szCs w:val="30"/>
          <w:cs/>
          <w:lang w:val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C4025F8" w14:textId="77777777" w:rsidR="001E26A7" w:rsidRPr="00D25C2E" w:rsidRDefault="001E26A7" w:rsidP="00DA3FE8">
      <w:pPr>
        <w:pStyle w:val="FSBlank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27B46684" w14:textId="77777777" w:rsidR="008271B6" w:rsidRPr="00D25C2E" w:rsidRDefault="008271B6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D25C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7A11966" w14:textId="77777777" w:rsidR="00555156" w:rsidRPr="00D25C2E" w:rsidRDefault="00555156" w:rsidP="00B7541F">
      <w:pPr>
        <w:pStyle w:val="FSBlank"/>
        <w:ind w:firstLine="0"/>
        <w:rPr>
          <w:rFonts w:asciiTheme="majorBidi" w:eastAsia="EucrosiaUPCBold" w:hAnsiTheme="majorBidi" w:cstheme="majorBidi"/>
          <w:sz w:val="30"/>
          <w:szCs w:val="30"/>
        </w:rPr>
      </w:pPr>
    </w:p>
    <w:p w14:paraId="1E9A148C" w14:textId="43D52B0E" w:rsidR="00B7541F" w:rsidRPr="00D25C2E" w:rsidRDefault="00B7541F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5C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BF9F9BE" w14:textId="77777777" w:rsidR="005A678A" w:rsidRPr="00D25C2E" w:rsidRDefault="005A678A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751CF" w14:textId="56EEB963" w:rsidR="00B7541F" w:rsidRPr="00D25C2E" w:rsidRDefault="00B7541F" w:rsidP="00DA3FE8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</w:rPr>
        <w:t>(นอกเหนือจากลูกหนี้การค้า (ดูหมายเหตุข้อ</w:t>
      </w:r>
      <w:r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="006D767C" w:rsidRPr="00D25C2E">
        <w:rPr>
          <w:rFonts w:asciiTheme="majorBidi" w:hAnsiTheme="majorBidi" w:cstheme="majorBidi"/>
          <w:sz w:val="30"/>
          <w:szCs w:val="30"/>
        </w:rPr>
        <w:t>3</w:t>
      </w:r>
      <w:r w:rsidRPr="00D25C2E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2842DD" w:rsidRPr="00D25C2E">
        <w:rPr>
          <w:rFonts w:asciiTheme="majorBidi" w:hAnsiTheme="majorBidi" w:cstheme="majorBidi"/>
          <w:sz w:val="30"/>
          <w:szCs w:val="30"/>
          <w:cs/>
        </w:rPr>
        <w:t>เมื่อ</w:t>
      </w:r>
      <w:r w:rsidR="006D767C" w:rsidRPr="00D25C2E">
        <w:rPr>
          <w:rFonts w:asciiTheme="majorBidi" w:hAnsiTheme="majorBidi" w:cstheme="majorBidi"/>
          <w:sz w:val="30"/>
          <w:szCs w:val="30"/>
          <w:cs/>
        </w:rPr>
        <w:t>เริ่มแรก</w:t>
      </w:r>
      <w:r w:rsidRPr="00D25C2E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6D767C" w:rsidRPr="00D25C2E">
        <w:rPr>
          <w:rFonts w:asciiTheme="majorBidi" w:hAnsiTheme="majorBidi" w:cstheme="majorBidi"/>
          <w:sz w:val="30"/>
          <w:szCs w:val="30"/>
          <w:cs/>
        </w:rPr>
        <w:t xml:space="preserve"> ทั้งนี้</w:t>
      </w:r>
      <w:r w:rsidRPr="00D25C2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6D767C" w:rsidRPr="00D25C2E">
        <w:rPr>
          <w:rFonts w:asciiTheme="majorBidi" w:hAnsiTheme="majorBidi" w:cstheme="majorBidi"/>
          <w:sz w:val="30"/>
          <w:szCs w:val="30"/>
          <w:cs/>
        </w:rPr>
        <w:t>ไม่ได้</w:t>
      </w:r>
      <w:r w:rsidRPr="00D25C2E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6D767C" w:rsidRPr="00D25C2E">
        <w:rPr>
          <w:rFonts w:asciiTheme="majorBidi" w:hAnsiTheme="majorBidi" w:cstheme="majorBidi"/>
          <w:sz w:val="30"/>
          <w:szCs w:val="30"/>
          <w:cs/>
        </w:rPr>
        <w:t>จะรวมหรือหัก</w:t>
      </w:r>
      <w:r w:rsidRPr="00D25C2E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</w:p>
    <w:p w14:paraId="779A2C31" w14:textId="77777777" w:rsidR="00B7541F" w:rsidRPr="00D25C2E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E4444" w14:textId="08088FBC" w:rsidR="00B7541F" w:rsidRPr="00D25C2E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375D7B" w:rsidRPr="00D25C2E">
        <w:rPr>
          <w:rFonts w:asciiTheme="majorBidi" w:hAnsiTheme="majorBidi" w:cstheme="majorBidi"/>
          <w:sz w:val="30"/>
          <w:szCs w:val="30"/>
        </w:rPr>
        <w:br/>
      </w:r>
      <w:r w:rsidRPr="00D25C2E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375D7B" w:rsidRPr="00D25C2E">
        <w:rPr>
          <w:rFonts w:asciiTheme="majorBidi" w:hAnsiTheme="majorBidi" w:cstheme="majorBidi"/>
          <w:sz w:val="30"/>
          <w:szCs w:val="30"/>
        </w:rPr>
        <w:br/>
      </w:r>
      <w:r w:rsidRPr="00D25C2E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375D7B" w:rsidRPr="00D25C2E">
        <w:rPr>
          <w:rFonts w:asciiTheme="majorBidi" w:hAnsiTheme="majorBidi" w:cstheme="majorBidi"/>
          <w:sz w:val="30"/>
          <w:szCs w:val="30"/>
        </w:rPr>
        <w:br/>
      </w:r>
      <w:r w:rsidRPr="00D25C2E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การเปลี่ยนแปลงการจัดประเภท </w:t>
      </w:r>
    </w:p>
    <w:p w14:paraId="62284190" w14:textId="7187BEA0" w:rsidR="00B7541F" w:rsidRPr="00D25C2E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</w:t>
      </w:r>
      <w:r w:rsidR="00DA3FE8" w:rsidRPr="00D25C2E">
        <w:rPr>
          <w:rFonts w:asciiTheme="majorBidi" w:hAnsiTheme="majorBidi" w:cstheme="majorBidi"/>
          <w:sz w:val="30"/>
          <w:szCs w:val="30"/>
          <w:cs/>
        </w:rPr>
        <w:t>ทุนตัดจำหน่ายตามวิธีดอกเบี้ยที่แท้จริง</w:t>
      </w:r>
      <w:r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D25C2E">
        <w:rPr>
          <w:rFonts w:asciiTheme="majorBidi" w:hAnsiTheme="majorBidi" w:cstheme="majorBidi"/>
          <w:sz w:val="30"/>
          <w:szCs w:val="30"/>
        </w:rPr>
        <w:t xml:space="preserve"> </w:t>
      </w:r>
      <w:r w:rsidRPr="00D25C2E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6826CE" w14:textId="77777777" w:rsidR="00B7541F" w:rsidRPr="00D25C2E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A5701F" w14:textId="267DDC29" w:rsidR="00B7541F" w:rsidRPr="00D25C2E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375D7B" w:rsidRPr="00D25C2E">
        <w:rPr>
          <w:rFonts w:asciiTheme="majorBidi" w:hAnsiTheme="majorBidi" w:cstheme="majorBidi"/>
          <w:sz w:val="30"/>
          <w:szCs w:val="30"/>
        </w:rPr>
        <w:br/>
      </w:r>
      <w:r w:rsidRPr="00D25C2E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375D7B" w:rsidRPr="00D25C2E">
        <w:rPr>
          <w:rFonts w:asciiTheme="majorBidi" w:hAnsiTheme="majorBidi" w:cstheme="majorBidi"/>
          <w:sz w:val="30"/>
          <w:szCs w:val="30"/>
        </w:rPr>
        <w:br/>
      </w:r>
      <w:r w:rsidRPr="00D25C2E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4573D275" w14:textId="77777777" w:rsidR="001E26A7" w:rsidRPr="00D25C2E" w:rsidRDefault="001E26A7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A6A82" w14:textId="39B0C3CA" w:rsidR="00B7541F" w:rsidRPr="00D25C2E" w:rsidRDefault="00B7541F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5C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6AA7D0E" w14:textId="77777777" w:rsidR="005A678A" w:rsidRPr="00D25C2E" w:rsidRDefault="005A678A" w:rsidP="00B7541F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3852CF" w14:textId="2721CC61" w:rsidR="00B7541F" w:rsidRPr="00D25C2E" w:rsidRDefault="00B7541F" w:rsidP="00B7541F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3CDBAA6" w14:textId="77777777" w:rsidR="00B7541F" w:rsidRPr="00D25C2E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7E3811" w14:textId="0ED9E883" w:rsidR="00B7541F" w:rsidRPr="00D25C2E" w:rsidRDefault="00B7541F" w:rsidP="00B7541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3399BC6" w14:textId="77777777" w:rsidR="00B7541F" w:rsidRPr="00D25C2E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9CC3A" w14:textId="6438A1EE" w:rsidR="00B7541F" w:rsidRPr="00D25C2E" w:rsidRDefault="00B7541F" w:rsidP="00B754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CBCA9FB" w14:textId="77777777" w:rsidR="00B7541F" w:rsidRPr="00D25C2E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C5FE7" w14:textId="1465CF63" w:rsidR="008271B6" w:rsidRPr="00D25C2E" w:rsidRDefault="00B7541F" w:rsidP="007500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5C2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0D1C92E" w14:textId="2B1FB6BD" w:rsidR="00F60876" w:rsidRPr="00D25C2E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19945" w14:textId="77777777" w:rsidR="00D25C2E" w:rsidRDefault="00D25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1BA8E687" w14:textId="718ACD44" w:rsidR="00F60876" w:rsidRPr="00F57816" w:rsidRDefault="00F60876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78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1A0942E7" w14:textId="77777777" w:rsidR="00F60876" w:rsidRPr="00F57816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097CB" w14:textId="2D122D05" w:rsidR="001E26A7" w:rsidRPr="00F57816" w:rsidRDefault="00F60876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D55E82B" w14:textId="77777777" w:rsidR="00F57816" w:rsidRPr="00F57816" w:rsidRDefault="00F57816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1E1280" w14:textId="6BD96BF7" w:rsidR="00F60876" w:rsidRPr="00F57816" w:rsidRDefault="00F60876" w:rsidP="002D7B6B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578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6C34A297" w14:textId="77777777" w:rsidR="00F60876" w:rsidRPr="00F57816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88044" w14:textId="20468290" w:rsidR="00F60876" w:rsidRPr="00F57816" w:rsidRDefault="00F60876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F14FA0" w:rsidRPr="00F57816">
        <w:rPr>
          <w:rFonts w:asciiTheme="majorBidi" w:hAnsiTheme="majorBidi" w:cstheme="majorBidi"/>
          <w:sz w:val="30"/>
          <w:szCs w:val="30"/>
          <w:cs/>
        </w:rPr>
        <w:br/>
      </w:r>
      <w:r w:rsidRPr="00F57816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C0B97D1" w14:textId="77777777" w:rsidR="001E26A7" w:rsidRPr="00F57816" w:rsidRDefault="001E26A7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AA899A" w14:textId="326A2959" w:rsidR="002D7B6B" w:rsidRPr="00F57816" w:rsidRDefault="002D7B6B" w:rsidP="00317B7B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578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การด้อยค่าของสินทรัพย์ทางการเงินนอกเหนือจากลูกหนี้การค้า </w:t>
      </w:r>
    </w:p>
    <w:p w14:paraId="3A6DAD77" w14:textId="77777777" w:rsidR="002D7B6B" w:rsidRPr="00F57816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2FE45" w14:textId="6E1C676E" w:rsidR="002D7B6B" w:rsidRPr="00F57816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053E4D6" w14:textId="13FA708E" w:rsidR="002D7B6B" w:rsidRPr="00F57816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C88ED" w14:textId="46B0707B" w:rsidR="002D7B6B" w:rsidRPr="00F57816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1336B" w:rsidRPr="00F57816">
        <w:rPr>
          <w:rFonts w:asciiTheme="majorBidi" w:hAnsiTheme="majorBidi" w:cstheme="majorBidi"/>
          <w:sz w:val="30"/>
          <w:szCs w:val="30"/>
        </w:rPr>
        <w:t>12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11336B" w:rsidRPr="00F57816">
        <w:rPr>
          <w:rFonts w:asciiTheme="majorBidi" w:hAnsiTheme="majorBidi" w:cstheme="majorBidi"/>
          <w:sz w:val="30"/>
          <w:szCs w:val="30"/>
        </w:rPr>
        <w:br/>
      </w:r>
      <w:r w:rsidRPr="00F57816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11336B" w:rsidRPr="00F57816">
        <w:rPr>
          <w:rFonts w:asciiTheme="majorBidi" w:hAnsiTheme="majorBidi" w:cstheme="majorBidi"/>
          <w:sz w:val="30"/>
          <w:szCs w:val="30"/>
        </w:rPr>
        <w:br/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761DD179" w14:textId="77777777" w:rsidR="002D7B6B" w:rsidRPr="00F57816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A05F1" w14:textId="68480591" w:rsidR="002D7B6B" w:rsidRPr="00F57816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2C2D979" w14:textId="42BC42BC" w:rsidR="002D7B6B" w:rsidRPr="00F57816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D93B4" w14:textId="77777777" w:rsidR="007E5FA9" w:rsidRDefault="007E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58FD4A" w14:textId="2BD989F0" w:rsidR="001E26A7" w:rsidRPr="00F57816" w:rsidRDefault="00F86EF0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C5C3F" w:rsidRPr="00F57816">
        <w:rPr>
          <w:rFonts w:asciiTheme="majorBidi" w:hAnsiTheme="majorBidi" w:cstheme="majorBidi"/>
          <w:sz w:val="30"/>
          <w:szCs w:val="30"/>
        </w:rPr>
        <w:t>30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F74B0C3" w14:textId="77777777" w:rsidR="007E5FA9" w:rsidRDefault="007E5FA9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5579F" w14:textId="79684039" w:rsidR="002D7B6B" w:rsidRPr="00F57816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67F4023" w14:textId="51D8998C" w:rsidR="002D7B6B" w:rsidRPr="00F57816" w:rsidRDefault="002D7B6B" w:rsidP="006D767C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-</w:t>
      </w:r>
      <w:r w:rsidRPr="00F57816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9BCA179" w14:textId="6DBE3596" w:rsidR="002D7B6B" w:rsidRPr="00F57816" w:rsidRDefault="002D7B6B" w:rsidP="00917E12">
      <w:pPr>
        <w:pStyle w:val="BodyText"/>
        <w:tabs>
          <w:tab w:val="clear" w:pos="454"/>
          <w:tab w:val="clear" w:pos="680"/>
          <w:tab w:val="left" w:pos="1440"/>
        </w:tabs>
        <w:spacing w:after="0" w:line="240" w:lineRule="auto"/>
        <w:ind w:left="990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-</w:t>
      </w:r>
      <w:r w:rsidR="00917E12" w:rsidRPr="00F57816">
        <w:rPr>
          <w:rFonts w:asciiTheme="majorBidi" w:hAnsiTheme="majorBidi" w:cstheme="majorBidi"/>
          <w:sz w:val="30"/>
          <w:szCs w:val="30"/>
        </w:rPr>
        <w:tab/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150325" w:rsidRPr="00F57816">
        <w:rPr>
          <w:rFonts w:asciiTheme="majorBidi" w:hAnsiTheme="majorBidi" w:cstheme="majorBidi"/>
          <w:sz w:val="30"/>
          <w:szCs w:val="30"/>
        </w:rPr>
        <w:t>90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2FCBA6F" w14:textId="77777777" w:rsidR="002D7B6B" w:rsidRPr="00F57816" w:rsidRDefault="002D7B6B" w:rsidP="002D7B6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40F542" w14:textId="12312296" w:rsidR="002433CA" w:rsidRPr="00F57816" w:rsidRDefault="002433C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30DCE8E" w14:textId="77777777" w:rsidR="002433CA" w:rsidRPr="00F57816" w:rsidRDefault="002433CA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13B9CE84" w14:textId="67C8B79C" w:rsidR="002433CA" w:rsidRPr="00F57816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</w:rPr>
        <w:tab/>
      </w:r>
      <w:r w:rsidR="005A09E4" w:rsidRPr="00F57816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5A3468E1" w14:textId="77777777" w:rsidR="00C01231" w:rsidRPr="00F57816" w:rsidRDefault="00C01231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A87228" w14:textId="5737490D" w:rsidR="00860F63" w:rsidRPr="00F57816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04302A06" w14:textId="77777777" w:rsidR="00860F63" w:rsidRPr="00F57816" w:rsidRDefault="00860F63" w:rsidP="007C57C2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14:paraId="10334B63" w14:textId="1F553C0C" w:rsidR="005A09E4" w:rsidRPr="00F57816" w:rsidRDefault="005A09E4" w:rsidP="005A09E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381430" w:rsidRPr="00F57816">
        <w:rPr>
          <w:rFonts w:asciiTheme="majorBidi" w:hAnsiTheme="majorBidi" w:cstheme="majorBidi"/>
          <w:sz w:val="30"/>
          <w:szCs w:val="30"/>
          <w:cs/>
        </w:rPr>
        <w:br/>
      </w:r>
      <w:r w:rsidRPr="00F57816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ADFD8C7" w14:textId="77777777" w:rsidR="005A09E4" w:rsidRPr="00F57816" w:rsidRDefault="005A09E4" w:rsidP="005A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F9D4C55" w14:textId="271DE360" w:rsidR="006F645C" w:rsidRPr="00F57816" w:rsidRDefault="005A09E4" w:rsidP="0075008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A42B7F" w:rsidRPr="00F57816">
        <w:rPr>
          <w:rFonts w:asciiTheme="majorBidi" w:hAnsiTheme="majorBidi" w:cstheme="majorBidi"/>
          <w:sz w:val="30"/>
          <w:szCs w:val="30"/>
          <w:cs/>
        </w:rPr>
        <w:br/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A42B7F" w:rsidRPr="00F57816">
        <w:rPr>
          <w:rFonts w:asciiTheme="majorBidi" w:hAnsiTheme="majorBidi" w:cstheme="majorBidi"/>
          <w:sz w:val="30"/>
          <w:szCs w:val="30"/>
          <w:cs/>
        </w:rPr>
        <w:br/>
      </w:r>
      <w:r w:rsidRPr="00F57816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E6BAE73" w14:textId="77777777" w:rsidR="00A42B7F" w:rsidRPr="00F57816" w:rsidRDefault="00A42B7F" w:rsidP="0075008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446B6" w14:textId="77777777" w:rsidR="007E5FA9" w:rsidRDefault="007E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0863A5D" w14:textId="2AADEB9A" w:rsidR="00860F63" w:rsidRPr="00F57816" w:rsidRDefault="009F3D7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3879C166" w14:textId="77777777" w:rsidR="00860F63" w:rsidRPr="00F57816" w:rsidRDefault="00860F63" w:rsidP="007C57C2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2C652322" w14:textId="40A89585" w:rsidR="00362E0F" w:rsidRPr="00F57816" w:rsidRDefault="005A09E4" w:rsidP="00E00B9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0" w:name="_Hlk87562734"/>
      <w:r w:rsidRPr="00F57816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0"/>
      <w:r w:rsidRPr="00F57816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715158C1" w14:textId="58C6E789" w:rsidR="000A16E2" w:rsidRPr="00F57816" w:rsidRDefault="000A16E2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AD63AF" w14:textId="02AB8E75" w:rsidR="000A16E2" w:rsidRPr="00F57816" w:rsidRDefault="000A16E2" w:rsidP="000A16E2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A84C565" w14:textId="77777777" w:rsidR="000A16E2" w:rsidRPr="00F57816" w:rsidRDefault="000A16E2" w:rsidP="000A16E2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51E4A1" w14:textId="47288FFF" w:rsidR="000A16E2" w:rsidRPr="00F57816" w:rsidRDefault="000A16E2" w:rsidP="000A16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7A28F1B7" w14:textId="0FCDEFA5" w:rsidR="00E804F0" w:rsidRPr="00F57816" w:rsidRDefault="00E804F0" w:rsidP="000A16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6EE27" w14:textId="4C313BD8" w:rsidR="0034796C" w:rsidRPr="00F57816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กลุ่มบริษัทไม่คิดค่าเสื่อมราคาสำหรับที่ดินและส่วนปรับปรุงที่ดิน</w:t>
      </w:r>
    </w:p>
    <w:p w14:paraId="17D1B134" w14:textId="6287CDC3" w:rsidR="00E804F0" w:rsidRPr="00F57816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EEDA2AF" w14:textId="3E93F120" w:rsidR="00E804F0" w:rsidRPr="00F57816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069EB64" w14:textId="77777777" w:rsidR="00E804F0" w:rsidRPr="00F57816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F018E84" w14:textId="00111673" w:rsidR="00860F63" w:rsidRPr="00F57816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3515DD4" w14:textId="0B42DFEA" w:rsidR="00F2146D" w:rsidRPr="00F57816" w:rsidRDefault="00F2146D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43C95" w14:textId="52AE6D35" w:rsidR="000B524C" w:rsidRPr="00F57816" w:rsidRDefault="000B524C" w:rsidP="000B52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0B54FA6C" w14:textId="77777777" w:rsidR="000B524C" w:rsidRPr="00F57816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617AFFD" w14:textId="56C2D3BE" w:rsidR="000B524C" w:rsidRPr="00F57816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915589" w:rsidRPr="00F57816">
        <w:rPr>
          <w:rFonts w:asciiTheme="majorBidi" w:hAnsiTheme="majorBidi" w:cstheme="majorBidi"/>
          <w:sz w:val="30"/>
          <w:szCs w:val="30"/>
          <w:cs/>
        </w:rPr>
        <w:t>ต้นทุนการกู้ยืมและ</w:t>
      </w:r>
      <w:r w:rsidRPr="00F57816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</w:p>
    <w:p w14:paraId="65C763EF" w14:textId="77777777" w:rsidR="000B524C" w:rsidRPr="00F57816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D51BEA9" w14:textId="6E20B182" w:rsidR="000B524C" w:rsidRPr="00F57816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F5781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1F94C131" w14:textId="5A005A04" w:rsidR="000B524C" w:rsidRPr="00F57816" w:rsidRDefault="000B524C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44BAA0" w14:textId="77777777" w:rsidR="007E5FA9" w:rsidRDefault="007E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0AE80F5" w14:textId="0989B72C" w:rsidR="000B524C" w:rsidRPr="00F57816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F15A670" w14:textId="77777777" w:rsidR="006C2981" w:rsidRPr="00F57816" w:rsidRDefault="006C2981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95E4A3" w14:textId="5D33B50D" w:rsidR="000B524C" w:rsidRPr="00F57816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F5781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F5781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F5781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F5781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F5781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4507AEA" w14:textId="4C962F64" w:rsidR="000B524C" w:rsidRPr="00F57816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354F7E4C" w14:textId="77777777" w:rsidR="000B524C" w:rsidRPr="00F57816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0AC0639" w14:textId="77777777" w:rsidR="0099504D" w:rsidRPr="00F57816" w:rsidRDefault="0099504D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0762F2BF" w14:textId="0304EA81" w:rsidR="000B524C" w:rsidRPr="00F57816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F5781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D17C7C" w:rsidRPr="00F5781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และส่วนปรับปรุงที่ดิน</w:t>
      </w:r>
      <w:r w:rsidRPr="00F5781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และสินทรัพย์ที่อยู่ระหว่างการก่อสร้าง</w:t>
      </w:r>
      <w:r w:rsidR="00D17C7C" w:rsidRPr="00F5781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และติดตั้ง</w:t>
      </w:r>
      <w:r w:rsidRPr="00F5781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</w:t>
      </w:r>
    </w:p>
    <w:p w14:paraId="288C211D" w14:textId="77777777" w:rsidR="007F0FEA" w:rsidRPr="00F57816" w:rsidRDefault="007F0FEA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CDEAAE1" w14:textId="492EEECE" w:rsidR="00517492" w:rsidRPr="00F57816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B01A1B5" w14:textId="77777777" w:rsidR="00C2506A" w:rsidRPr="00F57816" w:rsidRDefault="00C2506A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2070"/>
      </w:tblGrid>
      <w:tr w:rsidR="00860F63" w:rsidRPr="00F57816" w14:paraId="6D4138EB" w14:textId="77777777" w:rsidTr="008509E7">
        <w:tc>
          <w:tcPr>
            <w:tcW w:w="4950" w:type="dxa"/>
          </w:tcPr>
          <w:p w14:paraId="354E614B" w14:textId="453C837B" w:rsidR="00860F63" w:rsidRPr="00F57816" w:rsidRDefault="00220D0E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800" w:type="dxa"/>
          </w:tcPr>
          <w:p w14:paraId="1AF745DA" w14:textId="700CD95E" w:rsidR="00860F63" w:rsidRPr="00F57816" w:rsidRDefault="00220D0E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F5781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070" w:type="dxa"/>
          </w:tcPr>
          <w:p w14:paraId="1B3F7A3D" w14:textId="77777777" w:rsidR="00860F63" w:rsidRPr="00F57816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F57816" w14:paraId="1980F9DD" w14:textId="77777777" w:rsidTr="008509E7">
        <w:tc>
          <w:tcPr>
            <w:tcW w:w="4950" w:type="dxa"/>
          </w:tcPr>
          <w:p w14:paraId="1942EFB4" w14:textId="7F82FD63" w:rsidR="00220D0E" w:rsidRPr="00F57816" w:rsidRDefault="00220D0E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เครื่องจักรและอุปกรณ์โรงงาน</w:t>
            </w:r>
          </w:p>
        </w:tc>
        <w:tc>
          <w:tcPr>
            <w:tcW w:w="1800" w:type="dxa"/>
          </w:tcPr>
          <w:p w14:paraId="37F29346" w14:textId="392B51B3" w:rsidR="00220D0E" w:rsidRPr="00F57816" w:rsidRDefault="00220D0E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F57816">
              <w:rPr>
                <w:rFonts w:asciiTheme="majorBidi" w:hAnsiTheme="majorBidi" w:cstheme="majorBidi"/>
              </w:rPr>
              <w:t xml:space="preserve">5 </w:t>
            </w:r>
            <w:r w:rsidRPr="00F57816">
              <w:rPr>
                <w:rFonts w:asciiTheme="majorBidi" w:hAnsiTheme="majorBidi" w:cstheme="majorBidi"/>
                <w:cs/>
              </w:rPr>
              <w:t xml:space="preserve">และ </w:t>
            </w:r>
            <w:r w:rsidRPr="00F57816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070" w:type="dxa"/>
          </w:tcPr>
          <w:p w14:paraId="7008B7D3" w14:textId="61297659" w:rsidR="00220D0E" w:rsidRPr="00F57816" w:rsidRDefault="00220D0E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F57816" w14:paraId="109EA12B" w14:textId="77777777" w:rsidTr="008509E7">
        <w:tc>
          <w:tcPr>
            <w:tcW w:w="4950" w:type="dxa"/>
          </w:tcPr>
          <w:p w14:paraId="5DAFF38D" w14:textId="1CDD97F4" w:rsidR="00220D0E" w:rsidRPr="00F57816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ส่วนปรับปรุงสิทธิการเช่า</w:t>
            </w:r>
          </w:p>
        </w:tc>
        <w:tc>
          <w:tcPr>
            <w:tcW w:w="1800" w:type="dxa"/>
          </w:tcPr>
          <w:p w14:paraId="421F5C70" w14:textId="7C1B336B" w:rsidR="00220D0E" w:rsidRPr="00F57816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F5781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482A0F6D" w14:textId="3A909086" w:rsidR="00220D0E" w:rsidRPr="00F57816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F57816" w14:paraId="7CE334B2" w14:textId="77777777" w:rsidTr="008509E7">
        <w:tc>
          <w:tcPr>
            <w:tcW w:w="4950" w:type="dxa"/>
          </w:tcPr>
          <w:p w14:paraId="7A318980" w14:textId="77777777" w:rsidR="00220D0E" w:rsidRPr="00F57816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เครื่องมือ เครื่องใช้และอุปกรณ์ใช้ในการดำเนินงาน</w:t>
            </w:r>
          </w:p>
        </w:tc>
        <w:tc>
          <w:tcPr>
            <w:tcW w:w="1800" w:type="dxa"/>
          </w:tcPr>
          <w:p w14:paraId="5974F6B3" w14:textId="77777777" w:rsidR="00220D0E" w:rsidRPr="00F57816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77290CF6" w14:textId="77777777" w:rsidR="00220D0E" w:rsidRPr="00F57816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F57816" w14:paraId="7348685A" w14:textId="77777777" w:rsidTr="008509E7">
        <w:tc>
          <w:tcPr>
            <w:tcW w:w="4950" w:type="dxa"/>
          </w:tcPr>
          <w:p w14:paraId="33699045" w14:textId="77777777" w:rsidR="00220D0E" w:rsidRPr="00F57816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00" w:type="dxa"/>
          </w:tcPr>
          <w:p w14:paraId="73D0676D" w14:textId="77777777" w:rsidR="00220D0E" w:rsidRPr="00F57816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</w:rPr>
              <w:t xml:space="preserve">3 </w:t>
            </w:r>
            <w:r w:rsidRPr="00F57816">
              <w:rPr>
                <w:rFonts w:asciiTheme="majorBidi" w:hAnsiTheme="majorBidi" w:cstheme="majorBidi"/>
                <w:cs/>
              </w:rPr>
              <w:t xml:space="preserve">และ </w:t>
            </w:r>
            <w:r w:rsidRPr="00F5781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1D1CC1ED" w14:textId="77777777" w:rsidR="00220D0E" w:rsidRPr="00F57816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F57816" w14:paraId="2EB36D0F" w14:textId="77777777" w:rsidTr="008509E7">
        <w:tc>
          <w:tcPr>
            <w:tcW w:w="4950" w:type="dxa"/>
          </w:tcPr>
          <w:p w14:paraId="3BD83AEF" w14:textId="77777777" w:rsidR="00220D0E" w:rsidRPr="00F57816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800" w:type="dxa"/>
          </w:tcPr>
          <w:p w14:paraId="7159AE93" w14:textId="77777777" w:rsidR="00220D0E" w:rsidRPr="00F57816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188B2FBF" w14:textId="77777777" w:rsidR="00220D0E" w:rsidRPr="00F57816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F57816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47F7CD6C" w14:textId="77777777" w:rsidR="00220D0E" w:rsidRPr="00F57816" w:rsidRDefault="00220D0E" w:rsidP="00220D0E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C7C934" w14:textId="0EAE18BD" w:rsidR="00B11341" w:rsidRPr="00F57816" w:rsidRDefault="00F2146D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ค่าความนิยม</w:t>
      </w:r>
    </w:p>
    <w:p w14:paraId="747ECE97" w14:textId="77777777" w:rsidR="00B11341" w:rsidRPr="00F57816" w:rsidRDefault="00B11341" w:rsidP="00B11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7241DB" w14:textId="5F024A24" w:rsidR="003C20C6" w:rsidRPr="00F57816" w:rsidRDefault="00F2146D" w:rsidP="00B1134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7F5511C5" w14:textId="7FDCFAB5" w:rsidR="00D962D2" w:rsidRPr="00F57816" w:rsidRDefault="00D96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DEE22CC" w14:textId="77777777" w:rsidR="007E5FA9" w:rsidRDefault="007E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C33ED4D" w14:textId="7EB842F8" w:rsidR="00F2146D" w:rsidRPr="00F57816" w:rsidRDefault="00F2146D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สินทรัพย์ไม่มีตัวตนอื่น</w:t>
      </w:r>
    </w:p>
    <w:p w14:paraId="41D428BE" w14:textId="77777777" w:rsidR="003C20C6" w:rsidRPr="00F57816" w:rsidRDefault="003C20C6" w:rsidP="00F21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B81E653" w14:textId="04FEDF8A" w:rsidR="00484C39" w:rsidRPr="00F57816" w:rsidRDefault="00FB4429" w:rsidP="00C25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สินทรัพย์ไม่มีตัวตนที่มีอายุการใช้งานไม่จำกัดวัดมูลค่าด้วยวิธีราคาทุนหักขาดทุนจากการด้อยค่า </w:t>
      </w:r>
      <w:r w:rsidR="00F2146D" w:rsidRPr="00F57816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C229B4" w:rsidRPr="00F578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146D" w:rsidRPr="00F57816">
        <w:rPr>
          <w:rFonts w:asciiTheme="majorBidi" w:hAnsiTheme="majorBidi" w:cstheme="majorBidi"/>
          <w:sz w:val="30"/>
          <w:szCs w:val="30"/>
          <w:cs/>
        </w:rPr>
        <w:t>ๆ วัดมูลค่าด้วยราคาทุนหักค่าตัดจำหน่ายสะสมและขาดทุนจากการด้อยค่า</w:t>
      </w:r>
      <w:r w:rsidR="00F2146D"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="00F2146D" w:rsidRPr="00F57816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8C1225B" w14:textId="77777777" w:rsidR="0034796C" w:rsidRPr="00F57816" w:rsidRDefault="0034796C" w:rsidP="00C25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152A99" w14:textId="5335C3C0" w:rsidR="00484C39" w:rsidRPr="00F57816" w:rsidRDefault="00484C39" w:rsidP="0048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50A38ECA" w14:textId="77777777" w:rsidR="00C2506A" w:rsidRPr="00F57816" w:rsidRDefault="00C2506A" w:rsidP="0048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2177"/>
        <w:gridCol w:w="2097"/>
      </w:tblGrid>
      <w:tr w:rsidR="008509E7" w:rsidRPr="00F57816" w14:paraId="7EFCF166" w14:textId="77777777" w:rsidTr="008509E7">
        <w:tc>
          <w:tcPr>
            <w:tcW w:w="4483" w:type="dxa"/>
          </w:tcPr>
          <w:p w14:paraId="748FAD53" w14:textId="77777777" w:rsidR="008509E7" w:rsidRPr="00F57816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7816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177" w:type="dxa"/>
          </w:tcPr>
          <w:p w14:paraId="46F94CBA" w14:textId="77777777" w:rsidR="008509E7" w:rsidRPr="00F57816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81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97" w:type="dxa"/>
          </w:tcPr>
          <w:p w14:paraId="650153E9" w14:textId="77777777" w:rsidR="008509E7" w:rsidRPr="00F57816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781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9E7" w:rsidRPr="00F57816" w14:paraId="56F852F9" w14:textId="77777777" w:rsidTr="00CC1D40">
        <w:tc>
          <w:tcPr>
            <w:tcW w:w="4483" w:type="dxa"/>
          </w:tcPr>
          <w:p w14:paraId="48C5DB80" w14:textId="77777777" w:rsidR="008509E7" w:rsidRPr="00F57816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81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สัญญาแฟรนไชส์</w:t>
            </w:r>
          </w:p>
        </w:tc>
        <w:tc>
          <w:tcPr>
            <w:tcW w:w="2177" w:type="dxa"/>
            <w:shd w:val="clear" w:color="auto" w:fill="auto"/>
          </w:tcPr>
          <w:p w14:paraId="6982AAAB" w14:textId="77777777" w:rsidR="008509E7" w:rsidRPr="00F57816" w:rsidRDefault="009764E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816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2097" w:type="dxa"/>
          </w:tcPr>
          <w:p w14:paraId="54DA54E9" w14:textId="77777777" w:rsidR="008509E7" w:rsidRPr="00F57816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81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9E7" w:rsidRPr="00F57816" w14:paraId="13A72798" w14:textId="77777777" w:rsidTr="00CC1D40">
        <w:tc>
          <w:tcPr>
            <w:tcW w:w="4483" w:type="dxa"/>
          </w:tcPr>
          <w:p w14:paraId="0F93FC9E" w14:textId="77777777" w:rsidR="008509E7" w:rsidRPr="00F57816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816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</w:t>
            </w:r>
            <w:r w:rsidR="00CC1D40" w:rsidRPr="00F57816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</w:p>
        </w:tc>
        <w:tc>
          <w:tcPr>
            <w:tcW w:w="2177" w:type="dxa"/>
            <w:shd w:val="clear" w:color="auto" w:fill="auto"/>
          </w:tcPr>
          <w:p w14:paraId="3B4EEAED" w14:textId="77777777" w:rsidR="008509E7" w:rsidRPr="00F57816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816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2097" w:type="dxa"/>
          </w:tcPr>
          <w:p w14:paraId="5D976268" w14:textId="77777777" w:rsidR="008509E7" w:rsidRPr="00F57816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81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FA96FF5" w14:textId="77777777" w:rsidR="00455E8A" w:rsidRPr="00F57816" w:rsidRDefault="00455E8A" w:rsidP="00866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80D11" w14:textId="2EBFD05E" w:rsidR="00866283" w:rsidRPr="00F57816" w:rsidRDefault="00866283" w:rsidP="00866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ค่าตัดจำหน่ายสัญญาแฟรนไชส์บันทึกในค่าใช้จ่ายในการขาย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ค่าตัดจำหน่ายของสินทรัพย์ไม่มีตัวตนอื่นบันทึกในค่าใช้จ่ายในการบริหา</w:t>
      </w:r>
      <w:r w:rsidR="00E804F0" w:rsidRPr="00F57816">
        <w:rPr>
          <w:rFonts w:asciiTheme="majorBidi" w:hAnsiTheme="majorBidi" w:cstheme="majorBidi"/>
          <w:sz w:val="30"/>
          <w:szCs w:val="30"/>
          <w:cs/>
        </w:rPr>
        <w:t>ร</w:t>
      </w:r>
    </w:p>
    <w:p w14:paraId="52FB668E" w14:textId="4C4781C0" w:rsidR="00375D7B" w:rsidRPr="00F57816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9A39B1" w14:textId="77777777" w:rsidR="004E3224" w:rsidRPr="00F57816" w:rsidRDefault="004E3224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4A4088D" w14:textId="0AD5CBCB" w:rsidR="004E3224" w:rsidRPr="00F57816" w:rsidRDefault="004E3224" w:rsidP="004E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F375551" w14:textId="7335FA71" w:rsidR="00CE4C37" w:rsidRPr="00F57816" w:rsidRDefault="00CE4C37" w:rsidP="00CE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8D0E395" w14:textId="77777777" w:rsidR="00CE4C37" w:rsidRPr="00F57816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42EA294" w14:textId="02FCD720" w:rsidR="00CE4C37" w:rsidRPr="00F57816" w:rsidRDefault="00CE4C37" w:rsidP="00CE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C1FD133" w14:textId="77777777" w:rsidR="00CE4C37" w:rsidRPr="00F57816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BA950CE" w14:textId="1CAEB1AD" w:rsidR="00CE4C37" w:rsidRPr="00F57816" w:rsidRDefault="00CE4C37" w:rsidP="00CE4C3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98DC4AC" w14:textId="77777777" w:rsidR="00CE4C37" w:rsidRPr="00F57816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415B1A" w14:textId="77777777" w:rsidR="007E5FA9" w:rsidRDefault="007E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BE9D67" w14:textId="33B9E2DF" w:rsidR="00CE4C37" w:rsidRPr="00F57816" w:rsidRDefault="00CE4C37" w:rsidP="00CE4C3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966B07"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</w:p>
    <w:p w14:paraId="11A944A0" w14:textId="77777777" w:rsidR="00CE4C37" w:rsidRPr="00F57816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5BA5730" w14:textId="56BEFE48" w:rsidR="00CE4C37" w:rsidRPr="00F57816" w:rsidRDefault="00CE4C37" w:rsidP="00CE4C3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</w:t>
      </w:r>
      <w:r w:rsidR="00D376C7" w:rsidRPr="00F57816">
        <w:rPr>
          <w:rFonts w:asciiTheme="majorBidi" w:hAnsiTheme="majorBidi" w:cstheme="majorBidi"/>
          <w:sz w:val="30"/>
          <w:szCs w:val="30"/>
          <w:cs/>
        </w:rPr>
        <w:t>ตามนัยของสัญญาเช่า</w:t>
      </w:r>
      <w:r w:rsidR="00966B07" w:rsidRPr="00F57816">
        <w:rPr>
          <w:rFonts w:asciiTheme="majorBidi" w:hAnsiTheme="majorBidi" w:cstheme="majorBidi"/>
          <w:sz w:val="30"/>
          <w:szCs w:val="30"/>
          <w:cs/>
        </w:rPr>
        <w:t>ของกลุ่มบริษัทในการคิดลดเป็นมูลค่าปัจจุบัน</w:t>
      </w:r>
      <w:r w:rsidR="00D376C7" w:rsidRPr="00F57816">
        <w:rPr>
          <w:rFonts w:asciiTheme="majorBidi" w:hAnsiTheme="majorBidi" w:cstheme="majorBidi"/>
          <w:sz w:val="30"/>
          <w:szCs w:val="30"/>
          <w:cs/>
        </w:rPr>
        <w:t xml:space="preserve"> เว้นแต่อัตรานั้นไม่สามารถกำหนดได้ </w:t>
      </w:r>
      <w:r w:rsidRPr="00F57816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</w:p>
    <w:p w14:paraId="6E144981" w14:textId="77777777" w:rsidR="007E5FA9" w:rsidRDefault="007E5FA9" w:rsidP="0028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20D7B" w14:textId="4DF6062A" w:rsidR="00375D7B" w:rsidRPr="00F57816" w:rsidRDefault="00CE4C37" w:rsidP="0028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="00DD4F69" w:rsidRPr="00F578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FE89D56" w14:textId="77777777" w:rsidR="0027552A" w:rsidRPr="00F57816" w:rsidRDefault="0027552A" w:rsidP="0028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B9D59" w14:textId="77777777" w:rsidR="00685D61" w:rsidRPr="00F57816" w:rsidRDefault="00BF3652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230471B" w14:textId="6F05EBED" w:rsidR="00685D61" w:rsidRPr="00F57816" w:rsidRDefault="00685D61" w:rsidP="002433CA">
      <w:pPr>
        <w:pStyle w:val="FSBlank"/>
        <w:rPr>
          <w:rFonts w:asciiTheme="majorBidi" w:hAnsiTheme="majorBidi" w:cstheme="majorBidi"/>
          <w:sz w:val="30"/>
          <w:szCs w:val="30"/>
          <w:shd w:val="clear" w:color="auto" w:fill="E0E0E0"/>
          <w:lang w:val="th-TH"/>
        </w:rPr>
      </w:pPr>
    </w:p>
    <w:p w14:paraId="0E69533D" w14:textId="35E6C74D" w:rsidR="00612E89" w:rsidRPr="00F57816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79AB15A3" w14:textId="77777777" w:rsidR="00612E89" w:rsidRPr="00F57816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69FD2F" w14:textId="3B270556" w:rsidR="00612E89" w:rsidRPr="00F57816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1CB26460" w14:textId="72576394" w:rsidR="007E5FA9" w:rsidRDefault="007E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06A76F3" w14:textId="4BCEA580" w:rsidR="00612E89" w:rsidRPr="00F57816" w:rsidRDefault="00612E89" w:rsidP="009310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138E300" w14:textId="7AED2825" w:rsidR="00612E89" w:rsidRPr="00F57816" w:rsidRDefault="00612E89" w:rsidP="00612E89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5B64C0A" w14:textId="77777777" w:rsidR="00917E12" w:rsidRPr="00F57816" w:rsidRDefault="00917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F9747F5" w14:textId="77777777" w:rsidR="00860F63" w:rsidRPr="00F57816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69B08606" w14:textId="65B6BEE7" w:rsidR="00325C4E" w:rsidRPr="00F57816" w:rsidRDefault="00325C4E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1276CEC3" w14:textId="77777777" w:rsidR="00612E89" w:rsidRPr="00F57816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6345928" w14:textId="77777777" w:rsidR="00C90F6D" w:rsidRPr="00F57816" w:rsidRDefault="00C90F6D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E6B87F" w14:textId="3933096D" w:rsidR="00612E89" w:rsidRPr="00F57816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840E00B" w14:textId="769736AE" w:rsidR="00375D7B" w:rsidRPr="00F57816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DFBBE0" w14:textId="2D2EDEBA" w:rsidR="00612E89" w:rsidRPr="00F57816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62F6C75" w14:textId="77777777" w:rsidR="00AF4675" w:rsidRPr="00F57816" w:rsidRDefault="00AF4675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37247E" w14:textId="0BEFC915" w:rsidR="00612E89" w:rsidRPr="00F57816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92CC7"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5B7FBE61" w14:textId="77777777" w:rsidR="00612E89" w:rsidRPr="00F57816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EB76974" w14:textId="267E1ED9" w:rsidR="00612E89" w:rsidRPr="00F57816" w:rsidRDefault="00612E89" w:rsidP="00612E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</w:t>
      </w:r>
      <w:r w:rsidR="00E37E63" w:rsidRPr="00F57816">
        <w:rPr>
          <w:rFonts w:asciiTheme="majorBidi" w:hAnsiTheme="majorBidi" w:cstheme="majorBidi"/>
          <w:sz w:val="30"/>
          <w:szCs w:val="30"/>
        </w:rPr>
        <w:br/>
      </w:r>
      <w:r w:rsidRPr="00F57816">
        <w:rPr>
          <w:rFonts w:asciiTheme="majorBidi" w:hAnsiTheme="majorBidi" w:cstheme="majorBidi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092CC7" w:rsidRPr="00F57816">
        <w:rPr>
          <w:rFonts w:asciiTheme="majorBidi" w:hAnsiTheme="majorBidi" w:cstheme="majorBidi"/>
          <w:sz w:val="30"/>
          <w:szCs w:val="30"/>
        </w:rPr>
        <w:br/>
      </w:r>
      <w:r w:rsidRPr="00F57816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</w:t>
      </w:r>
      <w:r w:rsidR="00092CC7"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092CC7"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661FFA3C" w14:textId="77777777" w:rsidR="00931096" w:rsidRDefault="00931096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946756" w14:textId="51AFF392" w:rsidR="00FC0516" w:rsidRPr="00F57816" w:rsidRDefault="00FC0516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DF976F8" w14:textId="27353C36" w:rsidR="00FC0516" w:rsidRDefault="00FC0516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3B43E" w14:textId="77777777" w:rsidR="00987B6A" w:rsidRPr="00F57816" w:rsidRDefault="00987B6A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75644" w14:textId="794D1A5E" w:rsidR="00612E89" w:rsidRPr="00F57816" w:rsidRDefault="00612E89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F57816">
        <w:rPr>
          <w:rFonts w:asciiTheme="majorBidi" w:hAnsiTheme="majorBidi" w:cstheme="majorBidi"/>
          <w:sz w:val="30"/>
          <w:szCs w:val="30"/>
        </w:rPr>
        <w:t xml:space="preserve">12 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2E45579B" w14:textId="77777777" w:rsidR="00612E89" w:rsidRPr="00F57816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3E942D" w14:textId="0B96AF8C" w:rsidR="00612E89" w:rsidRPr="00F57816" w:rsidRDefault="00612E89" w:rsidP="00612E8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</w:p>
    <w:p w14:paraId="41439546" w14:textId="77777777" w:rsidR="00714024" w:rsidRPr="00F57816" w:rsidRDefault="0071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58C27173" w14:textId="5CE1E957" w:rsidR="002433CA" w:rsidRPr="00F57816" w:rsidRDefault="002433C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6872C82" w14:textId="3E65492C" w:rsidR="002433CA" w:rsidRPr="00F57816" w:rsidRDefault="002433CA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18F28" w14:textId="77777777" w:rsidR="00CA5489" w:rsidRPr="00F57816" w:rsidRDefault="002230A4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4EB4E2F8" w14:textId="0E662929" w:rsidR="002230A4" w:rsidRPr="00F57816" w:rsidRDefault="002230A4" w:rsidP="00CA548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6FB387" w14:textId="66FF5B32" w:rsidR="00BF3652" w:rsidRPr="00F57816" w:rsidRDefault="00BF3652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1471044" w14:textId="6908B0BE" w:rsidR="00BF3652" w:rsidRPr="00F57816" w:rsidRDefault="00BF3652" w:rsidP="00BF365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C88254" w14:textId="3A42BD64" w:rsidR="002230A4" w:rsidRPr="00F57816" w:rsidDel="001A6CC8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03C9CF2" w14:textId="77777777" w:rsidR="002230A4" w:rsidRPr="00F57816" w:rsidRDefault="002230A4" w:rsidP="00223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5DADE1" w14:textId="631C4CF9" w:rsidR="002230A4" w:rsidRPr="00F57816" w:rsidDel="001A6CC8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F57816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F57816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57816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F57816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4E472E5" w14:textId="77777777" w:rsidR="002230A4" w:rsidRPr="00F57816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57816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F57816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 </w:t>
      </w:r>
      <w:r w:rsidRPr="00F57816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B189315" w14:textId="77777777" w:rsidR="002230A4" w:rsidRPr="00F57816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57816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F57816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F57816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57816" w:rsidDel="001A6CC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8CF68F1" w14:textId="77777777" w:rsidR="002230A4" w:rsidRPr="00F57816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57816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F57816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F57816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678EBA9" w14:textId="77777777" w:rsidR="00F14FA0" w:rsidRPr="00F57816" w:rsidRDefault="00F14FA0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D01D9" w14:textId="27F5856B" w:rsidR="002230A4" w:rsidRPr="00F57816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7816" w:rsidDel="001A6CC8">
        <w:rPr>
          <w:rFonts w:asciiTheme="majorBidi" w:hAnsiTheme="majorBidi" w:cstheme="majorBidi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10C173E" w14:textId="77777777" w:rsidR="00F14FA0" w:rsidRPr="00F57816" w:rsidDel="001A6CC8" w:rsidRDefault="00F14FA0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14749" w14:textId="35553C00" w:rsidR="002230A4" w:rsidRPr="00F57816" w:rsidRDefault="002230A4" w:rsidP="00987C5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57816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21EBA697" w14:textId="77777777" w:rsidR="001549C5" w:rsidRPr="00F57816" w:rsidRDefault="001549C5" w:rsidP="00987C5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F3235" w14:textId="5BBB6B22" w:rsidR="00860F63" w:rsidRPr="00F57816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3C15D2"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405F9A9" w14:textId="77777777" w:rsidR="00860F63" w:rsidRPr="00F57816" w:rsidRDefault="00860F63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6E6CE3D9" w14:textId="77777777" w:rsidR="005A26BC" w:rsidRPr="00F57816" w:rsidRDefault="005A26BC" w:rsidP="00EA412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57816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4DF5102" w14:textId="77777777" w:rsidR="00883FA0" w:rsidRPr="00F57816" w:rsidRDefault="00883FA0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6E0061" w14:textId="17E44FF0" w:rsidR="005A26BC" w:rsidRPr="00F57816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0435C56E" w14:textId="12B919EA" w:rsidR="005A26BC" w:rsidRPr="00F57816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3DFC7" w14:textId="03A3E9CC" w:rsidR="003C15D2" w:rsidRPr="00F57816" w:rsidRDefault="003C15D2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182542" w:rsidRPr="00F57816">
        <w:rPr>
          <w:rFonts w:asciiTheme="majorBidi" w:hAnsiTheme="majorBidi" w:cstheme="majorBidi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3AFD7B0D" w14:textId="77777777" w:rsidR="003C15D2" w:rsidRPr="00F57816" w:rsidRDefault="003C15D2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3CCA7" w14:textId="76413552" w:rsidR="005A26BC" w:rsidRPr="00F57816" w:rsidRDefault="005A26BC" w:rsidP="0080219D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80219D" w:rsidRPr="00F57816">
        <w:rPr>
          <w:rFonts w:asciiTheme="majorBidi" w:hAnsiTheme="majorBidi" w:cstheme="majorBidi"/>
          <w:sz w:val="30"/>
          <w:szCs w:val="30"/>
          <w:cs/>
        </w:rPr>
        <w:t xml:space="preserve"> หรือ ณ เวลาใดเวลาหนึ่งเมื่อได้ให้บริการ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472EE547" w14:textId="77777777" w:rsidR="005A26BC" w:rsidRPr="00F57816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EC0FD" w14:textId="74F538DB" w:rsidR="005A26BC" w:rsidRPr="00F57816" w:rsidRDefault="005A26BC" w:rsidP="005A26BC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745C8A" w:rsidRPr="00F57816">
        <w:rPr>
          <w:rFonts w:asciiTheme="majorBidi" w:hAnsiTheme="majorBidi" w:cstheme="majorBidi"/>
          <w:sz w:val="30"/>
          <w:szCs w:val="30"/>
          <w:cs/>
        </w:rPr>
        <w:br/>
      </w:r>
      <w:r w:rsidRPr="00F57816">
        <w:rPr>
          <w:rFonts w:asciiTheme="majorBidi" w:hAnsiTheme="majorBidi" w:cstheme="majorBidi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หรือมีการให้บริการหลาย</w:t>
      </w:r>
      <w:r w:rsidR="00FB5E14"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FB5E14"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4FDE8ED7" w14:textId="4C25AB35" w:rsidR="00375D7B" w:rsidRPr="00F57816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607B798" w14:textId="77777777" w:rsidR="007E5FA9" w:rsidRDefault="007E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75E57F6" w14:textId="02C18B40" w:rsidR="00816084" w:rsidRPr="00F57816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การให้สิทธิในทรัพย์สินทางปัญญา</w:t>
      </w:r>
      <w:r w:rsidRPr="00F5781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961664A" w14:textId="77777777" w:rsidR="00816084" w:rsidRPr="00F57816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DEA45" w14:textId="0F94D440" w:rsidR="00816084" w:rsidRPr="00F57816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รายได้จากการให้สิทธิลูกค้าในการเข้าถึงแฟรนไชส์รับรู้ตลอดระยะเวลาการให้สิทธิ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</w:p>
    <w:p w14:paraId="5B9F4A9A" w14:textId="7E9323EA" w:rsidR="00F14FA0" w:rsidRPr="00F57816" w:rsidRDefault="00F14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81A9B5C" w14:textId="54630E32" w:rsidR="005A26BC" w:rsidRPr="00F57816" w:rsidRDefault="005A26BC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i/>
          <w:iCs/>
          <w:sz w:val="30"/>
          <w:szCs w:val="30"/>
          <w:cs/>
        </w:rPr>
        <w:t>โปรแกรมสิทธิพิเศษแก่ลูกค้า</w:t>
      </w:r>
      <w:r w:rsidRPr="00F5781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F097CED" w14:textId="77777777" w:rsidR="00816084" w:rsidRPr="00F57816" w:rsidRDefault="00816084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FC6D651" w14:textId="756D5958" w:rsidR="005A26BC" w:rsidRPr="00F57816" w:rsidRDefault="005A26BC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F57816">
        <w:rPr>
          <w:rFonts w:asciiTheme="majorBidi" w:hAnsiTheme="majorBidi" w:cstheme="majorBidi"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2A189640" w14:textId="77777777" w:rsidR="005A26BC" w:rsidRPr="00F57816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C299206" w14:textId="58F2E495" w:rsidR="005A26BC" w:rsidRPr="00F57816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Theme="majorBidi" w:hAnsiTheme="majorBidi" w:cstheme="majorBidi"/>
          <w:i/>
          <w:iCs/>
          <w:sz w:val="30"/>
          <w:szCs w:val="30"/>
        </w:rPr>
      </w:pPr>
      <w:r w:rsidRPr="00F57816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10ADEEEE" w14:textId="77777777" w:rsidR="00816084" w:rsidRPr="00F57816" w:rsidRDefault="00816084" w:rsidP="005A26BC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3E4B2" w14:textId="7BB3DA14" w:rsidR="005A26BC" w:rsidRPr="00F57816" w:rsidRDefault="005A26BC" w:rsidP="005A26BC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</w:t>
      </w:r>
    </w:p>
    <w:p w14:paraId="78F94572" w14:textId="6CDA014A" w:rsidR="005A26BC" w:rsidRPr="00F57816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DEA1CE1" w14:textId="77777777" w:rsidR="005A26BC" w:rsidRPr="00F57816" w:rsidRDefault="005A26BC" w:rsidP="00EA412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5781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24EB475A" w14:textId="77777777" w:rsidR="00850DEE" w:rsidRPr="00F57816" w:rsidRDefault="00850DEE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29DF5" w14:textId="26134669" w:rsidR="005A26BC" w:rsidRPr="00F57816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 </w:t>
      </w:r>
      <w:r w:rsidR="007A4086" w:rsidRPr="00F57816">
        <w:rPr>
          <w:rFonts w:asciiTheme="majorBidi" w:hAnsiTheme="majorBidi" w:cstheme="majorBidi"/>
          <w:sz w:val="30"/>
          <w:szCs w:val="30"/>
          <w:cs/>
        </w:rPr>
        <w:br/>
      </w:r>
      <w:r w:rsidRPr="00F57816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07529F04" w14:textId="77777777" w:rsidR="005A26BC" w:rsidRPr="00F57816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7AB1C39" w14:textId="5884DF4A" w:rsidR="005A26BC" w:rsidRPr="00F57816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="009442C0" w:rsidRPr="00F57816">
        <w:rPr>
          <w:rFonts w:asciiTheme="majorBidi" w:hAnsiTheme="majorBidi" w:cstheme="majorBidi"/>
          <w:sz w:val="30"/>
          <w:szCs w:val="30"/>
          <w:cs/>
        </w:rPr>
        <w:t>รวมถึงเงินรับล่วงหน้าจากลูกค้า</w:t>
      </w:r>
      <w:r w:rsidRPr="00F57816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9442C0" w:rsidRPr="00F57816">
        <w:rPr>
          <w:rFonts w:asciiTheme="majorBidi" w:hAnsiTheme="majorBidi" w:cstheme="majorBidi"/>
          <w:sz w:val="30"/>
          <w:szCs w:val="30"/>
          <w:cs/>
        </w:rPr>
        <w:t>รวมถึงเงินรับล่วงหน้าจากลูกค้า</w:t>
      </w:r>
      <w:r w:rsidRPr="00F57816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A6659EC" w14:textId="77777777" w:rsidR="005A26BC" w:rsidRPr="00F57816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FAE19BA" w14:textId="1666C005" w:rsidR="001A5762" w:rsidRPr="00F57816" w:rsidRDefault="005A26BC" w:rsidP="003C15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57816">
        <w:rPr>
          <w:rFonts w:asciiTheme="majorBidi" w:hAnsiTheme="majorBidi" w:cstheme="majorBidi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7163F61" w14:textId="77777777" w:rsidR="007E5FA9" w:rsidRDefault="007E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460B601" w14:textId="011B158C" w:rsidR="00860F63" w:rsidRPr="00F57816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3D3339A0" w14:textId="77777777" w:rsidR="001070BD" w:rsidRPr="00F57816" w:rsidRDefault="001070BD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4A8C4B96" w14:textId="224441BC" w:rsidR="00D0344B" w:rsidRPr="00F57816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57816">
        <w:rPr>
          <w:rFonts w:asciiTheme="majorBidi" w:hAnsiTheme="majorBidi" w:cstheme="majorBidi"/>
          <w:b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</w:t>
      </w:r>
      <w:r w:rsidR="00805791" w:rsidRPr="00F57816">
        <w:rPr>
          <w:rFonts w:asciiTheme="majorBidi" w:hAnsiTheme="majorBidi" w:cstheme="majorBidi"/>
          <w:b/>
          <w:sz w:val="30"/>
          <w:szCs w:val="30"/>
          <w:cs/>
        </w:rPr>
        <w:t>เกี่ยวข้องในการรวมธุรกิจ หรือรายการที่</w:t>
      </w:r>
      <w:r w:rsidRPr="00F57816">
        <w:rPr>
          <w:rFonts w:asciiTheme="majorBidi" w:hAnsiTheme="majorBidi" w:cstheme="majorBidi"/>
          <w:b/>
          <w:sz w:val="30"/>
          <w:szCs w:val="30"/>
          <w:cs/>
        </w:rPr>
        <w:t>รับรู้โดยตรงในส่วนของผู้ถือหุ้นหรือกำไรขาดทุนเบ็ดเสร็จอื่น</w:t>
      </w:r>
      <w:r w:rsidRPr="00F57816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033C8433" w14:textId="77777777" w:rsidR="00D0344B" w:rsidRPr="00F57816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43A84FAD" w14:textId="70276F2B" w:rsidR="00D0344B" w:rsidRPr="00F57816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57816">
        <w:rPr>
          <w:rFonts w:asciiTheme="majorBidi" w:hAnsiTheme="majorBidi" w:cstheme="majorBidi"/>
          <w:b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C7674" w:rsidRPr="00F5781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b/>
          <w:sz w:val="30"/>
          <w:szCs w:val="30"/>
          <w:cs/>
        </w:rPr>
        <w:t>ๆ</w:t>
      </w:r>
      <w:r w:rsidRPr="00F57816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2B056DB4" w14:textId="77777777" w:rsidR="00D0344B" w:rsidRPr="00F57816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0A4E524F" w14:textId="4E426320" w:rsidR="00D0344B" w:rsidRPr="00F57816" w:rsidRDefault="00D0344B" w:rsidP="00D0344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57816">
        <w:rPr>
          <w:rFonts w:asciiTheme="majorBidi" w:hAnsiTheme="majorBidi" w:cstheme="majorBidi"/>
          <w:b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655D91" w:rsidRPr="00F57816">
        <w:rPr>
          <w:rFonts w:asciiTheme="majorBidi" w:hAnsiTheme="majorBidi" w:cstheme="majorBidi"/>
          <w:b/>
          <w:sz w:val="30"/>
          <w:szCs w:val="30"/>
          <w:cs/>
        </w:rPr>
        <w:br/>
      </w:r>
      <w:r w:rsidRPr="00F57816">
        <w:rPr>
          <w:rFonts w:asciiTheme="majorBidi" w:hAnsiTheme="majorBidi" w:cstheme="majorBidi"/>
          <w:b/>
          <w:sz w:val="30"/>
          <w:szCs w:val="30"/>
          <w:cs/>
        </w:rPr>
        <w:t>ผลแตกต่างชั่วคราวสำหรับการรับรู้ค่าความนิยมในครั้งแรก</w:t>
      </w:r>
      <w:r w:rsidRPr="00F5781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b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เป็นไปได้ว่าจะไม่มีการกลับรายการในอนาคตอันใกล้</w:t>
      </w:r>
    </w:p>
    <w:p w14:paraId="79B851D9" w14:textId="77777777" w:rsidR="00D0344B" w:rsidRPr="00F57816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F28F808" w14:textId="69602CB4" w:rsidR="00D0344B" w:rsidRPr="00F57816" w:rsidRDefault="00D0344B" w:rsidP="00D0344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F57816">
        <w:rPr>
          <w:rFonts w:asciiTheme="majorBidi" w:hAnsiTheme="majorBidi" w:cstheme="majorBidi"/>
          <w:b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F5781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F5781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57816">
        <w:rPr>
          <w:rFonts w:asciiTheme="majorBidi" w:hAnsiTheme="majorBidi" w:cstheme="majorBidi"/>
          <w:b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1C00AAB" w14:textId="77777777" w:rsidR="00D0344B" w:rsidRPr="00F57816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6CF379AB" w14:textId="5E0AC80B" w:rsidR="00D74EF9" w:rsidRPr="00F57816" w:rsidRDefault="00D0344B" w:rsidP="00D0344B">
      <w:pPr>
        <w:pStyle w:val="FSBlank"/>
        <w:ind w:left="540" w:firstLine="0"/>
        <w:rPr>
          <w:rFonts w:asciiTheme="majorBidi" w:hAnsiTheme="majorBidi" w:cstheme="majorBidi"/>
          <w:b/>
          <w:sz w:val="30"/>
          <w:szCs w:val="30"/>
        </w:rPr>
      </w:pPr>
      <w:r w:rsidRPr="00F57816">
        <w:rPr>
          <w:rFonts w:asciiTheme="majorBidi" w:hAnsiTheme="majorBidi" w:cstheme="majorBidi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EA932E3" w14:textId="77777777" w:rsidR="00D0344B" w:rsidRPr="00F57816" w:rsidRDefault="00D0344B" w:rsidP="00D0344B">
      <w:pPr>
        <w:pStyle w:val="FSBlank"/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38F7DF2" w14:textId="77777777" w:rsidR="002433CA" w:rsidRPr="00F57816" w:rsidRDefault="002433C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578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42DF8B40" w14:textId="77777777" w:rsidR="002433CA" w:rsidRPr="00F57816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Cs/>
          <w:sz w:val="30"/>
          <w:szCs w:val="30"/>
        </w:rPr>
      </w:pPr>
    </w:p>
    <w:p w14:paraId="52F67547" w14:textId="5A2CAF17" w:rsidR="00D0344B" w:rsidRPr="00F57816" w:rsidRDefault="00D0344B" w:rsidP="0075008F">
      <w:pPr>
        <w:pStyle w:val="FSBlank"/>
        <w:ind w:left="540" w:firstLine="0"/>
        <w:rPr>
          <w:rFonts w:asciiTheme="majorBidi" w:hAnsiTheme="majorBidi" w:cstheme="majorBidi"/>
          <w:b/>
          <w:sz w:val="30"/>
          <w:szCs w:val="30"/>
        </w:rPr>
      </w:pPr>
      <w:r w:rsidRPr="00F57816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1A21C1F7" w14:textId="60257F72" w:rsidR="0067032E" w:rsidRPr="00F57816" w:rsidRDefault="00670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14BBF48" w14:textId="3740F044" w:rsidR="007E2C97" w:rsidRPr="00F57816" w:rsidRDefault="00063730" w:rsidP="00A27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5781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AA0A476" w14:textId="5081374D" w:rsidR="00D01D44" w:rsidRPr="004B3F1E" w:rsidRDefault="00605C5A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</w:t>
      </w:r>
      <w:r w:rsidR="00CA45A1" w:rsidRPr="004B3F1E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034B3A99" w14:textId="77777777" w:rsidR="00DD59A4" w:rsidRPr="004B3F1E" w:rsidRDefault="00DD59A4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7A3ABAF" w14:textId="77777777" w:rsidR="00537542" w:rsidRPr="004B3F1E" w:rsidRDefault="00537542" w:rsidP="00537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B3F1E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1BA0020" w14:textId="77777777" w:rsidR="00537542" w:rsidRPr="004B3F1E" w:rsidRDefault="00537542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F2A894F" w14:textId="53F430FF" w:rsidR="00C92C43" w:rsidRPr="004B3F1E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A2382A" w:rsidRPr="004B3F1E">
        <w:rPr>
          <w:rFonts w:asciiTheme="majorBidi" w:hAnsiTheme="majorBidi" w:cstheme="majorBidi"/>
          <w:sz w:val="30"/>
          <w:szCs w:val="30"/>
          <w:cs/>
        </w:rPr>
        <w:t>บริษัทย่อยและบริษัทร่วม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075802">
        <w:rPr>
          <w:rFonts w:asciiTheme="majorBidi" w:hAnsiTheme="majorBidi" w:cstheme="majorBidi"/>
          <w:sz w:val="30"/>
          <w:szCs w:val="30"/>
        </w:rPr>
        <w:t>8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75802">
        <w:rPr>
          <w:rFonts w:asciiTheme="majorBidi" w:hAnsiTheme="majorBidi" w:cstheme="majorBidi"/>
          <w:sz w:val="30"/>
          <w:szCs w:val="30"/>
        </w:rPr>
        <w:t>9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0E2A" w:rsidRPr="004B3F1E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4B3F1E">
        <w:rPr>
          <w:rFonts w:asciiTheme="majorBidi" w:hAnsiTheme="majorBidi" w:cstheme="majorBidi"/>
          <w:sz w:val="30"/>
          <w:szCs w:val="30"/>
          <w:cs/>
        </w:rPr>
        <w:t>บุคคลหรือกิจการอื่น</w:t>
      </w:r>
      <w:r w:rsidR="009F5739" w:rsidRPr="004B3F1E">
        <w:rPr>
          <w:rFonts w:asciiTheme="majorBidi" w:hAnsiTheme="majorBidi" w:cstheme="majorBidi"/>
          <w:sz w:val="30"/>
          <w:szCs w:val="30"/>
        </w:rPr>
        <w:br/>
      </w:r>
      <w:r w:rsidRPr="004B3F1E">
        <w:rPr>
          <w:rFonts w:asciiTheme="majorBidi" w:hAnsiTheme="majorBidi" w:cstheme="majorBidi"/>
          <w:sz w:val="30"/>
          <w:szCs w:val="30"/>
          <w:cs/>
        </w:rPr>
        <w:t>ที่เกี่ยวข้องกันที่มีรายการระหว่างกันที่มีนัยสำคัญ</w:t>
      </w:r>
      <w:r w:rsidR="00D74EF9" w:rsidRPr="004B3F1E">
        <w:rPr>
          <w:rFonts w:asciiTheme="majorBidi" w:hAnsiTheme="majorBidi" w:cstheme="majorBidi"/>
          <w:sz w:val="30"/>
          <w:szCs w:val="30"/>
          <w:cs/>
        </w:rPr>
        <w:t>กับ</w:t>
      </w:r>
      <w:r w:rsidR="00CF6527" w:rsidRPr="004B3F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B3F1E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CF6527" w:rsidRPr="004B3F1E">
        <w:rPr>
          <w:rFonts w:asciiTheme="majorBidi" w:hAnsiTheme="majorBidi" w:cstheme="majorBidi"/>
          <w:sz w:val="30"/>
          <w:szCs w:val="30"/>
          <w:cs/>
        </w:rPr>
        <w:t>ปี</w:t>
      </w:r>
      <w:r w:rsidRPr="004B3F1E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DE269ED" w14:textId="77777777" w:rsidR="00C92C43" w:rsidRPr="004B3F1E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081"/>
        <w:gridCol w:w="4678"/>
      </w:tblGrid>
      <w:tr w:rsidR="00C92C43" w:rsidRPr="004B3F1E" w14:paraId="265E642B" w14:textId="77777777" w:rsidTr="00917E12">
        <w:trPr>
          <w:tblHeader/>
        </w:trPr>
        <w:tc>
          <w:tcPr>
            <w:tcW w:w="1863" w:type="pct"/>
          </w:tcPr>
          <w:p w14:paraId="320674DA" w14:textId="77777777" w:rsidR="00C92C43" w:rsidRPr="004B3F1E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89" w:type="pct"/>
          </w:tcPr>
          <w:p w14:paraId="3CBD9B2C" w14:textId="77777777" w:rsidR="00C92C43" w:rsidRPr="004B3F1E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50F6C7DE" w14:textId="77777777" w:rsidR="00C92C43" w:rsidRPr="004B3F1E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2C43" w:rsidRPr="004B3F1E" w14:paraId="3F5DFD8D" w14:textId="77777777" w:rsidTr="00917E12">
        <w:tc>
          <w:tcPr>
            <w:tcW w:w="1863" w:type="pct"/>
          </w:tcPr>
          <w:p w14:paraId="0E359B44" w14:textId="77777777" w:rsidR="00C92C43" w:rsidRPr="004B3F1E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ฟูดส์ กิมมิคส์ จำกัด</w:t>
            </w:r>
          </w:p>
        </w:tc>
        <w:tc>
          <w:tcPr>
            <w:tcW w:w="589" w:type="pct"/>
          </w:tcPr>
          <w:p w14:paraId="39924AC8" w14:textId="77777777" w:rsidR="00C92C43" w:rsidRPr="004B3F1E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3C4BB4A5" w14:textId="77777777" w:rsidR="00C92C43" w:rsidRPr="004B3F1E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917E12" w:rsidRPr="004B3F1E" w14:paraId="75E0B8E8" w14:textId="77777777" w:rsidTr="00917E12">
        <w:tc>
          <w:tcPr>
            <w:tcW w:w="1863" w:type="pct"/>
          </w:tcPr>
          <w:p w14:paraId="2CCC3968" w14:textId="652E69AB" w:rsidR="00917E12" w:rsidRPr="004B3F1E" w:rsidRDefault="00917E12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นายธีรทัศน์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นางณัฐฐศศิ บำเหน็จพันธุ์</w:t>
            </w:r>
          </w:p>
        </w:tc>
        <w:tc>
          <w:tcPr>
            <w:tcW w:w="589" w:type="pct"/>
          </w:tcPr>
          <w:p w14:paraId="31C31569" w14:textId="23518FF6" w:rsidR="00917E12" w:rsidRPr="004B3F1E" w:rsidRDefault="001549C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241933B0" w14:textId="3C529D5B" w:rsidR="00917E12" w:rsidRPr="004B3F1E" w:rsidRDefault="00917E12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เป็นบุคคลที่เกี่ยวข้องกัน เป็น</w:t>
            </w:r>
            <w:r w:rsidR="001549C5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  <w:r w:rsidR="001549C5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  <w:r w:rsidR="00450FE0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ย่อยแห่งหนึ่ง</w:t>
            </w:r>
          </w:p>
        </w:tc>
      </w:tr>
    </w:tbl>
    <w:p w14:paraId="7E80B3A0" w14:textId="7D19163D" w:rsidR="007E4C42" w:rsidRPr="004B3F1E" w:rsidRDefault="007E4C42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771C38" w14:textId="77777777" w:rsidR="007E4C42" w:rsidRPr="004B3F1E" w:rsidRDefault="007E4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89"/>
        <w:gridCol w:w="272"/>
        <w:gridCol w:w="1090"/>
        <w:gridCol w:w="270"/>
        <w:gridCol w:w="1077"/>
        <w:gridCol w:w="270"/>
        <w:gridCol w:w="1068"/>
      </w:tblGrid>
      <w:tr w:rsidR="00B25871" w:rsidRPr="004B3F1E" w14:paraId="273A4EA3" w14:textId="77777777" w:rsidTr="00AA069E">
        <w:trPr>
          <w:tblHeader/>
        </w:trPr>
        <w:tc>
          <w:tcPr>
            <w:tcW w:w="2256" w:type="pct"/>
          </w:tcPr>
          <w:p w14:paraId="2A77ECA6" w14:textId="57E093A7" w:rsidR="00B25871" w:rsidRPr="004B3F1E" w:rsidRDefault="005040C2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</w:t>
            </w:r>
            <w:r w:rsidR="00AA06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81" w:type="pct"/>
            <w:gridSpan w:val="3"/>
          </w:tcPr>
          <w:p w14:paraId="55BE68F5" w14:textId="77777777" w:rsidR="00B25871" w:rsidRPr="004B3F1E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4CD51E1" w14:textId="77777777" w:rsidR="00B25871" w:rsidRPr="004B3F1E" w:rsidRDefault="00B2587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  <w:vAlign w:val="bottom"/>
          </w:tcPr>
          <w:p w14:paraId="53CAD42B" w14:textId="77777777" w:rsidR="00B25871" w:rsidRPr="004B3F1E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43B8" w:rsidRPr="004B3F1E" w14:paraId="2CE46601" w14:textId="77777777" w:rsidTr="00AA069E">
        <w:trPr>
          <w:trHeight w:val="299"/>
          <w:tblHeader/>
        </w:trPr>
        <w:tc>
          <w:tcPr>
            <w:tcW w:w="2256" w:type="pct"/>
          </w:tcPr>
          <w:p w14:paraId="02E794F7" w14:textId="0CA8F796" w:rsidR="005C43B8" w:rsidRPr="004B3F1E" w:rsidRDefault="005C43B8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39" w:type="pct"/>
          </w:tcPr>
          <w:p w14:paraId="094A81BB" w14:textId="39D8538D" w:rsidR="005C43B8" w:rsidRPr="004B3F1E" w:rsidRDefault="00D8036C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3F1E" w:rsidRPr="004B3F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A5F86AE" w14:textId="77777777" w:rsidR="005C43B8" w:rsidRPr="004B3F1E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DBE7DF9" w14:textId="0D70A102" w:rsidR="005C43B8" w:rsidRPr="004B3F1E" w:rsidRDefault="00D8036C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3F1E" w:rsidRPr="004B3F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FF36996" w14:textId="77777777" w:rsidR="005C43B8" w:rsidRPr="004B3F1E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8269848" w14:textId="2F66CD95" w:rsidR="005C43B8" w:rsidRPr="004B3F1E" w:rsidRDefault="00D8036C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3F1E" w:rsidRPr="004B3F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BACAE24" w14:textId="77777777" w:rsidR="005C43B8" w:rsidRPr="004B3F1E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A16675" w14:textId="3DB1E10B" w:rsidR="005C43B8" w:rsidRPr="004B3F1E" w:rsidRDefault="00D8036C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3F1E" w:rsidRPr="004B3F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C43B8" w:rsidRPr="004B3F1E" w14:paraId="1FCCF157" w14:textId="77777777" w:rsidTr="00AA069E">
        <w:trPr>
          <w:tblHeader/>
        </w:trPr>
        <w:tc>
          <w:tcPr>
            <w:tcW w:w="2256" w:type="pct"/>
          </w:tcPr>
          <w:p w14:paraId="512A037D" w14:textId="77777777" w:rsidR="005C43B8" w:rsidRPr="004B3F1E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4" w:type="pct"/>
            <w:gridSpan w:val="7"/>
          </w:tcPr>
          <w:p w14:paraId="53D4A50E" w14:textId="77777777" w:rsidR="005C43B8" w:rsidRPr="004B3F1E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3B8" w:rsidRPr="004B3F1E" w14:paraId="711D507F" w14:textId="77777777" w:rsidTr="00AA069E">
        <w:tc>
          <w:tcPr>
            <w:tcW w:w="2256" w:type="pct"/>
            <w:vAlign w:val="center"/>
          </w:tcPr>
          <w:p w14:paraId="145355A0" w14:textId="77777777" w:rsidR="005C43B8" w:rsidRPr="004B3F1E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9" w:type="pct"/>
          </w:tcPr>
          <w:p w14:paraId="5C088562" w14:textId="77777777" w:rsidR="005C43B8" w:rsidRPr="004B3F1E" w:rsidRDefault="005C43B8" w:rsidP="004B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DF1EB86" w14:textId="77777777" w:rsidR="005C43B8" w:rsidRPr="004B3F1E" w:rsidRDefault="005C43B8" w:rsidP="004B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4E5553C" w14:textId="77777777" w:rsidR="005C43B8" w:rsidRPr="004B3F1E" w:rsidRDefault="005C43B8" w:rsidP="004B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D03CBAA" w14:textId="77777777" w:rsidR="005C43B8" w:rsidRPr="004B3F1E" w:rsidRDefault="005C43B8" w:rsidP="004B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15A9360A" w14:textId="77777777" w:rsidR="005C43B8" w:rsidRPr="004B3F1E" w:rsidRDefault="005C43B8" w:rsidP="004B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78AEC16" w14:textId="77777777" w:rsidR="005C43B8" w:rsidRPr="004B3F1E" w:rsidRDefault="005C43B8" w:rsidP="004B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78FC249" w14:textId="77777777" w:rsidR="005C43B8" w:rsidRPr="004B3F1E" w:rsidRDefault="005C43B8" w:rsidP="004B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7DAC" w:rsidRPr="004B3F1E" w14:paraId="2C0ABA9E" w14:textId="77777777" w:rsidTr="00AA069E">
        <w:tc>
          <w:tcPr>
            <w:tcW w:w="2256" w:type="pct"/>
          </w:tcPr>
          <w:p w14:paraId="0CA5FA25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9" w:type="pct"/>
          </w:tcPr>
          <w:p w14:paraId="567A2765" w14:textId="27AED94F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46323F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B026B96" w14:textId="1F37DEB1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E62505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6270E41" w14:textId="72AF506E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7" w:type="pct"/>
          </w:tcPr>
          <w:p w14:paraId="135A9A80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E5CD89" w14:textId="7ADE4E95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347DAC" w:rsidRPr="004B3F1E" w14:paraId="674DA3D8" w14:textId="77777777" w:rsidTr="00AA069E">
        <w:tc>
          <w:tcPr>
            <w:tcW w:w="2256" w:type="pct"/>
          </w:tcPr>
          <w:p w14:paraId="32A5FB91" w14:textId="1FE8DB09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39" w:type="pct"/>
          </w:tcPr>
          <w:p w14:paraId="24B0BE0C" w14:textId="41C55BAB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779A11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65E517F" w14:textId="3197A4F4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694E61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F09F86" w14:textId="71155875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7" w:type="pct"/>
          </w:tcPr>
          <w:p w14:paraId="6724D209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9A94DD" w14:textId="5267852E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47DAC" w:rsidRPr="004B3F1E" w14:paraId="2A2AF7E2" w14:textId="77777777" w:rsidTr="00AA069E">
        <w:tc>
          <w:tcPr>
            <w:tcW w:w="2256" w:type="pct"/>
          </w:tcPr>
          <w:p w14:paraId="28939333" w14:textId="4E2B8FE0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39" w:type="pct"/>
          </w:tcPr>
          <w:p w14:paraId="4082DD6D" w14:textId="4B5A898F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756687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DEB3144" w14:textId="106E77D1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CDF104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A41545" w14:textId="2F748529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7" w:type="pct"/>
          </w:tcPr>
          <w:p w14:paraId="6ED0EAC7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CBD804" w14:textId="3B05E561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47DAC" w:rsidRPr="004B3F1E" w14:paraId="107EF03E" w14:textId="77777777" w:rsidTr="00AA069E">
        <w:tc>
          <w:tcPr>
            <w:tcW w:w="2256" w:type="pct"/>
          </w:tcPr>
          <w:p w14:paraId="4D745831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9" w:type="pct"/>
          </w:tcPr>
          <w:p w14:paraId="03682765" w14:textId="6B5C1601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BC0E21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76E9EB" w14:textId="434000A1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F8C5B8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0C60C84" w14:textId="1A2B2161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4,059</w:t>
            </w:r>
          </w:p>
        </w:tc>
        <w:tc>
          <w:tcPr>
            <w:tcW w:w="147" w:type="pct"/>
          </w:tcPr>
          <w:p w14:paraId="78DB1AA3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99D4A2" w14:textId="0EDCF22B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5,931</w:t>
            </w:r>
          </w:p>
        </w:tc>
      </w:tr>
      <w:tr w:rsidR="00347DAC" w:rsidRPr="004B3F1E" w14:paraId="66536B9F" w14:textId="77777777" w:rsidTr="00AA069E">
        <w:tc>
          <w:tcPr>
            <w:tcW w:w="2256" w:type="pct"/>
          </w:tcPr>
          <w:p w14:paraId="70D34680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9" w:type="pct"/>
          </w:tcPr>
          <w:p w14:paraId="74447D61" w14:textId="46C50326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8AED33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6BA73DA" w14:textId="020C7862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FB401F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D7D283" w14:textId="05A13FF1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7" w:type="pct"/>
          </w:tcPr>
          <w:p w14:paraId="70B3989E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F2EBF8" w14:textId="222DF22B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347DAC" w:rsidRPr="004B3F1E" w14:paraId="0D6CFD7D" w14:textId="77777777" w:rsidTr="00AA069E">
        <w:tc>
          <w:tcPr>
            <w:tcW w:w="2256" w:type="pct"/>
          </w:tcPr>
          <w:p w14:paraId="4F28A40A" w14:textId="79BDE171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9" w:type="pct"/>
          </w:tcPr>
          <w:p w14:paraId="6529F03E" w14:textId="0F169A1B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F267D9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286A3D5" w14:textId="56DCC4DF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47FE77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F9FE23" w14:textId="24DEE130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57,550</w:t>
            </w:r>
          </w:p>
        </w:tc>
        <w:tc>
          <w:tcPr>
            <w:tcW w:w="147" w:type="pct"/>
          </w:tcPr>
          <w:p w14:paraId="6797558F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3BA4EC7" w14:textId="1A6DAAAB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29,550</w:t>
            </w:r>
          </w:p>
        </w:tc>
      </w:tr>
      <w:tr w:rsidR="00347DAC" w:rsidRPr="004B3F1E" w14:paraId="413CE25A" w14:textId="77777777" w:rsidTr="00AA069E">
        <w:tc>
          <w:tcPr>
            <w:tcW w:w="2256" w:type="pct"/>
          </w:tcPr>
          <w:p w14:paraId="632DBF50" w14:textId="6109B1FD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รายได้ค่าบริหารจัดการและอื่น ๆ</w:t>
            </w:r>
          </w:p>
        </w:tc>
        <w:tc>
          <w:tcPr>
            <w:tcW w:w="539" w:type="pct"/>
          </w:tcPr>
          <w:p w14:paraId="6D114B82" w14:textId="7122B45B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8AA633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16C2A1" w14:textId="29CF85C2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3554A3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FCA2E4" w14:textId="6726C32C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387,478</w:t>
            </w:r>
          </w:p>
        </w:tc>
        <w:tc>
          <w:tcPr>
            <w:tcW w:w="147" w:type="pct"/>
          </w:tcPr>
          <w:p w14:paraId="7801EF13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D3DA702" w14:textId="35D8D66D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334,102</w:t>
            </w:r>
          </w:p>
        </w:tc>
      </w:tr>
      <w:tr w:rsidR="00347DAC" w:rsidRPr="004B3F1E" w14:paraId="14E990C5" w14:textId="77777777" w:rsidTr="00AA069E">
        <w:tc>
          <w:tcPr>
            <w:tcW w:w="2256" w:type="pct"/>
          </w:tcPr>
          <w:p w14:paraId="57C45C74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9" w:type="pct"/>
          </w:tcPr>
          <w:p w14:paraId="231BAC1A" w14:textId="5B6DE9E3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A632BD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DF57FEF" w14:textId="75D845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39D6A8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ECB4E9" w14:textId="204EFB9C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47" w:type="pct"/>
          </w:tcPr>
          <w:p w14:paraId="22E52C3B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CDEA841" w14:textId="4FF2BEBD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347DAC" w:rsidRPr="004B3F1E" w14:paraId="6B918335" w14:textId="77777777" w:rsidTr="00AA069E">
        <w:tc>
          <w:tcPr>
            <w:tcW w:w="2256" w:type="pct"/>
          </w:tcPr>
          <w:p w14:paraId="5F639029" w14:textId="339D82A3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9" w:type="pct"/>
          </w:tcPr>
          <w:p w14:paraId="099E5063" w14:textId="22B299C9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7E9120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7924414" w14:textId="3651DAA0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4A89BC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392BC4E" w14:textId="6C271E30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4,558</w:t>
            </w:r>
          </w:p>
        </w:tc>
        <w:tc>
          <w:tcPr>
            <w:tcW w:w="147" w:type="pct"/>
          </w:tcPr>
          <w:p w14:paraId="7F4EA8FD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7B5FC02" w14:textId="5603CCF1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347DAC" w:rsidRPr="007E5FA9" w14:paraId="160894C2" w14:textId="77777777" w:rsidTr="00AA069E">
        <w:tc>
          <w:tcPr>
            <w:tcW w:w="2256" w:type="pct"/>
            <w:vAlign w:val="center"/>
          </w:tcPr>
          <w:p w14:paraId="48638815" w14:textId="77777777" w:rsidR="00347DAC" w:rsidRPr="007E5FA9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pct"/>
          </w:tcPr>
          <w:p w14:paraId="2D6862F9" w14:textId="77777777" w:rsidR="00347DAC" w:rsidRPr="007E5FA9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18A9C007" w14:textId="77777777" w:rsidR="00347DAC" w:rsidRPr="007E5FA9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</w:tcPr>
          <w:p w14:paraId="433890A7" w14:textId="77777777" w:rsidR="00347DAC" w:rsidRPr="007E5FA9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6C1234C7" w14:textId="77777777" w:rsidR="00347DAC" w:rsidRPr="007E5FA9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117F9588" w14:textId="77777777" w:rsidR="00347DAC" w:rsidRPr="007E5FA9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669830C9" w14:textId="77777777" w:rsidR="00347DAC" w:rsidRPr="007E5FA9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77947991" w14:textId="77777777" w:rsidR="00347DAC" w:rsidRPr="007E5FA9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47DAC" w:rsidRPr="004B3F1E" w14:paraId="0CC28F3E" w14:textId="77777777" w:rsidTr="00AA069E">
        <w:tc>
          <w:tcPr>
            <w:tcW w:w="2256" w:type="pct"/>
            <w:vAlign w:val="center"/>
          </w:tcPr>
          <w:p w14:paraId="623F8B4D" w14:textId="77777777" w:rsidR="00347DAC" w:rsidRPr="004B3F1E" w:rsidRDefault="00347DAC" w:rsidP="0034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9" w:type="pct"/>
          </w:tcPr>
          <w:p w14:paraId="3ACFE4FC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90737C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4AB3104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843F8A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869036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5743DB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D2F309" w14:textId="77777777" w:rsidR="00347DAC" w:rsidRPr="004B3F1E" w:rsidRDefault="00347DAC" w:rsidP="0034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C09" w:rsidRPr="004B3F1E" w14:paraId="71E7D269" w14:textId="77777777" w:rsidTr="00AA069E">
        <w:tc>
          <w:tcPr>
            <w:tcW w:w="2256" w:type="pct"/>
          </w:tcPr>
          <w:p w14:paraId="1EFDF160" w14:textId="77777777" w:rsidR="00154C09" w:rsidRPr="004B3F1E" w:rsidRDefault="00154C09" w:rsidP="00154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9" w:type="pct"/>
          </w:tcPr>
          <w:p w14:paraId="0F21BE07" w14:textId="061E1A48" w:rsidR="00154C09" w:rsidRPr="004B3F1E" w:rsidRDefault="00154C09" w:rsidP="00154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48" w:type="pct"/>
          </w:tcPr>
          <w:p w14:paraId="1C83D754" w14:textId="77777777" w:rsidR="00154C09" w:rsidRPr="004B3F1E" w:rsidRDefault="00154C09" w:rsidP="00154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E8819E" w14:textId="76C74AC5" w:rsidR="00154C09" w:rsidRPr="004B3F1E" w:rsidRDefault="00154C09" w:rsidP="00154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2,591</w:t>
            </w:r>
          </w:p>
        </w:tc>
        <w:tc>
          <w:tcPr>
            <w:tcW w:w="147" w:type="pct"/>
          </w:tcPr>
          <w:p w14:paraId="5AC1448B" w14:textId="77777777" w:rsidR="00154C09" w:rsidRPr="004B3F1E" w:rsidRDefault="00154C09" w:rsidP="00154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6F6089" w14:textId="60AED01C" w:rsidR="00154C09" w:rsidRPr="004B3F1E" w:rsidRDefault="00154C09" w:rsidP="00154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D75205" w14:textId="77777777" w:rsidR="00154C09" w:rsidRPr="004B3F1E" w:rsidRDefault="00154C09" w:rsidP="00154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725306" w14:textId="674DE511" w:rsidR="00154C09" w:rsidRPr="004B3F1E" w:rsidRDefault="00154C09" w:rsidP="00154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2C6" w:rsidRPr="004B3F1E" w14:paraId="3CD742F4" w14:textId="77777777" w:rsidTr="00AA069E">
        <w:tc>
          <w:tcPr>
            <w:tcW w:w="2256" w:type="pct"/>
          </w:tcPr>
          <w:p w14:paraId="787988C4" w14:textId="32E438BA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39" w:type="pct"/>
          </w:tcPr>
          <w:p w14:paraId="6980AD41" w14:textId="6C7F1FA4" w:rsidR="00C672C6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1,209</w:t>
            </w:r>
          </w:p>
        </w:tc>
        <w:tc>
          <w:tcPr>
            <w:tcW w:w="148" w:type="pct"/>
          </w:tcPr>
          <w:p w14:paraId="08837FBE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7C8496E" w14:textId="4DD0C254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9B5DDA6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104F73A" w14:textId="56F97806" w:rsidR="00C672C6" w:rsidRPr="00AA069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06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8D68AD" w14:textId="77777777" w:rsidR="00C672C6" w:rsidRPr="00AA069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F59162" w14:textId="3B7E5120" w:rsidR="00C672C6" w:rsidRPr="00AA069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06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2C6" w:rsidRPr="004B3F1E" w14:paraId="223BA61E" w14:textId="77777777" w:rsidTr="00AA069E">
        <w:tc>
          <w:tcPr>
            <w:tcW w:w="2256" w:type="pct"/>
          </w:tcPr>
          <w:p w14:paraId="689C9C99" w14:textId="77777777" w:rsidR="00C672C6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  <w:p w14:paraId="6580000D" w14:textId="4F521CAA" w:rsidR="00AA069E" w:rsidRPr="004B3F1E" w:rsidRDefault="00AA069E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9" w:type="pct"/>
          </w:tcPr>
          <w:p w14:paraId="725D67A1" w14:textId="77777777" w:rsidR="00C672C6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  <w:p w14:paraId="7A8EE0F0" w14:textId="2876D846" w:rsidR="00AA069E" w:rsidRPr="004B3F1E" w:rsidRDefault="00AA069E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8" w:type="pct"/>
          </w:tcPr>
          <w:p w14:paraId="56585ECF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5FB3A6B" w14:textId="77777777" w:rsidR="00C672C6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  <w:p w14:paraId="1739FC59" w14:textId="0AFB0722" w:rsidR="00AA069E" w:rsidRPr="004B3F1E" w:rsidRDefault="00AA069E" w:rsidP="00AA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92B14F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19E4DF6" w14:textId="77777777" w:rsidR="00C672C6" w:rsidRPr="00AA069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06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64A8E868" w14:textId="7121BFA4" w:rsidR="00AA069E" w:rsidRPr="00AA069E" w:rsidRDefault="00AA069E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06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E8CD46" w14:textId="77777777" w:rsidR="00C672C6" w:rsidRPr="00AA069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933CF7" w14:textId="77777777" w:rsidR="00C672C6" w:rsidRPr="00AA069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06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0417DB10" w14:textId="3C969E68" w:rsidR="00AA069E" w:rsidRPr="00AA069E" w:rsidRDefault="00AA069E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06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2C6" w:rsidRPr="004B3F1E" w14:paraId="313F973A" w14:textId="77777777" w:rsidTr="00AA069E">
        <w:tc>
          <w:tcPr>
            <w:tcW w:w="2256" w:type="pct"/>
          </w:tcPr>
          <w:p w14:paraId="6560944E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39" w:type="pct"/>
          </w:tcPr>
          <w:p w14:paraId="45265225" w14:textId="1FD728DF" w:rsidR="00C672C6" w:rsidRPr="004B3F1E" w:rsidRDefault="00AA069E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8" w:type="pct"/>
          </w:tcPr>
          <w:p w14:paraId="6A2A3F2A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1C61369" w14:textId="7D9C18EF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7" w:type="pct"/>
          </w:tcPr>
          <w:p w14:paraId="56E38539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17AD311" w14:textId="21FD2393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001A94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F086CB7" w14:textId="4F34E3C4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2C6" w:rsidRPr="004B3F1E" w14:paraId="43F6CB42" w14:textId="77777777" w:rsidTr="00AA069E">
        <w:tc>
          <w:tcPr>
            <w:tcW w:w="2256" w:type="pct"/>
          </w:tcPr>
          <w:p w14:paraId="6F995187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9" w:type="pct"/>
          </w:tcPr>
          <w:p w14:paraId="67D9907E" w14:textId="0008BB85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8913B5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5C5C9BD" w14:textId="01C5CFE5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FD94056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85F390" w14:textId="074A7315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9DDD0BA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9D3B3F" w14:textId="5776E1FA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2C6" w:rsidRPr="007E5FA9" w14:paraId="6EED91BE" w14:textId="77777777" w:rsidTr="00AA069E">
        <w:tc>
          <w:tcPr>
            <w:tcW w:w="2256" w:type="pct"/>
          </w:tcPr>
          <w:p w14:paraId="6DE0880D" w14:textId="77777777" w:rsidR="00C672C6" w:rsidRPr="007E5FA9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pct"/>
          </w:tcPr>
          <w:p w14:paraId="59D05C33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296DE593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</w:tcPr>
          <w:p w14:paraId="780CF218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3B07DAE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44D23289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4EE97FB2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6ED4A5E7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672C6" w:rsidRPr="004B3F1E" w14:paraId="2C88CBB7" w14:textId="77777777" w:rsidTr="00AA069E">
        <w:tc>
          <w:tcPr>
            <w:tcW w:w="2256" w:type="pct"/>
          </w:tcPr>
          <w:p w14:paraId="2AFD058F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39" w:type="pct"/>
          </w:tcPr>
          <w:p w14:paraId="47CB0934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2CE9F4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181C37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FF5D5F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ADD4DB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CBE379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E27400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2C6" w:rsidRPr="004B3F1E" w14:paraId="3193CFB4" w14:textId="77777777" w:rsidTr="00AA069E">
        <w:tc>
          <w:tcPr>
            <w:tcW w:w="2256" w:type="pct"/>
          </w:tcPr>
          <w:p w14:paraId="389F34DC" w14:textId="1175801D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D316DD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7A6B9F" w:rsidRPr="00D316D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Pr="00D316DD">
              <w:rPr>
                <w:rFonts w:asciiTheme="majorBidi" w:hAnsiTheme="majorBidi" w:cstheme="majorBidi"/>
                <w:sz w:val="30"/>
                <w:szCs w:val="30"/>
                <w:cs/>
              </w:rPr>
              <w:t>จ่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ายเกี่ยวกับสัญญาเช่า</w:t>
            </w:r>
          </w:p>
        </w:tc>
        <w:tc>
          <w:tcPr>
            <w:tcW w:w="539" w:type="pct"/>
          </w:tcPr>
          <w:p w14:paraId="4EBB9E15" w14:textId="1C298595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8" w:type="pct"/>
          </w:tcPr>
          <w:p w14:paraId="0EAC7462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F98489" w14:textId="428D781E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1,974</w:t>
            </w:r>
          </w:p>
        </w:tc>
        <w:tc>
          <w:tcPr>
            <w:tcW w:w="147" w:type="pct"/>
          </w:tcPr>
          <w:p w14:paraId="675E2055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B4F4C" w14:textId="154C8210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EDD819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88077B" w14:textId="2AFE8313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2C6" w:rsidRPr="004B3F1E" w14:paraId="3F5969A9" w14:textId="77777777" w:rsidTr="00AA069E">
        <w:tc>
          <w:tcPr>
            <w:tcW w:w="2256" w:type="pct"/>
          </w:tcPr>
          <w:p w14:paraId="4A0EB0AA" w14:textId="7518E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9" w:type="pct"/>
          </w:tcPr>
          <w:p w14:paraId="309C4CE4" w14:textId="7FF67200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3E8637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AFDF72" w14:textId="3E25D4DA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47" w:type="pct"/>
          </w:tcPr>
          <w:p w14:paraId="5A1BEECE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CA53F3B" w14:textId="33265F4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77B7F0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D8559F" w14:textId="25FDBBED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2C6" w:rsidRPr="007E5FA9" w14:paraId="0A1DA149" w14:textId="77777777" w:rsidTr="00AA069E">
        <w:tc>
          <w:tcPr>
            <w:tcW w:w="2256" w:type="pct"/>
          </w:tcPr>
          <w:p w14:paraId="26482057" w14:textId="77777777" w:rsidR="00C672C6" w:rsidRPr="007E5FA9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pct"/>
          </w:tcPr>
          <w:p w14:paraId="380D834C" w14:textId="77777777" w:rsidR="00C672C6" w:rsidRPr="007E5FA9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7972BE57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</w:tcPr>
          <w:p w14:paraId="41FD179A" w14:textId="77777777" w:rsidR="00C672C6" w:rsidRPr="007E5FA9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57F3C7F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1D40ADE7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555C419F" w14:textId="77777777" w:rsidR="00C672C6" w:rsidRPr="007E5FA9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4F4E4E46" w14:textId="77777777" w:rsidR="00C672C6" w:rsidRPr="007E5FA9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672C6" w:rsidRPr="004B3F1E" w14:paraId="07E39C02" w14:textId="77777777" w:rsidTr="00AA069E">
        <w:tc>
          <w:tcPr>
            <w:tcW w:w="2256" w:type="pct"/>
          </w:tcPr>
          <w:p w14:paraId="1F0E5113" w14:textId="21E868AD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9" w:type="pct"/>
          </w:tcPr>
          <w:p w14:paraId="03490D63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934D62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0C67D8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F89FA2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D1105B6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14D455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722AA13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C672C6" w:rsidRPr="004B3F1E" w14:paraId="46BFFED7" w14:textId="77777777" w:rsidTr="00AA069E">
        <w:tc>
          <w:tcPr>
            <w:tcW w:w="2256" w:type="pct"/>
          </w:tcPr>
          <w:p w14:paraId="41E4AB01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9" w:type="pct"/>
          </w:tcPr>
          <w:p w14:paraId="7C811AA1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E78773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0443572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C33B32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C2AC7A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5FB0D2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0F1C5E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2C6" w:rsidRPr="004B3F1E" w14:paraId="1C91C52F" w14:textId="77777777" w:rsidTr="00AA069E">
        <w:tc>
          <w:tcPr>
            <w:tcW w:w="2256" w:type="pct"/>
          </w:tcPr>
          <w:p w14:paraId="4EA05CE4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39" w:type="pct"/>
          </w:tcPr>
          <w:p w14:paraId="7918680C" w14:textId="16EF4B92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069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,542</w:t>
            </w:r>
          </w:p>
        </w:tc>
        <w:tc>
          <w:tcPr>
            <w:tcW w:w="148" w:type="pct"/>
          </w:tcPr>
          <w:p w14:paraId="385C90AB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26B0C9" w14:textId="1E34567C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36,138</w:t>
            </w:r>
          </w:p>
        </w:tc>
        <w:tc>
          <w:tcPr>
            <w:tcW w:w="147" w:type="pct"/>
          </w:tcPr>
          <w:p w14:paraId="3158DF7E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82C1C3" w14:textId="393FA842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069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,132</w:t>
            </w:r>
          </w:p>
        </w:tc>
        <w:tc>
          <w:tcPr>
            <w:tcW w:w="147" w:type="pct"/>
          </w:tcPr>
          <w:p w14:paraId="68501946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E67E8D" w14:textId="544502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33,365</w:t>
            </w:r>
          </w:p>
        </w:tc>
      </w:tr>
      <w:tr w:rsidR="00C672C6" w:rsidRPr="004B3F1E" w14:paraId="503A4A8B" w14:textId="77777777" w:rsidTr="00AA069E">
        <w:tc>
          <w:tcPr>
            <w:tcW w:w="2256" w:type="pct"/>
          </w:tcPr>
          <w:p w14:paraId="1F466D60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BDEB26C" w14:textId="7EA0AAAB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5,641</w:t>
            </w:r>
          </w:p>
        </w:tc>
        <w:tc>
          <w:tcPr>
            <w:tcW w:w="148" w:type="pct"/>
          </w:tcPr>
          <w:p w14:paraId="596FBC10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E8EA222" w14:textId="1EC3945B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2,657</w:t>
            </w:r>
          </w:p>
        </w:tc>
        <w:tc>
          <w:tcPr>
            <w:tcW w:w="147" w:type="pct"/>
          </w:tcPr>
          <w:p w14:paraId="30EEB08B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FF79531" w14:textId="35DCAFB2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5,631</w:t>
            </w:r>
          </w:p>
        </w:tc>
        <w:tc>
          <w:tcPr>
            <w:tcW w:w="147" w:type="pct"/>
          </w:tcPr>
          <w:p w14:paraId="68236AB1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C0E5BD" w14:textId="2031DE28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2,657</w:t>
            </w:r>
          </w:p>
        </w:tc>
      </w:tr>
      <w:tr w:rsidR="00C672C6" w:rsidRPr="004B3F1E" w14:paraId="27FBA1FF" w14:textId="77777777" w:rsidTr="00AA069E">
        <w:tc>
          <w:tcPr>
            <w:tcW w:w="2256" w:type="pct"/>
          </w:tcPr>
          <w:p w14:paraId="674A89E4" w14:textId="7777777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198D00A" w14:textId="18A2E11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A0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,183</w:t>
            </w:r>
          </w:p>
        </w:tc>
        <w:tc>
          <w:tcPr>
            <w:tcW w:w="148" w:type="pct"/>
          </w:tcPr>
          <w:p w14:paraId="4E71CBCD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EA44BD7" w14:textId="54388C37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38,795</w:t>
            </w:r>
          </w:p>
        </w:tc>
        <w:tc>
          <w:tcPr>
            <w:tcW w:w="147" w:type="pct"/>
          </w:tcPr>
          <w:p w14:paraId="7FFE652C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D7C42BE" w14:textId="4C319AEE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A0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,763</w:t>
            </w:r>
          </w:p>
        </w:tc>
        <w:tc>
          <w:tcPr>
            <w:tcW w:w="147" w:type="pct"/>
          </w:tcPr>
          <w:p w14:paraId="0319534F" w14:textId="77777777" w:rsidR="00C672C6" w:rsidRPr="004B3F1E" w:rsidRDefault="00C672C6" w:rsidP="00C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D9DC0D5" w14:textId="74A3F01D" w:rsidR="00C672C6" w:rsidRPr="004B3F1E" w:rsidRDefault="00C672C6" w:rsidP="00C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36,022</w:t>
            </w:r>
          </w:p>
        </w:tc>
      </w:tr>
    </w:tbl>
    <w:p w14:paraId="3C3BDFFE" w14:textId="5B092D7A" w:rsidR="00275020" w:rsidRPr="004B3F1E" w:rsidRDefault="00275020" w:rsidP="009F5739">
      <w:pPr>
        <w:pStyle w:val="FSContent"/>
        <w:ind w:left="0"/>
        <w:rPr>
          <w:rFonts w:asciiTheme="majorBidi" w:hAnsiTheme="majorBidi" w:cstheme="majorBidi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5"/>
        <w:gridCol w:w="1158"/>
        <w:gridCol w:w="239"/>
        <w:gridCol w:w="1119"/>
        <w:gridCol w:w="271"/>
        <w:gridCol w:w="7"/>
        <w:gridCol w:w="1075"/>
        <w:gridCol w:w="7"/>
        <w:gridCol w:w="232"/>
        <w:gridCol w:w="7"/>
        <w:gridCol w:w="1095"/>
        <w:gridCol w:w="17"/>
      </w:tblGrid>
      <w:tr w:rsidR="00A2382A" w:rsidRPr="004B3F1E" w14:paraId="733DDE66" w14:textId="77777777" w:rsidTr="007E5FA9">
        <w:trPr>
          <w:tblHeader/>
        </w:trPr>
        <w:tc>
          <w:tcPr>
            <w:tcW w:w="2160" w:type="pct"/>
          </w:tcPr>
          <w:p w14:paraId="600CD55C" w14:textId="122A447D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1367" w:type="pct"/>
            <w:gridSpan w:val="3"/>
          </w:tcPr>
          <w:p w14:paraId="67620C34" w14:textId="77777777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  <w:vAlign w:val="bottom"/>
          </w:tcPr>
          <w:p w14:paraId="377B024E" w14:textId="77777777" w:rsidR="00A2382A" w:rsidRPr="004B3F1E" w:rsidRDefault="00A2382A" w:rsidP="00A2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6"/>
            <w:vAlign w:val="bottom"/>
          </w:tcPr>
          <w:p w14:paraId="051434E5" w14:textId="77777777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82A" w:rsidRPr="004B3F1E" w14:paraId="6C73DF88" w14:textId="77777777" w:rsidTr="005362FA">
        <w:trPr>
          <w:tblHeader/>
        </w:trPr>
        <w:tc>
          <w:tcPr>
            <w:tcW w:w="2160" w:type="pct"/>
          </w:tcPr>
          <w:p w14:paraId="2789EB83" w14:textId="0752D9D7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9" w:type="pct"/>
          </w:tcPr>
          <w:p w14:paraId="711CCF30" w14:textId="6794476E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3F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79455307" w14:textId="77777777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38F37A4" w14:textId="7C46EA3E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3F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1" w:type="pct"/>
            <w:gridSpan w:val="2"/>
          </w:tcPr>
          <w:p w14:paraId="58567168" w14:textId="77777777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</w:tcPr>
          <w:p w14:paraId="0749931A" w14:textId="74D12B63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3F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gridSpan w:val="2"/>
          </w:tcPr>
          <w:p w14:paraId="2C9D0AA3" w14:textId="77777777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FADDFEA" w14:textId="0098D41F" w:rsidR="00A2382A" w:rsidRPr="004B3F1E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3F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C43B8" w:rsidRPr="004B3F1E" w14:paraId="463071FB" w14:textId="77777777" w:rsidTr="007E5FA9">
        <w:trPr>
          <w:tblHeader/>
        </w:trPr>
        <w:tc>
          <w:tcPr>
            <w:tcW w:w="2160" w:type="pct"/>
          </w:tcPr>
          <w:p w14:paraId="34536835" w14:textId="77777777" w:rsidR="005C43B8" w:rsidRPr="004B3F1E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0" w:type="pct"/>
            <w:gridSpan w:val="11"/>
          </w:tcPr>
          <w:p w14:paraId="7ED18035" w14:textId="77777777" w:rsidR="005C43B8" w:rsidRPr="004B3F1E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3F1E" w:rsidRPr="004B3F1E" w14:paraId="1ABA428B" w14:textId="77777777" w:rsidTr="005362FA">
        <w:tc>
          <w:tcPr>
            <w:tcW w:w="2160" w:type="pct"/>
          </w:tcPr>
          <w:p w14:paraId="51CF9180" w14:textId="64D6A568" w:rsidR="004B3F1E" w:rsidRPr="004B3F1E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29" w:type="pct"/>
          </w:tcPr>
          <w:p w14:paraId="230DCB12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33436C5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65261D79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245991B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30F54BC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E32856B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3335318A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F1E" w:rsidRPr="004B3F1E" w14:paraId="1AA0A51C" w14:textId="77777777" w:rsidTr="005362FA">
        <w:tc>
          <w:tcPr>
            <w:tcW w:w="2160" w:type="pct"/>
          </w:tcPr>
          <w:p w14:paraId="4B91866C" w14:textId="77777777" w:rsidR="004B3F1E" w:rsidRPr="004B3F1E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29" w:type="pct"/>
          </w:tcPr>
          <w:p w14:paraId="28DEA7B7" w14:textId="194302CC" w:rsidR="004B3F1E" w:rsidRPr="004B3F1E" w:rsidRDefault="00154C09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D4E017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01A58636" w14:textId="6525D271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461A6D68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EE3FF10" w14:textId="3B28C7F2" w:rsidR="004B3F1E" w:rsidRPr="004B3F1E" w:rsidRDefault="00154C09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43,065</w:t>
            </w:r>
          </w:p>
        </w:tc>
        <w:tc>
          <w:tcPr>
            <w:tcW w:w="130" w:type="pct"/>
            <w:gridSpan w:val="2"/>
          </w:tcPr>
          <w:p w14:paraId="0BBCF6F6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6B5AEF71" w14:textId="312BEB89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34,593</w:t>
            </w:r>
          </w:p>
        </w:tc>
      </w:tr>
      <w:tr w:rsidR="004B3F1E" w:rsidRPr="004B3F1E" w14:paraId="77735B4A" w14:textId="77777777" w:rsidTr="005362FA">
        <w:tc>
          <w:tcPr>
            <w:tcW w:w="2160" w:type="pct"/>
          </w:tcPr>
          <w:p w14:paraId="1FEADBBF" w14:textId="77777777" w:rsidR="004B3F1E" w:rsidRPr="004B3F1E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629" w:type="pct"/>
          </w:tcPr>
          <w:p w14:paraId="0FFCE730" w14:textId="3ACF0B0D" w:rsidR="004B3F1E" w:rsidRPr="004B3F1E" w:rsidRDefault="00154C09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43DC3C6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008C6AA2" w14:textId="65D9C195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51" w:type="pct"/>
            <w:gridSpan w:val="2"/>
          </w:tcPr>
          <w:p w14:paraId="25E38B51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25645A53" w14:textId="268B68E8" w:rsidR="004B3F1E" w:rsidRPr="004B3F1E" w:rsidRDefault="00154C09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5E9F477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B542DF1" w14:textId="47F84E98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3F1E" w:rsidRPr="004B3F1E" w14:paraId="402E796C" w14:textId="77777777" w:rsidTr="005362FA">
        <w:tc>
          <w:tcPr>
            <w:tcW w:w="2160" w:type="pct"/>
          </w:tcPr>
          <w:p w14:paraId="1F821B39" w14:textId="77777777" w:rsidR="004B3F1E" w:rsidRPr="004B3F1E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D5B1E91" w14:textId="33E7BB61" w:rsidR="004B3F1E" w:rsidRPr="004B3F1E" w:rsidRDefault="00154C09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BB077BF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BEE906A" w14:textId="6F52A1C1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51" w:type="pct"/>
            <w:gridSpan w:val="2"/>
          </w:tcPr>
          <w:p w14:paraId="5A26E48F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1B28AE" w14:textId="52683672" w:rsidR="004B3F1E" w:rsidRPr="004B3F1E" w:rsidRDefault="00AA069E" w:rsidP="00AA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43,065</w:t>
            </w:r>
          </w:p>
        </w:tc>
        <w:tc>
          <w:tcPr>
            <w:tcW w:w="130" w:type="pct"/>
            <w:gridSpan w:val="2"/>
          </w:tcPr>
          <w:p w14:paraId="29F44FD0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A6A5AC" w14:textId="45B9D466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34,593</w:t>
            </w:r>
          </w:p>
        </w:tc>
      </w:tr>
      <w:tr w:rsidR="004B3F1E" w:rsidRPr="006C33CD" w14:paraId="3411C68C" w14:textId="77777777" w:rsidTr="005362FA">
        <w:tc>
          <w:tcPr>
            <w:tcW w:w="2160" w:type="pct"/>
          </w:tcPr>
          <w:p w14:paraId="51F4F814" w14:textId="77777777" w:rsidR="004B3F1E" w:rsidRPr="006C33CD" w:rsidRDefault="004B3F1E" w:rsidP="004B3F1E">
            <w:pPr>
              <w:pStyle w:val="FSContent"/>
              <w:ind w:left="5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3DDDFAEC" w14:textId="77777777" w:rsidR="004B3F1E" w:rsidRPr="006C33CD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07EFF98B" w14:textId="77777777" w:rsidR="004B3F1E" w:rsidRPr="006C33CD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1C44F9C1" w14:textId="77777777" w:rsidR="004B3F1E" w:rsidRPr="006C33CD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gridSpan w:val="2"/>
          </w:tcPr>
          <w:p w14:paraId="1D2E13B1" w14:textId="77777777" w:rsidR="004B3F1E" w:rsidRPr="006C33CD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0BB63815" w14:textId="77777777" w:rsidR="004B3F1E" w:rsidRPr="006C33CD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68923BBE" w14:textId="77777777" w:rsidR="004B3F1E" w:rsidRPr="006C33CD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</w:tcPr>
          <w:p w14:paraId="4D0AD81E" w14:textId="77777777" w:rsidR="004B3F1E" w:rsidRPr="006C33CD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B3F1E" w:rsidRPr="004B3F1E" w14:paraId="178B06BF" w14:textId="77777777" w:rsidTr="005362FA">
        <w:tc>
          <w:tcPr>
            <w:tcW w:w="2160" w:type="pct"/>
          </w:tcPr>
          <w:p w14:paraId="56D35265" w14:textId="3DC61A2B" w:rsidR="004B3F1E" w:rsidRPr="004B3F1E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29" w:type="pct"/>
          </w:tcPr>
          <w:p w14:paraId="040CD9CA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C0BDFD7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6E97238E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373BE085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0F211161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02A47F86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BBCDD84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F1E" w:rsidRPr="004B3F1E" w14:paraId="5FAAFC89" w14:textId="77777777" w:rsidTr="005362FA">
        <w:tc>
          <w:tcPr>
            <w:tcW w:w="2160" w:type="pct"/>
          </w:tcPr>
          <w:p w14:paraId="565CBAE0" w14:textId="77777777" w:rsidR="004B3F1E" w:rsidRPr="004B3F1E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29" w:type="pct"/>
          </w:tcPr>
          <w:p w14:paraId="3E7A036F" w14:textId="53B6A7DC" w:rsidR="004B3F1E" w:rsidRPr="004B3F1E" w:rsidRDefault="005362FA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9E28DEB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36B4CFC" w14:textId="3AF39058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36752681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752FD3A" w14:textId="192C4DF0" w:rsidR="004B3F1E" w:rsidRPr="004B3F1E" w:rsidRDefault="005362FA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  <w:tc>
          <w:tcPr>
            <w:tcW w:w="130" w:type="pct"/>
            <w:gridSpan w:val="2"/>
          </w:tcPr>
          <w:p w14:paraId="55C97628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2CC6BF70" w14:textId="3D15B9EB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1,164</w:t>
            </w:r>
          </w:p>
        </w:tc>
      </w:tr>
      <w:tr w:rsidR="004B3F1E" w:rsidRPr="004B3F1E" w14:paraId="320C37BB" w14:textId="77777777" w:rsidTr="005362FA">
        <w:tc>
          <w:tcPr>
            <w:tcW w:w="2160" w:type="pct"/>
          </w:tcPr>
          <w:p w14:paraId="591DFB78" w14:textId="77777777" w:rsidR="004B3F1E" w:rsidRPr="004B3F1E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E4516CA" w14:textId="5612420E" w:rsidR="004B3F1E" w:rsidRPr="004B3F1E" w:rsidRDefault="005362FA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88284F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17F5250" w14:textId="5B8BCB7B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6C85AB64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0CFD7C" w14:textId="1BD18629" w:rsidR="004B3F1E" w:rsidRPr="004B3F1E" w:rsidRDefault="005362FA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2,033</w:t>
            </w:r>
          </w:p>
        </w:tc>
        <w:tc>
          <w:tcPr>
            <w:tcW w:w="130" w:type="pct"/>
            <w:gridSpan w:val="2"/>
          </w:tcPr>
          <w:p w14:paraId="10655617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4743E" w14:textId="21DFF7E2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</w:t>
            </w:r>
          </w:p>
        </w:tc>
      </w:tr>
      <w:tr w:rsidR="004B3F1E" w:rsidRPr="006C33CD" w14:paraId="4FDE6F4C" w14:textId="77777777" w:rsidTr="005362FA">
        <w:tc>
          <w:tcPr>
            <w:tcW w:w="2160" w:type="pct"/>
          </w:tcPr>
          <w:p w14:paraId="177EEEBF" w14:textId="77777777" w:rsidR="004B3F1E" w:rsidRPr="006C33CD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B99DF6A" w14:textId="77777777" w:rsidR="004B3F1E" w:rsidRPr="006C33CD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591CD107" w14:textId="77777777" w:rsidR="004B3F1E" w:rsidRPr="006C33CD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18BEC8F" w14:textId="77777777" w:rsidR="004B3F1E" w:rsidRPr="006C33CD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gridSpan w:val="2"/>
          </w:tcPr>
          <w:p w14:paraId="2FFEFCD2" w14:textId="77777777" w:rsidR="004B3F1E" w:rsidRPr="006C33CD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</w:tcPr>
          <w:p w14:paraId="6435DA14" w14:textId="77777777" w:rsidR="004B3F1E" w:rsidRPr="006C33CD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00FC30A6" w14:textId="77777777" w:rsidR="004B3F1E" w:rsidRPr="006C33CD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</w:tcPr>
          <w:p w14:paraId="65E2FBB0" w14:textId="77777777" w:rsidR="004B3F1E" w:rsidRPr="006C33CD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B3F1E" w:rsidRPr="004B3F1E" w14:paraId="4E38E42A" w14:textId="77777777" w:rsidTr="005362FA">
        <w:tc>
          <w:tcPr>
            <w:tcW w:w="2160" w:type="pct"/>
          </w:tcPr>
          <w:p w14:paraId="23608C2E" w14:textId="77777777" w:rsidR="004B3F1E" w:rsidRPr="004B3F1E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29" w:type="pct"/>
          </w:tcPr>
          <w:p w14:paraId="49EE84D2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E6A4A66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EB50A4A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2588D8D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A3B3DCD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DBECABF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B74E317" w14:textId="77777777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3F1E" w:rsidRPr="004B3F1E" w14:paraId="2EAF2B87" w14:textId="77777777" w:rsidTr="005362FA">
        <w:tc>
          <w:tcPr>
            <w:tcW w:w="2160" w:type="pct"/>
          </w:tcPr>
          <w:p w14:paraId="7795EE01" w14:textId="77777777" w:rsidR="004B3F1E" w:rsidRPr="004B3F1E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DD898E5" w14:textId="0C5A5A51" w:rsidR="004B3F1E" w:rsidRPr="004B3F1E" w:rsidRDefault="005362FA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96E5ED7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A3902D1" w14:textId="28A3A541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282E0C48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0999DF68" w14:textId="795BE94E" w:rsidR="004B3F1E" w:rsidRPr="004B3F1E" w:rsidRDefault="005362FA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346,141</w:t>
            </w:r>
          </w:p>
        </w:tc>
        <w:tc>
          <w:tcPr>
            <w:tcW w:w="130" w:type="pct"/>
            <w:gridSpan w:val="2"/>
          </w:tcPr>
          <w:p w14:paraId="6F1C4390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</w:tcPr>
          <w:p w14:paraId="2A58E0A7" w14:textId="201DD78F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272,819</w:t>
            </w:r>
          </w:p>
        </w:tc>
      </w:tr>
      <w:tr w:rsidR="004B3F1E" w:rsidRPr="004B3F1E" w14:paraId="271D5B79" w14:textId="77777777" w:rsidTr="005362FA">
        <w:tc>
          <w:tcPr>
            <w:tcW w:w="2160" w:type="pct"/>
          </w:tcPr>
          <w:p w14:paraId="1125B11D" w14:textId="77777777" w:rsidR="004B3F1E" w:rsidRPr="004B3F1E" w:rsidRDefault="004B3F1E" w:rsidP="004B3F1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E085B8E" w14:textId="0147841C" w:rsidR="004B3F1E" w:rsidRPr="004B3F1E" w:rsidRDefault="005362FA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1AD555D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1B0B784" w14:textId="1D58E65D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737CF78D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31C9B3" w14:textId="4DBA39C6" w:rsidR="004B3F1E" w:rsidRPr="005362FA" w:rsidRDefault="005362FA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346,141</w:t>
            </w:r>
          </w:p>
        </w:tc>
        <w:tc>
          <w:tcPr>
            <w:tcW w:w="130" w:type="pct"/>
            <w:gridSpan w:val="2"/>
          </w:tcPr>
          <w:p w14:paraId="3D138A9B" w14:textId="77777777" w:rsidR="004B3F1E" w:rsidRPr="004B3F1E" w:rsidRDefault="004B3F1E" w:rsidP="006C3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B92717" w14:textId="33F8C093" w:rsidR="004B3F1E" w:rsidRPr="004B3F1E" w:rsidRDefault="004B3F1E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272,819</w:t>
            </w:r>
          </w:p>
        </w:tc>
      </w:tr>
      <w:tr w:rsidR="004B3F1E" w:rsidRPr="006C33CD" w14:paraId="099CB1F3" w14:textId="77777777" w:rsidTr="005362FA">
        <w:tc>
          <w:tcPr>
            <w:tcW w:w="2160" w:type="pct"/>
          </w:tcPr>
          <w:p w14:paraId="5B6778E9" w14:textId="77777777" w:rsidR="004B3F1E" w:rsidRPr="006C33CD" w:rsidRDefault="004B3F1E" w:rsidP="004B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9" w:type="pct"/>
          </w:tcPr>
          <w:p w14:paraId="2B965B5C" w14:textId="77777777" w:rsidR="004B3F1E" w:rsidRPr="006C33CD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423BB4A9" w14:textId="77777777" w:rsidR="004B3F1E" w:rsidRPr="006C33CD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78E81E1" w14:textId="77777777" w:rsidR="004B3F1E" w:rsidRPr="006C33CD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gridSpan w:val="2"/>
          </w:tcPr>
          <w:p w14:paraId="011936FC" w14:textId="77777777" w:rsidR="004B3F1E" w:rsidRPr="006C33CD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8" w:type="pct"/>
            <w:gridSpan w:val="2"/>
          </w:tcPr>
          <w:p w14:paraId="3F5F1566" w14:textId="77777777" w:rsidR="004B3F1E" w:rsidRPr="006C33CD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3DC4B835" w14:textId="77777777" w:rsidR="004B3F1E" w:rsidRPr="006C33CD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gridSpan w:val="2"/>
          </w:tcPr>
          <w:p w14:paraId="3EDB9981" w14:textId="77777777" w:rsidR="004B3F1E" w:rsidRPr="006C33CD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B3F1E" w:rsidRPr="004B3F1E" w14:paraId="6ECC9896" w14:textId="77777777" w:rsidTr="005362FA">
        <w:tc>
          <w:tcPr>
            <w:tcW w:w="2160" w:type="pct"/>
          </w:tcPr>
          <w:p w14:paraId="0A8FD6E5" w14:textId="57FCDD5D" w:rsidR="004B3F1E" w:rsidRPr="004B3F1E" w:rsidRDefault="004B3F1E" w:rsidP="004B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29" w:type="pct"/>
          </w:tcPr>
          <w:p w14:paraId="4B33CB49" w14:textId="77777777" w:rsidR="004B3F1E" w:rsidRPr="004B3F1E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0A7CEC" w14:textId="77777777" w:rsidR="004B3F1E" w:rsidRPr="004B3F1E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6673590" w14:textId="77777777" w:rsidR="004B3F1E" w:rsidRPr="004B3F1E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307EA842" w14:textId="77777777" w:rsidR="004B3F1E" w:rsidRPr="004B3F1E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</w:tcPr>
          <w:p w14:paraId="0609C8BE" w14:textId="77777777" w:rsidR="004B3F1E" w:rsidRPr="004B3F1E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4066CF8E" w14:textId="77777777" w:rsidR="004B3F1E" w:rsidRPr="004B3F1E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3354CB5" w14:textId="77777777" w:rsidR="004B3F1E" w:rsidRPr="004B3F1E" w:rsidRDefault="004B3F1E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2FA" w:rsidRPr="004B3F1E" w14:paraId="3A9F097A" w14:textId="77777777" w:rsidTr="005362FA">
        <w:tc>
          <w:tcPr>
            <w:tcW w:w="2160" w:type="pct"/>
          </w:tcPr>
          <w:p w14:paraId="24F20D04" w14:textId="7777777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9" w:type="pct"/>
          </w:tcPr>
          <w:p w14:paraId="74EA21A6" w14:textId="0BF6E9FF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30" w:type="pct"/>
          </w:tcPr>
          <w:p w14:paraId="5519DD48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4AF649" w14:textId="30767328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51" w:type="pct"/>
            <w:gridSpan w:val="2"/>
          </w:tcPr>
          <w:p w14:paraId="42D73446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54FD2E88" w14:textId="73705A3E" w:rsidR="005362FA" w:rsidRPr="004B3F1E" w:rsidRDefault="005362FA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FEEEDBA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5C22B5A3" w14:textId="57846136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62FA" w:rsidRPr="004B3F1E" w14:paraId="3799FCD3" w14:textId="77777777" w:rsidTr="005362FA">
        <w:tc>
          <w:tcPr>
            <w:tcW w:w="2160" w:type="pct"/>
          </w:tcPr>
          <w:p w14:paraId="023B704E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D5011CA" w14:textId="1A7BA61E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30" w:type="pct"/>
          </w:tcPr>
          <w:p w14:paraId="43C747BB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F179724" w14:textId="08F95C0D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51" w:type="pct"/>
            <w:gridSpan w:val="2"/>
          </w:tcPr>
          <w:p w14:paraId="570E217C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2770FB" w14:textId="3842E367" w:rsidR="005362FA" w:rsidRPr="004B3F1E" w:rsidRDefault="005362FA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8262C59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7FF9AC" w14:textId="62C7653D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362FA" w:rsidRPr="006C33CD" w14:paraId="2F7919A7" w14:textId="77777777" w:rsidTr="005362FA">
        <w:tc>
          <w:tcPr>
            <w:tcW w:w="2160" w:type="pct"/>
          </w:tcPr>
          <w:p w14:paraId="2984ED1E" w14:textId="77777777" w:rsidR="005362FA" w:rsidRPr="006C33CD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6B894FCB" w14:textId="77777777" w:rsidR="005362FA" w:rsidRPr="006C33CD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0DC70BEC" w14:textId="77777777" w:rsidR="005362FA" w:rsidRPr="006C33CD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82102E0" w14:textId="77777777" w:rsidR="005362FA" w:rsidRPr="006C33CD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15781050" w14:textId="77777777" w:rsidR="005362FA" w:rsidRPr="006C33CD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1684BC" w14:textId="77777777" w:rsidR="005362FA" w:rsidRPr="006C33CD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0CEEF891" w14:textId="77777777" w:rsidR="005362FA" w:rsidRPr="006C33CD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</w:tcPr>
          <w:p w14:paraId="46C2851A" w14:textId="77777777" w:rsidR="005362FA" w:rsidRPr="006C33CD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362FA" w:rsidRPr="004B3F1E" w14:paraId="012923A8" w14:textId="77777777" w:rsidTr="005362FA">
        <w:tc>
          <w:tcPr>
            <w:tcW w:w="2160" w:type="pct"/>
          </w:tcPr>
          <w:p w14:paraId="66EFC2AE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29" w:type="pct"/>
            <w:shd w:val="clear" w:color="auto" w:fill="auto"/>
          </w:tcPr>
          <w:p w14:paraId="170C79C9" w14:textId="30ABB0A3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4A8CF10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B1C77BF" w14:textId="14F907C4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3E2AB98C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81CFDB7" w14:textId="2C6760CB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B3DFE64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45522E8" w14:textId="483ECDBB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2FA" w:rsidRPr="004B3F1E" w14:paraId="0EBC77A5" w14:textId="77777777" w:rsidTr="005362FA">
        <w:tc>
          <w:tcPr>
            <w:tcW w:w="2160" w:type="pct"/>
          </w:tcPr>
          <w:p w14:paraId="16BD5EA8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  <w:shd w:val="clear" w:color="auto" w:fill="auto"/>
          </w:tcPr>
          <w:p w14:paraId="79E5145E" w14:textId="12D8357B" w:rsidR="005362FA" w:rsidRPr="004B3F1E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44B42F9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65528CB" w14:textId="650FC87B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C0AC185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3AEF9FC" w14:textId="7233B5AE" w:rsidR="005362FA" w:rsidRPr="004B3F1E" w:rsidRDefault="001A2AF4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30" w:type="pct"/>
            <w:gridSpan w:val="2"/>
          </w:tcPr>
          <w:p w14:paraId="2AB91D54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AA6DEC2" w14:textId="56BA8F34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5362FA" w:rsidRPr="004B3F1E" w14:paraId="03B94524" w14:textId="77777777" w:rsidTr="005362FA">
        <w:tc>
          <w:tcPr>
            <w:tcW w:w="2160" w:type="pct"/>
          </w:tcPr>
          <w:p w14:paraId="6F46AD23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56CFA66" w14:textId="0B887273" w:rsidR="005362FA" w:rsidRPr="004B3F1E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0CED713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A1DBA55" w14:textId="5495BB31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41824531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A53B5F" w14:textId="721B0D40" w:rsidR="005362FA" w:rsidRPr="004B3F1E" w:rsidRDefault="001A2AF4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130" w:type="pct"/>
            <w:gridSpan w:val="2"/>
          </w:tcPr>
          <w:p w14:paraId="06E38BCC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6D43E" w14:textId="07F3A843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</w:tr>
      <w:tr w:rsidR="005362FA" w:rsidRPr="006C33CD" w14:paraId="7BDE6C49" w14:textId="77777777" w:rsidTr="005362FA">
        <w:tc>
          <w:tcPr>
            <w:tcW w:w="2160" w:type="pct"/>
          </w:tcPr>
          <w:p w14:paraId="1E136F9B" w14:textId="77777777" w:rsidR="005362FA" w:rsidRPr="006C33CD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6AAD50F7" w14:textId="77777777" w:rsidR="005362FA" w:rsidRPr="006C33CD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60814C3" w14:textId="77777777" w:rsidR="005362FA" w:rsidRPr="006C33CD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4F112813" w14:textId="77777777" w:rsidR="005362FA" w:rsidRPr="006C33CD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gridSpan w:val="2"/>
          </w:tcPr>
          <w:p w14:paraId="603B3352" w14:textId="77777777" w:rsidR="005362FA" w:rsidRPr="006C33CD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5A2CC97F" w14:textId="77777777" w:rsidR="005362FA" w:rsidRPr="006C33CD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033AFEE2" w14:textId="77777777" w:rsidR="005362FA" w:rsidRPr="006C33CD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</w:tcPr>
          <w:p w14:paraId="0950CD3E" w14:textId="77777777" w:rsidR="005362FA" w:rsidRPr="006C33CD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362FA" w:rsidRPr="004B3F1E" w14:paraId="3B6FCFEE" w14:textId="77777777" w:rsidTr="005362FA">
        <w:tc>
          <w:tcPr>
            <w:tcW w:w="2160" w:type="pct"/>
          </w:tcPr>
          <w:p w14:paraId="051C76E6" w14:textId="4693151F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29" w:type="pct"/>
            <w:shd w:val="clear" w:color="auto" w:fill="auto"/>
          </w:tcPr>
          <w:p w14:paraId="300A0536" w14:textId="7777777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B76B02D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35173BB" w14:textId="7777777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46D1AE6A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51CFE68" w14:textId="7777777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7458DD2E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02A223A" w14:textId="7777777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2FA" w:rsidRPr="004B3F1E" w14:paraId="190AC01B" w14:textId="77777777" w:rsidTr="005362FA">
        <w:tc>
          <w:tcPr>
            <w:tcW w:w="2160" w:type="pct"/>
          </w:tcPr>
          <w:p w14:paraId="2E78749E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29" w:type="pct"/>
            <w:shd w:val="clear" w:color="auto" w:fill="auto"/>
          </w:tcPr>
          <w:p w14:paraId="5E1EAB89" w14:textId="0C9B5330" w:rsidR="005362FA" w:rsidRPr="004B3F1E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9A79450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CF1B056" w14:textId="6CD868CC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F067C9B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6E703FA" w14:textId="3711820C" w:rsidR="005362FA" w:rsidRPr="00B90FEF" w:rsidRDefault="001A2AF4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4045F">
              <w:rPr>
                <w:rFonts w:asciiTheme="majorBidi" w:hAnsiTheme="majorBidi" w:cstheme="majorBidi"/>
                <w:sz w:val="30"/>
                <w:szCs w:val="30"/>
              </w:rPr>
              <w:t>3,154</w:t>
            </w:r>
          </w:p>
        </w:tc>
        <w:tc>
          <w:tcPr>
            <w:tcW w:w="130" w:type="pct"/>
            <w:gridSpan w:val="2"/>
          </w:tcPr>
          <w:p w14:paraId="0790541B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6F751D2" w14:textId="3175444D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4,775</w:t>
            </w:r>
          </w:p>
        </w:tc>
      </w:tr>
      <w:tr w:rsidR="005362FA" w:rsidRPr="004B3F1E" w14:paraId="042DA1F9" w14:textId="77777777" w:rsidTr="005362FA">
        <w:tc>
          <w:tcPr>
            <w:tcW w:w="2160" w:type="pct"/>
          </w:tcPr>
          <w:p w14:paraId="4C7884FA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629" w:type="pct"/>
            <w:shd w:val="clear" w:color="auto" w:fill="auto"/>
          </w:tcPr>
          <w:p w14:paraId="46925B5D" w14:textId="045E6173" w:rsidR="005362FA" w:rsidRPr="004B3F1E" w:rsidRDefault="001A2AF4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30" w:type="pct"/>
            <w:shd w:val="clear" w:color="auto" w:fill="auto"/>
          </w:tcPr>
          <w:p w14:paraId="77C7D1E1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7CB8F70" w14:textId="4095EB7D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74A8856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15D447A" w14:textId="35B6DC3A" w:rsidR="005362FA" w:rsidRPr="004B3F1E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218D21D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6D417B8C" w14:textId="3165CD42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62FA" w:rsidRPr="004B3F1E" w14:paraId="72CDCC2E" w14:textId="77777777" w:rsidTr="005362FA">
        <w:tc>
          <w:tcPr>
            <w:tcW w:w="2160" w:type="pct"/>
          </w:tcPr>
          <w:p w14:paraId="65AB8786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07B171F" w14:textId="58B7C315" w:rsidR="005362FA" w:rsidRPr="004B3F1E" w:rsidRDefault="001A2AF4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30" w:type="pct"/>
          </w:tcPr>
          <w:p w14:paraId="0D32A1E8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A7A0A1C" w14:textId="5CB18624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51" w:type="pct"/>
            <w:gridSpan w:val="2"/>
          </w:tcPr>
          <w:p w14:paraId="66E2CECA" w14:textId="7777777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41239" w14:textId="3935EA6C" w:rsidR="005362FA" w:rsidRPr="004B3F1E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3,154</w:t>
            </w:r>
          </w:p>
        </w:tc>
        <w:tc>
          <w:tcPr>
            <w:tcW w:w="130" w:type="pct"/>
            <w:gridSpan w:val="2"/>
          </w:tcPr>
          <w:p w14:paraId="50DBCB54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143F51" w14:textId="36F1BF8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4,775</w:t>
            </w:r>
          </w:p>
        </w:tc>
      </w:tr>
      <w:tr w:rsidR="005362FA" w:rsidRPr="004B3F1E" w14:paraId="15C29AB3" w14:textId="77777777" w:rsidTr="007E5FA9">
        <w:trPr>
          <w:gridAfter w:val="1"/>
          <w:wAfter w:w="9" w:type="pct"/>
        </w:trPr>
        <w:tc>
          <w:tcPr>
            <w:tcW w:w="2160" w:type="pct"/>
          </w:tcPr>
          <w:p w14:paraId="46909FF9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3555FFF4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F490E14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0ADF851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D1C4092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FE618B4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94E67F0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2FF64505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2FA" w:rsidRPr="004B3F1E" w14:paraId="08DEED2A" w14:textId="77777777" w:rsidTr="007E5FA9">
        <w:trPr>
          <w:gridAfter w:val="1"/>
          <w:wAfter w:w="9" w:type="pct"/>
        </w:trPr>
        <w:tc>
          <w:tcPr>
            <w:tcW w:w="2160" w:type="pct"/>
          </w:tcPr>
          <w:p w14:paraId="65AE574F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629" w:type="pct"/>
            <w:shd w:val="clear" w:color="auto" w:fill="auto"/>
          </w:tcPr>
          <w:p w14:paraId="6C585B92" w14:textId="18220DAB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4BDE322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3BF42D4" w14:textId="34DCDD49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B7390AF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B828954" w14:textId="4CA6C4E8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9DB29D0" w14:textId="77777777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17E009A6" w14:textId="6571751D" w:rsidR="005362FA" w:rsidRPr="004B3F1E" w:rsidRDefault="005362FA" w:rsidP="0053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2FA" w:rsidRPr="004B3F1E" w14:paraId="2CD97469" w14:textId="77777777" w:rsidTr="007E5FA9">
        <w:trPr>
          <w:gridAfter w:val="1"/>
          <w:wAfter w:w="9" w:type="pct"/>
        </w:trPr>
        <w:tc>
          <w:tcPr>
            <w:tcW w:w="2160" w:type="pct"/>
          </w:tcPr>
          <w:p w14:paraId="4F637637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35BB069B" w14:textId="3CCFFE0D" w:rsidR="005362FA" w:rsidRPr="004B3F1E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2F92DFD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0C664045" w14:textId="391321FF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7" w:type="pct"/>
            <w:shd w:val="clear" w:color="auto" w:fill="auto"/>
          </w:tcPr>
          <w:p w14:paraId="49BC461F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56DAEFCC" w14:textId="6EADD1DD" w:rsidR="005362FA" w:rsidRPr="004B3F1E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282E4B77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14:paraId="1311CC5B" w14:textId="1394B203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62FA" w:rsidRPr="004B3F1E" w14:paraId="4CCCD45D" w14:textId="77777777" w:rsidTr="007E5FA9">
        <w:trPr>
          <w:gridAfter w:val="1"/>
          <w:wAfter w:w="9" w:type="pct"/>
        </w:trPr>
        <w:tc>
          <w:tcPr>
            <w:tcW w:w="2160" w:type="pct"/>
          </w:tcPr>
          <w:p w14:paraId="2D53A036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5F6B4" w14:textId="1251FEEF" w:rsidR="005362FA" w:rsidRPr="004B3F1E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D465558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4F7D8" w14:textId="1F3175B6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7" w:type="pct"/>
            <w:shd w:val="clear" w:color="auto" w:fill="auto"/>
          </w:tcPr>
          <w:p w14:paraId="46E5025E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98B560" w14:textId="1D591096" w:rsidR="005362FA" w:rsidRPr="004B3F1E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2F730CED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C3ACE6" w14:textId="564CECA4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362FA" w:rsidRPr="006C33CD" w14:paraId="243FD517" w14:textId="77777777" w:rsidTr="007E5FA9">
        <w:trPr>
          <w:gridAfter w:val="1"/>
          <w:wAfter w:w="9" w:type="pct"/>
        </w:trPr>
        <w:tc>
          <w:tcPr>
            <w:tcW w:w="2160" w:type="pct"/>
          </w:tcPr>
          <w:p w14:paraId="198E2DCF" w14:textId="77777777" w:rsidR="005362FA" w:rsidRPr="006C33CD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  <w:shd w:val="clear" w:color="auto" w:fill="auto"/>
          </w:tcPr>
          <w:p w14:paraId="7E802707" w14:textId="77777777" w:rsidR="005362FA" w:rsidRPr="006C33CD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156626AA" w14:textId="77777777" w:rsidR="005362FA" w:rsidRPr="006C33CD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0AE609A0" w14:textId="77777777" w:rsidR="005362FA" w:rsidRPr="006C33CD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14:paraId="360BE5A4" w14:textId="77777777" w:rsidR="005362FA" w:rsidRPr="006C33CD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7585FF" w14:textId="77777777" w:rsidR="005362FA" w:rsidRPr="006C33CD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14A22AB5" w14:textId="77777777" w:rsidR="005362FA" w:rsidRPr="006C33CD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</w:tcBorders>
          </w:tcPr>
          <w:p w14:paraId="2C4D1588" w14:textId="77777777" w:rsidR="005362FA" w:rsidRPr="006C33CD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362FA" w:rsidRPr="004B3F1E" w14:paraId="3D4E2498" w14:textId="77777777" w:rsidTr="007E5FA9">
        <w:trPr>
          <w:gridAfter w:val="1"/>
          <w:wAfter w:w="9" w:type="pct"/>
        </w:trPr>
        <w:tc>
          <w:tcPr>
            <w:tcW w:w="2160" w:type="pct"/>
          </w:tcPr>
          <w:p w14:paraId="7206E8F1" w14:textId="77777777" w:rsidR="005362FA" w:rsidRPr="004B3F1E" w:rsidRDefault="005362FA" w:rsidP="005362F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lastRenderedPageBreak/>
              <w:t>เงินกู้ยืม</w:t>
            </w:r>
          </w:p>
        </w:tc>
        <w:tc>
          <w:tcPr>
            <w:tcW w:w="629" w:type="pct"/>
            <w:shd w:val="clear" w:color="auto" w:fill="auto"/>
          </w:tcPr>
          <w:p w14:paraId="0E236622" w14:textId="7777777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F11CE23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91DFFDC" w14:textId="7777777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EED9189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AF4FCDA" w14:textId="7777777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39506FE" w14:textId="77777777" w:rsidR="005362FA" w:rsidRPr="004B3F1E" w:rsidRDefault="005362FA" w:rsidP="005362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673A2945" w14:textId="77777777" w:rsidR="005362FA" w:rsidRPr="004B3F1E" w:rsidRDefault="005362FA" w:rsidP="0053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AF4" w:rsidRPr="00D316DD" w14:paraId="3F9D2E91" w14:textId="77777777" w:rsidTr="007E5FA9">
        <w:trPr>
          <w:gridAfter w:val="1"/>
          <w:wAfter w:w="9" w:type="pct"/>
        </w:trPr>
        <w:tc>
          <w:tcPr>
            <w:tcW w:w="2160" w:type="pct"/>
          </w:tcPr>
          <w:p w14:paraId="79DE9D9A" w14:textId="4BCED68C" w:rsidR="001A2AF4" w:rsidRPr="00D316DD" w:rsidRDefault="001A2AF4" w:rsidP="001A2A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D316DD">
              <w:rPr>
                <w:rFonts w:asciiTheme="majorBidi" w:hAnsiTheme="majorBidi" w:cstheme="majorBidi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6C511A99" w14:textId="3AB5A4CA" w:rsidR="001A2AF4" w:rsidRPr="00D316DD" w:rsidRDefault="007A6B9F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6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E7650F2" w14:textId="77777777" w:rsidR="001A2AF4" w:rsidRPr="00D316DD" w:rsidRDefault="001A2AF4" w:rsidP="001A2A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C0C4D60" w14:textId="3AB7936A" w:rsidR="001A2AF4" w:rsidRPr="00D316DD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6DD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147" w:type="pct"/>
            <w:shd w:val="clear" w:color="auto" w:fill="auto"/>
          </w:tcPr>
          <w:p w14:paraId="1F012049" w14:textId="77777777" w:rsidR="001A2AF4" w:rsidRPr="00D316DD" w:rsidRDefault="001A2AF4" w:rsidP="001A2A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406425" w14:textId="015B8A66" w:rsidR="001A2AF4" w:rsidRPr="00D316DD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6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64E87D5" w14:textId="77777777" w:rsidR="001A2AF4" w:rsidRPr="00D316DD" w:rsidRDefault="001A2AF4" w:rsidP="001A2A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14:paraId="0DBDA630" w14:textId="47355F51" w:rsidR="001A2AF4" w:rsidRPr="00D316DD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6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2AF4" w:rsidRPr="00D316DD" w14:paraId="6DDCCD5C" w14:textId="77777777" w:rsidTr="007E5FA9">
        <w:trPr>
          <w:gridAfter w:val="1"/>
          <w:wAfter w:w="9" w:type="pct"/>
        </w:trPr>
        <w:tc>
          <w:tcPr>
            <w:tcW w:w="2160" w:type="pct"/>
          </w:tcPr>
          <w:p w14:paraId="0C10542F" w14:textId="77777777" w:rsidR="001A2AF4" w:rsidRPr="00D316DD" w:rsidRDefault="001A2AF4" w:rsidP="001A2A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316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97A4AF1" w14:textId="6D26CFDE" w:rsidR="001A2AF4" w:rsidRPr="00D316DD" w:rsidRDefault="007A6B9F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99DE6A" w14:textId="77777777" w:rsidR="001A2AF4" w:rsidRPr="00D316DD" w:rsidRDefault="001A2AF4" w:rsidP="001A2A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0F63A57" w14:textId="04951C1B" w:rsidR="001A2AF4" w:rsidRPr="00D316DD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4,900</w:t>
            </w:r>
          </w:p>
        </w:tc>
        <w:tc>
          <w:tcPr>
            <w:tcW w:w="147" w:type="pct"/>
          </w:tcPr>
          <w:p w14:paraId="5128C710" w14:textId="77777777" w:rsidR="001A2AF4" w:rsidRPr="00D316DD" w:rsidRDefault="001A2AF4" w:rsidP="001A2A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699824" w14:textId="2FD92221" w:rsidR="001A2AF4" w:rsidRPr="00D316DD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1FE6311" w14:textId="77777777" w:rsidR="001A2AF4" w:rsidRPr="00D316DD" w:rsidRDefault="001A2AF4" w:rsidP="001A2A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2B2951" w14:textId="5978DCBD" w:rsidR="001A2AF4" w:rsidRPr="00D316DD" w:rsidRDefault="001A2AF4" w:rsidP="001A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0464B6" w14:textId="77777777" w:rsidR="007E5FA9" w:rsidRPr="00D316DD" w:rsidRDefault="007E5FA9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914BF3B" w14:textId="38A0B9CB" w:rsidR="00A7067F" w:rsidRPr="00D316DD" w:rsidRDefault="00DE1495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316DD">
        <w:rPr>
          <w:rFonts w:asciiTheme="majorBidi" w:hAnsiTheme="majorBidi" w:cstheme="majorBidi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183838CB" w14:textId="77777777" w:rsidR="00A2382A" w:rsidRPr="00D316DD" w:rsidRDefault="00A2382A" w:rsidP="009A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2D6E95" w14:textId="77777777" w:rsidR="00417562" w:rsidRPr="00D316DD" w:rsidRDefault="00417562" w:rsidP="0041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16DD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สัญญาให้บริการบริหารจัดการธุรกิจ</w:t>
      </w:r>
    </w:p>
    <w:p w14:paraId="0FF823D2" w14:textId="77777777" w:rsidR="00417562" w:rsidRPr="00D316DD" w:rsidRDefault="00417562" w:rsidP="0041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6C0C67" w14:textId="5294B1AE" w:rsidR="00417562" w:rsidRPr="00D316DD" w:rsidRDefault="00417562" w:rsidP="00247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316DD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บริษัทได้ทำสัญญาให้บริการบริหารจัดการธุรกิจกับบริษัทย่อยที่ประกอบธุรกิจประเภทร้านอาหารและอื่น</w:t>
      </w:r>
      <w:r w:rsidR="00247136" w:rsidRPr="00D316DD">
        <w:rPr>
          <w:rFonts w:asciiTheme="majorBidi" w:hAnsiTheme="majorBidi" w:cstheme="majorBidi"/>
          <w:sz w:val="30"/>
          <w:szCs w:val="30"/>
        </w:rPr>
        <w:t xml:space="preserve"> </w:t>
      </w:r>
      <w:r w:rsidRPr="00D316DD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247136" w:rsidRPr="00D316DD">
        <w:rPr>
          <w:rFonts w:asciiTheme="majorBidi" w:hAnsiTheme="majorBidi" w:cstheme="majorBidi"/>
          <w:sz w:val="30"/>
          <w:szCs w:val="30"/>
        </w:rPr>
        <w:br/>
      </w:r>
      <w:r w:rsidRPr="00D316DD">
        <w:rPr>
          <w:rFonts w:asciiTheme="majorBidi" w:hAnsiTheme="majorBidi" w:cstheme="majorBidi"/>
          <w:sz w:val="30"/>
          <w:szCs w:val="30"/>
          <w:cs/>
        </w:rPr>
        <w:t>ที่เกี่ยวข้อง โดยบริษัทจะบริหารงานต่าง</w:t>
      </w:r>
      <w:r w:rsidR="00966B07" w:rsidRPr="00D316DD">
        <w:rPr>
          <w:rFonts w:asciiTheme="majorBidi" w:hAnsiTheme="majorBidi" w:cstheme="majorBidi"/>
          <w:sz w:val="30"/>
          <w:szCs w:val="30"/>
        </w:rPr>
        <w:t xml:space="preserve"> </w:t>
      </w:r>
      <w:r w:rsidRPr="00D316DD">
        <w:rPr>
          <w:rFonts w:asciiTheme="majorBidi" w:hAnsiTheme="majorBidi" w:cstheme="majorBidi"/>
          <w:sz w:val="30"/>
          <w:szCs w:val="30"/>
          <w:cs/>
        </w:rPr>
        <w:t>ๆ รวมถึงอนุญาตให้บริษัทย่อยดำเนินธุรกิจร้านอาหารและจัดจำหน่ายภายใต้เครื่องหมายการค้า ในการนี้ บริษัทย่อยตกลงจ่ายค่าบริหารจัดการและค่าธรรมเนียมการใช้เครื่องหมายการค้าในอัตราร้อยละของยอดขายทั้งหมดตามที่ระบุในสัญญา</w:t>
      </w:r>
    </w:p>
    <w:p w14:paraId="2D714331" w14:textId="77777777" w:rsidR="001E5103" w:rsidRPr="00D316DD" w:rsidRDefault="001E5103" w:rsidP="00247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18DD387" w14:textId="77777777" w:rsidR="00E61B64" w:rsidRPr="00D316DD" w:rsidRDefault="00E61B64" w:rsidP="00E6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D316DD">
        <w:rPr>
          <w:rFonts w:ascii="Angsana New" w:hAnsi="Angsana New" w:hint="cs"/>
          <w:i/>
          <w:iCs/>
          <w:sz w:val="30"/>
          <w:szCs w:val="30"/>
          <w:cs/>
        </w:rPr>
        <w:t>การค้ำประกันวงเงินกู้ยืมจากธนาคารของบริษัทย่อย</w:t>
      </w:r>
    </w:p>
    <w:p w14:paraId="48F8B537" w14:textId="77777777" w:rsidR="00E61B64" w:rsidRPr="00D316DD" w:rsidRDefault="00E61B64" w:rsidP="00E61B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4CCA4A" w14:textId="7E948A76" w:rsidR="00E61B64" w:rsidRDefault="00E61B64" w:rsidP="00E6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316DD">
        <w:rPr>
          <w:rFonts w:ascii="Angsana New" w:hAnsi="Angsana New"/>
          <w:spacing w:val="-4"/>
          <w:sz w:val="30"/>
          <w:szCs w:val="30"/>
          <w:cs/>
        </w:rPr>
        <w:t>ในเดือน</w:t>
      </w:r>
      <w:r w:rsidRPr="00D316DD">
        <w:rPr>
          <w:rFonts w:ascii="Angsana New" w:hAnsi="Angsana New" w:hint="cs"/>
          <w:spacing w:val="-4"/>
          <w:sz w:val="30"/>
          <w:szCs w:val="30"/>
          <w:cs/>
        </w:rPr>
        <w:t>ตุลาคม</w:t>
      </w:r>
      <w:r w:rsidRPr="00D316D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316DD">
        <w:rPr>
          <w:rFonts w:ascii="Angsana New" w:hAnsi="Angsana New"/>
          <w:spacing w:val="-4"/>
          <w:sz w:val="30"/>
          <w:szCs w:val="30"/>
        </w:rPr>
        <w:t xml:space="preserve">2566 </w:t>
      </w:r>
      <w:r w:rsidRPr="00D316DD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</w:t>
      </w:r>
      <w:r w:rsidRPr="00D316DD">
        <w:rPr>
          <w:rFonts w:ascii="Angsana New" w:hAnsi="Angsana New" w:hint="cs"/>
          <w:spacing w:val="-4"/>
          <w:sz w:val="30"/>
          <w:szCs w:val="30"/>
          <w:cs/>
        </w:rPr>
        <w:t>ทำสัญญา</w:t>
      </w:r>
      <w:r w:rsidRPr="00D316DD">
        <w:rPr>
          <w:rFonts w:ascii="Angsana New" w:hAnsi="Angsana New"/>
          <w:spacing w:val="-4"/>
          <w:sz w:val="30"/>
          <w:szCs w:val="30"/>
          <w:cs/>
        </w:rPr>
        <w:t xml:space="preserve">วงเงินกู้ยืมกับสถาบันการเงินในประเทศแห่งหนึ่ง จำนวน </w:t>
      </w:r>
      <w:r w:rsidRPr="00D316DD">
        <w:rPr>
          <w:rFonts w:ascii="Angsana New" w:hAnsi="Angsana New"/>
          <w:spacing w:val="-4"/>
          <w:sz w:val="30"/>
          <w:szCs w:val="30"/>
        </w:rPr>
        <w:t>1</w:t>
      </w:r>
      <w:r w:rsidR="005F508F" w:rsidRPr="00D316DD">
        <w:rPr>
          <w:rFonts w:ascii="Angsana New" w:hAnsi="Angsana New"/>
          <w:spacing w:val="-4"/>
          <w:sz w:val="30"/>
          <w:szCs w:val="30"/>
        </w:rPr>
        <w:t>20</w:t>
      </w:r>
      <w:r w:rsidRPr="00D316DD">
        <w:rPr>
          <w:rFonts w:ascii="Angsana New" w:hAnsi="Angsana New"/>
          <w:spacing w:val="-4"/>
          <w:sz w:val="30"/>
          <w:szCs w:val="30"/>
        </w:rPr>
        <w:t xml:space="preserve"> </w:t>
      </w:r>
      <w:r w:rsidRPr="00D316DD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D316DD">
        <w:rPr>
          <w:rFonts w:ascii="Angsana New" w:hAnsi="Angsana New" w:hint="cs"/>
          <w:spacing w:val="-4"/>
          <w:sz w:val="30"/>
          <w:szCs w:val="30"/>
          <w:cs/>
        </w:rPr>
        <w:t>ทำให้บริษัทมีภาระผูกพันในการค้ำประกันวงเงินแก่บร</w:t>
      </w:r>
      <w:r w:rsidR="00DD4AC1">
        <w:rPr>
          <w:rFonts w:ascii="Angsana New" w:hAnsi="Angsana New" w:hint="cs"/>
          <w:spacing w:val="-4"/>
          <w:sz w:val="30"/>
          <w:szCs w:val="30"/>
          <w:cs/>
        </w:rPr>
        <w:t>ิ</w:t>
      </w:r>
      <w:r w:rsidRPr="00D316DD">
        <w:rPr>
          <w:rFonts w:ascii="Angsana New" w:hAnsi="Angsana New" w:hint="cs"/>
          <w:spacing w:val="-4"/>
          <w:sz w:val="30"/>
          <w:szCs w:val="30"/>
          <w:cs/>
        </w:rPr>
        <w:t xml:space="preserve">ษัทย่อยร้อยละ </w:t>
      </w:r>
      <w:r w:rsidRPr="00D316DD">
        <w:rPr>
          <w:rFonts w:ascii="Angsana New" w:hAnsi="Angsana New"/>
          <w:spacing w:val="-4"/>
          <w:sz w:val="30"/>
          <w:szCs w:val="30"/>
        </w:rPr>
        <w:t>51</w:t>
      </w:r>
      <w:r w:rsidRPr="00D316DD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ของจำนวนเงินดังกล่าวตามสัดส่วนการถือหุ้น</w:t>
      </w:r>
    </w:p>
    <w:p w14:paraId="16771526" w14:textId="77777777" w:rsidR="001E5103" w:rsidRPr="004B3F1E" w:rsidRDefault="001E5103" w:rsidP="00247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A62DC9" w14:textId="77777777" w:rsidR="007E5FA9" w:rsidRDefault="007E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C804128" w14:textId="68780008" w:rsidR="005926B3" w:rsidRPr="004B3F1E" w:rsidRDefault="00F73F3D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F506D80" w14:textId="77777777" w:rsidR="00F73F3D" w:rsidRPr="004B3F1E" w:rsidRDefault="00F73F3D" w:rsidP="00F7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90"/>
        <w:gridCol w:w="271"/>
        <w:gridCol w:w="1075"/>
      </w:tblGrid>
      <w:tr w:rsidR="00986EC0" w:rsidRPr="004B3F1E" w14:paraId="263DAADF" w14:textId="77777777" w:rsidTr="00DE7015">
        <w:trPr>
          <w:tblHeader/>
        </w:trPr>
        <w:tc>
          <w:tcPr>
            <w:tcW w:w="2282" w:type="pct"/>
          </w:tcPr>
          <w:p w14:paraId="7B85BCC2" w14:textId="77777777" w:rsidR="00986EC0" w:rsidRPr="004B3F1E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54A76905" w14:textId="77777777" w:rsidR="00986EC0" w:rsidRPr="004B3F1E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574B91D" w14:textId="77777777" w:rsidR="00986EC0" w:rsidRPr="004B3F1E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pct"/>
            <w:gridSpan w:val="3"/>
            <w:vAlign w:val="bottom"/>
          </w:tcPr>
          <w:p w14:paraId="59EE4E46" w14:textId="77777777" w:rsidR="00986EC0" w:rsidRPr="004B3F1E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EC0" w:rsidRPr="004B3F1E" w14:paraId="405A5828" w14:textId="77777777" w:rsidTr="00DE7015">
        <w:trPr>
          <w:tblHeader/>
        </w:trPr>
        <w:tc>
          <w:tcPr>
            <w:tcW w:w="2282" w:type="pct"/>
          </w:tcPr>
          <w:p w14:paraId="26D105E1" w14:textId="77777777" w:rsidR="00986EC0" w:rsidRPr="004B3F1E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BDB4C8D" w14:textId="111BC835" w:rsidR="00986EC0" w:rsidRPr="004B3F1E" w:rsidRDefault="00E91C8C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3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7147F75" w14:textId="77777777" w:rsidR="00986EC0" w:rsidRPr="004B3F1E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6A9B3A" w14:textId="2A44E172" w:rsidR="00986EC0" w:rsidRPr="004B3F1E" w:rsidRDefault="00E91C8C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3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CD1ACE1" w14:textId="77777777" w:rsidR="00986EC0" w:rsidRPr="004B3F1E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22E1FF0B" w14:textId="4CAB2D6D" w:rsidR="00986EC0" w:rsidRPr="004B3F1E" w:rsidRDefault="00E91C8C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3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3021187" w14:textId="77777777" w:rsidR="00986EC0" w:rsidRPr="004B3F1E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673B4B" w14:textId="7150AB56" w:rsidR="00986EC0" w:rsidRPr="004B3F1E" w:rsidRDefault="00E91C8C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3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86EC0" w:rsidRPr="004B3F1E" w14:paraId="7718FDBB" w14:textId="77777777" w:rsidTr="000927F7">
        <w:trPr>
          <w:tblHeader/>
        </w:trPr>
        <w:tc>
          <w:tcPr>
            <w:tcW w:w="2282" w:type="pct"/>
          </w:tcPr>
          <w:p w14:paraId="64F4BAF0" w14:textId="77777777" w:rsidR="00986EC0" w:rsidRPr="004B3F1E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14:paraId="1BB4832C" w14:textId="77777777" w:rsidR="00986EC0" w:rsidRPr="004B3F1E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35BA" w:rsidRPr="004B3F1E" w14:paraId="0E93E690" w14:textId="77777777" w:rsidTr="00DE7015">
        <w:tc>
          <w:tcPr>
            <w:tcW w:w="2282" w:type="pct"/>
          </w:tcPr>
          <w:p w14:paraId="14CAEB78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3" w:type="pct"/>
          </w:tcPr>
          <w:p w14:paraId="47B809E0" w14:textId="64A76A49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6,871</w:t>
            </w:r>
          </w:p>
        </w:tc>
        <w:tc>
          <w:tcPr>
            <w:tcW w:w="146" w:type="pct"/>
          </w:tcPr>
          <w:p w14:paraId="7A5FA173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C1B921" w14:textId="2578D66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7,112</w:t>
            </w:r>
          </w:p>
        </w:tc>
        <w:tc>
          <w:tcPr>
            <w:tcW w:w="146" w:type="pct"/>
          </w:tcPr>
          <w:p w14:paraId="3FE806AC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4354CC9A" w14:textId="6A39DFB3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46" w:type="pct"/>
          </w:tcPr>
          <w:p w14:paraId="2739FACD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574F8E" w14:textId="4392F865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AE35BA" w:rsidRPr="004B3F1E" w14:paraId="7A3E82A2" w14:textId="77777777" w:rsidTr="00DE7015">
        <w:tc>
          <w:tcPr>
            <w:tcW w:w="2282" w:type="pct"/>
          </w:tcPr>
          <w:p w14:paraId="6806D281" w14:textId="451463EA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83" w:type="pct"/>
          </w:tcPr>
          <w:p w14:paraId="68C685E3" w14:textId="05A55B59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273,209</w:t>
            </w:r>
          </w:p>
        </w:tc>
        <w:tc>
          <w:tcPr>
            <w:tcW w:w="146" w:type="pct"/>
          </w:tcPr>
          <w:p w14:paraId="230B4C4E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7B02F6" w14:textId="72116C28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320,305</w:t>
            </w:r>
          </w:p>
        </w:tc>
        <w:tc>
          <w:tcPr>
            <w:tcW w:w="146" w:type="pct"/>
          </w:tcPr>
          <w:p w14:paraId="212D5ACE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015698" w14:textId="4947D794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214,864</w:t>
            </w:r>
          </w:p>
        </w:tc>
        <w:tc>
          <w:tcPr>
            <w:tcW w:w="146" w:type="pct"/>
          </w:tcPr>
          <w:p w14:paraId="2263E32E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0F2D01" w14:textId="32D19B59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219,313</w:t>
            </w:r>
          </w:p>
        </w:tc>
      </w:tr>
      <w:tr w:rsidR="00AE35BA" w:rsidRPr="004B3F1E" w14:paraId="5412C99E" w14:textId="77777777" w:rsidTr="00DE7015">
        <w:tc>
          <w:tcPr>
            <w:tcW w:w="2282" w:type="pct"/>
          </w:tcPr>
          <w:p w14:paraId="4B268A0B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208AB851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งบแสดงฐานะการเงิน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3AE1D3B" w14:textId="77777777" w:rsidR="00AE35BA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56B318" w14:textId="39A4273E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280,080</w:t>
            </w:r>
          </w:p>
        </w:tc>
        <w:tc>
          <w:tcPr>
            <w:tcW w:w="146" w:type="pct"/>
          </w:tcPr>
          <w:p w14:paraId="1021919D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D7580D" w14:textId="40950DD8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327,417</w:t>
            </w:r>
          </w:p>
        </w:tc>
        <w:tc>
          <w:tcPr>
            <w:tcW w:w="146" w:type="pct"/>
          </w:tcPr>
          <w:p w14:paraId="5559E4A1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642624C7" w14:textId="77777777" w:rsidR="00AE35BA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9A1B02" w14:textId="265DC23B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215,305</w:t>
            </w:r>
          </w:p>
        </w:tc>
        <w:tc>
          <w:tcPr>
            <w:tcW w:w="146" w:type="pct"/>
          </w:tcPr>
          <w:p w14:paraId="570B133C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F0C6B70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D9154B" w14:textId="3A827072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219,603</w:t>
            </w:r>
          </w:p>
        </w:tc>
      </w:tr>
    </w:tbl>
    <w:p w14:paraId="3F3C1593" w14:textId="77777777" w:rsidR="00F5582B" w:rsidRPr="004B3F1E" w:rsidRDefault="00F5582B" w:rsidP="00F5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EE3274" w14:textId="41DAB1FE" w:rsidR="009872E6" w:rsidRPr="004B3F1E" w:rsidRDefault="009872E6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966B07" w:rsidRPr="004B3F1E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469CE24E" w14:textId="10B6505F" w:rsidR="009872E6" w:rsidRPr="004B3F1E" w:rsidRDefault="009872E6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989"/>
        <w:gridCol w:w="274"/>
        <w:gridCol w:w="1082"/>
        <w:gridCol w:w="274"/>
        <w:gridCol w:w="1083"/>
        <w:gridCol w:w="274"/>
        <w:gridCol w:w="1071"/>
      </w:tblGrid>
      <w:tr w:rsidR="00FC45C5" w:rsidRPr="004B3F1E" w14:paraId="15661B9A" w14:textId="77777777" w:rsidTr="006C33CD">
        <w:trPr>
          <w:tblHeader/>
        </w:trPr>
        <w:tc>
          <w:tcPr>
            <w:tcW w:w="2252" w:type="pct"/>
            <w:shd w:val="clear" w:color="auto" w:fill="auto"/>
          </w:tcPr>
          <w:p w14:paraId="59ECD2A0" w14:textId="77777777" w:rsidR="00FC45C5" w:rsidRPr="004B3F1E" w:rsidRDefault="00FC45C5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shd w:val="clear" w:color="auto" w:fill="auto"/>
          </w:tcPr>
          <w:p w14:paraId="6D593677" w14:textId="77777777" w:rsidR="00FC45C5" w:rsidRPr="004B3F1E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shd w:val="clear" w:color="auto" w:fill="auto"/>
          </w:tcPr>
          <w:p w14:paraId="128B541E" w14:textId="77777777" w:rsidR="00FC45C5" w:rsidRPr="004B3F1E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0626B122" w14:textId="77777777" w:rsidR="00FC45C5" w:rsidRPr="004B3F1E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33CD" w:rsidRPr="004B3F1E" w14:paraId="5296E1C8" w14:textId="77777777" w:rsidTr="006C33CD">
        <w:trPr>
          <w:trHeight w:val="344"/>
          <w:tblHeader/>
        </w:trPr>
        <w:tc>
          <w:tcPr>
            <w:tcW w:w="2252" w:type="pct"/>
            <w:shd w:val="clear" w:color="auto" w:fill="auto"/>
          </w:tcPr>
          <w:p w14:paraId="093DA9E8" w14:textId="65626520" w:rsidR="006C33CD" w:rsidRPr="004B3F1E" w:rsidRDefault="006C33CD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9" w:type="pct"/>
            <w:shd w:val="clear" w:color="auto" w:fill="auto"/>
          </w:tcPr>
          <w:p w14:paraId="1DABDD49" w14:textId="2C773B3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6554EF3E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66B006F" w14:textId="059A786D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51FC4CCF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71B7AAA" w14:textId="3C8D2AAE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543DA0F3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B547845" w14:textId="55BAB41B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C33CD" w:rsidRPr="004B3F1E" w14:paraId="7E446B73" w14:textId="77777777" w:rsidTr="006C33CD">
        <w:trPr>
          <w:tblHeader/>
        </w:trPr>
        <w:tc>
          <w:tcPr>
            <w:tcW w:w="2252" w:type="pct"/>
            <w:shd w:val="clear" w:color="auto" w:fill="auto"/>
            <w:vAlign w:val="center"/>
          </w:tcPr>
          <w:p w14:paraId="01609305" w14:textId="77777777" w:rsidR="006C33CD" w:rsidRPr="004B3F1E" w:rsidRDefault="006C33CD" w:rsidP="006C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8" w:type="pct"/>
            <w:gridSpan w:val="7"/>
            <w:shd w:val="clear" w:color="auto" w:fill="auto"/>
          </w:tcPr>
          <w:p w14:paraId="70F4E6BA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33CD" w:rsidRPr="004B3F1E" w14:paraId="3AAC7CC7" w14:textId="77777777" w:rsidTr="006C33CD">
        <w:tc>
          <w:tcPr>
            <w:tcW w:w="2252" w:type="pct"/>
            <w:shd w:val="clear" w:color="auto" w:fill="auto"/>
          </w:tcPr>
          <w:p w14:paraId="21DB0627" w14:textId="4283729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39" w:type="pct"/>
            <w:shd w:val="clear" w:color="auto" w:fill="auto"/>
          </w:tcPr>
          <w:p w14:paraId="6A87C4E1" w14:textId="75F71AFB" w:rsidR="006C33CD" w:rsidRPr="004B3F1E" w:rsidRDefault="00976F4C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65,827</w:t>
            </w:r>
          </w:p>
        </w:tc>
        <w:tc>
          <w:tcPr>
            <w:tcW w:w="149" w:type="pct"/>
            <w:shd w:val="clear" w:color="auto" w:fill="auto"/>
          </w:tcPr>
          <w:p w14:paraId="7598ED36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6D12C07" w14:textId="53AB14A0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55,007</w:t>
            </w:r>
          </w:p>
        </w:tc>
        <w:tc>
          <w:tcPr>
            <w:tcW w:w="149" w:type="pct"/>
            <w:shd w:val="clear" w:color="auto" w:fill="auto"/>
          </w:tcPr>
          <w:p w14:paraId="2192C251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63552A1" w14:textId="3AB7897E" w:rsidR="006C33CD" w:rsidRPr="004B3F1E" w:rsidRDefault="00F50BB6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45,367</w:t>
            </w:r>
          </w:p>
        </w:tc>
        <w:tc>
          <w:tcPr>
            <w:tcW w:w="149" w:type="pct"/>
            <w:shd w:val="clear" w:color="auto" w:fill="auto"/>
          </w:tcPr>
          <w:p w14:paraId="16AF9C9E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A1820BA" w14:textId="0853DD5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36,291</w:t>
            </w:r>
          </w:p>
        </w:tc>
      </w:tr>
      <w:tr w:rsidR="006C33CD" w:rsidRPr="004B3F1E" w14:paraId="0DE05558" w14:textId="77777777" w:rsidTr="006C33CD">
        <w:tc>
          <w:tcPr>
            <w:tcW w:w="2252" w:type="pct"/>
            <w:shd w:val="clear" w:color="auto" w:fill="auto"/>
          </w:tcPr>
          <w:p w14:paraId="063BA5C7" w14:textId="3EF11478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39" w:type="pct"/>
            <w:shd w:val="clear" w:color="auto" w:fill="auto"/>
          </w:tcPr>
          <w:p w14:paraId="395381B5" w14:textId="507E6A35" w:rsidR="006C33CD" w:rsidRPr="004B3F1E" w:rsidRDefault="006C33CD" w:rsidP="006C33CD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53A3E25B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12FA296" w14:textId="3A1EF3DE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B7D330E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D1C5C66" w14:textId="221FD444" w:rsidR="006C33CD" w:rsidRPr="004B3F1E" w:rsidRDefault="006C33CD" w:rsidP="006C33CD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411BDB9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7A84808" w14:textId="2AAF4CBE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33CD" w:rsidRPr="004B3F1E" w14:paraId="450AD38F" w14:textId="77777777" w:rsidTr="006C33CD">
        <w:tc>
          <w:tcPr>
            <w:tcW w:w="2252" w:type="pct"/>
            <w:shd w:val="clear" w:color="auto" w:fill="auto"/>
          </w:tcPr>
          <w:p w14:paraId="6DDF5E48" w14:textId="273C3F6F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0DB74" w14:textId="4C483680" w:rsidR="006C33CD" w:rsidRPr="004B3F1E" w:rsidRDefault="00976F4C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25,483</w:t>
            </w:r>
          </w:p>
        </w:tc>
        <w:tc>
          <w:tcPr>
            <w:tcW w:w="149" w:type="pct"/>
            <w:shd w:val="clear" w:color="auto" w:fill="auto"/>
          </w:tcPr>
          <w:p w14:paraId="465FCF2D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49BC99C" w14:textId="5C8D72C9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    18,174 </w:t>
            </w:r>
          </w:p>
        </w:tc>
        <w:tc>
          <w:tcPr>
            <w:tcW w:w="149" w:type="pct"/>
            <w:shd w:val="clear" w:color="auto" w:fill="auto"/>
          </w:tcPr>
          <w:p w14:paraId="479264D3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632D5DB" w14:textId="376883C5" w:rsidR="006C33CD" w:rsidRPr="004B3F1E" w:rsidRDefault="00F50BB6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49" w:type="pct"/>
            <w:shd w:val="clear" w:color="auto" w:fill="auto"/>
          </w:tcPr>
          <w:p w14:paraId="77431F47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13D622" w14:textId="1F6A436B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6C33CD" w:rsidRPr="004B3F1E" w14:paraId="0E3723FA" w14:textId="77777777" w:rsidTr="006C33CD">
        <w:tc>
          <w:tcPr>
            <w:tcW w:w="2252" w:type="pct"/>
            <w:shd w:val="clear" w:color="auto" w:fill="auto"/>
          </w:tcPr>
          <w:p w14:paraId="773964B2" w14:textId="633815B4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8EE0F" w14:textId="3433CFF2" w:rsidR="006C33CD" w:rsidRPr="004B3F1E" w:rsidRDefault="00976F4C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4,992</w:t>
            </w:r>
          </w:p>
        </w:tc>
        <w:tc>
          <w:tcPr>
            <w:tcW w:w="149" w:type="pct"/>
            <w:shd w:val="clear" w:color="auto" w:fill="auto"/>
          </w:tcPr>
          <w:p w14:paraId="703196C7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9724EB3" w14:textId="030E69DD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4,724 </w:t>
            </w:r>
          </w:p>
        </w:tc>
        <w:tc>
          <w:tcPr>
            <w:tcW w:w="149" w:type="pct"/>
            <w:shd w:val="clear" w:color="auto" w:fill="auto"/>
          </w:tcPr>
          <w:p w14:paraId="7141ECFC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92D7616" w14:textId="3F93E1E0" w:rsidR="006C33CD" w:rsidRPr="004B3F1E" w:rsidRDefault="00F50BB6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10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017EB42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A8FE79" w14:textId="5831D722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3CD" w:rsidRPr="004B3F1E" w14:paraId="48DB1DDC" w14:textId="77777777" w:rsidTr="006C33CD">
        <w:tc>
          <w:tcPr>
            <w:tcW w:w="2252" w:type="pct"/>
            <w:shd w:val="clear" w:color="auto" w:fill="auto"/>
          </w:tcPr>
          <w:p w14:paraId="023198F6" w14:textId="7FA97743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5BCB4" w14:textId="01868912" w:rsidR="006C33CD" w:rsidRPr="001E5103" w:rsidRDefault="00976F4C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103">
              <w:rPr>
                <w:rFonts w:asciiTheme="majorBidi" w:hAnsiTheme="majorBidi" w:cstheme="majorBidi"/>
                <w:sz w:val="30"/>
                <w:szCs w:val="30"/>
              </w:rPr>
              <w:t>2,80</w:t>
            </w:r>
            <w:r w:rsidR="007A6B9F" w:rsidRPr="001E510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13E52D19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9FFCB2F" w14:textId="266E6240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     1,253 </w:t>
            </w:r>
          </w:p>
        </w:tc>
        <w:tc>
          <w:tcPr>
            <w:tcW w:w="149" w:type="pct"/>
            <w:shd w:val="clear" w:color="auto" w:fill="auto"/>
          </w:tcPr>
          <w:p w14:paraId="45229F45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C44E1B2" w14:textId="274D28E4" w:rsidR="006C33CD" w:rsidRPr="004B3F1E" w:rsidRDefault="00F50BB6" w:rsidP="00F50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59935C61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54BD29A" w14:textId="11BA7BF0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3CD" w:rsidRPr="004B3F1E" w14:paraId="6700C97E" w14:textId="77777777" w:rsidTr="006C33CD">
        <w:tc>
          <w:tcPr>
            <w:tcW w:w="2252" w:type="pct"/>
            <w:shd w:val="clear" w:color="auto" w:fill="auto"/>
          </w:tcPr>
          <w:p w14:paraId="4B926F46" w14:textId="639F7411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90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39C68" w14:textId="32729D66" w:rsidR="006C33CD" w:rsidRPr="001E5103" w:rsidRDefault="00976F4C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103">
              <w:rPr>
                <w:rFonts w:asciiTheme="majorBidi" w:hAnsiTheme="majorBidi" w:cstheme="majorBidi"/>
                <w:sz w:val="30"/>
                <w:szCs w:val="30"/>
              </w:rPr>
              <w:t>28,865</w:t>
            </w:r>
          </w:p>
        </w:tc>
        <w:tc>
          <w:tcPr>
            <w:tcW w:w="149" w:type="pct"/>
            <w:shd w:val="clear" w:color="auto" w:fill="auto"/>
          </w:tcPr>
          <w:p w14:paraId="2A5422AA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2A846" w14:textId="0FCE855C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19,563 </w:t>
            </w:r>
          </w:p>
        </w:tc>
        <w:tc>
          <w:tcPr>
            <w:tcW w:w="149" w:type="pct"/>
            <w:shd w:val="clear" w:color="auto" w:fill="auto"/>
          </w:tcPr>
          <w:p w14:paraId="5EBE816F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D7870D7" w14:textId="391DCE80" w:rsidR="006C33CD" w:rsidRPr="004B3F1E" w:rsidRDefault="00F50BB6" w:rsidP="00F50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208DC911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A67464C" w14:textId="122721FC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3CD" w:rsidRPr="004B3F1E" w14:paraId="758A8B2C" w14:textId="77777777" w:rsidTr="006C33CD">
        <w:tc>
          <w:tcPr>
            <w:tcW w:w="2252" w:type="pct"/>
            <w:shd w:val="clear" w:color="auto" w:fill="auto"/>
          </w:tcPr>
          <w:p w14:paraId="488D1D08" w14:textId="5F0A1131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</w:tcPr>
          <w:p w14:paraId="689F9FC9" w14:textId="76E8FA9B" w:rsidR="006C33CD" w:rsidRPr="001E5103" w:rsidRDefault="00976F4C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127,97</w:t>
            </w:r>
            <w:r w:rsidR="007A6B9F" w:rsidRPr="001E5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4EC1C0BA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7A0B902F" w14:textId="7E1AC765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98,721</w:t>
            </w:r>
          </w:p>
        </w:tc>
        <w:tc>
          <w:tcPr>
            <w:tcW w:w="149" w:type="pct"/>
            <w:shd w:val="clear" w:color="auto" w:fill="auto"/>
          </w:tcPr>
          <w:p w14:paraId="28A75B81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376E243A" w14:textId="7E290812" w:rsidR="006C33CD" w:rsidRPr="004B3F1E" w:rsidRDefault="00F50BB6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45,621</w:t>
            </w:r>
          </w:p>
        </w:tc>
        <w:tc>
          <w:tcPr>
            <w:tcW w:w="149" w:type="pct"/>
            <w:shd w:val="clear" w:color="auto" w:fill="auto"/>
          </w:tcPr>
          <w:p w14:paraId="1770A009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56B84060" w14:textId="3EBB097D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36,562</w:t>
            </w:r>
          </w:p>
        </w:tc>
      </w:tr>
      <w:tr w:rsidR="006C33CD" w:rsidRPr="004B3F1E" w14:paraId="25DA49FB" w14:textId="77777777" w:rsidTr="006C33CD">
        <w:tc>
          <w:tcPr>
            <w:tcW w:w="2252" w:type="pct"/>
            <w:shd w:val="clear" w:color="auto" w:fill="auto"/>
          </w:tcPr>
          <w:p w14:paraId="0A8D26E2" w14:textId="6583FC2F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64195982" w14:textId="0AB2F6ED" w:rsidR="006C33CD" w:rsidRPr="001E5103" w:rsidRDefault="00976F4C" w:rsidP="00976F4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(12,876)</w:t>
            </w:r>
          </w:p>
        </w:tc>
        <w:tc>
          <w:tcPr>
            <w:tcW w:w="149" w:type="pct"/>
            <w:shd w:val="clear" w:color="auto" w:fill="auto"/>
          </w:tcPr>
          <w:p w14:paraId="3B8BACEA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8755AEE" w14:textId="64087498" w:rsidR="006C33CD" w:rsidRPr="004B3F1E" w:rsidRDefault="006C33CD" w:rsidP="006C33CD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(10,829)</w:t>
            </w:r>
          </w:p>
        </w:tc>
        <w:tc>
          <w:tcPr>
            <w:tcW w:w="149" w:type="pct"/>
            <w:shd w:val="clear" w:color="auto" w:fill="auto"/>
          </w:tcPr>
          <w:p w14:paraId="492E5911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21BBDB7" w14:textId="07279281" w:rsidR="006C33CD" w:rsidRPr="004B3F1E" w:rsidRDefault="00F50BB6" w:rsidP="006C33CD">
            <w:pPr>
              <w:pStyle w:val="acctfourfigures"/>
              <w:tabs>
                <w:tab w:val="clear" w:pos="765"/>
                <w:tab w:val="left" w:pos="600"/>
              </w:tabs>
              <w:spacing w:line="240" w:lineRule="auto"/>
              <w:ind w:left="60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D49D578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48F3B15" w14:textId="31A5C384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3CD" w:rsidRPr="004B3F1E" w14:paraId="6B7BE623" w14:textId="77777777" w:rsidTr="006C33CD">
        <w:tc>
          <w:tcPr>
            <w:tcW w:w="2252" w:type="pct"/>
            <w:shd w:val="clear" w:color="auto" w:fill="auto"/>
          </w:tcPr>
          <w:p w14:paraId="06A83011" w14:textId="0B38BFF5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8C155" w14:textId="37ED0746" w:rsidR="006C33CD" w:rsidRPr="001E5103" w:rsidRDefault="00976F4C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115,09</w:t>
            </w:r>
            <w:r w:rsidR="007A6B9F" w:rsidRPr="001E5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6B2DCCD1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76057" w14:textId="17D123BB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87,892</w:t>
            </w:r>
          </w:p>
        </w:tc>
        <w:tc>
          <w:tcPr>
            <w:tcW w:w="149" w:type="pct"/>
            <w:shd w:val="clear" w:color="auto" w:fill="auto"/>
          </w:tcPr>
          <w:p w14:paraId="36D7D188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E25C7" w14:textId="2CE3A09C" w:rsidR="006C33CD" w:rsidRPr="004B3F1E" w:rsidRDefault="00F50BB6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45,621</w:t>
            </w:r>
          </w:p>
        </w:tc>
        <w:tc>
          <w:tcPr>
            <w:tcW w:w="149" w:type="pct"/>
            <w:shd w:val="clear" w:color="auto" w:fill="auto"/>
          </w:tcPr>
          <w:p w14:paraId="384BEED4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602F2" w14:textId="235CDFB6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36,562</w:t>
            </w:r>
          </w:p>
        </w:tc>
      </w:tr>
    </w:tbl>
    <w:p w14:paraId="3D35F460" w14:textId="77777777" w:rsidR="00FC45C5" w:rsidRPr="004B3F1E" w:rsidRDefault="00FC45C5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8653173" w14:textId="77777777" w:rsidR="007E5FA9" w:rsidRDefault="007E5FA9">
      <w:r>
        <w:br w:type="page"/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990"/>
        <w:gridCol w:w="273"/>
        <w:gridCol w:w="1063"/>
        <w:gridCol w:w="273"/>
        <w:gridCol w:w="1083"/>
        <w:gridCol w:w="273"/>
        <w:gridCol w:w="1072"/>
      </w:tblGrid>
      <w:tr w:rsidR="00CD6672" w:rsidRPr="004B3F1E" w14:paraId="7A0CB4EE" w14:textId="77777777" w:rsidTr="00FD0B39">
        <w:trPr>
          <w:tblHeader/>
        </w:trPr>
        <w:tc>
          <w:tcPr>
            <w:tcW w:w="2257" w:type="pct"/>
            <w:shd w:val="clear" w:color="auto" w:fill="auto"/>
          </w:tcPr>
          <w:p w14:paraId="3186C97B" w14:textId="4B070C06" w:rsidR="00CD6672" w:rsidRPr="004B3F1E" w:rsidRDefault="00CD6672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269" w:type="pct"/>
            <w:gridSpan w:val="3"/>
            <w:shd w:val="clear" w:color="auto" w:fill="auto"/>
          </w:tcPr>
          <w:p w14:paraId="1AEC43C9" w14:textId="77777777" w:rsidR="00CD6672" w:rsidRPr="004B3F1E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shd w:val="clear" w:color="auto" w:fill="auto"/>
          </w:tcPr>
          <w:p w14:paraId="74F13029" w14:textId="77777777" w:rsidR="00CD6672" w:rsidRPr="004B3F1E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63D1934C" w14:textId="77777777" w:rsidR="00CD6672" w:rsidRPr="004B3F1E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1C8C" w:rsidRPr="004B3F1E" w14:paraId="3122FB57" w14:textId="77777777" w:rsidTr="007E5FA9">
        <w:trPr>
          <w:trHeight w:val="344"/>
          <w:tblHeader/>
        </w:trPr>
        <w:tc>
          <w:tcPr>
            <w:tcW w:w="2257" w:type="pct"/>
            <w:shd w:val="clear" w:color="auto" w:fill="auto"/>
          </w:tcPr>
          <w:p w14:paraId="548604FF" w14:textId="41371CFE" w:rsidR="00E91C8C" w:rsidRPr="004B3F1E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</w:tcPr>
          <w:p w14:paraId="347A9243" w14:textId="162ED04E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3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5D49F632" w14:textId="77777777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976BE8B" w14:textId="3B89EA0E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3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5B78C74A" w14:textId="77777777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3825832" w14:textId="4D8F658A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3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7A7E48BB" w14:textId="77777777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9B93494" w14:textId="0D35A9C8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3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537D0" w:rsidRPr="004B3F1E" w14:paraId="3D47B835" w14:textId="77777777" w:rsidTr="00FD0B39">
        <w:trPr>
          <w:tblHeader/>
        </w:trPr>
        <w:tc>
          <w:tcPr>
            <w:tcW w:w="2257" w:type="pct"/>
            <w:shd w:val="clear" w:color="auto" w:fill="auto"/>
            <w:vAlign w:val="center"/>
          </w:tcPr>
          <w:p w14:paraId="26110FD3" w14:textId="77777777" w:rsidR="007537D0" w:rsidRPr="004B3F1E" w:rsidRDefault="007537D0" w:rsidP="0075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3" w:type="pct"/>
            <w:gridSpan w:val="7"/>
            <w:shd w:val="clear" w:color="auto" w:fill="auto"/>
          </w:tcPr>
          <w:p w14:paraId="7798D59C" w14:textId="77777777" w:rsidR="007537D0" w:rsidRPr="004B3F1E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33CD" w:rsidRPr="004B3F1E" w14:paraId="744F39B0" w14:textId="77777777" w:rsidTr="007E5FA9">
        <w:tc>
          <w:tcPr>
            <w:tcW w:w="2257" w:type="pct"/>
            <w:shd w:val="clear" w:color="auto" w:fill="auto"/>
          </w:tcPr>
          <w:p w14:paraId="0372B0E2" w14:textId="2F44611D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ณ วันที่</w:t>
            </w:r>
            <w:r w:rsidRPr="004B3F1E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มกราคม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88998" w14:textId="70185EF1" w:rsidR="006C33CD" w:rsidRPr="004B3F1E" w:rsidRDefault="00174132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10,829</w:t>
            </w:r>
          </w:p>
        </w:tc>
        <w:tc>
          <w:tcPr>
            <w:tcW w:w="149" w:type="pct"/>
            <w:shd w:val="clear" w:color="auto" w:fill="auto"/>
          </w:tcPr>
          <w:p w14:paraId="16C36E9A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6276D060" w14:textId="69850ECF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9,780 </w:t>
            </w:r>
          </w:p>
        </w:tc>
        <w:tc>
          <w:tcPr>
            <w:tcW w:w="149" w:type="pct"/>
            <w:shd w:val="clear" w:color="auto" w:fill="auto"/>
          </w:tcPr>
          <w:p w14:paraId="0324E931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A12A902" w14:textId="339543CF" w:rsidR="006C33CD" w:rsidRPr="004B3F1E" w:rsidRDefault="00F50BB6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8EA9202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9F0573A" w14:textId="29003082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3CD" w:rsidRPr="004B3F1E" w14:paraId="6D57950C" w14:textId="77777777" w:rsidTr="007E5FA9">
        <w:tc>
          <w:tcPr>
            <w:tcW w:w="2257" w:type="pct"/>
            <w:shd w:val="clear" w:color="auto" w:fill="auto"/>
          </w:tcPr>
          <w:p w14:paraId="1E650B2D" w14:textId="7486ADE2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891A" w14:textId="07E9BBA2" w:rsidR="006C33CD" w:rsidRPr="004B3F1E" w:rsidRDefault="00174132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6,055</w:t>
            </w:r>
          </w:p>
        </w:tc>
        <w:tc>
          <w:tcPr>
            <w:tcW w:w="149" w:type="pct"/>
            <w:shd w:val="clear" w:color="auto" w:fill="auto"/>
          </w:tcPr>
          <w:p w14:paraId="031A766D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293DEE1E" w14:textId="099D707B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1,049 </w:t>
            </w:r>
          </w:p>
        </w:tc>
        <w:tc>
          <w:tcPr>
            <w:tcW w:w="149" w:type="pct"/>
            <w:shd w:val="clear" w:color="auto" w:fill="auto"/>
          </w:tcPr>
          <w:p w14:paraId="47E4C96B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F0FFA85" w14:textId="00572C74" w:rsidR="006C33CD" w:rsidRPr="004B3F1E" w:rsidRDefault="00F50BB6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30A8255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536AB55" w14:textId="0751A7EC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3CD" w:rsidRPr="004B3F1E" w14:paraId="3A35160C" w14:textId="77777777" w:rsidTr="007E5FA9">
        <w:tc>
          <w:tcPr>
            <w:tcW w:w="2257" w:type="pct"/>
            <w:shd w:val="clear" w:color="auto" w:fill="auto"/>
          </w:tcPr>
          <w:p w14:paraId="336AE6DE" w14:textId="44EEADC4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ตัดบัญชี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7AE10" w14:textId="62DA47EA" w:rsidR="006C33CD" w:rsidRPr="004B3F1E" w:rsidRDefault="00174132" w:rsidP="00174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(4,008)</w:t>
            </w:r>
          </w:p>
        </w:tc>
        <w:tc>
          <w:tcPr>
            <w:tcW w:w="149" w:type="pct"/>
            <w:shd w:val="clear" w:color="auto" w:fill="auto"/>
          </w:tcPr>
          <w:p w14:paraId="384D665E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C5CF3BA" w14:textId="6E844C00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4FED64C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F701680" w14:textId="2B50FFDC" w:rsidR="006C33CD" w:rsidRPr="004B3F1E" w:rsidRDefault="00F50BB6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A1BEDC4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C7D33B3" w14:textId="3F35ECC1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3CD" w:rsidRPr="004B3F1E" w14:paraId="1DB90214" w14:textId="77777777" w:rsidTr="007E5FA9">
        <w:tc>
          <w:tcPr>
            <w:tcW w:w="2257" w:type="pct"/>
            <w:shd w:val="clear" w:color="auto" w:fill="auto"/>
          </w:tcPr>
          <w:p w14:paraId="424B0974" w14:textId="46F2FD33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B687B9" w14:textId="57517E28" w:rsidR="006C33CD" w:rsidRPr="004B3F1E" w:rsidRDefault="00174132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12,876</w:t>
            </w:r>
          </w:p>
        </w:tc>
        <w:tc>
          <w:tcPr>
            <w:tcW w:w="149" w:type="pct"/>
            <w:shd w:val="clear" w:color="auto" w:fill="auto"/>
          </w:tcPr>
          <w:p w14:paraId="1C81A338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F5B1C" w14:textId="02450E9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10,829 </w:t>
            </w:r>
          </w:p>
        </w:tc>
        <w:tc>
          <w:tcPr>
            <w:tcW w:w="149" w:type="pct"/>
            <w:shd w:val="clear" w:color="auto" w:fill="auto"/>
          </w:tcPr>
          <w:p w14:paraId="49370AC0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44FD3" w14:textId="5D746AB8" w:rsidR="006C33CD" w:rsidRPr="004B3F1E" w:rsidRDefault="00F50BB6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D9736F5" w14:textId="77777777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41EA8" w14:textId="12C87E0F" w:rsidR="006C33CD" w:rsidRPr="004B3F1E" w:rsidRDefault="006C33CD" w:rsidP="006C3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B52C0AB" w14:textId="7DEB38AF" w:rsidR="00FC45C5" w:rsidRPr="004B3F1E" w:rsidRDefault="00FC45C5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EA827E" w14:textId="0D26EF82" w:rsidR="00966B07" w:rsidRDefault="00966B07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Pr="004B3F1E">
        <w:rPr>
          <w:rFonts w:asciiTheme="majorBidi" w:hAnsiTheme="majorBidi" w:cstheme="majorBidi"/>
          <w:sz w:val="30"/>
          <w:szCs w:val="30"/>
        </w:rPr>
        <w:t>2</w:t>
      </w:r>
      <w:r w:rsidR="00587E38" w:rsidRPr="004B3F1E">
        <w:rPr>
          <w:rFonts w:asciiTheme="majorBidi" w:hAnsiTheme="majorBidi" w:cstheme="majorBidi"/>
          <w:sz w:val="30"/>
          <w:szCs w:val="30"/>
        </w:rPr>
        <w:t>4</w:t>
      </w:r>
      <w:r w:rsidR="00B540C0" w:rsidRPr="004B3F1E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5F4024" w:rsidRPr="004B3F1E">
        <w:rPr>
          <w:rFonts w:asciiTheme="majorBidi" w:hAnsiTheme="majorBidi" w:cstheme="majorBidi"/>
          <w:sz w:val="30"/>
          <w:szCs w:val="30"/>
        </w:rPr>
        <w:t>1</w:t>
      </w:r>
      <w:r w:rsidR="005F4024" w:rsidRPr="004B3F1E">
        <w:rPr>
          <w:rFonts w:asciiTheme="majorBidi" w:hAnsiTheme="majorBidi" w:cstheme="majorBidi"/>
          <w:sz w:val="30"/>
          <w:szCs w:val="30"/>
          <w:cs/>
        </w:rPr>
        <w:t>)</w:t>
      </w:r>
    </w:p>
    <w:p w14:paraId="29BF02D4" w14:textId="77777777" w:rsidR="007E5FA9" w:rsidRPr="004B3F1E" w:rsidRDefault="007E5FA9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CD9766" w14:textId="057FF53A" w:rsidR="00A43EB9" w:rsidRPr="004B3F1E" w:rsidRDefault="00922E45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D361E90" w14:textId="77777777" w:rsidR="00691C36" w:rsidRPr="004B3F1E" w:rsidRDefault="00691C36" w:rsidP="00BC03B8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170"/>
        <w:gridCol w:w="272"/>
        <w:gridCol w:w="1081"/>
        <w:gridCol w:w="272"/>
        <w:gridCol w:w="1081"/>
        <w:gridCol w:w="272"/>
        <w:gridCol w:w="1078"/>
      </w:tblGrid>
      <w:tr w:rsidR="000D376B" w:rsidRPr="004B3F1E" w14:paraId="3A3FD875" w14:textId="77777777" w:rsidTr="00AA16B8">
        <w:trPr>
          <w:tblHeader/>
        </w:trPr>
        <w:tc>
          <w:tcPr>
            <w:tcW w:w="2154" w:type="pct"/>
          </w:tcPr>
          <w:p w14:paraId="603F538D" w14:textId="77777777" w:rsidR="000D376B" w:rsidRPr="004B3F1E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78752EDF" w14:textId="77777777" w:rsidR="000D376B" w:rsidRPr="004B3F1E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42941B5F" w14:textId="77777777" w:rsidR="000D376B" w:rsidRPr="004B3F1E" w:rsidRDefault="000D376B" w:rsidP="0013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46EAD6D1" w14:textId="77777777" w:rsidR="000D376B" w:rsidRPr="004B3F1E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C8C" w:rsidRPr="004B3F1E" w14:paraId="019C9A78" w14:textId="77777777" w:rsidTr="00AA16B8">
        <w:trPr>
          <w:tblHeader/>
        </w:trPr>
        <w:tc>
          <w:tcPr>
            <w:tcW w:w="2154" w:type="pct"/>
          </w:tcPr>
          <w:p w14:paraId="3E5FD3C0" w14:textId="77777777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7D4B3F05" w14:textId="24284677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63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ABD8D97" w14:textId="77777777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4EDAD8C" w14:textId="5BCCB519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638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0D27CFF2" w14:textId="77777777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B612299" w14:textId="70022560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63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68791D73" w14:textId="77777777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6BA4C4" w14:textId="2222E993" w:rsidR="00E91C8C" w:rsidRPr="004B3F1E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638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C43B8" w:rsidRPr="004B3F1E" w14:paraId="3047677D" w14:textId="77777777" w:rsidTr="0097638D">
        <w:trPr>
          <w:tblHeader/>
        </w:trPr>
        <w:tc>
          <w:tcPr>
            <w:tcW w:w="2154" w:type="pct"/>
          </w:tcPr>
          <w:p w14:paraId="6FDEA7F6" w14:textId="77777777" w:rsidR="005C43B8" w:rsidRPr="004B3F1E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6" w:type="pct"/>
            <w:gridSpan w:val="7"/>
          </w:tcPr>
          <w:p w14:paraId="4BDE7550" w14:textId="77777777" w:rsidR="005C43B8" w:rsidRPr="004B3F1E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16B8" w:rsidRPr="004B3F1E" w14:paraId="698962B9" w14:textId="77777777" w:rsidTr="00AA16B8">
        <w:tc>
          <w:tcPr>
            <w:tcW w:w="2154" w:type="pct"/>
          </w:tcPr>
          <w:p w14:paraId="3E59EFB1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7" w:type="pct"/>
          </w:tcPr>
          <w:p w14:paraId="1B4D2581" w14:textId="5CB62415" w:rsidR="00AA16B8" w:rsidRPr="004B3F1E" w:rsidRDefault="00AA16B8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4,617</w:t>
            </w:r>
          </w:p>
        </w:tc>
        <w:tc>
          <w:tcPr>
            <w:tcW w:w="148" w:type="pct"/>
          </w:tcPr>
          <w:p w14:paraId="79A49549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A00000A" w14:textId="5A11E9BC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3,438</w:t>
            </w:r>
          </w:p>
        </w:tc>
        <w:tc>
          <w:tcPr>
            <w:tcW w:w="148" w:type="pct"/>
          </w:tcPr>
          <w:p w14:paraId="2D0E567A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184DCE" w14:textId="4A57AF8B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6D9641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29FADA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6B8" w:rsidRPr="004B3F1E" w14:paraId="0F381000" w14:textId="77777777" w:rsidTr="00AA16B8">
        <w:tc>
          <w:tcPr>
            <w:tcW w:w="2154" w:type="pct"/>
          </w:tcPr>
          <w:p w14:paraId="569D31C4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7" w:type="pct"/>
          </w:tcPr>
          <w:p w14:paraId="678B0EE2" w14:textId="2A6CCF69" w:rsidR="00AA16B8" w:rsidRPr="004B3F1E" w:rsidRDefault="00AA16B8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333,96</w:t>
            </w:r>
            <w:r w:rsidR="000758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5CC6D668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31C399C" w14:textId="58458BA3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220,143</w:t>
            </w:r>
          </w:p>
        </w:tc>
        <w:tc>
          <w:tcPr>
            <w:tcW w:w="148" w:type="pct"/>
          </w:tcPr>
          <w:p w14:paraId="7CDAE9BD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545F038" w14:textId="20F637E5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71D783A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9A017D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6B8" w:rsidRPr="004B3F1E" w14:paraId="3F0B36F9" w14:textId="77777777" w:rsidTr="00AA16B8">
        <w:tc>
          <w:tcPr>
            <w:tcW w:w="2154" w:type="pct"/>
          </w:tcPr>
          <w:p w14:paraId="74CA7F94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วัสดุและของใช้สิ้นเปลือง</w:t>
            </w:r>
          </w:p>
        </w:tc>
        <w:tc>
          <w:tcPr>
            <w:tcW w:w="637" w:type="pct"/>
          </w:tcPr>
          <w:p w14:paraId="178D37B8" w14:textId="79B9FBDF" w:rsidR="00AA16B8" w:rsidRPr="004B3F1E" w:rsidRDefault="00AA16B8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38,680</w:t>
            </w:r>
          </w:p>
        </w:tc>
        <w:tc>
          <w:tcPr>
            <w:tcW w:w="148" w:type="pct"/>
          </w:tcPr>
          <w:p w14:paraId="1F9F5780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EC922E" w14:textId="5AA4E109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33,696</w:t>
            </w:r>
          </w:p>
        </w:tc>
        <w:tc>
          <w:tcPr>
            <w:tcW w:w="148" w:type="pct"/>
          </w:tcPr>
          <w:p w14:paraId="14B0CFE5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E244E38" w14:textId="20CB2236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D9A5DE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5BD023B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6B8" w:rsidRPr="004B3F1E" w14:paraId="306647D5" w14:textId="77777777" w:rsidTr="00AA16B8">
        <w:tc>
          <w:tcPr>
            <w:tcW w:w="2154" w:type="pct"/>
          </w:tcPr>
          <w:p w14:paraId="2C48C85F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F3BBD26" w14:textId="44C10214" w:rsidR="00AA16B8" w:rsidRPr="004B3F1E" w:rsidRDefault="00AA16B8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377,25</w:t>
            </w:r>
            <w:r w:rsidR="000758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31D45670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A04D570" w14:textId="4E99BCA3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257,277</w:t>
            </w:r>
          </w:p>
        </w:tc>
        <w:tc>
          <w:tcPr>
            <w:tcW w:w="148" w:type="pct"/>
          </w:tcPr>
          <w:p w14:paraId="667CFFDA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4704A0D" w14:textId="2BEC392D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D5B83A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C096B4E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A16B8" w:rsidRPr="004B3F1E" w14:paraId="352EF818" w14:textId="77777777" w:rsidTr="00AA16B8">
        <w:tc>
          <w:tcPr>
            <w:tcW w:w="2154" w:type="pct"/>
          </w:tcPr>
          <w:p w14:paraId="5EDE8E91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B1048DD" w14:textId="0977B9C5" w:rsidR="00AA16B8" w:rsidRPr="004B3F1E" w:rsidRDefault="00AA16B8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(461)</w:t>
            </w:r>
          </w:p>
        </w:tc>
        <w:tc>
          <w:tcPr>
            <w:tcW w:w="148" w:type="pct"/>
          </w:tcPr>
          <w:p w14:paraId="5AC8073F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6CAE83C" w14:textId="7C53955C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(789)</w:t>
            </w:r>
          </w:p>
        </w:tc>
        <w:tc>
          <w:tcPr>
            <w:tcW w:w="148" w:type="pct"/>
          </w:tcPr>
          <w:p w14:paraId="713C124C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896D8E9" w14:textId="205A38BC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0C1A51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15A6DB0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6B8" w:rsidRPr="004B3F1E" w14:paraId="3FDF128C" w14:textId="77777777" w:rsidTr="00AA16B8">
        <w:tc>
          <w:tcPr>
            <w:tcW w:w="2154" w:type="pct"/>
          </w:tcPr>
          <w:p w14:paraId="65F06DA2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3AAD38A" w14:textId="3FC5BEBC" w:rsidR="00AA16B8" w:rsidRPr="004B3F1E" w:rsidRDefault="00AA16B8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376,79</w:t>
            </w:r>
            <w:r w:rsidR="000758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B82405B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EEBBA20" w14:textId="6945E5AA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256,488</w:t>
            </w:r>
          </w:p>
        </w:tc>
        <w:tc>
          <w:tcPr>
            <w:tcW w:w="148" w:type="pct"/>
          </w:tcPr>
          <w:p w14:paraId="24503A03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CE5D82" w14:textId="403F3F6A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BE60496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4AEFD1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A16B8" w:rsidRPr="004B3F1E" w14:paraId="7B2EAE32" w14:textId="77777777" w:rsidTr="00AA16B8">
        <w:tc>
          <w:tcPr>
            <w:tcW w:w="2154" w:type="pct"/>
          </w:tcPr>
          <w:p w14:paraId="6BD754CE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3EDD5BC5" w14:textId="77777777" w:rsidR="00AA16B8" w:rsidRPr="004B3F1E" w:rsidRDefault="00AA16B8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167500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1935212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C06AE9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FD2358C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E5D31F3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7851F4F1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6B8" w:rsidRPr="004B3F1E" w14:paraId="260B3C91" w14:textId="77777777" w:rsidTr="00AA16B8">
        <w:tc>
          <w:tcPr>
            <w:tcW w:w="2154" w:type="pct"/>
          </w:tcPr>
          <w:p w14:paraId="48DD9CB0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รวมในบัญชีต้นทุนขายและบริการ</w:t>
            </w:r>
          </w:p>
        </w:tc>
        <w:tc>
          <w:tcPr>
            <w:tcW w:w="637" w:type="pct"/>
          </w:tcPr>
          <w:p w14:paraId="78D0F4C2" w14:textId="77777777" w:rsidR="00AA16B8" w:rsidRPr="00D316DD" w:rsidRDefault="00AA16B8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4ABB1B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4F89B67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6E98C9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DE823C0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B03039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B36F2BF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6B8" w:rsidRPr="004B3F1E" w14:paraId="4CAECA24" w14:textId="77777777" w:rsidTr="00AA16B8">
        <w:trPr>
          <w:trHeight w:val="407"/>
        </w:trPr>
        <w:tc>
          <w:tcPr>
            <w:tcW w:w="2154" w:type="pct"/>
          </w:tcPr>
          <w:p w14:paraId="181F3C7A" w14:textId="77777777" w:rsidR="00AA16B8" w:rsidRPr="004B3F1E" w:rsidRDefault="00AA16B8" w:rsidP="00AA16B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right="-43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37" w:type="pct"/>
          </w:tcPr>
          <w:p w14:paraId="015FD7D6" w14:textId="7B670598" w:rsidR="00AA16B8" w:rsidRPr="00D316DD" w:rsidRDefault="00442247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2,239,351</w:t>
            </w:r>
          </w:p>
        </w:tc>
        <w:tc>
          <w:tcPr>
            <w:tcW w:w="148" w:type="pct"/>
          </w:tcPr>
          <w:p w14:paraId="54E7D31B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C9A8CA6" w14:textId="4AB4954E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1,837,284</w:t>
            </w:r>
          </w:p>
        </w:tc>
        <w:tc>
          <w:tcPr>
            <w:tcW w:w="148" w:type="pct"/>
          </w:tcPr>
          <w:p w14:paraId="30129971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95556C" w14:textId="5570AB69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FFAF41C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73DB3E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6B8" w:rsidRPr="004B3F1E" w14:paraId="6D2902EB" w14:textId="77777777" w:rsidTr="00AA16B8">
        <w:tc>
          <w:tcPr>
            <w:tcW w:w="2154" w:type="pct"/>
          </w:tcPr>
          <w:p w14:paraId="688DA124" w14:textId="6E48A68A" w:rsidR="00AA16B8" w:rsidRPr="004B3F1E" w:rsidRDefault="00AA16B8" w:rsidP="00AA16B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right="-43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สุทธิที่คาดว่าจะได้รับและเสื่อมสภาพ</w:t>
            </w:r>
          </w:p>
        </w:tc>
        <w:tc>
          <w:tcPr>
            <w:tcW w:w="637" w:type="pct"/>
          </w:tcPr>
          <w:p w14:paraId="7649AF28" w14:textId="77777777" w:rsidR="00AA16B8" w:rsidRDefault="00AA16B8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FDA20E" w14:textId="39EC771B" w:rsidR="00AA16B8" w:rsidRPr="004B3F1E" w:rsidRDefault="00AA16B8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(328)</w:t>
            </w:r>
          </w:p>
        </w:tc>
        <w:tc>
          <w:tcPr>
            <w:tcW w:w="148" w:type="pct"/>
          </w:tcPr>
          <w:p w14:paraId="363EE8CD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F546BB7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962B28" w14:textId="24B5185C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48" w:type="pct"/>
          </w:tcPr>
          <w:p w14:paraId="3202598D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E6CB62E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4DC8FA" w14:textId="0B95F72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2417C0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B02766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43744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6B8" w:rsidRPr="004B3F1E" w14:paraId="12AC5555" w14:textId="77777777" w:rsidTr="00AA16B8">
        <w:tc>
          <w:tcPr>
            <w:tcW w:w="2154" w:type="pct"/>
          </w:tcPr>
          <w:p w14:paraId="5961DBB1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A360BEA" w14:textId="743B4BE9" w:rsidR="00AA16B8" w:rsidRPr="004B3F1E" w:rsidRDefault="00442247" w:rsidP="007A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2,239,023</w:t>
            </w:r>
          </w:p>
        </w:tc>
        <w:tc>
          <w:tcPr>
            <w:tcW w:w="148" w:type="pct"/>
          </w:tcPr>
          <w:p w14:paraId="2673D817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535BA27" w14:textId="5134D52C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1,837,568</w:t>
            </w:r>
          </w:p>
        </w:tc>
        <w:tc>
          <w:tcPr>
            <w:tcW w:w="148" w:type="pct"/>
          </w:tcPr>
          <w:p w14:paraId="3933552B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15714C9" w14:textId="133750FD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C52569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A38DE14" w14:textId="77777777" w:rsidR="00AA16B8" w:rsidRPr="004B3F1E" w:rsidRDefault="00AA16B8" w:rsidP="00AA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8524A97" w14:textId="77777777" w:rsidR="000D376B" w:rsidRPr="004B3F1E" w:rsidRDefault="000D376B" w:rsidP="000D3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268FC5" w14:textId="77777777" w:rsidR="002B3E44" w:rsidRPr="004B3F1E" w:rsidRDefault="002B3E44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  <w:sectPr w:rsidR="002B3E44" w:rsidRPr="004B3F1E" w:rsidSect="00607E0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7B3400A" w14:textId="50F748FD" w:rsidR="00EA4126" w:rsidRPr="004B3F1E" w:rsidRDefault="00EA4126" w:rsidP="00607E0C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AB3846A" w14:textId="35C84FE3" w:rsidR="002B3E44" w:rsidRPr="004B3F1E" w:rsidRDefault="002B3E44" w:rsidP="002B3E44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1503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30"/>
        <w:gridCol w:w="990"/>
        <w:gridCol w:w="720"/>
        <w:gridCol w:w="183"/>
        <w:gridCol w:w="897"/>
        <w:gridCol w:w="180"/>
        <w:gridCol w:w="63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90"/>
        <w:gridCol w:w="270"/>
        <w:gridCol w:w="900"/>
        <w:gridCol w:w="180"/>
        <w:gridCol w:w="900"/>
        <w:gridCol w:w="180"/>
        <w:gridCol w:w="810"/>
      </w:tblGrid>
      <w:tr w:rsidR="007F0C0C" w:rsidRPr="004B3F1E" w14:paraId="12A9E955" w14:textId="06CAD437" w:rsidTr="00607E0C">
        <w:trPr>
          <w:cantSplit/>
          <w:tblHeader/>
        </w:trPr>
        <w:tc>
          <w:tcPr>
            <w:tcW w:w="1530" w:type="dxa"/>
          </w:tcPr>
          <w:p w14:paraId="03EBC82E" w14:textId="77777777" w:rsidR="007F0C0C" w:rsidRPr="004B3F1E" w:rsidRDefault="007F0C0C" w:rsidP="00607E0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6B2EE2" w14:textId="77777777" w:rsidR="007F0C0C" w:rsidRPr="004B3F1E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35F240FC" w14:textId="77777777" w:rsidR="007F0C0C" w:rsidRPr="004B3F1E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9B3D5D2" w14:textId="77777777" w:rsidR="007F0C0C" w:rsidRPr="004B3F1E" w:rsidRDefault="007F0C0C" w:rsidP="00BD280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3"/>
          </w:tcPr>
          <w:p w14:paraId="731E9DB2" w14:textId="77777777" w:rsidR="007F0C0C" w:rsidRPr="004B3F1E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894AFA5" w14:textId="77777777" w:rsidR="007F0C0C" w:rsidRPr="004B3F1E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640" w:type="dxa"/>
            <w:gridSpan w:val="15"/>
            <w:hideMark/>
          </w:tcPr>
          <w:p w14:paraId="2FC35351" w14:textId="04BF489D" w:rsidR="007F0C0C" w:rsidRPr="004B3F1E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F0C0C" w:rsidRPr="004B3F1E" w14:paraId="5D059F80" w14:textId="4C898395" w:rsidTr="00607E0C">
        <w:trPr>
          <w:cantSplit/>
          <w:tblHeader/>
        </w:trPr>
        <w:tc>
          <w:tcPr>
            <w:tcW w:w="1530" w:type="dxa"/>
          </w:tcPr>
          <w:p w14:paraId="1B69180E" w14:textId="77777777" w:rsidR="007F0C0C" w:rsidRPr="004B3F1E" w:rsidRDefault="007F0C0C" w:rsidP="00672BDD">
            <w:pPr>
              <w:spacing w:line="240" w:lineRule="auto"/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9CC9114" w14:textId="77777777" w:rsidR="007F0C0C" w:rsidRPr="004B3F1E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  <w:hideMark/>
          </w:tcPr>
          <w:p w14:paraId="27E66464" w14:textId="77777777" w:rsidR="007F0C0C" w:rsidRPr="004B3F1E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4CA605AD" w14:textId="77777777" w:rsidR="007F0C0C" w:rsidRPr="004B3F1E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834A447" w14:textId="77777777" w:rsidR="007F0C0C" w:rsidRPr="004B3F1E" w:rsidRDefault="007F0C0C" w:rsidP="00BD280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368EF6E2" w14:textId="77777777" w:rsidR="007F0C0C" w:rsidRPr="004B3F1E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5A213B2" w14:textId="77777777" w:rsidR="007F0C0C" w:rsidRPr="004B3F1E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4B3F1E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5DA541A" w14:textId="77777777" w:rsidR="007F0C0C" w:rsidRPr="004B3F1E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3D94B61" w14:textId="77777777" w:rsidR="007F0C0C" w:rsidRPr="004B3F1E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2D8B3A" w14:textId="77777777" w:rsidR="007F0C0C" w:rsidRPr="004B3F1E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842F262" w14:textId="77777777" w:rsidR="007F0C0C" w:rsidRPr="004B3F1E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  <w:hideMark/>
          </w:tcPr>
          <w:p w14:paraId="5B5969EC" w14:textId="77777777" w:rsidR="007F0C0C" w:rsidRPr="004B3F1E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0417826" w14:textId="77777777" w:rsidR="007F0C0C" w:rsidRPr="004B3F1E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4B3F1E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AAB157C" w14:textId="77777777" w:rsidR="007F0C0C" w:rsidRPr="004B3F1E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hideMark/>
          </w:tcPr>
          <w:p w14:paraId="5254F29C" w14:textId="77777777" w:rsidR="007F0C0C" w:rsidRPr="004B3F1E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26A32D17" w14:textId="68139556" w:rsidR="007F0C0C" w:rsidRPr="004B3F1E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BC560BC" w14:textId="77777777" w:rsidR="007F0C0C" w:rsidRPr="004B3F1E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5E6DDC17" w14:textId="77777777" w:rsidR="007F0C0C" w:rsidRPr="004B3F1E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  <w:p w14:paraId="493CA34F" w14:textId="02887168" w:rsidR="007F0C0C" w:rsidRPr="004B3F1E" w:rsidRDefault="00587E38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  <w:r w:rsidRPr="004B3F1E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  <w:r w:rsidR="007F0C0C" w:rsidRPr="004B3F1E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607E0C" w:rsidRPr="004B3F1E" w14:paraId="426D5123" w14:textId="0A2B11B6" w:rsidTr="00607E0C">
        <w:trPr>
          <w:cantSplit/>
          <w:tblHeader/>
        </w:trPr>
        <w:tc>
          <w:tcPr>
            <w:tcW w:w="1530" w:type="dxa"/>
          </w:tcPr>
          <w:p w14:paraId="3BC4CAAA" w14:textId="77777777" w:rsidR="00607E0C" w:rsidRPr="004B3F1E" w:rsidRDefault="00607E0C" w:rsidP="00607E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9FBB72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  <w:hideMark/>
          </w:tcPr>
          <w:p w14:paraId="15E6B62B" w14:textId="5C44E04F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14:paraId="4EE75A79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  <w:hideMark/>
          </w:tcPr>
          <w:p w14:paraId="1C86BF68" w14:textId="0D113D3E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869BE63" w14:textId="77777777" w:rsidR="00607E0C" w:rsidRPr="004B3F1E" w:rsidRDefault="00607E0C" w:rsidP="00607E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  <w:hideMark/>
          </w:tcPr>
          <w:p w14:paraId="0BB9D25B" w14:textId="178FDACC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72C7A03B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  <w:hideMark/>
          </w:tcPr>
          <w:p w14:paraId="6F5AF9F5" w14:textId="40D23D98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10341608" w14:textId="77777777" w:rsidR="00607E0C" w:rsidRPr="004B3F1E" w:rsidRDefault="00607E0C" w:rsidP="00607E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93DE548" w14:textId="40C19BE0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1691D3B9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73742E81" w14:textId="4C9E9222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4B2903F2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7F894921" w14:textId="2C62C01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50C77E9C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050F7D3" w14:textId="5B8557DD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0D400244" w14:textId="77777777" w:rsidR="00607E0C" w:rsidRPr="004B3F1E" w:rsidRDefault="00607E0C" w:rsidP="00607E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BA3AF69" w14:textId="1CCECDDC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018D3EA4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2A8D7D8" w14:textId="05A6F6DD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65B87E41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52E4D1" w14:textId="398EDAC2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3261A691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A57C64" w14:textId="7D7FFD3C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07E0C" w:rsidRPr="004B3F1E" w14:paraId="21C98A33" w14:textId="5BAF2167" w:rsidTr="00607E0C">
        <w:trPr>
          <w:cantSplit/>
          <w:tblHeader/>
        </w:trPr>
        <w:tc>
          <w:tcPr>
            <w:tcW w:w="1530" w:type="dxa"/>
          </w:tcPr>
          <w:p w14:paraId="76CE7E9F" w14:textId="77777777" w:rsidR="00607E0C" w:rsidRPr="004B3F1E" w:rsidRDefault="00607E0C" w:rsidP="00607E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C8641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29176C6B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2A701A4" w14:textId="77777777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530" w:type="dxa"/>
            <w:gridSpan w:val="19"/>
            <w:vAlign w:val="bottom"/>
            <w:hideMark/>
          </w:tcPr>
          <w:p w14:paraId="70DDF5CB" w14:textId="27072DA8" w:rsidR="00607E0C" w:rsidRPr="004B3F1E" w:rsidRDefault="00607E0C" w:rsidP="00607E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07E0C" w:rsidRPr="004B3F1E" w14:paraId="747A2033" w14:textId="0E1F8301" w:rsidTr="00607E0C">
        <w:trPr>
          <w:cantSplit/>
          <w:trHeight w:val="270"/>
        </w:trPr>
        <w:tc>
          <w:tcPr>
            <w:tcW w:w="1530" w:type="dxa"/>
            <w:hideMark/>
          </w:tcPr>
          <w:p w14:paraId="4BC78D7C" w14:textId="77777777" w:rsidR="00607E0C" w:rsidRPr="004B3F1E" w:rsidRDefault="00607E0C" w:rsidP="00607E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990" w:type="dxa"/>
          </w:tcPr>
          <w:p w14:paraId="418BA869" w14:textId="77777777" w:rsidR="00607E0C" w:rsidRPr="004B3F1E" w:rsidRDefault="00607E0C" w:rsidP="00607E0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5C8A03C" w14:textId="77777777" w:rsidR="00607E0C" w:rsidRPr="004B3F1E" w:rsidRDefault="00607E0C" w:rsidP="00607E0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3" w:type="dxa"/>
          </w:tcPr>
          <w:p w14:paraId="1CB7DA57" w14:textId="77777777" w:rsidR="00607E0C" w:rsidRPr="004B3F1E" w:rsidRDefault="00607E0C" w:rsidP="00607E0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400C74" w14:textId="77777777" w:rsidR="00607E0C" w:rsidRPr="004B3F1E" w:rsidRDefault="00607E0C" w:rsidP="00607E0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82A979B" w14:textId="77777777" w:rsidR="00607E0C" w:rsidRPr="004B3F1E" w:rsidRDefault="00607E0C" w:rsidP="00607E0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0" w:type="dxa"/>
          </w:tcPr>
          <w:p w14:paraId="5506EA80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5F1E80" w14:textId="77777777" w:rsidR="00607E0C" w:rsidRPr="004B3F1E" w:rsidRDefault="00607E0C" w:rsidP="00607E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D21BA7D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FC2AC6" w14:textId="77777777" w:rsidR="00607E0C" w:rsidRPr="004B3F1E" w:rsidRDefault="00607E0C" w:rsidP="00607E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01ADD8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70EFD" w14:textId="77777777" w:rsidR="00607E0C" w:rsidRPr="004B3F1E" w:rsidRDefault="00607E0C" w:rsidP="00607E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386D062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51C96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56904A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EA5301" w14:textId="77777777" w:rsidR="00607E0C" w:rsidRPr="004B3F1E" w:rsidRDefault="00607E0C" w:rsidP="00607E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7F2B52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ADE074" w14:textId="77777777" w:rsidR="00607E0C" w:rsidRPr="004B3F1E" w:rsidRDefault="00607E0C" w:rsidP="00607E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8878C3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8DBAA3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3DEB56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A10A42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88B532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E9E54D" w14:textId="77777777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F78661" w14:textId="0E65B553" w:rsidR="00607E0C" w:rsidRPr="004B3F1E" w:rsidRDefault="00607E0C" w:rsidP="00607E0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7E0C" w:rsidRPr="004B3F1E" w14:paraId="76E1C809" w14:textId="711ABBE6" w:rsidTr="00607E0C">
        <w:trPr>
          <w:cantSplit/>
          <w:trHeight w:val="270"/>
        </w:trPr>
        <w:tc>
          <w:tcPr>
            <w:tcW w:w="1530" w:type="dxa"/>
            <w:hideMark/>
          </w:tcPr>
          <w:p w14:paraId="0C323C31" w14:textId="77777777" w:rsidR="00607E0C" w:rsidRPr="004B3F1E" w:rsidRDefault="00607E0C" w:rsidP="00607E0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กินดีอยู่ดี </w:t>
            </w:r>
            <w:r w:rsidRPr="004B3F1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7E3BDA6C" w14:textId="77777777" w:rsidR="00607E0C" w:rsidRPr="004B3F1E" w:rsidRDefault="00607E0C" w:rsidP="00607E0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</w:rPr>
              <w:t xml:space="preserve">   2020 </w:t>
            </w:r>
            <w:r w:rsidRPr="004B3F1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</w:tcPr>
          <w:p w14:paraId="59374B08" w14:textId="77777777" w:rsidR="00607E0C" w:rsidRPr="004B3F1E" w:rsidRDefault="00607E0C" w:rsidP="00607E0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465E07" w14:textId="77777777" w:rsidR="00607E0C" w:rsidRPr="004B3F1E" w:rsidRDefault="00607E0C" w:rsidP="00607E0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720" w:type="dxa"/>
          </w:tcPr>
          <w:p w14:paraId="77A97852" w14:textId="77777777" w:rsidR="00607E0C" w:rsidRDefault="00607E0C" w:rsidP="00607E0C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8FF62A" w14:textId="3B59A986" w:rsidR="00174132" w:rsidRPr="004B3F1E" w:rsidRDefault="00174132" w:rsidP="00607E0C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6E35FCE" w14:textId="77777777" w:rsidR="00607E0C" w:rsidRPr="004B3F1E" w:rsidRDefault="00607E0C" w:rsidP="00607E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</w:tcPr>
          <w:p w14:paraId="18D9EDF8" w14:textId="77777777" w:rsidR="00607E0C" w:rsidRPr="004B3F1E" w:rsidRDefault="00607E0C" w:rsidP="00607E0C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5A1DFF" w14:textId="5A23FA02" w:rsidR="00607E0C" w:rsidRPr="004B3F1E" w:rsidRDefault="00607E0C" w:rsidP="00607E0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0" w:type="dxa"/>
          </w:tcPr>
          <w:p w14:paraId="3F3DC396" w14:textId="77777777" w:rsidR="00607E0C" w:rsidRPr="004B3F1E" w:rsidRDefault="00607E0C" w:rsidP="00607E0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8098FDB" w14:textId="77777777" w:rsidR="00607E0C" w:rsidRDefault="00607E0C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1E7615" w14:textId="72E4F0A3" w:rsidR="00174132" w:rsidRPr="004B3F1E" w:rsidRDefault="00174132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30,000</w:t>
            </w:r>
          </w:p>
        </w:tc>
        <w:tc>
          <w:tcPr>
            <w:tcW w:w="270" w:type="dxa"/>
          </w:tcPr>
          <w:p w14:paraId="15A506D5" w14:textId="77777777" w:rsidR="00607E0C" w:rsidRPr="004B3F1E" w:rsidRDefault="00607E0C" w:rsidP="00607E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703CEF3" w14:textId="77777777" w:rsidR="00607E0C" w:rsidRPr="004B3F1E" w:rsidRDefault="00607E0C" w:rsidP="00607E0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8273B9B" w14:textId="325DCD95" w:rsidR="00607E0C" w:rsidRPr="004B3F1E" w:rsidRDefault="00607E0C" w:rsidP="00607E0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30,000</w:t>
            </w:r>
          </w:p>
        </w:tc>
        <w:tc>
          <w:tcPr>
            <w:tcW w:w="270" w:type="dxa"/>
          </w:tcPr>
          <w:p w14:paraId="4426A8E9" w14:textId="77777777" w:rsidR="00607E0C" w:rsidRPr="004B3F1E" w:rsidRDefault="00607E0C" w:rsidP="00607E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2AD94D" w14:textId="5E436C83" w:rsidR="00607E0C" w:rsidRPr="004B3F1E" w:rsidRDefault="00174132" w:rsidP="00607E0C">
            <w:pPr>
              <w:pStyle w:val="acctfourfigures"/>
              <w:tabs>
                <w:tab w:val="decimal" w:pos="546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7,500</w:t>
            </w:r>
          </w:p>
        </w:tc>
        <w:tc>
          <w:tcPr>
            <w:tcW w:w="270" w:type="dxa"/>
            <w:vAlign w:val="bottom"/>
          </w:tcPr>
          <w:p w14:paraId="78DF0C9A" w14:textId="77777777" w:rsidR="00607E0C" w:rsidRPr="004B3F1E" w:rsidRDefault="00607E0C" w:rsidP="00607E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F1ACB2" w14:textId="264E5BEA" w:rsidR="00607E0C" w:rsidRPr="004B3F1E" w:rsidRDefault="00607E0C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7,500</w:t>
            </w:r>
          </w:p>
        </w:tc>
        <w:tc>
          <w:tcPr>
            <w:tcW w:w="270" w:type="dxa"/>
            <w:vAlign w:val="bottom"/>
          </w:tcPr>
          <w:p w14:paraId="107B0009" w14:textId="77777777" w:rsidR="00607E0C" w:rsidRPr="004B3F1E" w:rsidRDefault="00607E0C" w:rsidP="00607E0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BD04CD" w14:textId="702CA3EB" w:rsidR="00607E0C" w:rsidRPr="004B3F1E" w:rsidRDefault="00174132" w:rsidP="00607E0C">
            <w:pPr>
              <w:pStyle w:val="acctfourfigures"/>
              <w:tabs>
                <w:tab w:val="decimal" w:pos="462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6E1AC4" w14:textId="77777777" w:rsidR="00607E0C" w:rsidRPr="004B3F1E" w:rsidRDefault="00607E0C" w:rsidP="00607E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A77DD6" w14:textId="401B9B25" w:rsidR="00607E0C" w:rsidRPr="004B3F1E" w:rsidRDefault="00607E0C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1,859</w:t>
            </w:r>
          </w:p>
        </w:tc>
        <w:tc>
          <w:tcPr>
            <w:tcW w:w="270" w:type="dxa"/>
            <w:vAlign w:val="bottom"/>
          </w:tcPr>
          <w:p w14:paraId="149362AC" w14:textId="77777777" w:rsidR="00607E0C" w:rsidRPr="004B3F1E" w:rsidRDefault="00607E0C" w:rsidP="00607E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D4BA4F" w14:textId="1D9CB043" w:rsidR="00607E0C" w:rsidRPr="004B3F1E" w:rsidRDefault="00174132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FC30B4" w14:textId="77777777" w:rsidR="00607E0C" w:rsidRPr="004B3F1E" w:rsidRDefault="00607E0C" w:rsidP="00607E0C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843B40" w14:textId="22EDA11C" w:rsidR="00607E0C" w:rsidRPr="004B3F1E" w:rsidRDefault="00607E0C" w:rsidP="00607E0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1,859</w:t>
            </w:r>
          </w:p>
        </w:tc>
        <w:tc>
          <w:tcPr>
            <w:tcW w:w="180" w:type="dxa"/>
          </w:tcPr>
          <w:p w14:paraId="13E26B84" w14:textId="77777777" w:rsidR="00607E0C" w:rsidRPr="004B3F1E" w:rsidRDefault="00607E0C" w:rsidP="00607E0C">
            <w:pPr>
              <w:pStyle w:val="acctfourfigures"/>
              <w:tabs>
                <w:tab w:val="decimal" w:pos="554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143751" w14:textId="77777777" w:rsidR="00607E0C" w:rsidRDefault="00607E0C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5AF2D1D" w14:textId="6E9AEE26" w:rsidR="00174132" w:rsidRPr="004B3F1E" w:rsidRDefault="00174132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2DCA560" w14:textId="77777777" w:rsidR="00607E0C" w:rsidRPr="004B3F1E" w:rsidRDefault="00607E0C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6D12C26" w14:textId="77777777" w:rsidR="00607E0C" w:rsidRPr="004B3F1E" w:rsidRDefault="00607E0C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68BB8E" w14:textId="5197ABFC" w:rsidR="00607E0C" w:rsidRPr="004B3F1E" w:rsidRDefault="00607E0C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07E0C" w:rsidRPr="004B3F1E" w14:paraId="785BCF5E" w14:textId="171DC6A4" w:rsidTr="00607E0C">
        <w:trPr>
          <w:cantSplit/>
        </w:trPr>
        <w:tc>
          <w:tcPr>
            <w:tcW w:w="1530" w:type="dxa"/>
            <w:hideMark/>
          </w:tcPr>
          <w:p w14:paraId="4EC3ED8A" w14:textId="77777777" w:rsidR="00607E0C" w:rsidRPr="004B3F1E" w:rsidRDefault="00607E0C" w:rsidP="00607E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4D7CB31B" w14:textId="77777777" w:rsidR="00607E0C" w:rsidRPr="004B3F1E" w:rsidRDefault="00607E0C" w:rsidP="00607E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3EFE2D5" w14:textId="77777777" w:rsidR="00607E0C" w:rsidRPr="004B3F1E" w:rsidRDefault="00607E0C" w:rsidP="00607E0C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64DDDEEB" w14:textId="77777777" w:rsidR="00607E0C" w:rsidRPr="004B3F1E" w:rsidRDefault="00607E0C" w:rsidP="00607E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EBDB989" w14:textId="77777777" w:rsidR="00607E0C" w:rsidRPr="004B3F1E" w:rsidRDefault="00607E0C" w:rsidP="00607E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838048" w14:textId="77777777" w:rsidR="00607E0C" w:rsidRPr="004B3F1E" w:rsidRDefault="00607E0C" w:rsidP="00607E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32DD16E2" w14:textId="77777777" w:rsidR="00607E0C" w:rsidRPr="004B3F1E" w:rsidRDefault="00607E0C" w:rsidP="00607E0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6C3B5F0" w14:textId="77777777" w:rsidR="00607E0C" w:rsidRPr="004B3F1E" w:rsidRDefault="00607E0C" w:rsidP="00607E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D27B038" w14:textId="77777777" w:rsidR="00607E0C" w:rsidRPr="004B3F1E" w:rsidRDefault="00607E0C" w:rsidP="00607E0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A05418" w14:textId="77777777" w:rsidR="00607E0C" w:rsidRPr="004B3F1E" w:rsidRDefault="00607E0C" w:rsidP="00607E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71161" w14:textId="2E3666AF" w:rsidR="00607E0C" w:rsidRPr="004B3F1E" w:rsidRDefault="00174132" w:rsidP="00607E0C">
            <w:pPr>
              <w:pStyle w:val="acctfourfigures"/>
              <w:tabs>
                <w:tab w:val="decimal" w:pos="546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7,500</w:t>
            </w:r>
          </w:p>
        </w:tc>
        <w:tc>
          <w:tcPr>
            <w:tcW w:w="270" w:type="dxa"/>
          </w:tcPr>
          <w:p w14:paraId="12F2AF67" w14:textId="77777777" w:rsidR="00607E0C" w:rsidRPr="004B3F1E" w:rsidRDefault="00607E0C" w:rsidP="00607E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3FAAF5" w14:textId="64FE0571" w:rsidR="00607E0C" w:rsidRPr="004B3F1E" w:rsidRDefault="00607E0C" w:rsidP="00607E0C">
            <w:pPr>
              <w:pStyle w:val="acctfourfigures"/>
              <w:tabs>
                <w:tab w:val="decimal" w:pos="619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7,500</w:t>
            </w:r>
          </w:p>
        </w:tc>
        <w:tc>
          <w:tcPr>
            <w:tcW w:w="270" w:type="dxa"/>
          </w:tcPr>
          <w:p w14:paraId="3C8E36BF" w14:textId="77777777" w:rsidR="00607E0C" w:rsidRPr="004B3F1E" w:rsidRDefault="00607E0C" w:rsidP="00607E0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70AA4" w14:textId="437105FC" w:rsidR="00607E0C" w:rsidRPr="004B3F1E" w:rsidRDefault="00174132" w:rsidP="00607E0C">
            <w:pPr>
              <w:pStyle w:val="acctfourfigures"/>
              <w:tabs>
                <w:tab w:val="decimal" w:pos="462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C00A78" w14:textId="77777777" w:rsidR="00607E0C" w:rsidRPr="004B3F1E" w:rsidRDefault="00607E0C" w:rsidP="00607E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5E9614" w14:textId="071C88A0" w:rsidR="00607E0C" w:rsidRPr="004B3F1E" w:rsidRDefault="00607E0C" w:rsidP="00607E0C">
            <w:pPr>
              <w:pStyle w:val="acctfourfigures"/>
              <w:tabs>
                <w:tab w:val="decimal" w:pos="619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1,859</w:t>
            </w:r>
          </w:p>
        </w:tc>
        <w:tc>
          <w:tcPr>
            <w:tcW w:w="270" w:type="dxa"/>
          </w:tcPr>
          <w:p w14:paraId="63B05A1A" w14:textId="77777777" w:rsidR="00607E0C" w:rsidRPr="004B3F1E" w:rsidRDefault="00607E0C" w:rsidP="00607E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D734E" w14:textId="13139E57" w:rsidR="00607E0C" w:rsidRPr="004B3F1E" w:rsidRDefault="00174132" w:rsidP="00607E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BD6BB4" w14:textId="77777777" w:rsidR="00607E0C" w:rsidRPr="004B3F1E" w:rsidRDefault="00607E0C" w:rsidP="00607E0C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D98F51" w14:textId="72A81312" w:rsidR="00607E0C" w:rsidRPr="004B3F1E" w:rsidRDefault="00607E0C" w:rsidP="00607E0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587AFA" w14:textId="77777777" w:rsidR="00607E0C" w:rsidRPr="004B3F1E" w:rsidRDefault="00607E0C" w:rsidP="00607E0C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7CE55" w14:textId="48AF0BD5" w:rsidR="00607E0C" w:rsidRPr="004B3F1E" w:rsidRDefault="00174132" w:rsidP="00607E0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D2B959" w14:textId="77777777" w:rsidR="00607E0C" w:rsidRPr="004B3F1E" w:rsidRDefault="00607E0C" w:rsidP="00607E0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4728F" w14:textId="1D747B66" w:rsidR="00607E0C" w:rsidRPr="004B3F1E" w:rsidRDefault="00607E0C" w:rsidP="00607E0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752F4B25" w14:textId="77777777" w:rsidR="002B3E44" w:rsidRPr="0053115D" w:rsidRDefault="002B3E44" w:rsidP="002B3E44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262D057" w14:textId="77777777" w:rsidR="002B3E44" w:rsidRPr="004B3F1E" w:rsidRDefault="002B3E44" w:rsidP="001E5103">
      <w:pPr>
        <w:pStyle w:val="FSContent"/>
        <w:ind w:left="0"/>
        <w:rPr>
          <w:rFonts w:asciiTheme="majorBidi" w:hAnsiTheme="majorBidi" w:cstheme="majorBidi"/>
        </w:rPr>
      </w:pPr>
      <w:r w:rsidRPr="004B3F1E">
        <w:rPr>
          <w:rFonts w:asciiTheme="majorBidi" w:hAnsiTheme="majorBidi" w:cstheme="majorBidi"/>
          <w:cs/>
        </w:rPr>
        <w:t>บริษัทร่วมจดทะเบียนจัดตั้งและดำเนินธุรกิจในประเทศไทย</w:t>
      </w:r>
    </w:p>
    <w:p w14:paraId="13DF63DD" w14:textId="77777777" w:rsidR="002B3E44" w:rsidRPr="0053115D" w:rsidRDefault="002B3E44" w:rsidP="001E5103">
      <w:pPr>
        <w:pStyle w:val="FSContent"/>
        <w:ind w:left="0"/>
        <w:rPr>
          <w:rFonts w:asciiTheme="majorBidi" w:hAnsiTheme="majorBidi" w:cstheme="majorBidi"/>
          <w:sz w:val="24"/>
          <w:szCs w:val="24"/>
        </w:rPr>
      </w:pPr>
    </w:p>
    <w:p w14:paraId="7997B523" w14:textId="77777777" w:rsidR="002B3E44" w:rsidRDefault="002B3E44" w:rsidP="001E5103">
      <w:pPr>
        <w:pStyle w:val="FSContent"/>
        <w:ind w:left="0"/>
        <w:rPr>
          <w:rFonts w:asciiTheme="majorBidi" w:hAnsiTheme="majorBidi" w:cstheme="majorBidi"/>
        </w:rPr>
      </w:pPr>
      <w:r w:rsidRPr="004B3F1E">
        <w:rPr>
          <w:rFonts w:asciiTheme="majorBidi" w:hAnsiTheme="majorBidi" w:cstheme="majorBidi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FEBE115" w14:textId="77777777" w:rsidR="0053115D" w:rsidRPr="0053115D" w:rsidRDefault="0053115D" w:rsidP="001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2C3DD73" w14:textId="2F133BDA" w:rsidR="0053115D" w:rsidRPr="004B3F1E" w:rsidRDefault="0053115D" w:rsidP="001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B3F1E">
        <w:rPr>
          <w:rFonts w:asciiTheme="majorBidi" w:hAnsiTheme="majorBidi" w:cstheme="majorBidi"/>
          <w:i/>
          <w:iCs/>
          <w:sz w:val="30"/>
          <w:szCs w:val="30"/>
          <w:cs/>
        </w:rPr>
        <w:t>การเลิกกิจการของบริษัทร่วม</w:t>
      </w:r>
    </w:p>
    <w:p w14:paraId="6EF3A449" w14:textId="77777777" w:rsidR="0053115D" w:rsidRPr="000405AA" w:rsidRDefault="0053115D" w:rsidP="0053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F28254" w14:textId="18ABFFF9" w:rsidR="0053115D" w:rsidRPr="008D01D2" w:rsidRDefault="0053115D" w:rsidP="00931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 w:hanging="7"/>
        <w:contextualSpacing/>
        <w:jc w:val="thaiDistribute"/>
        <w:rPr>
          <w:rFonts w:ascii="Angsana New" w:hAnsi="Angsana New"/>
          <w:sz w:val="30"/>
          <w:szCs w:val="30"/>
        </w:rPr>
      </w:pPr>
      <w:r w:rsidRPr="000A0FB1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0A0FB1">
        <w:rPr>
          <w:rFonts w:ascii="Angsana New" w:hAnsi="Angsana New" w:hint="cs"/>
          <w:sz w:val="30"/>
          <w:szCs w:val="30"/>
          <w:cs/>
        </w:rPr>
        <w:t xml:space="preserve">ประชุมคณะกรรมการของบริษัท เมื่อวันที่ </w:t>
      </w:r>
      <w:r w:rsidRPr="000A0FB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7</w:t>
      </w:r>
      <w:r w:rsidRPr="000A0FB1">
        <w:rPr>
          <w:rFonts w:ascii="Angsana New" w:hAnsi="Angsana New"/>
          <w:sz w:val="30"/>
          <w:szCs w:val="30"/>
        </w:rPr>
        <w:t xml:space="preserve"> </w:t>
      </w:r>
      <w:r w:rsidRPr="000A0F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A0FB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0A0FB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B377B0">
        <w:rPr>
          <w:rFonts w:ascii="Angsana New" w:hAnsi="Angsana New"/>
          <w:sz w:val="30"/>
          <w:szCs w:val="30"/>
          <w:cs/>
        </w:rPr>
        <w:t>มีมติอนุมัติการเลิกกิจการ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B377B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 xml:space="preserve">กินดีอยู่ดี </w:t>
      </w:r>
      <w:r w:rsidRPr="00B377B0">
        <w:rPr>
          <w:rFonts w:ascii="Angsana New" w:hAnsi="Angsana New"/>
          <w:sz w:val="30"/>
          <w:szCs w:val="30"/>
        </w:rPr>
        <w:t xml:space="preserve">2020 </w:t>
      </w:r>
      <w:r w:rsidRPr="00B377B0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>ซึ่งเป็นบริษัท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B377B0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377B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ถือหุ้นโดย</w:t>
      </w:r>
      <w:r w:rsidRPr="00B377B0">
        <w:rPr>
          <w:rFonts w:ascii="Angsana New" w:hAnsi="Angsana New"/>
          <w:sz w:val="30"/>
          <w:szCs w:val="30"/>
          <w:cs/>
        </w:rPr>
        <w:t xml:space="preserve">บริษัท เซ็น แอนด์ สไปซี่ จำกัด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B377B0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B377B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)</w:t>
      </w:r>
      <w:r w:rsidRPr="00B377B0">
        <w:rPr>
          <w:rFonts w:ascii="Angsana New" w:hAnsi="Angsana New"/>
          <w:sz w:val="30"/>
          <w:szCs w:val="30"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>ทั้งนี้การเลิกกิจการของบริษัทร่วมดังกล่าวไม่มีผลกระทบต่อการดำเนินงานหรือฐานะการเงินของ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377B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ากผลการดำเนินงานและแผนการเลิกกิจการดังกล่าวส่งผลให้กลุ่มบริษัทพิจารณาตั้งด้อยค่าเงินลงทุนในบริษัทร่วมแล้วทั้งจำนวนในปี </w:t>
      </w:r>
      <w:r>
        <w:rPr>
          <w:rFonts w:ascii="Angsana New" w:hAnsi="Angsana New"/>
          <w:sz w:val="30"/>
          <w:szCs w:val="30"/>
        </w:rPr>
        <w:t>2565</w:t>
      </w:r>
      <w:r w:rsidRPr="00B377B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อย่างไรก็ตามบริษัทร่วมอยู่ในระหว่างดำเนินการเลิกกิจการ</w:t>
      </w:r>
    </w:p>
    <w:p w14:paraId="277FC555" w14:textId="0104E493" w:rsidR="001062DF" w:rsidRPr="004B3F1E" w:rsidRDefault="001062DF" w:rsidP="007F0C0C">
      <w:pPr>
        <w:pStyle w:val="FSContent"/>
        <w:ind w:left="540"/>
        <w:rPr>
          <w:rFonts w:asciiTheme="majorBidi" w:hAnsiTheme="majorBidi" w:cstheme="majorBidi"/>
        </w:rPr>
        <w:sectPr w:rsidR="001062DF" w:rsidRPr="004B3F1E" w:rsidSect="005E4325">
          <w:headerReference w:type="default" r:id="rId10"/>
          <w:pgSz w:w="16834" w:h="11909" w:orient="landscape" w:code="9"/>
          <w:pgMar w:top="691" w:right="1152" w:bottom="576" w:left="1152" w:header="720" w:footer="720" w:gutter="0"/>
          <w:pgNumType w:start="39"/>
          <w:cols w:space="720"/>
          <w:docGrid w:linePitch="245"/>
        </w:sectPr>
      </w:pPr>
    </w:p>
    <w:p w14:paraId="131476BB" w14:textId="77777777" w:rsidR="00935A2B" w:rsidRPr="004B3F1E" w:rsidRDefault="00935A2B" w:rsidP="00935A2B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4B3F1E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31B9444" w14:textId="77777777" w:rsidR="00935A2B" w:rsidRPr="004B3F1E" w:rsidRDefault="00935A2B" w:rsidP="0093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1530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90"/>
        <w:gridCol w:w="1351"/>
        <w:gridCol w:w="629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3"/>
        <w:gridCol w:w="270"/>
        <w:gridCol w:w="810"/>
      </w:tblGrid>
      <w:tr w:rsidR="00935A2B" w:rsidRPr="004B3F1E" w14:paraId="18B54929" w14:textId="77777777" w:rsidTr="00607E0C">
        <w:trPr>
          <w:tblHeader/>
        </w:trPr>
        <w:tc>
          <w:tcPr>
            <w:tcW w:w="1890" w:type="dxa"/>
          </w:tcPr>
          <w:p w14:paraId="2413AE40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221093E9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1071022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702D4EC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2AF4338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B27AE3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8283" w:type="dxa"/>
            <w:gridSpan w:val="15"/>
            <w:vAlign w:val="bottom"/>
            <w:hideMark/>
          </w:tcPr>
          <w:p w14:paraId="12210B25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5A2B" w:rsidRPr="004B3F1E" w14:paraId="05940BD1" w14:textId="77777777" w:rsidTr="00607E0C">
        <w:trPr>
          <w:tblHeader/>
        </w:trPr>
        <w:tc>
          <w:tcPr>
            <w:tcW w:w="1890" w:type="dxa"/>
          </w:tcPr>
          <w:p w14:paraId="7DC45EA4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  <w:hideMark/>
          </w:tcPr>
          <w:p w14:paraId="716FB4FB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657F07AE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555679D9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718D594A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6A75575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6C8640CB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75709D09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7C4554AF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0ACEA581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34AFF6F1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5DA1546A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vAlign w:val="bottom"/>
            <w:hideMark/>
          </w:tcPr>
          <w:p w14:paraId="113050AF" w14:textId="77777777" w:rsidR="00935A2B" w:rsidRPr="004B3F1E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607E0C" w:rsidRPr="004B3F1E" w14:paraId="710CEF2D" w14:textId="77777777" w:rsidTr="00607E0C">
        <w:trPr>
          <w:tblHeader/>
        </w:trPr>
        <w:tc>
          <w:tcPr>
            <w:tcW w:w="1890" w:type="dxa"/>
          </w:tcPr>
          <w:p w14:paraId="1B95F3EB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2BB518A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  <w:hideMark/>
          </w:tcPr>
          <w:p w14:paraId="47340CCD" w14:textId="12C8B1C9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20" w:type="dxa"/>
            <w:hideMark/>
          </w:tcPr>
          <w:p w14:paraId="32DBDD01" w14:textId="52026FCD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7BA429C" w14:textId="6FA95580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7F9A2CF1" w14:textId="75F017A4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8BB0453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9A1B7DA" w14:textId="0D545519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C16D58C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430B5445" w14:textId="7695239C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4ACB103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00F80AE" w14:textId="30BCFC50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DC85CB7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4A99B996" w14:textId="1DCAEDD6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067198EC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F0438A6" w14:textId="2BFA2CF1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FFE2ADE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04BF7C71" w14:textId="2CDCD3FC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1159CD8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752EE13C" w14:textId="2D712196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283A1AD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3" w:type="dxa"/>
            <w:hideMark/>
          </w:tcPr>
          <w:p w14:paraId="2EDE2C76" w14:textId="74BB2771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1C5C70B4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15C67F5" w14:textId="4DD77348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07E0C" w:rsidRPr="004B3F1E" w14:paraId="0194E9D3" w14:textId="77777777" w:rsidTr="00607E0C">
        <w:trPr>
          <w:tblHeader/>
        </w:trPr>
        <w:tc>
          <w:tcPr>
            <w:tcW w:w="1890" w:type="dxa"/>
          </w:tcPr>
          <w:p w14:paraId="18409500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1" w:type="dxa"/>
          </w:tcPr>
          <w:p w14:paraId="00A0DA06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2"/>
            <w:hideMark/>
          </w:tcPr>
          <w:p w14:paraId="35D8D46C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5A5A0E92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3" w:type="dxa"/>
            <w:gridSpan w:val="19"/>
            <w:hideMark/>
          </w:tcPr>
          <w:p w14:paraId="4BEDEC74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07E0C" w:rsidRPr="004B3F1E" w14:paraId="48305E51" w14:textId="77777777" w:rsidTr="00607E0C">
        <w:tc>
          <w:tcPr>
            <w:tcW w:w="1890" w:type="dxa"/>
          </w:tcPr>
          <w:p w14:paraId="0AC68833" w14:textId="22021EAD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51" w:type="dxa"/>
          </w:tcPr>
          <w:p w14:paraId="7D63B7AF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2"/>
          </w:tcPr>
          <w:p w14:paraId="758AA663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1E20DE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3" w:type="dxa"/>
            <w:gridSpan w:val="19"/>
          </w:tcPr>
          <w:p w14:paraId="15DFDD10" w14:textId="77777777" w:rsidR="00607E0C" w:rsidRPr="004B3F1E" w:rsidRDefault="00607E0C" w:rsidP="00607E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174132" w:rsidRPr="004B3F1E" w14:paraId="42D4F27E" w14:textId="77777777" w:rsidTr="00607E0C">
        <w:trPr>
          <w:trHeight w:val="144"/>
        </w:trPr>
        <w:tc>
          <w:tcPr>
            <w:tcW w:w="1890" w:type="dxa"/>
            <w:hideMark/>
          </w:tcPr>
          <w:p w14:paraId="7C066FF8" w14:textId="77777777" w:rsidR="00FE3643" w:rsidRDefault="00174132" w:rsidP="00FE3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เซ็นเรสเตอร์รอง</w:t>
            </w:r>
          </w:p>
          <w:p w14:paraId="48DAE24C" w14:textId="5A1C2377" w:rsidR="00174132" w:rsidRPr="004B3F1E" w:rsidRDefault="00FE3643" w:rsidP="00FE3643">
            <w:pPr>
              <w:tabs>
                <w:tab w:val="clear" w:pos="227"/>
                <w:tab w:val="clear" w:pos="454"/>
                <w:tab w:val="clear" w:pos="680"/>
                <w:tab w:val="left" w:pos="31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174132"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โฮลดิ้ง จำกัด</w:t>
            </w:r>
          </w:p>
        </w:tc>
        <w:tc>
          <w:tcPr>
            <w:tcW w:w="1351" w:type="dxa"/>
            <w:hideMark/>
          </w:tcPr>
          <w:p w14:paraId="1028629E" w14:textId="107D8513" w:rsidR="00174132" w:rsidRPr="004B3F1E" w:rsidRDefault="00174132" w:rsidP="00174132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ร้านอาหาร/</w:t>
            </w:r>
            <w:r w:rsidR="006244C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ธุรกิจแฟรนไชส์</w:t>
            </w:r>
          </w:p>
        </w:tc>
        <w:tc>
          <w:tcPr>
            <w:tcW w:w="629" w:type="dxa"/>
          </w:tcPr>
          <w:p w14:paraId="13F43F85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918B16" w14:textId="1C358758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7691C067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F2188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E0650D3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E7B7C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5E579" w14:textId="0F835CF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51F14F6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2BCDC5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8D4E68" w14:textId="7481F639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3905A32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334EC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5DD402" w14:textId="7961EBA6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5E9B326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400CC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26743D" w14:textId="2937693E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24463DB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985571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36C2B7" w14:textId="7F12B965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D8CD0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3F857A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068A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EC4FA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772AD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E6A703" w14:textId="4FB34901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 xml:space="preserve">  75,000</w:t>
            </w:r>
          </w:p>
        </w:tc>
        <w:tc>
          <w:tcPr>
            <w:tcW w:w="270" w:type="dxa"/>
          </w:tcPr>
          <w:p w14:paraId="09A20A84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86958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D6617E" w14:textId="7323F984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 xml:space="preserve">  75,000</w:t>
            </w:r>
          </w:p>
        </w:tc>
        <w:tc>
          <w:tcPr>
            <w:tcW w:w="270" w:type="dxa"/>
          </w:tcPr>
          <w:p w14:paraId="31671F6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578B1F86" w14:textId="77777777" w:rsidR="00174132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9CC60" w14:textId="0F452D8D" w:rsidR="002F4502" w:rsidRPr="004B3F1E" w:rsidRDefault="002F450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82719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DF4EE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85A343" w14:textId="62E3002F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132" w:rsidRPr="004B3F1E" w14:paraId="2F9E6D16" w14:textId="77777777" w:rsidTr="00607E0C">
        <w:tc>
          <w:tcPr>
            <w:tcW w:w="1890" w:type="dxa"/>
            <w:hideMark/>
          </w:tcPr>
          <w:p w14:paraId="7E67AB9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โตเกียว คอนเซปท์ จำกัด</w:t>
            </w:r>
          </w:p>
        </w:tc>
        <w:tc>
          <w:tcPr>
            <w:tcW w:w="1351" w:type="dxa"/>
            <w:hideMark/>
          </w:tcPr>
          <w:p w14:paraId="6A2F3F5C" w14:textId="3A66E579" w:rsidR="00174132" w:rsidRPr="004B3F1E" w:rsidRDefault="00174132" w:rsidP="00174132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ร้านอาหาร/</w:t>
            </w:r>
            <w:r w:rsidR="006244C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ธุรกิจแฟรนไชส์</w:t>
            </w:r>
          </w:p>
        </w:tc>
        <w:tc>
          <w:tcPr>
            <w:tcW w:w="629" w:type="dxa"/>
          </w:tcPr>
          <w:p w14:paraId="4C95ED05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DBEFA1" w14:textId="2EB2BF8B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2F84D02D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331C47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4D07FA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921E6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BCB44D" w14:textId="29A58234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045DAA3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9CDF04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859C5F" w14:textId="6C246654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09CCE293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9A4AD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45465" w14:textId="06353C86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5FA67870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E3FBB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73376" w14:textId="0F3D64F2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34BE285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5F66BC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309905" w14:textId="42F4E455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6B0500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AB7C9B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D83B9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72343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048F7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36A073" w14:textId="4600BBD8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18B610F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09B5E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DC0765" w14:textId="3C94BA4F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7814848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F5EB319" w14:textId="77777777" w:rsidR="00174132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9D32D" w14:textId="1F9EF7AD" w:rsidR="002F4502" w:rsidRPr="004B3F1E" w:rsidRDefault="002F450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33,500</w:t>
            </w:r>
          </w:p>
        </w:tc>
        <w:tc>
          <w:tcPr>
            <w:tcW w:w="270" w:type="dxa"/>
          </w:tcPr>
          <w:p w14:paraId="49A758E3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AAB49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37A0E" w14:textId="4FDFA8DA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7,500</w:t>
            </w:r>
          </w:p>
        </w:tc>
      </w:tr>
      <w:tr w:rsidR="00174132" w:rsidRPr="004B3F1E" w14:paraId="3E1A83AB" w14:textId="77777777" w:rsidTr="00607E0C">
        <w:tc>
          <w:tcPr>
            <w:tcW w:w="1890" w:type="dxa"/>
            <w:hideMark/>
          </w:tcPr>
          <w:p w14:paraId="6BCBC48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อากะอินเตอร์ฟู้ดส์ จำกัด</w:t>
            </w:r>
          </w:p>
        </w:tc>
        <w:tc>
          <w:tcPr>
            <w:tcW w:w="1351" w:type="dxa"/>
          </w:tcPr>
          <w:p w14:paraId="033F393A" w14:textId="77777777" w:rsidR="00174132" w:rsidRPr="004B3F1E" w:rsidRDefault="00174132" w:rsidP="0017413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B8312F4" w14:textId="77777777" w:rsidR="00174132" w:rsidRPr="004B3F1E" w:rsidRDefault="00174132" w:rsidP="0017413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629" w:type="dxa"/>
          </w:tcPr>
          <w:p w14:paraId="1A6B1276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DFA86C" w14:textId="18AFFFFA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B4D01CA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4A71F4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7029A1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80D97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524CF" w14:textId="632446A8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6F1D09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29B220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2A7C06" w14:textId="34A347BF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3AE4AD8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5F992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E1144C" w14:textId="45842B8A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1D49D5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B7029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61D65E" w14:textId="1BEB7EA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1369902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E866E5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C5108" w14:textId="39C04D1D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0D98D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AD5064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F1CF7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B0D87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3331B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D66501" w14:textId="38076165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74ED9BFF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6B842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3D03B7" w14:textId="77B995F8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29C4881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100234D" w14:textId="77777777" w:rsidR="00174132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294B91" w14:textId="6CA4AFA2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19,200</w:t>
            </w:r>
          </w:p>
        </w:tc>
        <w:tc>
          <w:tcPr>
            <w:tcW w:w="270" w:type="dxa"/>
          </w:tcPr>
          <w:p w14:paraId="0A44D5E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20CDA3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505004" w14:textId="2A7DE824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20,800</w:t>
            </w:r>
          </w:p>
        </w:tc>
      </w:tr>
      <w:tr w:rsidR="00174132" w:rsidRPr="004B3F1E" w14:paraId="75EF9D2F" w14:textId="77777777" w:rsidTr="00607E0C">
        <w:trPr>
          <w:trHeight w:val="81"/>
        </w:trPr>
        <w:tc>
          <w:tcPr>
            <w:tcW w:w="1890" w:type="dxa"/>
            <w:hideMark/>
          </w:tcPr>
          <w:p w14:paraId="1A3A054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กิวกริลกรุ๊ป จำกัด</w:t>
            </w:r>
          </w:p>
        </w:tc>
        <w:tc>
          <w:tcPr>
            <w:tcW w:w="1351" w:type="dxa"/>
            <w:hideMark/>
          </w:tcPr>
          <w:p w14:paraId="3EE91337" w14:textId="77777777" w:rsidR="00174132" w:rsidRPr="004B3F1E" w:rsidRDefault="00174132" w:rsidP="0017413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629" w:type="dxa"/>
          </w:tcPr>
          <w:p w14:paraId="0E92F515" w14:textId="32FBDBC2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  <w:hideMark/>
          </w:tcPr>
          <w:p w14:paraId="36D0E0C6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064BE3F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758B58" w14:textId="01B7885B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06F782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0F621B96" w14:textId="7A2D3191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1C8F6A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AC12A1" w14:textId="7A871EF4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455384C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0199B6A" w14:textId="5BB098B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616BF22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365276" w14:textId="215B16EC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062F7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858B835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9FB560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FE01D6" w14:textId="0E303BB5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3E99400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83A9C8C" w14:textId="1CC8D9D8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1B946354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26B35766" w14:textId="04F2BDE3" w:rsidR="00174132" w:rsidRPr="004B3F1E" w:rsidRDefault="002F450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2C9B4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F4DC79C" w14:textId="0EF3F960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132" w:rsidRPr="004B3F1E" w14:paraId="1BFA3396" w14:textId="77777777" w:rsidTr="00607E0C">
        <w:tc>
          <w:tcPr>
            <w:tcW w:w="1890" w:type="dxa"/>
            <w:hideMark/>
          </w:tcPr>
          <w:p w14:paraId="046E1B6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ซัพพลาย เชนแมเนจเม้นท์ จำกัด</w:t>
            </w:r>
          </w:p>
        </w:tc>
        <w:tc>
          <w:tcPr>
            <w:tcW w:w="1351" w:type="dxa"/>
            <w:hideMark/>
          </w:tcPr>
          <w:p w14:paraId="0F1DCD55" w14:textId="77777777" w:rsidR="00174132" w:rsidRPr="004B3F1E" w:rsidRDefault="00174132" w:rsidP="0017413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ขายและบริการด้านอาหาร</w:t>
            </w:r>
          </w:p>
        </w:tc>
        <w:tc>
          <w:tcPr>
            <w:tcW w:w="629" w:type="dxa"/>
          </w:tcPr>
          <w:p w14:paraId="032A7553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8EB009" w14:textId="0EE3AE72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903FA1F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9F6197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56F87A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F6BF0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A90DB7" w14:textId="2D0C7E8A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1680101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5028A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0AE11" w14:textId="7C34B275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2FF2720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BB5DF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745D3E" w14:textId="2B10B92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6029F621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EC4B3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17166" w14:textId="160E6A74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38682A93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8B16DA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1DA70" w14:textId="78F88F18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5D4A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CD075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45E9A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217AA5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6F4453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35FCC" w14:textId="269D1F7C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1B0EF9B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7B9B5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300CB" w14:textId="5C042EE0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27A24570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5F2D525" w14:textId="77777777" w:rsidR="00174132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A19DE" w14:textId="2B790ACD" w:rsidR="002F4502" w:rsidRPr="004B3F1E" w:rsidRDefault="002F450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BF2720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25D28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AD80310" w14:textId="720ADCE9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132" w:rsidRPr="004B3F1E" w14:paraId="4A506351" w14:textId="77777777" w:rsidTr="00607E0C">
        <w:tc>
          <w:tcPr>
            <w:tcW w:w="1890" w:type="dxa"/>
            <w:hideMark/>
          </w:tcPr>
          <w:p w14:paraId="6899D2D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 สไปซี่ จำกัด</w:t>
            </w:r>
          </w:p>
        </w:tc>
        <w:tc>
          <w:tcPr>
            <w:tcW w:w="1351" w:type="dxa"/>
            <w:hideMark/>
          </w:tcPr>
          <w:p w14:paraId="703B4C29" w14:textId="77777777" w:rsidR="00174132" w:rsidRPr="004B3F1E" w:rsidRDefault="00174132" w:rsidP="0017413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629" w:type="dxa"/>
          </w:tcPr>
          <w:p w14:paraId="4FA81538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E88559" w14:textId="7E42F2F6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0D508166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80E644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00EB21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5F47A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8FDBA" w14:textId="094DA5FF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20DAA37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A096D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660C9" w14:textId="03C7C1ED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400BD291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9BE0A4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457ECB" w14:textId="6605B464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501E06D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EE211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8F5489" w14:textId="3F7912D4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24AAE8C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968D1E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85FC4" w14:textId="14B0AC6A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FEC02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1EDC8F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00107F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85BAF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CDB14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BA7F0A" w14:textId="1217242D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EA89DD1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4ADC0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B0AE39" w14:textId="74E7C2F2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0189C3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318545B" w14:textId="77777777" w:rsidR="00174132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C05A64" w14:textId="2A03531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156"/>
                <w:tab w:val="left" w:pos="350"/>
              </w:tabs>
              <w:ind w:left="-108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270" w:type="dxa"/>
          </w:tcPr>
          <w:p w14:paraId="395884C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47A26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3988E" w14:textId="222E9B12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132" w:rsidRPr="004B3F1E" w14:paraId="51FAAA3E" w14:textId="77777777" w:rsidTr="00607E0C">
        <w:tc>
          <w:tcPr>
            <w:tcW w:w="1890" w:type="dxa"/>
          </w:tcPr>
          <w:p w14:paraId="3691D60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สไปซ์ ซินเนอจี้   </w:t>
            </w:r>
          </w:p>
          <w:p w14:paraId="13CC7D7F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จำกัด</w:t>
            </w:r>
          </w:p>
        </w:tc>
        <w:tc>
          <w:tcPr>
            <w:tcW w:w="1351" w:type="dxa"/>
            <w:hideMark/>
          </w:tcPr>
          <w:p w14:paraId="26F73865" w14:textId="77777777" w:rsidR="00174132" w:rsidRPr="004B3F1E" w:rsidRDefault="00174132" w:rsidP="0017413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629" w:type="dxa"/>
          </w:tcPr>
          <w:p w14:paraId="696FBD9A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B55046" w14:textId="7EC9AF0F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4FD5573C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3F0E73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61A1C8F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E5DB91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28CEF" w14:textId="4724F86E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31B5638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CE20F5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3CBDD4" w14:textId="65D31292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344B156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E63EB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AAE26A" w14:textId="3301AD68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1FBCE63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CEC6A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6C836" w14:textId="40A79F01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53DBC6C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D3235E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232D8F" w14:textId="3700A43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97A475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8D10B7" w14:textId="77777777" w:rsidR="00174132" w:rsidRPr="004B3F1E" w:rsidRDefault="00174132" w:rsidP="00174132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DD695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1F7C94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D3802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65101E" w14:textId="78E74B26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A2826B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9FE05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439D0" w14:textId="126E5DD3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EAAE50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52BC4E0" w14:textId="77777777" w:rsidR="00174132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A69AFD" w14:textId="1EE6F928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156"/>
              </w:tabs>
              <w:ind w:left="-108" w:right="-3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270" w:type="dxa"/>
          </w:tcPr>
          <w:p w14:paraId="5E949EBF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35CD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CE9A1A" w14:textId="4DAE701D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1,250</w:t>
            </w:r>
          </w:p>
        </w:tc>
      </w:tr>
      <w:tr w:rsidR="00174132" w:rsidRPr="004B3F1E" w14:paraId="7F7746E7" w14:textId="77777777" w:rsidTr="00607E0C">
        <w:tc>
          <w:tcPr>
            <w:tcW w:w="1890" w:type="dxa"/>
            <w:hideMark/>
          </w:tcPr>
          <w:p w14:paraId="1861DB5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7D28C277" w14:textId="77777777" w:rsidR="00174132" w:rsidRPr="004B3F1E" w:rsidRDefault="00174132" w:rsidP="0017413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1FB946F8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1E455C3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BAE01F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34EDA3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D610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D02914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C4AE7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51E82" w14:textId="626632F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20504BE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7D8FC0" w14:textId="7FA76C43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43008B9F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9288F" w14:textId="2EA8AE5E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95A89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71EDB1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B87FA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6407F" w14:textId="5C3AF6DA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73E53AB3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09DAE4" w14:textId="631244E5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611F2C0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8E229" w14:textId="66555340" w:rsidR="0017413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375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57,550</w:t>
            </w:r>
          </w:p>
        </w:tc>
        <w:tc>
          <w:tcPr>
            <w:tcW w:w="270" w:type="dxa"/>
          </w:tcPr>
          <w:p w14:paraId="1838FBA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1B6825" w14:textId="538EF881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29,550</w:t>
            </w:r>
          </w:p>
        </w:tc>
      </w:tr>
      <w:tr w:rsidR="00174132" w:rsidRPr="004B3F1E" w14:paraId="27EE614F" w14:textId="77777777" w:rsidTr="00607E0C">
        <w:tc>
          <w:tcPr>
            <w:tcW w:w="1890" w:type="dxa"/>
          </w:tcPr>
          <w:p w14:paraId="09E11B47" w14:textId="508A2881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1BE02260" w14:textId="77777777" w:rsidR="00174132" w:rsidRPr="004B3F1E" w:rsidRDefault="00174132" w:rsidP="0017413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00937D78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54107BC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D2986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2D9C5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D3B3E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A94B2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B59330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5DC837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AC9D4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41ADBA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6A53B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B1B560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2C0E2C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CC8ACA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9483F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198ABBF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19D9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E08B16D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8BAC8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  <w:left w:val="nil"/>
              <w:right w:val="nil"/>
            </w:tcBorders>
          </w:tcPr>
          <w:p w14:paraId="3F671368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605E7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C15B5D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</w:tabs>
              <w:ind w:right="-6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74132" w:rsidRPr="004B3F1E" w14:paraId="456853F4" w14:textId="77777777" w:rsidTr="00607E0C">
        <w:tc>
          <w:tcPr>
            <w:tcW w:w="1890" w:type="dxa"/>
          </w:tcPr>
          <w:p w14:paraId="52FF05B0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1C8A22D5" w14:textId="77777777" w:rsidR="00174132" w:rsidRPr="004B3F1E" w:rsidRDefault="00174132" w:rsidP="0017413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7A66FC73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BEFB505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07AB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70F95A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1ACBF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1057A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FFFBC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6B1E7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DA4C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26904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79B98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D0344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71A03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1D4350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C3744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D1186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A2D6A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C11A267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902C3F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64FE5D34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4A7886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CFE5DF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</w:tabs>
              <w:ind w:right="-6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74132" w:rsidRPr="004B3F1E" w14:paraId="6F9A8790" w14:textId="77777777" w:rsidTr="00607E0C">
        <w:tc>
          <w:tcPr>
            <w:tcW w:w="1890" w:type="dxa"/>
          </w:tcPr>
          <w:p w14:paraId="192D8C9B" w14:textId="236DF83B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351" w:type="dxa"/>
          </w:tcPr>
          <w:p w14:paraId="0377CE0F" w14:textId="77777777" w:rsidR="00174132" w:rsidRPr="004B3F1E" w:rsidRDefault="00174132" w:rsidP="0017413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2628CE52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7FF476" w14:textId="77777777" w:rsidR="00174132" w:rsidRPr="004B3F1E" w:rsidRDefault="00174132" w:rsidP="00174132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21015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FDED5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445C1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84D5AE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064282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326E50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BEBAE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15AAA1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3FB37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D58373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209FB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9C9151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F95B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4A027CF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241A39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0ED771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C08FB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2EA1537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C8EC4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CDE36C" w14:textId="77777777" w:rsidR="00174132" w:rsidRPr="004B3F1E" w:rsidRDefault="00174132" w:rsidP="00174132">
            <w:pPr>
              <w:tabs>
                <w:tab w:val="clear" w:pos="227"/>
                <w:tab w:val="clear" w:pos="454"/>
                <w:tab w:val="clear" w:pos="680"/>
              </w:tabs>
              <w:ind w:right="-6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F4502" w:rsidRPr="004B3F1E" w14:paraId="7603342F" w14:textId="77777777" w:rsidTr="00607E0C">
        <w:tc>
          <w:tcPr>
            <w:tcW w:w="1890" w:type="dxa"/>
          </w:tcPr>
          <w:p w14:paraId="76E4840C" w14:textId="4A368C78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 โกสุม อินเตอร์ฟู้ดส์ จำกัด</w:t>
            </w:r>
          </w:p>
        </w:tc>
        <w:tc>
          <w:tcPr>
            <w:tcW w:w="1351" w:type="dxa"/>
          </w:tcPr>
          <w:p w14:paraId="37AAC0F0" w14:textId="6A020DF1" w:rsidR="002F4502" w:rsidRPr="004B3F1E" w:rsidRDefault="002F4502" w:rsidP="002F450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ผลิตและขายผลิตภัณฑ์อาหาร</w:t>
            </w:r>
          </w:p>
        </w:tc>
        <w:tc>
          <w:tcPr>
            <w:tcW w:w="629" w:type="dxa"/>
          </w:tcPr>
          <w:p w14:paraId="63E09EF0" w14:textId="77777777" w:rsidR="002F4502" w:rsidRPr="004B3F1E" w:rsidRDefault="002F4502" w:rsidP="002F4502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88557" w14:textId="3B3E4377" w:rsidR="002F4502" w:rsidRPr="004B3F1E" w:rsidRDefault="002F4502" w:rsidP="002F4502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14:paraId="2FDF6EEE" w14:textId="77777777" w:rsidR="002F4502" w:rsidRPr="004B3F1E" w:rsidRDefault="002F4502" w:rsidP="002F4502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01F64" w14:textId="29AF6DF0" w:rsidR="002F4502" w:rsidRPr="004B3F1E" w:rsidRDefault="002F4502" w:rsidP="002F4502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270" w:type="dxa"/>
          </w:tcPr>
          <w:p w14:paraId="5A210F6D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AC8772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59A91B" w14:textId="6FD4EB1D" w:rsidR="002F4502" w:rsidRPr="004B3F1E" w:rsidRDefault="002F4502" w:rsidP="002F45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27B948DA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9F2265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2C9715" w14:textId="45F77088" w:rsidR="002F4502" w:rsidRPr="004B3F1E" w:rsidRDefault="002F4502" w:rsidP="002F45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6BACC9D5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EAA0CB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C7DBF9" w14:textId="79276163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decimal" w:pos="592"/>
                <w:tab w:val="left" w:pos="699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50,100</w:t>
            </w:r>
          </w:p>
        </w:tc>
        <w:tc>
          <w:tcPr>
            <w:tcW w:w="270" w:type="dxa"/>
          </w:tcPr>
          <w:p w14:paraId="344ED95E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05F7B8D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F5B2EE" w14:textId="0A138174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50,100</w:t>
            </w:r>
          </w:p>
        </w:tc>
        <w:tc>
          <w:tcPr>
            <w:tcW w:w="270" w:type="dxa"/>
          </w:tcPr>
          <w:p w14:paraId="1FDE2EC0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21102B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B450DF" w14:textId="0075FD7E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8F3BAE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9DB5E8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F12C52" w14:textId="6A58354F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3E22C6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DD5D02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C8EFBB" w14:textId="55460CF9" w:rsidR="002F4502" w:rsidRPr="004B3F1E" w:rsidRDefault="002F4502" w:rsidP="002F45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50,100</w:t>
            </w:r>
          </w:p>
        </w:tc>
        <w:tc>
          <w:tcPr>
            <w:tcW w:w="270" w:type="dxa"/>
          </w:tcPr>
          <w:p w14:paraId="1AA19EB2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4B262E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51CA43" w14:textId="5E04509B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50,100</w:t>
            </w:r>
          </w:p>
        </w:tc>
        <w:tc>
          <w:tcPr>
            <w:tcW w:w="270" w:type="dxa"/>
          </w:tcPr>
          <w:p w14:paraId="6DC93DA2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5AD3B328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E7320" w14:textId="068CE71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A37575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B0603A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DDD362" w14:textId="743E7F8E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F4502" w:rsidRPr="004B3F1E" w14:paraId="6DCDBB3E" w14:textId="77777777" w:rsidTr="00607E0C">
        <w:tc>
          <w:tcPr>
            <w:tcW w:w="1890" w:type="dxa"/>
          </w:tcPr>
          <w:p w14:paraId="617CEAEF" w14:textId="10195053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คิง มารีน ฟู้ดส์ จำกัด</w:t>
            </w:r>
          </w:p>
        </w:tc>
        <w:tc>
          <w:tcPr>
            <w:tcW w:w="1351" w:type="dxa"/>
          </w:tcPr>
          <w:p w14:paraId="104DCFA8" w14:textId="7F8FFF6F" w:rsidR="002F4502" w:rsidRPr="004B3F1E" w:rsidRDefault="002F4502" w:rsidP="002F450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จำหน่ายและค้าส่งอาหารทะเลแช่แข็ง</w:t>
            </w:r>
          </w:p>
        </w:tc>
        <w:tc>
          <w:tcPr>
            <w:tcW w:w="629" w:type="dxa"/>
          </w:tcPr>
          <w:p w14:paraId="5EAF03BF" w14:textId="77777777" w:rsidR="002F4502" w:rsidRPr="004B3F1E" w:rsidRDefault="002F4502" w:rsidP="002F4502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242B0A" w14:textId="7B2F9637" w:rsidR="002F4502" w:rsidRPr="004B3F1E" w:rsidRDefault="002F4502" w:rsidP="002F4502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14:paraId="4AF72C5F" w14:textId="77777777" w:rsidR="002F4502" w:rsidRPr="004B3F1E" w:rsidRDefault="002F4502" w:rsidP="002F4502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93CB4A" w14:textId="076E15A7" w:rsidR="002F4502" w:rsidRPr="004B3F1E" w:rsidRDefault="002F4502" w:rsidP="002F4502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270" w:type="dxa"/>
          </w:tcPr>
          <w:p w14:paraId="22EAB99D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4CBB68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DF8CCF" w14:textId="58BE78FE" w:rsidR="002F4502" w:rsidRPr="004B3F1E" w:rsidRDefault="002F4502" w:rsidP="002F45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1829B3B3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D92D76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DF8CFB" w14:textId="76B1B665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08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25304071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6D00467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24FEED" w14:textId="2545E3EC" w:rsidR="002F4502" w:rsidRPr="004B3F1E" w:rsidRDefault="002F4502" w:rsidP="002F4502">
            <w:pPr>
              <w:tabs>
                <w:tab w:val="clear" w:pos="227"/>
                <w:tab w:val="clear" w:pos="454"/>
                <w:tab w:val="decimal" w:pos="617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72,100</w:t>
            </w:r>
          </w:p>
        </w:tc>
        <w:tc>
          <w:tcPr>
            <w:tcW w:w="270" w:type="dxa"/>
          </w:tcPr>
          <w:p w14:paraId="715495B3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CAEB2B2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FFD86E" w14:textId="550A4003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72,100</w:t>
            </w:r>
          </w:p>
        </w:tc>
        <w:tc>
          <w:tcPr>
            <w:tcW w:w="270" w:type="dxa"/>
          </w:tcPr>
          <w:p w14:paraId="761EDD15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98A8345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468C4" w14:textId="61DAC642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3DDAD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970365E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5C11B6" w14:textId="60E2A789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20411D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B6C9C8C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6EF91B" w14:textId="10BE9CE0" w:rsidR="002F4502" w:rsidRPr="004B3F1E" w:rsidRDefault="002F4502" w:rsidP="002F45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72,100</w:t>
            </w:r>
          </w:p>
        </w:tc>
        <w:tc>
          <w:tcPr>
            <w:tcW w:w="270" w:type="dxa"/>
          </w:tcPr>
          <w:p w14:paraId="25577F84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5532671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C3A46D" w14:textId="61F6674F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72,100</w:t>
            </w:r>
          </w:p>
        </w:tc>
        <w:tc>
          <w:tcPr>
            <w:tcW w:w="270" w:type="dxa"/>
          </w:tcPr>
          <w:p w14:paraId="7487A949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bottom w:val="single" w:sz="4" w:space="0" w:color="auto"/>
              <w:right w:val="nil"/>
            </w:tcBorders>
          </w:tcPr>
          <w:p w14:paraId="668A23DC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763E7F" w14:textId="5C8EAC33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48540C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9E4A140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CD15E6" w14:textId="030B131C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F4502" w:rsidRPr="004B3F1E" w14:paraId="59C07BEB" w14:textId="77777777" w:rsidTr="00607E0C">
        <w:tc>
          <w:tcPr>
            <w:tcW w:w="1890" w:type="dxa"/>
          </w:tcPr>
          <w:p w14:paraId="17590925" w14:textId="722A98B3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4DC0A197" w14:textId="77777777" w:rsidR="002F4502" w:rsidRPr="004B3F1E" w:rsidRDefault="002F4502" w:rsidP="002F450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7203ECD4" w14:textId="77777777" w:rsidR="002F4502" w:rsidRPr="004B3F1E" w:rsidRDefault="002F4502" w:rsidP="002F4502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BA16C17" w14:textId="77777777" w:rsidR="002F4502" w:rsidRPr="004B3F1E" w:rsidRDefault="002F4502" w:rsidP="002F4502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BC7790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43948C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A69267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4B6790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0D9C0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E7DCF" w14:textId="05459BFF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decimal" w:pos="527"/>
              </w:tabs>
              <w:ind w:left="-103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122,200</w:t>
            </w:r>
          </w:p>
        </w:tc>
        <w:tc>
          <w:tcPr>
            <w:tcW w:w="270" w:type="dxa"/>
          </w:tcPr>
          <w:p w14:paraId="316D269F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F72FC" w14:textId="00D83E46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122,200</w:t>
            </w:r>
          </w:p>
        </w:tc>
        <w:tc>
          <w:tcPr>
            <w:tcW w:w="270" w:type="dxa"/>
            <w:tcBorders>
              <w:bottom w:val="nil"/>
            </w:tcBorders>
          </w:tcPr>
          <w:p w14:paraId="259B037E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1B95D" w14:textId="20F4AF44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90EE4A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6DFE" w14:textId="60C80CBD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1126C56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2E885" w14:textId="7B94F425" w:rsidR="002F4502" w:rsidRPr="004B3F1E" w:rsidRDefault="002F4502" w:rsidP="002F45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122,200</w:t>
            </w:r>
          </w:p>
        </w:tc>
        <w:tc>
          <w:tcPr>
            <w:tcW w:w="270" w:type="dxa"/>
            <w:tcBorders>
              <w:bottom w:val="nil"/>
            </w:tcBorders>
          </w:tcPr>
          <w:p w14:paraId="082F28E3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0359A" w14:textId="4D4AB151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122,200</w:t>
            </w:r>
          </w:p>
        </w:tc>
        <w:tc>
          <w:tcPr>
            <w:tcW w:w="270" w:type="dxa"/>
            <w:tcBorders>
              <w:bottom w:val="nil"/>
            </w:tcBorders>
          </w:tcPr>
          <w:p w14:paraId="7E552411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59930" w14:textId="6871155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E28767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14066" w14:textId="427CC99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C43C1D4" w14:textId="77777777" w:rsidR="0033531A" w:rsidRPr="004B3F1E" w:rsidRDefault="0033531A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538A60" w14:textId="124866E8" w:rsidR="00E51E51" w:rsidRDefault="00E51E51" w:rsidP="00C40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7EA08A66" w14:textId="7B6998D3" w:rsidR="00C4045F" w:rsidRDefault="00C4045F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18DFB3" w14:textId="77777777" w:rsidR="00C4045F" w:rsidRPr="004B3F1E" w:rsidRDefault="00C4045F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AA1366" w14:textId="77777777" w:rsidR="00E51E51" w:rsidRPr="004B3F1E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44B4E1" w14:textId="5BF07AF6" w:rsidR="00E51E51" w:rsidRPr="004B3F1E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E51E51" w:rsidRPr="004B3F1E" w:rsidSect="005E4325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pgNumType w:start="40"/>
          <w:cols w:space="720"/>
          <w:docGrid w:linePitch="245"/>
        </w:sect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1620"/>
        <w:gridCol w:w="270"/>
        <w:gridCol w:w="1548"/>
      </w:tblGrid>
      <w:tr w:rsidR="00E51E51" w:rsidRPr="004B3F1E" w14:paraId="11A05E09" w14:textId="77777777" w:rsidTr="00E91C8C">
        <w:trPr>
          <w:tblHeader/>
        </w:trPr>
        <w:tc>
          <w:tcPr>
            <w:tcW w:w="4770" w:type="dxa"/>
            <w:vAlign w:val="bottom"/>
          </w:tcPr>
          <w:p w14:paraId="4A265F0F" w14:textId="77777777" w:rsidR="00E51E51" w:rsidRPr="004B3F1E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990" w:type="dxa"/>
          </w:tcPr>
          <w:p w14:paraId="3D19909A" w14:textId="77777777" w:rsidR="00E51E51" w:rsidRPr="004B3F1E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8" w:type="dxa"/>
            <w:gridSpan w:val="3"/>
          </w:tcPr>
          <w:p w14:paraId="18CD28BB" w14:textId="77777777" w:rsidR="00E51E51" w:rsidRPr="004B3F1E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B3F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51E51" w:rsidRPr="004B3F1E" w14:paraId="6A227680" w14:textId="77777777" w:rsidTr="00E91C8C">
        <w:trPr>
          <w:tblHeader/>
        </w:trPr>
        <w:tc>
          <w:tcPr>
            <w:tcW w:w="4770" w:type="dxa"/>
            <w:vAlign w:val="bottom"/>
          </w:tcPr>
          <w:p w14:paraId="5044396A" w14:textId="77777777" w:rsidR="00E51E51" w:rsidRPr="004B3F1E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B3F1E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45B6F8C" w14:textId="5CF11BB3" w:rsidR="00E51E51" w:rsidRPr="004B3F1E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D3381C" w14:textId="2FE07B60" w:rsidR="00E51E51" w:rsidRPr="004B3F1E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E91C8C" w:rsidRPr="004B3F1E">
              <w:rPr>
                <w:rFonts w:asciiTheme="majorBidi" w:hAnsiTheme="majorBidi" w:cstheme="majorBidi"/>
                <w:bCs/>
                <w:sz w:val="30"/>
                <w:szCs w:val="30"/>
              </w:rPr>
              <w:t>56</w:t>
            </w:r>
            <w:r w:rsidR="00C15AF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1C5361" w14:textId="77777777" w:rsidR="00E51E51" w:rsidRPr="004B3F1E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548" w:type="dxa"/>
            <w:vAlign w:val="bottom"/>
          </w:tcPr>
          <w:p w14:paraId="05B7757A" w14:textId="165AD947" w:rsidR="00E51E51" w:rsidRPr="004B3F1E" w:rsidRDefault="00E91C8C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15AF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E51E51" w:rsidRPr="004B3F1E" w14:paraId="196B9A40" w14:textId="77777777" w:rsidTr="00E91C8C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728FAA5" w14:textId="77777777" w:rsidR="00E51E51" w:rsidRPr="004B3F1E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24663C" w14:textId="77777777" w:rsidR="00E51E51" w:rsidRPr="004B3F1E" w:rsidRDefault="00E51E51" w:rsidP="002E59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8" w:type="dxa"/>
            <w:gridSpan w:val="3"/>
          </w:tcPr>
          <w:p w14:paraId="3172BA8E" w14:textId="77777777" w:rsidR="00E51E51" w:rsidRPr="004B3F1E" w:rsidRDefault="00E51E51" w:rsidP="002E59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5AF7" w:rsidRPr="004B3F1E" w14:paraId="3184E9FE" w14:textId="77777777" w:rsidTr="00E91C8C">
        <w:tc>
          <w:tcPr>
            <w:tcW w:w="4770" w:type="dxa"/>
            <w:shd w:val="clear" w:color="auto" w:fill="auto"/>
            <w:vAlign w:val="bottom"/>
          </w:tcPr>
          <w:p w14:paraId="500959B9" w14:textId="73E66C51" w:rsidR="00C15AF7" w:rsidRPr="004B3F1E" w:rsidRDefault="00C15AF7" w:rsidP="00C15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KMF</w:t>
            </w:r>
          </w:p>
        </w:tc>
        <w:tc>
          <w:tcPr>
            <w:tcW w:w="990" w:type="dxa"/>
          </w:tcPr>
          <w:p w14:paraId="11C3EB32" w14:textId="28C07BB8" w:rsidR="00C15AF7" w:rsidRPr="004B3F1E" w:rsidRDefault="00C15AF7" w:rsidP="00C15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22A09A" w14:textId="3D965E98" w:rsidR="00C15AF7" w:rsidRPr="004B3F1E" w:rsidRDefault="002F4502" w:rsidP="002F450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77F9B4" w14:textId="77777777" w:rsidR="00C15AF7" w:rsidRPr="004B3F1E" w:rsidRDefault="00C15AF7" w:rsidP="00C15AF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18B34C5A" w14:textId="5C94C720" w:rsidR="00C15AF7" w:rsidRPr="004B3F1E" w:rsidRDefault="00C15AF7" w:rsidP="00C15AF7">
            <w:pPr>
              <w:pStyle w:val="acctfourfigures"/>
              <w:tabs>
                <w:tab w:val="clear" w:pos="765"/>
                <w:tab w:val="decimal" w:pos="123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72,100</w:t>
            </w:r>
          </w:p>
        </w:tc>
      </w:tr>
    </w:tbl>
    <w:p w14:paraId="64F29AB8" w14:textId="77777777" w:rsidR="00E51E51" w:rsidRPr="004B3F1E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424CA54" w14:textId="77777777" w:rsidR="00C4045F" w:rsidRPr="000477C3" w:rsidRDefault="00C4045F" w:rsidP="00C404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การเข้าลงทุนและ</w:t>
      </w:r>
      <w:r w:rsidRPr="000477C3">
        <w:rPr>
          <w:rFonts w:ascii="Angsana New" w:hAnsi="Angsana New" w:hint="cs"/>
          <w:i/>
          <w:iCs/>
          <w:sz w:val="30"/>
          <w:szCs w:val="30"/>
          <w:cs/>
        </w:rPr>
        <w:t>ชำระค่าหุ้น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ของ </w:t>
      </w:r>
      <w:r>
        <w:rPr>
          <w:rFonts w:ascii="Angsana New" w:hAnsi="Angsana New"/>
          <w:i/>
          <w:iCs/>
          <w:sz w:val="30"/>
          <w:szCs w:val="30"/>
        </w:rPr>
        <w:t>KMF</w:t>
      </w:r>
    </w:p>
    <w:p w14:paraId="7272DF77" w14:textId="77777777" w:rsidR="00C4045F" w:rsidRPr="00C4045F" w:rsidRDefault="00C4045F" w:rsidP="00C404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F3C819" w14:textId="044F18A3" w:rsidR="00C4045F" w:rsidRDefault="00C4045F" w:rsidP="00C404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 สไปซ์ ซินเนอร์จี้ จำกัด </w:t>
      </w:r>
      <w:r>
        <w:rPr>
          <w:rFonts w:ascii="Angsana New" w:hAnsi="Angsana New"/>
          <w:sz w:val="30"/>
          <w:szCs w:val="30"/>
        </w:rPr>
        <w:t xml:space="preserve">(“SYN”) </w:t>
      </w:r>
      <w:r>
        <w:rPr>
          <w:rFonts w:ascii="Angsana New" w:hAnsi="Angsana New" w:hint="cs"/>
          <w:sz w:val="30"/>
          <w:szCs w:val="30"/>
          <w:cs/>
        </w:rPr>
        <w:t xml:space="preserve">เข้าลงทุนในบริษัท คิง มารีน ฟู้ดส์ จำกัด </w:t>
      </w:r>
      <w:r>
        <w:rPr>
          <w:rFonts w:ascii="Angsana New" w:hAnsi="Angsana New"/>
          <w:sz w:val="30"/>
          <w:szCs w:val="30"/>
        </w:rPr>
        <w:t xml:space="preserve">(“KMF”) </w:t>
      </w:r>
      <w:r w:rsidRPr="008E7E22">
        <w:rPr>
          <w:rFonts w:ascii="Angsana New" w:hAnsi="Angsana New"/>
          <w:sz w:val="30"/>
          <w:szCs w:val="30"/>
          <w:cs/>
        </w:rPr>
        <w:t>โดยแบ่งชำระเป็น</w:t>
      </w:r>
      <w:r w:rsidRPr="008E7E22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</w:t>
      </w:r>
      <w:r w:rsidRPr="008E7E22">
        <w:rPr>
          <w:rFonts w:ascii="Angsana New" w:hAnsi="Angsana New"/>
          <w:sz w:val="30"/>
          <w:szCs w:val="30"/>
          <w:cs/>
        </w:rPr>
        <w:t xml:space="preserve"> งวด คืองวดที่</w:t>
      </w:r>
      <w:r w:rsidRPr="008E7E22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 xml:space="preserve">1 </w:t>
      </w:r>
      <w:r w:rsidRPr="008E7E22">
        <w:rPr>
          <w:rFonts w:ascii="Angsana New" w:hAnsi="Angsana New"/>
          <w:sz w:val="30"/>
          <w:szCs w:val="30"/>
          <w:cs/>
        </w:rPr>
        <w:t xml:space="preserve">จำนวน </w:t>
      </w:r>
      <w:r w:rsidRPr="008E7E22">
        <w:rPr>
          <w:rFonts w:ascii="Angsana New" w:hAnsi="Angsana New"/>
          <w:sz w:val="30"/>
          <w:szCs w:val="30"/>
        </w:rPr>
        <w:t>60.</w:t>
      </w:r>
      <w:r>
        <w:rPr>
          <w:rFonts w:ascii="Angsana New" w:hAnsi="Angsana New"/>
          <w:sz w:val="30"/>
          <w:szCs w:val="30"/>
        </w:rPr>
        <w:t>1</w:t>
      </w:r>
      <w:r w:rsidRPr="008E7E22">
        <w:rPr>
          <w:rFonts w:ascii="Angsana New" w:hAnsi="Angsana New"/>
          <w:sz w:val="30"/>
          <w:szCs w:val="30"/>
          <w:cs/>
        </w:rPr>
        <w:t xml:space="preserve"> ล้านบาท ชำระ ณ วันที่โอนกิจการเสร็จสมบูรณ์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2565)</w:t>
      </w:r>
      <w:r w:rsidRPr="008E7E22">
        <w:rPr>
          <w:rFonts w:ascii="Angsana New" w:hAnsi="Angsana New"/>
          <w:sz w:val="30"/>
          <w:szCs w:val="30"/>
          <w:cs/>
        </w:rPr>
        <w:t xml:space="preserve"> และงวดที่</w:t>
      </w:r>
      <w:r w:rsidRPr="008E7E22">
        <w:rPr>
          <w:rFonts w:ascii="Angsana New" w:hAnsi="Angsana New"/>
          <w:sz w:val="30"/>
          <w:szCs w:val="30"/>
        </w:rPr>
        <w:t> 2</w:t>
      </w:r>
      <w:r w:rsidRPr="008E7E22">
        <w:rPr>
          <w:rFonts w:ascii="Angsana New" w:hAnsi="Angsana New"/>
          <w:sz w:val="30"/>
          <w:szCs w:val="30"/>
          <w:cs/>
        </w:rPr>
        <w:t xml:space="preserve"> จำนวน</w:t>
      </w:r>
      <w:r w:rsidRPr="008E7E22">
        <w:rPr>
          <w:rFonts w:ascii="Angsana New" w:hAnsi="Angsana New"/>
          <w:sz w:val="30"/>
          <w:szCs w:val="30"/>
        </w:rPr>
        <w:t> 12.0</w:t>
      </w:r>
      <w:r w:rsidRPr="008E7E22">
        <w:rPr>
          <w:rFonts w:ascii="Angsana New" w:hAnsi="Angsana New"/>
          <w:sz w:val="30"/>
          <w:szCs w:val="30"/>
          <w:cs/>
        </w:rPr>
        <w:t xml:space="preserve"> ล้านบาท เมื่อ</w:t>
      </w:r>
      <w:r w:rsidRPr="008E7E22">
        <w:rPr>
          <w:rFonts w:ascii="Angsana New" w:hAnsi="Angsana New"/>
          <w:sz w:val="30"/>
          <w:szCs w:val="30"/>
        </w:rPr>
        <w:t xml:space="preserve"> KMF </w:t>
      </w:r>
      <w:r w:rsidRPr="008E7E22">
        <w:rPr>
          <w:rFonts w:ascii="Angsana New" w:hAnsi="Angsana New"/>
          <w:sz w:val="30"/>
          <w:szCs w:val="30"/>
          <w:cs/>
        </w:rPr>
        <w:t xml:space="preserve">สามารถทำตามเงื่อนไขที่ระบุในสัญญา </w:t>
      </w:r>
      <w:r w:rsidRPr="00D01C17">
        <w:rPr>
          <w:rFonts w:ascii="Angsana New" w:hAnsi="Angsana New"/>
          <w:sz w:val="30"/>
          <w:szCs w:val="30"/>
          <w:cs/>
        </w:rPr>
        <w:t>ในที่ประชุมคณะกรรมการของบริษัท เมื่อวันที่</w:t>
      </w:r>
      <w:r>
        <w:rPr>
          <w:rFonts w:ascii="Angsana New" w:hAnsi="Angsana New"/>
          <w:sz w:val="30"/>
          <w:szCs w:val="30"/>
        </w:rPr>
        <w:t xml:space="preserve"> 27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2566</w:t>
      </w:r>
      <w:r w:rsidRPr="00D01C17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D01C17">
        <w:rPr>
          <w:rFonts w:ascii="Angsana New" w:hAnsi="Angsana New"/>
          <w:sz w:val="30"/>
          <w:szCs w:val="30"/>
          <w:cs/>
        </w:rPr>
        <w:t xml:space="preserve">จ่ายชำระค่าหุ้นงวดที่ </w:t>
      </w:r>
      <w:r>
        <w:rPr>
          <w:rFonts w:ascii="Angsana New" w:hAnsi="Angsana New"/>
          <w:sz w:val="30"/>
          <w:szCs w:val="30"/>
        </w:rPr>
        <w:t>2</w:t>
      </w:r>
      <w:r w:rsidRPr="00D01C17">
        <w:rPr>
          <w:rFonts w:ascii="Angsana New" w:hAnsi="Angsana New"/>
          <w:sz w:val="30"/>
          <w:szCs w:val="30"/>
          <w:cs/>
        </w:rPr>
        <w:t xml:space="preserve"> จำนวน</w:t>
      </w:r>
      <w:r>
        <w:rPr>
          <w:rFonts w:ascii="Angsana New" w:hAnsi="Angsana New"/>
          <w:sz w:val="30"/>
          <w:szCs w:val="30"/>
        </w:rPr>
        <w:t xml:space="preserve"> 12</w:t>
      </w:r>
      <w:r w:rsidRPr="00D01C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</w:t>
      </w:r>
      <w:r w:rsidRPr="00D01C17">
        <w:rPr>
          <w:rFonts w:ascii="Angsana New" w:hAnsi="Angsana New"/>
          <w:sz w:val="30"/>
          <w:szCs w:val="30"/>
          <w:cs/>
        </w:rPr>
        <w:t xml:space="preserve"> ล้านบาท เนื่องจาก</w:t>
      </w:r>
      <w:r>
        <w:rPr>
          <w:rFonts w:ascii="Angsana New" w:hAnsi="Angsana New"/>
          <w:sz w:val="30"/>
          <w:szCs w:val="30"/>
        </w:rPr>
        <w:t xml:space="preserve"> </w:t>
      </w:r>
      <w:r w:rsidRPr="00D01C17">
        <w:rPr>
          <w:rFonts w:ascii="Angsana New" w:hAnsi="Angsana New"/>
          <w:sz w:val="30"/>
          <w:szCs w:val="30"/>
        </w:rPr>
        <w:t xml:space="preserve">KMF </w:t>
      </w:r>
      <w:r w:rsidRPr="00D01C17">
        <w:rPr>
          <w:rFonts w:ascii="Angsana New" w:hAnsi="Angsana New"/>
          <w:sz w:val="30"/>
          <w:szCs w:val="30"/>
          <w:cs/>
        </w:rPr>
        <w:t>สามารถทำตามเงื่อนไขที่ระบุในสัญญาได้ โดย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SYN </w:t>
      </w:r>
      <w:r w:rsidRPr="00D01C17">
        <w:rPr>
          <w:rFonts w:ascii="Angsana New" w:hAnsi="Angsana New"/>
          <w:sz w:val="30"/>
          <w:szCs w:val="30"/>
          <w:cs/>
        </w:rPr>
        <w:t xml:space="preserve">ชำระค่าหุ้นดังกล่าวแล้วในเดือนมีนาคม </w:t>
      </w:r>
      <w:r>
        <w:rPr>
          <w:rFonts w:ascii="Angsana New" w:hAnsi="Angsana New"/>
          <w:sz w:val="30"/>
          <w:szCs w:val="30"/>
        </w:rPr>
        <w:t>2566</w:t>
      </w:r>
    </w:p>
    <w:p w14:paraId="5F26C7CB" w14:textId="77777777" w:rsidR="00D40D3C" w:rsidRPr="004B3F1E" w:rsidRDefault="00D40D3C" w:rsidP="00D40D3C">
      <w:pPr>
        <w:rPr>
          <w:rFonts w:asciiTheme="majorBidi" w:hAnsiTheme="majorBidi" w:cstheme="majorBidi"/>
          <w:sz w:val="22"/>
          <w:szCs w:val="22"/>
        </w:rPr>
      </w:pPr>
    </w:p>
    <w:p w14:paraId="59A67321" w14:textId="5AC96E6D" w:rsidR="000A16E2" w:rsidRPr="004B3F1E" w:rsidRDefault="000A16E2" w:rsidP="000A16E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19BAE79" w14:textId="77777777" w:rsidR="000A16E2" w:rsidRPr="004B3F1E" w:rsidRDefault="000A16E2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highlight w:val="yellow"/>
        </w:rPr>
      </w:pPr>
    </w:p>
    <w:p w14:paraId="2C8150F8" w14:textId="16772680" w:rsidR="000A16E2" w:rsidRPr="004B3F1E" w:rsidRDefault="000A16E2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 xml:space="preserve">บริษัทมีที่ดินและส่วนปรับปรุงที่ดินสำหรับโครงการครัวกลาง </w:t>
      </w:r>
      <w:r w:rsidRPr="004B3F1E">
        <w:rPr>
          <w:rFonts w:asciiTheme="majorBidi" w:hAnsiTheme="majorBidi" w:cstheme="majorBidi"/>
          <w:sz w:val="30"/>
          <w:szCs w:val="30"/>
        </w:rPr>
        <w:t>(New Central Kitchen)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ในจังหวัดสมุทรปราการ จำนวน </w:t>
      </w:r>
      <w:r w:rsidRPr="004B3F1E">
        <w:rPr>
          <w:rFonts w:asciiTheme="majorBidi" w:hAnsiTheme="majorBidi" w:cstheme="majorBidi"/>
          <w:sz w:val="30"/>
          <w:szCs w:val="30"/>
        </w:rPr>
        <w:t>3</w:t>
      </w:r>
      <w:r w:rsidR="00C61C9F" w:rsidRPr="004B3F1E">
        <w:rPr>
          <w:rFonts w:asciiTheme="majorBidi" w:hAnsiTheme="majorBidi" w:cstheme="majorBidi"/>
          <w:sz w:val="30"/>
          <w:szCs w:val="30"/>
        </w:rPr>
        <w:t>18.2</w:t>
      </w:r>
      <w:r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E4114" w:rsidRPr="004B3F1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61C9F" w:rsidRPr="004B3F1E">
        <w:rPr>
          <w:rFonts w:asciiTheme="majorBidi" w:hAnsiTheme="majorBidi" w:cstheme="majorBidi"/>
          <w:sz w:val="30"/>
          <w:szCs w:val="30"/>
        </w:rPr>
        <w:t>8.1</w:t>
      </w:r>
      <w:r w:rsidR="001E4114"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="001E4114" w:rsidRPr="004B3F1E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ในเดือนพฤษภาคม </w:t>
      </w:r>
      <w:r w:rsidRPr="004B3F1E">
        <w:rPr>
          <w:rFonts w:asciiTheme="majorBidi" w:hAnsiTheme="majorBidi" w:cstheme="majorBidi"/>
          <w:sz w:val="30"/>
          <w:szCs w:val="30"/>
        </w:rPr>
        <w:t xml:space="preserve">2565 </w:t>
      </w:r>
      <w:r w:rsidRPr="004B3F1E">
        <w:rPr>
          <w:rFonts w:asciiTheme="majorBidi" w:hAnsiTheme="majorBidi" w:cstheme="majorBidi"/>
          <w:sz w:val="30"/>
          <w:szCs w:val="30"/>
          <w:cs/>
        </w:rPr>
        <w:t>คณะกรรมการบริษัทได้อนุมัติให</w:t>
      </w:r>
      <w:r w:rsidR="001E4114" w:rsidRPr="004B3F1E">
        <w:rPr>
          <w:rFonts w:asciiTheme="majorBidi" w:hAnsiTheme="majorBidi" w:cstheme="majorBidi"/>
          <w:sz w:val="30"/>
          <w:szCs w:val="30"/>
          <w:cs/>
        </w:rPr>
        <w:t>้</w:t>
      </w:r>
      <w:r w:rsidRPr="004B3F1E">
        <w:rPr>
          <w:rFonts w:asciiTheme="majorBidi" w:hAnsiTheme="majorBidi" w:cstheme="majorBidi"/>
          <w:sz w:val="30"/>
          <w:szCs w:val="30"/>
          <w:cs/>
        </w:rPr>
        <w:t>ยกเลิกโครงการครัวกลางและนำไปขายหรือให้เช่า ดังนั้น</w:t>
      </w:r>
      <w:r w:rsidR="001E4114" w:rsidRPr="004B3F1E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4B3F1E">
        <w:rPr>
          <w:rFonts w:asciiTheme="majorBidi" w:hAnsiTheme="majorBidi" w:cstheme="majorBidi"/>
          <w:sz w:val="30"/>
          <w:szCs w:val="30"/>
        </w:rPr>
        <w:t>3</w:t>
      </w:r>
      <w:r w:rsidR="001E4114" w:rsidRPr="004B3F1E">
        <w:rPr>
          <w:rFonts w:asciiTheme="majorBidi" w:hAnsiTheme="majorBidi" w:cstheme="majorBidi"/>
          <w:sz w:val="30"/>
          <w:szCs w:val="30"/>
        </w:rPr>
        <w:t xml:space="preserve">0 </w:t>
      </w:r>
      <w:r w:rsidR="001E4114" w:rsidRPr="004B3F1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4B3F1E">
        <w:rPr>
          <w:rFonts w:asciiTheme="majorBidi" w:hAnsiTheme="majorBidi" w:cstheme="majorBidi"/>
          <w:sz w:val="30"/>
          <w:szCs w:val="30"/>
        </w:rPr>
        <w:t xml:space="preserve">2565 </w:t>
      </w:r>
      <w:r w:rsidRPr="004B3F1E">
        <w:rPr>
          <w:rFonts w:asciiTheme="majorBidi" w:hAnsiTheme="majorBidi" w:cstheme="majorBidi"/>
          <w:sz w:val="30"/>
          <w:szCs w:val="30"/>
          <w:cs/>
        </w:rPr>
        <w:t>บริษัทได้โอนที่ดินและส่วนปรับปรุงที่ดินดังกล่าวไปเป็นอสังหาริมทรัพย์เพื่อการลงทุน</w:t>
      </w:r>
      <w:r w:rsidR="00EA21B2" w:rsidRPr="004B3F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21B2" w:rsidRPr="004B3F1E">
        <w:rPr>
          <w:rFonts w:asciiTheme="majorBidi" w:hAnsiTheme="majorBidi" w:cstheme="majorBidi"/>
          <w:sz w:val="30"/>
          <w:szCs w:val="30"/>
        </w:rPr>
        <w:t>(</w:t>
      </w:r>
      <w:r w:rsidR="00C61C9F" w:rsidRPr="004B3F1E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C61C9F" w:rsidRPr="004B3F1E">
        <w:rPr>
          <w:rFonts w:asciiTheme="majorBidi" w:hAnsiTheme="majorBidi" w:cstheme="majorBidi"/>
          <w:sz w:val="30"/>
          <w:szCs w:val="30"/>
        </w:rPr>
        <w:t>1</w:t>
      </w:r>
      <w:r w:rsidR="00E61B64">
        <w:rPr>
          <w:rFonts w:asciiTheme="majorBidi" w:hAnsiTheme="majorBidi" w:cstheme="majorBidi"/>
          <w:sz w:val="30"/>
          <w:szCs w:val="30"/>
        </w:rPr>
        <w:t>1</w:t>
      </w:r>
      <w:r w:rsidR="00EA21B2" w:rsidRPr="004B3F1E">
        <w:rPr>
          <w:rFonts w:asciiTheme="majorBidi" w:hAnsiTheme="majorBidi" w:cstheme="majorBidi"/>
          <w:sz w:val="30"/>
          <w:szCs w:val="30"/>
        </w:rPr>
        <w:t>)</w:t>
      </w:r>
    </w:p>
    <w:p w14:paraId="60989D5E" w14:textId="77777777" w:rsidR="000A16E2" w:rsidRPr="004B3F1E" w:rsidRDefault="000A16E2" w:rsidP="00D40D3C">
      <w:pPr>
        <w:rPr>
          <w:rFonts w:asciiTheme="majorBidi" w:hAnsiTheme="majorBidi" w:cstheme="majorBidi"/>
          <w:sz w:val="22"/>
          <w:szCs w:val="22"/>
        </w:rPr>
      </w:pPr>
    </w:p>
    <w:p w14:paraId="355106AE" w14:textId="7DA66F4E" w:rsidR="004A7FD0" w:rsidRPr="004B3F1E" w:rsidRDefault="005232F4" w:rsidP="004A7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4B3F1E">
        <w:rPr>
          <w:rFonts w:asciiTheme="majorBidi" w:hAnsiTheme="majorBidi" w:cstheme="majorBidi"/>
          <w:sz w:val="30"/>
          <w:szCs w:val="30"/>
        </w:rPr>
        <w:t>31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B3F1E">
        <w:rPr>
          <w:rFonts w:asciiTheme="majorBidi" w:hAnsiTheme="majorBidi" w:cstheme="majorBidi"/>
          <w:sz w:val="30"/>
          <w:szCs w:val="30"/>
        </w:rPr>
        <w:t>256</w:t>
      </w:r>
      <w:r w:rsidR="00683C58">
        <w:rPr>
          <w:rFonts w:asciiTheme="majorBidi" w:hAnsiTheme="majorBidi" w:cstheme="majorBidi"/>
          <w:sz w:val="30"/>
          <w:szCs w:val="30"/>
        </w:rPr>
        <w:t>6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2F4502">
        <w:rPr>
          <w:rFonts w:asciiTheme="majorBidi" w:hAnsiTheme="majorBidi" w:cstheme="majorBidi"/>
          <w:sz w:val="30"/>
          <w:szCs w:val="30"/>
        </w:rPr>
        <w:t xml:space="preserve"> 37</w:t>
      </w:r>
      <w:r w:rsidR="00E61B64">
        <w:rPr>
          <w:rFonts w:asciiTheme="majorBidi" w:hAnsiTheme="majorBidi" w:cstheme="majorBidi"/>
          <w:sz w:val="30"/>
          <w:szCs w:val="30"/>
        </w:rPr>
        <w:t>2</w:t>
      </w:r>
      <w:r w:rsidR="00D316DD">
        <w:rPr>
          <w:rFonts w:asciiTheme="majorBidi" w:hAnsiTheme="majorBidi" w:cstheme="majorBidi"/>
          <w:sz w:val="30"/>
          <w:szCs w:val="30"/>
        </w:rPr>
        <w:t>.0</w:t>
      </w:r>
      <w:r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</w:rPr>
        <w:t>ล้านบาท ประเมินราคาโดยผู้ประเมินราคาอิสระโดยวิธี</w:t>
      </w:r>
      <w:r w:rsidR="003D156F" w:rsidRPr="004B3F1E">
        <w:rPr>
          <w:rFonts w:asciiTheme="majorBidi" w:hAnsiTheme="majorBidi" w:cstheme="majorBidi"/>
          <w:sz w:val="30"/>
          <w:szCs w:val="30"/>
          <w:cs/>
        </w:rPr>
        <w:t>เปรียบเทียบราคาตลาด</w:t>
      </w:r>
      <w:r w:rsidR="001E4114" w:rsidRPr="004B3F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EA21B2" w:rsidRPr="004B3F1E">
        <w:rPr>
          <w:rFonts w:asciiTheme="majorBidi" w:hAnsiTheme="majorBidi" w:cstheme="majorBidi"/>
          <w:sz w:val="30"/>
          <w:szCs w:val="30"/>
        </w:rPr>
        <w:t>3</w:t>
      </w:r>
    </w:p>
    <w:p w14:paraId="0C740AA7" w14:textId="77777777" w:rsidR="00C4045F" w:rsidRDefault="00C4045F" w:rsidP="004A7FD0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5EF6CD" w14:textId="1CA8A2A3" w:rsidR="004A7FD0" w:rsidRPr="004B3F1E" w:rsidRDefault="004A7FD0" w:rsidP="004A7FD0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3F1E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7BAD97A" w14:textId="77777777" w:rsidR="004A7FD0" w:rsidRPr="004B3F1E" w:rsidRDefault="004A7FD0" w:rsidP="004A7FD0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7C2EFC39" w14:textId="66FCB25B" w:rsidR="004A7FD0" w:rsidRPr="004B3F1E" w:rsidRDefault="004A7FD0" w:rsidP="00EA21B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EA21B2" w:rsidRPr="004B3F1E">
        <w:rPr>
          <w:rFonts w:asciiTheme="majorBidi" w:hAnsiTheme="majorBidi" w:cstheme="majorBidi"/>
          <w:sz w:val="30"/>
          <w:szCs w:val="30"/>
          <w:cs/>
        </w:rPr>
        <w:t xml:space="preserve">และส่วนปรับปรุงที่ดินของบริษัทรวมถึงสินทรัพย์ที่เกี่ยวข้อง </w:t>
      </w:r>
      <w:r w:rsidRPr="004B3F1E">
        <w:rPr>
          <w:rFonts w:asciiTheme="majorBidi" w:hAnsiTheme="majorBidi" w:cstheme="majorBidi"/>
          <w:sz w:val="30"/>
          <w:szCs w:val="30"/>
          <w:cs/>
        </w:rPr>
        <w:t>ซึ่งมีมูลค่าสุทธิตาม</w:t>
      </w:r>
      <w:r w:rsidRPr="002F4502">
        <w:rPr>
          <w:rFonts w:asciiTheme="majorBidi" w:hAnsiTheme="majorBidi" w:cstheme="majorBidi"/>
          <w:sz w:val="30"/>
          <w:szCs w:val="30"/>
          <w:cs/>
        </w:rPr>
        <w:t xml:space="preserve">บัญชีจำนวน </w:t>
      </w:r>
      <w:r w:rsidR="006813AF" w:rsidRPr="002F4502">
        <w:rPr>
          <w:rFonts w:asciiTheme="majorBidi" w:hAnsiTheme="majorBidi" w:cstheme="majorBidi"/>
          <w:sz w:val="30"/>
          <w:szCs w:val="30"/>
        </w:rPr>
        <w:t>326.3</w:t>
      </w:r>
      <w:r w:rsidRPr="002F4502">
        <w:rPr>
          <w:rFonts w:asciiTheme="majorBidi" w:hAnsiTheme="majorBidi" w:cstheme="majorBidi"/>
          <w:sz w:val="30"/>
          <w:szCs w:val="30"/>
        </w:rPr>
        <w:t xml:space="preserve"> </w:t>
      </w:r>
      <w:r w:rsidRPr="002F4502">
        <w:rPr>
          <w:rFonts w:asciiTheme="majorBidi" w:hAnsiTheme="majorBidi" w:cstheme="majorBidi"/>
          <w:sz w:val="30"/>
          <w:szCs w:val="30"/>
          <w:cs/>
        </w:rPr>
        <w:t>ล้าน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4B3F1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683C5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B3F1E">
        <w:rPr>
          <w:rFonts w:asciiTheme="majorBidi" w:hAnsiTheme="majorBidi" w:cstheme="majorBidi"/>
          <w:i/>
          <w:iCs/>
          <w:sz w:val="30"/>
          <w:szCs w:val="30"/>
        </w:rPr>
        <w:t xml:space="preserve">: 326.3 </w:t>
      </w:r>
      <w:r w:rsidRPr="004B3F1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ได้ถูกจำนองไว้กับธนาคารแห่</w:t>
      </w:r>
      <w:r w:rsidR="00EA21B2" w:rsidRPr="004B3F1E">
        <w:rPr>
          <w:rFonts w:asciiTheme="majorBidi" w:hAnsiTheme="majorBidi" w:cstheme="majorBidi"/>
          <w:sz w:val="30"/>
          <w:szCs w:val="30"/>
          <w:cs/>
        </w:rPr>
        <w:t>ง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หนึ่งเพื่อค้ำประกันวงเงินสินเชื่อและเงินกู้ยืมระยะสั้นจากสถาบันการเงินในประเทศแห่งหนึ่งตามที่กล่าวในหมายเหตุข้อ </w:t>
      </w:r>
      <w:r w:rsidRPr="004B3F1E">
        <w:rPr>
          <w:rFonts w:asciiTheme="majorBidi" w:hAnsiTheme="majorBidi" w:cstheme="majorBidi"/>
          <w:sz w:val="30"/>
          <w:szCs w:val="30"/>
        </w:rPr>
        <w:t>1</w:t>
      </w:r>
      <w:r w:rsidR="00075802" w:rsidRPr="00E61B64">
        <w:rPr>
          <w:rFonts w:asciiTheme="majorBidi" w:hAnsiTheme="majorBidi" w:cstheme="majorBidi"/>
          <w:sz w:val="30"/>
          <w:szCs w:val="30"/>
        </w:rPr>
        <w:t>5</w:t>
      </w:r>
    </w:p>
    <w:p w14:paraId="19183481" w14:textId="534AED24" w:rsidR="000A16E2" w:rsidRPr="004B3F1E" w:rsidRDefault="000A16E2" w:rsidP="00D40D3C">
      <w:pPr>
        <w:rPr>
          <w:rFonts w:asciiTheme="majorBidi" w:hAnsiTheme="majorBidi" w:cstheme="majorBidi"/>
          <w:sz w:val="30"/>
          <w:szCs w:val="30"/>
        </w:rPr>
        <w:sectPr w:rsidR="000A16E2" w:rsidRPr="004B3F1E" w:rsidSect="00607E0C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44FA326" w14:textId="5FE030E9" w:rsidR="008E3B76" w:rsidRPr="004B3F1E" w:rsidRDefault="00B7441E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E32E2C9" w14:textId="77777777" w:rsidR="008E3B76" w:rsidRPr="004B3F1E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1502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250"/>
        <w:gridCol w:w="810"/>
        <w:gridCol w:w="106"/>
        <w:gridCol w:w="1208"/>
        <w:gridCol w:w="111"/>
        <w:gridCol w:w="1185"/>
        <w:gridCol w:w="108"/>
        <w:gridCol w:w="1242"/>
        <w:gridCol w:w="106"/>
        <w:gridCol w:w="1244"/>
        <w:gridCol w:w="106"/>
        <w:gridCol w:w="1244"/>
        <w:gridCol w:w="106"/>
        <w:gridCol w:w="1242"/>
        <w:gridCol w:w="106"/>
        <w:gridCol w:w="1154"/>
        <w:gridCol w:w="106"/>
        <w:gridCol w:w="1244"/>
        <w:gridCol w:w="106"/>
        <w:gridCol w:w="1244"/>
      </w:tblGrid>
      <w:tr w:rsidR="001838EE" w:rsidRPr="004B3F1E" w14:paraId="5DCF729F" w14:textId="77777777" w:rsidTr="003330A2">
        <w:trPr>
          <w:tblHeader/>
        </w:trPr>
        <w:tc>
          <w:tcPr>
            <w:tcW w:w="2250" w:type="dxa"/>
          </w:tcPr>
          <w:p w14:paraId="61332E21" w14:textId="77777777" w:rsidR="001838EE" w:rsidRPr="004B3F1E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37DA486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061D57D0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62" w:type="dxa"/>
            <w:gridSpan w:val="17"/>
          </w:tcPr>
          <w:p w14:paraId="2EBE83B5" w14:textId="3FEF5283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838EE" w:rsidRPr="004B3F1E" w14:paraId="1FBACA05" w14:textId="77777777" w:rsidTr="003330A2">
        <w:trPr>
          <w:tblHeader/>
        </w:trPr>
        <w:tc>
          <w:tcPr>
            <w:tcW w:w="2250" w:type="dxa"/>
          </w:tcPr>
          <w:p w14:paraId="7A6D1C9E" w14:textId="77777777" w:rsidR="001838EE" w:rsidRPr="004B3F1E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46EFD7F4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A3C7D89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8" w:type="dxa"/>
          </w:tcPr>
          <w:p w14:paraId="7DA8DF0F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6A2380D1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164BE39B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" w:type="dxa"/>
          </w:tcPr>
          <w:p w14:paraId="2E280131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51AA58DD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2825109" w14:textId="585861BC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6C6BB995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BBB77DF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  <w:hideMark/>
          </w:tcPr>
          <w:p w14:paraId="61F291D5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1D180E8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hideMark/>
          </w:tcPr>
          <w:p w14:paraId="4D4B06AB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24BA569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3B159E70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76BFABD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  <w:hideMark/>
          </w:tcPr>
          <w:p w14:paraId="147F0C84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90FCDFC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1E5E38EE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4B3F1E" w14:paraId="49FC4B58" w14:textId="77777777" w:rsidTr="003330A2">
        <w:trPr>
          <w:tblHeader/>
        </w:trPr>
        <w:tc>
          <w:tcPr>
            <w:tcW w:w="2250" w:type="dxa"/>
          </w:tcPr>
          <w:p w14:paraId="5BE4E733" w14:textId="77777777" w:rsidR="001838EE" w:rsidRPr="004B3F1E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867102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BAA3FA0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4D57DE87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111" w:type="dxa"/>
          </w:tcPr>
          <w:p w14:paraId="158F7D83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316726A2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741DEFCF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59F50EA5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F00AF32" w14:textId="0F2001E3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</w:tcPr>
          <w:p w14:paraId="184DD5F3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D159B5F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40F69262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4E5A91A4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hideMark/>
          </w:tcPr>
          <w:p w14:paraId="03922AD5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1981D039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241DDFF1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2924F419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09B52ADE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06" w:type="dxa"/>
          </w:tcPr>
          <w:p w14:paraId="063A3A94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</w:tcPr>
          <w:p w14:paraId="02E5EE86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4B3F1E" w14:paraId="5E19BE15" w14:textId="77777777" w:rsidTr="003330A2">
        <w:trPr>
          <w:tblHeader/>
        </w:trPr>
        <w:tc>
          <w:tcPr>
            <w:tcW w:w="2250" w:type="dxa"/>
          </w:tcPr>
          <w:p w14:paraId="6EE33F71" w14:textId="77777777" w:rsidR="001838EE" w:rsidRPr="004B3F1E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1F05C60B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B8B4E5E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6A4A32BB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11" w:type="dxa"/>
          </w:tcPr>
          <w:p w14:paraId="66973338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4324685B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193054B7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0D6C2C49" w14:textId="070EFA12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เครื่องจักรและ</w:t>
            </w:r>
          </w:p>
        </w:tc>
        <w:tc>
          <w:tcPr>
            <w:tcW w:w="106" w:type="dxa"/>
          </w:tcPr>
          <w:p w14:paraId="3B890DD2" w14:textId="293FBE16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hideMark/>
          </w:tcPr>
          <w:p w14:paraId="13E3FB9F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2C38BD6F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17C8076B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6FD16145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hideMark/>
          </w:tcPr>
          <w:p w14:paraId="4E8D8642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6" w:type="dxa"/>
          </w:tcPr>
          <w:p w14:paraId="266464ED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4808E7E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2E77309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0434CC1B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การก่อสร้างและ</w:t>
            </w:r>
          </w:p>
        </w:tc>
        <w:tc>
          <w:tcPr>
            <w:tcW w:w="106" w:type="dxa"/>
          </w:tcPr>
          <w:p w14:paraId="7886E540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6A15B6FB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4B3F1E" w14:paraId="56598DA5" w14:textId="77777777" w:rsidTr="003330A2">
        <w:trPr>
          <w:tblHeader/>
        </w:trPr>
        <w:tc>
          <w:tcPr>
            <w:tcW w:w="2250" w:type="dxa"/>
          </w:tcPr>
          <w:p w14:paraId="1C9E11FC" w14:textId="77777777" w:rsidR="001838EE" w:rsidRPr="004B3F1E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24A8AA" w14:textId="0DEC5765" w:rsidR="001838EE" w:rsidRPr="004B3F1E" w:rsidRDefault="009B4228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06" w:type="dxa"/>
          </w:tcPr>
          <w:p w14:paraId="546783D5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223968CF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" w:type="dxa"/>
          </w:tcPr>
          <w:p w14:paraId="56CD062C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120443B2" w14:textId="63705E25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108" w:type="dxa"/>
          </w:tcPr>
          <w:p w14:paraId="11BBB87E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2EB0B375" w14:textId="70B23AC2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อุปกรณ์โรงงาน</w:t>
            </w:r>
          </w:p>
        </w:tc>
        <w:tc>
          <w:tcPr>
            <w:tcW w:w="106" w:type="dxa"/>
          </w:tcPr>
          <w:p w14:paraId="0F768C4B" w14:textId="09EB9B4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hideMark/>
          </w:tcPr>
          <w:p w14:paraId="51F0CA79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1D946AC3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61D07668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155B5D22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hideMark/>
          </w:tcPr>
          <w:p w14:paraId="6D10A3A9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6" w:type="dxa"/>
          </w:tcPr>
          <w:p w14:paraId="32638115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hideMark/>
          </w:tcPr>
          <w:p w14:paraId="2E5BD1AE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6" w:type="dxa"/>
          </w:tcPr>
          <w:p w14:paraId="1387CBE4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5BA5AED6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106" w:type="dxa"/>
          </w:tcPr>
          <w:p w14:paraId="7E312CBE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3F8E6F88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1838EE" w:rsidRPr="004B3F1E" w14:paraId="7D5AD213" w14:textId="77777777" w:rsidTr="003330A2">
        <w:trPr>
          <w:tblHeader/>
        </w:trPr>
        <w:tc>
          <w:tcPr>
            <w:tcW w:w="2250" w:type="dxa"/>
          </w:tcPr>
          <w:p w14:paraId="449BD998" w14:textId="77777777" w:rsidR="001838EE" w:rsidRPr="004B3F1E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29F77037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498B936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62" w:type="dxa"/>
            <w:gridSpan w:val="17"/>
          </w:tcPr>
          <w:p w14:paraId="42060E2E" w14:textId="4BE15FFA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4B3F1E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1838EE" w:rsidRPr="004B3F1E" w14:paraId="1DF6C535" w14:textId="77777777" w:rsidTr="003330A2">
        <w:tc>
          <w:tcPr>
            <w:tcW w:w="2250" w:type="dxa"/>
            <w:hideMark/>
          </w:tcPr>
          <w:p w14:paraId="203A1B2A" w14:textId="77777777" w:rsidR="001838EE" w:rsidRPr="004B3F1E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810" w:type="dxa"/>
          </w:tcPr>
          <w:p w14:paraId="7030E243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" w:type="dxa"/>
          </w:tcPr>
          <w:p w14:paraId="1E651389" w14:textId="77777777" w:rsidR="001838EE" w:rsidRPr="004B3F1E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08" w:type="dxa"/>
          </w:tcPr>
          <w:p w14:paraId="26AB3787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11" w:type="dxa"/>
          </w:tcPr>
          <w:p w14:paraId="2412FEE4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185" w:type="dxa"/>
          </w:tcPr>
          <w:p w14:paraId="3A03949D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8" w:type="dxa"/>
          </w:tcPr>
          <w:p w14:paraId="78CD2BBF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42" w:type="dxa"/>
          </w:tcPr>
          <w:p w14:paraId="4325E0F9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" w:type="dxa"/>
          </w:tcPr>
          <w:p w14:paraId="117DF7D5" w14:textId="4CDC86A2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28996C4A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20DC186B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36A189ED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E3526C1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081CBC44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16F43CF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34894480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1115B659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090131A1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DD990EF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6E99D113" w14:textId="77777777" w:rsidR="001838EE" w:rsidRPr="004B3F1E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44363" w:rsidRPr="004B3F1E" w14:paraId="1CBBEF34" w14:textId="77777777" w:rsidTr="003330A2">
        <w:tc>
          <w:tcPr>
            <w:tcW w:w="2250" w:type="dxa"/>
            <w:hideMark/>
          </w:tcPr>
          <w:p w14:paraId="1EF84D1C" w14:textId="443F618F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4B3F1E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810" w:type="dxa"/>
          </w:tcPr>
          <w:p w14:paraId="36B2F042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9B7D997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6D231F83" w14:textId="4C59D5FF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544363">
              <w:rPr>
                <w:rFonts w:asciiTheme="majorBidi" w:hAnsiTheme="majorBidi" w:cstheme="majorBidi"/>
                <w:sz w:val="25"/>
                <w:szCs w:val="25"/>
              </w:rPr>
              <w:t>347,613</w:t>
            </w:r>
          </w:p>
        </w:tc>
        <w:tc>
          <w:tcPr>
            <w:tcW w:w="111" w:type="dxa"/>
          </w:tcPr>
          <w:p w14:paraId="4B3A8DBB" w14:textId="77777777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793D081D" w14:textId="2E48FD6C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544363">
              <w:rPr>
                <w:rFonts w:asciiTheme="majorBidi" w:hAnsiTheme="majorBidi" w:cstheme="majorBidi"/>
                <w:sz w:val="25"/>
                <w:szCs w:val="25"/>
              </w:rPr>
              <w:t>29,800</w:t>
            </w:r>
          </w:p>
        </w:tc>
        <w:tc>
          <w:tcPr>
            <w:tcW w:w="108" w:type="dxa"/>
          </w:tcPr>
          <w:p w14:paraId="0E169427" w14:textId="77777777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3E48702B" w14:textId="335C547F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544363">
              <w:rPr>
                <w:rFonts w:asciiTheme="majorBidi" w:hAnsiTheme="majorBidi" w:cstheme="majorBidi"/>
                <w:sz w:val="25"/>
                <w:szCs w:val="25"/>
              </w:rPr>
              <w:t>5,272</w:t>
            </w:r>
          </w:p>
        </w:tc>
        <w:tc>
          <w:tcPr>
            <w:tcW w:w="106" w:type="dxa"/>
          </w:tcPr>
          <w:p w14:paraId="777CE47D" w14:textId="1F348E6B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0D569203" w14:textId="7BE581A0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544363">
              <w:rPr>
                <w:rFonts w:asciiTheme="majorBidi" w:hAnsiTheme="majorBidi" w:cstheme="majorBidi"/>
                <w:sz w:val="25"/>
                <w:szCs w:val="25"/>
              </w:rPr>
              <w:t>937,685</w:t>
            </w:r>
          </w:p>
        </w:tc>
        <w:tc>
          <w:tcPr>
            <w:tcW w:w="106" w:type="dxa"/>
          </w:tcPr>
          <w:p w14:paraId="4D2C47A5" w14:textId="77777777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vAlign w:val="center"/>
          </w:tcPr>
          <w:p w14:paraId="36C55484" w14:textId="7E10A3DE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544363">
              <w:rPr>
                <w:rFonts w:asciiTheme="majorBidi" w:hAnsiTheme="majorBidi" w:cstheme="majorBidi"/>
                <w:sz w:val="25"/>
                <w:szCs w:val="25"/>
              </w:rPr>
              <w:t>149,550</w:t>
            </w:r>
          </w:p>
        </w:tc>
        <w:tc>
          <w:tcPr>
            <w:tcW w:w="106" w:type="dxa"/>
          </w:tcPr>
          <w:p w14:paraId="4B48220C" w14:textId="77777777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vAlign w:val="center"/>
          </w:tcPr>
          <w:p w14:paraId="294EF4E3" w14:textId="634E5726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4363">
              <w:rPr>
                <w:rFonts w:asciiTheme="majorBidi" w:hAnsiTheme="majorBidi" w:cstheme="majorBidi"/>
                <w:sz w:val="25"/>
                <w:szCs w:val="25"/>
              </w:rPr>
              <w:t>133,782</w:t>
            </w:r>
          </w:p>
        </w:tc>
        <w:tc>
          <w:tcPr>
            <w:tcW w:w="106" w:type="dxa"/>
          </w:tcPr>
          <w:p w14:paraId="551569BA" w14:textId="77777777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vAlign w:val="center"/>
          </w:tcPr>
          <w:p w14:paraId="3185E66E" w14:textId="51BFD3A6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4363">
              <w:rPr>
                <w:rFonts w:asciiTheme="majorBidi" w:hAnsiTheme="majorBidi" w:cstheme="majorBidi"/>
                <w:sz w:val="25"/>
                <w:szCs w:val="25"/>
              </w:rPr>
              <w:t>6,679</w:t>
            </w:r>
          </w:p>
        </w:tc>
        <w:tc>
          <w:tcPr>
            <w:tcW w:w="106" w:type="dxa"/>
          </w:tcPr>
          <w:p w14:paraId="78E5C5FA" w14:textId="77777777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21E8F49E" w14:textId="09E5D5F9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44363">
              <w:rPr>
                <w:rFonts w:asciiTheme="majorBidi" w:hAnsiTheme="majorBidi" w:cstheme="majorBidi"/>
                <w:sz w:val="25"/>
                <w:szCs w:val="25"/>
              </w:rPr>
              <w:t>16,633</w:t>
            </w:r>
          </w:p>
        </w:tc>
        <w:tc>
          <w:tcPr>
            <w:tcW w:w="106" w:type="dxa"/>
          </w:tcPr>
          <w:p w14:paraId="00FD215A" w14:textId="77777777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9F525E8" w14:textId="1D8664B9" w:rsidR="00544363" w:rsidRP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544363">
              <w:rPr>
                <w:rFonts w:asciiTheme="majorBidi" w:hAnsiTheme="majorBidi" w:cstheme="majorBidi"/>
                <w:sz w:val="25"/>
                <w:szCs w:val="25"/>
              </w:rPr>
              <w:t>1,627,014</w:t>
            </w:r>
          </w:p>
        </w:tc>
      </w:tr>
      <w:tr w:rsidR="00544363" w:rsidRPr="004B3F1E" w14:paraId="022CFEF5" w14:textId="77777777" w:rsidTr="003330A2">
        <w:tc>
          <w:tcPr>
            <w:tcW w:w="2250" w:type="dxa"/>
          </w:tcPr>
          <w:p w14:paraId="70D46C86" w14:textId="01831CAF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05455F1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E71C728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4DF223BF" w14:textId="23B56DB0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8D5EE1B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3C509949" w14:textId="185EB2E2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5BEC174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40488A3D" w14:textId="3EBF00C9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395</w:t>
            </w:r>
          </w:p>
        </w:tc>
        <w:tc>
          <w:tcPr>
            <w:tcW w:w="106" w:type="dxa"/>
          </w:tcPr>
          <w:p w14:paraId="5D522489" w14:textId="7C03FE8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335086EB" w14:textId="20E7493A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144,317</w:t>
            </w:r>
          </w:p>
        </w:tc>
        <w:tc>
          <w:tcPr>
            <w:tcW w:w="106" w:type="dxa"/>
          </w:tcPr>
          <w:p w14:paraId="3354B578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53C29D1A" w14:textId="2E1C7BEF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36,767</w:t>
            </w:r>
          </w:p>
        </w:tc>
        <w:tc>
          <w:tcPr>
            <w:tcW w:w="106" w:type="dxa"/>
          </w:tcPr>
          <w:p w14:paraId="6C11C67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vAlign w:val="center"/>
          </w:tcPr>
          <w:p w14:paraId="00F86D4D" w14:textId="35837D33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27,463</w:t>
            </w:r>
          </w:p>
        </w:tc>
        <w:tc>
          <w:tcPr>
            <w:tcW w:w="106" w:type="dxa"/>
          </w:tcPr>
          <w:p w14:paraId="5585C5F7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080867E8" w14:textId="52C4A0FD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586DFAF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62402373" w14:textId="0DFF580D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13,073</w:t>
            </w:r>
          </w:p>
        </w:tc>
        <w:tc>
          <w:tcPr>
            <w:tcW w:w="106" w:type="dxa"/>
          </w:tcPr>
          <w:p w14:paraId="519CDBAD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9A46114" w14:textId="47D1E16E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222,015</w:t>
            </w:r>
          </w:p>
        </w:tc>
      </w:tr>
      <w:tr w:rsidR="00544363" w:rsidRPr="004B3F1E" w14:paraId="4B1F0F02" w14:textId="77777777" w:rsidTr="003330A2">
        <w:tc>
          <w:tcPr>
            <w:tcW w:w="2250" w:type="dxa"/>
          </w:tcPr>
          <w:p w14:paraId="3D022410" w14:textId="1BD8FD9C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162E512F" w14:textId="138D48E2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9ED239C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697BDF9A" w14:textId="03EB0493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5DD0933A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7D93829E" w14:textId="2DC2F7DB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520</w:t>
            </w:r>
          </w:p>
        </w:tc>
        <w:tc>
          <w:tcPr>
            <w:tcW w:w="108" w:type="dxa"/>
          </w:tcPr>
          <w:p w14:paraId="303BEF77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30330D17" w14:textId="6570B7AB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399</w:t>
            </w:r>
          </w:p>
        </w:tc>
        <w:tc>
          <w:tcPr>
            <w:tcW w:w="106" w:type="dxa"/>
          </w:tcPr>
          <w:p w14:paraId="503DFF2B" w14:textId="39EC101D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757307DC" w14:textId="196231FE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223</w:t>
            </w:r>
          </w:p>
        </w:tc>
        <w:tc>
          <w:tcPr>
            <w:tcW w:w="106" w:type="dxa"/>
          </w:tcPr>
          <w:p w14:paraId="59016AB2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26671E89" w14:textId="008FCA6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D0B2883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vAlign w:val="center"/>
          </w:tcPr>
          <w:p w14:paraId="101E1304" w14:textId="6D5EDAAF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266</w:t>
            </w:r>
          </w:p>
        </w:tc>
        <w:tc>
          <w:tcPr>
            <w:tcW w:w="106" w:type="dxa"/>
          </w:tcPr>
          <w:p w14:paraId="6CCC49BB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4357D7F" w14:textId="578C301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1,337</w:t>
            </w:r>
          </w:p>
        </w:tc>
        <w:tc>
          <w:tcPr>
            <w:tcW w:w="106" w:type="dxa"/>
          </w:tcPr>
          <w:p w14:paraId="431C6700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33A83A33" w14:textId="6B9AEFDD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7CD9024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41F9836" w14:textId="00597D99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2,745</w:t>
            </w:r>
          </w:p>
        </w:tc>
      </w:tr>
      <w:tr w:rsidR="00544363" w:rsidRPr="004B3F1E" w14:paraId="10B03269" w14:textId="77777777" w:rsidTr="003330A2">
        <w:tc>
          <w:tcPr>
            <w:tcW w:w="2250" w:type="dxa"/>
          </w:tcPr>
          <w:p w14:paraId="55626664" w14:textId="6AD9EC3F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3AFEF540" w14:textId="45490B4C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21379CE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2034C0B6" w14:textId="592B2D60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2D1B6A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6259B2EF" w14:textId="760DE9F4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26325B7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74EC63A8" w14:textId="25E3E12E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2BB82C67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538C355F" w14:textId="3AAD4BDA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106" w:type="dxa"/>
          </w:tcPr>
          <w:p w14:paraId="44E86211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2206F6E0" w14:textId="3542ADBE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039BAE8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41C40D5B" w14:textId="37B7C2BF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106" w:type="dxa"/>
          </w:tcPr>
          <w:p w14:paraId="194122F2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2E65954" w14:textId="454DCFE5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9FDED4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6D8520CC" w14:textId="46A2DFEB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(40)</w:t>
            </w:r>
          </w:p>
        </w:tc>
        <w:tc>
          <w:tcPr>
            <w:tcW w:w="106" w:type="dxa"/>
          </w:tcPr>
          <w:p w14:paraId="2748280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16352A9B" w14:textId="31EEA04D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44363" w:rsidRPr="004B3F1E" w14:paraId="0023C21F" w14:textId="77777777" w:rsidTr="003330A2">
        <w:tc>
          <w:tcPr>
            <w:tcW w:w="2250" w:type="dxa"/>
          </w:tcPr>
          <w:p w14:paraId="15196BD8" w14:textId="13AF623F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โอนไปอสังหาริมทรัพย์</w:t>
            </w:r>
            <w:r w:rsidRPr="004B3F1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4B3F1E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10" w:type="dxa"/>
          </w:tcPr>
          <w:p w14:paraId="4A58C99A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B4AFECF" w14:textId="449BC0D0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12BD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1</w:t>
            </w:r>
            <w:r w:rsidR="007017EF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0</w:t>
            </w:r>
          </w:p>
        </w:tc>
        <w:tc>
          <w:tcPr>
            <w:tcW w:w="106" w:type="dxa"/>
          </w:tcPr>
          <w:p w14:paraId="571E0DA9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7CFDDBCA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6FEEAA8" w14:textId="31E5BFE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B3F1E">
              <w:rPr>
                <w:rFonts w:asciiTheme="majorBidi" w:hAnsiTheme="majorBidi" w:cstheme="majorBidi"/>
                <w:sz w:val="25"/>
                <w:szCs w:val="25"/>
              </w:rPr>
              <w:t>326,313</w:t>
            </w: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1" w:type="dxa"/>
          </w:tcPr>
          <w:p w14:paraId="6C7CF5D6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5058FA1A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0F00589" w14:textId="007F8B98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631116B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7DD0147F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1A20C75" w14:textId="32AF5615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0C49608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34815DD7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0BC8D37" w14:textId="61F9D58C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C826ECB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4A6656C1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2E1264F" w14:textId="531B03BA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2875FE5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742E8DC7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E769AB3" w14:textId="3901FEC2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719B2F2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6EEDE50B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F2D9BD" w14:textId="3778D480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7297E9BF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26BF26BA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8EF262B" w14:textId="0E3D6A31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9981B1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62E11F6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54D2B1" w14:textId="3073B993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(326,313)</w:t>
            </w:r>
          </w:p>
        </w:tc>
      </w:tr>
      <w:tr w:rsidR="00544363" w:rsidRPr="004B3F1E" w14:paraId="7DABB457" w14:textId="77777777" w:rsidTr="003330A2">
        <w:tc>
          <w:tcPr>
            <w:tcW w:w="2250" w:type="dxa"/>
          </w:tcPr>
          <w:p w14:paraId="018F8CD5" w14:textId="4FFF99D5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7B1A7754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160DB4F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BCA4C94" w14:textId="1EA52095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88F74E1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57FE13E" w14:textId="0641280A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711E5050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597709E" w14:textId="6673533B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AE88C4D" w14:textId="3189FC0E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265B4B34" w14:textId="2DDAD28A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(68,242)</w:t>
            </w:r>
          </w:p>
        </w:tc>
        <w:tc>
          <w:tcPr>
            <w:tcW w:w="106" w:type="dxa"/>
          </w:tcPr>
          <w:p w14:paraId="1760CC94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7951690" w14:textId="2BBED514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(17,113)</w:t>
            </w:r>
          </w:p>
        </w:tc>
        <w:tc>
          <w:tcPr>
            <w:tcW w:w="106" w:type="dxa"/>
          </w:tcPr>
          <w:p w14:paraId="2D8F997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8FFF798" w14:textId="70B77422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(23,171)</w:t>
            </w:r>
          </w:p>
        </w:tc>
        <w:tc>
          <w:tcPr>
            <w:tcW w:w="106" w:type="dxa"/>
          </w:tcPr>
          <w:p w14:paraId="0ECA8259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9F75B30" w14:textId="1C1E2EE8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(630)</w:t>
            </w:r>
          </w:p>
        </w:tc>
        <w:tc>
          <w:tcPr>
            <w:tcW w:w="106" w:type="dxa"/>
          </w:tcPr>
          <w:p w14:paraId="71720585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E4AAB4A" w14:textId="35699543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(13)</w:t>
            </w:r>
          </w:p>
        </w:tc>
        <w:tc>
          <w:tcPr>
            <w:tcW w:w="106" w:type="dxa"/>
          </w:tcPr>
          <w:p w14:paraId="519A05FB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CE44EB2" w14:textId="62E4CCC2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</w:rPr>
              <w:t>(109,169)</w:t>
            </w:r>
          </w:p>
        </w:tc>
      </w:tr>
      <w:tr w:rsidR="00544363" w:rsidRPr="004B3F1E" w14:paraId="7ADBBE02" w14:textId="77777777" w:rsidTr="00E935C7">
        <w:trPr>
          <w:trHeight w:val="595"/>
        </w:trPr>
        <w:tc>
          <w:tcPr>
            <w:tcW w:w="2250" w:type="dxa"/>
            <w:hideMark/>
          </w:tcPr>
          <w:p w14:paraId="3F3257DB" w14:textId="083ACA68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  <w:t xml:space="preserve">  1 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810" w:type="dxa"/>
          </w:tcPr>
          <w:p w14:paraId="096135EB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15E252D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227AB6D" w14:textId="77777777" w:rsid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3C52104" w14:textId="4DDF14A4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07B07D44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5C47BB5" w14:textId="77777777" w:rsid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A4C618C" w14:textId="38DA9CF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30,320</w:t>
            </w:r>
          </w:p>
        </w:tc>
        <w:tc>
          <w:tcPr>
            <w:tcW w:w="108" w:type="dxa"/>
          </w:tcPr>
          <w:p w14:paraId="0ABDF9A5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17B46B2" w14:textId="77777777" w:rsid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FC62CD7" w14:textId="77F44801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6,066</w:t>
            </w:r>
          </w:p>
        </w:tc>
        <w:tc>
          <w:tcPr>
            <w:tcW w:w="106" w:type="dxa"/>
          </w:tcPr>
          <w:p w14:paraId="7C905F0E" w14:textId="6DC81478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F99B05" w14:textId="77777777" w:rsid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99B9CAA" w14:textId="21541014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1,014,003</w:t>
            </w:r>
          </w:p>
        </w:tc>
        <w:tc>
          <w:tcPr>
            <w:tcW w:w="106" w:type="dxa"/>
          </w:tcPr>
          <w:p w14:paraId="71D5F3E8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227EA1" w14:textId="77777777" w:rsid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7FAF66E" w14:textId="72BCDACA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169,204</w:t>
            </w:r>
          </w:p>
        </w:tc>
        <w:tc>
          <w:tcPr>
            <w:tcW w:w="106" w:type="dxa"/>
          </w:tcPr>
          <w:p w14:paraId="31CCAA36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F5F13D" w14:textId="77777777" w:rsid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3AAA1B4" w14:textId="1060BB16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138,360</w:t>
            </w:r>
          </w:p>
        </w:tc>
        <w:tc>
          <w:tcPr>
            <w:tcW w:w="106" w:type="dxa"/>
          </w:tcPr>
          <w:p w14:paraId="140A1FD4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B0AF0C" w14:textId="77777777" w:rsid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373CCA6" w14:textId="1B349E7C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7,386</w:t>
            </w:r>
          </w:p>
        </w:tc>
        <w:tc>
          <w:tcPr>
            <w:tcW w:w="106" w:type="dxa"/>
          </w:tcPr>
          <w:p w14:paraId="6C7EE4D4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554D6752" w14:textId="77777777" w:rsid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B1D81C4" w14:textId="31383B73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29,653</w:t>
            </w:r>
          </w:p>
        </w:tc>
        <w:tc>
          <w:tcPr>
            <w:tcW w:w="106" w:type="dxa"/>
          </w:tcPr>
          <w:p w14:paraId="160813A6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24F097AE" w14:textId="77777777" w:rsidR="00544363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EE679CE" w14:textId="158185A4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1,416,292</w:t>
            </w:r>
          </w:p>
        </w:tc>
      </w:tr>
      <w:tr w:rsidR="00544363" w:rsidRPr="004B3F1E" w14:paraId="010248F7" w14:textId="77777777" w:rsidTr="003330A2">
        <w:tc>
          <w:tcPr>
            <w:tcW w:w="2250" w:type="dxa"/>
            <w:hideMark/>
          </w:tcPr>
          <w:p w14:paraId="24BEFCD1" w14:textId="77777777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DF5B42B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60DB215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3675AF03" w14:textId="71BC6861" w:rsidR="00544363" w:rsidRPr="004B3F1E" w:rsidRDefault="00041FAE" w:rsidP="0004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2E0BAD1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0103B9CB" w14:textId="53DC2CA3" w:rsidR="00544363" w:rsidRPr="004B3F1E" w:rsidRDefault="00041FAE" w:rsidP="0004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7AF56AA8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4F395973" w14:textId="12746427" w:rsidR="00544363" w:rsidRPr="004B3F1E" w:rsidRDefault="00041FAE" w:rsidP="0004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BC7E8B2" w14:textId="60B307A6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1F36D001" w14:textId="7A005F52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9E2239">
              <w:rPr>
                <w:rFonts w:asciiTheme="majorBidi" w:hAnsiTheme="majorBidi" w:cstheme="majorBidi"/>
                <w:sz w:val="25"/>
                <w:szCs w:val="25"/>
              </w:rPr>
              <w:t>18,33</w:t>
            </w:r>
            <w:r w:rsidR="00995A9D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06" w:type="dxa"/>
          </w:tcPr>
          <w:p w14:paraId="14D679F4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031132FA" w14:textId="52C1838D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38,216</w:t>
            </w:r>
          </w:p>
        </w:tc>
        <w:tc>
          <w:tcPr>
            <w:tcW w:w="106" w:type="dxa"/>
          </w:tcPr>
          <w:p w14:paraId="45DD502D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vAlign w:val="center"/>
          </w:tcPr>
          <w:p w14:paraId="5659A065" w14:textId="2847C505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29,863</w:t>
            </w:r>
          </w:p>
        </w:tc>
        <w:tc>
          <w:tcPr>
            <w:tcW w:w="106" w:type="dxa"/>
          </w:tcPr>
          <w:p w14:paraId="476B2F90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60C7E3A" w14:textId="551801A4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2,082</w:t>
            </w:r>
          </w:p>
        </w:tc>
        <w:tc>
          <w:tcPr>
            <w:tcW w:w="106" w:type="dxa"/>
          </w:tcPr>
          <w:p w14:paraId="58536BE2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135E9DD6" w14:textId="34FCFD6E" w:rsidR="00544363" w:rsidRPr="004B3F1E" w:rsidRDefault="00A858C8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4,049</w:t>
            </w:r>
          </w:p>
        </w:tc>
        <w:tc>
          <w:tcPr>
            <w:tcW w:w="106" w:type="dxa"/>
          </w:tcPr>
          <w:p w14:paraId="2FD9E153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54A60B09" w14:textId="26F92EC3" w:rsidR="00544363" w:rsidRPr="004B3F1E" w:rsidRDefault="00A858C8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</w:t>
            </w:r>
            <w:r w:rsidR="007017EF">
              <w:rPr>
                <w:rFonts w:asciiTheme="majorBidi" w:hAnsiTheme="majorBidi" w:cstheme="majorBidi"/>
                <w:sz w:val="25"/>
                <w:szCs w:val="25"/>
              </w:rPr>
              <w:t>2,54</w:t>
            </w:r>
            <w:r w:rsidR="00995A9D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544363" w:rsidRPr="004B3F1E" w14:paraId="0160C8E6" w14:textId="77777777" w:rsidTr="003330A2">
        <w:tc>
          <w:tcPr>
            <w:tcW w:w="2250" w:type="dxa"/>
          </w:tcPr>
          <w:p w14:paraId="4FB5E666" w14:textId="77777777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1054B984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1D5DAF75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2E20DF51" w14:textId="0932A1E7" w:rsidR="00544363" w:rsidRPr="004B3F1E" w:rsidRDefault="00041FAE" w:rsidP="0004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4B2BEDE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53B502FC" w14:textId="378FAC7E" w:rsidR="00544363" w:rsidRPr="004B3F1E" w:rsidRDefault="00041FAE" w:rsidP="0004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493248FE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0C4BA1E8" w14:textId="15A5BDF0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12,708</w:t>
            </w:r>
          </w:p>
        </w:tc>
        <w:tc>
          <w:tcPr>
            <w:tcW w:w="106" w:type="dxa"/>
          </w:tcPr>
          <w:p w14:paraId="3E23E8AA" w14:textId="57986445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2A18B1E" w14:textId="1D3573BA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351</w:t>
            </w:r>
          </w:p>
        </w:tc>
        <w:tc>
          <w:tcPr>
            <w:tcW w:w="106" w:type="dxa"/>
          </w:tcPr>
          <w:p w14:paraId="0A62AAB6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63BAD10" w14:textId="1FDA7179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(6)</w:t>
            </w:r>
          </w:p>
        </w:tc>
        <w:tc>
          <w:tcPr>
            <w:tcW w:w="106" w:type="dxa"/>
          </w:tcPr>
          <w:p w14:paraId="3A6AF7F9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34B7ECBE" w14:textId="0AB14B0E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06" w:type="dxa"/>
          </w:tcPr>
          <w:p w14:paraId="0F020D71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5CCA686A" w14:textId="4ED22D06" w:rsidR="00544363" w:rsidRPr="004B3F1E" w:rsidRDefault="00041FAE" w:rsidP="0004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C148578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1A513A11" w14:textId="0D0B2125" w:rsidR="00544363" w:rsidRPr="004B3F1E" w:rsidRDefault="00A858C8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(13,059)</w:t>
            </w:r>
          </w:p>
        </w:tc>
        <w:tc>
          <w:tcPr>
            <w:tcW w:w="106" w:type="dxa"/>
          </w:tcPr>
          <w:p w14:paraId="392D601D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1CCD0C62" w14:textId="6BDD7EDF" w:rsidR="00544363" w:rsidRPr="004B3F1E" w:rsidRDefault="00A858C8" w:rsidP="00A8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44363" w:rsidRPr="004B3F1E" w14:paraId="4BA59162" w14:textId="77777777" w:rsidTr="003330A2">
        <w:tc>
          <w:tcPr>
            <w:tcW w:w="2250" w:type="dxa"/>
            <w:hideMark/>
          </w:tcPr>
          <w:p w14:paraId="7907C2FE" w14:textId="77777777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39D08741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FE1AD18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FBA3B72" w14:textId="3B96575A" w:rsidR="00544363" w:rsidRPr="004B3F1E" w:rsidRDefault="00041FAE" w:rsidP="0004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47FAEEB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86B2DE3" w14:textId="30AA7A0C" w:rsidR="00544363" w:rsidRPr="004B3F1E" w:rsidRDefault="00041FAE" w:rsidP="0004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5C2DC5DA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3C942B8" w14:textId="325075FB" w:rsidR="00544363" w:rsidRPr="004B3F1E" w:rsidRDefault="00041FAE" w:rsidP="0004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6877A6E" w14:textId="4C8EF7E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7084A9" w14:textId="628CFB42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</w:t>
            </w:r>
            <w:r w:rsidR="009E2239">
              <w:rPr>
                <w:rFonts w:asciiTheme="majorBidi" w:hAnsiTheme="majorBidi" w:cstheme="majorBidi"/>
                <w:sz w:val="25"/>
                <w:szCs w:val="25"/>
              </w:rPr>
              <w:t>0,496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14:paraId="759E11C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DA71C" w14:textId="790E74EF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(7,680)</w:t>
            </w:r>
          </w:p>
        </w:tc>
        <w:tc>
          <w:tcPr>
            <w:tcW w:w="106" w:type="dxa"/>
          </w:tcPr>
          <w:p w14:paraId="28A0BB82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63801" w14:textId="67DA8D4B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(8,557)</w:t>
            </w:r>
          </w:p>
        </w:tc>
        <w:tc>
          <w:tcPr>
            <w:tcW w:w="106" w:type="dxa"/>
          </w:tcPr>
          <w:p w14:paraId="55DF46AB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6F2D2" w14:textId="141359DA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(2,008)</w:t>
            </w:r>
          </w:p>
        </w:tc>
        <w:tc>
          <w:tcPr>
            <w:tcW w:w="106" w:type="dxa"/>
          </w:tcPr>
          <w:p w14:paraId="2CBE674A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D453F" w14:textId="6B97F9F7" w:rsidR="00544363" w:rsidRPr="004B3F1E" w:rsidRDefault="00A858C8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(441)</w:t>
            </w:r>
          </w:p>
        </w:tc>
        <w:tc>
          <w:tcPr>
            <w:tcW w:w="106" w:type="dxa"/>
          </w:tcPr>
          <w:p w14:paraId="09A640AE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C0EEE" w14:textId="44A33AD6" w:rsidR="00544363" w:rsidRPr="004B3F1E" w:rsidRDefault="00A858C8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(79,</w:t>
            </w:r>
            <w:r w:rsidR="007017EF">
              <w:rPr>
                <w:rFonts w:asciiTheme="majorBidi" w:hAnsiTheme="majorBidi" w:cstheme="majorBidi"/>
                <w:sz w:val="25"/>
                <w:szCs w:val="25"/>
              </w:rPr>
              <w:t>182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544363" w:rsidRPr="004B3F1E" w14:paraId="1C4B59FC" w14:textId="77777777" w:rsidTr="003330A2">
        <w:tc>
          <w:tcPr>
            <w:tcW w:w="2250" w:type="dxa"/>
            <w:hideMark/>
          </w:tcPr>
          <w:p w14:paraId="29C73D09" w14:textId="2A03A583" w:rsidR="00544363" w:rsidRPr="004B3F1E" w:rsidRDefault="00544363" w:rsidP="00544363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4B3F1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810" w:type="dxa"/>
          </w:tcPr>
          <w:p w14:paraId="5B7D5357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1F31EF9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6F825A7" w14:textId="6A85D54B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67110277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115E06E5" w14:textId="36739A4D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30,320</w:t>
            </w:r>
          </w:p>
        </w:tc>
        <w:tc>
          <w:tcPr>
            <w:tcW w:w="108" w:type="dxa"/>
          </w:tcPr>
          <w:p w14:paraId="621504AC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29ABBE7" w14:textId="6B19D874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18,774</w:t>
            </w:r>
          </w:p>
        </w:tc>
        <w:tc>
          <w:tcPr>
            <w:tcW w:w="106" w:type="dxa"/>
          </w:tcPr>
          <w:p w14:paraId="48C9406C" w14:textId="7B115299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95762" w14:textId="17D0EE40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1,172,19</w:t>
            </w:r>
            <w:r w:rsidR="00995A9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106" w:type="dxa"/>
          </w:tcPr>
          <w:p w14:paraId="405A36E0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F7F4FB" w14:textId="5F4AB3A5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199,734</w:t>
            </w:r>
          </w:p>
        </w:tc>
        <w:tc>
          <w:tcPr>
            <w:tcW w:w="106" w:type="dxa"/>
          </w:tcPr>
          <w:p w14:paraId="467E3792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6B593" w14:textId="7F9B69A8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159,672</w:t>
            </w:r>
          </w:p>
        </w:tc>
        <w:tc>
          <w:tcPr>
            <w:tcW w:w="106" w:type="dxa"/>
          </w:tcPr>
          <w:p w14:paraId="2F10CAEE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45D01F" w14:textId="1468B001" w:rsidR="00544363" w:rsidRPr="004B3F1E" w:rsidRDefault="00041FA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7,460</w:t>
            </w:r>
          </w:p>
        </w:tc>
        <w:tc>
          <w:tcPr>
            <w:tcW w:w="106" w:type="dxa"/>
          </w:tcPr>
          <w:p w14:paraId="3B4E0FED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5C8B2" w14:textId="34FD5820" w:rsidR="00544363" w:rsidRPr="004B3F1E" w:rsidRDefault="00A858C8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20,202</w:t>
            </w:r>
          </w:p>
        </w:tc>
        <w:tc>
          <w:tcPr>
            <w:tcW w:w="106" w:type="dxa"/>
          </w:tcPr>
          <w:p w14:paraId="0AB12717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54957" w14:textId="3EA191CE" w:rsidR="00544363" w:rsidRPr="004B3F1E" w:rsidRDefault="00A858C8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1,629,65</w:t>
            </w:r>
            <w:r w:rsidR="005F508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</w:tr>
      <w:tr w:rsidR="00544363" w:rsidRPr="004B3F1E" w14:paraId="014C692F" w14:textId="77777777" w:rsidTr="003330A2">
        <w:tc>
          <w:tcPr>
            <w:tcW w:w="2250" w:type="dxa"/>
          </w:tcPr>
          <w:p w14:paraId="48580A05" w14:textId="77777777" w:rsidR="00544363" w:rsidRDefault="00544363" w:rsidP="0054436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1C7E80D" w14:textId="74853236" w:rsidR="00E61B64" w:rsidRPr="004B3F1E" w:rsidRDefault="00E61B64" w:rsidP="0054436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1DE37C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EACDEB1" w14:textId="77777777" w:rsidR="00544363" w:rsidRPr="004B3F1E" w:rsidRDefault="00544363" w:rsidP="0054436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8E8138E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" w:type="dxa"/>
          </w:tcPr>
          <w:p w14:paraId="7C3A5237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0A2D2CD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38E20878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81BBE6B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A42ED9A" w14:textId="652784BA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A1FD92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55898E99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306524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70A4DC95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AF3D68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0D3B399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9DAEF3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04D8D39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7A2FAD0E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20EDAC4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5EEB3B3D" w14:textId="77777777" w:rsidR="00544363" w:rsidRPr="004B3F1E" w:rsidRDefault="00544363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40C883CC" w14:textId="77777777" w:rsidR="00A62BE6" w:rsidRDefault="00A62BE6">
      <w:r>
        <w:br w:type="page"/>
      </w:r>
    </w:p>
    <w:tbl>
      <w:tblPr>
        <w:tblW w:w="1502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250"/>
        <w:gridCol w:w="810"/>
        <w:gridCol w:w="106"/>
        <w:gridCol w:w="1208"/>
        <w:gridCol w:w="111"/>
        <w:gridCol w:w="1185"/>
        <w:gridCol w:w="108"/>
        <w:gridCol w:w="1242"/>
        <w:gridCol w:w="106"/>
        <w:gridCol w:w="1244"/>
        <w:gridCol w:w="106"/>
        <w:gridCol w:w="1244"/>
        <w:gridCol w:w="106"/>
        <w:gridCol w:w="1242"/>
        <w:gridCol w:w="106"/>
        <w:gridCol w:w="1154"/>
        <w:gridCol w:w="106"/>
        <w:gridCol w:w="1244"/>
        <w:gridCol w:w="106"/>
        <w:gridCol w:w="1244"/>
      </w:tblGrid>
      <w:tr w:rsidR="00E935C7" w:rsidRPr="004B3F1E" w14:paraId="6B9848D1" w14:textId="77777777" w:rsidTr="00014BF8">
        <w:tc>
          <w:tcPr>
            <w:tcW w:w="2250" w:type="dxa"/>
          </w:tcPr>
          <w:p w14:paraId="558DAEE7" w14:textId="77777777" w:rsidR="00E935C7" w:rsidRPr="00E935C7" w:rsidRDefault="00E935C7" w:rsidP="00A62BE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377BBFD1" w14:textId="77777777" w:rsidR="00E935C7" w:rsidRPr="00E935C7" w:rsidRDefault="00E935C7" w:rsidP="00A62BE6">
            <w:pPr>
              <w:tabs>
                <w:tab w:val="clear" w:pos="227"/>
                <w:tab w:val="left" w:pos="428"/>
              </w:tabs>
              <w:ind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17A7DFC" w14:textId="77777777" w:rsidR="00E935C7" w:rsidRPr="00E935C7" w:rsidRDefault="00E935C7" w:rsidP="00A62BE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862" w:type="dxa"/>
            <w:gridSpan w:val="17"/>
          </w:tcPr>
          <w:p w14:paraId="3448E57A" w14:textId="1CEE849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43ACC" w:rsidRPr="004B3F1E" w14:paraId="40A09D80" w14:textId="77777777" w:rsidTr="00E935C7">
        <w:tc>
          <w:tcPr>
            <w:tcW w:w="2250" w:type="dxa"/>
          </w:tcPr>
          <w:p w14:paraId="19D08EC6" w14:textId="77737263" w:rsidR="00843ACC" w:rsidRPr="00E935C7" w:rsidRDefault="00843ACC" w:rsidP="00843ACC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71020031" w14:textId="77777777" w:rsidR="00843ACC" w:rsidRPr="00E935C7" w:rsidRDefault="00843ACC" w:rsidP="00843ACC">
            <w:pPr>
              <w:tabs>
                <w:tab w:val="clear" w:pos="227"/>
                <w:tab w:val="left" w:pos="428"/>
              </w:tabs>
              <w:ind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4CE55D4" w14:textId="77777777" w:rsidR="00843ACC" w:rsidRPr="00E935C7" w:rsidRDefault="00843ACC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2ABF93F0" w14:textId="4ABA4504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              ที่ดินและ</w:t>
            </w:r>
          </w:p>
        </w:tc>
        <w:tc>
          <w:tcPr>
            <w:tcW w:w="111" w:type="dxa"/>
          </w:tcPr>
          <w:p w14:paraId="7376C2CE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73232093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268DFF29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2F58A0D8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29B23A6" w14:textId="55FEE9B5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4B35964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F79331C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7AA9495" w14:textId="480AADC2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  เครื่องใช้และ</w:t>
            </w:r>
          </w:p>
        </w:tc>
        <w:tc>
          <w:tcPr>
            <w:tcW w:w="106" w:type="dxa"/>
          </w:tcPr>
          <w:p w14:paraId="6613090B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034EE103" w14:textId="48B7D0CC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เครื่องตกแต่งติดตั้งและ</w:t>
            </w:r>
          </w:p>
        </w:tc>
        <w:tc>
          <w:tcPr>
            <w:tcW w:w="106" w:type="dxa"/>
          </w:tcPr>
          <w:p w14:paraId="041AE6CB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7149DCB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0CF62704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Merge w:val="restart"/>
            <w:tcBorders>
              <w:left w:val="nil"/>
              <w:right w:val="nil"/>
            </w:tcBorders>
          </w:tcPr>
          <w:p w14:paraId="55F34260" w14:textId="77777777" w:rsidR="00843ACC" w:rsidRPr="00E935C7" w:rsidRDefault="00843ACC" w:rsidP="00843ACC">
            <w:pPr>
              <w:pStyle w:val="Heading2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สินทรัพย์</w:t>
            </w:r>
          </w:p>
          <w:p w14:paraId="7998D586" w14:textId="77777777" w:rsidR="00843ACC" w:rsidRPr="00E935C7" w:rsidRDefault="00843ACC" w:rsidP="00843ACC">
            <w:pPr>
              <w:pStyle w:val="Heading2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ระหว่าง</w:t>
            </w:r>
          </w:p>
          <w:p w14:paraId="5A438A79" w14:textId="38388DC1" w:rsidR="00843ACC" w:rsidRPr="00E935C7" w:rsidRDefault="00843ACC" w:rsidP="00843ACC">
            <w:pPr>
              <w:pStyle w:val="Heading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การก่อสร้างและติดตั้ง</w:t>
            </w:r>
          </w:p>
        </w:tc>
        <w:tc>
          <w:tcPr>
            <w:tcW w:w="106" w:type="dxa"/>
          </w:tcPr>
          <w:p w14:paraId="6C24271F" w14:textId="47AE443A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41FDCCA5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43ACC" w:rsidRPr="004B3F1E" w14:paraId="7DC7F795" w14:textId="77777777" w:rsidTr="00E935C7">
        <w:tc>
          <w:tcPr>
            <w:tcW w:w="2250" w:type="dxa"/>
          </w:tcPr>
          <w:p w14:paraId="6CC6FCE2" w14:textId="7C8F9608" w:rsidR="00843ACC" w:rsidRPr="00E935C7" w:rsidRDefault="00843ACC" w:rsidP="00843ACC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28E04B96" w14:textId="77777777" w:rsidR="00843ACC" w:rsidRPr="00E935C7" w:rsidRDefault="00843ACC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FC0791B" w14:textId="77777777" w:rsidR="00843ACC" w:rsidRPr="00E935C7" w:rsidRDefault="00843ACC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55F2E2D0" w14:textId="44490548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11" w:type="dxa"/>
          </w:tcPr>
          <w:p w14:paraId="104BA97D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5AC0693C" w14:textId="405C61E4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1B5BBF50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2727B2F0" w14:textId="0DEA31F9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เครื่องจักรและ</w:t>
            </w:r>
          </w:p>
        </w:tc>
        <w:tc>
          <w:tcPr>
            <w:tcW w:w="106" w:type="dxa"/>
          </w:tcPr>
          <w:p w14:paraId="61F435E1" w14:textId="761F3B02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0C3DD4A" w14:textId="4C0BE4C9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250D56F2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0BCD4D85" w14:textId="76B93DC2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5E23A55B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88B7D30" w14:textId="340B5A2B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6" w:type="dxa"/>
          </w:tcPr>
          <w:p w14:paraId="3A4E47D8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68270627" w14:textId="328EE39C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C23FA75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Merge/>
            <w:tcBorders>
              <w:left w:val="nil"/>
              <w:right w:val="nil"/>
            </w:tcBorders>
          </w:tcPr>
          <w:p w14:paraId="4B4C30BF" w14:textId="418306DA" w:rsidR="00843ACC" w:rsidRPr="00E935C7" w:rsidRDefault="00843ACC" w:rsidP="00843ACC">
            <w:pPr>
              <w:pStyle w:val="Heading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4F6EBD9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4FC2C337" w14:textId="076648F4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43ACC" w:rsidRPr="004B3F1E" w14:paraId="6BF2BA7E" w14:textId="77777777" w:rsidTr="00E935C7">
        <w:tc>
          <w:tcPr>
            <w:tcW w:w="2250" w:type="dxa"/>
          </w:tcPr>
          <w:p w14:paraId="7B7210D4" w14:textId="7A0977BA" w:rsidR="00843ACC" w:rsidRPr="00E935C7" w:rsidRDefault="00843ACC" w:rsidP="00843ACC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61FC7F0A" w14:textId="01A0F9C4" w:rsidR="00843ACC" w:rsidRPr="00E935C7" w:rsidRDefault="00843ACC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EA27D5F" w14:textId="77777777" w:rsidR="00843ACC" w:rsidRPr="00E935C7" w:rsidRDefault="00843ACC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2AB07E14" w14:textId="18C5377D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" w:type="dxa"/>
          </w:tcPr>
          <w:p w14:paraId="5CA7ADD1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54B874D8" w14:textId="3715E77B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108" w:type="dxa"/>
          </w:tcPr>
          <w:p w14:paraId="56453B4B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15590DBC" w14:textId="5CF743DA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อุปกรณ์โรงงาน</w:t>
            </w:r>
          </w:p>
        </w:tc>
        <w:tc>
          <w:tcPr>
            <w:tcW w:w="106" w:type="dxa"/>
          </w:tcPr>
          <w:p w14:paraId="4FE19391" w14:textId="39087ABA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BE6F466" w14:textId="47D869F0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063AB4EA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53B2FE8" w14:textId="3DFA965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1AA981EB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73E9D568" w14:textId="5DE938C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6" w:type="dxa"/>
          </w:tcPr>
          <w:p w14:paraId="6CACEA18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09D898A" w14:textId="02921263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6" w:type="dxa"/>
          </w:tcPr>
          <w:p w14:paraId="76B23F7B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Merge/>
            <w:tcBorders>
              <w:left w:val="nil"/>
              <w:right w:val="nil"/>
            </w:tcBorders>
          </w:tcPr>
          <w:p w14:paraId="2F3A5569" w14:textId="70A44732" w:rsidR="00843ACC" w:rsidRPr="00E935C7" w:rsidRDefault="00843ACC" w:rsidP="00843ACC">
            <w:pPr>
              <w:pStyle w:val="Heading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BEB5D35" w14:textId="77777777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F639FB5" w14:textId="340EBE5C" w:rsidR="00843ACC" w:rsidRPr="00E935C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E935C7" w:rsidRPr="004B3F1E" w14:paraId="4F83EAC0" w14:textId="77777777" w:rsidTr="00C02074">
        <w:tc>
          <w:tcPr>
            <w:tcW w:w="2250" w:type="dxa"/>
          </w:tcPr>
          <w:p w14:paraId="51CE278E" w14:textId="77777777" w:rsidR="00E935C7" w:rsidRPr="00E935C7" w:rsidRDefault="00E935C7" w:rsidP="00843ACC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D05EB4" w14:textId="77777777" w:rsidR="00E935C7" w:rsidRPr="00E935C7" w:rsidRDefault="00E935C7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0CE23B8" w14:textId="77777777" w:rsidR="00E935C7" w:rsidRPr="00E935C7" w:rsidRDefault="00E935C7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862" w:type="dxa"/>
            <w:gridSpan w:val="17"/>
          </w:tcPr>
          <w:p w14:paraId="68B05398" w14:textId="3E3BBA7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E935C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E935C7" w:rsidRPr="004B3F1E" w14:paraId="02957D33" w14:textId="77777777" w:rsidTr="00E935C7">
        <w:tc>
          <w:tcPr>
            <w:tcW w:w="2250" w:type="dxa"/>
          </w:tcPr>
          <w:p w14:paraId="4B94A10A" w14:textId="1E87129C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ค่าเสื่อมราคาและ</w:t>
            </w:r>
            <w:r w:rsidRPr="00E935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br/>
            </w:r>
            <w:r w:rsidRPr="00E935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   </w:t>
            </w:r>
            <w:r w:rsidRPr="00E935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810" w:type="dxa"/>
          </w:tcPr>
          <w:p w14:paraId="1FF2E05D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396208F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716BE071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528E4EBA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386F2331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" w:type="dxa"/>
          </w:tcPr>
          <w:p w14:paraId="1AA5DEAD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685C5E7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3AA0462F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31B13BD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751548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06240248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18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06" w:type="dxa"/>
          </w:tcPr>
          <w:p w14:paraId="2E782BC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5334E7F5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2FB37A58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136961B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CD6FBA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E8122C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B1F7EA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24B01E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935C7" w:rsidRPr="004B3F1E" w14:paraId="66BD3E77" w14:textId="77777777" w:rsidTr="00E935C7">
        <w:tc>
          <w:tcPr>
            <w:tcW w:w="2250" w:type="dxa"/>
          </w:tcPr>
          <w:p w14:paraId="06403465" w14:textId="3EE1B680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E935C7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E935C7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810" w:type="dxa"/>
          </w:tcPr>
          <w:p w14:paraId="6826B18C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F76442B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6721E635" w14:textId="74231F7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A896F20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2578D95F" w14:textId="027A352E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1,011</w:t>
            </w:r>
          </w:p>
        </w:tc>
        <w:tc>
          <w:tcPr>
            <w:tcW w:w="108" w:type="dxa"/>
          </w:tcPr>
          <w:p w14:paraId="2837D49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00E2D4B0" w14:textId="2556D465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390</w:t>
            </w:r>
          </w:p>
        </w:tc>
        <w:tc>
          <w:tcPr>
            <w:tcW w:w="106" w:type="dxa"/>
          </w:tcPr>
          <w:p w14:paraId="190609C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7B1E6B9" w14:textId="0F1EE064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734,309</w:t>
            </w:r>
          </w:p>
        </w:tc>
        <w:tc>
          <w:tcPr>
            <w:tcW w:w="106" w:type="dxa"/>
          </w:tcPr>
          <w:p w14:paraId="1EECF481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036CB7EB" w14:textId="2E932190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right="-18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107,294</w:t>
            </w:r>
          </w:p>
        </w:tc>
        <w:tc>
          <w:tcPr>
            <w:tcW w:w="106" w:type="dxa"/>
          </w:tcPr>
          <w:p w14:paraId="7CD8734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16CC004B" w14:textId="5D7B64DB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108,680</w:t>
            </w:r>
          </w:p>
        </w:tc>
        <w:tc>
          <w:tcPr>
            <w:tcW w:w="106" w:type="dxa"/>
          </w:tcPr>
          <w:p w14:paraId="2B33F8AA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03D76D2D" w14:textId="61D913B4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4,317</w:t>
            </w:r>
          </w:p>
        </w:tc>
        <w:tc>
          <w:tcPr>
            <w:tcW w:w="106" w:type="dxa"/>
          </w:tcPr>
          <w:p w14:paraId="7A83FB8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455ACB5" w14:textId="5FD5BAAD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16,325</w:t>
            </w:r>
          </w:p>
        </w:tc>
        <w:tc>
          <w:tcPr>
            <w:tcW w:w="106" w:type="dxa"/>
          </w:tcPr>
          <w:p w14:paraId="55CF71FF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255201A" w14:textId="25677A55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972,326</w:t>
            </w:r>
          </w:p>
        </w:tc>
      </w:tr>
      <w:tr w:rsidR="00E935C7" w:rsidRPr="004B3F1E" w14:paraId="34360635" w14:textId="77777777" w:rsidTr="00E935C7">
        <w:tc>
          <w:tcPr>
            <w:tcW w:w="2250" w:type="dxa"/>
          </w:tcPr>
          <w:p w14:paraId="66B32EF5" w14:textId="0DCCCF8C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31D5934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7F3DE75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01A9FBB0" w14:textId="0542D7F9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129367F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551CA2BE" w14:textId="70642214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1,524</w:t>
            </w:r>
          </w:p>
        </w:tc>
        <w:tc>
          <w:tcPr>
            <w:tcW w:w="108" w:type="dxa"/>
          </w:tcPr>
          <w:p w14:paraId="469C3B1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72941362" w14:textId="4C7C4310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585</w:t>
            </w:r>
          </w:p>
        </w:tc>
        <w:tc>
          <w:tcPr>
            <w:tcW w:w="106" w:type="dxa"/>
          </w:tcPr>
          <w:p w14:paraId="35B8869F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03114A85" w14:textId="5625A8E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94,341</w:t>
            </w:r>
          </w:p>
        </w:tc>
        <w:tc>
          <w:tcPr>
            <w:tcW w:w="106" w:type="dxa"/>
          </w:tcPr>
          <w:p w14:paraId="4964921A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3245DBB8" w14:textId="7DCEB6C8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right="-18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19,197</w:t>
            </w:r>
          </w:p>
        </w:tc>
        <w:tc>
          <w:tcPr>
            <w:tcW w:w="106" w:type="dxa"/>
          </w:tcPr>
          <w:p w14:paraId="3D0AFE61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69CDB597" w14:textId="7E470E50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16,426</w:t>
            </w:r>
          </w:p>
        </w:tc>
        <w:tc>
          <w:tcPr>
            <w:tcW w:w="106" w:type="dxa"/>
          </w:tcPr>
          <w:p w14:paraId="13BC4058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37FD2552" w14:textId="06FD166A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989</w:t>
            </w:r>
          </w:p>
        </w:tc>
        <w:tc>
          <w:tcPr>
            <w:tcW w:w="106" w:type="dxa"/>
          </w:tcPr>
          <w:p w14:paraId="058D7AD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FAEE2A7" w14:textId="3651A405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339D1E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C3624FF" w14:textId="750E208A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133,062</w:t>
            </w:r>
          </w:p>
        </w:tc>
      </w:tr>
      <w:tr w:rsidR="00E935C7" w:rsidRPr="004B3F1E" w14:paraId="32C5184A" w14:textId="77777777" w:rsidTr="00E935C7">
        <w:tc>
          <w:tcPr>
            <w:tcW w:w="2250" w:type="dxa"/>
          </w:tcPr>
          <w:p w14:paraId="0ADB9102" w14:textId="3A034E56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(กลับรายการ) ขาดทุนจาก</w:t>
            </w: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 xml:space="preserve">   การด้อยค่า</w:t>
            </w:r>
          </w:p>
        </w:tc>
        <w:tc>
          <w:tcPr>
            <w:tcW w:w="810" w:type="dxa"/>
          </w:tcPr>
          <w:p w14:paraId="2456ADF4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C5C3445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2BE10AFE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84E119B" w14:textId="736F6C44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6065FA5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14995D2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D900BD8" w14:textId="5A982D2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6A231B35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1B0A59DD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FD7B3DE" w14:textId="77263B70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711C2FE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0C334D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1668C1B" w14:textId="2BCE1CF4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(5,367)</w:t>
            </w:r>
          </w:p>
        </w:tc>
        <w:tc>
          <w:tcPr>
            <w:tcW w:w="106" w:type="dxa"/>
          </w:tcPr>
          <w:p w14:paraId="3619C3E5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D398D1E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57D0B1A" w14:textId="43E76E85" w:rsidR="00E935C7" w:rsidRPr="00E935C7" w:rsidRDefault="00E935C7" w:rsidP="005C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right="-18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371</w:t>
            </w:r>
          </w:p>
        </w:tc>
        <w:tc>
          <w:tcPr>
            <w:tcW w:w="106" w:type="dxa"/>
          </w:tcPr>
          <w:p w14:paraId="791F8EED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087CE1E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ABB19ED" w14:textId="14FB1AA9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96</w:t>
            </w:r>
          </w:p>
        </w:tc>
        <w:tc>
          <w:tcPr>
            <w:tcW w:w="106" w:type="dxa"/>
          </w:tcPr>
          <w:p w14:paraId="06DE6E7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003A7CFF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E3FBA9F" w14:textId="5ED9ED92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DE729E0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97BD6F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83E2E1E" w14:textId="4EF2197E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47C3A80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8C8E23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CDCEEE2" w14:textId="0D9B6A52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(4,900)</w:t>
            </w:r>
          </w:p>
        </w:tc>
      </w:tr>
      <w:tr w:rsidR="00E935C7" w:rsidRPr="004B3F1E" w14:paraId="04C2B3C9" w14:textId="77777777" w:rsidTr="00E935C7">
        <w:tc>
          <w:tcPr>
            <w:tcW w:w="2250" w:type="dxa"/>
          </w:tcPr>
          <w:p w14:paraId="53B9A03E" w14:textId="01C5EF2A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13455EAA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674D6810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F9E1285" w14:textId="37611A59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25A1B3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7126C42" w14:textId="6713BFF8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3A5BA670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8B7F2DC" w14:textId="6D37A626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E393097" w14:textId="0B9D32F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09D424" w14:textId="640DC64E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(54,765)</w:t>
            </w:r>
          </w:p>
        </w:tc>
        <w:tc>
          <w:tcPr>
            <w:tcW w:w="106" w:type="dxa"/>
          </w:tcPr>
          <w:p w14:paraId="6B1C474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E6BB8B" w14:textId="0CF0B715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(16,047)</w:t>
            </w:r>
          </w:p>
        </w:tc>
        <w:tc>
          <w:tcPr>
            <w:tcW w:w="106" w:type="dxa"/>
          </w:tcPr>
          <w:p w14:paraId="4CB5940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FD4DF3" w14:textId="32AAA6EA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(22,602)</w:t>
            </w:r>
          </w:p>
        </w:tc>
        <w:tc>
          <w:tcPr>
            <w:tcW w:w="106" w:type="dxa"/>
          </w:tcPr>
          <w:p w14:paraId="4CA448F4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8FA536" w14:textId="33FBCF9D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(630)</w:t>
            </w:r>
          </w:p>
        </w:tc>
        <w:tc>
          <w:tcPr>
            <w:tcW w:w="106" w:type="dxa"/>
          </w:tcPr>
          <w:p w14:paraId="02C1EA0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643BC71D" w14:textId="043CABE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45282B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4C6CCB5E" w14:textId="62F509D9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(94,044)</w:t>
            </w:r>
          </w:p>
        </w:tc>
      </w:tr>
      <w:tr w:rsidR="00E935C7" w:rsidRPr="004B3F1E" w14:paraId="6F84B747" w14:textId="77777777" w:rsidTr="00E935C7">
        <w:tc>
          <w:tcPr>
            <w:tcW w:w="2250" w:type="dxa"/>
          </w:tcPr>
          <w:p w14:paraId="3C77E94E" w14:textId="1A37306D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2566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  <w:t xml:space="preserve">  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810" w:type="dxa"/>
          </w:tcPr>
          <w:p w14:paraId="5F3E3385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04B5B84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4D2B1835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602CDDE" w14:textId="3B51D37C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78378F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9B525B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7236047A" w14:textId="094C9322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2,535</w:t>
            </w:r>
          </w:p>
        </w:tc>
        <w:tc>
          <w:tcPr>
            <w:tcW w:w="108" w:type="dxa"/>
          </w:tcPr>
          <w:p w14:paraId="2DBF7BE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9A9967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BDABA4A" w14:textId="1574B753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975</w:t>
            </w:r>
          </w:p>
        </w:tc>
        <w:tc>
          <w:tcPr>
            <w:tcW w:w="106" w:type="dxa"/>
          </w:tcPr>
          <w:p w14:paraId="04A07B52" w14:textId="33ECBB50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42E03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BA798B6" w14:textId="39FE0642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768,518</w:t>
            </w:r>
          </w:p>
        </w:tc>
        <w:tc>
          <w:tcPr>
            <w:tcW w:w="106" w:type="dxa"/>
          </w:tcPr>
          <w:p w14:paraId="079A402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C5E3E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39B0CCD" w14:textId="5D9FF6A4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110,815</w:t>
            </w:r>
          </w:p>
        </w:tc>
        <w:tc>
          <w:tcPr>
            <w:tcW w:w="106" w:type="dxa"/>
          </w:tcPr>
          <w:p w14:paraId="2E46F40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158521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730BBAE7" w14:textId="2EC58F4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102,600</w:t>
            </w:r>
          </w:p>
        </w:tc>
        <w:tc>
          <w:tcPr>
            <w:tcW w:w="106" w:type="dxa"/>
          </w:tcPr>
          <w:p w14:paraId="240E2961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FA87C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E5632A6" w14:textId="10A13EF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4,676</w:t>
            </w:r>
          </w:p>
        </w:tc>
        <w:tc>
          <w:tcPr>
            <w:tcW w:w="106" w:type="dxa"/>
          </w:tcPr>
          <w:p w14:paraId="5BE1DDE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08C9B21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030B9BDA" w14:textId="6A383156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16,325</w:t>
            </w:r>
          </w:p>
        </w:tc>
        <w:tc>
          <w:tcPr>
            <w:tcW w:w="106" w:type="dxa"/>
          </w:tcPr>
          <w:p w14:paraId="6F66A9FF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7C8F59F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094977F" w14:textId="3CC2143E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1,006,444</w:t>
            </w:r>
          </w:p>
        </w:tc>
      </w:tr>
      <w:tr w:rsidR="00E935C7" w:rsidRPr="004B3F1E" w14:paraId="3DF05C34" w14:textId="77777777" w:rsidTr="00E935C7">
        <w:tc>
          <w:tcPr>
            <w:tcW w:w="2250" w:type="dxa"/>
          </w:tcPr>
          <w:p w14:paraId="29040239" w14:textId="77777777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19D61BC7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5F45751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49C696D7" w14:textId="15B43A06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56008930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21CDA666" w14:textId="1E428D5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1,515</w:t>
            </w:r>
          </w:p>
        </w:tc>
        <w:tc>
          <w:tcPr>
            <w:tcW w:w="108" w:type="dxa"/>
          </w:tcPr>
          <w:p w14:paraId="77C4E55E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1E6C5D32" w14:textId="7FAA3BE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1,623</w:t>
            </w:r>
          </w:p>
        </w:tc>
        <w:tc>
          <w:tcPr>
            <w:tcW w:w="106" w:type="dxa"/>
          </w:tcPr>
          <w:p w14:paraId="62959CD5" w14:textId="312974A3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20AE7258" w14:textId="67CE03D5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99,517</w:t>
            </w:r>
          </w:p>
        </w:tc>
        <w:tc>
          <w:tcPr>
            <w:tcW w:w="106" w:type="dxa"/>
          </w:tcPr>
          <w:p w14:paraId="5F65611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4F49FE34" w14:textId="72ACD393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23,563</w:t>
            </w:r>
          </w:p>
        </w:tc>
        <w:tc>
          <w:tcPr>
            <w:tcW w:w="106" w:type="dxa"/>
          </w:tcPr>
          <w:p w14:paraId="64A9E4B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64B8E3F3" w14:textId="7059A23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17,144</w:t>
            </w:r>
          </w:p>
        </w:tc>
        <w:tc>
          <w:tcPr>
            <w:tcW w:w="106" w:type="dxa"/>
          </w:tcPr>
          <w:p w14:paraId="240DD17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128D908" w14:textId="2F1A188A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1,042</w:t>
            </w:r>
          </w:p>
        </w:tc>
        <w:tc>
          <w:tcPr>
            <w:tcW w:w="106" w:type="dxa"/>
          </w:tcPr>
          <w:p w14:paraId="571AE0D8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D30AF9C" w14:textId="550B7C8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FCDD82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6EA19E5" w14:textId="34EAAC04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144,404</w:t>
            </w:r>
          </w:p>
        </w:tc>
      </w:tr>
      <w:tr w:rsidR="00E935C7" w:rsidRPr="004B3F1E" w14:paraId="5844F83A" w14:textId="77777777" w:rsidTr="00E935C7">
        <w:tc>
          <w:tcPr>
            <w:tcW w:w="2250" w:type="dxa"/>
          </w:tcPr>
          <w:p w14:paraId="490E13F4" w14:textId="0FAA5A55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กลับรายการขาดทุนจาก</w:t>
            </w: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 xml:space="preserve">   การด้อยค่า</w:t>
            </w:r>
          </w:p>
        </w:tc>
        <w:tc>
          <w:tcPr>
            <w:tcW w:w="810" w:type="dxa"/>
          </w:tcPr>
          <w:p w14:paraId="3C20420C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C9287FF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5906B43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C781FF8" w14:textId="713C951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DD9E23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2158F6C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650ACA" w14:textId="6CFF6D88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3976C9AF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00500F3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88D6B18" w14:textId="1A649E3B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76F613D" w14:textId="3E4001A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049126E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6F2031A" w14:textId="5EA036F6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(991)</w:t>
            </w:r>
          </w:p>
        </w:tc>
        <w:tc>
          <w:tcPr>
            <w:tcW w:w="106" w:type="dxa"/>
          </w:tcPr>
          <w:p w14:paraId="1D6DE12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7ED473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B634D71" w14:textId="5BABE11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(514)</w:t>
            </w:r>
          </w:p>
        </w:tc>
        <w:tc>
          <w:tcPr>
            <w:tcW w:w="106" w:type="dxa"/>
          </w:tcPr>
          <w:p w14:paraId="4B9EAB5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5619A38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11FE06E" w14:textId="434EA739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(112)</w:t>
            </w:r>
          </w:p>
        </w:tc>
        <w:tc>
          <w:tcPr>
            <w:tcW w:w="106" w:type="dxa"/>
          </w:tcPr>
          <w:p w14:paraId="5EF19BC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69970E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5F2D805" w14:textId="178CF855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0561BC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000C2AC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2743A66" w14:textId="6DD1AFCA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FF108C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2F92BFF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CEA016A" w14:textId="3E189FD8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(1,617)</w:t>
            </w:r>
          </w:p>
        </w:tc>
      </w:tr>
      <w:tr w:rsidR="00E935C7" w:rsidRPr="004B3F1E" w14:paraId="3E57D1A3" w14:textId="77777777" w:rsidTr="00E935C7">
        <w:tc>
          <w:tcPr>
            <w:tcW w:w="2250" w:type="dxa"/>
          </w:tcPr>
          <w:p w14:paraId="68F3B62A" w14:textId="77777777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68A05514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69ECC8B7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BDCF643" w14:textId="3E22AB5B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5EB79EE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C446291" w14:textId="1E19DA5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0B849AC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46EB3DE" w14:textId="2116EA78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26E043C1" w14:textId="24524D5D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940DAC" w14:textId="2237C6E8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(55,109)</w:t>
            </w:r>
          </w:p>
        </w:tc>
        <w:tc>
          <w:tcPr>
            <w:tcW w:w="106" w:type="dxa"/>
          </w:tcPr>
          <w:p w14:paraId="3EDD28B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6F0AC2" w14:textId="7BF1183A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(6,543)</w:t>
            </w:r>
          </w:p>
        </w:tc>
        <w:tc>
          <w:tcPr>
            <w:tcW w:w="106" w:type="dxa"/>
          </w:tcPr>
          <w:p w14:paraId="4FFC8300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3A7EA1" w14:textId="49782CCB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(8,040)</w:t>
            </w:r>
          </w:p>
        </w:tc>
        <w:tc>
          <w:tcPr>
            <w:tcW w:w="106" w:type="dxa"/>
          </w:tcPr>
          <w:p w14:paraId="5018A1F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0AFC90" w14:textId="3106B9F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(1,997)</w:t>
            </w:r>
          </w:p>
        </w:tc>
        <w:tc>
          <w:tcPr>
            <w:tcW w:w="106" w:type="dxa"/>
          </w:tcPr>
          <w:p w14:paraId="2C880D1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7A6BBB1E" w14:textId="2051CBA0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1F666D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4D3D9D0" w14:textId="5EE10F98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sz w:val="25"/>
                <w:szCs w:val="25"/>
              </w:rPr>
              <w:t>(71,689)</w:t>
            </w:r>
          </w:p>
        </w:tc>
      </w:tr>
      <w:tr w:rsidR="00E935C7" w:rsidRPr="004B3F1E" w14:paraId="36CD1A5B" w14:textId="77777777" w:rsidTr="00E935C7">
        <w:tc>
          <w:tcPr>
            <w:tcW w:w="2250" w:type="dxa"/>
          </w:tcPr>
          <w:p w14:paraId="4A122238" w14:textId="66ED68A0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810" w:type="dxa"/>
          </w:tcPr>
          <w:p w14:paraId="34B7AD8A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05894FE4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7FCA9F9D" w14:textId="3C2FAD6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020835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4CBD4B51" w14:textId="5D50E2C0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4,050</w:t>
            </w:r>
          </w:p>
        </w:tc>
        <w:tc>
          <w:tcPr>
            <w:tcW w:w="108" w:type="dxa"/>
          </w:tcPr>
          <w:p w14:paraId="3DA31EC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FAC000B" w14:textId="45541AD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2,598</w:t>
            </w:r>
          </w:p>
        </w:tc>
        <w:tc>
          <w:tcPr>
            <w:tcW w:w="106" w:type="dxa"/>
          </w:tcPr>
          <w:p w14:paraId="1B5A364F" w14:textId="25F6FF4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E23A4E" w14:textId="4A0942A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811,935</w:t>
            </w:r>
          </w:p>
        </w:tc>
        <w:tc>
          <w:tcPr>
            <w:tcW w:w="106" w:type="dxa"/>
          </w:tcPr>
          <w:p w14:paraId="77E3B8B8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326ABE" w14:textId="538AE1C2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127,321</w:t>
            </w:r>
          </w:p>
        </w:tc>
        <w:tc>
          <w:tcPr>
            <w:tcW w:w="106" w:type="dxa"/>
          </w:tcPr>
          <w:p w14:paraId="0735FDA1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4FADAE" w14:textId="63BA12BA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111,592</w:t>
            </w:r>
          </w:p>
        </w:tc>
        <w:tc>
          <w:tcPr>
            <w:tcW w:w="106" w:type="dxa"/>
          </w:tcPr>
          <w:p w14:paraId="34C6BBC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1EE41D" w14:textId="5206417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3,721</w:t>
            </w:r>
          </w:p>
        </w:tc>
        <w:tc>
          <w:tcPr>
            <w:tcW w:w="106" w:type="dxa"/>
          </w:tcPr>
          <w:p w14:paraId="0721FB10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95613" w14:textId="497E29FE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16,325</w:t>
            </w:r>
          </w:p>
        </w:tc>
        <w:tc>
          <w:tcPr>
            <w:tcW w:w="106" w:type="dxa"/>
          </w:tcPr>
          <w:p w14:paraId="2457F8C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F0CDB" w14:textId="30DCA19A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1,077,542</w:t>
            </w:r>
          </w:p>
        </w:tc>
      </w:tr>
      <w:tr w:rsidR="00E935C7" w:rsidRPr="001062DF" w14:paraId="5FD7AC06" w14:textId="77777777" w:rsidTr="00E935C7">
        <w:trPr>
          <w:trHeight w:val="163"/>
        </w:trPr>
        <w:tc>
          <w:tcPr>
            <w:tcW w:w="2250" w:type="dxa"/>
          </w:tcPr>
          <w:p w14:paraId="6D196165" w14:textId="77777777" w:rsidR="00E935C7" w:rsidRPr="00E935C7" w:rsidRDefault="00E935C7" w:rsidP="00E935C7">
            <w:pPr>
              <w:tabs>
                <w:tab w:val="clear" w:pos="227"/>
                <w:tab w:val="left" w:pos="2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</w:tcPr>
          <w:p w14:paraId="01BA51F6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spacing w:line="240" w:lineRule="auto"/>
              <w:ind w:left="-106" w:right="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6" w:type="dxa"/>
          </w:tcPr>
          <w:p w14:paraId="63E6FDFE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spacing w:line="240" w:lineRule="auto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FAAD8E3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" w:type="dxa"/>
          </w:tcPr>
          <w:p w14:paraId="484F3E40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314098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" w:type="dxa"/>
          </w:tcPr>
          <w:p w14:paraId="52BE1F3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2C04A0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" w:type="dxa"/>
          </w:tcPr>
          <w:p w14:paraId="05E518EF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FA3E40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6" w:type="dxa"/>
          </w:tcPr>
          <w:p w14:paraId="5B32E448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6C7F7D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6" w:type="dxa"/>
          </w:tcPr>
          <w:p w14:paraId="3F63B660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58642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" w:type="dxa"/>
          </w:tcPr>
          <w:p w14:paraId="2D071FD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5DFFC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" w:type="dxa"/>
          </w:tcPr>
          <w:p w14:paraId="022A72BA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317FFF98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" w:type="dxa"/>
          </w:tcPr>
          <w:p w14:paraId="167D42A4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5E723E94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935C7" w:rsidRPr="004B3F1E" w14:paraId="6BD9EC13" w14:textId="77777777" w:rsidTr="00E935C7">
        <w:tc>
          <w:tcPr>
            <w:tcW w:w="2250" w:type="dxa"/>
          </w:tcPr>
          <w:p w14:paraId="73A6BED6" w14:textId="45B4C420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5EF402E3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521FB513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2572885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1" w:type="dxa"/>
          </w:tcPr>
          <w:p w14:paraId="35E58E2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428A72F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546A161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04DD994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44E832D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30B204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14:paraId="2CE20FD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7786B951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14:paraId="06804F31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036ABA8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082C1EF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2356AF1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F87C0D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5FE2737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2332F6A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0AEC575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E935C7" w:rsidRPr="004B3F1E" w14:paraId="69F6F9B0" w14:textId="77777777" w:rsidTr="00E935C7">
        <w:tc>
          <w:tcPr>
            <w:tcW w:w="2250" w:type="dxa"/>
          </w:tcPr>
          <w:p w14:paraId="4BE44E8A" w14:textId="42D4C95B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810" w:type="dxa"/>
          </w:tcPr>
          <w:p w14:paraId="10A5F068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9048B51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4E616B7B" w14:textId="783D77B4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0A652B5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663CAAC1" w14:textId="692637D0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27,785</w:t>
            </w:r>
          </w:p>
        </w:tc>
        <w:tc>
          <w:tcPr>
            <w:tcW w:w="108" w:type="dxa"/>
          </w:tcPr>
          <w:p w14:paraId="406F9B8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4ADAB90" w14:textId="7A38177A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5,091</w:t>
            </w:r>
          </w:p>
        </w:tc>
        <w:tc>
          <w:tcPr>
            <w:tcW w:w="106" w:type="dxa"/>
          </w:tcPr>
          <w:p w14:paraId="659B64EA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57B484A" w14:textId="54E99942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245,485</w:t>
            </w:r>
          </w:p>
        </w:tc>
        <w:tc>
          <w:tcPr>
            <w:tcW w:w="106" w:type="dxa"/>
          </w:tcPr>
          <w:p w14:paraId="35910C3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88E387B" w14:textId="31BA0013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58,389</w:t>
            </w:r>
          </w:p>
        </w:tc>
        <w:tc>
          <w:tcPr>
            <w:tcW w:w="106" w:type="dxa"/>
          </w:tcPr>
          <w:p w14:paraId="23197764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305ED5B" w14:textId="1A50F3C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35,760</w:t>
            </w:r>
          </w:p>
        </w:tc>
        <w:tc>
          <w:tcPr>
            <w:tcW w:w="106" w:type="dxa"/>
          </w:tcPr>
          <w:p w14:paraId="356F6E1D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EE00EE7" w14:textId="21BD4FEA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2,710</w:t>
            </w:r>
          </w:p>
        </w:tc>
        <w:tc>
          <w:tcPr>
            <w:tcW w:w="106" w:type="dxa"/>
          </w:tcPr>
          <w:p w14:paraId="44A86885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</w:tcPr>
          <w:p w14:paraId="0BBE7D6D" w14:textId="322317F3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13,328</w:t>
            </w:r>
          </w:p>
        </w:tc>
        <w:tc>
          <w:tcPr>
            <w:tcW w:w="106" w:type="dxa"/>
          </w:tcPr>
          <w:p w14:paraId="25DE8089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</w:tcPr>
          <w:p w14:paraId="63F5DB9D" w14:textId="075AA09E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409,848</w:t>
            </w:r>
          </w:p>
        </w:tc>
      </w:tr>
      <w:tr w:rsidR="00E935C7" w:rsidRPr="004B3F1E" w14:paraId="59D342F8" w14:textId="77777777" w:rsidTr="00E935C7">
        <w:tc>
          <w:tcPr>
            <w:tcW w:w="2250" w:type="dxa"/>
          </w:tcPr>
          <w:p w14:paraId="032A02A7" w14:textId="18BCF731" w:rsidR="00E935C7" w:rsidRPr="00E935C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810" w:type="dxa"/>
          </w:tcPr>
          <w:p w14:paraId="7DB4854D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16AC381" w14:textId="77777777" w:rsidR="00E935C7" w:rsidRPr="00E935C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top w:val="double" w:sz="4" w:space="0" w:color="auto"/>
              <w:bottom w:val="double" w:sz="4" w:space="0" w:color="auto"/>
            </w:tcBorders>
          </w:tcPr>
          <w:p w14:paraId="47DADEE4" w14:textId="473D1EA5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32A59F0E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</w:tcPr>
          <w:p w14:paraId="16D3A7D7" w14:textId="51A1F16D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26,270</w:t>
            </w:r>
          </w:p>
        </w:tc>
        <w:tc>
          <w:tcPr>
            <w:tcW w:w="108" w:type="dxa"/>
          </w:tcPr>
          <w:p w14:paraId="50DAAF15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707B9982" w14:textId="0D9165F0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16,176</w:t>
            </w:r>
          </w:p>
        </w:tc>
        <w:tc>
          <w:tcPr>
            <w:tcW w:w="106" w:type="dxa"/>
          </w:tcPr>
          <w:p w14:paraId="50BD0B1C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6006D0" w14:textId="10684364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360,260</w:t>
            </w:r>
          </w:p>
        </w:tc>
        <w:tc>
          <w:tcPr>
            <w:tcW w:w="106" w:type="dxa"/>
          </w:tcPr>
          <w:p w14:paraId="21F24B02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343F80" w14:textId="185DD8B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72,413</w:t>
            </w:r>
          </w:p>
        </w:tc>
        <w:tc>
          <w:tcPr>
            <w:tcW w:w="106" w:type="dxa"/>
          </w:tcPr>
          <w:p w14:paraId="5A74FF0B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693843" w14:textId="145FE9BF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48,080</w:t>
            </w:r>
          </w:p>
        </w:tc>
        <w:tc>
          <w:tcPr>
            <w:tcW w:w="106" w:type="dxa"/>
          </w:tcPr>
          <w:p w14:paraId="40A0586D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6D31A0" w14:textId="030B3FA1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3,739</w:t>
            </w:r>
          </w:p>
        </w:tc>
        <w:tc>
          <w:tcPr>
            <w:tcW w:w="106" w:type="dxa"/>
          </w:tcPr>
          <w:p w14:paraId="1215B3C6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59E74F1" w14:textId="7EA1040C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3,877</w:t>
            </w:r>
          </w:p>
        </w:tc>
        <w:tc>
          <w:tcPr>
            <w:tcW w:w="106" w:type="dxa"/>
          </w:tcPr>
          <w:p w14:paraId="0AF91C5E" w14:textId="7777777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1C1FB52" w14:textId="66EBADF7" w:rsidR="00E935C7" w:rsidRPr="00E935C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935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552,115</w:t>
            </w:r>
          </w:p>
        </w:tc>
      </w:tr>
    </w:tbl>
    <w:p w14:paraId="6AD1496A" w14:textId="77777777" w:rsidR="00216794" w:rsidRPr="004B3F1E" w:rsidRDefault="00216794" w:rsidP="00432D55">
      <w:pPr>
        <w:tabs>
          <w:tab w:val="clear" w:pos="227"/>
          <w:tab w:val="left" w:pos="270"/>
        </w:tabs>
        <w:ind w:right="-108"/>
        <w:rPr>
          <w:rFonts w:asciiTheme="majorBidi" w:hAnsiTheme="majorBidi" w:cstheme="majorBidi"/>
          <w:b/>
          <w:bCs/>
          <w:sz w:val="26"/>
          <w:szCs w:val="26"/>
        </w:rPr>
        <w:sectPr w:rsidR="00216794" w:rsidRPr="004B3F1E" w:rsidSect="00607E0C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3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92"/>
        <w:gridCol w:w="859"/>
        <w:gridCol w:w="106"/>
        <w:gridCol w:w="1349"/>
        <w:gridCol w:w="106"/>
        <w:gridCol w:w="1332"/>
        <w:gridCol w:w="108"/>
        <w:gridCol w:w="1368"/>
        <w:gridCol w:w="106"/>
        <w:gridCol w:w="1343"/>
        <w:gridCol w:w="106"/>
        <w:gridCol w:w="1316"/>
        <w:gridCol w:w="106"/>
        <w:gridCol w:w="1368"/>
        <w:gridCol w:w="106"/>
        <w:gridCol w:w="1350"/>
        <w:gridCol w:w="9"/>
      </w:tblGrid>
      <w:tr w:rsidR="005D6109" w:rsidRPr="004B3F1E" w14:paraId="19623F80" w14:textId="77777777" w:rsidTr="00B85BA4">
        <w:trPr>
          <w:tblHeader/>
        </w:trPr>
        <w:tc>
          <w:tcPr>
            <w:tcW w:w="3592" w:type="dxa"/>
          </w:tcPr>
          <w:p w14:paraId="5144BC70" w14:textId="77777777" w:rsidR="005D6109" w:rsidRPr="005D6109" w:rsidRDefault="005D6109" w:rsidP="00C4500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2CC8A1D0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27F4651B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14"/>
          </w:tcPr>
          <w:p w14:paraId="65D78DA7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109" w:rsidRPr="004B3F1E" w14:paraId="5747420C" w14:textId="77777777" w:rsidTr="003C74AA">
        <w:trPr>
          <w:gridAfter w:val="1"/>
          <w:wAfter w:w="9" w:type="dxa"/>
          <w:tblHeader/>
        </w:trPr>
        <w:tc>
          <w:tcPr>
            <w:tcW w:w="3592" w:type="dxa"/>
          </w:tcPr>
          <w:p w14:paraId="692AC054" w14:textId="77777777" w:rsidR="005D6109" w:rsidRPr="005D6109" w:rsidRDefault="005D6109" w:rsidP="00C4500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1F4E21F2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378F7EA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2CB8BEC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5C3B43F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6FE6DB15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66F9AC3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hideMark/>
          </w:tcPr>
          <w:p w14:paraId="0290CE23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840B709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hideMark/>
          </w:tcPr>
          <w:p w14:paraId="35BA8F17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1104661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</w:tcPr>
          <w:p w14:paraId="7868CA68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729E972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hideMark/>
          </w:tcPr>
          <w:p w14:paraId="4DEDA962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187EED1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6E19613" w14:textId="77777777" w:rsidR="005D6109" w:rsidRPr="005D6109" w:rsidRDefault="005D6109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6109" w:rsidRPr="004B3F1E" w14:paraId="12C10913" w14:textId="77777777" w:rsidTr="003C74AA">
        <w:trPr>
          <w:gridAfter w:val="1"/>
          <w:wAfter w:w="9" w:type="dxa"/>
          <w:tblHeader/>
        </w:trPr>
        <w:tc>
          <w:tcPr>
            <w:tcW w:w="3592" w:type="dxa"/>
          </w:tcPr>
          <w:p w14:paraId="63BDBCD2" w14:textId="77777777" w:rsidR="005D6109" w:rsidRPr="005D6109" w:rsidRDefault="005D6109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371BFE27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47F1E20E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257A07C2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106" w:type="dxa"/>
          </w:tcPr>
          <w:p w14:paraId="55885AB1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6B0C217F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B6E063D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hideMark/>
          </w:tcPr>
          <w:p w14:paraId="56F22ACD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2360CFBE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hideMark/>
          </w:tcPr>
          <w:p w14:paraId="540E7A9F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4A83145B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21B0C4CC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57A8281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hideMark/>
          </w:tcPr>
          <w:p w14:paraId="17ED51C7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06" w:type="dxa"/>
          </w:tcPr>
          <w:p w14:paraId="0666FAA4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7AA13A9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6109" w:rsidRPr="004B3F1E" w14:paraId="4B9993B2" w14:textId="77777777" w:rsidTr="003C74AA">
        <w:trPr>
          <w:gridAfter w:val="1"/>
          <w:wAfter w:w="9" w:type="dxa"/>
          <w:tblHeader/>
        </w:trPr>
        <w:tc>
          <w:tcPr>
            <w:tcW w:w="3592" w:type="dxa"/>
          </w:tcPr>
          <w:p w14:paraId="1285C6BE" w14:textId="77777777" w:rsidR="005D6109" w:rsidRPr="005D6109" w:rsidRDefault="005D6109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1DCAD290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8FC9DB5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5E3ACF7E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1136EB18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hideMark/>
          </w:tcPr>
          <w:p w14:paraId="02E5B4CA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08" w:type="dxa"/>
          </w:tcPr>
          <w:p w14:paraId="41555E48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hideMark/>
          </w:tcPr>
          <w:p w14:paraId="030ED325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6AC6D488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hideMark/>
          </w:tcPr>
          <w:p w14:paraId="68D4580C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6" w:type="dxa"/>
          </w:tcPr>
          <w:p w14:paraId="3542B1D5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5AACFA51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90BC945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hideMark/>
          </w:tcPr>
          <w:p w14:paraId="14353FB9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การก่อสร้างและ</w:t>
            </w:r>
          </w:p>
        </w:tc>
        <w:tc>
          <w:tcPr>
            <w:tcW w:w="106" w:type="dxa"/>
          </w:tcPr>
          <w:p w14:paraId="59DA6603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8857B5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6109" w:rsidRPr="004B3F1E" w14:paraId="3026DAA9" w14:textId="77777777" w:rsidTr="003C74AA">
        <w:trPr>
          <w:gridAfter w:val="1"/>
          <w:wAfter w:w="9" w:type="dxa"/>
          <w:tblHeader/>
        </w:trPr>
        <w:tc>
          <w:tcPr>
            <w:tcW w:w="3592" w:type="dxa"/>
          </w:tcPr>
          <w:p w14:paraId="5DC3DE71" w14:textId="77777777" w:rsidR="005D6109" w:rsidRPr="005D6109" w:rsidRDefault="005D6109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3DF82023" w14:textId="0920FF85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" w:type="dxa"/>
          </w:tcPr>
          <w:p w14:paraId="72F5AE5C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562F02D8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06" w:type="dxa"/>
          </w:tcPr>
          <w:p w14:paraId="648D0962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hideMark/>
          </w:tcPr>
          <w:p w14:paraId="11ADEA8B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08" w:type="dxa"/>
          </w:tcPr>
          <w:p w14:paraId="580B8639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hideMark/>
          </w:tcPr>
          <w:p w14:paraId="4D292D98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3FC707D8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hideMark/>
          </w:tcPr>
          <w:p w14:paraId="5184CB53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06" w:type="dxa"/>
          </w:tcPr>
          <w:p w14:paraId="6E791188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hideMark/>
          </w:tcPr>
          <w:p w14:paraId="35A27B34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6" w:type="dxa"/>
          </w:tcPr>
          <w:p w14:paraId="355D49D7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hideMark/>
          </w:tcPr>
          <w:p w14:paraId="56E68FAD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6" w:type="dxa"/>
          </w:tcPr>
          <w:p w14:paraId="6622C021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E319B7C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6109" w:rsidRPr="004B3F1E" w14:paraId="03F33EE1" w14:textId="77777777" w:rsidTr="00B85BA4">
        <w:trPr>
          <w:tblHeader/>
        </w:trPr>
        <w:tc>
          <w:tcPr>
            <w:tcW w:w="3592" w:type="dxa"/>
          </w:tcPr>
          <w:p w14:paraId="5D9F4D79" w14:textId="77777777" w:rsidR="005D6109" w:rsidRPr="005D6109" w:rsidRDefault="005D6109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23D996E6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D7EB7B7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14"/>
          </w:tcPr>
          <w:p w14:paraId="315AD03B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D61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6109" w:rsidRPr="004B3F1E" w14:paraId="6865BEDE" w14:textId="77777777" w:rsidTr="003C74AA">
        <w:trPr>
          <w:gridAfter w:val="1"/>
          <w:wAfter w:w="9" w:type="dxa"/>
        </w:trPr>
        <w:tc>
          <w:tcPr>
            <w:tcW w:w="3592" w:type="dxa"/>
            <w:hideMark/>
          </w:tcPr>
          <w:p w14:paraId="25BFF03E" w14:textId="77777777" w:rsidR="005D6109" w:rsidRPr="005D6109" w:rsidRDefault="005D6109" w:rsidP="00CF332B">
            <w:pPr>
              <w:tabs>
                <w:tab w:val="clear" w:pos="227"/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59" w:type="dxa"/>
          </w:tcPr>
          <w:p w14:paraId="20142B7B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6" w:type="dxa"/>
          </w:tcPr>
          <w:p w14:paraId="40D4D70A" w14:textId="77777777" w:rsidR="005D6109" w:rsidRPr="005D6109" w:rsidRDefault="005D6109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</w:tcPr>
          <w:p w14:paraId="404A6DCE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6" w:type="dxa"/>
          </w:tcPr>
          <w:p w14:paraId="02634325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3513849C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8D327E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7AF4BA5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AF5DAA6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</w:tcPr>
          <w:p w14:paraId="54D1E6B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38E226E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</w:tcPr>
          <w:p w14:paraId="4ECB7ECC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FCC31B9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79C6957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681EE13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196FC9D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109" w:rsidRPr="004B3F1E" w14:paraId="4A041F25" w14:textId="77777777" w:rsidTr="003C74AA">
        <w:trPr>
          <w:gridAfter w:val="1"/>
          <w:wAfter w:w="9" w:type="dxa"/>
        </w:trPr>
        <w:tc>
          <w:tcPr>
            <w:tcW w:w="3592" w:type="dxa"/>
            <w:hideMark/>
          </w:tcPr>
          <w:p w14:paraId="22582E74" w14:textId="0F472F98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D61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61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59" w:type="dxa"/>
          </w:tcPr>
          <w:p w14:paraId="54D17F7A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4144503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8A847D4" w14:textId="16CFE226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326,313</w:t>
            </w:r>
          </w:p>
        </w:tc>
        <w:tc>
          <w:tcPr>
            <w:tcW w:w="106" w:type="dxa"/>
          </w:tcPr>
          <w:p w14:paraId="0AD84B4A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26CCFCFF" w14:textId="2D77B796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38,666</w:t>
            </w:r>
          </w:p>
        </w:tc>
        <w:tc>
          <w:tcPr>
            <w:tcW w:w="108" w:type="dxa"/>
          </w:tcPr>
          <w:p w14:paraId="2112956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center"/>
          </w:tcPr>
          <w:p w14:paraId="60FB9226" w14:textId="5358835C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4,050</w:t>
            </w:r>
          </w:p>
        </w:tc>
        <w:tc>
          <w:tcPr>
            <w:tcW w:w="106" w:type="dxa"/>
          </w:tcPr>
          <w:p w14:paraId="2E2298F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005226ED" w14:textId="71004D6B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21,377</w:t>
            </w:r>
          </w:p>
        </w:tc>
        <w:tc>
          <w:tcPr>
            <w:tcW w:w="106" w:type="dxa"/>
          </w:tcPr>
          <w:p w14:paraId="6AAC0F9D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vAlign w:val="center"/>
          </w:tcPr>
          <w:p w14:paraId="65DFD8BE" w14:textId="288EAA15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3,464</w:t>
            </w:r>
          </w:p>
        </w:tc>
        <w:tc>
          <w:tcPr>
            <w:tcW w:w="106" w:type="dxa"/>
          </w:tcPr>
          <w:p w14:paraId="578AF007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082711D1" w14:textId="4F795F58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06" w:type="dxa"/>
          </w:tcPr>
          <w:p w14:paraId="5DE32729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623E7C" w14:textId="3642B1E5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393,981</w:t>
            </w:r>
          </w:p>
        </w:tc>
      </w:tr>
      <w:tr w:rsidR="005D6109" w:rsidRPr="004B3F1E" w14:paraId="33465F7A" w14:textId="77777777" w:rsidTr="003C74AA">
        <w:trPr>
          <w:gridAfter w:val="1"/>
          <w:wAfter w:w="9" w:type="dxa"/>
        </w:trPr>
        <w:tc>
          <w:tcPr>
            <w:tcW w:w="3592" w:type="dxa"/>
            <w:hideMark/>
          </w:tcPr>
          <w:p w14:paraId="1B2BB146" w14:textId="4580243C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59" w:type="dxa"/>
          </w:tcPr>
          <w:p w14:paraId="0D12784A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89D5D6B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8157DA1" w14:textId="474640BE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B816654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4E3F5A04" w14:textId="2E8B7C8B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08" w:type="dxa"/>
          </w:tcPr>
          <w:p w14:paraId="6F6D1973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4776545A" w14:textId="01093D9B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" w:type="dxa"/>
          </w:tcPr>
          <w:p w14:paraId="218ED90A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00290E08" w14:textId="73259DE1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" w:type="dxa"/>
          </w:tcPr>
          <w:p w14:paraId="420C01A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61A74438" w14:textId="36DF3C19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8F1128D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3618EE2" w14:textId="10DD91F3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0B3178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9B061E" w14:textId="4A1EDF95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1,262</w:t>
            </w:r>
          </w:p>
        </w:tc>
      </w:tr>
      <w:tr w:rsidR="005D6109" w:rsidRPr="004B3F1E" w14:paraId="1336E49A" w14:textId="77777777" w:rsidTr="003C74AA">
        <w:trPr>
          <w:gridAfter w:val="1"/>
          <w:wAfter w:w="9" w:type="dxa"/>
        </w:trPr>
        <w:tc>
          <w:tcPr>
            <w:tcW w:w="3592" w:type="dxa"/>
          </w:tcPr>
          <w:p w14:paraId="2DC9961A" w14:textId="39DBB92A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49149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="008E0E98"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59" w:type="dxa"/>
          </w:tcPr>
          <w:p w14:paraId="1B1D9731" w14:textId="49ECC759" w:rsidR="005D6109" w:rsidRPr="005D6109" w:rsidRDefault="008E0E98" w:rsidP="005D610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7017E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06" w:type="dxa"/>
          </w:tcPr>
          <w:p w14:paraId="593E02DC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B00A221" w14:textId="0EE8FBDD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(326,313)</w:t>
            </w:r>
          </w:p>
        </w:tc>
        <w:tc>
          <w:tcPr>
            <w:tcW w:w="106" w:type="dxa"/>
          </w:tcPr>
          <w:p w14:paraId="225892D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B074868" w14:textId="41C67962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21719DFE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EC6D571" w14:textId="7F959016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CF7246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03D0AF1" w14:textId="641FAF3C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0D992E0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5E44E41" w14:textId="45C3765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29AD3E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8C02460" w14:textId="67C4BB7E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E406073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C0F2FE" w14:textId="6A713DFF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(326,313)</w:t>
            </w:r>
          </w:p>
        </w:tc>
      </w:tr>
      <w:tr w:rsidR="005D6109" w:rsidRPr="004B3F1E" w14:paraId="59913B93" w14:textId="77777777" w:rsidTr="003C74AA">
        <w:trPr>
          <w:gridAfter w:val="1"/>
          <w:wAfter w:w="9" w:type="dxa"/>
        </w:trPr>
        <w:tc>
          <w:tcPr>
            <w:tcW w:w="3592" w:type="dxa"/>
          </w:tcPr>
          <w:p w14:paraId="3BEC91C2" w14:textId="156C6D03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59" w:type="dxa"/>
          </w:tcPr>
          <w:p w14:paraId="1171F4C7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BC83A8D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B7B1F45" w14:textId="41CCD125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D6B710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0DDD21DF" w14:textId="7B2382DA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(149)</w:t>
            </w:r>
          </w:p>
        </w:tc>
        <w:tc>
          <w:tcPr>
            <w:tcW w:w="108" w:type="dxa"/>
          </w:tcPr>
          <w:p w14:paraId="77691E2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6B7D76E" w14:textId="232A4BAC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(2,787)</w:t>
            </w:r>
          </w:p>
        </w:tc>
        <w:tc>
          <w:tcPr>
            <w:tcW w:w="106" w:type="dxa"/>
          </w:tcPr>
          <w:p w14:paraId="25D04F3C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37C7415" w14:textId="7BB50481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(5,096)</w:t>
            </w:r>
          </w:p>
        </w:tc>
        <w:tc>
          <w:tcPr>
            <w:tcW w:w="106" w:type="dxa"/>
          </w:tcPr>
          <w:p w14:paraId="187E27D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ACA3CC4" w14:textId="0543AE8C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B89FBB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778BD8B4" w14:textId="6278A0C4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B05573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EFD37D" w14:textId="7DF59E0D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(8,032)</w:t>
            </w:r>
          </w:p>
        </w:tc>
      </w:tr>
      <w:tr w:rsidR="005D6109" w:rsidRPr="004B3F1E" w14:paraId="26E789D1" w14:textId="77777777" w:rsidTr="003C74AA">
        <w:trPr>
          <w:gridAfter w:val="1"/>
          <w:wAfter w:w="9" w:type="dxa"/>
        </w:trPr>
        <w:tc>
          <w:tcPr>
            <w:tcW w:w="3592" w:type="dxa"/>
            <w:hideMark/>
          </w:tcPr>
          <w:p w14:paraId="33A75616" w14:textId="7CD926C8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9" w:type="dxa"/>
          </w:tcPr>
          <w:p w14:paraId="18269707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B7CACA1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8F76219" w14:textId="72A18286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57B291A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E4CA59" w14:textId="391933C2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38,559</w:t>
            </w:r>
          </w:p>
        </w:tc>
        <w:tc>
          <w:tcPr>
            <w:tcW w:w="108" w:type="dxa"/>
          </w:tcPr>
          <w:p w14:paraId="2433947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D48FA5" w14:textId="16E374AB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1,283</w:t>
            </w:r>
          </w:p>
        </w:tc>
        <w:tc>
          <w:tcPr>
            <w:tcW w:w="106" w:type="dxa"/>
          </w:tcPr>
          <w:p w14:paraId="1A97A009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E32CBF" w14:textId="2EFF79C5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17,481</w:t>
            </w:r>
          </w:p>
        </w:tc>
        <w:tc>
          <w:tcPr>
            <w:tcW w:w="106" w:type="dxa"/>
          </w:tcPr>
          <w:p w14:paraId="37386D0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BCB1D8" w14:textId="19EF5682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3,464</w:t>
            </w:r>
          </w:p>
        </w:tc>
        <w:tc>
          <w:tcPr>
            <w:tcW w:w="106" w:type="dxa"/>
          </w:tcPr>
          <w:p w14:paraId="03FF5356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2CAFA1" w14:textId="0DD667D6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106" w:type="dxa"/>
          </w:tcPr>
          <w:p w14:paraId="4E5AA5D4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698970D" w14:textId="755A2F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60,898</w:t>
            </w:r>
          </w:p>
        </w:tc>
      </w:tr>
      <w:tr w:rsidR="005D6109" w:rsidRPr="004B3F1E" w14:paraId="27E5A3F1" w14:textId="77777777" w:rsidTr="003C74AA">
        <w:trPr>
          <w:gridAfter w:val="1"/>
          <w:wAfter w:w="9" w:type="dxa"/>
        </w:trPr>
        <w:tc>
          <w:tcPr>
            <w:tcW w:w="3592" w:type="dxa"/>
          </w:tcPr>
          <w:p w14:paraId="2802EE71" w14:textId="77777777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59" w:type="dxa"/>
          </w:tcPr>
          <w:p w14:paraId="05E1ABF2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D8E0FDF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E03B741" w14:textId="4265440E" w:rsidR="005D6109" w:rsidRPr="005D6109" w:rsidRDefault="003C74AA" w:rsidP="003C7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F99F8E7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10EE89EA" w14:textId="595D6DA0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08" w:type="dxa"/>
          </w:tcPr>
          <w:p w14:paraId="2A2DA13D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338F62B9" w14:textId="08D17740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06" w:type="dxa"/>
          </w:tcPr>
          <w:p w14:paraId="1ECB2A93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732D1B4C" w14:textId="14222E9F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106" w:type="dxa"/>
          </w:tcPr>
          <w:p w14:paraId="247D20E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6F642624" w14:textId="687E2F7E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2,082</w:t>
            </w:r>
          </w:p>
        </w:tc>
        <w:tc>
          <w:tcPr>
            <w:tcW w:w="106" w:type="dxa"/>
          </w:tcPr>
          <w:p w14:paraId="7018265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982D959" w14:textId="5125FA0B" w:rsidR="005D6109" w:rsidRPr="005D6109" w:rsidRDefault="00A858C8" w:rsidP="00A8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BD92923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0BFC95" w14:textId="4F21BABA" w:rsidR="005D6109" w:rsidRPr="005D6109" w:rsidRDefault="00A858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4,842</w:t>
            </w:r>
          </w:p>
        </w:tc>
      </w:tr>
      <w:tr w:rsidR="005D6109" w:rsidRPr="004B3F1E" w14:paraId="17A6EC1A" w14:textId="77777777" w:rsidTr="003C74AA">
        <w:trPr>
          <w:gridAfter w:val="1"/>
          <w:wAfter w:w="9" w:type="dxa"/>
        </w:trPr>
        <w:tc>
          <w:tcPr>
            <w:tcW w:w="3592" w:type="dxa"/>
            <w:hideMark/>
          </w:tcPr>
          <w:p w14:paraId="29C2E573" w14:textId="77777777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59" w:type="dxa"/>
          </w:tcPr>
          <w:p w14:paraId="6F9842FF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F4F2886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AD26822" w14:textId="462CDBB2" w:rsidR="005D6109" w:rsidRPr="005D6109" w:rsidRDefault="003C74AA" w:rsidP="003C7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4F1B6D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FF614B" w14:textId="66870817" w:rsidR="005D6109" w:rsidRPr="005D6109" w:rsidRDefault="003C74AA" w:rsidP="00A8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B444D43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50D70" w14:textId="6FBD5C68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06" w:type="dxa"/>
          </w:tcPr>
          <w:p w14:paraId="07F12C2D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86D73" w14:textId="2B17394D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(1,903)</w:t>
            </w:r>
          </w:p>
        </w:tc>
        <w:tc>
          <w:tcPr>
            <w:tcW w:w="106" w:type="dxa"/>
          </w:tcPr>
          <w:p w14:paraId="71CBA9F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47D17" w14:textId="39940030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(1,660)</w:t>
            </w:r>
          </w:p>
        </w:tc>
        <w:tc>
          <w:tcPr>
            <w:tcW w:w="106" w:type="dxa"/>
          </w:tcPr>
          <w:p w14:paraId="377FA7B5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51A81E" w14:textId="5CE20E16" w:rsidR="005D6109" w:rsidRPr="005D6109" w:rsidRDefault="00A858C8" w:rsidP="00A8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2AB46D0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87115" w14:textId="0C92B5BD" w:rsidR="005D6109" w:rsidRPr="005D6109" w:rsidRDefault="00A858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(3,601)</w:t>
            </w:r>
          </w:p>
        </w:tc>
      </w:tr>
      <w:tr w:rsidR="005D6109" w:rsidRPr="004B3F1E" w14:paraId="4DF9051D" w14:textId="77777777" w:rsidTr="003C74AA">
        <w:trPr>
          <w:gridAfter w:val="1"/>
          <w:wAfter w:w="9" w:type="dxa"/>
        </w:trPr>
        <w:tc>
          <w:tcPr>
            <w:tcW w:w="3592" w:type="dxa"/>
            <w:hideMark/>
          </w:tcPr>
          <w:p w14:paraId="79BC6122" w14:textId="5D4F2A0E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85B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9" w:type="dxa"/>
          </w:tcPr>
          <w:p w14:paraId="244EE26D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1513523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3702269" w14:textId="2F2E66FC" w:rsidR="005D6109" w:rsidRPr="003C74AA" w:rsidRDefault="003C74AA" w:rsidP="003C7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4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FE4CD72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A4F57" w14:textId="15CD7F06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38,743</w:t>
            </w:r>
          </w:p>
        </w:tc>
        <w:tc>
          <w:tcPr>
            <w:tcW w:w="108" w:type="dxa"/>
          </w:tcPr>
          <w:p w14:paraId="4BB29249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2DC44" w14:textId="6A83A124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1,301</w:t>
            </w:r>
          </w:p>
        </w:tc>
        <w:tc>
          <w:tcPr>
            <w:tcW w:w="106" w:type="dxa"/>
          </w:tcPr>
          <w:p w14:paraId="2EE8E17D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1F4882" w14:textId="2A3F261B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18,098</w:t>
            </w:r>
          </w:p>
        </w:tc>
        <w:tc>
          <w:tcPr>
            <w:tcW w:w="106" w:type="dxa"/>
          </w:tcPr>
          <w:p w14:paraId="462D83BC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39B56" w14:textId="19883488" w:rsidR="005D6109" w:rsidRPr="005D6109" w:rsidRDefault="003C74A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3,886</w:t>
            </w:r>
          </w:p>
        </w:tc>
        <w:tc>
          <w:tcPr>
            <w:tcW w:w="106" w:type="dxa"/>
          </w:tcPr>
          <w:p w14:paraId="000B1C7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50D6FA" w14:textId="69695D0C" w:rsidR="005D6109" w:rsidRPr="005D6109" w:rsidRDefault="00A858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106" w:type="dxa"/>
          </w:tcPr>
          <w:p w14:paraId="4954206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C8A0E" w14:textId="367A987D" w:rsidR="005D6109" w:rsidRPr="005D6109" w:rsidRDefault="00A858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62,139</w:t>
            </w:r>
          </w:p>
        </w:tc>
      </w:tr>
      <w:tr w:rsidR="005D6109" w:rsidRPr="004B3F1E" w14:paraId="6B8A73C1" w14:textId="77777777" w:rsidTr="003C74AA">
        <w:trPr>
          <w:gridAfter w:val="1"/>
          <w:wAfter w:w="9" w:type="dxa"/>
        </w:trPr>
        <w:tc>
          <w:tcPr>
            <w:tcW w:w="3592" w:type="dxa"/>
          </w:tcPr>
          <w:p w14:paraId="6546150E" w14:textId="77777777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7D4B173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5A83C54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21F3B2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32D42CC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688113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062C7E36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F29BF4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D55E4A4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312AF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0491E5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1DD1B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3021DDD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340615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7E3BF7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7365C94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6109" w:rsidRPr="004B3F1E" w14:paraId="6C3C604B" w14:textId="77777777" w:rsidTr="003C74AA">
        <w:trPr>
          <w:gridAfter w:val="1"/>
          <w:wAfter w:w="9" w:type="dxa"/>
        </w:trPr>
        <w:tc>
          <w:tcPr>
            <w:tcW w:w="3592" w:type="dxa"/>
          </w:tcPr>
          <w:p w14:paraId="398792B9" w14:textId="77777777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2D8C3609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701BBFA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1895555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3F6C2B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1C97D7F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08450C8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BFD684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397886D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07597C64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F05C40D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14:paraId="6B3ED14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3EF9796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9974D00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C71EE57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D14476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6109" w:rsidRPr="004B3F1E" w14:paraId="28943BEA" w14:textId="77777777" w:rsidTr="003C74AA">
        <w:trPr>
          <w:gridAfter w:val="1"/>
          <w:wAfter w:w="9" w:type="dxa"/>
        </w:trPr>
        <w:tc>
          <w:tcPr>
            <w:tcW w:w="3592" w:type="dxa"/>
          </w:tcPr>
          <w:p w14:paraId="41252F8B" w14:textId="77777777" w:rsid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3472025" w14:textId="005467F7" w:rsidR="0021156F" w:rsidRPr="005D6109" w:rsidRDefault="0021156F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031F571B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45D5809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6C073812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BFF0379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31351964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5D1BE279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1CC314C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18BF55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514F13E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1BC0300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14:paraId="04CBEEAC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E8FDD8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03261D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7E0D1E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E20987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6109" w:rsidRPr="004B3F1E" w14:paraId="3696C2D4" w14:textId="77777777" w:rsidTr="003C74AA">
        <w:trPr>
          <w:gridAfter w:val="1"/>
          <w:wAfter w:w="9" w:type="dxa"/>
        </w:trPr>
        <w:tc>
          <w:tcPr>
            <w:tcW w:w="3592" w:type="dxa"/>
          </w:tcPr>
          <w:p w14:paraId="35F69D8C" w14:textId="77777777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0D12891F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B231499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2BD9FD1C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4CFF89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19813F8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0E6FFDFC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96F6663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1B7ECDC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4806885E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DAA4CD3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14:paraId="495209DA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B50C9C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55AED55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C4F9557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212509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6109" w:rsidRPr="004B3F1E" w14:paraId="4E3538C6" w14:textId="77777777" w:rsidTr="003C74AA">
        <w:trPr>
          <w:gridAfter w:val="1"/>
          <w:wAfter w:w="9" w:type="dxa"/>
        </w:trPr>
        <w:tc>
          <w:tcPr>
            <w:tcW w:w="3592" w:type="dxa"/>
          </w:tcPr>
          <w:p w14:paraId="17DCA930" w14:textId="77777777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20AC2EAA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8870182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3E519239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A635EC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31391DB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7734D7C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145F9C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48B37A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5BE2FA00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2D9DC744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14:paraId="18F23972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F9297A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D13903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6850347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DB96CE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02E7D80" w14:textId="12A971D8" w:rsidR="00023401" w:rsidRDefault="00023401"/>
    <w:tbl>
      <w:tblPr>
        <w:tblW w:w="14621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92"/>
        <w:gridCol w:w="859"/>
        <w:gridCol w:w="106"/>
        <w:gridCol w:w="1349"/>
        <w:gridCol w:w="106"/>
        <w:gridCol w:w="1332"/>
        <w:gridCol w:w="108"/>
        <w:gridCol w:w="1368"/>
        <w:gridCol w:w="106"/>
        <w:gridCol w:w="1343"/>
        <w:gridCol w:w="106"/>
        <w:gridCol w:w="1316"/>
        <w:gridCol w:w="106"/>
        <w:gridCol w:w="1368"/>
        <w:gridCol w:w="106"/>
        <w:gridCol w:w="1350"/>
      </w:tblGrid>
      <w:tr w:rsidR="00023401" w:rsidRPr="004B3F1E" w14:paraId="5F39D045" w14:textId="77777777" w:rsidTr="00EA1258">
        <w:tc>
          <w:tcPr>
            <w:tcW w:w="3592" w:type="dxa"/>
          </w:tcPr>
          <w:p w14:paraId="5F3990AE" w14:textId="77777777" w:rsidR="00023401" w:rsidRPr="005D6109" w:rsidRDefault="00023401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3E704452" w14:textId="77777777" w:rsidR="00023401" w:rsidRPr="005D6109" w:rsidRDefault="00023401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3F9C0D9" w14:textId="77777777" w:rsidR="00023401" w:rsidRPr="005D6109" w:rsidRDefault="00023401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64" w:type="dxa"/>
            <w:gridSpan w:val="13"/>
          </w:tcPr>
          <w:p w14:paraId="40B79E1F" w14:textId="30F70490" w:rsidR="00023401" w:rsidRPr="005D6109" w:rsidRDefault="00023401" w:rsidP="000234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401" w:rsidRPr="004B3F1E" w14:paraId="5BBC0162" w14:textId="77777777" w:rsidTr="00E54703">
        <w:tc>
          <w:tcPr>
            <w:tcW w:w="3592" w:type="dxa"/>
          </w:tcPr>
          <w:p w14:paraId="7E7CE41F" w14:textId="77777777" w:rsidR="00023401" w:rsidRPr="005D6109" w:rsidRDefault="00023401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848841B" w14:textId="77777777" w:rsidR="00023401" w:rsidRPr="005D6109" w:rsidRDefault="00023401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100C99D" w14:textId="77777777" w:rsidR="00023401" w:rsidRPr="005D6109" w:rsidRDefault="00023401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64362A8" w14:textId="10AC7500" w:rsidR="00023401" w:rsidRPr="00023401" w:rsidRDefault="00023401" w:rsidP="00E54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="00E547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และส่วนปรับปรุงที่ดิน</w:t>
            </w:r>
          </w:p>
        </w:tc>
        <w:tc>
          <w:tcPr>
            <w:tcW w:w="106" w:type="dxa"/>
            <w:vAlign w:val="bottom"/>
          </w:tcPr>
          <w:p w14:paraId="622C799B" w14:textId="77777777" w:rsidR="00023401" w:rsidRPr="00023401" w:rsidRDefault="00023401" w:rsidP="00E5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5F422073" w14:textId="29E812DA" w:rsidR="00023401" w:rsidRPr="00023401" w:rsidRDefault="00023401" w:rsidP="007F4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</w:t>
            </w:r>
            <w:r w:rsidR="00E547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08" w:type="dxa"/>
            <w:vAlign w:val="bottom"/>
          </w:tcPr>
          <w:p w14:paraId="06E3C043" w14:textId="77777777" w:rsidR="00023401" w:rsidRPr="00023401" w:rsidRDefault="00023401" w:rsidP="00E5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A536DB4" w14:textId="23F331F3" w:rsidR="00023401" w:rsidRPr="00023401" w:rsidRDefault="00023401" w:rsidP="00973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เครื่องมือ </w:t>
            </w:r>
            <w:r w:rsidR="00973C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เครื่องใช้และ</w:t>
            </w:r>
            <w:r w:rsidR="00973CDE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อุกรณ์ใช้ในการดำเนินงาน</w:t>
            </w:r>
          </w:p>
        </w:tc>
        <w:tc>
          <w:tcPr>
            <w:tcW w:w="106" w:type="dxa"/>
            <w:vAlign w:val="bottom"/>
          </w:tcPr>
          <w:p w14:paraId="1DA48868" w14:textId="77777777" w:rsidR="00023401" w:rsidRPr="00023401" w:rsidRDefault="00023401" w:rsidP="00E5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bottom"/>
          </w:tcPr>
          <w:p w14:paraId="4C11B47A" w14:textId="24C19C16" w:rsidR="00023401" w:rsidRPr="00023401" w:rsidRDefault="00023401" w:rsidP="00973CDE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เครื่องตกแต่งติดตั้งและ อุปกรณ์</w:t>
            </w:r>
            <w:r w:rsidR="007F4F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06" w:type="dxa"/>
            <w:vAlign w:val="bottom"/>
          </w:tcPr>
          <w:p w14:paraId="5E459D16" w14:textId="77777777" w:rsidR="00023401" w:rsidRPr="00023401" w:rsidRDefault="00023401" w:rsidP="00E5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bottom"/>
          </w:tcPr>
          <w:p w14:paraId="2FA83CFE" w14:textId="3AAD7CC6" w:rsidR="00023401" w:rsidRPr="00023401" w:rsidRDefault="00023401" w:rsidP="00E5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6" w:type="dxa"/>
            <w:vAlign w:val="bottom"/>
          </w:tcPr>
          <w:p w14:paraId="6438BA9B" w14:textId="77777777" w:rsidR="00023401" w:rsidRPr="00023401" w:rsidRDefault="00023401" w:rsidP="00E5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F5BC072" w14:textId="0CA233A1" w:rsidR="00023401" w:rsidRPr="00023401" w:rsidRDefault="00023401" w:rsidP="00973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7F4F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="007F4F8E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หว่างการก่อสร้างและ</w:t>
            </w:r>
            <w:r w:rsidR="007F4F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6" w:type="dxa"/>
            <w:vAlign w:val="bottom"/>
          </w:tcPr>
          <w:p w14:paraId="2DF2C416" w14:textId="77777777" w:rsidR="00023401" w:rsidRPr="00023401" w:rsidRDefault="00023401" w:rsidP="00E5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5593E68" w14:textId="351D70C8" w:rsidR="00023401" w:rsidRPr="00023401" w:rsidRDefault="00023401" w:rsidP="00E54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40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023401" w:rsidRPr="004B3F1E" w14:paraId="79FE233F" w14:textId="77777777" w:rsidTr="0052701B">
        <w:tc>
          <w:tcPr>
            <w:tcW w:w="3592" w:type="dxa"/>
          </w:tcPr>
          <w:p w14:paraId="53815A46" w14:textId="77777777" w:rsidR="00023401" w:rsidRPr="005D6109" w:rsidRDefault="00023401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2471188E" w14:textId="77777777" w:rsidR="00023401" w:rsidRPr="005D6109" w:rsidRDefault="00023401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21C7D35C" w14:textId="77777777" w:rsidR="00023401" w:rsidRPr="005D6109" w:rsidRDefault="00023401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64" w:type="dxa"/>
            <w:gridSpan w:val="13"/>
          </w:tcPr>
          <w:p w14:paraId="397C8B70" w14:textId="3EA399E4" w:rsidR="00023401" w:rsidRPr="00023401" w:rsidRDefault="00023401" w:rsidP="000234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023401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5D6109" w:rsidRPr="004B3F1E" w14:paraId="40600E36" w14:textId="77777777" w:rsidTr="00023401">
        <w:tc>
          <w:tcPr>
            <w:tcW w:w="3592" w:type="dxa"/>
          </w:tcPr>
          <w:p w14:paraId="3CA47776" w14:textId="434C4637" w:rsidR="005D6109" w:rsidRPr="005D6109" w:rsidRDefault="005D6109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59" w:type="dxa"/>
          </w:tcPr>
          <w:p w14:paraId="4F5A8933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F4E5BA4" w14:textId="77777777" w:rsidR="005D6109" w:rsidRPr="005D6109" w:rsidRDefault="005D6109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5C1E94EB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C43DC42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72657E21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3AA4B3FF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B9A08CA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F500E57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7D42FB17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DA7993E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14:paraId="71AEAAF9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4E20F49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F715508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9D81B3A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2995BB5" w14:textId="77777777" w:rsidR="005D6109" w:rsidRPr="005D6109" w:rsidRDefault="005D610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BA4" w:rsidRPr="004B3F1E" w14:paraId="3881EAB6" w14:textId="77777777" w:rsidTr="00023401">
        <w:tc>
          <w:tcPr>
            <w:tcW w:w="3592" w:type="dxa"/>
          </w:tcPr>
          <w:p w14:paraId="400E1731" w14:textId="32B719A4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D61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61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59" w:type="dxa"/>
          </w:tcPr>
          <w:p w14:paraId="4B67A5C7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24F938A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21DC0394" w14:textId="636CA1EB" w:rsidR="00B85BA4" w:rsidRPr="00B85BA4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10821491" w14:textId="77777777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695BC34F" w14:textId="3470562B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B85BA4">
              <w:rPr>
                <w:rFonts w:asciiTheme="majorBidi" w:hAnsiTheme="majorBidi" w:cstheme="majorBidi"/>
                <w:sz w:val="28"/>
                <w:szCs w:val="28"/>
              </w:rPr>
              <w:t>10,962</w:t>
            </w:r>
          </w:p>
        </w:tc>
        <w:tc>
          <w:tcPr>
            <w:tcW w:w="108" w:type="dxa"/>
          </w:tcPr>
          <w:p w14:paraId="0060963A" w14:textId="77777777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46FF176" w14:textId="147B5F77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B85BA4">
              <w:rPr>
                <w:rFonts w:asciiTheme="majorBidi" w:hAnsiTheme="majorBidi" w:cstheme="majorBidi"/>
                <w:sz w:val="28"/>
                <w:szCs w:val="28"/>
              </w:rPr>
              <w:t>3,743</w:t>
            </w:r>
          </w:p>
        </w:tc>
        <w:tc>
          <w:tcPr>
            <w:tcW w:w="106" w:type="dxa"/>
          </w:tcPr>
          <w:p w14:paraId="258EECCC" w14:textId="77777777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771F2767" w14:textId="0816D470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A4">
              <w:rPr>
                <w:rFonts w:asciiTheme="majorBidi" w:hAnsiTheme="majorBidi" w:cstheme="majorBidi"/>
                <w:sz w:val="28"/>
                <w:szCs w:val="28"/>
              </w:rPr>
              <w:t>18,282</w:t>
            </w:r>
          </w:p>
        </w:tc>
        <w:tc>
          <w:tcPr>
            <w:tcW w:w="106" w:type="dxa"/>
          </w:tcPr>
          <w:p w14:paraId="01378FE9" w14:textId="77777777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14:paraId="4B9889ED" w14:textId="377627DA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A4">
              <w:rPr>
                <w:rFonts w:asciiTheme="majorBidi" w:hAnsiTheme="majorBidi" w:cstheme="majorBidi"/>
                <w:sz w:val="28"/>
                <w:szCs w:val="28"/>
              </w:rPr>
              <w:t>2,997</w:t>
            </w:r>
          </w:p>
        </w:tc>
        <w:tc>
          <w:tcPr>
            <w:tcW w:w="106" w:type="dxa"/>
          </w:tcPr>
          <w:p w14:paraId="35F0305A" w14:textId="77777777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A7BB72C" w14:textId="18E87D58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B85B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72F01F4" w14:textId="77777777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16AC7DB" w14:textId="44465DD7" w:rsidR="00B85BA4" w:rsidRPr="00B85BA4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B85BA4">
              <w:rPr>
                <w:rFonts w:asciiTheme="majorBidi" w:hAnsiTheme="majorBidi" w:cstheme="majorBidi"/>
                <w:sz w:val="28"/>
                <w:szCs w:val="28"/>
              </w:rPr>
              <w:t>35,984</w:t>
            </w:r>
          </w:p>
        </w:tc>
      </w:tr>
      <w:tr w:rsidR="00B85BA4" w:rsidRPr="004B3F1E" w14:paraId="1AFE0BE9" w14:textId="77777777" w:rsidTr="00023401">
        <w:tc>
          <w:tcPr>
            <w:tcW w:w="3592" w:type="dxa"/>
          </w:tcPr>
          <w:p w14:paraId="6B160CE6" w14:textId="710FD851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59" w:type="dxa"/>
          </w:tcPr>
          <w:p w14:paraId="54C7DC09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2512448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4DE99DEB" w14:textId="1C49043A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65C3051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69B65523" w14:textId="3926B799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4,639</w:t>
            </w:r>
          </w:p>
        </w:tc>
        <w:tc>
          <w:tcPr>
            <w:tcW w:w="108" w:type="dxa"/>
          </w:tcPr>
          <w:p w14:paraId="12ED0505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9E65A79" w14:textId="45912A9C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06" w:type="dxa"/>
          </w:tcPr>
          <w:p w14:paraId="05299CA4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286AFA66" w14:textId="7B7C6141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2,101</w:t>
            </w:r>
          </w:p>
        </w:tc>
        <w:tc>
          <w:tcPr>
            <w:tcW w:w="106" w:type="dxa"/>
          </w:tcPr>
          <w:p w14:paraId="2B14E516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14:paraId="5BA54226" w14:textId="7A297103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06" w:type="dxa"/>
          </w:tcPr>
          <w:p w14:paraId="6DE79EBE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9C1D149" w14:textId="41C3FAD1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B86DDDF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FFA93A0" w14:textId="63679E96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7,171</w:t>
            </w:r>
          </w:p>
        </w:tc>
      </w:tr>
      <w:tr w:rsidR="00B85BA4" w:rsidRPr="004B3F1E" w14:paraId="6EBB983A" w14:textId="77777777" w:rsidTr="00023401">
        <w:tc>
          <w:tcPr>
            <w:tcW w:w="3592" w:type="dxa"/>
          </w:tcPr>
          <w:p w14:paraId="42B5FB22" w14:textId="063C407D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59" w:type="dxa"/>
          </w:tcPr>
          <w:p w14:paraId="1B9C2798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0A7ACD0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B9D830D" w14:textId="25426B3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4B95B3E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EE4B58" w14:textId="2E28F8B8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(118)</w:t>
            </w:r>
          </w:p>
        </w:tc>
        <w:tc>
          <w:tcPr>
            <w:tcW w:w="108" w:type="dxa"/>
          </w:tcPr>
          <w:p w14:paraId="21CD1F26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30C6C6" w14:textId="7B2D0EE4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(2,741)</w:t>
            </w:r>
          </w:p>
        </w:tc>
        <w:tc>
          <w:tcPr>
            <w:tcW w:w="106" w:type="dxa"/>
          </w:tcPr>
          <w:p w14:paraId="4B468F31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F02EE7" w14:textId="69034DBC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(5,040)</w:t>
            </w:r>
          </w:p>
        </w:tc>
        <w:tc>
          <w:tcPr>
            <w:tcW w:w="106" w:type="dxa"/>
          </w:tcPr>
          <w:p w14:paraId="55444788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7910BC" w14:textId="69E869DF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A83DE74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FF9E007" w14:textId="6FFC205F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0146F37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AFB88CB" w14:textId="6ABEC15F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</w:rPr>
              <w:t>(7,899)</w:t>
            </w:r>
          </w:p>
        </w:tc>
      </w:tr>
      <w:tr w:rsidR="00B85BA4" w:rsidRPr="004B3F1E" w14:paraId="45F15DE0" w14:textId="77777777" w:rsidTr="00023401">
        <w:tc>
          <w:tcPr>
            <w:tcW w:w="3592" w:type="dxa"/>
          </w:tcPr>
          <w:p w14:paraId="2DCBEA06" w14:textId="37F04352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9" w:type="dxa"/>
          </w:tcPr>
          <w:p w14:paraId="0E24659E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255B05E4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FFDBBBE" w14:textId="330D543F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4183F8A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4A70F8" w14:textId="2165BC98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15,483</w:t>
            </w:r>
          </w:p>
        </w:tc>
        <w:tc>
          <w:tcPr>
            <w:tcW w:w="108" w:type="dxa"/>
          </w:tcPr>
          <w:p w14:paraId="3FDC99C8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0476A2" w14:textId="5700E68A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1,101</w:t>
            </w:r>
          </w:p>
        </w:tc>
        <w:tc>
          <w:tcPr>
            <w:tcW w:w="106" w:type="dxa"/>
          </w:tcPr>
          <w:p w14:paraId="7F47EAAE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032082" w14:textId="5899155F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15,343</w:t>
            </w:r>
          </w:p>
        </w:tc>
        <w:tc>
          <w:tcPr>
            <w:tcW w:w="106" w:type="dxa"/>
          </w:tcPr>
          <w:p w14:paraId="6402C21D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DDB6CA" w14:textId="03D5C42B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3,329</w:t>
            </w:r>
          </w:p>
        </w:tc>
        <w:tc>
          <w:tcPr>
            <w:tcW w:w="106" w:type="dxa"/>
          </w:tcPr>
          <w:p w14:paraId="4CBA3E92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FFF430E" w14:textId="3AD35341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EBC25A9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2FD995D" w14:textId="582DAFD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35,256</w:t>
            </w:r>
          </w:p>
        </w:tc>
      </w:tr>
      <w:tr w:rsidR="00B85BA4" w:rsidRPr="004B3F1E" w14:paraId="3E3662A7" w14:textId="77777777" w:rsidTr="00023401">
        <w:tc>
          <w:tcPr>
            <w:tcW w:w="3592" w:type="dxa"/>
          </w:tcPr>
          <w:p w14:paraId="42D5BF3B" w14:textId="77777777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59" w:type="dxa"/>
          </w:tcPr>
          <w:p w14:paraId="74900207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3AABF67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587DABCE" w14:textId="6DB45018" w:rsidR="00B85BA4" w:rsidRPr="005D6109" w:rsidRDefault="00A858C8" w:rsidP="004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834F26C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52450B59" w14:textId="44FA26CB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4,649</w:t>
            </w:r>
          </w:p>
        </w:tc>
        <w:tc>
          <w:tcPr>
            <w:tcW w:w="108" w:type="dxa"/>
          </w:tcPr>
          <w:p w14:paraId="3DD147AC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0B7725E" w14:textId="0679FA57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06" w:type="dxa"/>
          </w:tcPr>
          <w:p w14:paraId="38AB54AB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1FDBF9C4" w14:textId="4C2A3662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106" w:type="dxa"/>
          </w:tcPr>
          <w:p w14:paraId="55099F48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14:paraId="6D306725" w14:textId="2EC159D1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06" w:type="dxa"/>
          </w:tcPr>
          <w:p w14:paraId="74F1D60C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CAD81DE" w14:textId="430CD2D0" w:rsidR="00B85BA4" w:rsidRPr="005D6109" w:rsidRDefault="004D6E5A" w:rsidP="004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75C1710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2ED8C91" w14:textId="58FBEA67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6,741</w:t>
            </w:r>
          </w:p>
        </w:tc>
      </w:tr>
      <w:tr w:rsidR="00B85BA4" w:rsidRPr="004B3F1E" w14:paraId="03EC46D6" w14:textId="77777777" w:rsidTr="00023401">
        <w:tc>
          <w:tcPr>
            <w:tcW w:w="3592" w:type="dxa"/>
          </w:tcPr>
          <w:p w14:paraId="5B9858BE" w14:textId="77777777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59" w:type="dxa"/>
          </w:tcPr>
          <w:p w14:paraId="291F78DF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76CBC2F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17C2140" w14:textId="39719524" w:rsidR="00B85BA4" w:rsidRPr="005D6109" w:rsidRDefault="00A858C8" w:rsidP="004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2148DB5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8D4374" w14:textId="635CABDB" w:rsidR="00B85BA4" w:rsidRPr="005D6109" w:rsidRDefault="007017EF" w:rsidP="0070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5B6185CA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568F9E" w14:textId="6ECCF731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06" w:type="dxa"/>
          </w:tcPr>
          <w:p w14:paraId="5ED07631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530ED0" w14:textId="2FAB2816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(1,826)</w:t>
            </w:r>
          </w:p>
        </w:tc>
        <w:tc>
          <w:tcPr>
            <w:tcW w:w="106" w:type="dxa"/>
          </w:tcPr>
          <w:p w14:paraId="536C39AC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ED5BEA" w14:textId="682DC524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(1,650)</w:t>
            </w:r>
          </w:p>
        </w:tc>
        <w:tc>
          <w:tcPr>
            <w:tcW w:w="106" w:type="dxa"/>
          </w:tcPr>
          <w:p w14:paraId="21EC1772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94C3891" w14:textId="5E0051B9" w:rsidR="00B85BA4" w:rsidRPr="005D6109" w:rsidRDefault="004D6E5A" w:rsidP="004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C230FCD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82238DC" w14:textId="20D71B46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(3,514)</w:t>
            </w:r>
          </w:p>
        </w:tc>
      </w:tr>
      <w:tr w:rsidR="00B85BA4" w:rsidRPr="004B3F1E" w14:paraId="2D727E89" w14:textId="77777777" w:rsidTr="00023401">
        <w:tc>
          <w:tcPr>
            <w:tcW w:w="3592" w:type="dxa"/>
          </w:tcPr>
          <w:p w14:paraId="1A663D56" w14:textId="79EA54C4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9" w:type="dxa"/>
          </w:tcPr>
          <w:p w14:paraId="79CCF314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46964711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E313A4F" w14:textId="5573599F" w:rsidR="00B85BA4" w:rsidRPr="005D6109" w:rsidRDefault="00A858C8" w:rsidP="004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196A817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BB4775" w14:textId="27D4A3CA" w:rsidR="00B85BA4" w:rsidRPr="005D6109" w:rsidRDefault="007017EF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20,132</w:t>
            </w:r>
          </w:p>
        </w:tc>
        <w:tc>
          <w:tcPr>
            <w:tcW w:w="108" w:type="dxa"/>
          </w:tcPr>
          <w:p w14:paraId="3AB129D2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9E40B8" w14:textId="62FAA373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1,142</w:t>
            </w:r>
          </w:p>
        </w:tc>
        <w:tc>
          <w:tcPr>
            <w:tcW w:w="106" w:type="dxa"/>
          </w:tcPr>
          <w:p w14:paraId="0725AE1C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524CA" w14:textId="6AA2F4F4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15,090</w:t>
            </w:r>
          </w:p>
        </w:tc>
        <w:tc>
          <w:tcPr>
            <w:tcW w:w="106" w:type="dxa"/>
          </w:tcPr>
          <w:p w14:paraId="33B13133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B946DF" w14:textId="0AB0FDFF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2,119</w:t>
            </w:r>
          </w:p>
        </w:tc>
        <w:tc>
          <w:tcPr>
            <w:tcW w:w="106" w:type="dxa"/>
          </w:tcPr>
          <w:p w14:paraId="71E0AE94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64E3D" w14:textId="4D4C1015" w:rsidR="00B85BA4" w:rsidRPr="005D6109" w:rsidRDefault="004D6E5A" w:rsidP="004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8445858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E0E2D" w14:textId="64C6C7F0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38,483</w:t>
            </w:r>
          </w:p>
        </w:tc>
      </w:tr>
      <w:tr w:rsidR="00B85BA4" w:rsidRPr="004B3F1E" w14:paraId="6DFF5D21" w14:textId="77777777" w:rsidTr="00023401">
        <w:tc>
          <w:tcPr>
            <w:tcW w:w="3592" w:type="dxa"/>
          </w:tcPr>
          <w:p w14:paraId="1C6D0B5D" w14:textId="77777777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73321DB9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4AB436B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9465630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A651BA5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E26939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2FEB9935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615680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D405AF2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EDC5DC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4CC81DC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9E8ED8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41DAB79B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EC2858E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78A8709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86B0DDA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BA4" w:rsidRPr="004B3F1E" w14:paraId="6FC5A570" w14:textId="77777777" w:rsidTr="00023401">
        <w:tc>
          <w:tcPr>
            <w:tcW w:w="3592" w:type="dxa"/>
          </w:tcPr>
          <w:p w14:paraId="4B7ED101" w14:textId="77777777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59" w:type="dxa"/>
          </w:tcPr>
          <w:p w14:paraId="36055A7D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66D3E56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27FD2350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5408523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074057BA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4A721D09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6D0D164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3FDAB1D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159A63CF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EF3C1BB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vAlign w:val="center"/>
          </w:tcPr>
          <w:p w14:paraId="485C125A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F38E45C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49D52D9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28015DC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6D3A09E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BA4" w:rsidRPr="004B3F1E" w14:paraId="2B27C96F" w14:textId="77777777" w:rsidTr="00023401">
        <w:tc>
          <w:tcPr>
            <w:tcW w:w="3592" w:type="dxa"/>
          </w:tcPr>
          <w:p w14:paraId="5A32E72D" w14:textId="07C23D87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9" w:type="dxa"/>
          </w:tcPr>
          <w:p w14:paraId="193EDA5F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B4C29C8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3EBAB22" w14:textId="3F20C769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3110A27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FBF22A2" w14:textId="70EC631C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23,076</w:t>
            </w:r>
          </w:p>
        </w:tc>
        <w:tc>
          <w:tcPr>
            <w:tcW w:w="108" w:type="dxa"/>
          </w:tcPr>
          <w:p w14:paraId="32A057A0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C4E667F" w14:textId="092C5CFD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106" w:type="dxa"/>
          </w:tcPr>
          <w:p w14:paraId="76BEFA03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78A4A2A" w14:textId="17564F19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2,138</w:t>
            </w:r>
          </w:p>
        </w:tc>
        <w:tc>
          <w:tcPr>
            <w:tcW w:w="106" w:type="dxa"/>
          </w:tcPr>
          <w:p w14:paraId="2F4BF783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left w:val="nil"/>
              <w:bottom w:val="double" w:sz="4" w:space="0" w:color="auto"/>
              <w:right w:val="nil"/>
            </w:tcBorders>
          </w:tcPr>
          <w:p w14:paraId="106336A8" w14:textId="5D49CEAE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106" w:type="dxa"/>
          </w:tcPr>
          <w:p w14:paraId="49348B3F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</w:tcPr>
          <w:p w14:paraId="7FCEBCE9" w14:textId="2F946270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106" w:type="dxa"/>
          </w:tcPr>
          <w:p w14:paraId="39322C5C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DC86AF" w14:textId="5C8789DB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25,642</w:t>
            </w:r>
          </w:p>
        </w:tc>
      </w:tr>
      <w:tr w:rsidR="00B85BA4" w:rsidRPr="004B3F1E" w14:paraId="380D9742" w14:textId="77777777" w:rsidTr="00023401">
        <w:tc>
          <w:tcPr>
            <w:tcW w:w="3592" w:type="dxa"/>
          </w:tcPr>
          <w:p w14:paraId="634189B8" w14:textId="34A8538F" w:rsidR="00B85BA4" w:rsidRPr="005D6109" w:rsidRDefault="00B85BA4" w:rsidP="00B85BA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6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9" w:type="dxa"/>
          </w:tcPr>
          <w:p w14:paraId="03EA508C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4F20BEB6" w14:textId="77777777" w:rsidR="00B85BA4" w:rsidRPr="005D6109" w:rsidRDefault="00B85BA4" w:rsidP="00B85BA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6411A45" w14:textId="454216E8" w:rsidR="00B85BA4" w:rsidRPr="005D6109" w:rsidRDefault="00A858C8" w:rsidP="004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A998DD9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E3B44B" w14:textId="358B964C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18,611</w:t>
            </w:r>
          </w:p>
        </w:tc>
        <w:tc>
          <w:tcPr>
            <w:tcW w:w="108" w:type="dxa"/>
          </w:tcPr>
          <w:p w14:paraId="0D8881D5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E98119" w14:textId="75FA5DBF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106" w:type="dxa"/>
          </w:tcPr>
          <w:p w14:paraId="410A892E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D6F2B" w14:textId="72166BA8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3,008</w:t>
            </w:r>
          </w:p>
        </w:tc>
        <w:tc>
          <w:tcPr>
            <w:tcW w:w="106" w:type="dxa"/>
          </w:tcPr>
          <w:p w14:paraId="6BDEAD12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26D52" w14:textId="3A1FCA24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1,767</w:t>
            </w:r>
          </w:p>
        </w:tc>
        <w:tc>
          <w:tcPr>
            <w:tcW w:w="106" w:type="dxa"/>
          </w:tcPr>
          <w:p w14:paraId="6A48BE46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87B52" w14:textId="5B9FD63C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106" w:type="dxa"/>
          </w:tcPr>
          <w:p w14:paraId="575F9DE1" w14:textId="77777777" w:rsidR="00B85BA4" w:rsidRPr="005D6109" w:rsidRDefault="00B85BA4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89736" w14:textId="7B0232F8" w:rsidR="00B85BA4" w:rsidRPr="005D6109" w:rsidRDefault="004D6E5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23,656</w:t>
            </w:r>
          </w:p>
        </w:tc>
      </w:tr>
    </w:tbl>
    <w:p w14:paraId="059DC75F" w14:textId="77777777" w:rsidR="004606C1" w:rsidRPr="004B3F1E" w:rsidRDefault="004606C1" w:rsidP="004A7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  <w:sectPr w:rsidR="004606C1" w:rsidRPr="004B3F1E" w:rsidSect="00607E0C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3862849" w14:textId="77777777" w:rsidR="00126BD2" w:rsidRPr="004B3F1E" w:rsidRDefault="00AC6065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ประมาณการหนี้สินไม่หมุนเวียนการรื้อถอน</w:t>
      </w:r>
    </w:p>
    <w:p w14:paraId="7C9A3879" w14:textId="77777777" w:rsidR="003E0FAD" w:rsidRPr="004B3F1E" w:rsidRDefault="003E0FAD" w:rsidP="004C2EFC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7"/>
        <w:gridCol w:w="1079"/>
        <w:gridCol w:w="269"/>
        <w:gridCol w:w="1081"/>
        <w:gridCol w:w="269"/>
        <w:gridCol w:w="1081"/>
        <w:gridCol w:w="269"/>
        <w:gridCol w:w="1076"/>
      </w:tblGrid>
      <w:tr w:rsidR="00AC6065" w:rsidRPr="004B3F1E" w14:paraId="41061742" w14:textId="77777777" w:rsidTr="003E0FAD">
        <w:trPr>
          <w:tblHeader/>
        </w:trPr>
        <w:tc>
          <w:tcPr>
            <w:tcW w:w="2203" w:type="pct"/>
          </w:tcPr>
          <w:p w14:paraId="43757789" w14:textId="4BBC54EC" w:rsidR="00AF743D" w:rsidRPr="004B3F1E" w:rsidRDefault="00AF743D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รายการเคลื่อนไหวของประมาณการหนี้สิน</w:t>
            </w:r>
            <w:r w:rsidR="00E51E51"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ไม่หมุนเวียนการรื้อถอน</w:t>
            </w:r>
          </w:p>
        </w:tc>
        <w:tc>
          <w:tcPr>
            <w:tcW w:w="1326" w:type="pct"/>
            <w:gridSpan w:val="3"/>
          </w:tcPr>
          <w:p w14:paraId="2FFCE9FB" w14:textId="77777777" w:rsidR="00AF743D" w:rsidRPr="004B3F1E" w:rsidRDefault="00AF743D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C77AD19" w14:textId="14A91A01" w:rsidR="00AC6065" w:rsidRPr="004B3F1E" w:rsidRDefault="00AC6065" w:rsidP="00A75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63841E4" w14:textId="77777777" w:rsidR="00AC6065" w:rsidRPr="004B3F1E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1744AF4F" w14:textId="77777777" w:rsidR="00AC6065" w:rsidRPr="004B3F1E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21F" w:rsidRPr="004B3F1E" w14:paraId="02D505E0" w14:textId="77777777" w:rsidTr="003E0FAD">
        <w:trPr>
          <w:tblHeader/>
        </w:trPr>
        <w:tc>
          <w:tcPr>
            <w:tcW w:w="2203" w:type="pct"/>
          </w:tcPr>
          <w:p w14:paraId="21B7033D" w14:textId="2A60D207" w:rsidR="005B121F" w:rsidRPr="004B3F1E" w:rsidRDefault="00A75393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9" w:type="pct"/>
          </w:tcPr>
          <w:p w14:paraId="050400D9" w14:textId="67A06F41" w:rsidR="005B121F" w:rsidRPr="004B3F1E" w:rsidRDefault="002D7602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7D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5A13577" w14:textId="77777777" w:rsidR="005B121F" w:rsidRPr="004B3F1E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8CC54A" w14:textId="7158BFC0" w:rsidR="005B121F" w:rsidRPr="004B3F1E" w:rsidRDefault="002D7602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7D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7795E0E" w14:textId="77777777" w:rsidR="005B121F" w:rsidRPr="004B3F1E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61A2571" w14:textId="31CB64B3" w:rsidR="005B121F" w:rsidRPr="004B3F1E" w:rsidRDefault="002D7602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7D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41B1853" w14:textId="77777777" w:rsidR="005B121F" w:rsidRPr="004B3F1E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80EB71" w14:textId="3674BB0D" w:rsidR="005B121F" w:rsidRPr="004B3F1E" w:rsidRDefault="002D7602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7D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B121F" w:rsidRPr="004B3F1E" w14:paraId="2316FE01" w14:textId="77777777" w:rsidTr="003E0FAD">
        <w:trPr>
          <w:tblHeader/>
        </w:trPr>
        <w:tc>
          <w:tcPr>
            <w:tcW w:w="2203" w:type="pct"/>
          </w:tcPr>
          <w:p w14:paraId="414F2237" w14:textId="77777777" w:rsidR="005B121F" w:rsidRPr="004B3F1E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7" w:type="pct"/>
            <w:gridSpan w:val="7"/>
          </w:tcPr>
          <w:p w14:paraId="13E06889" w14:textId="77777777" w:rsidR="005B121F" w:rsidRPr="004B3F1E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7DC8" w:rsidRPr="004B3F1E" w14:paraId="46236929" w14:textId="77777777" w:rsidTr="003E0FAD">
        <w:tc>
          <w:tcPr>
            <w:tcW w:w="2203" w:type="pct"/>
          </w:tcPr>
          <w:p w14:paraId="441B229D" w14:textId="3CC13ACD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</w:rPr>
              <w:t>1</w:t>
            </w:r>
            <w:r w:rsidRPr="004B3F1E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589" w:type="pct"/>
          </w:tcPr>
          <w:p w14:paraId="600BA7FE" w14:textId="6CC2AAF8" w:rsidR="00637DC8" w:rsidRPr="004B3F1E" w:rsidRDefault="00384A3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66,927</w:t>
            </w:r>
          </w:p>
        </w:tc>
        <w:tc>
          <w:tcPr>
            <w:tcW w:w="147" w:type="pct"/>
          </w:tcPr>
          <w:p w14:paraId="3A3895A3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D16A4E" w14:textId="288912C2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59,682</w:t>
            </w:r>
          </w:p>
        </w:tc>
        <w:tc>
          <w:tcPr>
            <w:tcW w:w="147" w:type="pct"/>
          </w:tcPr>
          <w:p w14:paraId="27E7EEE1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C3FE97" w14:textId="3A07DEC5" w:rsidR="00637DC8" w:rsidRPr="004B3F1E" w:rsidRDefault="00384A3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5,091</w:t>
            </w:r>
          </w:p>
        </w:tc>
        <w:tc>
          <w:tcPr>
            <w:tcW w:w="147" w:type="pct"/>
          </w:tcPr>
          <w:p w14:paraId="050A99F6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2C12134" w14:textId="2E208FE4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5,091</w:t>
            </w:r>
          </w:p>
        </w:tc>
      </w:tr>
      <w:tr w:rsidR="00637DC8" w:rsidRPr="004B3F1E" w14:paraId="3A64A971" w14:textId="77777777" w:rsidTr="003E0FAD">
        <w:tc>
          <w:tcPr>
            <w:tcW w:w="2203" w:type="pct"/>
          </w:tcPr>
          <w:p w14:paraId="5786163F" w14:textId="77777777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ประมาณการหนี้สินเพิ่มขึ้น</w:t>
            </w:r>
          </w:p>
        </w:tc>
        <w:tc>
          <w:tcPr>
            <w:tcW w:w="589" w:type="pct"/>
          </w:tcPr>
          <w:p w14:paraId="4E106340" w14:textId="431F62F8" w:rsidR="00637DC8" w:rsidRPr="004B3F1E" w:rsidRDefault="00384A3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16,399</w:t>
            </w:r>
          </w:p>
        </w:tc>
        <w:tc>
          <w:tcPr>
            <w:tcW w:w="147" w:type="pct"/>
          </w:tcPr>
          <w:p w14:paraId="65BC6B75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736636" w14:textId="24FD21D8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10,753</w:t>
            </w:r>
          </w:p>
        </w:tc>
        <w:tc>
          <w:tcPr>
            <w:tcW w:w="147" w:type="pct"/>
          </w:tcPr>
          <w:p w14:paraId="4E24DF03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8C552C" w14:textId="5AFA0614" w:rsidR="00637DC8" w:rsidRPr="004B3F1E" w:rsidRDefault="00384A3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AC6614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D4F917" w14:textId="65108E28" w:rsidR="00637DC8" w:rsidRPr="004B3F1E" w:rsidRDefault="00637DC8" w:rsidP="00637D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7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37DC8" w:rsidRPr="004B3F1E" w14:paraId="71802762" w14:textId="77777777" w:rsidTr="00AC6065">
        <w:tc>
          <w:tcPr>
            <w:tcW w:w="2203" w:type="pct"/>
          </w:tcPr>
          <w:p w14:paraId="42C535D5" w14:textId="77777777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กลับรายการประมาณการหนี้สิน</w:t>
            </w:r>
          </w:p>
        </w:tc>
        <w:tc>
          <w:tcPr>
            <w:tcW w:w="589" w:type="pct"/>
          </w:tcPr>
          <w:p w14:paraId="22AF07CB" w14:textId="21B8E471" w:rsidR="00637DC8" w:rsidRPr="004B3F1E" w:rsidRDefault="00384A3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540A">
              <w:rPr>
                <w:rFonts w:asciiTheme="majorBidi" w:hAnsiTheme="majorBidi" w:cstheme="majorBidi"/>
                <w:sz w:val="30"/>
                <w:szCs w:val="30"/>
              </w:rPr>
              <w:t>4,933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FCAC14D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66768D" w14:textId="378B1C11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(1,935)</w:t>
            </w:r>
          </w:p>
        </w:tc>
        <w:tc>
          <w:tcPr>
            <w:tcW w:w="147" w:type="pct"/>
          </w:tcPr>
          <w:p w14:paraId="45DEAEF4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EA952B" w14:textId="44C8174A" w:rsidR="00637DC8" w:rsidRPr="004B3F1E" w:rsidRDefault="00384A3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6953E2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C3E6F5" w14:textId="45E3D5A0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DC8" w:rsidRPr="004B3F1E" w14:paraId="3126B258" w14:textId="77777777" w:rsidTr="004D08BE">
        <w:tc>
          <w:tcPr>
            <w:tcW w:w="2203" w:type="pct"/>
          </w:tcPr>
          <w:p w14:paraId="5C73C765" w14:textId="77777777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ประมาณการหนี้สินใช้ไป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0B56400" w14:textId="56555AF4" w:rsidR="00637DC8" w:rsidRPr="004B3F1E" w:rsidRDefault="00384A3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(2,786)</w:t>
            </w:r>
          </w:p>
        </w:tc>
        <w:tc>
          <w:tcPr>
            <w:tcW w:w="147" w:type="pct"/>
          </w:tcPr>
          <w:p w14:paraId="29CA4CF0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0F64D1B" w14:textId="6D3E2EA8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(1,573)</w:t>
            </w:r>
          </w:p>
        </w:tc>
        <w:tc>
          <w:tcPr>
            <w:tcW w:w="147" w:type="pct"/>
          </w:tcPr>
          <w:p w14:paraId="13F8EE50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FDB1CF2" w14:textId="4B324C8C" w:rsidR="00637DC8" w:rsidRPr="004B3F1E" w:rsidRDefault="00384A3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F25E5C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41ABF39" w14:textId="6FD96473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DC8" w:rsidRPr="004B3F1E" w14:paraId="551EAD46" w14:textId="77777777" w:rsidTr="004D08BE">
        <w:tc>
          <w:tcPr>
            <w:tcW w:w="2203" w:type="pct"/>
          </w:tcPr>
          <w:p w14:paraId="34949C22" w14:textId="16114933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B3F1E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4B3F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43686BD" w14:textId="21BE386A" w:rsidR="00637DC8" w:rsidRPr="004B3F1E" w:rsidRDefault="00384A3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A454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5,60</w:t>
            </w:r>
            <w:r w:rsidR="002115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ADBD7F3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EF87691" w14:textId="2036DFE5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66,927</w:t>
            </w:r>
          </w:p>
        </w:tc>
        <w:tc>
          <w:tcPr>
            <w:tcW w:w="147" w:type="pct"/>
          </w:tcPr>
          <w:p w14:paraId="7CE98B16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689D935" w14:textId="419AE8BC" w:rsidR="00637DC8" w:rsidRPr="004B3F1E" w:rsidRDefault="00384A3A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5,091</w:t>
            </w:r>
          </w:p>
        </w:tc>
        <w:tc>
          <w:tcPr>
            <w:tcW w:w="147" w:type="pct"/>
          </w:tcPr>
          <w:p w14:paraId="115E96CE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4CC1A6D" w14:textId="5C11FD59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5,091</w:t>
            </w:r>
          </w:p>
        </w:tc>
      </w:tr>
    </w:tbl>
    <w:p w14:paraId="14EA4301" w14:textId="77777777" w:rsidR="006F0010" w:rsidRPr="004B3F1E" w:rsidRDefault="006F001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A193867" w14:textId="203E7214" w:rsidR="00AC6065" w:rsidRPr="004B3F1E" w:rsidRDefault="004D08BE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="005215FD" w:rsidRPr="004B3F1E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4B3F1E">
        <w:rPr>
          <w:rFonts w:asciiTheme="majorBidi" w:hAnsiTheme="majorBidi" w:cstheme="majorBidi"/>
          <w:sz w:val="30"/>
          <w:szCs w:val="30"/>
          <w:cs/>
        </w:rPr>
        <w:t>ดังกล่าวได้รวมไว้ในต้นทุนของส่วนปรับปรุงสิทธิการเช่าสำหรับร้านอาหารของ</w:t>
      </w:r>
      <w:r w:rsidR="005215FD" w:rsidRPr="004B3F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A4FB7" w:rsidRPr="004B3F1E">
        <w:rPr>
          <w:rFonts w:asciiTheme="majorBidi" w:hAnsiTheme="majorBidi" w:cstheme="majorBidi"/>
          <w:sz w:val="30"/>
          <w:szCs w:val="30"/>
        </w:rPr>
        <w:br/>
      </w:r>
      <w:r w:rsidRPr="004B3F1E">
        <w:rPr>
          <w:rFonts w:asciiTheme="majorBidi" w:hAnsiTheme="majorBidi" w:cstheme="majorBidi"/>
          <w:sz w:val="30"/>
          <w:szCs w:val="30"/>
          <w:cs/>
        </w:rPr>
        <w:t>ที่ตั้งอยู่บนพื้นที่เช่าตามสัญญาเช่า</w:t>
      </w:r>
    </w:p>
    <w:p w14:paraId="3495CCB7" w14:textId="77777777" w:rsidR="004D08BE" w:rsidRPr="004B3F1E" w:rsidRDefault="004D08BE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26AC27" w14:textId="7CF2DE24" w:rsidR="00FF6C61" w:rsidRPr="004B3F1E" w:rsidRDefault="00FF6C61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034649DD" w14:textId="77777777" w:rsidR="00A75393" w:rsidRPr="004B3F1E" w:rsidRDefault="00A75393" w:rsidP="00A75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4B3F1E">
        <w:rPr>
          <w:rFonts w:asciiTheme="majorBidi" w:hAnsiTheme="majorBidi" w:cstheme="majorBidi"/>
          <w:bCs/>
          <w:sz w:val="30"/>
          <w:szCs w:val="30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4"/>
        <w:gridCol w:w="1079"/>
        <w:gridCol w:w="269"/>
        <w:gridCol w:w="1081"/>
        <w:gridCol w:w="269"/>
        <w:gridCol w:w="1081"/>
        <w:gridCol w:w="269"/>
        <w:gridCol w:w="1188"/>
      </w:tblGrid>
      <w:tr w:rsidR="00A75393" w:rsidRPr="004B3F1E" w14:paraId="57D967C2" w14:textId="77777777" w:rsidTr="002D7602">
        <w:trPr>
          <w:tblHeader/>
        </w:trPr>
        <w:tc>
          <w:tcPr>
            <w:tcW w:w="2176" w:type="pct"/>
          </w:tcPr>
          <w:p w14:paraId="36A6D478" w14:textId="0D1ED23C" w:rsidR="00A75393" w:rsidRPr="004B3F1E" w:rsidRDefault="007C5C3F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10" w:type="pct"/>
            <w:gridSpan w:val="3"/>
          </w:tcPr>
          <w:p w14:paraId="2782FB87" w14:textId="77777777" w:rsidR="00A75393" w:rsidRPr="004B3F1E" w:rsidRDefault="00A75393" w:rsidP="00FB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66F82C47" w14:textId="77777777" w:rsidR="00A75393" w:rsidRPr="004B3F1E" w:rsidRDefault="00A75393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  <w:vAlign w:val="bottom"/>
          </w:tcPr>
          <w:p w14:paraId="59C78F83" w14:textId="77777777" w:rsidR="00A75393" w:rsidRPr="004B3F1E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DC8" w:rsidRPr="004B3F1E" w14:paraId="51EC28D0" w14:textId="77777777" w:rsidTr="002D7602">
        <w:trPr>
          <w:tblHeader/>
        </w:trPr>
        <w:tc>
          <w:tcPr>
            <w:tcW w:w="2176" w:type="pct"/>
          </w:tcPr>
          <w:p w14:paraId="4A6E6F24" w14:textId="5AE13799" w:rsidR="00637DC8" w:rsidRPr="004B3F1E" w:rsidRDefault="00637DC8" w:rsidP="0063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09AAA6FA" w14:textId="5D5ED246" w:rsidR="00637DC8" w:rsidRPr="004B3F1E" w:rsidRDefault="00637DC8" w:rsidP="0063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2D471B3" w14:textId="77777777" w:rsidR="00637DC8" w:rsidRPr="004B3F1E" w:rsidRDefault="00637DC8" w:rsidP="0063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1AD8A9" w14:textId="6C1A7625" w:rsidR="00637DC8" w:rsidRPr="004B3F1E" w:rsidRDefault="00637DC8" w:rsidP="0063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FF6B652" w14:textId="77777777" w:rsidR="00637DC8" w:rsidRPr="004B3F1E" w:rsidRDefault="00637DC8" w:rsidP="0063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6BD22FC" w14:textId="06209E77" w:rsidR="00637DC8" w:rsidRPr="004B3F1E" w:rsidRDefault="00637DC8" w:rsidP="0063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40F3E40E" w14:textId="77777777" w:rsidR="00637DC8" w:rsidRPr="004B3F1E" w:rsidRDefault="00637DC8" w:rsidP="0063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780C400" w14:textId="4391C8D9" w:rsidR="00637DC8" w:rsidRPr="004B3F1E" w:rsidRDefault="00637DC8" w:rsidP="0063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37DC8" w:rsidRPr="004B3F1E" w14:paraId="7A1F41DE" w14:textId="77777777" w:rsidTr="002D7602">
        <w:trPr>
          <w:tblHeader/>
        </w:trPr>
        <w:tc>
          <w:tcPr>
            <w:tcW w:w="2176" w:type="pct"/>
          </w:tcPr>
          <w:p w14:paraId="6BE69438" w14:textId="77777777" w:rsidR="00637DC8" w:rsidRPr="004B3F1E" w:rsidRDefault="00637DC8" w:rsidP="0063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7"/>
          </w:tcPr>
          <w:p w14:paraId="07D10E53" w14:textId="77777777" w:rsidR="00637DC8" w:rsidRPr="004B3F1E" w:rsidRDefault="00637DC8" w:rsidP="0063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7DC8" w:rsidRPr="004B3F1E" w14:paraId="73C6C4F3" w14:textId="77777777" w:rsidTr="002D7602">
        <w:tc>
          <w:tcPr>
            <w:tcW w:w="2176" w:type="pct"/>
          </w:tcPr>
          <w:p w14:paraId="5E47CD03" w14:textId="2E4B788C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582" w:type="pct"/>
          </w:tcPr>
          <w:p w14:paraId="0390CB2E" w14:textId="0C295D71" w:rsidR="00637DC8" w:rsidRPr="004B3F1E" w:rsidRDefault="00871B3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73CD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8B40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3CDE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744E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64CF4414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739F15" w14:textId="46583656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707,872</w:t>
            </w:r>
          </w:p>
        </w:tc>
        <w:tc>
          <w:tcPr>
            <w:tcW w:w="145" w:type="pct"/>
          </w:tcPr>
          <w:p w14:paraId="34AAF771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38BFC" w14:textId="22815B97" w:rsidR="00637DC8" w:rsidRPr="004B3F1E" w:rsidRDefault="00871B3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73,417</w:t>
            </w:r>
          </w:p>
        </w:tc>
        <w:tc>
          <w:tcPr>
            <w:tcW w:w="145" w:type="pct"/>
          </w:tcPr>
          <w:p w14:paraId="3D7E0589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6A71B15" w14:textId="658EFA5B" w:rsidR="00637DC8" w:rsidRPr="004B3F1E" w:rsidRDefault="00637DC8" w:rsidP="00DF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90,234</w:t>
            </w:r>
          </w:p>
        </w:tc>
      </w:tr>
      <w:tr w:rsidR="00DF3FDD" w:rsidRPr="004B3F1E" w14:paraId="2F3921FB" w14:textId="77777777" w:rsidTr="002D7602">
        <w:tc>
          <w:tcPr>
            <w:tcW w:w="2176" w:type="pct"/>
          </w:tcPr>
          <w:p w14:paraId="4B606D69" w14:textId="014403B5" w:rsidR="00DF3FDD" w:rsidRPr="004B3F1E" w:rsidRDefault="00DF3FDD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582" w:type="pct"/>
          </w:tcPr>
          <w:p w14:paraId="4D523C78" w14:textId="582211FE" w:rsidR="00DF3FDD" w:rsidRPr="004B3F1E" w:rsidRDefault="00871B3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1,364</w:t>
            </w:r>
          </w:p>
        </w:tc>
        <w:tc>
          <w:tcPr>
            <w:tcW w:w="145" w:type="pct"/>
          </w:tcPr>
          <w:p w14:paraId="66E6B3F0" w14:textId="77777777" w:rsidR="00DF3FDD" w:rsidRPr="004B3F1E" w:rsidRDefault="00DF3FDD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91F10E" w14:textId="4E4F0BA3" w:rsidR="00DF3FDD" w:rsidRPr="004B3F1E" w:rsidRDefault="00DF3FDD" w:rsidP="00DF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8D96B05" w14:textId="77777777" w:rsidR="00DF3FDD" w:rsidRPr="004B3F1E" w:rsidRDefault="00DF3FDD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EB7CD9" w14:textId="3FE272D1" w:rsidR="00DF3FDD" w:rsidRPr="004B3F1E" w:rsidRDefault="00871B39" w:rsidP="00871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218F77" w14:textId="77777777" w:rsidR="00DF3FDD" w:rsidRPr="004B3F1E" w:rsidRDefault="00DF3FDD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2897ACF" w14:textId="497E3EB6" w:rsidR="00DF3FDD" w:rsidRPr="004B3F1E" w:rsidRDefault="00DF3FDD" w:rsidP="00DF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DC8" w:rsidRPr="004B3F1E" w14:paraId="74367846" w14:textId="77777777" w:rsidTr="002D7602">
        <w:tc>
          <w:tcPr>
            <w:tcW w:w="2176" w:type="pct"/>
          </w:tcPr>
          <w:p w14:paraId="1799F047" w14:textId="03B3C1A0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7A39F40" w14:textId="55A099DE" w:rsidR="00637DC8" w:rsidRPr="004B3F1E" w:rsidRDefault="00871B3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7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8B4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7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74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B210A5B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D971010" w14:textId="688FBDB5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707,872</w:t>
            </w:r>
          </w:p>
        </w:tc>
        <w:tc>
          <w:tcPr>
            <w:tcW w:w="145" w:type="pct"/>
          </w:tcPr>
          <w:p w14:paraId="175008D6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6FB71B" w14:textId="2395BA74" w:rsidR="00637DC8" w:rsidRPr="004B3F1E" w:rsidRDefault="00871B39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73,417</w:t>
            </w:r>
          </w:p>
        </w:tc>
        <w:tc>
          <w:tcPr>
            <w:tcW w:w="145" w:type="pct"/>
          </w:tcPr>
          <w:p w14:paraId="7CD07DF1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57C7F8F" w14:textId="34BCE2AC" w:rsidR="00637DC8" w:rsidRPr="004B3F1E" w:rsidRDefault="00637DC8" w:rsidP="00DF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90,234</w:t>
            </w:r>
          </w:p>
        </w:tc>
      </w:tr>
    </w:tbl>
    <w:p w14:paraId="4073637F" w14:textId="7255DC51" w:rsidR="00DD77D8" w:rsidRPr="004B3F1E" w:rsidRDefault="00DD77D8" w:rsidP="0052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DC42D5" w14:textId="77777777" w:rsidR="001062DF" w:rsidRDefault="001062DF">
      <w:r>
        <w:br w:type="page"/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2"/>
        <w:gridCol w:w="1080"/>
        <w:gridCol w:w="268"/>
        <w:gridCol w:w="1080"/>
        <w:gridCol w:w="236"/>
        <w:gridCol w:w="1114"/>
        <w:gridCol w:w="236"/>
        <w:gridCol w:w="1159"/>
      </w:tblGrid>
      <w:tr w:rsidR="00E51E51" w:rsidRPr="004B3F1E" w14:paraId="7EA1DE1E" w14:textId="77777777" w:rsidTr="001062DF">
        <w:trPr>
          <w:tblHeader/>
        </w:trPr>
        <w:tc>
          <w:tcPr>
            <w:tcW w:w="3060" w:type="dxa"/>
          </w:tcPr>
          <w:p w14:paraId="29B5A03F" w14:textId="632B8D65" w:rsidR="00E51E51" w:rsidRPr="004B3F1E" w:rsidRDefault="00E51E51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426836E" w14:textId="77777777" w:rsidR="00E51E51" w:rsidRPr="004B3F1E" w:rsidRDefault="00E51E51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</w:tcPr>
          <w:p w14:paraId="37D1639C" w14:textId="62BF68DB" w:rsidR="00E51E51" w:rsidRPr="004B3F1E" w:rsidRDefault="00E51E51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6E71F86" w14:textId="77777777" w:rsidR="00E51E51" w:rsidRPr="004B3F1E" w:rsidRDefault="00E51E51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1BB15F4D" w14:textId="77777777" w:rsidR="00E51E51" w:rsidRPr="004B3F1E" w:rsidRDefault="00E51E51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DC8" w:rsidRPr="004B3F1E" w14:paraId="27E9064F" w14:textId="77777777" w:rsidTr="001062DF">
        <w:tc>
          <w:tcPr>
            <w:tcW w:w="3060" w:type="dxa"/>
            <w:vAlign w:val="bottom"/>
          </w:tcPr>
          <w:p w14:paraId="0440768A" w14:textId="77777777" w:rsidR="00637DC8" w:rsidRPr="004B3F1E" w:rsidRDefault="00637DC8" w:rsidP="001062DF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92" w:type="dxa"/>
          </w:tcPr>
          <w:p w14:paraId="212DFA90" w14:textId="117B2E0F" w:rsidR="00637DC8" w:rsidRPr="004B3F1E" w:rsidRDefault="00637DC8" w:rsidP="001062DF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39985F" w14:textId="4463CEC5" w:rsidR="00637DC8" w:rsidRPr="004B3F1E" w:rsidRDefault="00637DC8" w:rsidP="001062DF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73DBF551" w14:textId="73149F8B" w:rsidR="00637DC8" w:rsidRPr="004B3F1E" w:rsidRDefault="00637DC8" w:rsidP="001062DF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3745DD66" w14:textId="55C03774" w:rsidR="00637DC8" w:rsidRPr="004B3F1E" w:rsidRDefault="00637DC8" w:rsidP="001062DF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81038CA" w14:textId="32B72652" w:rsidR="00637DC8" w:rsidRPr="004B3F1E" w:rsidRDefault="00637DC8" w:rsidP="001062DF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</w:tcPr>
          <w:p w14:paraId="2B6675C4" w14:textId="69E5AE41" w:rsidR="00637DC8" w:rsidRPr="004B3F1E" w:rsidRDefault="00637DC8" w:rsidP="001062DF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4C0B04E" w14:textId="77777777" w:rsidR="00637DC8" w:rsidRPr="004B3F1E" w:rsidRDefault="00637DC8" w:rsidP="001062DF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</w:tcPr>
          <w:p w14:paraId="615F811C" w14:textId="5B0EED2F" w:rsidR="00637DC8" w:rsidRPr="004B3F1E" w:rsidRDefault="00637DC8" w:rsidP="001062DF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37DC8" w:rsidRPr="004B3F1E" w14:paraId="78EA62F8" w14:textId="77777777" w:rsidTr="001062DF">
        <w:tc>
          <w:tcPr>
            <w:tcW w:w="3060" w:type="dxa"/>
            <w:vAlign w:val="bottom"/>
          </w:tcPr>
          <w:p w14:paraId="5CD82B88" w14:textId="77777777" w:rsidR="00637DC8" w:rsidRPr="004B3F1E" w:rsidRDefault="00637DC8" w:rsidP="001062DF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165A97F0" w14:textId="77777777" w:rsidR="00637DC8" w:rsidRPr="004B3F1E" w:rsidRDefault="00637DC8" w:rsidP="001062DF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173" w:type="dxa"/>
            <w:gridSpan w:val="7"/>
          </w:tcPr>
          <w:p w14:paraId="6C0AE46F" w14:textId="7BF237FB" w:rsidR="00637DC8" w:rsidRPr="004B3F1E" w:rsidRDefault="00637DC8" w:rsidP="001062DF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637DC8" w:rsidRPr="004B3F1E" w14:paraId="2C6B1FF9" w14:textId="77777777" w:rsidTr="001062DF">
        <w:tc>
          <w:tcPr>
            <w:tcW w:w="3060" w:type="dxa"/>
            <w:vAlign w:val="bottom"/>
          </w:tcPr>
          <w:p w14:paraId="31A3D732" w14:textId="456DD052" w:rsidR="00637DC8" w:rsidRPr="004B3F1E" w:rsidRDefault="00637DC8" w:rsidP="001062DF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2" w:type="dxa"/>
          </w:tcPr>
          <w:p w14:paraId="50B0AE21" w14:textId="77777777" w:rsidR="00637DC8" w:rsidRPr="004B3F1E" w:rsidRDefault="00637DC8" w:rsidP="001062DF">
            <w:pPr>
              <w:tabs>
                <w:tab w:val="decimal" w:pos="79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28883" w14:textId="081708BD" w:rsidR="00637DC8" w:rsidRPr="00DF3FDD" w:rsidRDefault="00DF3FD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3FDD">
              <w:rPr>
                <w:rFonts w:asciiTheme="majorBidi" w:hAnsiTheme="majorBidi" w:cstheme="majorBidi"/>
                <w:sz w:val="30"/>
                <w:szCs w:val="30"/>
              </w:rPr>
              <w:t>707,872</w:t>
            </w:r>
          </w:p>
        </w:tc>
        <w:tc>
          <w:tcPr>
            <w:tcW w:w="268" w:type="dxa"/>
          </w:tcPr>
          <w:p w14:paraId="5440EF57" w14:textId="31975E89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E72CD" w14:textId="78FDCCB9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817,490</w:t>
            </w:r>
          </w:p>
        </w:tc>
        <w:tc>
          <w:tcPr>
            <w:tcW w:w="236" w:type="dxa"/>
          </w:tcPr>
          <w:p w14:paraId="7583727A" w14:textId="0E4B6215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CB9FF1" w14:textId="7C5D0F6B" w:rsidR="00637DC8" w:rsidRPr="002B4E2C" w:rsidRDefault="002B4E2C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B4E2C">
              <w:rPr>
                <w:rFonts w:asciiTheme="majorBidi" w:hAnsiTheme="majorBidi" w:cstheme="majorBidi"/>
                <w:sz w:val="30"/>
                <w:szCs w:val="30"/>
              </w:rPr>
              <w:t>90,234</w:t>
            </w:r>
          </w:p>
        </w:tc>
        <w:tc>
          <w:tcPr>
            <w:tcW w:w="236" w:type="dxa"/>
          </w:tcPr>
          <w:p w14:paraId="74C3B07F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256F113" w14:textId="06EFF45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139,235</w:t>
            </w:r>
          </w:p>
        </w:tc>
      </w:tr>
      <w:tr w:rsidR="00637DC8" w:rsidRPr="004B3F1E" w14:paraId="5171402E" w14:textId="77777777" w:rsidTr="001062DF">
        <w:tc>
          <w:tcPr>
            <w:tcW w:w="3060" w:type="dxa"/>
            <w:vAlign w:val="bottom"/>
          </w:tcPr>
          <w:p w14:paraId="24B66488" w14:textId="77777777" w:rsidR="00637DC8" w:rsidRPr="004B3F1E" w:rsidRDefault="00637DC8" w:rsidP="001062DF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3501D083" w14:textId="77777777" w:rsidR="00637DC8" w:rsidRPr="004B3F1E" w:rsidRDefault="00637DC8" w:rsidP="001062DF">
            <w:pPr>
              <w:tabs>
                <w:tab w:val="decimal" w:pos="792"/>
              </w:tabs>
              <w:spacing w:line="380" w:lineRule="exact"/>
              <w:ind w:left="-2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0290D" w14:textId="0AF2F8E8" w:rsidR="00637DC8" w:rsidRPr="004B3F1E" w:rsidRDefault="00DF3FD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B40C0">
              <w:rPr>
                <w:rFonts w:asciiTheme="majorBidi" w:hAnsiTheme="majorBidi" w:cstheme="majorBidi"/>
                <w:sz w:val="30"/>
                <w:szCs w:val="30"/>
              </w:rPr>
              <w:t>24,237</w:t>
            </w:r>
          </w:p>
        </w:tc>
        <w:tc>
          <w:tcPr>
            <w:tcW w:w="268" w:type="dxa"/>
          </w:tcPr>
          <w:p w14:paraId="372F7C59" w14:textId="3D0BBBCB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334AA" w14:textId="18EE1B7F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138,950</w:t>
            </w:r>
          </w:p>
        </w:tc>
        <w:tc>
          <w:tcPr>
            <w:tcW w:w="236" w:type="dxa"/>
          </w:tcPr>
          <w:p w14:paraId="043B7D6B" w14:textId="488724FF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471456" w14:textId="06E20734" w:rsidR="00637DC8" w:rsidRPr="004B3F1E" w:rsidDel="00237E88" w:rsidRDefault="002B4E2C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E4165D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73AAFA5" w14:textId="6AD7163D" w:rsidR="00637DC8" w:rsidRPr="004B3F1E" w:rsidDel="00237E88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DC8" w:rsidRPr="004B3F1E" w14:paraId="30FD4465" w14:textId="77777777" w:rsidTr="001062DF">
        <w:tc>
          <w:tcPr>
            <w:tcW w:w="3060" w:type="dxa"/>
            <w:vAlign w:val="bottom"/>
          </w:tcPr>
          <w:p w14:paraId="00B80C7E" w14:textId="77777777" w:rsidR="00637DC8" w:rsidRPr="004B3F1E" w:rsidRDefault="00637DC8" w:rsidP="001062DF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2" w:type="dxa"/>
          </w:tcPr>
          <w:p w14:paraId="6BD51BE4" w14:textId="77777777" w:rsidR="00637DC8" w:rsidRPr="004B3F1E" w:rsidRDefault="00637DC8" w:rsidP="001062DF">
            <w:pPr>
              <w:tabs>
                <w:tab w:val="decimal" w:pos="79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EE17D" w14:textId="6C0D4AB1" w:rsidR="00637DC8" w:rsidRPr="004B3F1E" w:rsidRDefault="00DF3FD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40C0">
              <w:rPr>
                <w:rFonts w:asciiTheme="majorBidi" w:hAnsiTheme="majorBidi" w:cstheme="majorBidi"/>
                <w:sz w:val="30"/>
                <w:szCs w:val="30"/>
              </w:rPr>
              <w:t>30,27</w:t>
            </w:r>
            <w:r w:rsidR="004B6C8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E688BB3" w14:textId="00A38416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99B0C" w14:textId="2DA2D6F5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(14,953)</w:t>
            </w:r>
          </w:p>
        </w:tc>
        <w:tc>
          <w:tcPr>
            <w:tcW w:w="236" w:type="dxa"/>
          </w:tcPr>
          <w:p w14:paraId="2FC3E0D7" w14:textId="2728120F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957240" w14:textId="283AFA3C" w:rsidR="00637DC8" w:rsidRPr="004B3F1E" w:rsidRDefault="002B4E2C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4CAD91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0AB9197" w14:textId="514ED61E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DC8" w:rsidRPr="004B3F1E" w14:paraId="1B4D6E57" w14:textId="77777777" w:rsidTr="001062DF">
        <w:tc>
          <w:tcPr>
            <w:tcW w:w="3060" w:type="dxa"/>
            <w:vAlign w:val="bottom"/>
          </w:tcPr>
          <w:p w14:paraId="48881B57" w14:textId="4E3C12B6" w:rsidR="00637DC8" w:rsidRPr="004B3F1E" w:rsidRDefault="00637DC8" w:rsidP="001062DF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992" w:type="dxa"/>
          </w:tcPr>
          <w:p w14:paraId="288DA675" w14:textId="77777777" w:rsidR="00637DC8" w:rsidRPr="004B3F1E" w:rsidRDefault="00637DC8" w:rsidP="001062DF">
            <w:pPr>
              <w:tabs>
                <w:tab w:val="clear" w:pos="454"/>
                <w:tab w:val="left" w:pos="336"/>
                <w:tab w:val="decimal" w:pos="792"/>
              </w:tabs>
              <w:spacing w:line="380" w:lineRule="exact"/>
              <w:ind w:left="-204" w:right="-378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7A5C7" w14:textId="5A819E2D" w:rsidR="00637DC8" w:rsidRPr="004B3F1E" w:rsidRDefault="00DF3FDD" w:rsidP="00DF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80" w:lineRule="exact"/>
              <w:ind w:left="-108" w:right="-470" w:hanging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ADFA3E0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9EA763" w14:textId="683A16CA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(33,900)</w:t>
            </w:r>
          </w:p>
        </w:tc>
        <w:tc>
          <w:tcPr>
            <w:tcW w:w="236" w:type="dxa"/>
          </w:tcPr>
          <w:p w14:paraId="518840BA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280F83" w14:textId="141FC89E" w:rsidR="00637DC8" w:rsidRPr="004B3F1E" w:rsidRDefault="00DF3FDD" w:rsidP="00DF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80" w:lineRule="exact"/>
              <w:ind w:left="-108" w:right="-470" w:hanging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E7FCAA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8D4EB22" w14:textId="3A052C05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(30,094)</w:t>
            </w:r>
          </w:p>
        </w:tc>
      </w:tr>
      <w:tr w:rsidR="00637DC8" w:rsidRPr="004B3F1E" w14:paraId="405203C9" w14:textId="77777777" w:rsidTr="001062DF">
        <w:tc>
          <w:tcPr>
            <w:tcW w:w="3060" w:type="dxa"/>
            <w:vAlign w:val="bottom"/>
          </w:tcPr>
          <w:p w14:paraId="7F3597CD" w14:textId="5D3A5AD5" w:rsidR="00637DC8" w:rsidRPr="004B3F1E" w:rsidRDefault="00637DC8" w:rsidP="001062DF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6D27E4C5" w14:textId="77777777" w:rsidR="00637DC8" w:rsidRPr="004B3F1E" w:rsidRDefault="00637DC8" w:rsidP="001062DF">
            <w:pPr>
              <w:tabs>
                <w:tab w:val="decimal" w:pos="79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613D7" w14:textId="21C62000" w:rsidR="00637DC8" w:rsidRPr="004B3F1E" w:rsidRDefault="00DF3FD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(231,</w:t>
            </w:r>
            <w:r w:rsidR="00BD7F68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E32E813" w14:textId="01ED334F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E401" w14:textId="0554E14D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(201,005)</w:t>
            </w:r>
          </w:p>
        </w:tc>
        <w:tc>
          <w:tcPr>
            <w:tcW w:w="236" w:type="dxa"/>
          </w:tcPr>
          <w:p w14:paraId="460D8DC1" w14:textId="6DCDEDC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040FBD" w14:textId="3DD9F6AC" w:rsidR="00637DC8" w:rsidRPr="004B3F1E" w:rsidRDefault="002B4E2C" w:rsidP="002B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(16,817)</w:t>
            </w:r>
          </w:p>
        </w:tc>
        <w:tc>
          <w:tcPr>
            <w:tcW w:w="236" w:type="dxa"/>
          </w:tcPr>
          <w:p w14:paraId="63DC8B57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DA85F6" w14:textId="27EAB91C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(18,907)</w:t>
            </w:r>
          </w:p>
        </w:tc>
      </w:tr>
      <w:tr w:rsidR="00637DC8" w:rsidRPr="004B3F1E" w14:paraId="38AB9C3A" w14:textId="77777777" w:rsidTr="001062DF">
        <w:tc>
          <w:tcPr>
            <w:tcW w:w="3060" w:type="dxa"/>
            <w:vAlign w:val="bottom"/>
          </w:tcPr>
          <w:p w14:paraId="0FD5314D" w14:textId="2912BF4C" w:rsidR="00637DC8" w:rsidRPr="004B3F1E" w:rsidRDefault="00637DC8" w:rsidP="001062DF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92" w:type="dxa"/>
          </w:tcPr>
          <w:p w14:paraId="00D10788" w14:textId="77777777" w:rsidR="00637DC8" w:rsidRPr="004B3F1E" w:rsidRDefault="00637DC8" w:rsidP="001062DF">
            <w:pPr>
              <w:tabs>
                <w:tab w:val="clear" w:pos="907"/>
              </w:tabs>
              <w:spacing w:line="380" w:lineRule="exact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1A947E" w14:textId="6F95947B" w:rsidR="00637DC8" w:rsidRPr="004B3F1E" w:rsidRDefault="00DF3FDD" w:rsidP="00DF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80" w:lineRule="exact"/>
              <w:ind w:left="-108" w:right="-470" w:hanging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CBF8670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951B7B" w14:textId="15F2C9AD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290</w:t>
            </w:r>
          </w:p>
        </w:tc>
        <w:tc>
          <w:tcPr>
            <w:tcW w:w="236" w:type="dxa"/>
          </w:tcPr>
          <w:p w14:paraId="354BF847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E809748" w14:textId="586E344F" w:rsidR="00637DC8" w:rsidRPr="004B3F1E" w:rsidRDefault="00DF3FD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3876AD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F2DBCAB" w14:textId="27E785F8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DC8" w:rsidRPr="004B3F1E" w14:paraId="3C419C4F" w14:textId="77777777" w:rsidTr="001062DF">
        <w:tc>
          <w:tcPr>
            <w:tcW w:w="3060" w:type="dxa"/>
            <w:vAlign w:val="bottom"/>
          </w:tcPr>
          <w:p w14:paraId="2568128F" w14:textId="20DDABB0" w:rsidR="00637DC8" w:rsidRPr="004B3F1E" w:rsidRDefault="00637DC8" w:rsidP="001062DF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14:paraId="7E70B970" w14:textId="77777777" w:rsidR="00637DC8" w:rsidRPr="004B3F1E" w:rsidRDefault="00637DC8" w:rsidP="001062DF">
            <w:pPr>
              <w:tabs>
                <w:tab w:val="decimal" w:pos="79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ED0851" w14:textId="2D4F49CA" w:rsidR="00637DC8" w:rsidRPr="004B3F1E" w:rsidRDefault="002B4E2C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7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69,96</w:t>
            </w:r>
            <w:r w:rsidR="004B6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45081989" w14:textId="46C3C86E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4BB965" w14:textId="23C99FA1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707,872</w:t>
            </w:r>
          </w:p>
        </w:tc>
        <w:tc>
          <w:tcPr>
            <w:tcW w:w="236" w:type="dxa"/>
          </w:tcPr>
          <w:p w14:paraId="249CB7F1" w14:textId="6562C5D0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B4950AC" w14:textId="16F82742" w:rsidR="00637DC8" w:rsidRPr="004B3F1E" w:rsidRDefault="002B4E2C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73,417</w:t>
            </w:r>
          </w:p>
        </w:tc>
        <w:tc>
          <w:tcPr>
            <w:tcW w:w="236" w:type="dxa"/>
          </w:tcPr>
          <w:p w14:paraId="36A8B233" w14:textId="77777777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00C90E98" w14:textId="635F022C" w:rsidR="00637DC8" w:rsidRPr="004B3F1E" w:rsidRDefault="00637DC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90,234</w:t>
            </w:r>
          </w:p>
        </w:tc>
      </w:tr>
    </w:tbl>
    <w:p w14:paraId="3C165A4B" w14:textId="77777777" w:rsidR="004D6BC9" w:rsidRPr="001062DF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092BB26" w14:textId="77777777" w:rsidR="004D6BC9" w:rsidRPr="004B3F1E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721BCE" w:rsidRPr="004B3F1E">
        <w:rPr>
          <w:rFonts w:asciiTheme="majorBidi" w:hAnsiTheme="majorBidi" w:cstheme="majorBidi"/>
          <w:sz w:val="30"/>
          <w:szCs w:val="30"/>
          <w:cs/>
          <w:lang w:bidi="th-TH"/>
        </w:rPr>
        <w:t>พื้นที่</w:t>
      </w:r>
      <w:r w:rsidRPr="004B3F1E">
        <w:rPr>
          <w:rFonts w:asciiTheme="majorBidi" w:hAnsiTheme="majorBidi" w:cstheme="majorBidi"/>
          <w:sz w:val="30"/>
          <w:szCs w:val="30"/>
          <w:cs/>
        </w:rPr>
        <w:t>เป็นระยะเวล</w:t>
      </w:r>
      <w:r w:rsidR="00005614" w:rsidRPr="004B3F1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า </w:t>
      </w:r>
      <w:r w:rsidR="00005614" w:rsidRPr="004B3F1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4B3F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</w:t>
      </w:r>
      <w:r w:rsidR="005215FD" w:rsidRPr="004B3F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215FD" w:rsidRPr="004B3F1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58227AB8" w14:textId="77777777" w:rsidR="004D6BC9" w:rsidRPr="001062DF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3F5D906" w14:textId="3AD3A3A5" w:rsidR="004D6BC9" w:rsidRPr="004B3F1E" w:rsidRDefault="004D6BC9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3F1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4969397" w14:textId="77777777" w:rsidR="002727FA" w:rsidRPr="001062DF" w:rsidRDefault="002727FA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39B3A0" w14:textId="5CE19178" w:rsidR="00DB60FE" w:rsidRPr="004B3F1E" w:rsidRDefault="00DB60FE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กลุ่มบริษัทมีสิทธิเลือกขยายอายุสัญญาเช่าพื้นที่ภายในหนึ่งปีก่อนสิ้นสุดระยะเวลาเช่า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7E8F3B4F" w14:textId="54FCAD29" w:rsidR="006F5FA1" w:rsidRPr="001062DF" w:rsidRDefault="006F5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98"/>
        <w:gridCol w:w="968"/>
        <w:gridCol w:w="239"/>
        <w:gridCol w:w="974"/>
        <w:gridCol w:w="239"/>
        <w:gridCol w:w="970"/>
        <w:gridCol w:w="239"/>
        <w:gridCol w:w="968"/>
      </w:tblGrid>
      <w:tr w:rsidR="00F076AD" w:rsidRPr="004B3F1E" w14:paraId="65CA8656" w14:textId="77777777" w:rsidTr="002D7602">
        <w:trPr>
          <w:tblHeader/>
        </w:trPr>
        <w:tc>
          <w:tcPr>
            <w:tcW w:w="2009" w:type="pct"/>
          </w:tcPr>
          <w:p w14:paraId="56C5978F" w14:textId="1229F30A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5334C21D" w14:textId="77777777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7" w:type="pct"/>
            <w:gridSpan w:val="3"/>
          </w:tcPr>
          <w:p w14:paraId="75543F42" w14:textId="0610F286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C0BBFE9" w14:textId="77777777" w:rsidR="00F076AD" w:rsidRPr="004B3F1E" w:rsidRDefault="00F076AD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85" w:type="pct"/>
            <w:gridSpan w:val="3"/>
            <w:vAlign w:val="bottom"/>
          </w:tcPr>
          <w:p w14:paraId="29CE2E14" w14:textId="77777777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6AD" w:rsidRPr="004B3F1E" w14:paraId="40F2C93D" w14:textId="77777777" w:rsidTr="002D7602">
        <w:trPr>
          <w:tblHeader/>
        </w:trPr>
        <w:tc>
          <w:tcPr>
            <w:tcW w:w="2009" w:type="pct"/>
          </w:tcPr>
          <w:p w14:paraId="25907F9D" w14:textId="7C84EAA0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9" w:type="pct"/>
          </w:tcPr>
          <w:p w14:paraId="062A10FF" w14:textId="27AE169D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37C72DE" w14:textId="777FAAB0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D7602" w:rsidRPr="004B3F1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637D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484F7767" w14:textId="77777777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BA49292" w14:textId="39F155BD" w:rsidR="00F076AD" w:rsidRPr="004B3F1E" w:rsidRDefault="002D7602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7D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6397B0F2" w14:textId="77777777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4D6C1FCF" w14:textId="2C4F685C" w:rsidR="00F076AD" w:rsidRPr="004B3F1E" w:rsidRDefault="002D7602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7D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480D379E" w14:textId="77777777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1B860F" w14:textId="6A393975" w:rsidR="00F076AD" w:rsidRPr="004B3F1E" w:rsidRDefault="002D7602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7D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076AD" w:rsidRPr="004B3F1E" w14:paraId="565B1551" w14:textId="77777777" w:rsidTr="00F076AD">
        <w:trPr>
          <w:tblHeader/>
        </w:trPr>
        <w:tc>
          <w:tcPr>
            <w:tcW w:w="2009" w:type="pct"/>
          </w:tcPr>
          <w:p w14:paraId="3D1EF031" w14:textId="77777777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14:paraId="5EDB0AF3" w14:textId="77777777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7"/>
          </w:tcPr>
          <w:p w14:paraId="66F16921" w14:textId="16DAB193" w:rsidR="00F076AD" w:rsidRPr="004B3F1E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6AD" w:rsidRPr="004B3F1E" w14:paraId="3AC1C7B8" w14:textId="77777777" w:rsidTr="002D7602">
        <w:tc>
          <w:tcPr>
            <w:tcW w:w="2009" w:type="pct"/>
          </w:tcPr>
          <w:p w14:paraId="7F4DA7B4" w14:textId="236352E3" w:rsidR="00F076AD" w:rsidRPr="004B3F1E" w:rsidRDefault="00F076AD" w:rsidP="00DB60F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489" w:type="pct"/>
          </w:tcPr>
          <w:p w14:paraId="73C4CF0C" w14:textId="77777777" w:rsidR="00F076AD" w:rsidRPr="004B3F1E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279814" w14:textId="143FEF1C" w:rsidR="00F076AD" w:rsidRPr="004B3F1E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02227D" w14:textId="77777777" w:rsidR="00F076AD" w:rsidRPr="004B3F1E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7F1EC7A" w14:textId="3944B55B" w:rsidR="00F076AD" w:rsidRPr="004B3F1E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09E0B5" w14:textId="77777777" w:rsidR="00F076AD" w:rsidRPr="004B3F1E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30FE582C" w14:textId="77777777" w:rsidR="00F076AD" w:rsidRPr="004B3F1E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895059" w14:textId="77777777" w:rsidR="00F076AD" w:rsidRPr="004B3F1E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DC414C" w14:textId="0EE3190D" w:rsidR="00F076AD" w:rsidRPr="004B3F1E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DC8" w:rsidRPr="004B3F1E" w14:paraId="1DA426D9" w14:textId="77777777" w:rsidTr="002D7602">
        <w:tc>
          <w:tcPr>
            <w:tcW w:w="2009" w:type="pct"/>
          </w:tcPr>
          <w:p w14:paraId="31718D70" w14:textId="1FA659B5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</w:rPr>
              <w:t xml:space="preserve">การลดค่าเช่าที่เกี่ยวข้องกับ </w:t>
            </w:r>
            <w:r w:rsidRPr="004B3F1E">
              <w:rPr>
                <w:rFonts w:asciiTheme="majorBidi" w:hAnsiTheme="majorBidi" w:cstheme="majorBidi"/>
              </w:rPr>
              <w:t>COVID-</w:t>
            </w:r>
            <w:r w:rsidRPr="004B3F1E">
              <w:rPr>
                <w:rFonts w:asciiTheme="majorBidi" w:hAnsiTheme="majorBidi" w:cstheme="majorBidi"/>
                <w:cs/>
              </w:rPr>
              <w:t>19</w:t>
            </w:r>
          </w:p>
        </w:tc>
        <w:tc>
          <w:tcPr>
            <w:tcW w:w="489" w:type="pct"/>
          </w:tcPr>
          <w:p w14:paraId="45B3C298" w14:textId="369BB4F1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42" w:right="-104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6C4BD78E" w14:textId="7798498F" w:rsidR="00637DC8" w:rsidRPr="004B3F1E" w:rsidRDefault="009D4D66" w:rsidP="009D4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4995993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0E20F5" w14:textId="0DBF0F9D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14,723</w:t>
            </w:r>
          </w:p>
        </w:tc>
        <w:tc>
          <w:tcPr>
            <w:tcW w:w="130" w:type="pct"/>
          </w:tcPr>
          <w:p w14:paraId="0B135EED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012D70C2" w14:textId="284AE48B" w:rsidR="00637DC8" w:rsidRPr="004B3F1E" w:rsidRDefault="009D4D66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74B80F7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9F704E" w14:textId="6FCA7F1A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DC8" w:rsidRPr="004B3F1E" w14:paraId="79ABB966" w14:textId="77777777" w:rsidTr="002D7602">
        <w:tc>
          <w:tcPr>
            <w:tcW w:w="2009" w:type="pct"/>
          </w:tcPr>
          <w:p w14:paraId="16DEE5DC" w14:textId="346F9858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489" w:type="pct"/>
          </w:tcPr>
          <w:p w14:paraId="6E1BCD70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024F9D9" w14:textId="1C3D1358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91B3E7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AF75FD" w14:textId="7ADD798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34E67AB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EBCF29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E7708AD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579491D7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DC8" w:rsidRPr="004B3F1E" w14:paraId="581899B4" w14:textId="77777777" w:rsidTr="00AC7E3E">
        <w:tc>
          <w:tcPr>
            <w:tcW w:w="2009" w:type="pct"/>
          </w:tcPr>
          <w:p w14:paraId="0746BF0A" w14:textId="126FB037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-   อาคาร สิ่งปลูกสร้างและส่วนปรับปรุง</w:t>
            </w:r>
          </w:p>
        </w:tc>
        <w:tc>
          <w:tcPr>
            <w:tcW w:w="489" w:type="pct"/>
          </w:tcPr>
          <w:p w14:paraId="4E2B3628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401B9CED" w14:textId="1A564E89" w:rsidR="00637DC8" w:rsidRPr="004B3F1E" w:rsidRDefault="00344EC1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B40C0"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  <w:tc>
          <w:tcPr>
            <w:tcW w:w="130" w:type="pct"/>
          </w:tcPr>
          <w:p w14:paraId="7E601612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3BB8E9" w14:textId="607FDD55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201,005</w:t>
            </w:r>
          </w:p>
        </w:tc>
        <w:tc>
          <w:tcPr>
            <w:tcW w:w="130" w:type="pct"/>
          </w:tcPr>
          <w:p w14:paraId="59318C99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5CEBAE22" w14:textId="1B878A9A" w:rsidR="00637DC8" w:rsidRPr="004B3F1E" w:rsidRDefault="00344EC1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16,817</w:t>
            </w:r>
          </w:p>
        </w:tc>
        <w:tc>
          <w:tcPr>
            <w:tcW w:w="130" w:type="pct"/>
          </w:tcPr>
          <w:p w14:paraId="58844569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6567BF09" w14:textId="788BFF89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18,907</w:t>
            </w:r>
          </w:p>
        </w:tc>
      </w:tr>
      <w:tr w:rsidR="00637DC8" w:rsidRPr="004B3F1E" w14:paraId="3A96D670" w14:textId="77777777" w:rsidTr="00AC7E3E">
        <w:tc>
          <w:tcPr>
            <w:tcW w:w="2009" w:type="pct"/>
          </w:tcPr>
          <w:p w14:paraId="751BC4D8" w14:textId="61C7FAEE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-   ยานพาหนะ</w:t>
            </w:r>
          </w:p>
        </w:tc>
        <w:tc>
          <w:tcPr>
            <w:tcW w:w="489" w:type="pct"/>
          </w:tcPr>
          <w:p w14:paraId="5066EE4F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455B8EDA" w14:textId="4B7C0A71" w:rsidR="00637DC8" w:rsidRPr="004B3F1E" w:rsidRDefault="00344EC1" w:rsidP="0034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0" w:type="pct"/>
          </w:tcPr>
          <w:p w14:paraId="648408C0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850997F" w14:textId="4E425C22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71D7E9F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8F594E" w14:textId="39DCFEB4" w:rsidR="00637DC8" w:rsidRPr="004B3F1E" w:rsidRDefault="00344EC1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361BA03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1729D32B" w14:textId="30569E46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DC8" w:rsidRPr="004B3F1E" w14:paraId="480597FA" w14:textId="77777777" w:rsidTr="002D7602">
        <w:tc>
          <w:tcPr>
            <w:tcW w:w="2009" w:type="pct"/>
          </w:tcPr>
          <w:p w14:paraId="37179FC8" w14:textId="5920E6C8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489" w:type="pct"/>
          </w:tcPr>
          <w:p w14:paraId="4EC3022A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0598F81" w14:textId="6F517FDE" w:rsidR="00637DC8" w:rsidRPr="004B3F1E" w:rsidRDefault="00344EC1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34,360</w:t>
            </w:r>
          </w:p>
        </w:tc>
        <w:tc>
          <w:tcPr>
            <w:tcW w:w="130" w:type="pct"/>
          </w:tcPr>
          <w:p w14:paraId="26E30528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E499955" w14:textId="319EEC0A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30,537</w:t>
            </w:r>
          </w:p>
        </w:tc>
        <w:tc>
          <w:tcPr>
            <w:tcW w:w="130" w:type="pct"/>
          </w:tcPr>
          <w:p w14:paraId="188C4EDD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59BA26DC" w14:textId="148468F5" w:rsidR="00344EC1" w:rsidRPr="004B3F1E" w:rsidRDefault="00344EC1" w:rsidP="0034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5,952</w:t>
            </w:r>
          </w:p>
        </w:tc>
        <w:tc>
          <w:tcPr>
            <w:tcW w:w="130" w:type="pct"/>
          </w:tcPr>
          <w:p w14:paraId="5571B710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88C54C" w14:textId="31D0757D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6,752</w:t>
            </w:r>
          </w:p>
        </w:tc>
      </w:tr>
      <w:tr w:rsidR="00637DC8" w:rsidRPr="004B3F1E" w14:paraId="743D7B7C" w14:textId="77777777" w:rsidTr="002D7602">
        <w:tc>
          <w:tcPr>
            <w:tcW w:w="2009" w:type="pct"/>
          </w:tcPr>
          <w:p w14:paraId="1E1D964C" w14:textId="5FB74CD9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ค่าใช้จ่ายสัญญาเช่าระยะสั้น</w:t>
            </w:r>
          </w:p>
        </w:tc>
        <w:tc>
          <w:tcPr>
            <w:tcW w:w="489" w:type="pct"/>
          </w:tcPr>
          <w:p w14:paraId="17F0FE8C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1B9814" w14:textId="36BB3AE0" w:rsidR="00637DC8" w:rsidRPr="004B3F1E" w:rsidRDefault="00344EC1" w:rsidP="0034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DA6397D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F864ED" w14:textId="6BFF321D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30" w:type="pct"/>
          </w:tcPr>
          <w:p w14:paraId="00449CF6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63463A12" w14:textId="47CE675F" w:rsidR="00637DC8" w:rsidRPr="004B3F1E" w:rsidRDefault="00344EC1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82EA0EE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4FE08AE6" w14:textId="7452C011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DC8" w:rsidRPr="004B3F1E" w14:paraId="133881A3" w14:textId="77777777" w:rsidTr="00AC7E3E">
        <w:tc>
          <w:tcPr>
            <w:tcW w:w="2009" w:type="pct"/>
          </w:tcPr>
          <w:p w14:paraId="1F08ADF4" w14:textId="3BF9C91C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</w:rPr>
            </w:pPr>
            <w:r w:rsidRPr="004B3F1E">
              <w:rPr>
                <w:rFonts w:asciiTheme="majorBidi" w:hAnsiTheme="majorBidi" w:cstheme="majorBidi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489" w:type="pct"/>
          </w:tcPr>
          <w:p w14:paraId="32098058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061A6C" w14:textId="62B2BFC0" w:rsidR="00637DC8" w:rsidRPr="004B3F1E" w:rsidRDefault="00344EC1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21,146</w:t>
            </w:r>
          </w:p>
        </w:tc>
        <w:tc>
          <w:tcPr>
            <w:tcW w:w="130" w:type="pct"/>
          </w:tcPr>
          <w:p w14:paraId="24305E3A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E9BAB5D" w14:textId="01D1C0D0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16,472</w:t>
            </w:r>
          </w:p>
        </w:tc>
        <w:tc>
          <w:tcPr>
            <w:tcW w:w="130" w:type="pct"/>
          </w:tcPr>
          <w:p w14:paraId="6509F5E2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A2ADCE8" w14:textId="43E837E6" w:rsidR="00637DC8" w:rsidRPr="004B3F1E" w:rsidRDefault="00344EC1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1,606</w:t>
            </w:r>
          </w:p>
        </w:tc>
        <w:tc>
          <w:tcPr>
            <w:tcW w:w="130" w:type="pct"/>
          </w:tcPr>
          <w:p w14:paraId="69698925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10BF3A9E" w14:textId="673445BF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</w:tr>
      <w:tr w:rsidR="00637DC8" w:rsidRPr="004B3F1E" w14:paraId="4687BD34" w14:textId="77777777" w:rsidTr="00AC7E3E">
        <w:tc>
          <w:tcPr>
            <w:tcW w:w="2009" w:type="pct"/>
          </w:tcPr>
          <w:p w14:paraId="19A42179" w14:textId="4E183A8A" w:rsidR="00637DC8" w:rsidRPr="004B3F1E" w:rsidRDefault="00637DC8" w:rsidP="00637DC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ค่าเช่าจ่ายที่ผันแปรตามยอดขาย</w:t>
            </w:r>
          </w:p>
        </w:tc>
        <w:tc>
          <w:tcPr>
            <w:tcW w:w="489" w:type="pct"/>
          </w:tcPr>
          <w:p w14:paraId="1B7FB7CF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8A4D5A8" w14:textId="38748200" w:rsidR="00637DC8" w:rsidRPr="004B3F1E" w:rsidRDefault="003A5956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18,228</w:t>
            </w:r>
          </w:p>
        </w:tc>
        <w:tc>
          <w:tcPr>
            <w:tcW w:w="130" w:type="pct"/>
          </w:tcPr>
          <w:p w14:paraId="76A5586F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03E8253" w14:textId="040F8541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22,685</w:t>
            </w:r>
          </w:p>
        </w:tc>
        <w:tc>
          <w:tcPr>
            <w:tcW w:w="130" w:type="pct"/>
          </w:tcPr>
          <w:p w14:paraId="391A887D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9F2F12F" w14:textId="24B0670F" w:rsidR="00637DC8" w:rsidRPr="004B3F1E" w:rsidRDefault="00AB757E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81B86BF" w14:textId="77777777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30D0BBB" w14:textId="3BD83C14" w:rsidR="00637DC8" w:rsidRPr="004B3F1E" w:rsidRDefault="00637DC8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D8868DD" w14:textId="77777777" w:rsidR="00607C01" w:rsidRDefault="00607C01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98AD5" w14:textId="5F5BEABF" w:rsidR="00D47FA8" w:rsidRDefault="00DD6A06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Pr="004B3F1E">
        <w:rPr>
          <w:rFonts w:asciiTheme="majorBidi" w:hAnsiTheme="majorBidi" w:cstheme="majorBidi"/>
          <w:sz w:val="30"/>
          <w:szCs w:val="30"/>
        </w:rPr>
        <w:t>256</w:t>
      </w:r>
      <w:r w:rsidR="00637DC8">
        <w:rPr>
          <w:rFonts w:asciiTheme="majorBidi" w:hAnsiTheme="majorBidi" w:cstheme="majorBidi"/>
          <w:sz w:val="30"/>
          <w:szCs w:val="30"/>
        </w:rPr>
        <w:t>6</w:t>
      </w:r>
      <w:r w:rsidR="00D47FA8" w:rsidRPr="004B3F1E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กระแสเงินสดจ่ายทั้งหมดของสัญญาเช่าของกลุ่มบริษัทและบริษัทมีจำนวน </w:t>
      </w:r>
      <w:r w:rsidR="00AD66AD">
        <w:rPr>
          <w:rFonts w:asciiTheme="majorBidi" w:hAnsiTheme="majorBidi" w:cstheme="majorBidi"/>
          <w:sz w:val="30"/>
          <w:szCs w:val="30"/>
        </w:rPr>
        <w:t>3</w:t>
      </w:r>
      <w:r w:rsidR="00F0293D">
        <w:rPr>
          <w:rFonts w:asciiTheme="majorBidi" w:hAnsiTheme="majorBidi" w:cstheme="majorBidi"/>
          <w:sz w:val="30"/>
          <w:szCs w:val="30"/>
        </w:rPr>
        <w:t>04</w:t>
      </w:r>
      <w:r w:rsidR="00AD66AD">
        <w:rPr>
          <w:rFonts w:asciiTheme="majorBidi" w:hAnsiTheme="majorBidi" w:cstheme="majorBidi"/>
          <w:sz w:val="30"/>
          <w:szCs w:val="30"/>
        </w:rPr>
        <w:t>.</w:t>
      </w:r>
      <w:r w:rsidR="004909C3">
        <w:rPr>
          <w:rFonts w:asciiTheme="majorBidi" w:hAnsiTheme="majorBidi" w:cstheme="majorBidi"/>
          <w:sz w:val="30"/>
          <w:szCs w:val="30"/>
        </w:rPr>
        <w:t>4</w:t>
      </w:r>
      <w:r w:rsidR="00D47FA8"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="00D47FA8" w:rsidRPr="004B3F1E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AB757E">
        <w:rPr>
          <w:rFonts w:asciiTheme="majorBidi" w:hAnsiTheme="majorBidi" w:cstheme="majorBidi"/>
          <w:sz w:val="30"/>
          <w:szCs w:val="30"/>
        </w:rPr>
        <w:t>26.</w:t>
      </w:r>
      <w:r w:rsidR="0098342E">
        <w:rPr>
          <w:rFonts w:asciiTheme="majorBidi" w:hAnsiTheme="majorBidi" w:cstheme="majorBidi"/>
          <w:sz w:val="30"/>
          <w:szCs w:val="30"/>
        </w:rPr>
        <w:t>1</w:t>
      </w:r>
      <w:r w:rsidR="00D47FA8" w:rsidRPr="004B3F1E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47FA8" w:rsidRPr="004B3F1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7FA8" w:rsidRPr="004B3F1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37DC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47FA8" w:rsidRPr="004B3F1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24DA5" w:rsidRPr="004B3F1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37DC8">
        <w:rPr>
          <w:rFonts w:asciiTheme="majorBidi" w:hAnsiTheme="majorBidi" w:cstheme="majorBidi"/>
          <w:i/>
          <w:iCs/>
          <w:sz w:val="30"/>
          <w:szCs w:val="30"/>
        </w:rPr>
        <w:t xml:space="preserve">73.6 </w:t>
      </w:r>
      <w:r w:rsidR="00D47FA8" w:rsidRPr="004B3F1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024DA5" w:rsidRPr="004B3F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024DA5" w:rsidRPr="004B3F1E">
        <w:rPr>
          <w:rFonts w:asciiTheme="majorBidi" w:hAnsiTheme="majorBidi" w:cstheme="majorBidi"/>
          <w:i/>
          <w:iCs/>
          <w:sz w:val="30"/>
          <w:szCs w:val="30"/>
        </w:rPr>
        <w:t>24.</w:t>
      </w:r>
      <w:r w:rsidR="00637DC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024DA5" w:rsidRPr="004B3F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24DA5" w:rsidRPr="004B3F1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D47FA8" w:rsidRPr="004B3F1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97688CE" w14:textId="77777777" w:rsidR="00607C01" w:rsidRPr="004B3F1E" w:rsidRDefault="00607C01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7430B72" w14:textId="13896CCF" w:rsidR="00DD6A06" w:rsidRDefault="00D47FA8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5956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3A5956">
        <w:rPr>
          <w:rFonts w:asciiTheme="majorBidi" w:hAnsiTheme="majorBidi" w:cstheme="majorBidi"/>
          <w:sz w:val="30"/>
          <w:szCs w:val="30"/>
        </w:rPr>
        <w:t>256</w:t>
      </w:r>
      <w:r w:rsidR="003A5956" w:rsidRPr="003A5956">
        <w:rPr>
          <w:rFonts w:asciiTheme="majorBidi" w:hAnsiTheme="majorBidi" w:cstheme="majorBidi"/>
          <w:sz w:val="30"/>
          <w:szCs w:val="30"/>
        </w:rPr>
        <w:t>5</w:t>
      </w:r>
      <w:r w:rsidR="00DD6A06" w:rsidRPr="003A5956">
        <w:rPr>
          <w:rFonts w:asciiTheme="majorBidi" w:hAnsiTheme="majorBidi" w:cstheme="majorBidi"/>
          <w:sz w:val="30"/>
          <w:szCs w:val="30"/>
        </w:rPr>
        <w:t xml:space="preserve"> </w:t>
      </w:r>
      <w:r w:rsidRPr="003A5956">
        <w:rPr>
          <w:rFonts w:asciiTheme="majorBidi" w:hAnsiTheme="majorBidi" w:cstheme="majorBidi"/>
          <w:sz w:val="30"/>
          <w:szCs w:val="30"/>
          <w:cs/>
        </w:rPr>
        <w:t>กลุ่ม</w:t>
      </w:r>
      <w:r w:rsidR="00DD6A06" w:rsidRPr="003A5956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บริษัทได้รับการลดค่าเช่าที่เกี่ยวข้องกับ </w:t>
      </w:r>
      <w:r w:rsidR="00DD6A06" w:rsidRPr="003A5956">
        <w:rPr>
          <w:rFonts w:asciiTheme="majorBidi" w:hAnsiTheme="majorBidi" w:cstheme="majorBidi"/>
          <w:sz w:val="30"/>
          <w:szCs w:val="30"/>
        </w:rPr>
        <w:t xml:space="preserve">COVID-19 </w:t>
      </w:r>
      <w:r w:rsidR="00DD6A06" w:rsidRPr="003A5956">
        <w:rPr>
          <w:rFonts w:asciiTheme="majorBidi" w:hAnsiTheme="majorBidi" w:cstheme="majorBidi"/>
          <w:sz w:val="30"/>
          <w:szCs w:val="30"/>
          <w:cs/>
        </w:rPr>
        <w:t xml:space="preserve">ทำให้ค่าเช่าลดลงเป็นจำนวน </w:t>
      </w:r>
      <w:r w:rsidR="00D4135A" w:rsidRPr="003A5956">
        <w:rPr>
          <w:rFonts w:asciiTheme="majorBidi" w:hAnsiTheme="majorBidi" w:cstheme="majorBidi"/>
          <w:sz w:val="30"/>
          <w:szCs w:val="30"/>
        </w:rPr>
        <w:t>14.7</w:t>
      </w:r>
      <w:r w:rsidR="00DD6A06" w:rsidRPr="003A5956">
        <w:rPr>
          <w:rFonts w:asciiTheme="majorBidi" w:hAnsiTheme="majorBidi" w:cstheme="majorBidi"/>
          <w:sz w:val="30"/>
          <w:szCs w:val="30"/>
        </w:rPr>
        <w:t xml:space="preserve"> </w:t>
      </w:r>
      <w:r w:rsidR="00DD6A06" w:rsidRPr="003A595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7B8A98D8" w14:textId="77777777" w:rsidR="001062DF" w:rsidRPr="004B3F1E" w:rsidRDefault="001062DF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FC129" w14:textId="77777777" w:rsidR="007D014D" w:rsidRPr="004B3F1E" w:rsidRDefault="0076051F" w:rsidP="002D760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  <w:bookmarkStart w:id="1" w:name="_Hlk64053515"/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ค่าความนิยม</w:t>
      </w:r>
    </w:p>
    <w:p w14:paraId="69D22420" w14:textId="77777777" w:rsidR="00CB252C" w:rsidRPr="004B3F1E" w:rsidRDefault="00CB252C" w:rsidP="00B21E5F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458"/>
        <w:gridCol w:w="270"/>
        <w:gridCol w:w="1440"/>
      </w:tblGrid>
      <w:tr w:rsidR="006A0CD6" w:rsidRPr="004B3F1E" w14:paraId="69E3D082" w14:textId="77777777" w:rsidTr="002D7602">
        <w:trPr>
          <w:trHeight w:val="53"/>
          <w:tblHeader/>
        </w:trPr>
        <w:tc>
          <w:tcPr>
            <w:tcW w:w="4950" w:type="dxa"/>
          </w:tcPr>
          <w:p w14:paraId="3DC0BE7C" w14:textId="77777777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8733D" w14:textId="77777777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</w:tcPr>
          <w:p w14:paraId="2A49BCFC" w14:textId="77777777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A0CD6" w:rsidRPr="004B3F1E" w14:paraId="363B0FA2" w14:textId="77777777" w:rsidTr="002D7602">
        <w:trPr>
          <w:tblHeader/>
        </w:trPr>
        <w:tc>
          <w:tcPr>
            <w:tcW w:w="4950" w:type="dxa"/>
          </w:tcPr>
          <w:p w14:paraId="63C2F792" w14:textId="77777777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08EE7" w14:textId="3DA2A122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2F971F37" w14:textId="2B7DBF11" w:rsidR="006A0CD6" w:rsidRPr="004B3F1E" w:rsidRDefault="002D7602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BD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3955F04" w14:textId="77777777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46AF4B8" w14:textId="35EC0B99" w:rsidR="006A0CD6" w:rsidRPr="004B3F1E" w:rsidRDefault="002D7602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B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A0CD6" w:rsidRPr="004B3F1E" w14:paraId="22D78F68" w14:textId="77777777" w:rsidTr="002D7602">
        <w:trPr>
          <w:tblHeader/>
        </w:trPr>
        <w:tc>
          <w:tcPr>
            <w:tcW w:w="4950" w:type="dxa"/>
          </w:tcPr>
          <w:p w14:paraId="12D39D0F" w14:textId="77777777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3D0ECE" w14:textId="77777777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506DE42E" w14:textId="77777777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0CD6" w:rsidRPr="004B3F1E" w14:paraId="07CC6188" w14:textId="77777777" w:rsidTr="002D7602">
        <w:tc>
          <w:tcPr>
            <w:tcW w:w="4950" w:type="dxa"/>
          </w:tcPr>
          <w:p w14:paraId="42A54254" w14:textId="77777777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8EE572C" w14:textId="77777777" w:rsidR="006A0CD6" w:rsidRPr="004B3F1E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A9317D6" w14:textId="77777777" w:rsidR="006A0CD6" w:rsidRPr="004B3F1E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65951" w14:textId="77777777" w:rsidR="006A0CD6" w:rsidRPr="004B3F1E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D3377" w14:textId="77777777" w:rsidR="006A0CD6" w:rsidRPr="004B3F1E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502" w:rsidRPr="004B3F1E" w14:paraId="6D768C7E" w14:textId="77777777" w:rsidTr="002D7602">
        <w:tc>
          <w:tcPr>
            <w:tcW w:w="4950" w:type="dxa"/>
            <w:shd w:val="clear" w:color="auto" w:fill="auto"/>
          </w:tcPr>
          <w:p w14:paraId="46C65747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420F1376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76A7972" w14:textId="3CE624ED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257,298</w:t>
            </w:r>
          </w:p>
        </w:tc>
        <w:tc>
          <w:tcPr>
            <w:tcW w:w="270" w:type="dxa"/>
          </w:tcPr>
          <w:p w14:paraId="2AC1F39D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ABA8C5" w14:textId="14FF829F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196,741</w:t>
            </w:r>
          </w:p>
        </w:tc>
      </w:tr>
      <w:tr w:rsidR="002F4502" w:rsidRPr="004B3F1E" w14:paraId="00C2C03F" w14:textId="77777777" w:rsidTr="002D7602">
        <w:tc>
          <w:tcPr>
            <w:tcW w:w="4950" w:type="dxa"/>
            <w:shd w:val="clear" w:color="auto" w:fill="auto"/>
          </w:tcPr>
          <w:p w14:paraId="42F6E356" w14:textId="0E02D28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147C2A6B" w14:textId="230C6B39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7A740BFB" w14:textId="2B40A576" w:rsidR="002F4502" w:rsidRPr="004B3F1E" w:rsidRDefault="002F4502" w:rsidP="002F450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C9677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53DDB" w14:textId="0338191A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60,557</w:t>
            </w:r>
          </w:p>
        </w:tc>
      </w:tr>
      <w:tr w:rsidR="002F4502" w:rsidRPr="004B3F1E" w14:paraId="202E31FA" w14:textId="77777777" w:rsidTr="002D7602">
        <w:tc>
          <w:tcPr>
            <w:tcW w:w="4950" w:type="dxa"/>
            <w:shd w:val="clear" w:color="auto" w:fill="auto"/>
          </w:tcPr>
          <w:p w14:paraId="5F780DD8" w14:textId="03E50B3D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BB7F043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8F72E" w14:textId="1C6ECF52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7,298</w:t>
            </w:r>
          </w:p>
        </w:tc>
        <w:tc>
          <w:tcPr>
            <w:tcW w:w="270" w:type="dxa"/>
          </w:tcPr>
          <w:p w14:paraId="737F8C6E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B4760" w14:textId="7D0C0224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257,298</w:t>
            </w:r>
          </w:p>
        </w:tc>
      </w:tr>
      <w:tr w:rsidR="002F4502" w:rsidRPr="004B3F1E" w14:paraId="364E9BCC" w14:textId="77777777" w:rsidTr="002D7602">
        <w:tc>
          <w:tcPr>
            <w:tcW w:w="4950" w:type="dxa"/>
            <w:shd w:val="clear" w:color="auto" w:fill="auto"/>
          </w:tcPr>
          <w:p w14:paraId="4D186602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0E2B93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6AA7FDF" w14:textId="77777777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F83CD7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2F21A" w14:textId="77777777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F4502" w:rsidRPr="004B3F1E" w14:paraId="51AD88D1" w14:textId="77777777" w:rsidTr="002D7602">
        <w:tc>
          <w:tcPr>
            <w:tcW w:w="4950" w:type="dxa"/>
            <w:shd w:val="clear" w:color="auto" w:fill="auto"/>
          </w:tcPr>
          <w:p w14:paraId="2885FEC7" w14:textId="124BC85D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378BDC7B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0B961967" w14:textId="77777777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59392C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F2FBAA" w14:textId="77777777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F4502" w:rsidRPr="004B3F1E" w14:paraId="3D85BD41" w14:textId="77777777" w:rsidTr="002D7602">
        <w:tc>
          <w:tcPr>
            <w:tcW w:w="4950" w:type="dxa"/>
            <w:shd w:val="clear" w:color="auto" w:fill="auto"/>
          </w:tcPr>
          <w:p w14:paraId="56D8F7BC" w14:textId="3A668C08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CA4DA4F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3B5801EF" w14:textId="268B32F3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1,932</w:t>
            </w:r>
          </w:p>
        </w:tc>
        <w:tc>
          <w:tcPr>
            <w:tcW w:w="270" w:type="dxa"/>
          </w:tcPr>
          <w:p w14:paraId="3A4F039E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4A9D6B" w14:textId="3578213B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1,932</w:t>
            </w:r>
          </w:p>
        </w:tc>
      </w:tr>
      <w:tr w:rsidR="002F4502" w:rsidRPr="004B3F1E" w14:paraId="1BFD13BE" w14:textId="77777777" w:rsidTr="002D7602">
        <w:tc>
          <w:tcPr>
            <w:tcW w:w="4950" w:type="dxa"/>
            <w:shd w:val="clear" w:color="auto" w:fill="auto"/>
          </w:tcPr>
          <w:p w14:paraId="230FB876" w14:textId="79F7D160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D243FAA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B2A75" w14:textId="452E4F2C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1,932</w:t>
            </w:r>
          </w:p>
        </w:tc>
        <w:tc>
          <w:tcPr>
            <w:tcW w:w="270" w:type="dxa"/>
          </w:tcPr>
          <w:p w14:paraId="5B88B234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95DB8" w14:textId="7585DE3F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1,932</w:t>
            </w:r>
          </w:p>
        </w:tc>
      </w:tr>
      <w:tr w:rsidR="002F4502" w:rsidRPr="004B3F1E" w14:paraId="008C78E2" w14:textId="77777777" w:rsidTr="002D7602">
        <w:tc>
          <w:tcPr>
            <w:tcW w:w="4950" w:type="dxa"/>
            <w:shd w:val="clear" w:color="auto" w:fill="auto"/>
          </w:tcPr>
          <w:p w14:paraId="45939B7E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C10451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9CF8591" w14:textId="77777777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40C54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9C7A3" w14:textId="77777777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502" w:rsidRPr="004B3F1E" w14:paraId="2F5E705E" w14:textId="77777777" w:rsidTr="002D7602">
        <w:trPr>
          <w:trHeight w:val="60"/>
        </w:trPr>
        <w:tc>
          <w:tcPr>
            <w:tcW w:w="4950" w:type="dxa"/>
            <w:shd w:val="clear" w:color="auto" w:fill="auto"/>
          </w:tcPr>
          <w:p w14:paraId="56EB26D4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63D85CF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143142A" w14:textId="77777777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9716B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30C767" w14:textId="77777777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502" w:rsidRPr="004B3F1E" w14:paraId="65420298" w14:textId="77777777" w:rsidTr="002D7602">
        <w:tc>
          <w:tcPr>
            <w:tcW w:w="4950" w:type="dxa"/>
            <w:shd w:val="clear" w:color="auto" w:fill="auto"/>
          </w:tcPr>
          <w:p w14:paraId="55099798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6C098D10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45759FC4" w14:textId="1CA01BFC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255,366</w:t>
            </w:r>
          </w:p>
        </w:tc>
        <w:tc>
          <w:tcPr>
            <w:tcW w:w="270" w:type="dxa"/>
          </w:tcPr>
          <w:p w14:paraId="4C7EECE8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C535DCB" w14:textId="7FF0EDDC" w:rsidR="002F4502" w:rsidRPr="004B3F1E" w:rsidRDefault="002F4502" w:rsidP="002F45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255,366</w:t>
            </w:r>
          </w:p>
        </w:tc>
      </w:tr>
    </w:tbl>
    <w:p w14:paraId="306A76DC" w14:textId="77777777" w:rsidR="004A59AE" w:rsidRPr="004B3F1E" w:rsidRDefault="004A59AE" w:rsidP="002D7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CC9416" w14:textId="0DF05849" w:rsidR="004A59AE" w:rsidRPr="004B3F1E" w:rsidRDefault="004A59AE" w:rsidP="002D7602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B3F1E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BEBA63" w14:textId="77777777" w:rsidR="008143FF" w:rsidRPr="004B3F1E" w:rsidRDefault="008143FF" w:rsidP="002D760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9F61E" w14:textId="4C361B36" w:rsidR="004A59AE" w:rsidRPr="004B3F1E" w:rsidRDefault="004A59AE" w:rsidP="002D760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 </w:t>
      </w:r>
    </w:p>
    <w:p w14:paraId="5E43CCD7" w14:textId="6AF718BD" w:rsidR="00F92246" w:rsidRPr="004B3F1E" w:rsidRDefault="00F92246" w:rsidP="002D7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080"/>
        <w:gridCol w:w="1359"/>
        <w:gridCol w:w="241"/>
        <w:gridCol w:w="1359"/>
      </w:tblGrid>
      <w:tr w:rsidR="00D87FE9" w:rsidRPr="004B3F1E" w14:paraId="659AB7ED" w14:textId="77777777" w:rsidTr="00EF5E2E">
        <w:trPr>
          <w:trHeight w:val="53"/>
          <w:tblHeader/>
        </w:trPr>
        <w:tc>
          <w:tcPr>
            <w:tcW w:w="5130" w:type="dxa"/>
          </w:tcPr>
          <w:p w14:paraId="6A163C2E" w14:textId="77777777" w:rsidR="00D87FE9" w:rsidRPr="004B3F1E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F9603" w14:textId="77777777" w:rsidR="00D87FE9" w:rsidRPr="004B3F1E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9" w:type="dxa"/>
            <w:gridSpan w:val="3"/>
          </w:tcPr>
          <w:p w14:paraId="5AFAE11B" w14:textId="77777777" w:rsidR="00D87FE9" w:rsidRPr="004B3F1E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87FE9" w:rsidRPr="004B3F1E" w14:paraId="12A34687" w14:textId="77777777" w:rsidTr="00EF5E2E">
        <w:trPr>
          <w:tblHeader/>
        </w:trPr>
        <w:tc>
          <w:tcPr>
            <w:tcW w:w="5130" w:type="dxa"/>
          </w:tcPr>
          <w:p w14:paraId="7B8EE73F" w14:textId="77777777" w:rsidR="00D87FE9" w:rsidRPr="004B3F1E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A4829" w14:textId="77777777" w:rsidR="00D87FE9" w:rsidRPr="004B3F1E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0BF1281" w14:textId="557B8574" w:rsidR="00D87FE9" w:rsidRPr="004B3F1E" w:rsidRDefault="002D7602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BD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  <w:vAlign w:val="center"/>
          </w:tcPr>
          <w:p w14:paraId="5D35AEE3" w14:textId="77777777" w:rsidR="00D87FE9" w:rsidRPr="004B3F1E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F831400" w14:textId="7CBA63BD" w:rsidR="00D87FE9" w:rsidRPr="004B3F1E" w:rsidRDefault="002D7602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B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87FE9" w:rsidRPr="004B3F1E" w14:paraId="5CA29DFE" w14:textId="77777777" w:rsidTr="00EF5E2E">
        <w:trPr>
          <w:tblHeader/>
        </w:trPr>
        <w:tc>
          <w:tcPr>
            <w:tcW w:w="5130" w:type="dxa"/>
          </w:tcPr>
          <w:p w14:paraId="1CD56CB5" w14:textId="77777777" w:rsidR="00D87FE9" w:rsidRPr="004B3F1E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B8100E" w14:textId="77777777" w:rsidR="00D87FE9" w:rsidRPr="004B3F1E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2A4CBAAF" w14:textId="77777777" w:rsidR="00D87FE9" w:rsidRPr="004B3F1E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F4502" w:rsidRPr="004B3F1E" w14:paraId="1B6D6A33" w14:textId="77777777" w:rsidTr="00EF5E2E">
        <w:tc>
          <w:tcPr>
            <w:tcW w:w="5130" w:type="dxa"/>
          </w:tcPr>
          <w:p w14:paraId="659411FB" w14:textId="1E23435F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C82BBEC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3E704299" w14:textId="5C3C05C8" w:rsidR="002F4502" w:rsidRPr="004B3F1E" w:rsidRDefault="002F4502" w:rsidP="002F450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133,581</w:t>
            </w:r>
          </w:p>
        </w:tc>
        <w:tc>
          <w:tcPr>
            <w:tcW w:w="241" w:type="dxa"/>
          </w:tcPr>
          <w:p w14:paraId="73B7B6C7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9EBF045" w14:textId="1F4DDAF8" w:rsidR="002F4502" w:rsidRPr="004B3F1E" w:rsidRDefault="002F4502" w:rsidP="002F450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133,581</w:t>
            </w:r>
          </w:p>
        </w:tc>
      </w:tr>
      <w:tr w:rsidR="002F4502" w:rsidRPr="004B3F1E" w14:paraId="67BC8112" w14:textId="77777777" w:rsidTr="00EF5E2E">
        <w:tc>
          <w:tcPr>
            <w:tcW w:w="5130" w:type="dxa"/>
          </w:tcPr>
          <w:p w14:paraId="438E522E" w14:textId="273C744D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45F38EB2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2BB6104B" w14:textId="05B6BDCD" w:rsidR="002F4502" w:rsidRPr="004B3F1E" w:rsidRDefault="002F4502" w:rsidP="002F450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46,443</w:t>
            </w:r>
          </w:p>
        </w:tc>
        <w:tc>
          <w:tcPr>
            <w:tcW w:w="241" w:type="dxa"/>
          </w:tcPr>
          <w:p w14:paraId="029BC79F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D45BEFB" w14:textId="1C41CA9D" w:rsidR="002F4502" w:rsidRPr="004B3F1E" w:rsidRDefault="002F4502" w:rsidP="002F450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46,443</w:t>
            </w:r>
          </w:p>
        </w:tc>
      </w:tr>
      <w:tr w:rsidR="002F4502" w:rsidRPr="004B3F1E" w14:paraId="0ED3120F" w14:textId="77777777" w:rsidTr="00A44582">
        <w:tc>
          <w:tcPr>
            <w:tcW w:w="5130" w:type="dxa"/>
          </w:tcPr>
          <w:p w14:paraId="4F8FE5EB" w14:textId="0C485A16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5E743579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2B343947" w14:textId="4E9C036A" w:rsidR="002F4502" w:rsidRPr="004B3F1E" w:rsidRDefault="002F4502" w:rsidP="002F450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14,785</w:t>
            </w:r>
          </w:p>
        </w:tc>
        <w:tc>
          <w:tcPr>
            <w:tcW w:w="241" w:type="dxa"/>
          </w:tcPr>
          <w:p w14:paraId="0D8615DD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C01742F" w14:textId="4F16C61E" w:rsidR="002F4502" w:rsidRPr="004B3F1E" w:rsidRDefault="002F4502" w:rsidP="002F450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14,785</w:t>
            </w:r>
          </w:p>
        </w:tc>
      </w:tr>
      <w:tr w:rsidR="002F4502" w:rsidRPr="004B3F1E" w14:paraId="248B658E" w14:textId="77777777" w:rsidTr="00EF5E2E">
        <w:tc>
          <w:tcPr>
            <w:tcW w:w="5130" w:type="dxa"/>
          </w:tcPr>
          <w:p w14:paraId="1A5CE49A" w14:textId="2F1D8AFB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8BAA8C1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BE8F8E3" w14:textId="523BDE36" w:rsidR="002F4502" w:rsidRPr="004B3F1E" w:rsidRDefault="002F4502" w:rsidP="002F450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60,557</w:t>
            </w:r>
          </w:p>
        </w:tc>
        <w:tc>
          <w:tcPr>
            <w:tcW w:w="241" w:type="dxa"/>
          </w:tcPr>
          <w:p w14:paraId="23A0F136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705268CD" w14:textId="24C1076A" w:rsidR="002F4502" w:rsidRPr="004B3F1E" w:rsidRDefault="002F4502" w:rsidP="002F4502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60,557</w:t>
            </w:r>
          </w:p>
        </w:tc>
      </w:tr>
      <w:tr w:rsidR="002F4502" w:rsidRPr="004B3F1E" w14:paraId="30B7056F" w14:textId="77777777" w:rsidTr="00EF5E2E">
        <w:tc>
          <w:tcPr>
            <w:tcW w:w="5130" w:type="dxa"/>
            <w:shd w:val="clear" w:color="auto" w:fill="auto"/>
          </w:tcPr>
          <w:p w14:paraId="1A160C66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AE668B7" w14:textId="77777777" w:rsidR="002F4502" w:rsidRPr="004B3F1E" w:rsidRDefault="002F4502" w:rsidP="002F45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C0F25" w14:textId="6B0A51BD" w:rsidR="002F4502" w:rsidRPr="004B3F1E" w:rsidRDefault="002F4502" w:rsidP="002F450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255,366</w:t>
            </w:r>
          </w:p>
        </w:tc>
        <w:tc>
          <w:tcPr>
            <w:tcW w:w="241" w:type="dxa"/>
          </w:tcPr>
          <w:p w14:paraId="04EDD00B" w14:textId="77777777" w:rsidR="002F4502" w:rsidRPr="004B3F1E" w:rsidRDefault="002F4502" w:rsidP="002F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2E20E" w14:textId="0FA63399" w:rsidR="002F4502" w:rsidRPr="004B3F1E" w:rsidRDefault="002F4502" w:rsidP="002F450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255,366</w:t>
            </w:r>
          </w:p>
        </w:tc>
      </w:tr>
    </w:tbl>
    <w:p w14:paraId="78583EB3" w14:textId="77777777" w:rsidR="00D87FE9" w:rsidRPr="004B3F1E" w:rsidRDefault="00D87FE9" w:rsidP="004A59AE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C6A4EE3" w14:textId="0588F1D8" w:rsidR="00D466C1" w:rsidRPr="004B3F1E" w:rsidRDefault="00D466C1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B3F1E">
        <w:rPr>
          <w:rFonts w:asciiTheme="majorBidi" w:hAnsiTheme="majorBidi" w:cstheme="majorBidi"/>
          <w:b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</w:t>
      </w:r>
      <w:r w:rsidR="00FD43F2" w:rsidRPr="004B3F1E">
        <w:rPr>
          <w:rFonts w:asciiTheme="majorBidi" w:hAnsiTheme="majorBidi" w:cstheme="majorBidi"/>
          <w:b/>
          <w:sz w:val="30"/>
          <w:szCs w:val="30"/>
          <w:cs/>
        </w:rPr>
        <w:t>ของธุรกิจอาหารไทย</w:t>
      </w:r>
      <w:r w:rsidR="0082519F" w:rsidRPr="004B3F1E">
        <w:rPr>
          <w:rFonts w:asciiTheme="majorBidi" w:hAnsiTheme="majorBidi" w:cstheme="majorBidi"/>
          <w:b/>
          <w:sz w:val="30"/>
          <w:szCs w:val="30"/>
          <w:cs/>
        </w:rPr>
        <w:t>สำหรับแต่ละประเภท</w:t>
      </w:r>
      <w:r w:rsidR="00FD43F2" w:rsidRPr="004B3F1E">
        <w:rPr>
          <w:rFonts w:asciiTheme="majorBidi" w:hAnsiTheme="majorBidi" w:cstheme="majorBidi"/>
          <w:b/>
          <w:sz w:val="30"/>
          <w:szCs w:val="30"/>
          <w:cs/>
        </w:rPr>
        <w:t xml:space="preserve"> คำนวณโดยการว่าจ้างผู้ประเมินอิสระ</w:t>
      </w:r>
      <w:r w:rsidR="00904A06" w:rsidRPr="004B3F1E">
        <w:rPr>
          <w:rFonts w:asciiTheme="majorBidi" w:hAnsiTheme="majorBidi" w:cstheme="majorBidi"/>
          <w:b/>
          <w:sz w:val="30"/>
          <w:szCs w:val="30"/>
          <w:cs/>
        </w:rPr>
        <w:t xml:space="preserve"> ณ วันที่</w:t>
      </w:r>
      <w:r w:rsidR="00904A06" w:rsidRPr="004B3F1E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04A06" w:rsidRPr="004B3F1E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904A06" w:rsidRPr="004B3F1E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F96D38" w:rsidRPr="004B3F1E">
        <w:rPr>
          <w:rFonts w:asciiTheme="majorBidi" w:hAnsiTheme="majorBidi" w:cstheme="majorBidi"/>
          <w:bCs/>
          <w:sz w:val="30"/>
          <w:szCs w:val="30"/>
        </w:rPr>
        <w:t>256</w:t>
      </w:r>
      <w:r w:rsidR="002A3BD5">
        <w:rPr>
          <w:rFonts w:asciiTheme="majorBidi" w:hAnsiTheme="majorBidi" w:cstheme="majorBidi"/>
          <w:bCs/>
          <w:sz w:val="30"/>
          <w:szCs w:val="30"/>
        </w:rPr>
        <w:t>6</w:t>
      </w:r>
      <w:r w:rsidR="00F96D38" w:rsidRPr="004B3F1E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96D38" w:rsidRPr="004B3F1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F96D38" w:rsidRPr="004B3F1E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96D38" w:rsidRPr="004B3F1E">
        <w:rPr>
          <w:rFonts w:asciiTheme="majorBidi" w:hAnsiTheme="majorBidi" w:cstheme="majorBidi"/>
          <w:bCs/>
          <w:sz w:val="30"/>
          <w:szCs w:val="30"/>
        </w:rPr>
        <w:t>256</w:t>
      </w:r>
      <w:r w:rsidR="002A3BD5">
        <w:rPr>
          <w:rFonts w:asciiTheme="majorBidi" w:hAnsiTheme="majorBidi" w:cstheme="majorBidi"/>
          <w:bCs/>
          <w:sz w:val="30"/>
          <w:szCs w:val="30"/>
        </w:rPr>
        <w:t>5</w:t>
      </w:r>
      <w:r w:rsidR="00904A06" w:rsidRPr="004B3F1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04A06" w:rsidRPr="004B3F1E">
        <w:rPr>
          <w:rFonts w:asciiTheme="majorBidi" w:hAnsiTheme="majorBidi" w:cstheme="majorBidi"/>
          <w:b/>
          <w:sz w:val="30"/>
          <w:szCs w:val="30"/>
          <w:cs/>
        </w:rPr>
        <w:t>ประมาณการกระแสเงินสดเป็นประมาณการทางการเงิน</w:t>
      </w:r>
      <w:r w:rsidR="00904A06" w:rsidRPr="004B3F1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04A06" w:rsidRPr="004B3F1E">
        <w:rPr>
          <w:rFonts w:asciiTheme="majorBidi" w:hAnsiTheme="majorBidi" w:cstheme="majorBidi"/>
          <w:bCs/>
          <w:sz w:val="30"/>
          <w:szCs w:val="30"/>
        </w:rPr>
        <w:t>5</w:t>
      </w:r>
      <w:r w:rsidR="00904A06" w:rsidRPr="004B3F1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04A06" w:rsidRPr="004B3F1E">
        <w:rPr>
          <w:rFonts w:asciiTheme="majorBidi" w:hAnsiTheme="majorBidi" w:cstheme="majorBidi"/>
          <w:b/>
          <w:sz w:val="30"/>
          <w:szCs w:val="30"/>
          <w:cs/>
        </w:rPr>
        <w:t>ปี คำนวณจากผลประกอบการในอดีตของธุรกิจอาหารไทย 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14:paraId="5AB79FA2" w14:textId="77777777" w:rsidR="00F92246" w:rsidRPr="004B3F1E" w:rsidRDefault="00F92246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615007" w14:textId="2EE96E3A" w:rsidR="00D466C1" w:rsidRPr="004B3F1E" w:rsidRDefault="00380D4C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สำหรับปีสิ้นสุด</w:t>
      </w:r>
      <w:r w:rsidR="00D466C1" w:rsidRPr="004B3F1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466C1" w:rsidRPr="004B3F1E">
        <w:rPr>
          <w:rFonts w:asciiTheme="majorBidi" w:hAnsiTheme="majorBidi" w:cstheme="majorBidi"/>
          <w:sz w:val="30"/>
          <w:szCs w:val="30"/>
        </w:rPr>
        <w:t>31</w:t>
      </w:r>
      <w:r w:rsidR="00D466C1" w:rsidRPr="004B3F1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466C1" w:rsidRPr="004B3F1E">
        <w:rPr>
          <w:rFonts w:asciiTheme="majorBidi" w:hAnsiTheme="majorBidi" w:cstheme="majorBidi"/>
          <w:sz w:val="30"/>
          <w:szCs w:val="30"/>
        </w:rPr>
        <w:t>256</w:t>
      </w:r>
      <w:r w:rsidR="002A3BD5">
        <w:rPr>
          <w:rFonts w:asciiTheme="majorBidi" w:hAnsiTheme="majorBidi" w:cstheme="majorBidi"/>
          <w:sz w:val="30"/>
          <w:szCs w:val="30"/>
        </w:rPr>
        <w:t>6</w:t>
      </w:r>
      <w:r w:rsidR="00D47FA8"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="00D47FA8" w:rsidRPr="004B3F1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47FA8" w:rsidRPr="004B3F1E">
        <w:rPr>
          <w:rFonts w:asciiTheme="majorBidi" w:hAnsiTheme="majorBidi" w:cstheme="majorBidi"/>
          <w:sz w:val="30"/>
          <w:szCs w:val="30"/>
        </w:rPr>
        <w:t>256</w:t>
      </w:r>
      <w:r w:rsidR="002A3BD5">
        <w:rPr>
          <w:rFonts w:asciiTheme="majorBidi" w:hAnsiTheme="majorBidi" w:cstheme="majorBidi"/>
          <w:sz w:val="30"/>
          <w:szCs w:val="30"/>
        </w:rPr>
        <w:t>5</w:t>
      </w:r>
      <w:r w:rsidR="00D466C1"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="00D466C1" w:rsidRPr="004B3F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72F26" w:rsidRPr="004B3F1E">
        <w:rPr>
          <w:rFonts w:asciiTheme="majorBidi" w:hAnsiTheme="majorBidi" w:cstheme="majorBidi"/>
          <w:sz w:val="30"/>
          <w:szCs w:val="30"/>
          <w:cs/>
        </w:rPr>
        <w:t>ไม่</w:t>
      </w:r>
      <w:r w:rsidR="00D466C1" w:rsidRPr="004B3F1E">
        <w:rPr>
          <w:rFonts w:asciiTheme="majorBidi" w:hAnsiTheme="majorBidi" w:cstheme="majorBidi"/>
          <w:sz w:val="30"/>
          <w:szCs w:val="30"/>
          <w:cs/>
        </w:rPr>
        <w:t>มี</w:t>
      </w:r>
      <w:r w:rsidR="00730A93" w:rsidRPr="004B3F1E">
        <w:rPr>
          <w:rFonts w:asciiTheme="majorBidi" w:hAnsiTheme="majorBidi" w:cstheme="majorBidi"/>
          <w:sz w:val="30"/>
          <w:szCs w:val="30"/>
          <w:cs/>
        </w:rPr>
        <w:t>ผล</w:t>
      </w:r>
      <w:r w:rsidR="00D466C1" w:rsidRPr="004B3F1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ขาดทุนจากการด้อยค่าสำหรับค่าความนิยม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B72F26" w:rsidRPr="004B3F1E">
        <w:rPr>
          <w:rFonts w:asciiTheme="majorBidi" w:hAnsiTheme="majorBidi" w:cstheme="majorBidi"/>
          <w:sz w:val="30"/>
          <w:szCs w:val="30"/>
          <w:cs/>
        </w:rPr>
        <w:t>สูง</w:t>
      </w:r>
      <w:r w:rsidR="00D466C1" w:rsidRPr="004B3F1E">
        <w:rPr>
          <w:rFonts w:asciiTheme="majorBidi" w:hAnsiTheme="majorBidi" w:cstheme="majorBidi"/>
          <w:sz w:val="30"/>
          <w:szCs w:val="30"/>
          <w:cs/>
        </w:rPr>
        <w:t>กว่ามูลค่าตามบัญชี</w:t>
      </w:r>
    </w:p>
    <w:p w14:paraId="4147F63B" w14:textId="77777777" w:rsidR="00D466C1" w:rsidRPr="004B3F1E" w:rsidRDefault="00D466C1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E1F89" w14:textId="77777777" w:rsidR="004A59AE" w:rsidRPr="004B3F1E" w:rsidRDefault="004A59AE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18CC860A" w14:textId="77777777" w:rsidR="00904A06" w:rsidRPr="004B3F1E" w:rsidRDefault="00904A06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785" w:type="pct"/>
        <w:tblInd w:w="450" w:type="dxa"/>
        <w:tblLook w:val="01E0" w:firstRow="1" w:lastRow="1" w:firstColumn="1" w:lastColumn="1" w:noHBand="0" w:noVBand="0"/>
      </w:tblPr>
      <w:tblGrid>
        <w:gridCol w:w="6002"/>
        <w:gridCol w:w="1460"/>
        <w:gridCol w:w="268"/>
        <w:gridCol w:w="1462"/>
      </w:tblGrid>
      <w:tr w:rsidR="00904A06" w:rsidRPr="004B3F1E" w14:paraId="6F73BC2D" w14:textId="77777777" w:rsidTr="00EF5E2E">
        <w:trPr>
          <w:tblHeader/>
        </w:trPr>
        <w:tc>
          <w:tcPr>
            <w:tcW w:w="3265" w:type="pct"/>
          </w:tcPr>
          <w:p w14:paraId="793EFB1B" w14:textId="77777777" w:rsidR="00904A06" w:rsidRPr="004B3F1E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735" w:type="pct"/>
            <w:gridSpan w:val="3"/>
          </w:tcPr>
          <w:p w14:paraId="00343F79" w14:textId="77777777" w:rsidR="00904A06" w:rsidRPr="004B3F1E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A3BD5" w:rsidRPr="004B3F1E" w14:paraId="2E967005" w14:textId="77777777" w:rsidTr="004B3465">
        <w:trPr>
          <w:tblHeader/>
        </w:trPr>
        <w:tc>
          <w:tcPr>
            <w:tcW w:w="3265" w:type="pct"/>
          </w:tcPr>
          <w:p w14:paraId="46070588" w14:textId="77777777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166C0BF3" w14:textId="49C24A37" w:rsidR="002A3BD5" w:rsidRPr="004B3F1E" w:rsidRDefault="002A3BD5" w:rsidP="002A3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center"/>
          </w:tcPr>
          <w:p w14:paraId="4A131F13" w14:textId="77777777" w:rsidR="002A3BD5" w:rsidRPr="004B3F1E" w:rsidRDefault="002A3BD5" w:rsidP="002A3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vAlign w:val="center"/>
          </w:tcPr>
          <w:p w14:paraId="5A9C05C6" w14:textId="242B766D" w:rsidR="002A3BD5" w:rsidRPr="004B3F1E" w:rsidRDefault="002A3BD5" w:rsidP="002A3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A3BD5" w:rsidRPr="004B3F1E" w14:paraId="4ABB69C8" w14:textId="77777777" w:rsidTr="00EF5E2E">
        <w:tc>
          <w:tcPr>
            <w:tcW w:w="3265" w:type="pct"/>
            <w:shd w:val="clear" w:color="auto" w:fill="auto"/>
          </w:tcPr>
          <w:p w14:paraId="5C5449A7" w14:textId="77777777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5" w:type="pct"/>
            <w:gridSpan w:val="3"/>
            <w:vAlign w:val="bottom"/>
          </w:tcPr>
          <w:p w14:paraId="289A83B4" w14:textId="77777777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3BD5" w:rsidRPr="004B3F1E" w14:paraId="2B951043" w14:textId="77777777" w:rsidTr="00EF5E2E">
        <w:tc>
          <w:tcPr>
            <w:tcW w:w="3265" w:type="pct"/>
            <w:shd w:val="clear" w:color="auto" w:fill="auto"/>
          </w:tcPr>
          <w:p w14:paraId="12D5EBE2" w14:textId="77777777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94" w:type="pct"/>
            <w:vAlign w:val="bottom"/>
          </w:tcPr>
          <w:p w14:paraId="33C708DB" w14:textId="09D1546F" w:rsidR="002A3BD5" w:rsidRPr="004B3F1E" w:rsidRDefault="00D77CCD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10.18</w:t>
            </w:r>
            <w:r w:rsidR="009B4E5D">
              <w:rPr>
                <w:rFonts w:asciiTheme="majorBidi" w:hAnsiTheme="majorBidi" w:cstheme="majorBidi"/>
                <w:sz w:val="30"/>
                <w:szCs w:val="30"/>
              </w:rPr>
              <w:t xml:space="preserve"> – 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0.93</w:t>
            </w:r>
          </w:p>
        </w:tc>
        <w:tc>
          <w:tcPr>
            <w:tcW w:w="146" w:type="pct"/>
          </w:tcPr>
          <w:p w14:paraId="75AB8588" w14:textId="77777777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vAlign w:val="bottom"/>
          </w:tcPr>
          <w:p w14:paraId="502EB9A7" w14:textId="63C4E823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10.04 – 11.61</w:t>
            </w:r>
          </w:p>
        </w:tc>
      </w:tr>
      <w:tr w:rsidR="002A3BD5" w:rsidRPr="004B3F1E" w14:paraId="06920AE9" w14:textId="77777777" w:rsidTr="00EF5E2E">
        <w:tc>
          <w:tcPr>
            <w:tcW w:w="3265" w:type="pct"/>
            <w:shd w:val="clear" w:color="auto" w:fill="auto"/>
          </w:tcPr>
          <w:p w14:paraId="109DB6F4" w14:textId="77777777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794" w:type="pct"/>
            <w:vAlign w:val="bottom"/>
          </w:tcPr>
          <w:p w14:paraId="0D80759A" w14:textId="7426D6B7" w:rsidR="002A3BD5" w:rsidRPr="004B3F1E" w:rsidRDefault="009B4E5D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2.00</w:t>
            </w:r>
          </w:p>
        </w:tc>
        <w:tc>
          <w:tcPr>
            <w:tcW w:w="146" w:type="pct"/>
          </w:tcPr>
          <w:p w14:paraId="142C48F3" w14:textId="77777777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vAlign w:val="bottom"/>
          </w:tcPr>
          <w:p w14:paraId="01F74801" w14:textId="71B324E1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2.00 – 3.00</w:t>
            </w:r>
          </w:p>
        </w:tc>
      </w:tr>
    </w:tbl>
    <w:p w14:paraId="2BB93722" w14:textId="77777777" w:rsidR="00045816" w:rsidRPr="004B3F1E" w:rsidRDefault="00045816" w:rsidP="0004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bookmarkEnd w:id="1"/>
    <w:p w14:paraId="7B84DD71" w14:textId="77777777" w:rsidR="00045816" w:rsidRPr="004B3F1E" w:rsidRDefault="0004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 w:rsidRPr="004B3F1E">
        <w:rPr>
          <w:rFonts w:asciiTheme="majorBidi" w:hAnsiTheme="majorBidi" w:cstheme="majorBidi"/>
          <w:bCs/>
          <w:sz w:val="30"/>
          <w:szCs w:val="30"/>
          <w:cs/>
        </w:rPr>
        <w:br w:type="page"/>
      </w:r>
    </w:p>
    <w:p w14:paraId="333041A8" w14:textId="77777777" w:rsidR="003E0FAD" w:rsidRPr="004B3F1E" w:rsidRDefault="003E0FAD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5D53A72A" w14:textId="77777777" w:rsidR="003E0FAD" w:rsidRPr="004B3F1E" w:rsidRDefault="003E0FAD" w:rsidP="003E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00"/>
        <w:gridCol w:w="1080"/>
        <w:gridCol w:w="270"/>
        <w:gridCol w:w="1170"/>
        <w:gridCol w:w="270"/>
        <w:gridCol w:w="990"/>
        <w:gridCol w:w="270"/>
        <w:gridCol w:w="1260"/>
        <w:gridCol w:w="270"/>
        <w:gridCol w:w="990"/>
      </w:tblGrid>
      <w:tr w:rsidR="00F076AD" w:rsidRPr="004B3F1E" w14:paraId="1091381A" w14:textId="77777777" w:rsidTr="002A3BD5">
        <w:trPr>
          <w:trHeight w:val="254"/>
          <w:tblHeader/>
        </w:trPr>
        <w:tc>
          <w:tcPr>
            <w:tcW w:w="2340" w:type="dxa"/>
          </w:tcPr>
          <w:p w14:paraId="6D40EDFE" w14:textId="77777777" w:rsidR="00F076AD" w:rsidRPr="004B3F1E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CCABF" w14:textId="77777777" w:rsidR="00F076AD" w:rsidRPr="004B3F1E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9"/>
          </w:tcPr>
          <w:p w14:paraId="6F93B4EF" w14:textId="76F03CE3" w:rsidR="00F076AD" w:rsidRPr="004B3F1E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76AD" w:rsidRPr="004B3F1E" w14:paraId="0CA7DFC6" w14:textId="77777777" w:rsidTr="002A3BD5">
        <w:trPr>
          <w:trHeight w:val="1280"/>
          <w:tblHeader/>
        </w:trPr>
        <w:tc>
          <w:tcPr>
            <w:tcW w:w="2340" w:type="dxa"/>
          </w:tcPr>
          <w:p w14:paraId="2E21F9EA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10043B" w14:textId="77777777" w:rsidR="00F076AD" w:rsidRPr="004B3F1E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FA2BD0" w14:textId="77777777" w:rsidR="00F076AD" w:rsidRPr="004B3F1E" w:rsidRDefault="00F076AD" w:rsidP="00662926">
            <w:pPr>
              <w:tabs>
                <w:tab w:val="clear" w:pos="1644"/>
                <w:tab w:val="clear" w:pos="1871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9CF4DA" w14:textId="7EE014CF" w:rsidR="00F076AD" w:rsidRPr="004B3F1E" w:rsidRDefault="00F076AD" w:rsidP="002A3BD5">
            <w:pPr>
              <w:tabs>
                <w:tab w:val="clear" w:pos="680"/>
              </w:tabs>
              <w:ind w:left="-103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F58E88A" w14:textId="77DAEC02" w:rsidR="00F076AD" w:rsidRPr="004B3F1E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DDE7A6" w14:textId="77777777" w:rsidR="00F076AD" w:rsidRPr="004B3F1E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center"/>
          </w:tcPr>
          <w:p w14:paraId="1C0CAC57" w14:textId="77777777" w:rsidR="00F076AD" w:rsidRPr="004B3F1E" w:rsidRDefault="00F076AD" w:rsidP="006A0C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D3C41B3" w14:textId="77777777" w:rsidR="00F076AD" w:rsidRPr="004B3F1E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เครื่องหมายการค้าและ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  <w:vAlign w:val="center"/>
          </w:tcPr>
          <w:p w14:paraId="7BB13D6D" w14:textId="77777777" w:rsidR="00F076AD" w:rsidRPr="004B3F1E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98E70CA" w14:textId="77777777" w:rsidR="00F076AD" w:rsidRPr="004B3F1E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9C854" w14:textId="77777777" w:rsidR="00F076AD" w:rsidRPr="004B3F1E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</w:p>
          <w:p w14:paraId="68D71B46" w14:textId="77777777" w:rsidR="00F076AD" w:rsidRPr="004B3F1E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70" w:type="dxa"/>
            <w:vAlign w:val="center"/>
          </w:tcPr>
          <w:p w14:paraId="1F3E47B0" w14:textId="77777777" w:rsidR="00F076AD" w:rsidRPr="004B3F1E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350FD0F" w14:textId="77777777" w:rsidR="00F076AD" w:rsidRPr="004B3F1E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90549" w14:textId="77777777" w:rsidR="00F076AD" w:rsidRPr="004B3F1E" w:rsidRDefault="00F076AD" w:rsidP="00ED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</w:tcPr>
          <w:p w14:paraId="061C9D63" w14:textId="77777777" w:rsidR="00F076AD" w:rsidRPr="004B3F1E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2CE869B" w14:textId="77777777" w:rsidR="00F076AD" w:rsidRPr="004B3F1E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E9F29" w14:textId="77777777" w:rsidR="00F076AD" w:rsidRPr="004B3F1E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FC99E0" w14:textId="77777777" w:rsidR="00F076AD" w:rsidRPr="004B3F1E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076AD" w:rsidRPr="004B3F1E" w14:paraId="1C776170" w14:textId="77777777" w:rsidTr="002A3BD5">
        <w:trPr>
          <w:trHeight w:val="329"/>
          <w:tblHeader/>
        </w:trPr>
        <w:tc>
          <w:tcPr>
            <w:tcW w:w="2340" w:type="dxa"/>
          </w:tcPr>
          <w:p w14:paraId="1F4067A7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964AEA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9"/>
          </w:tcPr>
          <w:p w14:paraId="21E655D4" w14:textId="346A06DE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76AD" w:rsidRPr="004B3F1E" w14:paraId="7563446C" w14:textId="77777777" w:rsidTr="002A3BD5">
        <w:trPr>
          <w:trHeight w:val="329"/>
        </w:trPr>
        <w:tc>
          <w:tcPr>
            <w:tcW w:w="2340" w:type="dxa"/>
          </w:tcPr>
          <w:p w14:paraId="2AE1D1BE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2ACB3451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36BED" w14:textId="3AC4CBCC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05105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E0F234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87003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DE2A2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C1588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2AA1F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53C12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E60C5" w14:textId="77777777" w:rsidR="00F076AD" w:rsidRPr="004B3F1E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BD5" w:rsidRPr="004B3F1E" w14:paraId="0A7123D0" w14:textId="77777777" w:rsidTr="002A3BD5">
        <w:trPr>
          <w:trHeight w:val="306"/>
        </w:trPr>
        <w:tc>
          <w:tcPr>
            <w:tcW w:w="2340" w:type="dxa"/>
            <w:shd w:val="clear" w:color="auto" w:fill="auto"/>
          </w:tcPr>
          <w:p w14:paraId="7C44E1C9" w14:textId="52D41B55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10BD6101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F9229" w14:textId="0EEF29C5" w:rsidR="002A3BD5" w:rsidRPr="002A3BD5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3BD5">
              <w:rPr>
                <w:rFonts w:asciiTheme="majorBidi" w:hAnsiTheme="majorBidi" w:cstheme="majorBidi"/>
                <w:sz w:val="30"/>
                <w:szCs w:val="30"/>
              </w:rPr>
              <w:t>50,496</w:t>
            </w:r>
          </w:p>
        </w:tc>
        <w:tc>
          <w:tcPr>
            <w:tcW w:w="270" w:type="dxa"/>
          </w:tcPr>
          <w:p w14:paraId="51D724FB" w14:textId="77777777" w:rsidR="002A3BD5" w:rsidRPr="002A3BD5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29536" w14:textId="69FE8719" w:rsidR="002A3BD5" w:rsidRPr="002A3BD5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3BD5">
              <w:rPr>
                <w:rFonts w:asciiTheme="majorBidi" w:hAnsiTheme="majorBidi" w:cstheme="majorBidi"/>
                <w:sz w:val="30"/>
                <w:szCs w:val="30"/>
              </w:rPr>
              <w:t>81,584</w:t>
            </w:r>
          </w:p>
        </w:tc>
        <w:tc>
          <w:tcPr>
            <w:tcW w:w="270" w:type="dxa"/>
          </w:tcPr>
          <w:p w14:paraId="6F132543" w14:textId="77777777" w:rsidR="002A3BD5" w:rsidRPr="002A3BD5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8963B7" w14:textId="442790F0" w:rsidR="002A3BD5" w:rsidRPr="002A3BD5" w:rsidRDefault="002A3BD5" w:rsidP="002A3BD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A3BD5"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4DC33E5E" w14:textId="77777777" w:rsidR="002A3BD5" w:rsidRPr="002A3BD5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3C82A6" w14:textId="6415D0DE" w:rsidR="002A3BD5" w:rsidRPr="002A3BD5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A3BD5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</w:p>
        </w:tc>
        <w:tc>
          <w:tcPr>
            <w:tcW w:w="270" w:type="dxa"/>
          </w:tcPr>
          <w:p w14:paraId="6A6D06B9" w14:textId="77777777" w:rsidR="002A3BD5" w:rsidRPr="002A3BD5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A7E10A" w14:textId="354968F6" w:rsidR="002A3BD5" w:rsidRPr="002A3BD5" w:rsidRDefault="002A3BD5" w:rsidP="002A3BD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A3BD5">
              <w:rPr>
                <w:rFonts w:asciiTheme="majorBidi" w:hAnsiTheme="majorBidi" w:cstheme="majorBidi"/>
                <w:sz w:val="30"/>
                <w:szCs w:val="30"/>
              </w:rPr>
              <w:t>135,231</w:t>
            </w:r>
          </w:p>
        </w:tc>
      </w:tr>
      <w:tr w:rsidR="002A3BD5" w:rsidRPr="004B3F1E" w14:paraId="27F10A9B" w14:textId="77777777" w:rsidTr="002A3BD5">
        <w:trPr>
          <w:trHeight w:val="329"/>
        </w:trPr>
        <w:tc>
          <w:tcPr>
            <w:tcW w:w="2340" w:type="dxa"/>
          </w:tcPr>
          <w:p w14:paraId="31779AAF" w14:textId="78BFF880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2AE34D36" w14:textId="758B3624" w:rsidR="002A3BD5" w:rsidRPr="002A3BD5" w:rsidRDefault="002A3BD5" w:rsidP="002A3BD5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74665E" w14:textId="5B350FC2" w:rsidR="002A3BD5" w:rsidRPr="004B3F1E" w:rsidRDefault="002A3BD5" w:rsidP="002A3BD5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14:paraId="7187FBBD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D16877" w14:textId="3056073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  <w:tc>
          <w:tcPr>
            <w:tcW w:w="270" w:type="dxa"/>
          </w:tcPr>
          <w:p w14:paraId="64A158CC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D87376" w14:textId="3F69CCD4" w:rsidR="002A3BD5" w:rsidRPr="004B3F1E" w:rsidRDefault="002A3BD5" w:rsidP="002A3BD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2382E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C20D09" w14:textId="3328395F" w:rsidR="002A3BD5" w:rsidRPr="004B3F1E" w:rsidRDefault="002A3BD5" w:rsidP="002A3BD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AE151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22D277" w14:textId="5991F363" w:rsidR="002A3BD5" w:rsidRPr="004B3F1E" w:rsidRDefault="002A3BD5" w:rsidP="002A3BD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6,535</w:t>
            </w:r>
          </w:p>
        </w:tc>
      </w:tr>
      <w:tr w:rsidR="002A3BD5" w:rsidRPr="004B3F1E" w14:paraId="3D814401" w14:textId="77777777" w:rsidTr="002A3BD5">
        <w:trPr>
          <w:trHeight w:val="329"/>
        </w:trPr>
        <w:tc>
          <w:tcPr>
            <w:tcW w:w="2340" w:type="dxa"/>
          </w:tcPr>
          <w:p w14:paraId="2189C8D2" w14:textId="77AD4F04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DE9E60C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2B3852" w14:textId="747A68BE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7,664</w:t>
            </w:r>
          </w:p>
        </w:tc>
        <w:tc>
          <w:tcPr>
            <w:tcW w:w="270" w:type="dxa"/>
          </w:tcPr>
          <w:p w14:paraId="021C7317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7EFE8" w14:textId="09D278E9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4C3B53C0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08CDA3" w14:textId="2DB8744A" w:rsidR="002A3BD5" w:rsidRPr="004B3F1E" w:rsidRDefault="002A3BD5" w:rsidP="002A3BD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C5945F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D9D628" w14:textId="1CCA1339" w:rsidR="002A3BD5" w:rsidRPr="004B3F1E" w:rsidRDefault="002A3BD5" w:rsidP="002A3BD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F9879C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D445A8" w14:textId="11AF223D" w:rsidR="002A3BD5" w:rsidRPr="004B3F1E" w:rsidRDefault="002A3BD5" w:rsidP="002A3BD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7,814</w:t>
            </w:r>
          </w:p>
        </w:tc>
      </w:tr>
      <w:tr w:rsidR="002A3BD5" w:rsidRPr="004B3F1E" w14:paraId="2062DB94" w14:textId="77777777" w:rsidTr="002A3BD5">
        <w:trPr>
          <w:trHeight w:val="306"/>
        </w:trPr>
        <w:tc>
          <w:tcPr>
            <w:tcW w:w="2340" w:type="dxa"/>
          </w:tcPr>
          <w:p w14:paraId="65309AF2" w14:textId="25175BD9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79F07D48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8AC0BE" w14:textId="3F0F8F91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1,484</w:t>
            </w:r>
          </w:p>
        </w:tc>
        <w:tc>
          <w:tcPr>
            <w:tcW w:w="270" w:type="dxa"/>
          </w:tcPr>
          <w:p w14:paraId="5810EAC6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B9F26" w14:textId="465C2831" w:rsidR="002A3BD5" w:rsidRPr="004B3F1E" w:rsidRDefault="002A3BD5" w:rsidP="002A3BD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539E4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AA56F" w14:textId="0DEFD96C" w:rsidR="002A3BD5" w:rsidRPr="004B3F1E" w:rsidRDefault="002A3BD5" w:rsidP="002A3BD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D989B7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4E4A9" w14:textId="29037AF0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(1,484)</w:t>
            </w:r>
          </w:p>
        </w:tc>
        <w:tc>
          <w:tcPr>
            <w:tcW w:w="270" w:type="dxa"/>
          </w:tcPr>
          <w:p w14:paraId="5544DD31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E68AAD" w14:textId="04354562" w:rsidR="002A3BD5" w:rsidRPr="004B3F1E" w:rsidRDefault="002A3BD5" w:rsidP="002A3BD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3BD5" w:rsidRPr="004B3F1E" w14:paraId="390988B0" w14:textId="77777777" w:rsidTr="002A3BD5">
        <w:trPr>
          <w:trHeight w:val="329"/>
        </w:trPr>
        <w:tc>
          <w:tcPr>
            <w:tcW w:w="2340" w:type="dxa"/>
          </w:tcPr>
          <w:p w14:paraId="0B8E703F" w14:textId="7159DFE7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4EAC3CC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FDCE3" w14:textId="23DD3965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(1,493)</w:t>
            </w:r>
          </w:p>
        </w:tc>
        <w:tc>
          <w:tcPr>
            <w:tcW w:w="270" w:type="dxa"/>
          </w:tcPr>
          <w:p w14:paraId="5589C32F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11D04C" w14:textId="1958DB2F" w:rsidR="002A3BD5" w:rsidRPr="004B3F1E" w:rsidRDefault="002A3BD5" w:rsidP="002A3BD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0AE81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E35BDC" w14:textId="456DA676" w:rsidR="002A3BD5" w:rsidRPr="004B3F1E" w:rsidRDefault="002A3BD5" w:rsidP="002A3BD5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7EE53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8EB31B" w14:textId="50D21B55" w:rsidR="002A3BD5" w:rsidRPr="004B3F1E" w:rsidRDefault="002A3BD5" w:rsidP="002A3BD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9DB31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DAAC1C" w14:textId="7AE28FE1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(1,493)</w:t>
            </w:r>
          </w:p>
        </w:tc>
      </w:tr>
      <w:tr w:rsidR="002A3BD5" w:rsidRPr="004B3F1E" w14:paraId="31D6AD21" w14:textId="77777777" w:rsidTr="002A3BD5">
        <w:trPr>
          <w:trHeight w:val="659"/>
        </w:trPr>
        <w:tc>
          <w:tcPr>
            <w:tcW w:w="2340" w:type="dxa"/>
            <w:shd w:val="clear" w:color="auto" w:fill="auto"/>
          </w:tcPr>
          <w:p w14:paraId="3DCD8B99" w14:textId="4B065BDD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11F61192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AAB763" w14:textId="77777777" w:rsidR="002A3BD5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B36DF0" w14:textId="400DC0D0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0" w:type="dxa"/>
          </w:tcPr>
          <w:p w14:paraId="5D8D81ED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53987D" w14:textId="77777777" w:rsidR="002A3BD5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20AA3B" w14:textId="3AD91DA8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87,679</w:t>
            </w:r>
          </w:p>
        </w:tc>
        <w:tc>
          <w:tcPr>
            <w:tcW w:w="270" w:type="dxa"/>
          </w:tcPr>
          <w:p w14:paraId="552F8A33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5AE88" w14:textId="30BE09C4" w:rsidR="002A3BD5" w:rsidRPr="004B3F1E" w:rsidRDefault="002A3BD5" w:rsidP="002A3BD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6F954F60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130A03" w14:textId="058962B2" w:rsidR="002A3BD5" w:rsidRPr="004B3F1E" w:rsidRDefault="002A3BD5" w:rsidP="002A3BD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403E9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C6CDEC" w14:textId="029C0CE0" w:rsidR="002A3BD5" w:rsidRPr="004B3F1E" w:rsidRDefault="002A3BD5" w:rsidP="002A3BD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148,087</w:t>
            </w:r>
          </w:p>
        </w:tc>
      </w:tr>
      <w:tr w:rsidR="00AE35BA" w:rsidRPr="004B3F1E" w14:paraId="05D9F2AE" w14:textId="77777777" w:rsidTr="002A3BD5">
        <w:trPr>
          <w:trHeight w:val="306"/>
        </w:trPr>
        <w:tc>
          <w:tcPr>
            <w:tcW w:w="2340" w:type="dxa"/>
            <w:shd w:val="clear" w:color="auto" w:fill="auto"/>
          </w:tcPr>
          <w:p w14:paraId="13BC8F07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235E81A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9EE8BD" w14:textId="6A80BAF3" w:rsidR="00AE35BA" w:rsidRPr="004B3F1E" w:rsidRDefault="00A56644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E35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7F535B65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62F7F" w14:textId="6286E382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08B8F415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786E0B" w14:textId="6BD2D44E" w:rsidR="00AE35BA" w:rsidRPr="004B3F1E" w:rsidRDefault="00AE35BA" w:rsidP="00AE35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22807A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A7920C" w14:textId="1B4F0A41" w:rsidR="00AE35BA" w:rsidRPr="009A31DC" w:rsidRDefault="009A31DC" w:rsidP="009A31D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669ACC5F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9F35A5" w14:textId="272BEA25" w:rsidR="00AE35BA" w:rsidRPr="004B3F1E" w:rsidRDefault="00AE35BA" w:rsidP="00AE35B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A31DC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="006313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E35BA" w:rsidRPr="004B3F1E" w14:paraId="73A9F46C" w14:textId="77777777" w:rsidTr="002A3BD5">
        <w:trPr>
          <w:trHeight w:val="329"/>
        </w:trPr>
        <w:tc>
          <w:tcPr>
            <w:tcW w:w="2340" w:type="dxa"/>
            <w:shd w:val="clear" w:color="auto" w:fill="auto"/>
          </w:tcPr>
          <w:p w14:paraId="153FBABB" w14:textId="4DA0F2B0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2B4242CA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D772A36" w14:textId="122C2497" w:rsidR="00AE35BA" w:rsidRPr="004B3F1E" w:rsidRDefault="00AE35BA" w:rsidP="00AE35B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9B19D4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ACD67" w14:textId="0985F63D" w:rsidR="00AE35BA" w:rsidRPr="004B3F1E" w:rsidRDefault="00AE35BA" w:rsidP="00AE35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76E6DE21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E47F9E" w14:textId="73444A2A" w:rsidR="00AE35BA" w:rsidRPr="004B3F1E" w:rsidRDefault="00AE35BA" w:rsidP="00AE35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008BF8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066C14" w14:textId="1DDE1C74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76D23F1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08A4DF" w14:textId="6CF656E5" w:rsidR="00AE35BA" w:rsidRPr="004B3F1E" w:rsidRDefault="00AE35BA" w:rsidP="00AE35B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35BA" w:rsidRPr="004B3F1E" w14:paraId="7687DCA9" w14:textId="77777777" w:rsidTr="002A3BD5">
        <w:trPr>
          <w:trHeight w:val="306"/>
        </w:trPr>
        <w:tc>
          <w:tcPr>
            <w:tcW w:w="2340" w:type="dxa"/>
            <w:shd w:val="clear" w:color="auto" w:fill="auto"/>
          </w:tcPr>
          <w:p w14:paraId="5A12C559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7FAF1629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6608F" w14:textId="428463E9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F323F8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B7A8A7" w14:textId="41707758" w:rsidR="00AE35BA" w:rsidRPr="004B3F1E" w:rsidRDefault="00AE35BA" w:rsidP="00AE35B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DD40D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4CD835" w14:textId="129F3108" w:rsidR="00AE35BA" w:rsidRPr="004B3F1E" w:rsidRDefault="00AE35BA" w:rsidP="00AE35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0F28CA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9CCEC9" w14:textId="2ACC0CEF" w:rsidR="00AE35BA" w:rsidRPr="004B3F1E" w:rsidRDefault="009A31DC" w:rsidP="009A31DC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B5C32C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0D33C5" w14:textId="5268E5EC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</w:t>
            </w:r>
            <w:r w:rsidR="009A3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E35BA" w:rsidRPr="004B3F1E" w14:paraId="04063D71" w14:textId="77777777" w:rsidTr="002A3BD5">
        <w:trPr>
          <w:trHeight w:val="353"/>
        </w:trPr>
        <w:tc>
          <w:tcPr>
            <w:tcW w:w="2340" w:type="dxa"/>
            <w:shd w:val="clear" w:color="auto" w:fill="auto"/>
          </w:tcPr>
          <w:p w14:paraId="55294644" w14:textId="4A319A46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3602AA36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4DE3A2" w14:textId="6BF9C9AE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49,675</w:t>
            </w:r>
          </w:p>
        </w:tc>
        <w:tc>
          <w:tcPr>
            <w:tcW w:w="270" w:type="dxa"/>
          </w:tcPr>
          <w:p w14:paraId="2522A987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CE5445" w14:textId="24F5961E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88,164</w:t>
            </w:r>
          </w:p>
        </w:tc>
        <w:tc>
          <w:tcPr>
            <w:tcW w:w="270" w:type="dxa"/>
          </w:tcPr>
          <w:p w14:paraId="2F83A5B2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87434" w14:textId="7C8CB9A9" w:rsidR="00AE35BA" w:rsidRPr="004B3F1E" w:rsidRDefault="00AE35BA" w:rsidP="00AE35BA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700EE739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96AF9" w14:textId="3DBB9483" w:rsidR="00AE35BA" w:rsidRPr="004B3F1E" w:rsidRDefault="00AE35BA" w:rsidP="00AE35B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199045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0A1A7" w14:textId="603D32D7" w:rsidR="00AE35BA" w:rsidRPr="004B3F1E" w:rsidRDefault="00AE35BA" w:rsidP="00AE35B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139,506</w:t>
            </w:r>
          </w:p>
        </w:tc>
      </w:tr>
    </w:tbl>
    <w:p w14:paraId="6C82A8FF" w14:textId="77777777" w:rsidR="006F5FCB" w:rsidRPr="001062DF" w:rsidRDefault="006F5FCB">
      <w:pPr>
        <w:rPr>
          <w:rFonts w:asciiTheme="majorBidi" w:hAnsiTheme="majorBidi" w:cstheme="majorBidi"/>
          <w:sz w:val="30"/>
          <w:szCs w:val="30"/>
        </w:rPr>
      </w:pPr>
      <w:r w:rsidRPr="001062D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540"/>
        <w:gridCol w:w="1170"/>
        <w:gridCol w:w="270"/>
        <w:gridCol w:w="1170"/>
        <w:gridCol w:w="270"/>
        <w:gridCol w:w="1080"/>
        <w:gridCol w:w="270"/>
        <w:gridCol w:w="1260"/>
        <w:gridCol w:w="270"/>
        <w:gridCol w:w="1083"/>
      </w:tblGrid>
      <w:tr w:rsidR="006F5FCB" w:rsidRPr="004B3F1E" w14:paraId="4A7F9D19" w14:textId="77777777" w:rsidTr="00662926">
        <w:trPr>
          <w:trHeight w:val="254"/>
          <w:tblHeader/>
        </w:trPr>
        <w:tc>
          <w:tcPr>
            <w:tcW w:w="2250" w:type="dxa"/>
          </w:tcPr>
          <w:p w14:paraId="247F9D52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4EC31207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3" w:type="dxa"/>
            <w:gridSpan w:val="9"/>
          </w:tcPr>
          <w:p w14:paraId="2C977C13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5FCB" w:rsidRPr="004B3F1E" w14:paraId="1B8A6214" w14:textId="77777777" w:rsidTr="0016367F">
        <w:trPr>
          <w:trHeight w:val="1280"/>
          <w:tblHeader/>
        </w:trPr>
        <w:tc>
          <w:tcPr>
            <w:tcW w:w="2250" w:type="dxa"/>
          </w:tcPr>
          <w:p w14:paraId="1CBAAAC4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4035DD25" w14:textId="77777777" w:rsidR="006F5FCB" w:rsidRPr="004B3F1E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71BA44" w14:textId="77777777" w:rsidR="006F5FCB" w:rsidRPr="004B3F1E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3BD23" w14:textId="7E6FDF32" w:rsidR="006F5FCB" w:rsidRPr="004B3F1E" w:rsidRDefault="006F5FCB" w:rsidP="00662926">
            <w:pPr>
              <w:tabs>
                <w:tab w:val="clear" w:pos="1871"/>
                <w:tab w:val="left" w:pos="3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D7BBA10" w14:textId="77777777" w:rsidR="006F5FCB" w:rsidRPr="004B3F1E" w:rsidRDefault="006F5FCB" w:rsidP="0066292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9DC330" w14:textId="77777777" w:rsidR="006F5FCB" w:rsidRPr="004B3F1E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center"/>
          </w:tcPr>
          <w:p w14:paraId="6555FE4C" w14:textId="77777777" w:rsidR="006F5FCB" w:rsidRPr="004B3F1E" w:rsidRDefault="006F5FCB" w:rsidP="00D267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F099F19" w14:textId="77777777" w:rsidR="006F5FCB" w:rsidRPr="004B3F1E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เครื่องหมายการค้าและ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  <w:vAlign w:val="center"/>
          </w:tcPr>
          <w:p w14:paraId="1F2954BB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FA44AD3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D73FAB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</w:p>
          <w:p w14:paraId="58B253BE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70" w:type="dxa"/>
            <w:vAlign w:val="center"/>
          </w:tcPr>
          <w:p w14:paraId="4C438AF2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6364778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60B376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</w:tcPr>
          <w:p w14:paraId="47D1B326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52D28741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9BA945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9A20A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F5FCB" w:rsidRPr="004B3F1E" w14:paraId="58959B33" w14:textId="77777777" w:rsidTr="00662926">
        <w:trPr>
          <w:trHeight w:val="329"/>
          <w:tblHeader/>
        </w:trPr>
        <w:tc>
          <w:tcPr>
            <w:tcW w:w="2250" w:type="dxa"/>
          </w:tcPr>
          <w:p w14:paraId="26E16A44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30B673BE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43" w:type="dxa"/>
            <w:gridSpan w:val="9"/>
          </w:tcPr>
          <w:p w14:paraId="62830CF9" w14:textId="77777777" w:rsidR="006F5FCB" w:rsidRPr="004B3F1E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FCB" w:rsidRPr="004B3F1E" w14:paraId="1E96CBAD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6766900D" w14:textId="77777777" w:rsidR="006F5FCB" w:rsidRPr="004B3F1E" w:rsidRDefault="006F5FCB" w:rsidP="006F5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</w:t>
            </w:r>
          </w:p>
          <w:p w14:paraId="10FD01A8" w14:textId="64B12421" w:rsidR="006F5FCB" w:rsidRPr="004B3F1E" w:rsidRDefault="006F5FCB" w:rsidP="006F5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จากการด้อยค่า</w:t>
            </w:r>
          </w:p>
        </w:tc>
        <w:tc>
          <w:tcPr>
            <w:tcW w:w="540" w:type="dxa"/>
          </w:tcPr>
          <w:p w14:paraId="55355003" w14:textId="77777777" w:rsidR="006F5FCB" w:rsidRPr="004B3F1E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B75F4" w14:textId="77777777" w:rsidR="006F5FCB" w:rsidRPr="004B3F1E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8FCF0" w14:textId="77777777" w:rsidR="006F5FCB" w:rsidRPr="004B3F1E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C613A" w14:textId="77777777" w:rsidR="006F5FCB" w:rsidRPr="004B3F1E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A9FFA" w14:textId="77777777" w:rsidR="006F5FCB" w:rsidRPr="004B3F1E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D7EC40" w14:textId="77777777" w:rsidR="006F5FCB" w:rsidRPr="004B3F1E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F1018" w14:textId="77777777" w:rsidR="006F5FCB" w:rsidRPr="004B3F1E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692F14" w14:textId="77777777" w:rsidR="006F5FCB" w:rsidRPr="004B3F1E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FDB40" w14:textId="77777777" w:rsidR="006F5FCB" w:rsidRPr="004B3F1E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6CAD694" w14:textId="77777777" w:rsidR="006F5FCB" w:rsidRPr="004B3F1E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3BD5" w:rsidRPr="004B3F1E" w14:paraId="48B433BF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0A4C0638" w14:textId="67103C30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59002821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A71ACE" w14:textId="2918C68B" w:rsidR="002A3BD5" w:rsidRPr="002A3BD5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3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35,830</w:t>
            </w:r>
          </w:p>
        </w:tc>
        <w:tc>
          <w:tcPr>
            <w:tcW w:w="270" w:type="dxa"/>
          </w:tcPr>
          <w:p w14:paraId="16BC1134" w14:textId="77777777" w:rsidR="002A3BD5" w:rsidRPr="002A3BD5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ECAC7D" w14:textId="3B366A2B" w:rsidR="002A3BD5" w:rsidRPr="002A3BD5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A3BD5">
              <w:rPr>
                <w:rFonts w:asciiTheme="majorBidi" w:hAnsiTheme="majorBidi" w:cstheme="majorBidi"/>
                <w:sz w:val="30"/>
                <w:szCs w:val="30"/>
              </w:rPr>
              <w:t>3,808</w:t>
            </w:r>
          </w:p>
        </w:tc>
        <w:tc>
          <w:tcPr>
            <w:tcW w:w="270" w:type="dxa"/>
          </w:tcPr>
          <w:p w14:paraId="5DA224E1" w14:textId="77777777" w:rsidR="002A3BD5" w:rsidRPr="002A3BD5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6DB40A" w14:textId="0FB6889A" w:rsidR="002A3BD5" w:rsidRPr="002A3BD5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A3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</w:tcPr>
          <w:p w14:paraId="7BA0B779" w14:textId="77777777" w:rsidR="002A3BD5" w:rsidRPr="002A3BD5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ABA6F9" w14:textId="56E37977" w:rsidR="002A3BD5" w:rsidRPr="002A3BD5" w:rsidRDefault="002A3BD5" w:rsidP="002A3BD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A3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18EC6" w14:textId="77777777" w:rsidR="002A3BD5" w:rsidRPr="002A3BD5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33F267C" w14:textId="769C0FFD" w:rsidR="002A3BD5" w:rsidRPr="002A3BD5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A3BD5">
              <w:rPr>
                <w:rFonts w:asciiTheme="majorBidi" w:hAnsiTheme="majorBidi" w:cstheme="majorBidi"/>
                <w:sz w:val="30"/>
                <w:szCs w:val="30"/>
              </w:rPr>
              <w:t>39,975</w:t>
            </w:r>
          </w:p>
        </w:tc>
      </w:tr>
      <w:tr w:rsidR="002A3BD5" w:rsidRPr="004B3F1E" w14:paraId="64C3DE50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4431F1EA" w14:textId="5B653574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40" w:type="dxa"/>
          </w:tcPr>
          <w:p w14:paraId="6C5E32D2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D32B602" w14:textId="2613C939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10,308</w:t>
            </w:r>
          </w:p>
        </w:tc>
        <w:tc>
          <w:tcPr>
            <w:tcW w:w="270" w:type="dxa"/>
          </w:tcPr>
          <w:p w14:paraId="0D7D2493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F0D793" w14:textId="11299109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768AD068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6A13DA" w14:textId="5C31D7C6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6E886597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AE3211" w14:textId="65453F8D" w:rsidR="002A3BD5" w:rsidRPr="004B3F1E" w:rsidRDefault="002A3BD5" w:rsidP="002A3BD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37259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F066E56" w14:textId="2B281CD3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10,717</w:t>
            </w:r>
          </w:p>
        </w:tc>
      </w:tr>
      <w:tr w:rsidR="002A3BD5" w:rsidRPr="004B3F1E" w14:paraId="1C8711ED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493493AE" w14:textId="05C27CED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40" w:type="dxa"/>
          </w:tcPr>
          <w:p w14:paraId="2C911E95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CC61C0" w14:textId="7319B74B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(368)</w:t>
            </w:r>
          </w:p>
        </w:tc>
        <w:tc>
          <w:tcPr>
            <w:tcW w:w="270" w:type="dxa"/>
          </w:tcPr>
          <w:p w14:paraId="19CF03EE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D67AA2" w14:textId="6EBEF71C" w:rsidR="002A3BD5" w:rsidRPr="004B3F1E" w:rsidRDefault="002A3BD5" w:rsidP="002A3BD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B6309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82FD01" w14:textId="35CC7C50" w:rsidR="002A3BD5" w:rsidRPr="004B3F1E" w:rsidRDefault="002A3BD5" w:rsidP="002A3BD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0D3B4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365510" w14:textId="59244B58" w:rsidR="002A3BD5" w:rsidRPr="004B3F1E" w:rsidRDefault="002A3BD5" w:rsidP="002A3BD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6A3B41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C6FEA94" w14:textId="0EFA68A8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(368)</w:t>
            </w:r>
          </w:p>
        </w:tc>
      </w:tr>
      <w:tr w:rsidR="002A3BD5" w:rsidRPr="004B3F1E" w14:paraId="53A87E22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04C762C7" w14:textId="113EA26D" w:rsidR="002A3BD5" w:rsidRPr="004B3F1E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40" w:type="dxa"/>
          </w:tcPr>
          <w:p w14:paraId="30765D05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8E5A34" w14:textId="77777777" w:rsidR="002A3BD5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5633EB9" w14:textId="35895BAA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45,770</w:t>
            </w:r>
          </w:p>
        </w:tc>
        <w:tc>
          <w:tcPr>
            <w:tcW w:w="270" w:type="dxa"/>
          </w:tcPr>
          <w:p w14:paraId="0B6A293C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BC971A" w14:textId="2566BFFC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4,050</w:t>
            </w:r>
          </w:p>
        </w:tc>
        <w:tc>
          <w:tcPr>
            <w:tcW w:w="270" w:type="dxa"/>
          </w:tcPr>
          <w:p w14:paraId="17FD6BAF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18C4A2" w14:textId="71DFFC90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0" w:type="dxa"/>
          </w:tcPr>
          <w:p w14:paraId="013C6434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DCE15B" w14:textId="38E90E3C" w:rsidR="002A3BD5" w:rsidRPr="004B3F1E" w:rsidRDefault="002A3BD5" w:rsidP="002A3BD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E17F5" w14:textId="77777777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FA9E44F" w14:textId="5FD3D941" w:rsidR="002A3BD5" w:rsidRPr="004B3F1E" w:rsidRDefault="002A3BD5" w:rsidP="002A3B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50,324</w:t>
            </w:r>
          </w:p>
        </w:tc>
      </w:tr>
      <w:tr w:rsidR="00AE35BA" w:rsidRPr="004B3F1E" w14:paraId="114C0560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01FBAEDE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40" w:type="dxa"/>
          </w:tcPr>
          <w:p w14:paraId="4536C648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E76744" w14:textId="0B371E95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</w:t>
            </w:r>
            <w:r w:rsidR="006313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87148BC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003482" w14:textId="4D12722D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4BEB26DC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3E9247" w14:textId="57B3002A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567E64CA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ED7FA9" w14:textId="091A209B" w:rsidR="00AE35BA" w:rsidRPr="004B3F1E" w:rsidRDefault="00AE35BA" w:rsidP="00AE35B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74DE9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4584C37A" w14:textId="494D9F4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63137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AE35BA" w:rsidRPr="004B3F1E" w14:paraId="78F68DCB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55F8F6F3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40" w:type="dxa"/>
          </w:tcPr>
          <w:p w14:paraId="78B48396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E5DD3AC" w14:textId="1AE55111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13,274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08E218F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AA4E02" w14:textId="6A63B0EC" w:rsidR="00AE35BA" w:rsidRPr="004B3F1E" w:rsidRDefault="00AE35BA" w:rsidP="00AE35B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F5B26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D89206" w14:textId="0D872CF9" w:rsidR="00AE35BA" w:rsidRPr="004B3F1E" w:rsidRDefault="00AE35BA" w:rsidP="00AE35B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66EC7C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8B3813" w14:textId="15D4FAC4" w:rsidR="00AE35BA" w:rsidRPr="004B3F1E" w:rsidRDefault="00AE35BA" w:rsidP="00AE35B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3015F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9889CDD" w14:textId="26A4EE6C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13,274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E35BA" w:rsidRPr="004B3F1E" w14:paraId="413045E3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25AA97D6" w14:textId="67F8B5BF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40" w:type="dxa"/>
          </w:tcPr>
          <w:p w14:paraId="04283983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7E78DC" w14:textId="205B6813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40,588</w:t>
            </w:r>
          </w:p>
        </w:tc>
        <w:tc>
          <w:tcPr>
            <w:tcW w:w="270" w:type="dxa"/>
          </w:tcPr>
          <w:p w14:paraId="60EF8482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B6157" w14:textId="6DB45546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4,345</w:t>
            </w:r>
          </w:p>
        </w:tc>
        <w:tc>
          <w:tcPr>
            <w:tcW w:w="270" w:type="dxa"/>
          </w:tcPr>
          <w:p w14:paraId="329238F2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7CCC" w14:textId="3A385D5C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70" w:type="dxa"/>
          </w:tcPr>
          <w:p w14:paraId="378372A1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16022" w14:textId="1F6260E0" w:rsidR="00AE35BA" w:rsidRPr="004B3F1E" w:rsidRDefault="00AE35BA" w:rsidP="00AE35B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61C36F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32CF2" w14:textId="1C2B2BAC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45,604</w:t>
            </w:r>
          </w:p>
        </w:tc>
      </w:tr>
      <w:tr w:rsidR="00AE35BA" w:rsidRPr="004B3F1E" w14:paraId="268A2050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73F5E69C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B9CE403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40" w:type="dxa"/>
          </w:tcPr>
          <w:p w14:paraId="4180040B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04C5A" w14:textId="16331A2E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E177A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A763B0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80B89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F7FBD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646CB9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ABC0CF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0A99B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476212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35BA" w:rsidRPr="004B3F1E" w14:paraId="0EE04A97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1C065363" w14:textId="0D0FD703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02241188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4A8601" w14:textId="3CBE004A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12,971</w:t>
            </w:r>
          </w:p>
        </w:tc>
        <w:tc>
          <w:tcPr>
            <w:tcW w:w="270" w:type="dxa"/>
          </w:tcPr>
          <w:p w14:paraId="4E038D62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53CB34" w14:textId="78B6EEB8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83,629</w:t>
            </w:r>
          </w:p>
        </w:tc>
        <w:tc>
          <w:tcPr>
            <w:tcW w:w="270" w:type="dxa"/>
            <w:vAlign w:val="bottom"/>
          </w:tcPr>
          <w:p w14:paraId="1EA78B98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A309E2" w14:textId="6553EA59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1,163</w:t>
            </w:r>
          </w:p>
        </w:tc>
        <w:tc>
          <w:tcPr>
            <w:tcW w:w="270" w:type="dxa"/>
            <w:vAlign w:val="bottom"/>
          </w:tcPr>
          <w:p w14:paraId="35BED767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55A5C03" w14:textId="706CA75E" w:rsidR="00AE35BA" w:rsidRPr="004B3F1E" w:rsidRDefault="00AE35BA" w:rsidP="00AE35B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88D7E0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6ACE7EB8" w14:textId="0D9059BA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97,763</w:t>
            </w:r>
          </w:p>
        </w:tc>
      </w:tr>
      <w:tr w:rsidR="00AE35BA" w:rsidRPr="004B3F1E" w14:paraId="749E4CA8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4D9A2C24" w14:textId="663E5C43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40" w:type="dxa"/>
          </w:tcPr>
          <w:p w14:paraId="5C70F3A1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82717AF" w14:textId="6643C346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9,087</w:t>
            </w:r>
          </w:p>
        </w:tc>
        <w:tc>
          <w:tcPr>
            <w:tcW w:w="270" w:type="dxa"/>
          </w:tcPr>
          <w:p w14:paraId="6EC472E8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79226D" w14:textId="50A7462C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83,819</w:t>
            </w:r>
          </w:p>
        </w:tc>
        <w:tc>
          <w:tcPr>
            <w:tcW w:w="270" w:type="dxa"/>
            <w:vAlign w:val="bottom"/>
          </w:tcPr>
          <w:p w14:paraId="1F2A51B1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8CBF94" w14:textId="3C3BD57C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70" w:type="dxa"/>
            <w:vAlign w:val="bottom"/>
          </w:tcPr>
          <w:p w14:paraId="739E72A8" w14:textId="77777777" w:rsidR="00AE35BA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A1901E" w14:textId="5E79C52B" w:rsidR="00AE35BA" w:rsidRPr="004B3F1E" w:rsidRDefault="00AE35BA" w:rsidP="00AE35B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12296C1" w14:textId="77777777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56FE4B5F" w14:textId="008DFBA2" w:rsidR="00AE35BA" w:rsidRPr="004B3F1E" w:rsidRDefault="00AE35BA" w:rsidP="00AE3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93,902</w:t>
            </w:r>
          </w:p>
        </w:tc>
      </w:tr>
    </w:tbl>
    <w:p w14:paraId="77EFBE5E" w14:textId="77777777" w:rsidR="008B14E9" w:rsidRPr="004B3F1E" w:rsidRDefault="008B14E9" w:rsidP="003E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0AC1B8C4" w14:textId="2D0C4364" w:rsidR="000F5A89" w:rsidRPr="004B3F1E" w:rsidRDefault="00FA728A" w:rsidP="0083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E60D38" w:rsidRPr="004B3F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3383" w:rsidRPr="004B3F1E">
        <w:rPr>
          <w:rFonts w:asciiTheme="majorBidi" w:hAnsiTheme="majorBidi" w:cstheme="majorBidi"/>
          <w:sz w:val="30"/>
          <w:szCs w:val="30"/>
        </w:rPr>
        <w:t>2562</w:t>
      </w:r>
      <w:r w:rsidR="00E60D38" w:rsidRPr="004B3F1E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บริษัทย่อยแห่งหนึ่งได้ทำสัญญาลิขสิทธิ์ เครื่องหมายการค้าและการให้ความช่วยเหลือทางเทคนิคกับบริษัทในต่างประเทศแห่งหนึ่ง (ผู้ให้สิทธิ์) โดยมีผลบังคับใช้ตั้งแต่วันที่ </w:t>
      </w:r>
      <w:r w:rsidR="00543383" w:rsidRPr="004B3F1E">
        <w:rPr>
          <w:rFonts w:asciiTheme="majorBidi" w:hAnsiTheme="majorBidi" w:cstheme="majorBidi"/>
          <w:sz w:val="30"/>
          <w:szCs w:val="30"/>
        </w:rPr>
        <w:t>22</w:t>
      </w:r>
      <w:r w:rsidR="00E60D38" w:rsidRPr="004B3F1E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43383" w:rsidRPr="004B3F1E">
        <w:rPr>
          <w:rFonts w:asciiTheme="majorBidi" w:hAnsiTheme="majorBidi" w:cstheme="majorBidi"/>
          <w:sz w:val="30"/>
          <w:szCs w:val="30"/>
        </w:rPr>
        <w:t>2562</w:t>
      </w:r>
      <w:r w:rsidR="00E60D38" w:rsidRPr="004B3F1E">
        <w:rPr>
          <w:rFonts w:asciiTheme="majorBidi" w:hAnsiTheme="majorBidi" w:cstheme="majorBidi"/>
          <w:sz w:val="30"/>
          <w:szCs w:val="30"/>
          <w:cs/>
        </w:rPr>
        <w:t xml:space="preserve"> ซึ่งคู่สัญญาจะได้รับสิทธิในการพัฒนาและการประกอบธุรกิจร้านอาหารจีนประเภทติ่มซำภายใต้ชื่อ </w:t>
      </w:r>
      <w:r w:rsidR="00E60D38" w:rsidRPr="004B3F1E">
        <w:rPr>
          <w:rFonts w:asciiTheme="majorBidi" w:hAnsiTheme="majorBidi" w:cstheme="majorBidi"/>
          <w:sz w:val="30"/>
          <w:szCs w:val="30"/>
        </w:rPr>
        <w:t xml:space="preserve">“Din’s” </w:t>
      </w:r>
      <w:r w:rsidR="00E60D38" w:rsidRPr="004B3F1E">
        <w:rPr>
          <w:rFonts w:asciiTheme="majorBidi" w:hAnsiTheme="majorBidi" w:cstheme="majorBidi"/>
          <w:sz w:val="30"/>
          <w:szCs w:val="30"/>
          <w:cs/>
        </w:rPr>
        <w:t xml:space="preserve">ในประเทศไทย ในการนี้ บริษัทย่อยดังกล่าวผูกพันที่จะต้องจ่ายค่าธรรมเนียมแรกเริ่มและค่าสิทธิใช้เครื่องหมายการค้าให้กับผู้ให้สิทธิ์ในอัตราตามที่ระบุไว้ในสัญญา สัญญามีผลบังคับใช้เป็นระยะเวลา </w:t>
      </w:r>
      <w:r w:rsidR="00543383" w:rsidRPr="004B3F1E">
        <w:rPr>
          <w:rFonts w:asciiTheme="majorBidi" w:hAnsiTheme="majorBidi" w:cstheme="majorBidi"/>
          <w:sz w:val="30"/>
          <w:szCs w:val="30"/>
        </w:rPr>
        <w:t>10</w:t>
      </w:r>
      <w:r w:rsidR="00E60D38" w:rsidRPr="004B3F1E">
        <w:rPr>
          <w:rFonts w:asciiTheme="majorBidi" w:hAnsiTheme="majorBidi" w:cstheme="majorBidi"/>
          <w:sz w:val="30"/>
          <w:szCs w:val="30"/>
          <w:cs/>
        </w:rPr>
        <w:t xml:space="preserve"> ปี จนถึงวันที่ </w:t>
      </w:r>
      <w:r w:rsidR="00543383" w:rsidRPr="004B3F1E">
        <w:rPr>
          <w:rFonts w:asciiTheme="majorBidi" w:hAnsiTheme="majorBidi" w:cstheme="majorBidi"/>
          <w:sz w:val="30"/>
          <w:szCs w:val="30"/>
        </w:rPr>
        <w:t>22</w:t>
      </w:r>
      <w:r w:rsidR="00E60D38" w:rsidRPr="004B3F1E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="000F5A89" w:rsidRPr="004B3F1E">
        <w:rPr>
          <w:rFonts w:asciiTheme="majorBidi" w:hAnsiTheme="majorBidi" w:cstheme="majorBidi"/>
          <w:sz w:val="30"/>
          <w:szCs w:val="30"/>
        </w:rPr>
        <w:t xml:space="preserve"> 2572</w:t>
      </w:r>
      <w:r w:rsidR="00E60D38" w:rsidRPr="004B3F1E">
        <w:rPr>
          <w:rFonts w:asciiTheme="majorBidi" w:hAnsiTheme="majorBidi" w:cstheme="majorBidi"/>
          <w:sz w:val="30"/>
          <w:szCs w:val="30"/>
          <w:cs/>
        </w:rPr>
        <w:t xml:space="preserve"> โดยมีเงื่อนไขในการต่อสัญญาใหม่เพิ่มอีก </w:t>
      </w:r>
      <w:r w:rsidR="00543383" w:rsidRPr="004B3F1E">
        <w:rPr>
          <w:rFonts w:asciiTheme="majorBidi" w:hAnsiTheme="majorBidi" w:cstheme="majorBidi"/>
          <w:sz w:val="30"/>
          <w:szCs w:val="30"/>
        </w:rPr>
        <w:t>10</w:t>
      </w:r>
      <w:r w:rsidR="00E60D38" w:rsidRPr="004B3F1E">
        <w:rPr>
          <w:rFonts w:asciiTheme="majorBidi" w:hAnsiTheme="majorBidi" w:cstheme="majorBidi"/>
          <w:sz w:val="30"/>
          <w:szCs w:val="30"/>
          <w:cs/>
        </w:rPr>
        <w:t xml:space="preserve"> ปี โดยต้องมีการบอกกล่าวล่วงหน้าเป็นลายลักษณ์อักษรไม่น้อยกว่า </w:t>
      </w:r>
      <w:r w:rsidR="00543383" w:rsidRPr="004B3F1E">
        <w:rPr>
          <w:rFonts w:asciiTheme="majorBidi" w:hAnsiTheme="majorBidi" w:cstheme="majorBidi"/>
          <w:sz w:val="30"/>
          <w:szCs w:val="30"/>
        </w:rPr>
        <w:t>12</w:t>
      </w:r>
      <w:r w:rsidR="00E60D38" w:rsidRPr="004B3F1E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4367075F" w14:textId="32087D75" w:rsidR="00DF2C64" w:rsidRPr="004B3F1E" w:rsidRDefault="00DF2C64" w:rsidP="0083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3F1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2929EA7" w14:textId="77777777" w:rsidR="00E15738" w:rsidRPr="001062DF" w:rsidRDefault="00E15738" w:rsidP="001062DF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062D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</w:t>
      </w:r>
      <w:r w:rsidR="00ED627A" w:rsidRPr="001062DF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เครื่องหมายการค้า</w:t>
      </w:r>
      <w:r w:rsidRPr="001062D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DD5006" w14:textId="77777777" w:rsidR="00E15738" w:rsidRPr="001062DF" w:rsidRDefault="00E15738" w:rsidP="001062DF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14:paraId="1E53CA7A" w14:textId="68BCC341" w:rsidR="00E15738" w:rsidRPr="001062DF" w:rsidRDefault="00E15738" w:rsidP="001062D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62DF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</w:t>
      </w:r>
      <w:r w:rsidR="00ED627A" w:rsidRPr="001062DF">
        <w:rPr>
          <w:rFonts w:asciiTheme="majorBidi" w:hAnsiTheme="majorBidi" w:cstheme="majorBidi"/>
          <w:sz w:val="30"/>
          <w:szCs w:val="30"/>
          <w:cs/>
        </w:rPr>
        <w:t>เครื่องหมายการค้า</w:t>
      </w:r>
      <w:r w:rsidRPr="001062DF">
        <w:rPr>
          <w:rFonts w:asciiTheme="majorBidi" w:hAnsiTheme="majorBidi" w:cstheme="majorBidi"/>
          <w:sz w:val="30"/>
          <w:szCs w:val="30"/>
          <w:cs/>
        </w:rPr>
        <w:t>ได้ถูกปันส่วนให้กับหน่วยสินทรัพย์ที่ก่อให้เกิด</w:t>
      </w:r>
      <w:r w:rsidR="002C6C16" w:rsidRPr="001062DF">
        <w:rPr>
          <w:rFonts w:asciiTheme="majorBidi" w:hAnsiTheme="majorBidi" w:cstheme="majorBidi"/>
          <w:sz w:val="30"/>
          <w:szCs w:val="30"/>
          <w:cs/>
        </w:rPr>
        <w:br/>
      </w:r>
      <w:r w:rsidRPr="001062DF">
        <w:rPr>
          <w:rFonts w:asciiTheme="majorBidi" w:hAnsiTheme="majorBidi" w:cstheme="majorBidi"/>
          <w:sz w:val="30"/>
          <w:szCs w:val="30"/>
          <w:cs/>
        </w:rPr>
        <w:t xml:space="preserve">เงินสดของกลุ่มบริษัท (แผนกที่มีการดำเนินงาน) ดังต่อไปนี้ </w:t>
      </w:r>
    </w:p>
    <w:p w14:paraId="0F8B6B10" w14:textId="77777777" w:rsidR="00E15738" w:rsidRPr="001062DF" w:rsidRDefault="00E15738" w:rsidP="001062DF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080"/>
        <w:gridCol w:w="1350"/>
        <w:gridCol w:w="270"/>
        <w:gridCol w:w="1324"/>
      </w:tblGrid>
      <w:tr w:rsidR="00E15738" w:rsidRPr="001062DF" w14:paraId="38939E4D" w14:textId="77777777" w:rsidTr="002A3BD5">
        <w:trPr>
          <w:trHeight w:val="308"/>
          <w:tblHeader/>
        </w:trPr>
        <w:tc>
          <w:tcPr>
            <w:tcW w:w="5130" w:type="dxa"/>
          </w:tcPr>
          <w:p w14:paraId="7296F5E3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404B2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4" w:type="dxa"/>
            <w:gridSpan w:val="3"/>
          </w:tcPr>
          <w:p w14:paraId="2C14E4A0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2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15738" w:rsidRPr="001062DF" w14:paraId="3C954B71" w14:textId="77777777" w:rsidTr="00EE3E9D">
        <w:trPr>
          <w:tblHeader/>
        </w:trPr>
        <w:tc>
          <w:tcPr>
            <w:tcW w:w="5130" w:type="dxa"/>
          </w:tcPr>
          <w:p w14:paraId="122CB117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926CE9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7691145" w14:textId="3CE17634" w:rsidR="00E15738" w:rsidRPr="001062DF" w:rsidRDefault="0016367F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BD5" w:rsidRPr="001062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04C849C1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14:paraId="12C221BF" w14:textId="4EF5BCA7" w:rsidR="00E15738" w:rsidRPr="001062DF" w:rsidRDefault="0016367F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BD5" w:rsidRPr="001062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15738" w:rsidRPr="001062DF" w14:paraId="446ACA5A" w14:textId="77777777" w:rsidTr="002A3BD5">
        <w:trPr>
          <w:tblHeader/>
        </w:trPr>
        <w:tc>
          <w:tcPr>
            <w:tcW w:w="5130" w:type="dxa"/>
          </w:tcPr>
          <w:p w14:paraId="467C0A96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AF02D9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4" w:type="dxa"/>
            <w:gridSpan w:val="3"/>
          </w:tcPr>
          <w:p w14:paraId="180CF6F5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62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7588" w:rsidRPr="001062DF" w14:paraId="4E125031" w14:textId="77777777" w:rsidTr="00E97588">
        <w:tc>
          <w:tcPr>
            <w:tcW w:w="5130" w:type="dxa"/>
          </w:tcPr>
          <w:p w14:paraId="4FE1C51F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เครื่องหมายการค้า – กลุ่มที่ </w:t>
            </w:r>
            <w:r w:rsidRPr="001062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3541BB7" w14:textId="77777777" w:rsidR="00E97588" w:rsidRPr="001062DF" w:rsidRDefault="00E97588" w:rsidP="00E975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B81312" w14:textId="598A7BB2" w:rsidR="00E97588" w:rsidRPr="00E97588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E97588">
              <w:rPr>
                <w:rFonts w:asciiTheme="majorBidi" w:hAnsiTheme="majorBidi" w:cstheme="majorBidi"/>
                <w:sz w:val="30"/>
                <w:szCs w:val="30"/>
              </w:rPr>
              <w:t>35,932</w:t>
            </w:r>
          </w:p>
        </w:tc>
        <w:tc>
          <w:tcPr>
            <w:tcW w:w="270" w:type="dxa"/>
          </w:tcPr>
          <w:p w14:paraId="6CC08057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30086B8A" w14:textId="42231C7E" w:rsidR="00E97588" w:rsidRPr="001062DF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</w:rPr>
              <w:t>35,932</w:t>
            </w:r>
          </w:p>
        </w:tc>
      </w:tr>
      <w:tr w:rsidR="00E97588" w:rsidRPr="001062DF" w14:paraId="0202379C" w14:textId="77777777" w:rsidTr="00E97588">
        <w:tc>
          <w:tcPr>
            <w:tcW w:w="5130" w:type="dxa"/>
            <w:shd w:val="clear" w:color="auto" w:fill="auto"/>
          </w:tcPr>
          <w:p w14:paraId="2F9B5772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เครื่องหมายการค้า – กลุ่มที่ </w:t>
            </w:r>
            <w:r w:rsidRPr="001062D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5767C9D" w14:textId="77777777" w:rsidR="00E97588" w:rsidRPr="001062DF" w:rsidRDefault="00E97588" w:rsidP="00E975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9788D2" w14:textId="30B8325B" w:rsidR="00E97588" w:rsidRPr="00E97588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75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28,480</w:t>
            </w:r>
          </w:p>
        </w:tc>
        <w:tc>
          <w:tcPr>
            <w:tcW w:w="270" w:type="dxa"/>
          </w:tcPr>
          <w:p w14:paraId="1968CED0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4D2B1F7" w14:textId="68D841A3" w:rsidR="00E97588" w:rsidRPr="001062DF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28,480</w:t>
            </w:r>
          </w:p>
        </w:tc>
      </w:tr>
      <w:tr w:rsidR="00E97588" w:rsidRPr="001062DF" w14:paraId="57F88E22" w14:textId="77777777" w:rsidTr="00E97588">
        <w:tc>
          <w:tcPr>
            <w:tcW w:w="5130" w:type="dxa"/>
            <w:shd w:val="clear" w:color="auto" w:fill="auto"/>
          </w:tcPr>
          <w:p w14:paraId="01E9C85B" w14:textId="568F1586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เครื่องหมายการค้า – กลุ่มที่ </w:t>
            </w:r>
            <w:r w:rsidRPr="001062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00B80E59" w14:textId="77777777" w:rsidR="00E97588" w:rsidRPr="001062DF" w:rsidRDefault="00E97588" w:rsidP="00E975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0B2428" w14:textId="2570ACF8" w:rsidR="00E97588" w:rsidRPr="00E97588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75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8,423</w:t>
            </w:r>
          </w:p>
        </w:tc>
        <w:tc>
          <w:tcPr>
            <w:tcW w:w="270" w:type="dxa"/>
          </w:tcPr>
          <w:p w14:paraId="3676E95E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0AE395DA" w14:textId="7A786CE8" w:rsidR="00E97588" w:rsidRPr="001062DF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8,423</w:t>
            </w:r>
          </w:p>
        </w:tc>
      </w:tr>
      <w:tr w:rsidR="00E97588" w:rsidRPr="001062DF" w14:paraId="2469B75C" w14:textId="77777777" w:rsidTr="00E97588">
        <w:tc>
          <w:tcPr>
            <w:tcW w:w="5130" w:type="dxa"/>
            <w:shd w:val="clear" w:color="auto" w:fill="auto"/>
          </w:tcPr>
          <w:p w14:paraId="12477288" w14:textId="66B58E16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เครื่องหมายการค้า – กลุ่มที่ </w:t>
            </w:r>
            <w:r w:rsidRPr="001062D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5A0188D9" w14:textId="77777777" w:rsidR="00E97588" w:rsidRPr="001062DF" w:rsidRDefault="00E97588" w:rsidP="00E975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BC494" w14:textId="6EA86CC0" w:rsidR="00E97588" w:rsidRPr="00E97588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75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5,945</w:t>
            </w:r>
          </w:p>
        </w:tc>
        <w:tc>
          <w:tcPr>
            <w:tcW w:w="270" w:type="dxa"/>
          </w:tcPr>
          <w:p w14:paraId="7AE109C6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640F0FC" w14:textId="37CBDBEE" w:rsidR="00E97588" w:rsidRPr="001062DF" w:rsidRDefault="00E97588" w:rsidP="00E9758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5,945</w:t>
            </w:r>
          </w:p>
        </w:tc>
      </w:tr>
      <w:tr w:rsidR="00E97588" w:rsidRPr="001062DF" w14:paraId="331899B4" w14:textId="77777777" w:rsidTr="00E97588">
        <w:tc>
          <w:tcPr>
            <w:tcW w:w="5130" w:type="dxa"/>
            <w:shd w:val="clear" w:color="auto" w:fill="auto"/>
          </w:tcPr>
          <w:p w14:paraId="2A1C1E36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BFBC7D" w14:textId="77777777" w:rsidR="00E97588" w:rsidRPr="001062DF" w:rsidRDefault="00E97588" w:rsidP="00E975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EBABD" w14:textId="4E60E69A" w:rsidR="00E97588" w:rsidRPr="00E97588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78,780</w:t>
            </w:r>
          </w:p>
        </w:tc>
        <w:tc>
          <w:tcPr>
            <w:tcW w:w="270" w:type="dxa"/>
          </w:tcPr>
          <w:p w14:paraId="733EA864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5CF0C53" w14:textId="64E8B8D0" w:rsidR="00E97588" w:rsidRPr="001062DF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78,780</w:t>
            </w:r>
          </w:p>
        </w:tc>
      </w:tr>
      <w:tr w:rsidR="00E97588" w:rsidRPr="001062DF" w14:paraId="7BC484B7" w14:textId="77777777" w:rsidTr="00E97588">
        <w:tc>
          <w:tcPr>
            <w:tcW w:w="5130" w:type="dxa"/>
            <w:shd w:val="clear" w:color="auto" w:fill="auto"/>
          </w:tcPr>
          <w:p w14:paraId="51CD6827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หน่วยอื่นๆ ซึ่งเครื่องหมายการค้าไม่มีนัยสำคัญ</w:t>
            </w:r>
          </w:p>
        </w:tc>
        <w:tc>
          <w:tcPr>
            <w:tcW w:w="1080" w:type="dxa"/>
          </w:tcPr>
          <w:p w14:paraId="5021913C" w14:textId="77777777" w:rsidR="00E97588" w:rsidRPr="001062DF" w:rsidRDefault="00E97588" w:rsidP="00E975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D884F" w14:textId="767B8EAA" w:rsidR="00E97588" w:rsidRPr="00E97588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E97588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  <w:tc>
          <w:tcPr>
            <w:tcW w:w="270" w:type="dxa"/>
          </w:tcPr>
          <w:p w14:paraId="11F30C8E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4354C7F" w14:textId="5A259383" w:rsidR="00E97588" w:rsidRPr="001062DF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</w:tr>
      <w:tr w:rsidR="00E97588" w:rsidRPr="001062DF" w14:paraId="588EE36E" w14:textId="77777777" w:rsidTr="00E97588">
        <w:tc>
          <w:tcPr>
            <w:tcW w:w="5130" w:type="dxa"/>
            <w:shd w:val="clear" w:color="auto" w:fill="auto"/>
          </w:tcPr>
          <w:p w14:paraId="3D2465DA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644253" w14:textId="77777777" w:rsidR="00E97588" w:rsidRPr="001062DF" w:rsidRDefault="00E97588" w:rsidP="00E975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133BB" w14:textId="7D1CFF19" w:rsidR="00E97588" w:rsidRPr="00E97588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75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80,261</w:t>
            </w:r>
          </w:p>
        </w:tc>
        <w:tc>
          <w:tcPr>
            <w:tcW w:w="270" w:type="dxa"/>
          </w:tcPr>
          <w:p w14:paraId="3B3A7502" w14:textId="77777777" w:rsidR="00E97588" w:rsidRPr="001062DF" w:rsidRDefault="00E97588" w:rsidP="00E9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7B31B" w14:textId="7DF93C2D" w:rsidR="00E97588" w:rsidRPr="001062DF" w:rsidRDefault="00E97588" w:rsidP="00E9758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62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80,261</w:t>
            </w:r>
          </w:p>
        </w:tc>
      </w:tr>
    </w:tbl>
    <w:p w14:paraId="7CB7DDE1" w14:textId="77777777" w:rsidR="00E15738" w:rsidRPr="001062DF" w:rsidRDefault="00E15738" w:rsidP="00631378">
      <w:pPr>
        <w:tabs>
          <w:tab w:val="clear" w:pos="680"/>
          <w:tab w:val="left" w:pos="2430"/>
        </w:tabs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14:paraId="34C808A9" w14:textId="324237F0" w:rsidR="006F4A03" w:rsidRPr="00631378" w:rsidRDefault="006F4A03" w:rsidP="00631378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9"/>
          <w:szCs w:val="29"/>
        </w:rPr>
      </w:pPr>
      <w:r w:rsidRPr="00631378">
        <w:rPr>
          <w:rFonts w:asciiTheme="majorBidi" w:hAnsiTheme="majorBidi" w:cstheme="majorBidi"/>
          <w:b/>
          <w:sz w:val="29"/>
          <w:szCs w:val="29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</w:t>
      </w:r>
      <w:r w:rsidR="00730A93" w:rsidRPr="00631378">
        <w:rPr>
          <w:rFonts w:asciiTheme="majorBidi" w:hAnsiTheme="majorBidi" w:cstheme="majorBidi"/>
          <w:b/>
          <w:sz w:val="29"/>
          <w:szCs w:val="29"/>
          <w:cs/>
        </w:rPr>
        <w:t>วิธีพิจารณาจากรายได้</w:t>
      </w:r>
      <w:r w:rsidRPr="00631378">
        <w:rPr>
          <w:rFonts w:asciiTheme="majorBidi" w:hAnsiTheme="majorBidi" w:cstheme="majorBidi"/>
          <w:b/>
          <w:sz w:val="29"/>
          <w:szCs w:val="29"/>
          <w:cs/>
        </w:rPr>
        <w:t xml:space="preserve"> คำนวณโดยการว่าจ้างผู้ประเมินอิสระ ณ วันที่</w:t>
      </w:r>
      <w:r w:rsidRPr="00631378">
        <w:rPr>
          <w:rFonts w:asciiTheme="majorBidi" w:hAnsiTheme="majorBidi" w:cstheme="majorBidi"/>
          <w:bCs/>
          <w:sz w:val="29"/>
          <w:szCs w:val="29"/>
          <w:cs/>
        </w:rPr>
        <w:t xml:space="preserve"> </w:t>
      </w:r>
      <w:r w:rsidR="00631378" w:rsidRPr="00631378">
        <w:rPr>
          <w:rFonts w:asciiTheme="majorBidi" w:hAnsiTheme="majorBidi" w:cstheme="majorBidi"/>
          <w:bCs/>
          <w:sz w:val="29"/>
          <w:szCs w:val="29"/>
        </w:rPr>
        <w:t xml:space="preserve">31 </w:t>
      </w:r>
      <w:r w:rsidRPr="00631378">
        <w:rPr>
          <w:rFonts w:asciiTheme="majorBidi" w:hAnsiTheme="majorBidi" w:cstheme="majorBidi"/>
          <w:b/>
          <w:sz w:val="29"/>
          <w:szCs w:val="29"/>
          <w:cs/>
        </w:rPr>
        <w:t xml:space="preserve">ธันวาคม </w:t>
      </w:r>
      <w:r w:rsidR="00631378" w:rsidRPr="00631378">
        <w:rPr>
          <w:rFonts w:asciiTheme="majorBidi" w:hAnsiTheme="majorBidi" w:cstheme="majorBidi"/>
          <w:bCs/>
          <w:sz w:val="29"/>
          <w:szCs w:val="29"/>
        </w:rPr>
        <w:t xml:space="preserve">2566 </w:t>
      </w:r>
      <w:r w:rsidR="00F96D38" w:rsidRPr="00631378">
        <w:rPr>
          <w:rFonts w:asciiTheme="majorBidi" w:hAnsiTheme="majorBidi" w:cstheme="majorBidi"/>
          <w:b/>
          <w:sz w:val="29"/>
          <w:szCs w:val="29"/>
          <w:cs/>
        </w:rPr>
        <w:t xml:space="preserve">และ </w:t>
      </w:r>
      <w:r w:rsidR="00631378" w:rsidRPr="00631378">
        <w:rPr>
          <w:rFonts w:asciiTheme="majorBidi" w:hAnsiTheme="majorBidi" w:cstheme="majorBidi"/>
          <w:bCs/>
          <w:sz w:val="29"/>
          <w:szCs w:val="29"/>
        </w:rPr>
        <w:t>2565</w:t>
      </w:r>
      <w:r w:rsidR="00631378" w:rsidRPr="00631378">
        <w:rPr>
          <w:rFonts w:asciiTheme="majorBidi" w:hAnsiTheme="majorBidi" w:cstheme="majorBidi"/>
          <w:b/>
          <w:sz w:val="29"/>
          <w:szCs w:val="29"/>
        </w:rPr>
        <w:t xml:space="preserve"> </w:t>
      </w:r>
      <w:r w:rsidR="00730A93" w:rsidRPr="00631378">
        <w:rPr>
          <w:rFonts w:asciiTheme="majorBidi" w:hAnsiTheme="majorBidi" w:cstheme="majorBidi"/>
          <w:b/>
          <w:sz w:val="29"/>
          <w:szCs w:val="29"/>
          <w:cs/>
        </w:rPr>
        <w:t>ความสามารถของเครื่องหมายการค้าในการสร้างรายได้</w:t>
      </w:r>
      <w:r w:rsidRPr="00631378">
        <w:rPr>
          <w:rFonts w:asciiTheme="majorBidi" w:hAnsiTheme="majorBidi" w:cstheme="majorBidi"/>
          <w:b/>
          <w:sz w:val="29"/>
          <w:szCs w:val="29"/>
          <w:cs/>
        </w:rPr>
        <w:t>เป็นประมาณการทางการเงิน</w:t>
      </w:r>
      <w:r w:rsidR="00631378" w:rsidRPr="00631378">
        <w:rPr>
          <w:rFonts w:asciiTheme="majorBidi" w:hAnsiTheme="majorBidi" w:cstheme="majorBidi"/>
          <w:b/>
          <w:sz w:val="29"/>
          <w:szCs w:val="29"/>
        </w:rPr>
        <w:t xml:space="preserve"> </w:t>
      </w:r>
      <w:r w:rsidR="00631378" w:rsidRPr="00631378">
        <w:rPr>
          <w:rFonts w:asciiTheme="majorBidi" w:hAnsiTheme="majorBidi" w:cstheme="majorBidi"/>
          <w:bCs/>
          <w:sz w:val="29"/>
          <w:szCs w:val="29"/>
        </w:rPr>
        <w:t>5</w:t>
      </w:r>
      <w:r w:rsidR="00631378" w:rsidRPr="00631378">
        <w:rPr>
          <w:rFonts w:asciiTheme="majorBidi" w:hAnsiTheme="majorBidi" w:cstheme="majorBidi"/>
          <w:b/>
          <w:sz w:val="29"/>
          <w:szCs w:val="29"/>
        </w:rPr>
        <w:t xml:space="preserve"> </w:t>
      </w:r>
      <w:r w:rsidRPr="00631378">
        <w:rPr>
          <w:rFonts w:asciiTheme="majorBidi" w:hAnsiTheme="majorBidi" w:cstheme="majorBidi"/>
          <w:b/>
          <w:sz w:val="29"/>
          <w:szCs w:val="29"/>
          <w:cs/>
        </w:rPr>
        <w:t>ปี 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14:paraId="7901020C" w14:textId="77777777" w:rsidR="006F4A03" w:rsidRPr="001062DF" w:rsidRDefault="006F4A03" w:rsidP="001062DF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14:paraId="36B89194" w14:textId="6A150235" w:rsidR="006F4A03" w:rsidRPr="001062DF" w:rsidRDefault="006B52C2" w:rsidP="001062D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62DF">
        <w:rPr>
          <w:rFonts w:asciiTheme="majorBidi" w:hAnsiTheme="majorBidi" w:cstheme="majorBidi"/>
          <w:sz w:val="30"/>
          <w:szCs w:val="30"/>
          <w:cs/>
        </w:rPr>
        <w:t>สำหรับปีสิ้นสุด</w:t>
      </w:r>
      <w:r w:rsidR="006F4A03" w:rsidRPr="001062D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F4A03" w:rsidRPr="001062DF">
        <w:rPr>
          <w:rFonts w:asciiTheme="majorBidi" w:hAnsiTheme="majorBidi" w:cstheme="majorBidi"/>
          <w:sz w:val="30"/>
          <w:szCs w:val="30"/>
        </w:rPr>
        <w:t>31</w:t>
      </w:r>
      <w:r w:rsidR="006F4A03" w:rsidRPr="001062D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4A03" w:rsidRPr="001062DF">
        <w:rPr>
          <w:rFonts w:asciiTheme="majorBidi" w:hAnsiTheme="majorBidi" w:cstheme="majorBidi"/>
          <w:sz w:val="30"/>
          <w:szCs w:val="30"/>
        </w:rPr>
        <w:t>256</w:t>
      </w:r>
      <w:r w:rsidR="00EE3E9D" w:rsidRPr="001062DF">
        <w:rPr>
          <w:rFonts w:asciiTheme="majorBidi" w:hAnsiTheme="majorBidi" w:cstheme="majorBidi"/>
          <w:sz w:val="30"/>
          <w:szCs w:val="30"/>
        </w:rPr>
        <w:t>6</w:t>
      </w:r>
      <w:r w:rsidR="006F4A03" w:rsidRPr="001062DF">
        <w:rPr>
          <w:rFonts w:asciiTheme="majorBidi" w:hAnsiTheme="majorBidi" w:cstheme="majorBidi"/>
          <w:sz w:val="30"/>
          <w:szCs w:val="30"/>
        </w:rPr>
        <w:t xml:space="preserve"> </w:t>
      </w:r>
      <w:r w:rsidR="00024DA5" w:rsidRPr="001062D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24DA5" w:rsidRPr="001062DF">
        <w:rPr>
          <w:rFonts w:asciiTheme="majorBidi" w:hAnsiTheme="majorBidi" w:cstheme="majorBidi"/>
          <w:sz w:val="30"/>
          <w:szCs w:val="30"/>
        </w:rPr>
        <w:t>256</w:t>
      </w:r>
      <w:r w:rsidR="00EE3E9D" w:rsidRPr="001062DF">
        <w:rPr>
          <w:rFonts w:asciiTheme="majorBidi" w:hAnsiTheme="majorBidi" w:cstheme="majorBidi"/>
          <w:sz w:val="30"/>
          <w:szCs w:val="30"/>
        </w:rPr>
        <w:t>5</w:t>
      </w:r>
      <w:r w:rsidR="00024DA5" w:rsidRPr="001062DF">
        <w:rPr>
          <w:rFonts w:asciiTheme="majorBidi" w:hAnsiTheme="majorBidi" w:cstheme="majorBidi"/>
          <w:sz w:val="30"/>
          <w:szCs w:val="30"/>
        </w:rPr>
        <w:t xml:space="preserve"> </w:t>
      </w:r>
      <w:r w:rsidR="006F4A03" w:rsidRPr="001062D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45021" w:rsidRPr="001062DF">
        <w:rPr>
          <w:rFonts w:asciiTheme="majorBidi" w:hAnsiTheme="majorBidi" w:cstheme="majorBidi"/>
          <w:sz w:val="30"/>
          <w:szCs w:val="30"/>
          <w:cs/>
        </w:rPr>
        <w:t>ไม่</w:t>
      </w:r>
      <w:r w:rsidR="006F4A03" w:rsidRPr="001062DF">
        <w:rPr>
          <w:rFonts w:asciiTheme="majorBidi" w:hAnsiTheme="majorBidi" w:cstheme="majorBidi"/>
          <w:sz w:val="30"/>
          <w:szCs w:val="30"/>
          <w:cs/>
        </w:rPr>
        <w:t>มี</w:t>
      </w:r>
      <w:r w:rsidR="004B67CD" w:rsidRPr="001062DF">
        <w:rPr>
          <w:rFonts w:asciiTheme="majorBidi" w:hAnsiTheme="majorBidi" w:cstheme="majorBidi"/>
          <w:sz w:val="30"/>
          <w:szCs w:val="30"/>
          <w:cs/>
        </w:rPr>
        <w:t>ผล</w:t>
      </w:r>
      <w:r w:rsidR="006F4A03" w:rsidRPr="001062D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ขาดทุนจากการด้อยค่าสำหรับ</w:t>
      </w:r>
      <w:r w:rsidR="004B67CD" w:rsidRPr="001062DF">
        <w:rPr>
          <w:rFonts w:asciiTheme="majorBidi" w:hAnsiTheme="majorBidi" w:cstheme="majorBidi"/>
          <w:sz w:val="30"/>
          <w:szCs w:val="30"/>
          <w:cs/>
        </w:rPr>
        <w:t>เครื่องหมายการค้า</w:t>
      </w:r>
      <w:r w:rsidR="006F4A03" w:rsidRPr="001062DF">
        <w:rPr>
          <w:rFonts w:asciiTheme="majorBidi" w:hAnsiTheme="majorBidi" w:cstheme="majorBidi"/>
          <w:sz w:val="30"/>
          <w:szCs w:val="30"/>
          <w:cs/>
        </w:rPr>
        <w:t xml:space="preserve"> 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C45021" w:rsidRPr="001062DF">
        <w:rPr>
          <w:rFonts w:asciiTheme="majorBidi" w:hAnsiTheme="majorBidi" w:cstheme="majorBidi"/>
          <w:sz w:val="30"/>
          <w:szCs w:val="30"/>
          <w:cs/>
        </w:rPr>
        <w:t>สูง</w:t>
      </w:r>
      <w:r w:rsidR="006F4A03" w:rsidRPr="001062DF">
        <w:rPr>
          <w:rFonts w:asciiTheme="majorBidi" w:hAnsiTheme="majorBidi" w:cstheme="majorBidi"/>
          <w:sz w:val="30"/>
          <w:szCs w:val="30"/>
          <w:cs/>
        </w:rPr>
        <w:t>กว่ามูลค่าตามบัญชี</w:t>
      </w:r>
    </w:p>
    <w:p w14:paraId="61B5A11F" w14:textId="77777777" w:rsidR="006F4A03" w:rsidRPr="001062DF" w:rsidRDefault="006F4A03" w:rsidP="001062DF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14:paraId="5064DCB6" w14:textId="77777777" w:rsidR="001062DF" w:rsidRDefault="0010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F3119C" w14:textId="1E236EF8" w:rsidR="00E15738" w:rsidRPr="001062DF" w:rsidRDefault="00E15738" w:rsidP="001062D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62D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6FB759A5" w14:textId="77777777" w:rsidR="00EE3E9D" w:rsidRPr="001062DF" w:rsidRDefault="00EE3E9D" w:rsidP="001062D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7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849"/>
        <w:gridCol w:w="1494"/>
        <w:gridCol w:w="332"/>
        <w:gridCol w:w="1488"/>
      </w:tblGrid>
      <w:tr w:rsidR="00E15738" w:rsidRPr="001062DF" w14:paraId="57B408E6" w14:textId="77777777" w:rsidTr="00CA1A60">
        <w:tc>
          <w:tcPr>
            <w:tcW w:w="3192" w:type="pct"/>
          </w:tcPr>
          <w:p w14:paraId="7A1265E8" w14:textId="18B3D459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808" w:type="pct"/>
            <w:gridSpan w:val="3"/>
          </w:tcPr>
          <w:p w14:paraId="2EDC624E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15738" w:rsidRPr="001062DF" w14:paraId="6BE15CB8" w14:textId="77777777" w:rsidTr="00CA1A60">
        <w:tc>
          <w:tcPr>
            <w:tcW w:w="3192" w:type="pct"/>
          </w:tcPr>
          <w:p w14:paraId="30C65318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5" w:type="pct"/>
          </w:tcPr>
          <w:p w14:paraId="436E9D01" w14:textId="43327506" w:rsidR="00E15738" w:rsidRPr="001062DF" w:rsidRDefault="0016367F" w:rsidP="00CA1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2" w:right="-110" w:hanging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E9D" w:rsidRPr="001062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1" w:type="pct"/>
          </w:tcPr>
          <w:p w14:paraId="058A0EAD" w14:textId="77777777" w:rsidR="00E15738" w:rsidRPr="001062DF" w:rsidRDefault="00E15738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</w:tcPr>
          <w:p w14:paraId="1C61B820" w14:textId="484BC5D3" w:rsidR="00E15738" w:rsidRPr="001062DF" w:rsidRDefault="0016367F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E9D" w:rsidRPr="001062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15738" w:rsidRPr="001062DF" w14:paraId="776C9E2F" w14:textId="77777777" w:rsidTr="00CA1A60">
        <w:trPr>
          <w:trHeight w:val="70"/>
        </w:trPr>
        <w:tc>
          <w:tcPr>
            <w:tcW w:w="3192" w:type="pct"/>
            <w:shd w:val="clear" w:color="auto" w:fill="auto"/>
          </w:tcPr>
          <w:p w14:paraId="3FAEE86B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8" w:type="pct"/>
            <w:gridSpan w:val="3"/>
            <w:vAlign w:val="bottom"/>
          </w:tcPr>
          <w:p w14:paraId="3417282A" w14:textId="77777777" w:rsidR="00E15738" w:rsidRPr="001062DF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062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62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1062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3E9D" w:rsidRPr="001062DF" w14:paraId="77E2DEF8" w14:textId="77777777" w:rsidTr="00CA1A60">
        <w:tc>
          <w:tcPr>
            <w:tcW w:w="3192" w:type="pct"/>
            <w:shd w:val="clear" w:color="auto" w:fill="auto"/>
          </w:tcPr>
          <w:p w14:paraId="1CFD637E" w14:textId="77777777" w:rsidR="00EE3E9D" w:rsidRPr="001062DF" w:rsidRDefault="00EE3E9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FDE9A56" w14:textId="715E4EB6" w:rsidR="00EE3E9D" w:rsidRPr="001062DF" w:rsidRDefault="00DC3F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9.75 – 11.61</w:t>
            </w:r>
          </w:p>
        </w:tc>
        <w:tc>
          <w:tcPr>
            <w:tcW w:w="181" w:type="pct"/>
          </w:tcPr>
          <w:p w14:paraId="59D3AC9B" w14:textId="77777777" w:rsidR="00EE3E9D" w:rsidRPr="001062DF" w:rsidRDefault="00EE3E9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2891AE92" w14:textId="407E84AB" w:rsidR="00EE3E9D" w:rsidRPr="001062DF" w:rsidRDefault="00EE3E9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</w:rPr>
              <w:t>10.04 – 11.61</w:t>
            </w:r>
          </w:p>
        </w:tc>
      </w:tr>
      <w:tr w:rsidR="00EE3E9D" w:rsidRPr="001062DF" w14:paraId="491C0AF2" w14:textId="77777777" w:rsidTr="00CA1A60">
        <w:tc>
          <w:tcPr>
            <w:tcW w:w="3192" w:type="pct"/>
            <w:shd w:val="clear" w:color="auto" w:fill="auto"/>
          </w:tcPr>
          <w:p w14:paraId="5590B851" w14:textId="77777777" w:rsidR="00EE3E9D" w:rsidRPr="001062DF" w:rsidRDefault="00EE3E9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BFBEEBE" w14:textId="32765A9D" w:rsidR="00EE3E9D" w:rsidRPr="001062DF" w:rsidRDefault="00BC39A6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81" w:type="pct"/>
          </w:tcPr>
          <w:p w14:paraId="7B02B767" w14:textId="77777777" w:rsidR="00EE3E9D" w:rsidRPr="001062DF" w:rsidRDefault="00EE3E9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3242D617" w14:textId="4D422017" w:rsidR="00EE3E9D" w:rsidRPr="001062DF" w:rsidRDefault="00EE3E9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</w:rPr>
              <w:t>2.00 – 3.00</w:t>
            </w:r>
          </w:p>
        </w:tc>
      </w:tr>
      <w:tr w:rsidR="00EE3E9D" w:rsidRPr="001062DF" w14:paraId="17C8BA5C" w14:textId="77777777" w:rsidTr="00CA1A60">
        <w:tc>
          <w:tcPr>
            <w:tcW w:w="3192" w:type="pct"/>
            <w:shd w:val="clear" w:color="auto" w:fill="auto"/>
          </w:tcPr>
          <w:p w14:paraId="53DCB08B" w14:textId="77777777" w:rsidR="00EE3E9D" w:rsidRPr="001062DF" w:rsidRDefault="00EE3E9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อัตราค่าใช้สิทธิ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546D9B0A" w14:textId="5067C981" w:rsidR="00EE3E9D" w:rsidRPr="005F352E" w:rsidRDefault="00DC3F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0.5</w:t>
            </w:r>
            <w:r w:rsidR="00A7601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– </w:t>
            </w:r>
            <w:r w:rsidR="005F352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5.10</w:t>
            </w:r>
          </w:p>
        </w:tc>
        <w:tc>
          <w:tcPr>
            <w:tcW w:w="181" w:type="pct"/>
          </w:tcPr>
          <w:p w14:paraId="0BE1A09C" w14:textId="77777777" w:rsidR="00EE3E9D" w:rsidRPr="001062DF" w:rsidRDefault="00EE3E9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69DB2935" w14:textId="3787F82E" w:rsidR="00EE3E9D" w:rsidRPr="001062DF" w:rsidRDefault="00EE3E9D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2D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0.50 – 5.10</w:t>
            </w:r>
          </w:p>
        </w:tc>
      </w:tr>
    </w:tbl>
    <w:p w14:paraId="44AEB10F" w14:textId="283352C6" w:rsidR="0016367F" w:rsidRPr="004B3F1E" w:rsidRDefault="0016367F">
      <w:pPr>
        <w:rPr>
          <w:rFonts w:asciiTheme="majorBidi" w:hAnsiTheme="majorBidi" w:cstheme="majorBidi"/>
          <w:cs/>
        </w:rPr>
      </w:pPr>
    </w:p>
    <w:tbl>
      <w:tblPr>
        <w:tblW w:w="474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75"/>
        <w:gridCol w:w="1162"/>
        <w:gridCol w:w="259"/>
        <w:gridCol w:w="1175"/>
        <w:gridCol w:w="259"/>
        <w:gridCol w:w="1209"/>
        <w:gridCol w:w="236"/>
        <w:gridCol w:w="1146"/>
      </w:tblGrid>
      <w:tr w:rsidR="0016367F" w:rsidRPr="004B3F1E" w14:paraId="1E4A57DA" w14:textId="77777777" w:rsidTr="0016367F">
        <w:trPr>
          <w:cantSplit/>
          <w:trHeight w:val="56"/>
        </w:trPr>
        <w:tc>
          <w:tcPr>
            <w:tcW w:w="2015" w:type="pct"/>
          </w:tcPr>
          <w:p w14:paraId="0AA228AD" w14:textId="143B5EC0" w:rsidR="0016367F" w:rsidRPr="004B3F1E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7"/>
          </w:tcPr>
          <w:p w14:paraId="09FF32BE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67F" w:rsidRPr="004B3F1E" w14:paraId="6BD10B8F" w14:textId="77777777" w:rsidTr="0016367F">
        <w:trPr>
          <w:cantSplit/>
          <w:trHeight w:val="389"/>
        </w:trPr>
        <w:tc>
          <w:tcPr>
            <w:tcW w:w="2015" w:type="pct"/>
          </w:tcPr>
          <w:p w14:paraId="2518FBD9" w14:textId="77777777" w:rsidR="0016367F" w:rsidRPr="004B3F1E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A826968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ค่าลิขสิทธิ์ซอฟแวร์</w:t>
            </w:r>
          </w:p>
        </w:tc>
        <w:tc>
          <w:tcPr>
            <w:tcW w:w="142" w:type="pct"/>
          </w:tcPr>
          <w:p w14:paraId="08128FC1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B2191D7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E4BDD2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42" w:type="pct"/>
          </w:tcPr>
          <w:p w14:paraId="1F52FD87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DD4EE85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129" w:type="pct"/>
          </w:tcPr>
          <w:p w14:paraId="7CCF5348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38BAF1BC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D88772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6367F" w:rsidRPr="004B3F1E" w14:paraId="5AC3F95C" w14:textId="77777777" w:rsidTr="0016367F">
        <w:trPr>
          <w:cantSplit/>
        </w:trPr>
        <w:tc>
          <w:tcPr>
            <w:tcW w:w="2015" w:type="pct"/>
          </w:tcPr>
          <w:p w14:paraId="4DB5638F" w14:textId="77777777" w:rsidR="0016367F" w:rsidRPr="004B3F1E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7"/>
          </w:tcPr>
          <w:p w14:paraId="42B95378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367F" w:rsidRPr="004B3F1E" w14:paraId="6C5241E6" w14:textId="77777777" w:rsidTr="0016367F">
        <w:trPr>
          <w:cantSplit/>
        </w:trPr>
        <w:tc>
          <w:tcPr>
            <w:tcW w:w="2015" w:type="pct"/>
          </w:tcPr>
          <w:p w14:paraId="2B42254D" w14:textId="77777777" w:rsidR="0016367F" w:rsidRPr="004B3F1E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7" w:type="pct"/>
          </w:tcPr>
          <w:p w14:paraId="239DBD83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57C0974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32839031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C3F74C0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3" w:type="pct"/>
          </w:tcPr>
          <w:p w14:paraId="296ED87F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C744599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14:paraId="339EC0AB" w14:textId="77777777" w:rsidR="0016367F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E3E9D" w:rsidRPr="004B3F1E" w14:paraId="79C35C2F" w14:textId="77777777" w:rsidTr="0016367F">
        <w:trPr>
          <w:cantSplit/>
        </w:trPr>
        <w:tc>
          <w:tcPr>
            <w:tcW w:w="2015" w:type="pct"/>
          </w:tcPr>
          <w:p w14:paraId="2AB71655" w14:textId="482E7138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37" w:type="pct"/>
          </w:tcPr>
          <w:p w14:paraId="4CE0856F" w14:textId="5389255B" w:rsidR="00EE3E9D" w:rsidRP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E3E9D">
              <w:rPr>
                <w:rFonts w:asciiTheme="majorBidi" w:hAnsiTheme="majorBidi" w:cstheme="majorBidi"/>
                <w:sz w:val="30"/>
                <w:szCs w:val="30"/>
              </w:rPr>
              <w:t>35,524</w:t>
            </w:r>
          </w:p>
        </w:tc>
        <w:tc>
          <w:tcPr>
            <w:tcW w:w="142" w:type="pct"/>
          </w:tcPr>
          <w:p w14:paraId="5C6BC2E6" w14:textId="77777777" w:rsidR="00EE3E9D" w:rsidRP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D20C7A6" w14:textId="3376C548" w:rsidR="00EE3E9D" w:rsidRPr="00EE3E9D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3E9D" w:rsidRPr="00EE3E9D">
              <w:rPr>
                <w:rFonts w:asciiTheme="majorBidi" w:hAnsiTheme="majorBidi" w:cstheme="majorBidi"/>
                <w:sz w:val="30"/>
                <w:szCs w:val="30"/>
              </w:rPr>
              <w:t>,343</w:t>
            </w:r>
          </w:p>
        </w:tc>
        <w:tc>
          <w:tcPr>
            <w:tcW w:w="142" w:type="pct"/>
          </w:tcPr>
          <w:p w14:paraId="5D97F9D4" w14:textId="77777777" w:rsidR="00EE3E9D" w:rsidRP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A5821A5" w14:textId="4A9CFFE7" w:rsidR="00EE3E9D" w:rsidRP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E3E9D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</w:p>
        </w:tc>
        <w:tc>
          <w:tcPr>
            <w:tcW w:w="129" w:type="pct"/>
          </w:tcPr>
          <w:p w14:paraId="120F7270" w14:textId="77777777" w:rsidR="00EE3E9D" w:rsidRP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A5EEB4" w14:textId="3476972D" w:rsidR="00EE3E9D" w:rsidRP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E3E9D">
              <w:rPr>
                <w:rFonts w:asciiTheme="majorBidi" w:hAnsiTheme="majorBidi" w:cstheme="majorBidi"/>
                <w:sz w:val="30"/>
                <w:szCs w:val="30"/>
              </w:rPr>
              <w:t>41,351</w:t>
            </w:r>
          </w:p>
        </w:tc>
      </w:tr>
      <w:tr w:rsidR="00EE3E9D" w:rsidRPr="004B3F1E" w14:paraId="060B9F6E" w14:textId="77777777" w:rsidTr="0016367F">
        <w:trPr>
          <w:cantSplit/>
        </w:trPr>
        <w:tc>
          <w:tcPr>
            <w:tcW w:w="2015" w:type="pct"/>
          </w:tcPr>
          <w:p w14:paraId="56B46D63" w14:textId="77777777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62D5419C" w14:textId="4FB98A24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2,830</w:t>
            </w:r>
          </w:p>
        </w:tc>
        <w:tc>
          <w:tcPr>
            <w:tcW w:w="142" w:type="pct"/>
          </w:tcPr>
          <w:p w14:paraId="2A42E4ED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355171C" w14:textId="33459E7F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42" w:type="pct"/>
          </w:tcPr>
          <w:p w14:paraId="52648428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52EDD73" w14:textId="3873CAE7" w:rsidR="00EE3E9D" w:rsidRPr="004B3F1E" w:rsidRDefault="00EE3E9D" w:rsidP="0063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1F28CB3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10C75AF" w14:textId="08D93EC9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</w:tr>
      <w:tr w:rsidR="00EE3E9D" w:rsidRPr="004B3F1E" w14:paraId="13E5D1CA" w14:textId="77777777" w:rsidTr="0016367F">
        <w:trPr>
          <w:cantSplit/>
        </w:trPr>
        <w:tc>
          <w:tcPr>
            <w:tcW w:w="2015" w:type="pct"/>
          </w:tcPr>
          <w:p w14:paraId="06F00553" w14:textId="56F46EA8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</w:t>
            </w:r>
          </w:p>
        </w:tc>
        <w:tc>
          <w:tcPr>
            <w:tcW w:w="637" w:type="pct"/>
          </w:tcPr>
          <w:p w14:paraId="4108E3C5" w14:textId="6D9EE162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</w:p>
        </w:tc>
        <w:tc>
          <w:tcPr>
            <w:tcW w:w="142" w:type="pct"/>
          </w:tcPr>
          <w:p w14:paraId="0D16D343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FB36AE3" w14:textId="494CF7D5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1184D1F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C53831D" w14:textId="483A6EB3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(1,484)</w:t>
            </w:r>
          </w:p>
        </w:tc>
        <w:tc>
          <w:tcPr>
            <w:tcW w:w="129" w:type="pct"/>
          </w:tcPr>
          <w:p w14:paraId="2AD9DC1C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2DDD94B" w14:textId="4810667E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3E9D" w:rsidRPr="004B3F1E" w14:paraId="59857018" w14:textId="77777777" w:rsidTr="0016367F">
        <w:trPr>
          <w:cantSplit/>
        </w:trPr>
        <w:tc>
          <w:tcPr>
            <w:tcW w:w="2015" w:type="pct"/>
          </w:tcPr>
          <w:p w14:paraId="72ADE70F" w14:textId="77777777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4860F88" w14:textId="7498A958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(326)</w:t>
            </w:r>
          </w:p>
        </w:tc>
        <w:tc>
          <w:tcPr>
            <w:tcW w:w="142" w:type="pct"/>
          </w:tcPr>
          <w:p w14:paraId="760E893A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6B37873" w14:textId="2C5EA17E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E20895A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14216AA" w14:textId="7E06CBA9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F6C50D8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9666D8D" w14:textId="136E3694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(326)</w:t>
            </w:r>
          </w:p>
        </w:tc>
      </w:tr>
      <w:tr w:rsidR="00EE3E9D" w:rsidRPr="004B3F1E" w14:paraId="559402A2" w14:textId="77777777" w:rsidTr="0016367F">
        <w:trPr>
          <w:cantSplit/>
        </w:trPr>
        <w:tc>
          <w:tcPr>
            <w:tcW w:w="2015" w:type="pct"/>
          </w:tcPr>
          <w:p w14:paraId="6F2A398F" w14:textId="5F13CE09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  <w:p w14:paraId="41EF11EB" w14:textId="05E3A104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A709804" w14:textId="77777777" w:rsid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163AE84" w14:textId="2BC2C79D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39,512</w:t>
            </w:r>
          </w:p>
        </w:tc>
        <w:tc>
          <w:tcPr>
            <w:tcW w:w="142" w:type="pct"/>
          </w:tcPr>
          <w:p w14:paraId="382ABE9E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62346ABA" w14:textId="77777777" w:rsid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D2DEFF" w14:textId="63878CE0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4,493</w:t>
            </w:r>
          </w:p>
        </w:tc>
        <w:tc>
          <w:tcPr>
            <w:tcW w:w="142" w:type="pct"/>
          </w:tcPr>
          <w:p w14:paraId="73C1C66F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6CDD223B" w14:textId="77777777" w:rsid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40FF74" w14:textId="0FEF5D5B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C94B71E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45D858A7" w14:textId="77777777" w:rsid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47E11D" w14:textId="7A7717C8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44,005</w:t>
            </w:r>
          </w:p>
        </w:tc>
      </w:tr>
      <w:tr w:rsidR="00EE3E9D" w:rsidRPr="004B3F1E" w14:paraId="7A9C82B5" w14:textId="77777777" w:rsidTr="0016367F">
        <w:trPr>
          <w:cantSplit/>
        </w:trPr>
        <w:tc>
          <w:tcPr>
            <w:tcW w:w="2015" w:type="pct"/>
          </w:tcPr>
          <w:p w14:paraId="2A35D4B3" w14:textId="77777777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6E2D9451" w14:textId="0CA8E4F7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42" w:type="pct"/>
          </w:tcPr>
          <w:p w14:paraId="659FD797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01EB8E9" w14:textId="2D858980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42" w:type="pct"/>
          </w:tcPr>
          <w:p w14:paraId="75A8A28D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170E83E" w14:textId="4E805FD0" w:rsidR="00EE3E9D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29" w:type="pct"/>
          </w:tcPr>
          <w:p w14:paraId="438A7774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2156A51" w14:textId="2942EE5D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</w:tr>
      <w:tr w:rsidR="00EE3E9D" w:rsidRPr="004B3F1E" w14:paraId="788396BF" w14:textId="77777777" w:rsidTr="0016367F">
        <w:trPr>
          <w:cantSplit/>
        </w:trPr>
        <w:tc>
          <w:tcPr>
            <w:tcW w:w="2015" w:type="pct"/>
          </w:tcPr>
          <w:p w14:paraId="614F5F6D" w14:textId="35D71943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</w:t>
            </w:r>
          </w:p>
        </w:tc>
        <w:tc>
          <w:tcPr>
            <w:tcW w:w="637" w:type="pct"/>
          </w:tcPr>
          <w:p w14:paraId="3D0CB43C" w14:textId="4664A236" w:rsidR="00EE3E9D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B6B4142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CB34430" w14:textId="7CC83D66" w:rsidR="00EE3E9D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2" w:type="pct"/>
          </w:tcPr>
          <w:p w14:paraId="144BBCA8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8913CFE" w14:textId="5D198A74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36DDAC73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12D78E3" w14:textId="07BF27CD" w:rsidR="00EE3E9D" w:rsidRPr="004B3F1E" w:rsidRDefault="00AE35BA" w:rsidP="006D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3E9D" w:rsidRPr="004B3F1E" w14:paraId="2F50AFB2" w14:textId="77777777" w:rsidTr="0016367F">
        <w:trPr>
          <w:cantSplit/>
        </w:trPr>
        <w:tc>
          <w:tcPr>
            <w:tcW w:w="2015" w:type="pct"/>
          </w:tcPr>
          <w:p w14:paraId="6B3B0802" w14:textId="77777777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2AF20D9" w14:textId="34F9665F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238C02DE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D56D6EA" w14:textId="28E864B2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77FA7CD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7552051" w14:textId="3ED874C7" w:rsidR="00EE3E9D" w:rsidRPr="004B3F1E" w:rsidRDefault="00AE35BA" w:rsidP="00AE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37C589C9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043AD00" w14:textId="33C9F80F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E3E9D" w:rsidRPr="004B3F1E" w14:paraId="0022C3B1" w14:textId="77777777" w:rsidTr="0016367F">
        <w:trPr>
          <w:cantSplit/>
        </w:trPr>
        <w:tc>
          <w:tcPr>
            <w:tcW w:w="2015" w:type="pct"/>
          </w:tcPr>
          <w:p w14:paraId="4570F936" w14:textId="3169731D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1A155347" w14:textId="6C066153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39,431</w:t>
            </w:r>
          </w:p>
        </w:tc>
        <w:tc>
          <w:tcPr>
            <w:tcW w:w="142" w:type="pct"/>
          </w:tcPr>
          <w:p w14:paraId="3F288949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11277BBB" w14:textId="14D36890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4,978</w:t>
            </w:r>
          </w:p>
        </w:tc>
        <w:tc>
          <w:tcPr>
            <w:tcW w:w="142" w:type="pct"/>
          </w:tcPr>
          <w:p w14:paraId="32C26FFA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684EA8C1" w14:textId="5FD3DB88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ACD346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7D31F220" w14:textId="2F2978AE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44,409</w:t>
            </w:r>
          </w:p>
        </w:tc>
      </w:tr>
      <w:tr w:rsidR="00EE3E9D" w:rsidRPr="004B3F1E" w14:paraId="5416B294" w14:textId="77777777" w:rsidTr="0016367F">
        <w:trPr>
          <w:cantSplit/>
        </w:trPr>
        <w:tc>
          <w:tcPr>
            <w:tcW w:w="2015" w:type="pct"/>
          </w:tcPr>
          <w:p w14:paraId="50BA1FC3" w14:textId="77777777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F615A1B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CA6CA4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04B69737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D3BEF7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35520D75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DB0192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17D7FD22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94D2A12" w14:textId="77777777" w:rsidR="001062DF" w:rsidRDefault="001062DF">
      <w:r>
        <w:rPr>
          <w:b/>
          <w:bCs/>
        </w:rPr>
        <w:br w:type="page"/>
      </w:r>
    </w:p>
    <w:tbl>
      <w:tblPr>
        <w:tblW w:w="474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75"/>
        <w:gridCol w:w="1162"/>
        <w:gridCol w:w="259"/>
        <w:gridCol w:w="1175"/>
        <w:gridCol w:w="259"/>
        <w:gridCol w:w="1209"/>
        <w:gridCol w:w="236"/>
        <w:gridCol w:w="1146"/>
      </w:tblGrid>
      <w:tr w:rsidR="001062DF" w:rsidRPr="004B3F1E" w14:paraId="52FC2F52" w14:textId="77777777" w:rsidTr="00B6618C">
        <w:trPr>
          <w:cantSplit/>
          <w:trHeight w:val="56"/>
        </w:trPr>
        <w:tc>
          <w:tcPr>
            <w:tcW w:w="2015" w:type="pct"/>
          </w:tcPr>
          <w:p w14:paraId="74BB219E" w14:textId="77777777" w:rsidR="001062DF" w:rsidRPr="004B3F1E" w:rsidRDefault="001062DF" w:rsidP="00B6618C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7"/>
          </w:tcPr>
          <w:p w14:paraId="4A059399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2DF" w:rsidRPr="004B3F1E" w14:paraId="17085D13" w14:textId="77777777" w:rsidTr="00B6618C">
        <w:trPr>
          <w:cantSplit/>
          <w:trHeight w:val="389"/>
        </w:trPr>
        <w:tc>
          <w:tcPr>
            <w:tcW w:w="2015" w:type="pct"/>
          </w:tcPr>
          <w:p w14:paraId="2FB0355B" w14:textId="77777777" w:rsidR="001062DF" w:rsidRPr="004B3F1E" w:rsidRDefault="001062DF" w:rsidP="00B6618C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5FBB25D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ค่าลิขสิทธิ์ซอฟแวร์</w:t>
            </w:r>
          </w:p>
        </w:tc>
        <w:tc>
          <w:tcPr>
            <w:tcW w:w="142" w:type="pct"/>
          </w:tcPr>
          <w:p w14:paraId="73F64624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9EDC14C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1D61F1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42" w:type="pct"/>
          </w:tcPr>
          <w:p w14:paraId="1F433285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FF5D53B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129" w:type="pct"/>
          </w:tcPr>
          <w:p w14:paraId="45022C1F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7F638C7B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11481E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62DF" w:rsidRPr="004B3F1E" w14:paraId="43CD46C6" w14:textId="77777777" w:rsidTr="00B6618C">
        <w:trPr>
          <w:cantSplit/>
        </w:trPr>
        <w:tc>
          <w:tcPr>
            <w:tcW w:w="2015" w:type="pct"/>
          </w:tcPr>
          <w:p w14:paraId="36E761E4" w14:textId="77777777" w:rsidR="001062DF" w:rsidRPr="004B3F1E" w:rsidRDefault="001062DF" w:rsidP="00B6618C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7"/>
          </w:tcPr>
          <w:p w14:paraId="65A34650" w14:textId="77777777" w:rsidR="001062DF" w:rsidRPr="004B3F1E" w:rsidRDefault="001062DF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E9D" w:rsidRPr="004B3F1E" w14:paraId="3974439B" w14:textId="77777777" w:rsidTr="0016367F">
        <w:trPr>
          <w:cantSplit/>
          <w:trHeight w:val="70"/>
        </w:trPr>
        <w:tc>
          <w:tcPr>
            <w:tcW w:w="2015" w:type="pct"/>
          </w:tcPr>
          <w:p w14:paraId="05CDBE92" w14:textId="77777777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ค่าตัดจำหน่ายและ</w:t>
            </w:r>
          </w:p>
          <w:p w14:paraId="4114A29B" w14:textId="77777777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ขาดทุนจากการด้อยค่า</w:t>
            </w:r>
          </w:p>
        </w:tc>
        <w:tc>
          <w:tcPr>
            <w:tcW w:w="637" w:type="pct"/>
          </w:tcPr>
          <w:p w14:paraId="4FAEFDA8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745FEB6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3493614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AAC6C51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3" w:type="pct"/>
          </w:tcPr>
          <w:p w14:paraId="53C42B1A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7B66FD2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14:paraId="1CEC89EE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E3E9D" w:rsidRPr="004B3F1E" w14:paraId="673A2324" w14:textId="77777777" w:rsidTr="0016367F">
        <w:trPr>
          <w:cantSplit/>
        </w:trPr>
        <w:tc>
          <w:tcPr>
            <w:tcW w:w="2015" w:type="pct"/>
          </w:tcPr>
          <w:p w14:paraId="3C526A79" w14:textId="764A3375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37" w:type="pct"/>
          </w:tcPr>
          <w:p w14:paraId="40CB83A4" w14:textId="33F67BD5" w:rsidR="00EE3E9D" w:rsidRPr="00205DA6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05DA6">
              <w:rPr>
                <w:rFonts w:asciiTheme="majorBidi" w:hAnsiTheme="majorBidi" w:cstheme="majorBidi"/>
                <w:sz w:val="30"/>
                <w:szCs w:val="30"/>
              </w:rPr>
              <w:t>22,731</w:t>
            </w:r>
          </w:p>
        </w:tc>
        <w:tc>
          <w:tcPr>
            <w:tcW w:w="142" w:type="pct"/>
          </w:tcPr>
          <w:p w14:paraId="5A8602B1" w14:textId="77777777" w:rsidR="00EE3E9D" w:rsidRPr="00205DA6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2223184" w14:textId="1E51D40D" w:rsidR="00EE3E9D" w:rsidRPr="00205DA6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05DA6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42" w:type="pct"/>
          </w:tcPr>
          <w:p w14:paraId="54D28066" w14:textId="77777777" w:rsidR="00EE3E9D" w:rsidRPr="00205DA6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A94B507" w14:textId="60112754" w:rsidR="00EE3E9D" w:rsidRPr="00205DA6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05D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F19D91" w14:textId="77777777" w:rsidR="00EE3E9D" w:rsidRPr="00205DA6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1369D37" w14:textId="433BE09D" w:rsidR="00EE3E9D" w:rsidRPr="00205DA6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05DA6">
              <w:rPr>
                <w:rFonts w:asciiTheme="majorBidi" w:hAnsiTheme="majorBidi" w:cstheme="majorBidi"/>
                <w:sz w:val="30"/>
                <w:szCs w:val="30"/>
              </w:rPr>
              <w:t>23,538</w:t>
            </w:r>
          </w:p>
        </w:tc>
      </w:tr>
      <w:tr w:rsidR="00EE3E9D" w:rsidRPr="004B3F1E" w14:paraId="1FC3880A" w14:textId="77777777" w:rsidTr="0016367F">
        <w:trPr>
          <w:cantSplit/>
        </w:trPr>
        <w:tc>
          <w:tcPr>
            <w:tcW w:w="2015" w:type="pct"/>
          </w:tcPr>
          <w:p w14:paraId="03B9486F" w14:textId="66D7CECE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7" w:type="pct"/>
          </w:tcPr>
          <w:p w14:paraId="761C8597" w14:textId="52591965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7,925</w:t>
            </w:r>
          </w:p>
        </w:tc>
        <w:tc>
          <w:tcPr>
            <w:tcW w:w="142" w:type="pct"/>
          </w:tcPr>
          <w:p w14:paraId="3F3DE5B2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4A1B09C" w14:textId="3F301859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42" w:type="pct"/>
          </w:tcPr>
          <w:p w14:paraId="0A012D70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A38D037" w14:textId="3322F44F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098C678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002A012" w14:textId="5F035CB4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8,163</w:t>
            </w:r>
          </w:p>
        </w:tc>
      </w:tr>
      <w:tr w:rsidR="00EE3E9D" w:rsidRPr="004B3F1E" w14:paraId="3920CDF4" w14:textId="77777777" w:rsidTr="0016367F">
        <w:trPr>
          <w:cantSplit/>
        </w:trPr>
        <w:tc>
          <w:tcPr>
            <w:tcW w:w="2015" w:type="pct"/>
          </w:tcPr>
          <w:p w14:paraId="3C6305F4" w14:textId="3C860D05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7" w:type="pct"/>
          </w:tcPr>
          <w:p w14:paraId="3DE82E5E" w14:textId="1DCCE54F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  <w:tc>
          <w:tcPr>
            <w:tcW w:w="142" w:type="pct"/>
          </w:tcPr>
          <w:p w14:paraId="0F47A5FE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AB7AC95" w14:textId="21CB8C96" w:rsidR="00EE3E9D" w:rsidRPr="004B3F1E" w:rsidRDefault="00EE3E9D" w:rsidP="0063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64A986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7C8218B" w14:textId="735E3A8E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3BB9D3F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F8C6C3B" w14:textId="77FF3740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</w:tr>
      <w:tr w:rsidR="00EE3E9D" w:rsidRPr="004B3F1E" w14:paraId="25506F49" w14:textId="77777777" w:rsidTr="0016367F">
        <w:trPr>
          <w:cantSplit/>
        </w:trPr>
        <w:tc>
          <w:tcPr>
            <w:tcW w:w="2015" w:type="pct"/>
          </w:tcPr>
          <w:p w14:paraId="761999D9" w14:textId="2F4D6779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F3013BD" w14:textId="31120B30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2515BA6" w14:textId="77777777" w:rsid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070C3FE" w14:textId="1C8D4308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30,565</w:t>
            </w:r>
          </w:p>
        </w:tc>
        <w:tc>
          <w:tcPr>
            <w:tcW w:w="142" w:type="pct"/>
          </w:tcPr>
          <w:p w14:paraId="311BDEA3" w14:textId="693872CF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4F2C34CC" w14:textId="77777777" w:rsid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A606DD" w14:textId="3635F60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1,045</w:t>
            </w:r>
          </w:p>
        </w:tc>
        <w:tc>
          <w:tcPr>
            <w:tcW w:w="142" w:type="pct"/>
          </w:tcPr>
          <w:p w14:paraId="5362157D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03FA8E91" w14:textId="77777777" w:rsid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DA4846" w14:textId="6DF2502C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5136D49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1D8F73D4" w14:textId="77777777" w:rsidR="00EE3E9D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91254A" w14:textId="3E3BF76A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31,610</w:t>
            </w:r>
          </w:p>
        </w:tc>
      </w:tr>
      <w:tr w:rsidR="00EE3E9D" w:rsidRPr="004B3F1E" w14:paraId="71E4B8F6" w14:textId="77777777" w:rsidTr="0016367F">
        <w:trPr>
          <w:cantSplit/>
        </w:trPr>
        <w:tc>
          <w:tcPr>
            <w:tcW w:w="2015" w:type="pct"/>
          </w:tcPr>
          <w:p w14:paraId="19CA1079" w14:textId="77777777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7" w:type="pct"/>
          </w:tcPr>
          <w:p w14:paraId="77E6BA56" w14:textId="5D06EE8B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5,571</w:t>
            </w:r>
          </w:p>
        </w:tc>
        <w:tc>
          <w:tcPr>
            <w:tcW w:w="142" w:type="pct"/>
          </w:tcPr>
          <w:p w14:paraId="698760E9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99DCB9A" w14:textId="6FCCF074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42" w:type="pct"/>
          </w:tcPr>
          <w:p w14:paraId="05987737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5222929" w14:textId="1CC51030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A91DBDE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8ACA28C" w14:textId="41E345E6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5,863</w:t>
            </w:r>
          </w:p>
        </w:tc>
      </w:tr>
      <w:tr w:rsidR="00EE3E9D" w:rsidRPr="004B3F1E" w14:paraId="375D5F28" w14:textId="77777777" w:rsidTr="0016367F">
        <w:trPr>
          <w:cantSplit/>
        </w:trPr>
        <w:tc>
          <w:tcPr>
            <w:tcW w:w="2015" w:type="pct"/>
          </w:tcPr>
          <w:p w14:paraId="34154C2B" w14:textId="12F835D2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7" w:type="pct"/>
          </w:tcPr>
          <w:p w14:paraId="3017CF09" w14:textId="355D1D78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1C6E55B4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FDA8E2A" w14:textId="24318FA6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E8CCECE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AE67DBE" w14:textId="4F0AC5B2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72B1C0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619D06A" w14:textId="6D15CF89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E3E9D" w:rsidRPr="004B3F1E" w14:paraId="2F281980" w14:textId="77777777" w:rsidTr="0016367F">
        <w:trPr>
          <w:cantSplit/>
        </w:trPr>
        <w:tc>
          <w:tcPr>
            <w:tcW w:w="2015" w:type="pct"/>
          </w:tcPr>
          <w:p w14:paraId="2D86CFF9" w14:textId="767997EC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27E54FE3" w14:textId="305A05CC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35,434</w:t>
            </w:r>
          </w:p>
        </w:tc>
        <w:tc>
          <w:tcPr>
            <w:tcW w:w="142" w:type="pct"/>
          </w:tcPr>
          <w:p w14:paraId="2336756F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7B43DF1D" w14:textId="6EC87F35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1,337</w:t>
            </w:r>
          </w:p>
        </w:tc>
        <w:tc>
          <w:tcPr>
            <w:tcW w:w="142" w:type="pct"/>
          </w:tcPr>
          <w:p w14:paraId="75D359C9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482876C5" w14:textId="6B4F29B5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3613C0E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5449D2C8" w14:textId="33F58891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36,771</w:t>
            </w:r>
          </w:p>
        </w:tc>
      </w:tr>
      <w:tr w:rsidR="00EE3E9D" w:rsidRPr="004B3F1E" w14:paraId="51955427" w14:textId="77777777" w:rsidTr="0016367F">
        <w:trPr>
          <w:cantSplit/>
        </w:trPr>
        <w:tc>
          <w:tcPr>
            <w:tcW w:w="2015" w:type="pct"/>
          </w:tcPr>
          <w:p w14:paraId="30670AFC" w14:textId="77777777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C1D23F5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4F979F9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71C9049E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7C32652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4A1FA9F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5186FA3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457FC42A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3E9D" w:rsidRPr="004B3F1E" w14:paraId="2A1FB640" w14:textId="77777777" w:rsidTr="0016367F">
        <w:trPr>
          <w:cantSplit/>
        </w:trPr>
        <w:tc>
          <w:tcPr>
            <w:tcW w:w="2015" w:type="pct"/>
          </w:tcPr>
          <w:p w14:paraId="68CA2E4A" w14:textId="77777777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7" w:type="pct"/>
          </w:tcPr>
          <w:p w14:paraId="2F5EA9B8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DA1D3B4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44394C2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FAE8D53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3" w:type="pct"/>
          </w:tcPr>
          <w:p w14:paraId="7670817D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5249E88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14:paraId="78E2A6A3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E3E9D" w:rsidRPr="004B3F1E" w14:paraId="0E390EB8" w14:textId="77777777" w:rsidTr="0016367F">
        <w:trPr>
          <w:cantSplit/>
        </w:trPr>
        <w:tc>
          <w:tcPr>
            <w:tcW w:w="2015" w:type="pct"/>
          </w:tcPr>
          <w:p w14:paraId="1D9F729E" w14:textId="1C3B443F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8FCE82D" w14:textId="362C0ECE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8,947</w:t>
            </w:r>
          </w:p>
        </w:tc>
        <w:tc>
          <w:tcPr>
            <w:tcW w:w="142" w:type="pct"/>
          </w:tcPr>
          <w:p w14:paraId="6963B27A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0C2F200" w14:textId="77769DD4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3,448</w:t>
            </w:r>
          </w:p>
        </w:tc>
        <w:tc>
          <w:tcPr>
            <w:tcW w:w="142" w:type="pct"/>
          </w:tcPr>
          <w:p w14:paraId="41CAB142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17FF00DA" w14:textId="1F08DE75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D076CD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546A5483" w14:textId="003BEFCC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12,395</w:t>
            </w:r>
          </w:p>
        </w:tc>
      </w:tr>
      <w:tr w:rsidR="00EE3E9D" w:rsidRPr="004B3F1E" w14:paraId="1B9E25BE" w14:textId="77777777" w:rsidTr="0016367F">
        <w:trPr>
          <w:cantSplit/>
        </w:trPr>
        <w:tc>
          <w:tcPr>
            <w:tcW w:w="2015" w:type="pct"/>
          </w:tcPr>
          <w:p w14:paraId="3DF65640" w14:textId="6370D6FF" w:rsidR="00EE3E9D" w:rsidRPr="004B3F1E" w:rsidRDefault="00EE3E9D" w:rsidP="00EE3E9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</w:tcPr>
          <w:p w14:paraId="2E57B1F0" w14:textId="19450D0E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3,997</w:t>
            </w:r>
          </w:p>
        </w:tc>
        <w:tc>
          <w:tcPr>
            <w:tcW w:w="142" w:type="pct"/>
          </w:tcPr>
          <w:p w14:paraId="7552121C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</w:tcPr>
          <w:p w14:paraId="688DB8C7" w14:textId="5DBCEFC6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3,641</w:t>
            </w:r>
          </w:p>
        </w:tc>
        <w:tc>
          <w:tcPr>
            <w:tcW w:w="142" w:type="pct"/>
          </w:tcPr>
          <w:p w14:paraId="1FF686D5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double" w:sz="4" w:space="0" w:color="auto"/>
              <w:bottom w:val="double" w:sz="4" w:space="0" w:color="auto"/>
            </w:tcBorders>
          </w:tcPr>
          <w:p w14:paraId="4F9F595E" w14:textId="34475878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bottom w:val="nil"/>
            </w:tcBorders>
          </w:tcPr>
          <w:p w14:paraId="2F3449A2" w14:textId="77777777" w:rsidR="00EE3E9D" w:rsidRPr="004B3F1E" w:rsidRDefault="00EE3E9D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</w:tcPr>
          <w:p w14:paraId="03F9A791" w14:textId="59B6F6C3" w:rsidR="00EE3E9D" w:rsidRPr="004B3F1E" w:rsidRDefault="00AE35BA" w:rsidP="00EE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7,638</w:t>
            </w:r>
          </w:p>
        </w:tc>
      </w:tr>
    </w:tbl>
    <w:p w14:paraId="0BCFCA65" w14:textId="4A5FF50F" w:rsidR="00E93099" w:rsidRPr="004B3F1E" w:rsidRDefault="00E9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D944701" w14:textId="5106A3FF" w:rsidR="00D03893" w:rsidRPr="004B3F1E" w:rsidRDefault="0066263A" w:rsidP="0016367F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7C74D8AD" w14:textId="6B4E6231" w:rsidR="0066263A" w:rsidRDefault="0066263A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AB9FB86" w14:textId="77777777" w:rsidR="009E606C" w:rsidRPr="004E2EE1" w:rsidRDefault="009E606C" w:rsidP="009E606C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404D11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6BF2F761" w14:textId="77777777" w:rsidR="009E606C" w:rsidRDefault="009E606C" w:rsidP="009E606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63092AD0" w14:textId="332F352C" w:rsidR="009E606C" w:rsidRDefault="009E606C" w:rsidP="009E606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9E606C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4053CC">
        <w:rPr>
          <w:rFonts w:ascii="Angsana New" w:hAnsi="Angsana New"/>
          <w:sz w:val="30"/>
          <w:szCs w:val="30"/>
          <w:lang w:val="en-GB"/>
        </w:rPr>
        <w:t>31</w:t>
      </w:r>
      <w:r w:rsidRPr="009E606C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4053CC">
        <w:rPr>
          <w:rFonts w:ascii="Angsana New" w:hAnsi="Angsana New"/>
          <w:sz w:val="30"/>
          <w:szCs w:val="30"/>
          <w:lang w:val="en-GB"/>
        </w:rPr>
        <w:t>2566</w:t>
      </w:r>
      <w:r w:rsidRPr="009E606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บริษัทและบริษัทย่อยแห่งหนึ่ง</w:t>
      </w:r>
      <w:r w:rsidR="00BE2AF2">
        <w:rPr>
          <w:rFonts w:ascii="Angsana New" w:hAnsi="Angsana New" w:hint="cs"/>
          <w:sz w:val="30"/>
          <w:szCs w:val="30"/>
          <w:cs/>
          <w:lang w:val="en-GB"/>
        </w:rPr>
        <w:t>มี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หนังสือสัญญาเงินกู้</w:t>
      </w:r>
      <w:r w:rsidRPr="009B4544">
        <w:rPr>
          <w:rFonts w:ascii="Angsana New" w:hAnsi="Angsana New" w:hint="cs"/>
          <w:sz w:val="30"/>
          <w:szCs w:val="30"/>
          <w:cs/>
          <w:lang w:val="en-GB"/>
        </w:rPr>
        <w:t>ระยะ</w:t>
      </w:r>
      <w:r w:rsidR="00884D35" w:rsidRPr="009B4544">
        <w:rPr>
          <w:rFonts w:ascii="Angsana New" w:hAnsi="Angsana New" w:hint="cs"/>
          <w:sz w:val="30"/>
          <w:szCs w:val="30"/>
          <w:cs/>
          <w:lang w:val="en-GB"/>
        </w:rPr>
        <w:t>สั้</w:t>
      </w:r>
      <w:r w:rsidR="00884D35">
        <w:rPr>
          <w:rFonts w:ascii="Angsana New" w:hAnsi="Angsana New" w:hint="cs"/>
          <w:sz w:val="30"/>
          <w:szCs w:val="30"/>
          <w:cs/>
          <w:lang w:val="en-GB"/>
        </w:rPr>
        <w:t>น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กับสถาบันการเงิน</w:t>
      </w:r>
      <w:r w:rsidR="00D87759">
        <w:rPr>
          <w:rFonts w:ascii="Angsana New" w:hAnsi="Angsana New"/>
          <w:sz w:val="30"/>
          <w:szCs w:val="30"/>
          <w:lang w:val="en-GB"/>
        </w:rPr>
        <w:br/>
      </w:r>
      <w:r w:rsidR="00BE2AF2">
        <w:rPr>
          <w:rFonts w:ascii="Angsana New" w:hAnsi="Angsana New" w:hint="cs"/>
          <w:sz w:val="30"/>
          <w:szCs w:val="30"/>
          <w:cs/>
          <w:lang w:val="en-GB"/>
        </w:rPr>
        <w:t>หลายแห่ง</w:t>
      </w:r>
      <w:r w:rsidRPr="005200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โดยมี</w:t>
      </w:r>
      <w:r w:rsidR="00447B1C" w:rsidRPr="00447B1C">
        <w:rPr>
          <w:rFonts w:ascii="Angsana New" w:hAnsi="Angsana New"/>
          <w:sz w:val="30"/>
          <w:szCs w:val="30"/>
          <w:cs/>
          <w:lang w:val="en-GB"/>
        </w:rPr>
        <w:t>วงเงินกู้ยืมระยะสั้น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จำนวนเงิน</w:t>
      </w:r>
      <w:r w:rsidR="009A7036">
        <w:rPr>
          <w:rFonts w:ascii="Angsana New" w:hAnsi="Angsana New" w:hint="cs"/>
          <w:sz w:val="30"/>
          <w:szCs w:val="30"/>
          <w:cs/>
          <w:lang w:val="en-GB"/>
        </w:rPr>
        <w:t>ร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วม</w:t>
      </w:r>
      <w:r w:rsidRPr="005200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E2AF2">
        <w:rPr>
          <w:rFonts w:ascii="Angsana New" w:hAnsi="Angsana New"/>
          <w:sz w:val="30"/>
          <w:szCs w:val="30"/>
        </w:rPr>
        <w:t>670.4</w:t>
      </w:r>
      <w:r w:rsidR="00447B1C">
        <w:rPr>
          <w:rFonts w:ascii="Angsana New" w:hAnsi="Angsana New"/>
          <w:sz w:val="30"/>
          <w:szCs w:val="30"/>
        </w:rPr>
        <w:t xml:space="preserve"> </w:t>
      </w:r>
      <w:r w:rsidR="00447B1C">
        <w:rPr>
          <w:rFonts w:ascii="Angsana New" w:hAnsi="Angsana New" w:hint="cs"/>
          <w:sz w:val="30"/>
          <w:szCs w:val="30"/>
          <w:cs/>
        </w:rPr>
        <w:t>ล้านบาท</w:t>
      </w:r>
      <w:r w:rsidR="00447B1C">
        <w:rPr>
          <w:rFonts w:ascii="Angsana New" w:hAnsi="Angsana New"/>
          <w:sz w:val="30"/>
          <w:szCs w:val="30"/>
        </w:rPr>
        <w:t xml:space="preserve"> </w:t>
      </w:r>
      <w:r w:rsidR="00447B1C" w:rsidRPr="00AF6658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และ</w:t>
      </w:r>
      <w:r w:rsidR="00447B1C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BE2AF2">
        <w:rPr>
          <w:rFonts w:asciiTheme="majorBidi" w:hAnsiTheme="majorBidi" w:cstheme="majorBidi"/>
          <w:spacing w:val="-2"/>
          <w:sz w:val="30"/>
          <w:szCs w:val="30"/>
          <w:lang w:val="en-GB"/>
        </w:rPr>
        <w:t>3.4</w:t>
      </w:r>
      <w:r w:rsidR="00447B1C" w:rsidRPr="00AF6658">
        <w:rPr>
          <w:rFonts w:asciiTheme="majorBidi" w:hAnsiTheme="majorBidi"/>
          <w:spacing w:val="-2"/>
          <w:sz w:val="30"/>
          <w:szCs w:val="30"/>
          <w:cs/>
        </w:rPr>
        <w:t xml:space="preserve"> ล้านเหรียญสหรัฐ</w:t>
      </w:r>
      <w:r w:rsidRPr="005200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447B1C" w:rsidRPr="00A341D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447B1C" w:rsidRPr="00A341D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2565</w:t>
      </w:r>
      <w:r w:rsidR="00447B1C" w:rsidRPr="00A341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BE2AF2">
        <w:rPr>
          <w:rFonts w:asciiTheme="majorBidi" w:hAnsiTheme="majorBidi" w:cstheme="majorBidi"/>
          <w:i/>
          <w:iCs/>
          <w:spacing w:val="-2"/>
          <w:sz w:val="30"/>
          <w:szCs w:val="30"/>
        </w:rPr>
        <w:t>505.0</w:t>
      </w:r>
      <w:r w:rsidR="00447B1C" w:rsidRPr="00A341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447B1C" w:rsidRPr="00A341D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3C01E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C01EA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และ</w:t>
      </w:r>
      <w:r w:rsidR="00447B1C" w:rsidRPr="00A341D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447B1C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</w:t>
      </w:r>
      <w:r w:rsidR="00447B1C" w:rsidRPr="0063137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.</w:t>
      </w:r>
      <w:r w:rsidR="00447B1C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0</w:t>
      </w:r>
      <w:r w:rsidR="00447B1C" w:rsidRPr="00AF6658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ล้านเหรียญสหรัฐ</w:t>
      </w:r>
      <w:r w:rsidR="00447B1C" w:rsidRPr="00A341D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447B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เพื่อใช้เป็นเงินทุนหมุนเวียนของ</w:t>
      </w:r>
      <w:r w:rsidR="00BE2AF2">
        <w:rPr>
          <w:rFonts w:ascii="Angsana New" w:hAnsi="Angsana New" w:hint="cs"/>
          <w:sz w:val="30"/>
          <w:szCs w:val="30"/>
          <w:cs/>
          <w:lang w:val="en-GB"/>
        </w:rPr>
        <w:t>บริษัทและ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บริษัทย่อยดังกล่าว</w:t>
      </w:r>
    </w:p>
    <w:p w14:paraId="71BC6106" w14:textId="77777777" w:rsidR="009E606C" w:rsidRPr="00060572" w:rsidRDefault="009E606C" w:rsidP="009E606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62E31FDC" w14:textId="4D505789" w:rsidR="009E606C" w:rsidRPr="009B4544" w:rsidRDefault="009A7036" w:rsidP="009B4544">
      <w:pPr>
        <w:tabs>
          <w:tab w:val="clear" w:pos="907"/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A703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053CC">
        <w:rPr>
          <w:rFonts w:ascii="Angsana New" w:hAnsi="Angsana New"/>
          <w:sz w:val="30"/>
          <w:szCs w:val="30"/>
        </w:rPr>
        <w:t>31</w:t>
      </w:r>
      <w:r w:rsidRPr="009A703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053CC">
        <w:rPr>
          <w:rFonts w:ascii="Angsana New" w:hAnsi="Angsana New"/>
          <w:sz w:val="30"/>
          <w:szCs w:val="30"/>
        </w:rPr>
        <w:t>2566</w:t>
      </w:r>
      <w:r w:rsidRPr="009A7036">
        <w:rPr>
          <w:rFonts w:ascii="Angsana New" w:hAnsi="Angsana New"/>
          <w:sz w:val="30"/>
          <w:szCs w:val="30"/>
          <w:cs/>
        </w:rPr>
        <w:t xml:space="preserve"> </w:t>
      </w:r>
      <w:r w:rsidR="009E606C" w:rsidRPr="0094163F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</w:t>
      </w:r>
      <w:r w:rsidR="009E606C" w:rsidRPr="0094163F">
        <w:rPr>
          <w:rFonts w:ascii="Angsana New" w:hAnsi="Angsana New" w:hint="cs"/>
          <w:sz w:val="30"/>
          <w:szCs w:val="30"/>
          <w:cs/>
        </w:rPr>
        <w:t>น</w:t>
      </w:r>
      <w:r w:rsidR="00447B1C">
        <w:rPr>
          <w:rFonts w:ascii="Angsana New" w:hAnsi="Angsana New" w:hint="cs"/>
          <w:sz w:val="30"/>
          <w:szCs w:val="30"/>
          <w:cs/>
        </w:rPr>
        <w:t xml:space="preserve"> </w:t>
      </w:r>
      <w:r w:rsidR="009B4544">
        <w:rPr>
          <w:rFonts w:ascii="Angsana New" w:hAnsi="Angsana New"/>
          <w:sz w:val="30"/>
          <w:szCs w:val="30"/>
        </w:rPr>
        <w:t>471</w:t>
      </w:r>
      <w:r w:rsidR="00447B1C">
        <w:rPr>
          <w:rFonts w:ascii="Angsana New" w:hAnsi="Angsana New"/>
          <w:sz w:val="30"/>
          <w:szCs w:val="30"/>
        </w:rPr>
        <w:t>.</w:t>
      </w:r>
      <w:r w:rsidR="009B4544">
        <w:rPr>
          <w:rFonts w:ascii="Angsana New" w:hAnsi="Angsana New"/>
          <w:sz w:val="30"/>
          <w:szCs w:val="30"/>
        </w:rPr>
        <w:t>7</w:t>
      </w:r>
      <w:r w:rsidR="009E606C" w:rsidRPr="0094163F">
        <w:rPr>
          <w:rFonts w:ascii="Angsana New" w:hAnsi="Angsana New" w:hint="cs"/>
          <w:sz w:val="30"/>
          <w:szCs w:val="30"/>
          <w:cs/>
        </w:rPr>
        <w:t xml:space="preserve"> </w:t>
      </w:r>
      <w:r w:rsidR="009E606C" w:rsidRPr="0094163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47B1C">
        <w:rPr>
          <w:rFonts w:ascii="Angsana New" w:hAnsi="Angsana New"/>
          <w:sz w:val="30"/>
          <w:szCs w:val="30"/>
        </w:rPr>
        <w:t>290.4</w:t>
      </w:r>
      <w:r w:rsidR="009E606C" w:rsidRPr="0094163F">
        <w:rPr>
          <w:rFonts w:ascii="Angsana New" w:hAnsi="Angsana New" w:hint="cs"/>
          <w:sz w:val="30"/>
          <w:szCs w:val="30"/>
          <w:cs/>
        </w:rPr>
        <w:t xml:space="preserve"> </w:t>
      </w:r>
      <w:r w:rsidR="009E606C" w:rsidRPr="0094163F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9E606C" w:rsidRPr="0094163F">
        <w:rPr>
          <w:rFonts w:ascii="Angsana New" w:hAnsi="Angsana New"/>
          <w:sz w:val="30"/>
          <w:szCs w:val="30"/>
        </w:rPr>
        <w:t xml:space="preserve"> </w:t>
      </w:r>
      <w:r w:rsidR="009E606C" w:rsidRPr="009B4544">
        <w:rPr>
          <w:rFonts w:ascii="Angsana New" w:hAnsi="Angsana New"/>
          <w:i/>
          <w:iCs/>
          <w:sz w:val="30"/>
          <w:szCs w:val="30"/>
        </w:rPr>
        <w:t xml:space="preserve">(2565: </w:t>
      </w:r>
      <w:r w:rsidR="00BE2AF2">
        <w:rPr>
          <w:rFonts w:ascii="Angsana New" w:hAnsi="Angsana New"/>
          <w:i/>
          <w:iCs/>
          <w:sz w:val="30"/>
          <w:szCs w:val="30"/>
        </w:rPr>
        <w:t xml:space="preserve">400.6 </w:t>
      </w:r>
      <w:r w:rsidR="009E606C" w:rsidRPr="009B454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B4544" w:rsidRPr="009B4544">
        <w:rPr>
          <w:rFonts w:ascii="Angsana New" w:hAnsi="Angsana New"/>
          <w:i/>
          <w:iCs/>
          <w:sz w:val="30"/>
          <w:szCs w:val="30"/>
        </w:rPr>
        <w:t xml:space="preserve"> </w:t>
      </w:r>
      <w:r w:rsidR="009B4544" w:rsidRPr="009B4544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9B4544" w:rsidRPr="009B4544">
        <w:rPr>
          <w:rFonts w:ascii="Angsana New" w:hAnsi="Angsana New"/>
          <w:i/>
          <w:iCs/>
          <w:sz w:val="30"/>
          <w:szCs w:val="30"/>
        </w:rPr>
        <w:t xml:space="preserve">290.4 </w:t>
      </w:r>
      <w:r w:rsidR="009B4544" w:rsidRPr="009B454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9E606C" w:rsidRPr="009B4544">
        <w:rPr>
          <w:rFonts w:ascii="Angsana New" w:hAnsi="Angsana New"/>
          <w:i/>
          <w:iCs/>
          <w:sz w:val="30"/>
          <w:szCs w:val="30"/>
        </w:rPr>
        <w:t>)</w:t>
      </w:r>
    </w:p>
    <w:p w14:paraId="3E4A1E5A" w14:textId="77777777" w:rsidR="009E606C" w:rsidRPr="00060572" w:rsidRDefault="009E606C" w:rsidP="009E606C">
      <w:pPr>
        <w:tabs>
          <w:tab w:val="clear" w:pos="907"/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A42B179" w14:textId="71B15026" w:rsidR="00447B1C" w:rsidRDefault="009E606C" w:rsidP="00447B1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818A2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</w:t>
      </w:r>
      <w:r w:rsidR="00447B1C" w:rsidRPr="00447B1C">
        <w:rPr>
          <w:rFonts w:ascii="Angsana New" w:hAnsi="Angsana New"/>
          <w:sz w:val="30"/>
          <w:szCs w:val="30"/>
          <w:cs/>
        </w:rPr>
        <w:t>ที่ดินและส่วนปรับปรุงที่ดินทั้งหมดของบริษัทรวมถึงสินทรัพย์ที่เกี่ยวข้อง</w:t>
      </w:r>
      <w:r w:rsidRPr="00B818A2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447B1C">
        <w:rPr>
          <w:rFonts w:ascii="Angsana New" w:hAnsi="Angsana New"/>
          <w:sz w:val="30"/>
          <w:szCs w:val="30"/>
        </w:rPr>
        <w:t>10</w:t>
      </w:r>
      <w:r w:rsidRPr="00B818A2">
        <w:rPr>
          <w:rFonts w:ascii="Angsana New" w:hAnsi="Angsana New"/>
          <w:sz w:val="30"/>
          <w:szCs w:val="30"/>
          <w:cs/>
        </w:rPr>
        <w:t xml:space="preserve"> </w:t>
      </w:r>
      <w:r w:rsidR="00447B1C" w:rsidRPr="00AF665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และค้ำประกันเพิ่มเติมโดยบริษัทย่อยอีกแห่งหนึ่ง</w:t>
      </w:r>
    </w:p>
    <w:p w14:paraId="54B9155D" w14:textId="79EB07FB" w:rsidR="009E606C" w:rsidRDefault="009E606C" w:rsidP="009E606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818A2">
        <w:rPr>
          <w:rFonts w:ascii="Angsana New" w:hAnsi="Angsana New"/>
          <w:sz w:val="30"/>
          <w:szCs w:val="30"/>
          <w:cs/>
        </w:rPr>
        <w:lastRenderedPageBreak/>
        <w:t>ภายใต้สัญญาเงินกู้ กลุ่มบริษัทต้องปฏิบัติตามเงื่อนไขทางการเงินบางประการตามที่ระบุในสัญญา</w:t>
      </w:r>
      <w:r w:rsidR="00C24762">
        <w:rPr>
          <w:rFonts w:ascii="Angsana New" w:hAnsi="Angsana New" w:hint="cs"/>
          <w:sz w:val="30"/>
          <w:szCs w:val="30"/>
          <w:cs/>
        </w:rPr>
        <w:t>โดยให้</w:t>
      </w:r>
      <w:r w:rsidRPr="00B818A2">
        <w:rPr>
          <w:rFonts w:ascii="Angsana New" w:hAnsi="Angsana New"/>
          <w:sz w:val="30"/>
          <w:szCs w:val="30"/>
          <w:cs/>
        </w:rPr>
        <w:t>ดำรงอัตราส่วนความสามารถในการชำระหนี้ให้เป็นไปตามอัตราที่กำหนดในสัญญา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สถาบันการเงินก่อนบริษัทและบริษัทย่อยให้เงินกู้ยืมแก่กรรมการ</w:t>
      </w:r>
      <w:r w:rsidRPr="00B818A2">
        <w:rPr>
          <w:rFonts w:ascii="Angsana New" w:hAnsi="Angsana New"/>
          <w:sz w:val="30"/>
          <w:szCs w:val="30"/>
        </w:rPr>
        <w:t xml:space="preserve"> </w:t>
      </w:r>
      <w:r w:rsidRPr="00B818A2">
        <w:rPr>
          <w:rFonts w:ascii="Angsana New" w:hAnsi="Angsana New"/>
          <w:sz w:val="30"/>
          <w:szCs w:val="30"/>
          <w:cs/>
        </w:rPr>
        <w:t>ผู้ถือหุ้น และกิจการที่เกี่ยวข้องกัน ตลอดจนบริษัทจะต้องดำรงสัดส่วนการถือหุ้นในบริษัทย่อยตามที่กำหนดในสัญญา</w:t>
      </w:r>
    </w:p>
    <w:p w14:paraId="3919E26B" w14:textId="77777777" w:rsidR="009E606C" w:rsidRPr="004B3F1E" w:rsidRDefault="009E606C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0"/>
        <w:gridCol w:w="883"/>
        <w:gridCol w:w="269"/>
        <w:gridCol w:w="1165"/>
        <w:gridCol w:w="269"/>
        <w:gridCol w:w="1133"/>
        <w:gridCol w:w="269"/>
        <w:gridCol w:w="1086"/>
        <w:gridCol w:w="236"/>
        <w:gridCol w:w="1204"/>
      </w:tblGrid>
      <w:tr w:rsidR="00707DD0" w:rsidRPr="004B3F1E" w14:paraId="788242F7" w14:textId="77777777" w:rsidTr="0016367F">
        <w:trPr>
          <w:tblHeader/>
        </w:trPr>
        <w:tc>
          <w:tcPr>
            <w:tcW w:w="2764" w:type="dxa"/>
            <w:vAlign w:val="bottom"/>
          </w:tcPr>
          <w:p w14:paraId="29A96846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3" w:type="dxa"/>
            <w:vAlign w:val="bottom"/>
          </w:tcPr>
          <w:p w14:paraId="63120FFB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6FC061F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vAlign w:val="bottom"/>
          </w:tcPr>
          <w:p w14:paraId="4D83A95B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4F04D695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07A8F9C2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DD0" w:rsidRPr="004B3F1E" w14:paraId="1B1DBE0B" w14:textId="77777777" w:rsidTr="0016367F">
        <w:trPr>
          <w:tblHeader/>
        </w:trPr>
        <w:tc>
          <w:tcPr>
            <w:tcW w:w="2764" w:type="dxa"/>
            <w:vAlign w:val="bottom"/>
          </w:tcPr>
          <w:p w14:paraId="3850067A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3" w:type="dxa"/>
            <w:vAlign w:val="bottom"/>
          </w:tcPr>
          <w:p w14:paraId="71153CD3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vAlign w:val="bottom"/>
          </w:tcPr>
          <w:p w14:paraId="56CB67EE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45F0A46" w14:textId="2212A7E0" w:rsidR="00707DD0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0F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bottom"/>
          </w:tcPr>
          <w:p w14:paraId="5D1A0016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498231F8" w14:textId="7EE91FEA" w:rsidR="00707DD0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0F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vAlign w:val="bottom"/>
          </w:tcPr>
          <w:p w14:paraId="22C3D91A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E6C8466" w14:textId="7FB87077" w:rsidR="00707DD0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0F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3420219C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FB62E5E" w14:textId="09FBF5D5" w:rsidR="00707DD0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0F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7DD0" w:rsidRPr="004B3F1E" w14:paraId="14E45133" w14:textId="77777777" w:rsidTr="0016367F">
        <w:trPr>
          <w:tblHeader/>
        </w:trPr>
        <w:tc>
          <w:tcPr>
            <w:tcW w:w="2764" w:type="dxa"/>
            <w:vAlign w:val="bottom"/>
          </w:tcPr>
          <w:p w14:paraId="5F106311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883" w:type="dxa"/>
            <w:vAlign w:val="bottom"/>
          </w:tcPr>
          <w:p w14:paraId="12B5706D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55A6B2A1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8" w:type="dxa"/>
            <w:gridSpan w:val="7"/>
            <w:vAlign w:val="bottom"/>
          </w:tcPr>
          <w:p w14:paraId="771FAAB1" w14:textId="77777777" w:rsidR="00707DD0" w:rsidRPr="004B3F1E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FAE" w:rsidRPr="004B3F1E" w14:paraId="1F426E51" w14:textId="77777777" w:rsidTr="0016367F">
        <w:tc>
          <w:tcPr>
            <w:tcW w:w="2764" w:type="dxa"/>
          </w:tcPr>
          <w:p w14:paraId="5BC29258" w14:textId="0390FCCC" w:rsidR="00FD1FAE" w:rsidRPr="004B3F1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83" w:type="dxa"/>
          </w:tcPr>
          <w:p w14:paraId="74AD4E05" w14:textId="6FB5257D" w:rsidR="00FD1FAE" w:rsidRPr="004B3F1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796F8F3" w14:textId="77777777" w:rsidR="00FD1FAE" w:rsidRPr="004B3F1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ABBEA17" w14:textId="6C3EDB66" w:rsidR="00FD1FAE" w:rsidRPr="004B3F1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106CEA" w14:textId="77777777" w:rsidR="00FD1FAE" w:rsidRPr="004B3F1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5070734E" w14:textId="4273C839" w:rsidR="00FD1FAE" w:rsidRPr="004B3F1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0445CA" w14:textId="77777777" w:rsidR="00FD1FAE" w:rsidRPr="004B3F1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DEAA2D3" w14:textId="6ED50966" w:rsidR="00FD1FAE" w:rsidRPr="004B3F1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755AA8" w14:textId="77777777" w:rsidR="00FD1FAE" w:rsidRPr="004B3F1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D66DE3" w14:textId="7DD66DF6" w:rsidR="00FD1FAE" w:rsidRPr="004B3F1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FFD" w:rsidRPr="004B3F1E" w14:paraId="5341CF39" w14:textId="77777777" w:rsidTr="0016367F">
        <w:tc>
          <w:tcPr>
            <w:tcW w:w="2764" w:type="dxa"/>
          </w:tcPr>
          <w:p w14:paraId="718FC294" w14:textId="1857E17E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83" w:type="dxa"/>
          </w:tcPr>
          <w:p w14:paraId="3328A592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964AAFB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0029F6" w14:textId="7869643A" w:rsidR="004A0FFD" w:rsidRPr="004B3F1E" w:rsidRDefault="005055DA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198,690</w:t>
            </w:r>
          </w:p>
        </w:tc>
        <w:tc>
          <w:tcPr>
            <w:tcW w:w="269" w:type="dxa"/>
          </w:tcPr>
          <w:p w14:paraId="2F56A6D9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A4B9C90" w14:textId="3DCD12A9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104,434</w:t>
            </w:r>
          </w:p>
        </w:tc>
        <w:tc>
          <w:tcPr>
            <w:tcW w:w="269" w:type="dxa"/>
          </w:tcPr>
          <w:p w14:paraId="31C20FF6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EB2D6D" w14:textId="71CA9815" w:rsidR="004A0FFD" w:rsidRPr="004B3F1E" w:rsidRDefault="005055DA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3A9F5D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009ADD" w14:textId="2E684923" w:rsidR="004A0FFD" w:rsidRPr="004B3F1E" w:rsidRDefault="005055DA" w:rsidP="00505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0FFD" w:rsidRPr="004B3F1E" w14:paraId="1448929D" w14:textId="77777777" w:rsidTr="0016367F">
        <w:tc>
          <w:tcPr>
            <w:tcW w:w="2764" w:type="dxa"/>
          </w:tcPr>
          <w:p w14:paraId="59372019" w14:textId="39DC0964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3" w:type="dxa"/>
          </w:tcPr>
          <w:p w14:paraId="32D7479C" w14:textId="37A762BB" w:rsidR="004A0FFD" w:rsidRPr="004B3F1E" w:rsidRDefault="00631378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7E2EE10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7D38CBE" w14:textId="7E370904" w:rsidR="004A0FFD" w:rsidRPr="004B3F1E" w:rsidRDefault="005055DA" w:rsidP="0063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9CB1FF3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00959FB2" w14:textId="7F1731A2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269" w:type="dxa"/>
          </w:tcPr>
          <w:p w14:paraId="071C313B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F995570" w14:textId="04394BB4" w:rsidR="004A0FFD" w:rsidRPr="004B3F1E" w:rsidRDefault="005055DA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6F8717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9E2D9D" w14:textId="36CB72E9" w:rsidR="004A0FFD" w:rsidRPr="004B3F1E" w:rsidRDefault="004A0FFD" w:rsidP="00505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0FFD" w:rsidRPr="004B3F1E" w14:paraId="7DDDA91E" w14:textId="77777777" w:rsidTr="0016367F">
        <w:tc>
          <w:tcPr>
            <w:tcW w:w="2764" w:type="dxa"/>
          </w:tcPr>
          <w:p w14:paraId="5FA6EEDC" w14:textId="1C2AC54B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83" w:type="dxa"/>
          </w:tcPr>
          <w:p w14:paraId="22264D28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6ACC34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28A41B" w14:textId="295BB25F" w:rsidR="004A0FFD" w:rsidRPr="004B3F1E" w:rsidRDefault="005055DA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41DA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1DA2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69" w:type="dxa"/>
          </w:tcPr>
          <w:p w14:paraId="202C8903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790EC76" w14:textId="79A29684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749,740</w:t>
            </w:r>
          </w:p>
        </w:tc>
        <w:tc>
          <w:tcPr>
            <w:tcW w:w="269" w:type="dxa"/>
          </w:tcPr>
          <w:p w14:paraId="3DCC69CC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6038568" w14:textId="0A624978" w:rsidR="004A0FFD" w:rsidRPr="004B3F1E" w:rsidRDefault="005055DA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98,644</w:t>
            </w:r>
          </w:p>
        </w:tc>
        <w:tc>
          <w:tcPr>
            <w:tcW w:w="236" w:type="dxa"/>
          </w:tcPr>
          <w:p w14:paraId="3021DFDE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960F82" w14:textId="59DCB831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117,140</w:t>
            </w:r>
          </w:p>
        </w:tc>
      </w:tr>
      <w:tr w:rsidR="004A0FFD" w:rsidRPr="004B3F1E" w14:paraId="020A8F82" w14:textId="77777777" w:rsidTr="0016367F">
        <w:tc>
          <w:tcPr>
            <w:tcW w:w="2764" w:type="dxa"/>
          </w:tcPr>
          <w:p w14:paraId="5D387CF6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83" w:type="dxa"/>
          </w:tcPr>
          <w:p w14:paraId="5B1EE0FD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AA368E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EFBCDF5" w14:textId="3A8D3352" w:rsidR="004A0FFD" w:rsidRPr="004B3F1E" w:rsidRDefault="005055DA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941D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1D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269" w:type="dxa"/>
          </w:tcPr>
          <w:p w14:paraId="1D19312F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A80913E" w14:textId="46EBE009" w:rsidR="004A0FFD" w:rsidRPr="004B3F1E" w:rsidRDefault="004A0FFD" w:rsidP="0071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859,074</w:t>
            </w:r>
          </w:p>
        </w:tc>
        <w:tc>
          <w:tcPr>
            <w:tcW w:w="269" w:type="dxa"/>
          </w:tcPr>
          <w:p w14:paraId="6150E810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7E3A745" w14:textId="0793E928" w:rsidR="004A0FFD" w:rsidRPr="004B3F1E" w:rsidRDefault="005055DA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98,644</w:t>
            </w:r>
          </w:p>
        </w:tc>
        <w:tc>
          <w:tcPr>
            <w:tcW w:w="236" w:type="dxa"/>
          </w:tcPr>
          <w:p w14:paraId="7394ECC3" w14:textId="77777777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34BE7DB" w14:textId="3C35FB1F" w:rsidR="004A0FFD" w:rsidRPr="004B3F1E" w:rsidRDefault="004A0FFD" w:rsidP="004A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117,140</w:t>
            </w:r>
          </w:p>
        </w:tc>
      </w:tr>
    </w:tbl>
    <w:p w14:paraId="6A30249F" w14:textId="77777777" w:rsidR="00E02B48" w:rsidRPr="004B3F1E" w:rsidRDefault="00E02B48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3F9E305" w14:textId="5A9B1533" w:rsidR="00641E35" w:rsidRPr="004B3F1E" w:rsidRDefault="00641E35" w:rsidP="001636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4B3F1E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14:paraId="7F5879A9" w14:textId="004050B1" w:rsidR="00024DA5" w:rsidRPr="004B3F1E" w:rsidRDefault="00024DA5" w:rsidP="001636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2AC50E11" w14:textId="5C48EB02" w:rsidR="00024DA5" w:rsidRPr="004B3F1E" w:rsidRDefault="00BE2AF2" w:rsidP="0002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="00024DA5" w:rsidRPr="005055DA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หนี้สินที่มีภาระดอกเบี้ยเป็นเงินกู้ยืมจากสถาบันการเงินในประเทศหลายแห่งเป็นจำนวนเงินรวม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>198.7</w:t>
      </w:r>
      <w:r w:rsidR="00024DA5" w:rsidRPr="005055D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341D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2565</w:t>
      </w:r>
      <w:r w:rsidRPr="00A341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t>104.4</w:t>
      </w:r>
      <w:r w:rsidRPr="00A341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A341D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024DA5" w:rsidRPr="005055DA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โดยมีอัตราดอกเบี้ยดังนี้</w:t>
      </w:r>
      <w:r w:rsidR="00024DA5" w:rsidRPr="004B3F1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4B97CC3" w14:textId="77777777" w:rsidR="00024DA5" w:rsidRPr="004B3F1E" w:rsidRDefault="00024DA5" w:rsidP="00024DA5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3330"/>
      </w:tblGrid>
      <w:tr w:rsidR="00024DA5" w:rsidRPr="004B3F1E" w14:paraId="217093A8" w14:textId="77777777" w:rsidTr="00AF6658">
        <w:trPr>
          <w:trHeight w:hRule="exact" w:val="360"/>
        </w:trPr>
        <w:tc>
          <w:tcPr>
            <w:tcW w:w="5580" w:type="dxa"/>
          </w:tcPr>
          <w:p w14:paraId="3AF435D5" w14:textId="77777777" w:rsidR="00024DA5" w:rsidRPr="004B3F1E" w:rsidRDefault="00024DA5" w:rsidP="00C203D5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5C202EC" w14:textId="77777777" w:rsidR="00024DA5" w:rsidRPr="004B3F1E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</w:tcPr>
          <w:p w14:paraId="3EF6E9B5" w14:textId="77777777" w:rsidR="00024DA5" w:rsidRPr="004B3F1E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(ร้อยละต่อปี)</w:t>
            </w:r>
          </w:p>
        </w:tc>
      </w:tr>
      <w:tr w:rsidR="00024DA5" w:rsidRPr="004B3F1E" w14:paraId="545CFCCA" w14:textId="77777777" w:rsidTr="00AF6658">
        <w:trPr>
          <w:trHeight w:hRule="exact" w:val="360"/>
        </w:trPr>
        <w:tc>
          <w:tcPr>
            <w:tcW w:w="5580" w:type="dxa"/>
          </w:tcPr>
          <w:p w14:paraId="76DD51C5" w14:textId="77777777" w:rsidR="00024DA5" w:rsidRPr="004B3F1E" w:rsidRDefault="00024DA5" w:rsidP="00C203D5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14:paraId="2396E62F" w14:textId="77777777" w:rsidR="00024DA5" w:rsidRPr="004B3F1E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</w:tcPr>
          <w:p w14:paraId="6F09570A" w14:textId="515AF678" w:rsidR="00024DA5" w:rsidRPr="004B3F1E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MRR-0.25</w:t>
            </w:r>
            <w:r w:rsidR="00AF6658">
              <w:rPr>
                <w:rFonts w:asciiTheme="majorBidi" w:hAnsiTheme="majorBidi" w:cstheme="majorBidi"/>
                <w:sz w:val="30"/>
                <w:szCs w:val="30"/>
              </w:rPr>
              <w:t>, MRR-1.00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MOR</w:t>
            </w:r>
            <w:r w:rsidR="00AF6658">
              <w:rPr>
                <w:rFonts w:asciiTheme="majorBidi" w:hAnsiTheme="majorBidi" w:cstheme="majorBidi"/>
                <w:sz w:val="30"/>
                <w:szCs w:val="30"/>
              </w:rPr>
              <w:t>-1.00</w:t>
            </w:r>
          </w:p>
        </w:tc>
      </w:tr>
      <w:tr w:rsidR="00024DA5" w:rsidRPr="004B3F1E" w14:paraId="708A96D8" w14:textId="77777777" w:rsidTr="00AF6658">
        <w:trPr>
          <w:cantSplit/>
        </w:trPr>
        <w:tc>
          <w:tcPr>
            <w:tcW w:w="5580" w:type="dxa"/>
          </w:tcPr>
          <w:p w14:paraId="0E5AA96D" w14:textId="77777777" w:rsidR="00024DA5" w:rsidRPr="004B3F1E" w:rsidRDefault="00024DA5" w:rsidP="00C203D5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theme="majorBidi"/>
                <w:cs/>
              </w:rPr>
            </w:pPr>
            <w:r w:rsidRPr="004B3F1E">
              <w:rPr>
                <w:rFonts w:asciiTheme="majorBidi" w:hAnsiTheme="majorBidi" w:cstheme="majorBidi"/>
                <w:cs/>
              </w:rPr>
              <w:t>สินเชื่อเลตเตอร์ออฟเครดิตและทรัสต์รีซีท</w:t>
            </w:r>
          </w:p>
        </w:tc>
        <w:tc>
          <w:tcPr>
            <w:tcW w:w="270" w:type="dxa"/>
          </w:tcPr>
          <w:p w14:paraId="47227E7C" w14:textId="77777777" w:rsidR="00024DA5" w:rsidRPr="004B3F1E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</w:tcPr>
          <w:p w14:paraId="115B2441" w14:textId="6387E3A4" w:rsidR="00024DA5" w:rsidRPr="004B3F1E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MRR+2.5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MRR-2.5</w:t>
            </w:r>
          </w:p>
        </w:tc>
      </w:tr>
    </w:tbl>
    <w:p w14:paraId="51405E10" w14:textId="4DDB2768" w:rsidR="00D55C50" w:rsidRDefault="00D55C50" w:rsidP="00447B1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A1E9BF6" w14:textId="3D01B611" w:rsidR="00A2425A" w:rsidRPr="00D55C50" w:rsidRDefault="00D55C50" w:rsidP="00D55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/>
          <w:spacing w:val="-2"/>
          <w:sz w:val="30"/>
          <w:szCs w:val="30"/>
          <w:lang w:val="en-GB"/>
        </w:rPr>
        <w:br w:type="page"/>
      </w:r>
    </w:p>
    <w:p w14:paraId="5A4F1173" w14:textId="004D0E77" w:rsidR="006E772A" w:rsidRPr="004B3F1E" w:rsidRDefault="00127763" w:rsidP="0016367F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</w:t>
      </w:r>
      <w:r w:rsidR="00272F9F" w:rsidRPr="004B3F1E">
        <w:rPr>
          <w:rFonts w:asciiTheme="majorBidi" w:hAnsiTheme="majorBidi" w:cstheme="majorBidi"/>
          <w:b/>
          <w:bCs/>
          <w:sz w:val="30"/>
          <w:szCs w:val="30"/>
          <w:cs/>
        </w:rPr>
        <w:t>สำหรับผลประโยชน์พนักงาน</w:t>
      </w:r>
    </w:p>
    <w:p w14:paraId="265D482A" w14:textId="77777777" w:rsidR="006E772A" w:rsidRPr="004B3F1E" w:rsidRDefault="006E772A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84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6"/>
        <w:gridCol w:w="1082"/>
        <w:gridCol w:w="248"/>
        <w:gridCol w:w="1104"/>
        <w:gridCol w:w="251"/>
        <w:gridCol w:w="1048"/>
        <w:gridCol w:w="248"/>
        <w:gridCol w:w="1192"/>
      </w:tblGrid>
      <w:tr w:rsidR="00DF5339" w:rsidRPr="004B3F1E" w14:paraId="55838525" w14:textId="77777777" w:rsidTr="00206488">
        <w:trPr>
          <w:trHeight w:val="20"/>
          <w:tblHeader/>
        </w:trPr>
        <w:tc>
          <w:tcPr>
            <w:tcW w:w="2222" w:type="pct"/>
            <w:vMerge w:val="restart"/>
            <w:shd w:val="clear" w:color="auto" w:fill="auto"/>
          </w:tcPr>
          <w:p w14:paraId="13430E9C" w14:textId="77777777" w:rsidR="00DF5339" w:rsidRPr="004B3F1E" w:rsidRDefault="00DF5339" w:rsidP="0016367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3A62F80" w14:textId="71A050A4" w:rsidR="00515577" w:rsidRPr="004B3F1E" w:rsidRDefault="00515577" w:rsidP="0016367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2" w:type="pct"/>
            <w:gridSpan w:val="4"/>
          </w:tcPr>
          <w:p w14:paraId="79791CD6" w14:textId="62D56B39" w:rsidR="00DF5339" w:rsidRPr="004B3F1E" w:rsidRDefault="00515577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       </w:t>
            </w:r>
            <w:r w:rsidR="00DF5339" w:rsidRPr="004B3F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6" w:type="pct"/>
            <w:gridSpan w:val="3"/>
          </w:tcPr>
          <w:p w14:paraId="365427B1" w14:textId="77777777" w:rsidR="00DF5339" w:rsidRPr="004B3F1E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339" w:rsidRPr="004B3F1E" w14:paraId="2ED2BF39" w14:textId="77777777" w:rsidTr="00206488">
        <w:trPr>
          <w:trHeight w:val="20"/>
          <w:tblHeader/>
        </w:trPr>
        <w:tc>
          <w:tcPr>
            <w:tcW w:w="2222" w:type="pct"/>
            <w:vMerge/>
            <w:shd w:val="clear" w:color="auto" w:fill="auto"/>
          </w:tcPr>
          <w:p w14:paraId="3197C019" w14:textId="77777777" w:rsidR="00DF5339" w:rsidRPr="004B3F1E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25B148E3" w14:textId="28A03419" w:rsidR="00DF5339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33" w:type="pct"/>
            <w:vAlign w:val="center"/>
          </w:tcPr>
          <w:p w14:paraId="1D460316" w14:textId="77777777" w:rsidR="00DF5339" w:rsidRPr="004B3F1E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21F11592" w14:textId="5A0C13EC" w:rsidR="00DF5339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38D54CD1" w14:textId="77777777" w:rsidR="00DF5339" w:rsidRPr="004B3F1E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vAlign w:val="center"/>
          </w:tcPr>
          <w:p w14:paraId="69F0D267" w14:textId="6DEE2399" w:rsidR="00DF5339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33" w:type="pct"/>
            <w:vAlign w:val="center"/>
          </w:tcPr>
          <w:p w14:paraId="56C4A982" w14:textId="77777777" w:rsidR="00DF5339" w:rsidRPr="004B3F1E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51A7D63D" w14:textId="07C3B587" w:rsidR="00DF5339" w:rsidRPr="004B3F1E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DF5339" w:rsidRPr="004B3F1E" w14:paraId="64FC6051" w14:textId="77777777" w:rsidTr="00206488">
        <w:trPr>
          <w:trHeight w:val="20"/>
          <w:tblHeader/>
        </w:trPr>
        <w:tc>
          <w:tcPr>
            <w:tcW w:w="2222" w:type="pct"/>
            <w:vAlign w:val="center"/>
          </w:tcPr>
          <w:p w14:paraId="65FEB81C" w14:textId="77777777" w:rsidR="00DF5339" w:rsidRPr="004B3F1E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77E9F22B" w14:textId="77777777" w:rsidR="00DF5339" w:rsidRPr="004B3F1E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B3F1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90F52" w:rsidRPr="004B3F1E" w14:paraId="1F0E4507" w14:textId="77777777" w:rsidTr="00206488">
        <w:trPr>
          <w:trHeight w:val="20"/>
        </w:trPr>
        <w:tc>
          <w:tcPr>
            <w:tcW w:w="2222" w:type="pct"/>
            <w:tcBorders>
              <w:bottom w:val="nil"/>
            </w:tcBorders>
          </w:tcPr>
          <w:p w14:paraId="4107F7A4" w14:textId="661B67DB" w:rsidR="00B90F52" w:rsidRPr="004B3F1E" w:rsidRDefault="00B90F52" w:rsidP="00B90F52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69B41DDA" w14:textId="734DE7CF" w:rsidR="00B90F52" w:rsidRPr="004B3F1E" w:rsidRDefault="00E3429E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30,795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3DEA14C7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582BF54D" w14:textId="0366F938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26,020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296E711A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  <w:vAlign w:val="bottom"/>
          </w:tcPr>
          <w:p w14:paraId="0CF5BC07" w14:textId="3BF8C3E3" w:rsidR="00B90F52" w:rsidRPr="004B3F1E" w:rsidRDefault="00E3429E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18,430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4A3B1A4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586B14EA" w14:textId="67CC8160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15,505</w:t>
            </w:r>
          </w:p>
        </w:tc>
      </w:tr>
      <w:tr w:rsidR="00B90F52" w:rsidRPr="004B3F1E" w14:paraId="797DC63D" w14:textId="77777777" w:rsidTr="00206488">
        <w:trPr>
          <w:trHeight w:val="20"/>
        </w:trPr>
        <w:tc>
          <w:tcPr>
            <w:tcW w:w="2222" w:type="pct"/>
            <w:tcBorders>
              <w:bottom w:val="nil"/>
            </w:tcBorders>
            <w:noWrap/>
            <w:vAlign w:val="bottom"/>
          </w:tcPr>
          <w:p w14:paraId="017AE63A" w14:textId="77777777" w:rsidR="00B90F52" w:rsidRPr="004B3F1E" w:rsidRDefault="00B90F52" w:rsidP="00B90F52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EF9E3" w14:textId="6A938E24" w:rsidR="00B90F52" w:rsidRPr="00E3429E" w:rsidRDefault="00E3429E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3429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30,795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1F2569DC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AED8B" w14:textId="0D21B820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B3F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26,020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3057D86C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66281" w14:textId="18E2CEA4" w:rsidR="00B90F52" w:rsidRPr="00E3429E" w:rsidRDefault="00E3429E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3429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18,430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36CDBC57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F2868" w14:textId="3913CF88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B3F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15,505</w:t>
            </w:r>
          </w:p>
        </w:tc>
      </w:tr>
    </w:tbl>
    <w:p w14:paraId="692B15A8" w14:textId="6A18A0B0" w:rsidR="0000084C" w:rsidRPr="004B3F1E" w:rsidRDefault="000008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34EAC5D8" w14:textId="4E02C09F" w:rsidR="0045104C" w:rsidRPr="004B3F1E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4B3F1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โครงการผลประโยชน์พนักงานที่กำหนดไว้</w:t>
      </w:r>
    </w:p>
    <w:p w14:paraId="2DB4B3F4" w14:textId="77777777" w:rsidR="0045104C" w:rsidRPr="004B3F1E" w:rsidRDefault="004510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8723C" w14:textId="77777777" w:rsidR="0045104C" w:rsidRPr="004B3F1E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4B3F1E">
        <w:rPr>
          <w:rFonts w:asciiTheme="majorBidi" w:hAnsiTheme="majorBidi" w:cstheme="majorBidi"/>
          <w:sz w:val="30"/>
          <w:szCs w:val="30"/>
        </w:rPr>
        <w:t xml:space="preserve">2541 </w:t>
      </w:r>
      <w:r w:rsidRPr="004B3F1E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ความเสี่ยงของช่วงชีวิต 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29F30C10" w14:textId="77777777" w:rsidR="0045104C" w:rsidRPr="004B3F1E" w:rsidRDefault="004510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37"/>
        <w:gridCol w:w="1113"/>
        <w:gridCol w:w="270"/>
        <w:gridCol w:w="1080"/>
        <w:gridCol w:w="270"/>
        <w:gridCol w:w="1098"/>
      </w:tblGrid>
      <w:tr w:rsidR="00163875" w:rsidRPr="004B3F1E" w14:paraId="311F937F" w14:textId="77777777" w:rsidTr="0016367F">
        <w:trPr>
          <w:trHeight w:val="144"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6C22985A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063BAD09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A69DAF5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A01B4AF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7D6294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B3BD322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B3F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63875" w:rsidRPr="004B3F1E" w14:paraId="59DC369E" w14:textId="77777777" w:rsidTr="0016367F">
        <w:trPr>
          <w:trHeight w:val="144"/>
          <w:tblHeader/>
        </w:trPr>
        <w:tc>
          <w:tcPr>
            <w:tcW w:w="3150" w:type="dxa"/>
            <w:vMerge/>
            <w:shd w:val="clear" w:color="auto" w:fill="auto"/>
          </w:tcPr>
          <w:p w14:paraId="236A484E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6491A8" w14:textId="1A793595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034B226" w14:textId="0E2249C1" w:rsidR="00163875" w:rsidRPr="004B3F1E" w:rsidRDefault="0016367F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  <w:vAlign w:val="center"/>
          </w:tcPr>
          <w:p w14:paraId="50A326A8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1E0EE67B" w14:textId="08DA2D71" w:rsidR="00163875" w:rsidRPr="004B3F1E" w:rsidRDefault="0016367F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ACC24B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AA68745" w14:textId="7551B1E2" w:rsidR="00163875" w:rsidRPr="004B3F1E" w:rsidRDefault="0016367F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71A03B9A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B1B8579" w14:textId="6AE16CB8" w:rsidR="00163875" w:rsidRPr="004B3F1E" w:rsidRDefault="0016367F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63875" w:rsidRPr="004B3F1E" w14:paraId="159EEFE5" w14:textId="77777777" w:rsidTr="0016367F">
        <w:trPr>
          <w:trHeight w:val="144"/>
          <w:tblHeader/>
        </w:trPr>
        <w:tc>
          <w:tcPr>
            <w:tcW w:w="3150" w:type="dxa"/>
          </w:tcPr>
          <w:p w14:paraId="7028260F" w14:textId="77777777" w:rsidR="00163875" w:rsidRPr="004B3F1E" w:rsidRDefault="00163875" w:rsidP="00C45006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90569" w14:textId="77777777" w:rsidR="00163875" w:rsidRPr="004B3F1E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8" w:type="dxa"/>
            <w:gridSpan w:val="7"/>
          </w:tcPr>
          <w:p w14:paraId="3F615FA4" w14:textId="77777777" w:rsidR="00163875" w:rsidRPr="004B3F1E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0F52" w:rsidRPr="004B3F1E" w14:paraId="360F2ED5" w14:textId="77777777" w:rsidTr="0016367F">
        <w:trPr>
          <w:trHeight w:val="144"/>
        </w:trPr>
        <w:tc>
          <w:tcPr>
            <w:tcW w:w="3150" w:type="dxa"/>
          </w:tcPr>
          <w:p w14:paraId="0D65EB74" w14:textId="77777777" w:rsidR="00B90F52" w:rsidRPr="004B3F1E" w:rsidRDefault="00B90F52" w:rsidP="00B90F5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A066AA7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3365446" w14:textId="2F33CF1E" w:rsidR="00B90F52" w:rsidRPr="004B3F1E" w:rsidRDefault="00E3429E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26,020</w:t>
            </w:r>
          </w:p>
        </w:tc>
        <w:tc>
          <w:tcPr>
            <w:tcW w:w="237" w:type="dxa"/>
          </w:tcPr>
          <w:p w14:paraId="564BBF78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32FD47B9" w14:textId="3A4ED1B3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24,681</w:t>
            </w:r>
          </w:p>
        </w:tc>
        <w:tc>
          <w:tcPr>
            <w:tcW w:w="270" w:type="dxa"/>
          </w:tcPr>
          <w:p w14:paraId="39B5489E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AFA904" w14:textId="20F2D615" w:rsidR="00B90F52" w:rsidRPr="004B3F1E" w:rsidRDefault="00E3429E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15,505</w:t>
            </w:r>
          </w:p>
        </w:tc>
        <w:tc>
          <w:tcPr>
            <w:tcW w:w="270" w:type="dxa"/>
          </w:tcPr>
          <w:p w14:paraId="3FF3F39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CD3D7EC" w14:textId="1F40111D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13,135</w:t>
            </w:r>
          </w:p>
        </w:tc>
      </w:tr>
      <w:tr w:rsidR="00B90F52" w:rsidRPr="004B3F1E" w14:paraId="20AF2BEF" w14:textId="77777777" w:rsidTr="0016367F">
        <w:trPr>
          <w:trHeight w:val="144"/>
        </w:trPr>
        <w:tc>
          <w:tcPr>
            <w:tcW w:w="3150" w:type="dxa"/>
          </w:tcPr>
          <w:p w14:paraId="27B4640F" w14:textId="77777777" w:rsidR="00B90F52" w:rsidRPr="004B3F1E" w:rsidRDefault="00B90F52" w:rsidP="00B90F5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4E6F5C47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133FEEA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62C718CB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0F1005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BE65559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526C0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98C7168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BE7A4EF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90F52" w:rsidRPr="004B3F1E" w14:paraId="617AF551" w14:textId="77777777" w:rsidTr="0016367F">
        <w:trPr>
          <w:trHeight w:val="144"/>
        </w:trPr>
        <w:tc>
          <w:tcPr>
            <w:tcW w:w="3150" w:type="dxa"/>
          </w:tcPr>
          <w:p w14:paraId="7B3531C2" w14:textId="77777777" w:rsidR="00B90F52" w:rsidRPr="004B3F1E" w:rsidRDefault="00B90F52" w:rsidP="00B90F5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2C2D9AF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825F24E" w14:textId="62703F6A" w:rsidR="00B90F52" w:rsidRPr="004B3F1E" w:rsidRDefault="00E3429E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6,13</w:t>
            </w:r>
            <w:r w:rsidR="006313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72CD6B1B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D92E3AB" w14:textId="43A4E771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2,092</w:t>
            </w:r>
          </w:p>
        </w:tc>
        <w:tc>
          <w:tcPr>
            <w:tcW w:w="270" w:type="dxa"/>
          </w:tcPr>
          <w:p w14:paraId="1734F08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B9FD0" w14:textId="64AD7D28" w:rsidR="00B90F52" w:rsidRPr="004B3F1E" w:rsidRDefault="00E3429E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3,86</w:t>
            </w:r>
            <w:r w:rsidR="006313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242EE0AE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356E3F30" w14:textId="7C9BFCDD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3,479</w:t>
            </w:r>
          </w:p>
        </w:tc>
      </w:tr>
      <w:tr w:rsidR="00B90F52" w:rsidRPr="004B3F1E" w14:paraId="17612349" w14:textId="77777777" w:rsidTr="0016367F">
        <w:trPr>
          <w:trHeight w:val="144"/>
        </w:trPr>
        <w:tc>
          <w:tcPr>
            <w:tcW w:w="3150" w:type="dxa"/>
          </w:tcPr>
          <w:p w14:paraId="1E644BCF" w14:textId="77777777" w:rsidR="00B90F52" w:rsidRPr="004B3F1E" w:rsidRDefault="00B90F52" w:rsidP="00B90F5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8BCF701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45C9AAF" w14:textId="33A64E17" w:rsidR="00B90F52" w:rsidRPr="004B3F1E" w:rsidRDefault="00E3429E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640</w:t>
            </w:r>
          </w:p>
        </w:tc>
        <w:tc>
          <w:tcPr>
            <w:tcW w:w="237" w:type="dxa"/>
          </w:tcPr>
          <w:p w14:paraId="7FA703B0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5456827" w14:textId="135C1306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247</w:t>
            </w:r>
          </w:p>
        </w:tc>
        <w:tc>
          <w:tcPr>
            <w:tcW w:w="270" w:type="dxa"/>
          </w:tcPr>
          <w:p w14:paraId="12B98BB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0D1E0" w14:textId="1DF1B7A8" w:rsidR="00B90F52" w:rsidRPr="004B3F1E" w:rsidRDefault="00E3429E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386</w:t>
            </w:r>
          </w:p>
        </w:tc>
        <w:tc>
          <w:tcPr>
            <w:tcW w:w="270" w:type="dxa"/>
          </w:tcPr>
          <w:p w14:paraId="32F070A4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4D1E1D91" w14:textId="5460EB9C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156</w:t>
            </w:r>
          </w:p>
        </w:tc>
      </w:tr>
      <w:tr w:rsidR="00B90F52" w:rsidRPr="004B3F1E" w14:paraId="6F254F76" w14:textId="77777777" w:rsidTr="0016367F">
        <w:trPr>
          <w:trHeight w:val="144"/>
        </w:trPr>
        <w:tc>
          <w:tcPr>
            <w:tcW w:w="3150" w:type="dxa"/>
          </w:tcPr>
          <w:p w14:paraId="43021C2B" w14:textId="33D78BB2" w:rsidR="00B90F52" w:rsidRPr="004B3F1E" w:rsidRDefault="00B90F52" w:rsidP="00B90F5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42FF7909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DD318D2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66C263B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7E035529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E6FAC8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FB249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D75602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0B9378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90F52" w:rsidRPr="004B3F1E" w14:paraId="694E862E" w14:textId="77777777" w:rsidTr="0016367F">
        <w:trPr>
          <w:trHeight w:val="144"/>
        </w:trPr>
        <w:tc>
          <w:tcPr>
            <w:tcW w:w="3150" w:type="dxa"/>
          </w:tcPr>
          <w:p w14:paraId="47A43B79" w14:textId="2E9C8732" w:rsidR="00B90F52" w:rsidRPr="004B3F1E" w:rsidRDefault="00B90F52" w:rsidP="00B90F5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</w:t>
            </w:r>
          </w:p>
          <w:p w14:paraId="028A73B8" w14:textId="77777777" w:rsidR="00B90F52" w:rsidRPr="004B3F1E" w:rsidRDefault="00B90F52" w:rsidP="00B90F5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หลักคณิตศาสตร์ประกันภัย </w:t>
            </w:r>
          </w:p>
        </w:tc>
        <w:tc>
          <w:tcPr>
            <w:tcW w:w="990" w:type="dxa"/>
          </w:tcPr>
          <w:p w14:paraId="14860D66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35F0D26" w14:textId="54633BEC" w:rsidR="00B90F52" w:rsidRPr="004B3F1E" w:rsidRDefault="00E3429E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(1,504)</w:t>
            </w:r>
          </w:p>
        </w:tc>
        <w:tc>
          <w:tcPr>
            <w:tcW w:w="237" w:type="dxa"/>
          </w:tcPr>
          <w:p w14:paraId="508856C7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D6C46B9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A2B5CF7" w14:textId="4DE1F38F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(566)</w:t>
            </w:r>
          </w:p>
        </w:tc>
        <w:tc>
          <w:tcPr>
            <w:tcW w:w="270" w:type="dxa"/>
          </w:tcPr>
          <w:p w14:paraId="4C9A4BE4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DED1D" w14:textId="6BDE1CB9" w:rsidR="00B90F52" w:rsidRPr="004B3F1E" w:rsidRDefault="006D1FFA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(835)</w:t>
            </w:r>
          </w:p>
        </w:tc>
        <w:tc>
          <w:tcPr>
            <w:tcW w:w="270" w:type="dxa"/>
          </w:tcPr>
          <w:p w14:paraId="403E71BD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5AB552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DDA4323" w14:textId="27EB04C6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(1,265)</w:t>
            </w:r>
          </w:p>
        </w:tc>
      </w:tr>
      <w:tr w:rsidR="00B90F52" w:rsidRPr="004B3F1E" w14:paraId="6D7D90D6" w14:textId="77777777" w:rsidTr="0016367F">
        <w:trPr>
          <w:trHeight w:val="144"/>
        </w:trPr>
        <w:tc>
          <w:tcPr>
            <w:tcW w:w="3150" w:type="dxa"/>
          </w:tcPr>
          <w:p w14:paraId="2191E0B6" w14:textId="77777777" w:rsidR="00B90F52" w:rsidRPr="004B3F1E" w:rsidRDefault="00B90F52" w:rsidP="00B90F5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4665D7C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61D672B" w14:textId="642367C1" w:rsidR="00B90F52" w:rsidRPr="004B3F1E" w:rsidRDefault="006D1FFA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(494)</w:t>
            </w:r>
          </w:p>
        </w:tc>
        <w:tc>
          <w:tcPr>
            <w:tcW w:w="237" w:type="dxa"/>
          </w:tcPr>
          <w:p w14:paraId="010B9FB0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35F9C5DB" w14:textId="42AE6EF2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(434)</w:t>
            </w:r>
          </w:p>
        </w:tc>
        <w:tc>
          <w:tcPr>
            <w:tcW w:w="270" w:type="dxa"/>
          </w:tcPr>
          <w:p w14:paraId="4A282EC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6C9BB" w14:textId="428987A7" w:rsidR="00B90F52" w:rsidRPr="004B3F1E" w:rsidRDefault="006D1FFA" w:rsidP="006D1FF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D1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C5CB12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80C5DF6" w14:textId="5144662E" w:rsidR="00B90F52" w:rsidRPr="004B3F1E" w:rsidRDefault="00B90F52" w:rsidP="00B90F52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90F52" w:rsidRPr="004B3F1E" w14:paraId="7FC87E5C" w14:textId="77777777" w:rsidTr="0016367F">
        <w:trPr>
          <w:trHeight w:val="144"/>
        </w:trPr>
        <w:tc>
          <w:tcPr>
            <w:tcW w:w="3150" w:type="dxa"/>
          </w:tcPr>
          <w:p w14:paraId="161CFE73" w14:textId="77777777" w:rsidR="00B90F52" w:rsidRPr="004B3F1E" w:rsidRDefault="00B90F52" w:rsidP="00B90F5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15A2C69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669F8C" w14:textId="5A28D8AA" w:rsidR="00B90F52" w:rsidRPr="004B3F1E" w:rsidRDefault="006D1FFA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30,795</w:t>
            </w:r>
          </w:p>
        </w:tc>
        <w:tc>
          <w:tcPr>
            <w:tcW w:w="237" w:type="dxa"/>
          </w:tcPr>
          <w:p w14:paraId="1B038AD0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1F115F1" w14:textId="7BB016D1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26,020</w:t>
            </w:r>
          </w:p>
        </w:tc>
        <w:tc>
          <w:tcPr>
            <w:tcW w:w="270" w:type="dxa"/>
          </w:tcPr>
          <w:p w14:paraId="48E3AA39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06274B" w14:textId="1E60B147" w:rsidR="00B90F52" w:rsidRPr="004B3F1E" w:rsidRDefault="006D1FFA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18,430</w:t>
            </w:r>
          </w:p>
        </w:tc>
        <w:tc>
          <w:tcPr>
            <w:tcW w:w="270" w:type="dxa"/>
          </w:tcPr>
          <w:p w14:paraId="441E593D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B524FB3" w14:textId="4789CEA3" w:rsidR="00B90F52" w:rsidRPr="004B3F1E" w:rsidRDefault="00B90F52" w:rsidP="00B90F5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15,505</w:t>
            </w:r>
          </w:p>
        </w:tc>
      </w:tr>
    </w:tbl>
    <w:p w14:paraId="03878009" w14:textId="1B7957B2" w:rsidR="00D55C50" w:rsidRDefault="00D55C50">
      <w:pPr>
        <w:rPr>
          <w:rFonts w:asciiTheme="majorBidi" w:hAnsiTheme="majorBidi" w:cstheme="majorBidi"/>
          <w:sz w:val="30"/>
          <w:szCs w:val="30"/>
        </w:rPr>
      </w:pPr>
    </w:p>
    <w:p w14:paraId="1925FA3E" w14:textId="77777777" w:rsidR="00D55C50" w:rsidRDefault="00D55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202"/>
        <w:gridCol w:w="236"/>
        <w:gridCol w:w="1183"/>
        <w:gridCol w:w="270"/>
        <w:gridCol w:w="1159"/>
        <w:gridCol w:w="270"/>
        <w:gridCol w:w="1170"/>
      </w:tblGrid>
      <w:tr w:rsidR="002E59ED" w:rsidRPr="004B3F1E" w14:paraId="68AC9BD4" w14:textId="77777777" w:rsidTr="006640CD">
        <w:trPr>
          <w:trHeight w:val="20"/>
          <w:tblHeader/>
        </w:trPr>
        <w:tc>
          <w:tcPr>
            <w:tcW w:w="3798" w:type="dxa"/>
            <w:vMerge w:val="restart"/>
          </w:tcPr>
          <w:p w14:paraId="1C5A81E7" w14:textId="2B6958FC" w:rsidR="002E59ED" w:rsidRPr="004B3F1E" w:rsidRDefault="002E59ED" w:rsidP="002E59ED">
            <w:pPr>
              <w:tabs>
                <w:tab w:val="clear" w:pos="227"/>
              </w:tabs>
              <w:ind w:left="-33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4B3F1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B3F1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  <w:r w:rsidRPr="004B3F1E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1" w:type="dxa"/>
            <w:gridSpan w:val="3"/>
            <w:vAlign w:val="bottom"/>
          </w:tcPr>
          <w:p w14:paraId="5736403A" w14:textId="77777777" w:rsidR="002E59ED" w:rsidRPr="004B3F1E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74ACB95" w14:textId="77777777" w:rsidR="002E59ED" w:rsidRPr="004B3F1E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vAlign w:val="bottom"/>
          </w:tcPr>
          <w:p w14:paraId="6B70FD26" w14:textId="77777777" w:rsidR="002E59ED" w:rsidRPr="004B3F1E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B3F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E59ED" w:rsidRPr="004B3F1E" w14:paraId="5E30C97A" w14:textId="77777777" w:rsidTr="006640CD">
        <w:trPr>
          <w:trHeight w:val="20"/>
          <w:tblHeader/>
        </w:trPr>
        <w:tc>
          <w:tcPr>
            <w:tcW w:w="3798" w:type="dxa"/>
            <w:vMerge/>
          </w:tcPr>
          <w:p w14:paraId="40E30C20" w14:textId="77777777" w:rsidR="002E59ED" w:rsidRPr="004B3F1E" w:rsidRDefault="002E59ED" w:rsidP="002E59E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615507FB" w14:textId="674A3BE6" w:rsidR="002E59ED" w:rsidRPr="004B3F1E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162018A7" w14:textId="77777777" w:rsidR="002E59ED" w:rsidRPr="004B3F1E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5E8ACB" w14:textId="70237217" w:rsidR="002E59ED" w:rsidRPr="004B3F1E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FF7C92" w14:textId="77777777" w:rsidR="002E59ED" w:rsidRPr="004B3F1E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14:paraId="1D5A92F5" w14:textId="2345EB75" w:rsidR="002E59ED" w:rsidRPr="004B3F1E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36C47109" w14:textId="77777777" w:rsidR="002E59ED" w:rsidRPr="004B3F1E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9312A4E" w14:textId="1B2E5480" w:rsidR="002E59ED" w:rsidRPr="004B3F1E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E59ED" w:rsidRPr="004B3F1E" w14:paraId="3B00192E" w14:textId="77777777" w:rsidTr="006640CD">
        <w:trPr>
          <w:trHeight w:val="20"/>
          <w:tblHeader/>
        </w:trPr>
        <w:tc>
          <w:tcPr>
            <w:tcW w:w="3798" w:type="dxa"/>
          </w:tcPr>
          <w:p w14:paraId="10AE30AE" w14:textId="77777777" w:rsidR="002E59ED" w:rsidRPr="004B3F1E" w:rsidRDefault="002E59ED" w:rsidP="002E59E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58E3125" w14:textId="77777777" w:rsidR="002E59ED" w:rsidRPr="004B3F1E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B28DB" w:rsidRPr="004B3F1E" w14:paraId="5DF51137" w14:textId="77777777" w:rsidTr="006640CD">
        <w:trPr>
          <w:trHeight w:val="20"/>
        </w:trPr>
        <w:tc>
          <w:tcPr>
            <w:tcW w:w="3798" w:type="dxa"/>
          </w:tcPr>
          <w:p w14:paraId="0DD2D128" w14:textId="77777777" w:rsidR="004B28DB" w:rsidRPr="004B3F1E" w:rsidRDefault="004B28DB" w:rsidP="004B28D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02" w:type="dxa"/>
          </w:tcPr>
          <w:p w14:paraId="6BAE9E08" w14:textId="1B96E550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2.62</w:t>
            </w:r>
          </w:p>
        </w:tc>
        <w:tc>
          <w:tcPr>
            <w:tcW w:w="236" w:type="dxa"/>
          </w:tcPr>
          <w:p w14:paraId="24F18315" w14:textId="77777777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03E7EF0" w14:textId="01FCBBF4" w:rsidR="004B28DB" w:rsidRPr="004B3F1E" w:rsidRDefault="004B28DB" w:rsidP="004B28D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2.49</w:t>
            </w:r>
          </w:p>
        </w:tc>
        <w:tc>
          <w:tcPr>
            <w:tcW w:w="270" w:type="dxa"/>
          </w:tcPr>
          <w:p w14:paraId="5898B3DF" w14:textId="77777777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7539676C" w14:textId="429C73CB" w:rsidR="004B28DB" w:rsidRPr="004B3F1E" w:rsidRDefault="004B28DB" w:rsidP="004B28D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2.62</w:t>
            </w:r>
          </w:p>
        </w:tc>
        <w:tc>
          <w:tcPr>
            <w:tcW w:w="270" w:type="dxa"/>
          </w:tcPr>
          <w:p w14:paraId="36418C47" w14:textId="77777777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F44F5" w14:textId="17A09750" w:rsidR="004B28DB" w:rsidRPr="004B3F1E" w:rsidRDefault="004B28DB" w:rsidP="004B28D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2.49</w:t>
            </w:r>
          </w:p>
        </w:tc>
      </w:tr>
      <w:tr w:rsidR="004B28DB" w:rsidRPr="004B3F1E" w14:paraId="2B76C1E6" w14:textId="77777777" w:rsidTr="006640CD">
        <w:trPr>
          <w:trHeight w:val="20"/>
        </w:trPr>
        <w:tc>
          <w:tcPr>
            <w:tcW w:w="3798" w:type="dxa"/>
          </w:tcPr>
          <w:p w14:paraId="1DA25D40" w14:textId="77777777" w:rsidR="004B28DB" w:rsidRPr="004B3F1E" w:rsidRDefault="004B28DB" w:rsidP="004B28D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02" w:type="dxa"/>
          </w:tcPr>
          <w:p w14:paraId="78E013CC" w14:textId="06E7F3D3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4764781D" w14:textId="77777777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460C5E0" w14:textId="772530B7" w:rsidR="004B28DB" w:rsidRPr="004B3F1E" w:rsidRDefault="004B28DB" w:rsidP="004B28D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3F941E4F" w14:textId="77777777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305B80F6" w14:textId="56CD8BBF" w:rsidR="004B28DB" w:rsidRPr="004B3F1E" w:rsidRDefault="004B28DB" w:rsidP="004B28D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416F230D" w14:textId="77777777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080B6" w14:textId="66AAB22F" w:rsidR="004B28DB" w:rsidRPr="004B3F1E" w:rsidRDefault="004B28DB" w:rsidP="004B28D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4B28DB" w:rsidRPr="004B3F1E" w14:paraId="6CACB719" w14:textId="77777777" w:rsidTr="006640CD">
        <w:trPr>
          <w:trHeight w:val="20"/>
        </w:trPr>
        <w:tc>
          <w:tcPr>
            <w:tcW w:w="3798" w:type="dxa"/>
          </w:tcPr>
          <w:p w14:paraId="05F97118" w14:textId="77777777" w:rsidR="004B28DB" w:rsidRPr="004B3F1E" w:rsidRDefault="004B28DB" w:rsidP="004B28D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02" w:type="dxa"/>
          </w:tcPr>
          <w:p w14:paraId="4D7465B5" w14:textId="0B819D41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0.00 – 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056EAF3E" w14:textId="77777777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24592E0" w14:textId="48E5BE4E" w:rsidR="004B28DB" w:rsidRPr="004B3F1E" w:rsidRDefault="004B28DB" w:rsidP="004B28D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0.00 – 59.00</w:t>
            </w:r>
          </w:p>
        </w:tc>
        <w:tc>
          <w:tcPr>
            <w:tcW w:w="270" w:type="dxa"/>
          </w:tcPr>
          <w:p w14:paraId="42205B70" w14:textId="77777777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6E60BD24" w14:textId="5B3342B7" w:rsidR="004B28DB" w:rsidRPr="004B3F1E" w:rsidRDefault="004B28DB" w:rsidP="004B28D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0.00 – 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1044FCAD" w14:textId="77777777" w:rsidR="004B28DB" w:rsidRPr="004B3F1E" w:rsidRDefault="004B28DB" w:rsidP="004B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E3038" w14:textId="5A06DB40" w:rsidR="004B28DB" w:rsidRPr="004B3F1E" w:rsidRDefault="004B28DB" w:rsidP="004B28D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0.00 – 59.00</w:t>
            </w:r>
          </w:p>
        </w:tc>
      </w:tr>
    </w:tbl>
    <w:p w14:paraId="38F9235B" w14:textId="2C663321" w:rsidR="00163875" w:rsidRPr="004B3F1E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8CE3BD7" w14:textId="58A42CBB" w:rsidR="00163875" w:rsidRPr="004B3F1E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D11E73" w14:textId="77777777" w:rsidR="00A2425A" w:rsidRDefault="00A2425A" w:rsidP="00515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6EB2496" w14:textId="2351EBD5" w:rsidR="00163875" w:rsidRPr="004B3F1E" w:rsidRDefault="00163875" w:rsidP="00515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B3F1E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484E4DB0" w14:textId="77777777" w:rsidR="00CB7079" w:rsidRPr="004B3F1E" w:rsidRDefault="00CB7079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76496" w14:textId="7E2C9C59" w:rsidR="00163875" w:rsidRPr="004B3F1E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A17E6E"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5EAD5AD" w14:textId="77777777" w:rsidR="005C55E6" w:rsidRPr="004B3F1E" w:rsidRDefault="005C55E6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990"/>
      </w:tblGrid>
      <w:tr w:rsidR="00163875" w:rsidRPr="004B3F1E" w14:paraId="2EF09EA5" w14:textId="77777777" w:rsidTr="00B90F52">
        <w:trPr>
          <w:trHeight w:val="20"/>
        </w:trPr>
        <w:tc>
          <w:tcPr>
            <w:tcW w:w="4320" w:type="dxa"/>
          </w:tcPr>
          <w:p w14:paraId="07368A15" w14:textId="77777777" w:rsidR="00163875" w:rsidRPr="004B3F1E" w:rsidRDefault="00163875" w:rsidP="00C45006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525C031F" w14:textId="77777777" w:rsidR="00163875" w:rsidRPr="004B3F1E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63875" w:rsidRPr="004B3F1E" w14:paraId="5D87CE68" w14:textId="77777777" w:rsidTr="00B90F52">
        <w:trPr>
          <w:trHeight w:val="20"/>
        </w:trPr>
        <w:tc>
          <w:tcPr>
            <w:tcW w:w="4320" w:type="dxa"/>
          </w:tcPr>
          <w:p w14:paraId="6002E65F" w14:textId="77777777" w:rsidR="00163875" w:rsidRPr="004B3F1E" w:rsidRDefault="00163875" w:rsidP="00C51D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6A4CC0D2" w14:textId="77777777" w:rsidR="00163875" w:rsidRPr="004B3F1E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D8E313A" w14:textId="77777777" w:rsidR="00163875" w:rsidRPr="004B3F1E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30337FD" w14:textId="77777777" w:rsidR="00163875" w:rsidRPr="004B3F1E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8D12E9" w:rsidRPr="004B3F1E" w14:paraId="3B5A67CA" w14:textId="77777777" w:rsidTr="00B90F52">
        <w:trPr>
          <w:trHeight w:val="20"/>
        </w:trPr>
        <w:tc>
          <w:tcPr>
            <w:tcW w:w="4320" w:type="dxa"/>
          </w:tcPr>
          <w:p w14:paraId="3E066265" w14:textId="77777777" w:rsidR="008D12E9" w:rsidRPr="004B3F1E" w:rsidRDefault="008D12E9" w:rsidP="008D12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5F984C6" w14:textId="6AD7A67B" w:rsidR="008D12E9" w:rsidRPr="004B3F1E" w:rsidRDefault="006640CD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20676FBB" w14:textId="77777777" w:rsidR="008D12E9" w:rsidRPr="004B3F1E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B361D92" w14:textId="12F8405A" w:rsidR="008D12E9" w:rsidRPr="004B3F1E" w:rsidRDefault="006640CD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6192C34" w14:textId="77777777" w:rsidR="008D12E9" w:rsidRPr="004B3F1E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EC18947" w14:textId="4165AABA" w:rsidR="008D12E9" w:rsidRPr="004B3F1E" w:rsidRDefault="006640CD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51BC4015" w14:textId="77777777" w:rsidR="008D12E9" w:rsidRPr="004B3F1E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DF356EC" w14:textId="42A971B2" w:rsidR="008D12E9" w:rsidRPr="004B3F1E" w:rsidRDefault="006640CD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8D12E9" w:rsidRPr="004B3F1E" w14:paraId="181BBA2A" w14:textId="77777777" w:rsidTr="00B90F52">
        <w:trPr>
          <w:trHeight w:val="20"/>
        </w:trPr>
        <w:tc>
          <w:tcPr>
            <w:tcW w:w="4320" w:type="dxa"/>
          </w:tcPr>
          <w:p w14:paraId="164C71DF" w14:textId="77777777" w:rsidR="008D12E9" w:rsidRPr="004B3F1E" w:rsidRDefault="008D12E9" w:rsidP="008D12E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0DB9486A" w14:textId="77777777" w:rsidR="008D12E9" w:rsidRPr="004B3F1E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0F52" w:rsidRPr="004B3F1E" w14:paraId="4911BFB1" w14:textId="77777777" w:rsidTr="00B90F52">
        <w:trPr>
          <w:trHeight w:val="20"/>
        </w:trPr>
        <w:tc>
          <w:tcPr>
            <w:tcW w:w="4320" w:type="dxa"/>
          </w:tcPr>
          <w:p w14:paraId="7AC1A4D0" w14:textId="77777777" w:rsidR="00B90F52" w:rsidRPr="004B3F1E" w:rsidRDefault="00B90F52" w:rsidP="00B90F5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1DCAB4F" w14:textId="43B112E2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(1,215)</w:t>
            </w:r>
          </w:p>
        </w:tc>
        <w:tc>
          <w:tcPr>
            <w:tcW w:w="270" w:type="dxa"/>
            <w:vAlign w:val="center"/>
          </w:tcPr>
          <w:p w14:paraId="39A4D755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E5A56F" w14:textId="77DFBEC5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(1,003)</w:t>
            </w:r>
          </w:p>
        </w:tc>
        <w:tc>
          <w:tcPr>
            <w:tcW w:w="270" w:type="dxa"/>
            <w:vAlign w:val="center"/>
          </w:tcPr>
          <w:p w14:paraId="1C0846BA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48E1847" w14:textId="68DD524E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1,334</w:t>
            </w:r>
          </w:p>
        </w:tc>
        <w:tc>
          <w:tcPr>
            <w:tcW w:w="270" w:type="dxa"/>
            <w:vAlign w:val="center"/>
          </w:tcPr>
          <w:p w14:paraId="5A4612F0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D517567" w14:textId="5A378CB1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1,094</w:t>
            </w:r>
          </w:p>
        </w:tc>
      </w:tr>
      <w:tr w:rsidR="00B90F52" w:rsidRPr="004B3F1E" w14:paraId="402BA7DF" w14:textId="77777777" w:rsidTr="00B90F52">
        <w:trPr>
          <w:trHeight w:val="20"/>
        </w:trPr>
        <w:tc>
          <w:tcPr>
            <w:tcW w:w="4320" w:type="dxa"/>
          </w:tcPr>
          <w:p w14:paraId="48F3C9E2" w14:textId="77777777" w:rsidR="00B90F52" w:rsidRPr="004B3F1E" w:rsidRDefault="00B90F52" w:rsidP="00B90F5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4B94C21C" w14:textId="00367167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1,389</w:t>
            </w:r>
          </w:p>
        </w:tc>
        <w:tc>
          <w:tcPr>
            <w:tcW w:w="270" w:type="dxa"/>
          </w:tcPr>
          <w:p w14:paraId="24E7924D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45D8D" w14:textId="5A4CAABA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1,129</w:t>
            </w:r>
          </w:p>
        </w:tc>
        <w:tc>
          <w:tcPr>
            <w:tcW w:w="270" w:type="dxa"/>
          </w:tcPr>
          <w:p w14:paraId="6DE5D24C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192EA" w14:textId="2CB8D5FE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(1,290)</w:t>
            </w:r>
          </w:p>
        </w:tc>
        <w:tc>
          <w:tcPr>
            <w:tcW w:w="270" w:type="dxa"/>
          </w:tcPr>
          <w:p w14:paraId="312DE4AA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AA1670" w14:textId="1C11E8D5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(1,054)</w:t>
            </w:r>
          </w:p>
        </w:tc>
      </w:tr>
      <w:tr w:rsidR="00B90F52" w:rsidRPr="004B3F1E" w14:paraId="7EF2E4EC" w14:textId="77777777" w:rsidTr="00B90F52">
        <w:trPr>
          <w:trHeight w:val="20"/>
        </w:trPr>
        <w:tc>
          <w:tcPr>
            <w:tcW w:w="4320" w:type="dxa"/>
          </w:tcPr>
          <w:p w14:paraId="65D3E00A" w14:textId="77777777" w:rsidR="00B90F52" w:rsidRPr="004B3F1E" w:rsidRDefault="00B90F52" w:rsidP="00B90F52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C46CB29" w14:textId="387ED88A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(1,375)</w:t>
            </w:r>
          </w:p>
        </w:tc>
        <w:tc>
          <w:tcPr>
            <w:tcW w:w="270" w:type="dxa"/>
            <w:vAlign w:val="bottom"/>
          </w:tcPr>
          <w:p w14:paraId="12EC8A1C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B2014" w14:textId="5C86C07E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(1,124)</w:t>
            </w:r>
          </w:p>
        </w:tc>
        <w:tc>
          <w:tcPr>
            <w:tcW w:w="270" w:type="dxa"/>
            <w:vAlign w:val="bottom"/>
          </w:tcPr>
          <w:p w14:paraId="698A52D0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97F490" w14:textId="1A7E9BE4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732</w:t>
            </w:r>
          </w:p>
        </w:tc>
        <w:tc>
          <w:tcPr>
            <w:tcW w:w="270" w:type="dxa"/>
            <w:vAlign w:val="bottom"/>
          </w:tcPr>
          <w:p w14:paraId="328E33F2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6B99AB" w14:textId="7464CEC5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516</w:t>
            </w:r>
          </w:p>
        </w:tc>
      </w:tr>
      <w:tr w:rsidR="00B90F52" w:rsidRPr="004B3F1E" w14:paraId="6156F36B" w14:textId="77777777" w:rsidTr="00B90F52">
        <w:trPr>
          <w:trHeight w:val="20"/>
          <w:tblHeader/>
        </w:trPr>
        <w:tc>
          <w:tcPr>
            <w:tcW w:w="4320" w:type="dxa"/>
          </w:tcPr>
          <w:p w14:paraId="43F2DD6F" w14:textId="77777777" w:rsidR="00B90F52" w:rsidRPr="004B3F1E" w:rsidRDefault="00B90F52" w:rsidP="00B90F52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639F0F2A" w14:textId="77777777" w:rsidR="009F633E" w:rsidRDefault="009F633E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5725D486" w14:textId="7BE036B1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0F52" w:rsidRPr="004B3F1E" w14:paraId="55254916" w14:textId="77777777" w:rsidTr="00B90F52">
        <w:trPr>
          <w:trHeight w:val="20"/>
          <w:tblHeader/>
        </w:trPr>
        <w:tc>
          <w:tcPr>
            <w:tcW w:w="4320" w:type="dxa"/>
          </w:tcPr>
          <w:p w14:paraId="5FC5286F" w14:textId="77777777" w:rsidR="00B90F52" w:rsidRPr="004B3F1E" w:rsidRDefault="00B90F52" w:rsidP="00B90F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29AD1EFD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18AA2A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E8DE8B5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90F52" w:rsidRPr="004B3F1E" w14:paraId="594EB16F" w14:textId="77777777" w:rsidTr="00B90F52">
        <w:trPr>
          <w:trHeight w:val="20"/>
          <w:tblHeader/>
        </w:trPr>
        <w:tc>
          <w:tcPr>
            <w:tcW w:w="4320" w:type="dxa"/>
          </w:tcPr>
          <w:p w14:paraId="1271A909" w14:textId="77777777" w:rsidR="00B90F52" w:rsidRPr="004B3F1E" w:rsidRDefault="00B90F52" w:rsidP="00B90F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D6E8228" w14:textId="53895F89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038401BD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A4374E4" w14:textId="4FD6AD41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08E848BD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3B4284" w14:textId="0DDE59FD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4673A336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D491F9D" w14:textId="71189D04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B90F52" w:rsidRPr="004B3F1E" w14:paraId="6B5223AC" w14:textId="77777777" w:rsidTr="00B90F52">
        <w:trPr>
          <w:trHeight w:val="20"/>
          <w:tblHeader/>
        </w:trPr>
        <w:tc>
          <w:tcPr>
            <w:tcW w:w="4320" w:type="dxa"/>
          </w:tcPr>
          <w:p w14:paraId="3AF9E2A4" w14:textId="77777777" w:rsidR="00B90F52" w:rsidRPr="004B3F1E" w:rsidRDefault="00B90F52" w:rsidP="00B90F52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1F7875F6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0F52" w:rsidRPr="004B3F1E" w14:paraId="6B0A3BA9" w14:textId="77777777" w:rsidTr="00B90F52">
        <w:trPr>
          <w:trHeight w:val="20"/>
        </w:trPr>
        <w:tc>
          <w:tcPr>
            <w:tcW w:w="4320" w:type="dxa"/>
          </w:tcPr>
          <w:p w14:paraId="492F7E5C" w14:textId="77777777" w:rsidR="00B90F52" w:rsidRPr="004B3F1E" w:rsidRDefault="00B90F52" w:rsidP="00B90F5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E0F7972" w14:textId="4B162E7B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(655)</w:t>
            </w:r>
          </w:p>
        </w:tc>
        <w:tc>
          <w:tcPr>
            <w:tcW w:w="270" w:type="dxa"/>
            <w:vAlign w:val="center"/>
          </w:tcPr>
          <w:p w14:paraId="72B2E51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0B01DD" w14:textId="6B96C399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(540)</w:t>
            </w:r>
          </w:p>
        </w:tc>
        <w:tc>
          <w:tcPr>
            <w:tcW w:w="270" w:type="dxa"/>
            <w:vAlign w:val="center"/>
          </w:tcPr>
          <w:p w14:paraId="45534DC8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DBCAF9" w14:textId="263AE0F1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718</w:t>
            </w:r>
          </w:p>
        </w:tc>
        <w:tc>
          <w:tcPr>
            <w:tcW w:w="270" w:type="dxa"/>
            <w:vAlign w:val="center"/>
          </w:tcPr>
          <w:p w14:paraId="360679B7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178315B" w14:textId="09709F0F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586</w:t>
            </w:r>
          </w:p>
        </w:tc>
      </w:tr>
      <w:tr w:rsidR="00B90F52" w:rsidRPr="004B3F1E" w14:paraId="047A2E07" w14:textId="77777777" w:rsidTr="00B90F52">
        <w:trPr>
          <w:trHeight w:val="20"/>
        </w:trPr>
        <w:tc>
          <w:tcPr>
            <w:tcW w:w="4320" w:type="dxa"/>
          </w:tcPr>
          <w:p w14:paraId="029FA6CD" w14:textId="77777777" w:rsidR="00B90F52" w:rsidRPr="004B3F1E" w:rsidRDefault="00B90F52" w:rsidP="00B90F5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41CEC93C" w14:textId="119BD593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777</w:t>
            </w:r>
          </w:p>
        </w:tc>
        <w:tc>
          <w:tcPr>
            <w:tcW w:w="270" w:type="dxa"/>
          </w:tcPr>
          <w:p w14:paraId="350AD692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66C5D" w14:textId="0D0A6F65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630</w:t>
            </w:r>
          </w:p>
        </w:tc>
        <w:tc>
          <w:tcPr>
            <w:tcW w:w="270" w:type="dxa"/>
          </w:tcPr>
          <w:p w14:paraId="6C08170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77EDF" w14:textId="4930C174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(724)</w:t>
            </w:r>
          </w:p>
        </w:tc>
        <w:tc>
          <w:tcPr>
            <w:tcW w:w="270" w:type="dxa"/>
          </w:tcPr>
          <w:p w14:paraId="567AEE14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C5087" w14:textId="56884036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(591)</w:t>
            </w:r>
          </w:p>
        </w:tc>
      </w:tr>
      <w:tr w:rsidR="00B90F52" w:rsidRPr="004B3F1E" w14:paraId="7E803F4E" w14:textId="77777777" w:rsidTr="00B90F52">
        <w:trPr>
          <w:trHeight w:val="20"/>
        </w:trPr>
        <w:tc>
          <w:tcPr>
            <w:tcW w:w="4320" w:type="dxa"/>
          </w:tcPr>
          <w:p w14:paraId="5E4473FE" w14:textId="77777777" w:rsidR="00B90F52" w:rsidRPr="004B3F1E" w:rsidRDefault="00B90F52" w:rsidP="00B90F52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322D2FC" w14:textId="200DF1A2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(734)</w:t>
            </w:r>
          </w:p>
        </w:tc>
        <w:tc>
          <w:tcPr>
            <w:tcW w:w="270" w:type="dxa"/>
            <w:vAlign w:val="bottom"/>
          </w:tcPr>
          <w:p w14:paraId="6A04BCC0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C9FC3A" w14:textId="5654DC99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(594)</w:t>
            </w:r>
          </w:p>
        </w:tc>
        <w:tc>
          <w:tcPr>
            <w:tcW w:w="270" w:type="dxa"/>
            <w:vAlign w:val="bottom"/>
          </w:tcPr>
          <w:p w14:paraId="29DE0BD2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84D75" w14:textId="49C56FC0" w:rsidR="00B90F52" w:rsidRPr="004B3F1E" w:rsidRDefault="004B28DB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375</w:t>
            </w:r>
          </w:p>
        </w:tc>
        <w:tc>
          <w:tcPr>
            <w:tcW w:w="270" w:type="dxa"/>
            <w:vAlign w:val="bottom"/>
          </w:tcPr>
          <w:p w14:paraId="10405700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565825" w14:textId="54C0126D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238</w:t>
            </w:r>
          </w:p>
        </w:tc>
      </w:tr>
    </w:tbl>
    <w:p w14:paraId="24C914D4" w14:textId="073780E0" w:rsidR="00D55C50" w:rsidRDefault="00D55C50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757BAA8" w14:textId="77777777" w:rsidR="00D55C50" w:rsidRDefault="00D55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527FE61C" w14:textId="5021B4F1" w:rsidR="003D55D5" w:rsidRPr="004B3F1E" w:rsidRDefault="003D55D5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ส่วนเกินมูลค่าหุ้นสามัญ</w:t>
      </w:r>
    </w:p>
    <w:p w14:paraId="05681E93" w14:textId="0669A155" w:rsidR="003D55D5" w:rsidRPr="004B3F1E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D5EE8A3" w14:textId="0D400E30" w:rsidR="003D55D5" w:rsidRPr="004B3F1E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8034B" w:rsidRPr="004B3F1E">
        <w:rPr>
          <w:rFonts w:asciiTheme="majorBidi" w:hAnsiTheme="majorBidi" w:cstheme="majorBidi"/>
          <w:sz w:val="30"/>
          <w:szCs w:val="30"/>
        </w:rPr>
        <w:t>2535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28034B" w:rsidRPr="004B3F1E">
        <w:rPr>
          <w:rFonts w:asciiTheme="majorBidi" w:hAnsiTheme="majorBidi" w:cstheme="majorBidi"/>
          <w:sz w:val="30"/>
          <w:szCs w:val="30"/>
        </w:rPr>
        <w:t>51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B9EB2BF" w14:textId="77777777" w:rsidR="003D55D5" w:rsidRPr="004B3F1E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92A8130" w14:textId="09039A5E" w:rsidR="0042041A" w:rsidRPr="004B3F1E" w:rsidRDefault="0042041A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6EAB0B44" w14:textId="77777777" w:rsidR="0086450E" w:rsidRPr="004B3F1E" w:rsidRDefault="0086450E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32DC2138" w14:textId="111BF0B6" w:rsidR="0042041A" w:rsidRDefault="009A1C40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8D12E9" w:rsidRPr="004B3F1E">
        <w:rPr>
          <w:rFonts w:asciiTheme="majorBidi" w:hAnsiTheme="majorBidi" w:cstheme="majorBidi"/>
          <w:sz w:val="30"/>
          <w:szCs w:val="30"/>
        </w:rPr>
        <w:t xml:space="preserve"> 2535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4B3F1E">
        <w:rPr>
          <w:rFonts w:asciiTheme="majorBidi" w:hAnsiTheme="majorBidi" w:cstheme="majorBidi"/>
          <w:sz w:val="30"/>
          <w:szCs w:val="30"/>
        </w:rPr>
        <w:t>116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ED0276" w:rsidRPr="004B3F1E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จะต้องจัดสรรทุนสำรอง (“สำรองตามกฎหมาย”) อย่างน้อยร้อยละ </w:t>
      </w:r>
      <w:r w:rsidRPr="004B3F1E">
        <w:rPr>
          <w:rFonts w:asciiTheme="majorBidi" w:hAnsiTheme="majorBidi" w:cstheme="majorBidi"/>
          <w:sz w:val="30"/>
          <w:szCs w:val="30"/>
        </w:rPr>
        <w:t>5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B3F1E">
        <w:rPr>
          <w:rFonts w:asciiTheme="majorBidi" w:hAnsiTheme="majorBidi" w:cstheme="majorBidi"/>
          <w:sz w:val="30"/>
          <w:szCs w:val="30"/>
        </w:rPr>
        <w:t>10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77EE40F8" w14:textId="77777777" w:rsidR="00FD0663" w:rsidRPr="004B3F1E" w:rsidRDefault="00FD0663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63F55" w14:textId="77777777" w:rsidR="00F77590" w:rsidRPr="00192A13" w:rsidRDefault="00F77590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A13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F86D48" w14:textId="77777777" w:rsidR="00F77590" w:rsidRPr="00192A13" w:rsidRDefault="00F77590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28582F80" w14:textId="0E42E1F1" w:rsidR="005906C4" w:rsidRPr="00192A13" w:rsidRDefault="005906C4" w:rsidP="005906C4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92A1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DE7B47" w:rsidRPr="00192A13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</w:t>
      </w:r>
      <w:r w:rsidRPr="00192A13">
        <w:rPr>
          <w:rFonts w:asciiTheme="majorBidi" w:hAnsiTheme="majorBidi" w:cstheme="majorBidi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F19E25E" w14:textId="77777777" w:rsidR="005C55E6" w:rsidRPr="00192A13" w:rsidRDefault="005C55E6" w:rsidP="005906C4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E852EFB" w14:textId="69C91742" w:rsidR="00022865" w:rsidRPr="00192A13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92A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36684C7E" w14:textId="77777777" w:rsidR="00022865" w:rsidRPr="00192A13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A4B5A89" w14:textId="77777777" w:rsidR="00022865" w:rsidRPr="00192A13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2A1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6004F7" w:rsidRPr="00192A13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192A13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B571AF" w:rsidRPr="00192A13">
        <w:rPr>
          <w:rFonts w:asciiTheme="majorBidi" w:hAnsiTheme="majorBidi" w:cstheme="majorBidi"/>
          <w:sz w:val="30"/>
          <w:szCs w:val="30"/>
          <w:cs/>
        </w:rPr>
        <w:t>จึงมีส่วนงานที่รายงานเพียงส่วนเดียว</w:t>
      </w:r>
    </w:p>
    <w:p w14:paraId="17DD0EAB" w14:textId="77777777" w:rsidR="00022865" w:rsidRPr="00192A13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168861E2" w14:textId="77777777" w:rsidR="00022865" w:rsidRPr="00192A13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92A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091FD194" w14:textId="77777777" w:rsidR="00022865" w:rsidRPr="00192A13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1A1B959" w14:textId="74506E16" w:rsidR="00A2425A" w:rsidRDefault="00022865" w:rsidP="00A24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92A1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46D0F9BE" w14:textId="7BA0C274" w:rsidR="00D55C50" w:rsidRDefault="00D55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5186C9B" w14:textId="491A563C" w:rsidR="00EC3EAC" w:rsidRPr="004B3F1E" w:rsidRDefault="00EC3EAC" w:rsidP="00EC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50B2849" w14:textId="77777777" w:rsidR="003345CF" w:rsidRPr="00D55C50" w:rsidRDefault="003345CF" w:rsidP="00C7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82"/>
        <w:gridCol w:w="271"/>
        <w:gridCol w:w="1080"/>
        <w:gridCol w:w="269"/>
        <w:gridCol w:w="1080"/>
        <w:gridCol w:w="271"/>
        <w:gridCol w:w="1078"/>
      </w:tblGrid>
      <w:tr w:rsidR="003345CF" w:rsidRPr="004B3F1E" w14:paraId="51486FD9" w14:textId="77777777" w:rsidTr="00C67D5B">
        <w:trPr>
          <w:tblHeader/>
        </w:trPr>
        <w:tc>
          <w:tcPr>
            <w:tcW w:w="2311" w:type="pct"/>
          </w:tcPr>
          <w:p w14:paraId="78155846" w14:textId="77777777" w:rsidR="003345CF" w:rsidRPr="004B3F1E" w:rsidRDefault="003345CF" w:rsidP="004332D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5" w:type="pct"/>
            <w:gridSpan w:val="3"/>
            <w:shd w:val="clear" w:color="auto" w:fill="auto"/>
          </w:tcPr>
          <w:p w14:paraId="65E87AE0" w14:textId="77777777" w:rsidR="003345CF" w:rsidRPr="004B3F1E" w:rsidRDefault="003345CF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2BED08C" w14:textId="77777777" w:rsidR="003345CF" w:rsidRPr="004B3F1E" w:rsidRDefault="003345CF" w:rsidP="0043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73" w:type="pct"/>
            <w:gridSpan w:val="3"/>
            <w:shd w:val="clear" w:color="auto" w:fill="auto"/>
            <w:vAlign w:val="bottom"/>
          </w:tcPr>
          <w:p w14:paraId="0D53574A" w14:textId="77777777" w:rsidR="003345CF" w:rsidRPr="004B3F1E" w:rsidRDefault="003345CF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F52" w:rsidRPr="004B3F1E" w14:paraId="52CE4528" w14:textId="77777777" w:rsidTr="0054169F">
        <w:trPr>
          <w:tblHeader/>
        </w:trPr>
        <w:tc>
          <w:tcPr>
            <w:tcW w:w="2311" w:type="pct"/>
          </w:tcPr>
          <w:p w14:paraId="62F7B9FC" w14:textId="77777777" w:rsidR="00B90F52" w:rsidRPr="004B3F1E" w:rsidRDefault="00B90F52" w:rsidP="004332D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4A6F6CD" w14:textId="200A72A4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456F2C9" w14:textId="777777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6ACDA78" w14:textId="6FFF2F89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2045F215" w14:textId="777777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664C3DB" w14:textId="540F0FEF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  <w:vAlign w:val="center"/>
          </w:tcPr>
          <w:p w14:paraId="52BA7330" w14:textId="777777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55E1CEFB" w14:textId="04716EDF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90F52" w:rsidRPr="004B3F1E" w14:paraId="0A06876E" w14:textId="77777777" w:rsidTr="00C67D5B">
        <w:trPr>
          <w:tblHeader/>
        </w:trPr>
        <w:tc>
          <w:tcPr>
            <w:tcW w:w="2311" w:type="pct"/>
          </w:tcPr>
          <w:p w14:paraId="4E3FDE6E" w14:textId="77777777" w:rsidR="00B90F52" w:rsidRPr="004B3F1E" w:rsidRDefault="00B90F52" w:rsidP="004332D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89" w:type="pct"/>
            <w:gridSpan w:val="7"/>
            <w:shd w:val="clear" w:color="auto" w:fill="auto"/>
          </w:tcPr>
          <w:p w14:paraId="03450612" w14:textId="77777777" w:rsidR="00B90F52" w:rsidRPr="004B3F1E" w:rsidRDefault="00B90F52" w:rsidP="0043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F52" w:rsidRPr="004B3F1E" w14:paraId="526A4C59" w14:textId="77777777" w:rsidTr="009D45CE">
        <w:tc>
          <w:tcPr>
            <w:tcW w:w="2311" w:type="pct"/>
          </w:tcPr>
          <w:p w14:paraId="378644DB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67" w:type="pct"/>
            <w:shd w:val="clear" w:color="auto" w:fill="auto"/>
          </w:tcPr>
          <w:p w14:paraId="350C516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49AB9E6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EDA8738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08240F2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0022FF8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F735CE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0CD7EB4B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F52" w:rsidRPr="004B3F1E" w14:paraId="266D289E" w14:textId="77777777" w:rsidTr="00FB5DE1">
        <w:tc>
          <w:tcPr>
            <w:tcW w:w="2311" w:type="pct"/>
          </w:tcPr>
          <w:p w14:paraId="52FFE3B3" w14:textId="0294B430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รายได้จากการขาย</w:t>
            </w:r>
            <w:r w:rsidR="009012C6" w:rsidRPr="00815120">
              <w:rPr>
                <w:rFonts w:asciiTheme="majorBidi" w:hAnsiTheme="majorBidi" w:cstheme="majorBidi" w:hint="cs"/>
                <w:cs/>
                <w:lang w:val="en-US"/>
              </w:rPr>
              <w:t>อาหาร</w:t>
            </w:r>
            <w:r w:rsidR="00B70D5C">
              <w:rPr>
                <w:rFonts w:asciiTheme="majorBidi" w:hAnsiTheme="majorBidi" w:cstheme="majorBidi" w:hint="cs"/>
                <w:cs/>
                <w:lang w:val="en-US"/>
              </w:rPr>
              <w:t>และเครื่องดื่ม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F1D0C" w14:textId="62A792C7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3,146,994</w:t>
            </w:r>
          </w:p>
        </w:tc>
        <w:tc>
          <w:tcPr>
            <w:tcW w:w="142" w:type="pct"/>
            <w:shd w:val="clear" w:color="auto" w:fill="auto"/>
          </w:tcPr>
          <w:p w14:paraId="4D9A3917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08CF821" w14:textId="4309989E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  <w:r w:rsidR="00070B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70B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752</w:t>
            </w: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70B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088</w:t>
            </w: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  <w:shd w:val="clear" w:color="auto" w:fill="auto"/>
          </w:tcPr>
          <w:p w14:paraId="2B17DC7C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4D725A5C" w14:textId="28838F86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701690B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4C279ADF" w14:textId="1DC17E1D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0B8F" w:rsidRPr="004B3F1E" w14:paraId="08CD9A08" w14:textId="77777777" w:rsidTr="00FB5DE1">
        <w:tc>
          <w:tcPr>
            <w:tcW w:w="2311" w:type="pct"/>
          </w:tcPr>
          <w:p w14:paraId="3CA02E5C" w14:textId="4AA8F07A" w:rsidR="00070B8F" w:rsidRPr="004B3F1E" w:rsidRDefault="00070B8F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070B8F">
              <w:rPr>
                <w:rFonts w:asciiTheme="majorBidi" w:hAnsiTheme="majorBidi" w:cs="Angsana New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F4FAB" w14:textId="616E33F7" w:rsidR="00070B8F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684,880</w:t>
            </w:r>
          </w:p>
        </w:tc>
        <w:tc>
          <w:tcPr>
            <w:tcW w:w="142" w:type="pct"/>
            <w:shd w:val="clear" w:color="auto" w:fill="auto"/>
          </w:tcPr>
          <w:p w14:paraId="14404192" w14:textId="77777777" w:rsidR="00070B8F" w:rsidRPr="004B3F1E" w:rsidRDefault="00070B8F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020277B" w14:textId="6870C899" w:rsidR="00070B8F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553,442</w:t>
            </w:r>
          </w:p>
        </w:tc>
        <w:tc>
          <w:tcPr>
            <w:tcW w:w="141" w:type="pct"/>
            <w:shd w:val="clear" w:color="auto" w:fill="auto"/>
          </w:tcPr>
          <w:p w14:paraId="6C9737F4" w14:textId="77777777" w:rsidR="00070B8F" w:rsidRPr="004B3F1E" w:rsidRDefault="00070B8F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004A742C" w14:textId="5A25E078" w:rsidR="00070B8F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3576678" w14:textId="77777777" w:rsidR="00070B8F" w:rsidRPr="004B3F1E" w:rsidRDefault="00070B8F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0B02E310" w14:textId="7A213ECC" w:rsidR="00070B8F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0F52" w:rsidRPr="004B3F1E" w14:paraId="468C509B" w14:textId="77777777" w:rsidTr="00FB5DE1">
        <w:tc>
          <w:tcPr>
            <w:tcW w:w="2311" w:type="pct"/>
          </w:tcPr>
          <w:p w14:paraId="44BBF370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6F8CF" w14:textId="6721D6C8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83,11</w:t>
            </w:r>
            <w:r w:rsidR="00937B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64341755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D6FF4B7" w14:textId="6548C67B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77,764 </w:t>
            </w:r>
          </w:p>
        </w:tc>
        <w:tc>
          <w:tcPr>
            <w:tcW w:w="141" w:type="pct"/>
            <w:shd w:val="clear" w:color="auto" w:fill="auto"/>
          </w:tcPr>
          <w:p w14:paraId="0B0BEC59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6376B9F8" w14:textId="687304D4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C93C4E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2F1B54AE" w14:textId="316E6976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0F52" w:rsidRPr="004B3F1E" w14:paraId="1E0829F9" w14:textId="77777777" w:rsidTr="000F3744">
        <w:tc>
          <w:tcPr>
            <w:tcW w:w="2311" w:type="pct"/>
          </w:tcPr>
          <w:p w14:paraId="0FFD2965" w14:textId="370951BF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รายได้ค่าบริหารจัดการและอื่น</w:t>
            </w:r>
            <w:r w:rsidRPr="004B3F1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B3F1E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567" w:type="pct"/>
            <w:shd w:val="clear" w:color="auto" w:fill="auto"/>
          </w:tcPr>
          <w:p w14:paraId="7E29CE6C" w14:textId="5BDBD63A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4E0F10F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48C8E9C" w14:textId="1A114435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F47DF6B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3530988" w14:textId="270AFC45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387,478</w:t>
            </w:r>
          </w:p>
        </w:tc>
        <w:tc>
          <w:tcPr>
            <w:tcW w:w="142" w:type="pct"/>
          </w:tcPr>
          <w:p w14:paraId="23A14B0C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7DC8DE61" w14:textId="254085F9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334,102</w:t>
            </w:r>
          </w:p>
        </w:tc>
      </w:tr>
      <w:tr w:rsidR="00B90F52" w:rsidRPr="004B3F1E" w14:paraId="72F013BD" w14:textId="77777777" w:rsidTr="009D45CE">
        <w:tc>
          <w:tcPr>
            <w:tcW w:w="2311" w:type="pct"/>
          </w:tcPr>
          <w:p w14:paraId="3A3EFD50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D88C752" w14:textId="789EEDCC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3,914,99</w:t>
            </w:r>
            <w:r w:rsidR="00937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235365CA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174B76B" w14:textId="78D360C9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3,383,294</w:t>
            </w:r>
          </w:p>
        </w:tc>
        <w:tc>
          <w:tcPr>
            <w:tcW w:w="141" w:type="pct"/>
          </w:tcPr>
          <w:p w14:paraId="05AD7731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AC234D1" w14:textId="08B0C621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387,478</w:t>
            </w:r>
          </w:p>
        </w:tc>
        <w:tc>
          <w:tcPr>
            <w:tcW w:w="142" w:type="pct"/>
          </w:tcPr>
          <w:p w14:paraId="37712199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A22C519" w14:textId="0AA92CD2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334,102</w:t>
            </w:r>
          </w:p>
        </w:tc>
      </w:tr>
      <w:tr w:rsidR="00B90F52" w:rsidRPr="004B3F1E" w14:paraId="2E7CF1A0" w14:textId="77777777" w:rsidTr="009D45CE">
        <w:tc>
          <w:tcPr>
            <w:tcW w:w="2311" w:type="pct"/>
          </w:tcPr>
          <w:p w14:paraId="2C5F357D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67" w:type="pct"/>
            <w:shd w:val="clear" w:color="auto" w:fill="auto"/>
          </w:tcPr>
          <w:p w14:paraId="5B93C577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F0B43E4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E385D9D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6C3D6E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A7D864A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95C336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586ED20C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F52" w:rsidRPr="004B3F1E" w14:paraId="5B862CE3" w14:textId="77777777" w:rsidTr="00FB5DE1">
        <w:tc>
          <w:tcPr>
            <w:tcW w:w="2311" w:type="pct"/>
          </w:tcPr>
          <w:p w14:paraId="0A4E43BF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ณ เวลาใดเวลาหนึ่ง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9A7D6" w14:textId="30CEAA1E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3,904,594</w:t>
            </w:r>
          </w:p>
        </w:tc>
        <w:tc>
          <w:tcPr>
            <w:tcW w:w="142" w:type="pct"/>
            <w:shd w:val="clear" w:color="auto" w:fill="auto"/>
          </w:tcPr>
          <w:p w14:paraId="76F8B872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EC8E96C" w14:textId="6CC578BA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3,373,744 </w:t>
            </w:r>
          </w:p>
        </w:tc>
        <w:tc>
          <w:tcPr>
            <w:tcW w:w="141" w:type="pct"/>
            <w:shd w:val="clear" w:color="auto" w:fill="auto"/>
          </w:tcPr>
          <w:p w14:paraId="3CAF9F63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88279EC" w14:textId="00AD8442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8C2E3A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1CD6123B" w14:textId="215A56B4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0F52" w:rsidRPr="004B3F1E" w14:paraId="18E95C63" w14:textId="77777777" w:rsidTr="00FB5DE1">
        <w:tc>
          <w:tcPr>
            <w:tcW w:w="2311" w:type="pct"/>
          </w:tcPr>
          <w:p w14:paraId="4574E26F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ตลอดช่วงเวลาหนึ่ง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F95F1" w14:textId="4F2EA43D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</w:t>
            </w:r>
            <w:r w:rsidR="00937B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46C7FB51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101382F" w14:textId="405C744C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9,550 </w:t>
            </w:r>
          </w:p>
        </w:tc>
        <w:tc>
          <w:tcPr>
            <w:tcW w:w="141" w:type="pct"/>
            <w:shd w:val="clear" w:color="auto" w:fill="auto"/>
          </w:tcPr>
          <w:p w14:paraId="26D509D0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5E646E1" w14:textId="6A6AE51C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387,478</w:t>
            </w:r>
          </w:p>
        </w:tc>
        <w:tc>
          <w:tcPr>
            <w:tcW w:w="142" w:type="pct"/>
          </w:tcPr>
          <w:p w14:paraId="7E3A14AB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1537CE13" w14:textId="6B84AA89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334,102</w:t>
            </w:r>
          </w:p>
        </w:tc>
      </w:tr>
      <w:tr w:rsidR="00B90F52" w:rsidRPr="004B3F1E" w14:paraId="51B81001" w14:textId="77777777" w:rsidTr="009D45CE">
        <w:tc>
          <w:tcPr>
            <w:tcW w:w="2311" w:type="pct"/>
          </w:tcPr>
          <w:p w14:paraId="4B89FF41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81250C9" w14:textId="2DB5AD0F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3,914,99</w:t>
            </w:r>
            <w:r w:rsidR="00937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41B1DF46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FCF595E" w14:textId="638E3AEE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3,383,294</w:t>
            </w:r>
          </w:p>
        </w:tc>
        <w:tc>
          <w:tcPr>
            <w:tcW w:w="141" w:type="pct"/>
          </w:tcPr>
          <w:p w14:paraId="30A45C4B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C75675D" w14:textId="5418BB62" w:rsidR="00B90F52" w:rsidRPr="004B3F1E" w:rsidRDefault="00070B8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387,478</w:t>
            </w:r>
          </w:p>
        </w:tc>
        <w:tc>
          <w:tcPr>
            <w:tcW w:w="142" w:type="pct"/>
          </w:tcPr>
          <w:p w14:paraId="2F0B2484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984AB9A" w14:textId="22DC29CB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334,102</w:t>
            </w:r>
          </w:p>
        </w:tc>
      </w:tr>
    </w:tbl>
    <w:p w14:paraId="172C762A" w14:textId="5B772317" w:rsidR="003B3F55" w:rsidRPr="00D55C50" w:rsidRDefault="003B3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12"/>
          <w:szCs w:val="12"/>
        </w:rPr>
      </w:pPr>
    </w:p>
    <w:p w14:paraId="4DB9611A" w14:textId="5B831ADE" w:rsidR="00A70F9D" w:rsidRPr="004B3F1E" w:rsidRDefault="00A70F9D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5BCF02BA" w14:textId="77777777" w:rsidR="00A70F9D" w:rsidRPr="00D55C50" w:rsidRDefault="00A70F9D" w:rsidP="00A70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811"/>
        <w:gridCol w:w="988"/>
        <w:gridCol w:w="269"/>
        <w:gridCol w:w="1093"/>
        <w:gridCol w:w="267"/>
        <w:gridCol w:w="979"/>
        <w:gridCol w:w="267"/>
        <w:gridCol w:w="994"/>
      </w:tblGrid>
      <w:tr w:rsidR="0090423C" w:rsidRPr="004B3F1E" w14:paraId="43775C70" w14:textId="77777777" w:rsidTr="0084795A">
        <w:trPr>
          <w:tblHeader/>
        </w:trPr>
        <w:tc>
          <w:tcPr>
            <w:tcW w:w="2029" w:type="pct"/>
          </w:tcPr>
          <w:p w14:paraId="2FA88312" w14:textId="77777777" w:rsidR="00877A08" w:rsidRPr="004B3F1E" w:rsidRDefault="00877A08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pct"/>
          </w:tcPr>
          <w:p w14:paraId="6EB919C9" w14:textId="77777777" w:rsidR="00877A08" w:rsidRPr="004B3F1E" w:rsidRDefault="00877A08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pct"/>
            <w:gridSpan w:val="3"/>
          </w:tcPr>
          <w:p w14:paraId="4E1F2277" w14:textId="77777777" w:rsidR="00877A08" w:rsidRPr="004B3F1E" w:rsidRDefault="00877A08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1B79FF2E" w14:textId="77777777" w:rsidR="00877A08" w:rsidRPr="004B3F1E" w:rsidRDefault="00877A08" w:rsidP="0043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3"/>
            <w:vAlign w:val="bottom"/>
          </w:tcPr>
          <w:p w14:paraId="323F5A48" w14:textId="77777777" w:rsidR="00877A08" w:rsidRPr="004B3F1E" w:rsidRDefault="00877A08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F52" w:rsidRPr="004B3F1E" w14:paraId="44713E0D" w14:textId="77777777" w:rsidTr="00B909DA">
        <w:trPr>
          <w:tblHeader/>
        </w:trPr>
        <w:tc>
          <w:tcPr>
            <w:tcW w:w="2029" w:type="pct"/>
          </w:tcPr>
          <w:p w14:paraId="55221E30" w14:textId="777777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5" w:type="pct"/>
          </w:tcPr>
          <w:p w14:paraId="18ECE7B0" w14:textId="66D87795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" w:type="pct"/>
            <w:vAlign w:val="center"/>
          </w:tcPr>
          <w:p w14:paraId="53811305" w14:textId="29C0E4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center"/>
          </w:tcPr>
          <w:p w14:paraId="19C3769E" w14:textId="777777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AAA5008" w14:textId="4B5010C0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72CD2B6E" w14:textId="777777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" w:type="pct"/>
            <w:vAlign w:val="center"/>
          </w:tcPr>
          <w:p w14:paraId="440803C9" w14:textId="572F2701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vAlign w:val="center"/>
          </w:tcPr>
          <w:p w14:paraId="0286145C" w14:textId="777777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center"/>
          </w:tcPr>
          <w:p w14:paraId="6CC7B4D5" w14:textId="3D47516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90F52" w:rsidRPr="004B3F1E" w14:paraId="327A8C3F" w14:textId="77777777" w:rsidTr="005D0901">
        <w:trPr>
          <w:tblHeader/>
        </w:trPr>
        <w:tc>
          <w:tcPr>
            <w:tcW w:w="2029" w:type="pct"/>
          </w:tcPr>
          <w:p w14:paraId="47664E11" w14:textId="777777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</w:tcPr>
          <w:p w14:paraId="3ACDB7BF" w14:textId="777777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010EDE80" w14:textId="77777777" w:rsidR="00B90F52" w:rsidRPr="004B3F1E" w:rsidRDefault="00B90F52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F52" w:rsidRPr="004B3F1E" w14:paraId="661459C5" w14:textId="77777777" w:rsidTr="0084795A">
        <w:tc>
          <w:tcPr>
            <w:tcW w:w="2029" w:type="pct"/>
          </w:tcPr>
          <w:p w14:paraId="22632C20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ต้นทุนวัตถุดิบ</w:t>
            </w:r>
          </w:p>
        </w:tc>
        <w:tc>
          <w:tcPr>
            <w:tcW w:w="425" w:type="pct"/>
          </w:tcPr>
          <w:p w14:paraId="51A0816E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15924B31" w14:textId="6CAAC58B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1,635,885</w:t>
            </w:r>
          </w:p>
        </w:tc>
        <w:tc>
          <w:tcPr>
            <w:tcW w:w="141" w:type="pct"/>
          </w:tcPr>
          <w:p w14:paraId="285B5A17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39BDC2D" w14:textId="560A0F3B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1,356,721</w:t>
            </w:r>
          </w:p>
        </w:tc>
        <w:tc>
          <w:tcPr>
            <w:tcW w:w="140" w:type="pct"/>
          </w:tcPr>
          <w:p w14:paraId="1D5A908D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366841C5" w14:textId="3908D820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8B00685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73F701FE" w14:textId="1FED4D4B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0F52" w:rsidRPr="004B3F1E" w14:paraId="0F9E8F43" w14:textId="77777777" w:rsidTr="0084795A">
        <w:tc>
          <w:tcPr>
            <w:tcW w:w="2029" w:type="pct"/>
          </w:tcPr>
          <w:p w14:paraId="35C4B501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425" w:type="pct"/>
          </w:tcPr>
          <w:p w14:paraId="5660CA6B" w14:textId="6647F322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1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A4249A7" w14:textId="2C9FB471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D879E3">
              <w:rPr>
                <w:rFonts w:asciiTheme="majorBidi" w:hAnsiTheme="majorBidi" w:cstheme="majorBidi"/>
                <w:sz w:val="30"/>
                <w:szCs w:val="30"/>
              </w:rPr>
              <w:t>3,436</w:t>
            </w:r>
          </w:p>
        </w:tc>
        <w:tc>
          <w:tcPr>
            <w:tcW w:w="141" w:type="pct"/>
          </w:tcPr>
          <w:p w14:paraId="3C108341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882A8E" w14:textId="59705DFC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780,367</w:t>
            </w:r>
          </w:p>
        </w:tc>
        <w:tc>
          <w:tcPr>
            <w:tcW w:w="140" w:type="pct"/>
          </w:tcPr>
          <w:p w14:paraId="62D57089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314B27A4" w14:textId="380E7D00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4540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540A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40" w:type="pct"/>
          </w:tcPr>
          <w:p w14:paraId="2B3C7953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4A072836" w14:textId="6E17BE1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F55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55ED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</w:tr>
      <w:tr w:rsidR="00B90F52" w:rsidRPr="004B3F1E" w14:paraId="033419EF" w14:textId="77777777" w:rsidTr="00966B07">
        <w:tc>
          <w:tcPr>
            <w:tcW w:w="2029" w:type="pct"/>
          </w:tcPr>
          <w:p w14:paraId="40AEFC94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25" w:type="pct"/>
          </w:tcPr>
          <w:p w14:paraId="141C7FD4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24609520" w14:textId="317D116C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D879E3">
              <w:rPr>
                <w:rFonts w:asciiTheme="majorBidi" w:hAnsiTheme="majorBidi" w:cstheme="majorBidi"/>
                <w:sz w:val="30"/>
                <w:szCs w:val="30"/>
              </w:rPr>
              <w:t>4,829</w:t>
            </w:r>
          </w:p>
        </w:tc>
        <w:tc>
          <w:tcPr>
            <w:tcW w:w="141" w:type="pct"/>
          </w:tcPr>
          <w:p w14:paraId="2845AD71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1B801A" w14:textId="11978B2A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344,784</w:t>
            </w:r>
          </w:p>
        </w:tc>
        <w:tc>
          <w:tcPr>
            <w:tcW w:w="140" w:type="pct"/>
          </w:tcPr>
          <w:p w14:paraId="7E0E13D3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7D1B7032" w14:textId="7FC49FD5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29,421</w:t>
            </w:r>
          </w:p>
        </w:tc>
        <w:tc>
          <w:tcPr>
            <w:tcW w:w="140" w:type="pct"/>
          </w:tcPr>
          <w:p w14:paraId="20AC39C2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A308A3E" w14:textId="463CB2C6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34,239</w:t>
            </w:r>
          </w:p>
        </w:tc>
      </w:tr>
      <w:tr w:rsidR="00B90F52" w:rsidRPr="004B3F1E" w14:paraId="01C3579E" w14:textId="77777777" w:rsidTr="0084795A">
        <w:tc>
          <w:tcPr>
            <w:tcW w:w="2029" w:type="pct"/>
          </w:tcPr>
          <w:p w14:paraId="50EAC98B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ค่าบริการ และค่าสาธารณูปโภค</w:t>
            </w:r>
          </w:p>
        </w:tc>
        <w:tc>
          <w:tcPr>
            <w:tcW w:w="425" w:type="pct"/>
          </w:tcPr>
          <w:p w14:paraId="5A42A8EB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4A572DE4" w14:textId="6EF060B2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451,347</w:t>
            </w:r>
          </w:p>
        </w:tc>
        <w:tc>
          <w:tcPr>
            <w:tcW w:w="141" w:type="pct"/>
          </w:tcPr>
          <w:p w14:paraId="0D885A99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3086018" w14:textId="2B04F3F6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366,103</w:t>
            </w:r>
          </w:p>
        </w:tc>
        <w:tc>
          <w:tcPr>
            <w:tcW w:w="140" w:type="pct"/>
          </w:tcPr>
          <w:p w14:paraId="335B619F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53BCCFA0" w14:textId="0D1F2E9F" w:rsidR="00B90F52" w:rsidRPr="004B3F1E" w:rsidRDefault="00A4540A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4,736</w:t>
            </w:r>
          </w:p>
        </w:tc>
        <w:tc>
          <w:tcPr>
            <w:tcW w:w="140" w:type="pct"/>
          </w:tcPr>
          <w:p w14:paraId="0D76162E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63D8927" w14:textId="0F1E4B34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4,987</w:t>
            </w:r>
          </w:p>
        </w:tc>
      </w:tr>
      <w:tr w:rsidR="00B90F52" w:rsidRPr="004B3F1E" w14:paraId="1C2B1C40" w14:textId="77777777" w:rsidTr="00966B07">
        <w:tc>
          <w:tcPr>
            <w:tcW w:w="2029" w:type="pct"/>
          </w:tcPr>
          <w:p w14:paraId="21EE3B76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ค่าโฆษณา</w:t>
            </w:r>
          </w:p>
        </w:tc>
        <w:tc>
          <w:tcPr>
            <w:tcW w:w="425" w:type="pct"/>
          </w:tcPr>
          <w:p w14:paraId="4B6BE35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04FCCF9B" w14:textId="116152F2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67,895</w:t>
            </w:r>
          </w:p>
        </w:tc>
        <w:tc>
          <w:tcPr>
            <w:tcW w:w="141" w:type="pct"/>
          </w:tcPr>
          <w:p w14:paraId="71B528B9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E842FB" w14:textId="13FD7DF4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55,530</w:t>
            </w:r>
          </w:p>
        </w:tc>
        <w:tc>
          <w:tcPr>
            <w:tcW w:w="140" w:type="pct"/>
          </w:tcPr>
          <w:p w14:paraId="625E8819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5F981D04" w14:textId="2037C677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4,021</w:t>
            </w:r>
          </w:p>
        </w:tc>
        <w:tc>
          <w:tcPr>
            <w:tcW w:w="140" w:type="pct"/>
          </w:tcPr>
          <w:p w14:paraId="699E1EE8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72149F2B" w14:textId="2E99431D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2,698</w:t>
            </w:r>
          </w:p>
        </w:tc>
      </w:tr>
      <w:tr w:rsidR="00B90F52" w:rsidRPr="004B3F1E" w14:paraId="423D8E13" w14:textId="77777777" w:rsidTr="00966B07">
        <w:tc>
          <w:tcPr>
            <w:tcW w:w="2029" w:type="pct"/>
          </w:tcPr>
          <w:p w14:paraId="35895452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ค่านายหน้า</w:t>
            </w:r>
          </w:p>
        </w:tc>
        <w:tc>
          <w:tcPr>
            <w:tcW w:w="425" w:type="pct"/>
          </w:tcPr>
          <w:p w14:paraId="7074983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43FF8ECE" w14:textId="01940856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38,609</w:t>
            </w:r>
          </w:p>
        </w:tc>
        <w:tc>
          <w:tcPr>
            <w:tcW w:w="141" w:type="pct"/>
          </w:tcPr>
          <w:p w14:paraId="3E164A2E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8289C47" w14:textId="668D2780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50,222</w:t>
            </w:r>
          </w:p>
        </w:tc>
        <w:tc>
          <w:tcPr>
            <w:tcW w:w="140" w:type="pct"/>
          </w:tcPr>
          <w:p w14:paraId="49003A44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28C820E4" w14:textId="16C58552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0A28AAB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16AE92AC" w14:textId="354893EE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0F52" w:rsidRPr="004B3F1E" w14:paraId="18450D54" w14:textId="77777777" w:rsidTr="0084795A">
        <w:tc>
          <w:tcPr>
            <w:tcW w:w="2029" w:type="pct"/>
          </w:tcPr>
          <w:p w14:paraId="60134E73" w14:textId="2C44AB9B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ค่าใช้จ่ายเกี่ยวกับสัญญาเช่า</w:t>
            </w:r>
          </w:p>
        </w:tc>
        <w:tc>
          <w:tcPr>
            <w:tcW w:w="425" w:type="pct"/>
          </w:tcPr>
          <w:p w14:paraId="5FB578F4" w14:textId="0C155A20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5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</w:tcPr>
          <w:p w14:paraId="4FEE070D" w14:textId="133AA5BE" w:rsidR="00B90F52" w:rsidRPr="004B3F1E" w:rsidRDefault="00A4540A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19,818</w:t>
            </w:r>
          </w:p>
        </w:tc>
        <w:tc>
          <w:tcPr>
            <w:tcW w:w="141" w:type="pct"/>
          </w:tcPr>
          <w:p w14:paraId="79915277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71589C7" w14:textId="0C1DD02D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16,597</w:t>
            </w:r>
          </w:p>
        </w:tc>
        <w:tc>
          <w:tcPr>
            <w:tcW w:w="140" w:type="pct"/>
          </w:tcPr>
          <w:p w14:paraId="70537C85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4DDCE35E" w14:textId="3F42BD54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1,606</w:t>
            </w:r>
          </w:p>
        </w:tc>
        <w:tc>
          <w:tcPr>
            <w:tcW w:w="140" w:type="pct"/>
          </w:tcPr>
          <w:p w14:paraId="2E0B5A1A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48C5FD4" w14:textId="4643011C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</w:tr>
      <w:tr w:rsidR="00B90F52" w:rsidRPr="004B3F1E" w14:paraId="1B0715DB" w14:textId="77777777" w:rsidTr="0084795A">
        <w:tc>
          <w:tcPr>
            <w:tcW w:w="2029" w:type="pct"/>
          </w:tcPr>
          <w:p w14:paraId="0C77E8E0" w14:textId="6BD300E1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spacing w:val="-4"/>
                <w:cs/>
                <w:lang w:val="en-US"/>
              </w:rPr>
              <w:t>ผลขาดทุนจากการด้อยค่า</w:t>
            </w:r>
            <w:r w:rsidRPr="004B3F1E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4B3F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ค่าความนิยม </w:t>
            </w:r>
            <w:r w:rsidRPr="004B3F1E">
              <w:rPr>
                <w:rFonts w:asciiTheme="majorBidi" w:hAnsiTheme="majorBidi" w:cstheme="majorBidi"/>
                <w:spacing w:val="-4"/>
                <w:lang w:val="en-US"/>
              </w:rPr>
              <w:br/>
              <w:t xml:space="preserve">   </w:t>
            </w:r>
            <w:r w:rsidRPr="004B3F1E">
              <w:rPr>
                <w:rFonts w:asciiTheme="majorBidi" w:hAnsiTheme="majorBidi" w:cstheme="majorBidi"/>
                <w:spacing w:val="-4"/>
                <w:cs/>
                <w:lang w:val="en-US"/>
              </w:rPr>
              <w:t>ที่ดิน</w:t>
            </w:r>
            <w:r w:rsidRPr="004B3F1E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4B3F1E">
              <w:rPr>
                <w:rFonts w:asciiTheme="majorBidi" w:hAnsiTheme="majorBidi" w:cstheme="majorBidi"/>
                <w:spacing w:val="-4"/>
                <w:cs/>
                <w:lang w:val="en-US"/>
              </w:rPr>
              <w:t>อาคารและอุปกรณ์</w:t>
            </w:r>
            <w:r w:rsidRPr="004B3F1E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4B3F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สินทรัพย์สิทธิการใช้ </w:t>
            </w:r>
            <w:r w:rsidRPr="004B3F1E">
              <w:rPr>
                <w:rFonts w:asciiTheme="majorBidi" w:hAnsiTheme="majorBidi" w:cstheme="majorBidi"/>
                <w:spacing w:val="-4"/>
                <w:lang w:val="en-US"/>
              </w:rPr>
              <w:br/>
              <w:t xml:space="preserve">   </w:t>
            </w:r>
            <w:r w:rsidRPr="004B3F1E">
              <w:rPr>
                <w:rFonts w:asciiTheme="majorBidi" w:hAnsiTheme="majorBidi" w:cstheme="majorBidi"/>
                <w:spacing w:val="-4"/>
                <w:cs/>
                <w:lang w:val="en-US"/>
              </w:rPr>
              <w:t>และสินทรัพย์ไม่มีตัวตน</w:t>
            </w:r>
          </w:p>
        </w:tc>
        <w:tc>
          <w:tcPr>
            <w:tcW w:w="425" w:type="pct"/>
          </w:tcPr>
          <w:p w14:paraId="6F2DA37A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67C7426A" w14:textId="77777777" w:rsidR="00B90F52" w:rsidRPr="007365EC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0E876A" w14:textId="77777777" w:rsidR="00B90FEF" w:rsidRPr="007365EC" w:rsidRDefault="00B90FE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FE918" w14:textId="7B61D609" w:rsidR="00B90FEF" w:rsidRPr="007365EC" w:rsidRDefault="00631378" w:rsidP="0063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2,574</w:t>
            </w:r>
          </w:p>
        </w:tc>
        <w:tc>
          <w:tcPr>
            <w:tcW w:w="141" w:type="pct"/>
          </w:tcPr>
          <w:p w14:paraId="022E141D" w14:textId="77777777" w:rsidR="00B90F52" w:rsidRPr="007365EC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B010B1" w14:textId="77777777" w:rsidR="00B90F52" w:rsidRPr="007365EC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D0162" w14:textId="77777777" w:rsidR="00B90F52" w:rsidRPr="007365EC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21711" w14:textId="50AAF773" w:rsidR="00B90F52" w:rsidRPr="007365EC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65EC">
              <w:rPr>
                <w:rFonts w:asciiTheme="majorBidi" w:hAnsiTheme="majorBidi" w:cstheme="majorBidi"/>
                <w:sz w:val="30"/>
                <w:szCs w:val="30"/>
              </w:rPr>
              <w:t>2,220</w:t>
            </w:r>
          </w:p>
        </w:tc>
        <w:tc>
          <w:tcPr>
            <w:tcW w:w="140" w:type="pct"/>
          </w:tcPr>
          <w:p w14:paraId="675BD8C4" w14:textId="77777777" w:rsidR="00B90F52" w:rsidRPr="007365EC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2EFA8447" w14:textId="77777777" w:rsidR="00B90F52" w:rsidRPr="007365EC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920353" w14:textId="77777777" w:rsidR="00B90FEF" w:rsidRPr="007365EC" w:rsidRDefault="00B90FE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8E70F4" w14:textId="19966737" w:rsidR="00B90FEF" w:rsidRPr="007365EC" w:rsidRDefault="00B90FE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365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4902EF0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5B7051F7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05531C" w14:textId="77777777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1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705F5C" w14:textId="0A5245F9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0F52" w:rsidRPr="004B3F1E" w14:paraId="65E38A8F" w14:textId="77777777" w:rsidTr="0084795A">
        <w:tc>
          <w:tcPr>
            <w:tcW w:w="2029" w:type="pct"/>
          </w:tcPr>
          <w:p w14:paraId="79DE2655" w14:textId="2CBC79D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cs/>
                <w:lang w:val="en-US"/>
              </w:rPr>
              <w:t>อื่น ๆ</w:t>
            </w:r>
          </w:p>
        </w:tc>
        <w:tc>
          <w:tcPr>
            <w:tcW w:w="425" w:type="pct"/>
          </w:tcPr>
          <w:p w14:paraId="5A71786C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4E25B6A7" w14:textId="7524530D" w:rsidR="00B90F52" w:rsidRPr="004B3F1E" w:rsidRDefault="00631378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197,05</w:t>
            </w:r>
            <w:r w:rsidR="00F76B8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1" w:type="pct"/>
          </w:tcPr>
          <w:p w14:paraId="17DD0255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4AF2C4E" w14:textId="43E3CDC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194,665</w:t>
            </w:r>
          </w:p>
        </w:tc>
        <w:tc>
          <w:tcPr>
            <w:tcW w:w="140" w:type="pct"/>
          </w:tcPr>
          <w:p w14:paraId="1F43735F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9ADBE7A" w14:textId="224CE222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</w:t>
            </w:r>
            <w:r w:rsidR="0063137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19714CA7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2A965FBC" w14:textId="39DB7791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26,607</w:t>
            </w:r>
          </w:p>
        </w:tc>
      </w:tr>
      <w:tr w:rsidR="00B90F52" w:rsidRPr="004B3F1E" w14:paraId="4C68E1D2" w14:textId="77777777" w:rsidTr="0084795A">
        <w:tc>
          <w:tcPr>
            <w:tcW w:w="2029" w:type="pct"/>
          </w:tcPr>
          <w:p w14:paraId="654772ED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รวมต้นทุนขายและบริการ ค่าใช้จ่าย</w:t>
            </w:r>
          </w:p>
          <w:p w14:paraId="0110EC48" w14:textId="77777777" w:rsidR="00B90F52" w:rsidRPr="004B3F1E" w:rsidRDefault="00B90F52" w:rsidP="00B90F5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ในการขาย</w:t>
            </w:r>
            <w:r w:rsidRPr="004B3F1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4B3F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และค่าใช้จ่ายในการบริหาร</w:t>
            </w:r>
          </w:p>
        </w:tc>
        <w:tc>
          <w:tcPr>
            <w:tcW w:w="425" w:type="pct"/>
          </w:tcPr>
          <w:p w14:paraId="01453524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6F7BAF00" w14:textId="77777777" w:rsidR="007365EC" w:rsidRDefault="007365EC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18A121" w14:textId="1A044BB0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</w:t>
            </w:r>
            <w:r w:rsidR="00A454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</w:t>
            </w:r>
            <w:r w:rsidR="00F15C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45EA44C8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DD0E0B7" w14:textId="05567229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DDE93B" w14:textId="11499B62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3,167,209</w:t>
            </w:r>
          </w:p>
        </w:tc>
        <w:tc>
          <w:tcPr>
            <w:tcW w:w="140" w:type="pct"/>
          </w:tcPr>
          <w:p w14:paraId="01495CCC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2572F17" w14:textId="77777777" w:rsidR="007365EC" w:rsidRDefault="007365EC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342F453" w14:textId="66AEA8A6" w:rsidR="00B90F52" w:rsidRPr="004B3F1E" w:rsidRDefault="006813AF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813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A454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</w:t>
            </w:r>
            <w:r w:rsidR="006313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2AA3E826" w14:textId="77777777" w:rsidR="00B90F52" w:rsidRPr="004B3F1E" w:rsidRDefault="00B90F52" w:rsidP="00B90F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56CB0180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CABD5" w14:textId="4C91FDDF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DF5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F5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</w:tr>
    </w:tbl>
    <w:p w14:paraId="17236A48" w14:textId="048A1568" w:rsidR="006C5C4E" w:rsidRPr="004B3F1E" w:rsidRDefault="006C5C4E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44B11C7B" w14:textId="77777777" w:rsidR="009E7490" w:rsidRPr="004B3F1E" w:rsidRDefault="009E7490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96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0648A6" w:rsidRPr="004B3F1E" w14:paraId="34DA34F6" w14:textId="77777777" w:rsidTr="00042B24">
        <w:trPr>
          <w:tblHeader/>
        </w:trPr>
        <w:tc>
          <w:tcPr>
            <w:tcW w:w="4296" w:type="dxa"/>
            <w:gridSpan w:val="2"/>
          </w:tcPr>
          <w:p w14:paraId="599E69BB" w14:textId="77777777" w:rsidR="000648A6" w:rsidRPr="004B3F1E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14:paraId="2D4B1CFA" w14:textId="77777777" w:rsidR="000648A6" w:rsidRPr="004B3F1E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B3F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A367D5" w14:textId="77777777" w:rsidR="000648A6" w:rsidRPr="004B3F1E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D31505" w14:textId="77777777" w:rsidR="000648A6" w:rsidRPr="004B3F1E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F52" w:rsidRPr="004B3F1E" w14:paraId="78574525" w14:textId="77777777" w:rsidTr="00042B24">
        <w:trPr>
          <w:tblHeader/>
        </w:trPr>
        <w:tc>
          <w:tcPr>
            <w:tcW w:w="3396" w:type="dxa"/>
          </w:tcPr>
          <w:p w14:paraId="322E9A88" w14:textId="77777777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0EB3317" w14:textId="77777777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13D179" w14:textId="59D3DACD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57D9D0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4BC5A6" w14:textId="09B56226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EA36E9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497F07" w14:textId="520F8442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9B2F72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7804A6" w14:textId="33FF4F7E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B90F52" w:rsidRPr="004B3F1E" w14:paraId="235A8E14" w14:textId="77777777" w:rsidTr="00042B24">
        <w:trPr>
          <w:tblHeader/>
        </w:trPr>
        <w:tc>
          <w:tcPr>
            <w:tcW w:w="3396" w:type="dxa"/>
          </w:tcPr>
          <w:p w14:paraId="47048B69" w14:textId="77777777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4651570" w14:textId="77777777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4F41872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F52" w:rsidRPr="004B3F1E" w14:paraId="5462EEEA" w14:textId="77777777" w:rsidTr="00042B24">
        <w:tc>
          <w:tcPr>
            <w:tcW w:w="4296" w:type="dxa"/>
            <w:gridSpan w:val="2"/>
          </w:tcPr>
          <w:p w14:paraId="640965BD" w14:textId="77777777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4B3F1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790E0A5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703BD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2755C8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2B7B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1DD990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06878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48083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F52" w:rsidRPr="004B3F1E" w14:paraId="652C8DAA" w14:textId="77777777" w:rsidTr="00042B24">
        <w:tc>
          <w:tcPr>
            <w:tcW w:w="3396" w:type="dxa"/>
          </w:tcPr>
          <w:p w14:paraId="7274723A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84F187F" w14:textId="77777777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6BC30A" w14:textId="19122685" w:rsidR="00B90F52" w:rsidRPr="004B3F1E" w:rsidRDefault="00911C8B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126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1,541</w:t>
            </w:r>
          </w:p>
        </w:tc>
        <w:tc>
          <w:tcPr>
            <w:tcW w:w="270" w:type="dxa"/>
          </w:tcPr>
          <w:p w14:paraId="7A2616B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41901E" w14:textId="45401A7C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16,150</w:t>
            </w:r>
          </w:p>
        </w:tc>
        <w:tc>
          <w:tcPr>
            <w:tcW w:w="270" w:type="dxa"/>
          </w:tcPr>
          <w:p w14:paraId="4842A6A4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FAFF4" w14:textId="0D040753" w:rsidR="00B90F52" w:rsidRPr="004B3F1E" w:rsidRDefault="00550E20" w:rsidP="00550E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3126CF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CF223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F0DFD54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C699D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0F52" w:rsidRPr="004B3F1E" w14:paraId="6FCDE892" w14:textId="77777777" w:rsidTr="00042B24">
        <w:tc>
          <w:tcPr>
            <w:tcW w:w="3396" w:type="dxa"/>
          </w:tcPr>
          <w:p w14:paraId="7943A698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35B0E61" w14:textId="77777777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36E23" w14:textId="2CDCEB2F" w:rsidR="00B90F52" w:rsidRPr="004B3F1E" w:rsidRDefault="00911C8B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 w:rsidR="00312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00E518D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5FD8A" w14:textId="37F5BBD4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16,150</w:t>
            </w:r>
          </w:p>
        </w:tc>
        <w:tc>
          <w:tcPr>
            <w:tcW w:w="270" w:type="dxa"/>
          </w:tcPr>
          <w:p w14:paraId="4B0C7B6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E66BB1" w14:textId="2FADF600" w:rsidR="00B90F52" w:rsidRPr="004B3F1E" w:rsidRDefault="00550E20" w:rsidP="00550E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312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CF2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ABE404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B437CF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90F52" w:rsidRPr="004B3F1E" w14:paraId="35A419E1" w14:textId="77777777" w:rsidTr="00150964">
        <w:tc>
          <w:tcPr>
            <w:tcW w:w="4296" w:type="dxa"/>
            <w:gridSpan w:val="2"/>
            <w:shd w:val="clear" w:color="auto" w:fill="auto"/>
          </w:tcPr>
          <w:p w14:paraId="49602A4A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B3F1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33F77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E65EE4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468A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603C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B0B56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BE9E4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A36C6" w14:textId="77777777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F52" w:rsidRPr="004B3F1E" w14:paraId="56105E27" w14:textId="77777777" w:rsidTr="00042B24">
        <w:tc>
          <w:tcPr>
            <w:tcW w:w="3396" w:type="dxa"/>
            <w:shd w:val="clear" w:color="auto" w:fill="auto"/>
          </w:tcPr>
          <w:p w14:paraId="73819F4E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4EC979FB" w14:textId="77777777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97BC2" w14:textId="0F204791" w:rsidR="00B90F52" w:rsidRPr="00911C8B" w:rsidRDefault="003126CF" w:rsidP="00911C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3C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73C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  <w:shd w:val="clear" w:color="auto" w:fill="auto"/>
          </w:tcPr>
          <w:p w14:paraId="5DED98B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7A89F" w14:textId="78322F1C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22,629</w:t>
            </w:r>
          </w:p>
        </w:tc>
        <w:tc>
          <w:tcPr>
            <w:tcW w:w="270" w:type="dxa"/>
            <w:shd w:val="clear" w:color="auto" w:fill="auto"/>
          </w:tcPr>
          <w:p w14:paraId="63DCD24C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C953D" w14:textId="2F956668" w:rsidR="00B90F52" w:rsidRPr="004B3F1E" w:rsidRDefault="00550E20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2A1576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2B7600A8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03E90C" w14:textId="5243C5B2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</w:tr>
      <w:tr w:rsidR="00B90F52" w:rsidRPr="004B3F1E" w14:paraId="79BA824E" w14:textId="77777777" w:rsidTr="00042B24">
        <w:tc>
          <w:tcPr>
            <w:tcW w:w="3396" w:type="dxa"/>
            <w:shd w:val="clear" w:color="auto" w:fill="auto"/>
          </w:tcPr>
          <w:p w14:paraId="4CF8F47B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5C7E542" w14:textId="77777777" w:rsidR="00B90F52" w:rsidRPr="004B3F1E" w:rsidRDefault="00B90F52" w:rsidP="00B90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CEE5" w14:textId="5953F5EC" w:rsidR="00B90F52" w:rsidRPr="004B3F1E" w:rsidRDefault="00973CDE" w:rsidP="00911C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34,369</w:t>
            </w:r>
          </w:p>
        </w:tc>
        <w:tc>
          <w:tcPr>
            <w:tcW w:w="270" w:type="dxa"/>
            <w:shd w:val="clear" w:color="auto" w:fill="auto"/>
          </w:tcPr>
          <w:p w14:paraId="46B810B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5268D" w14:textId="78FD5B58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38,779</w:t>
            </w:r>
          </w:p>
        </w:tc>
        <w:tc>
          <w:tcPr>
            <w:tcW w:w="270" w:type="dxa"/>
            <w:shd w:val="clear" w:color="auto" w:fill="auto"/>
          </w:tcPr>
          <w:p w14:paraId="2984B74E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8FB22" w14:textId="3CA722C8" w:rsidR="00B90F52" w:rsidRPr="004B3F1E" w:rsidRDefault="003126CF" w:rsidP="00B90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10,17</w:t>
            </w:r>
            <w:r w:rsidR="00CF2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347325A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6368DB" w14:textId="74847950" w:rsidR="00B90F52" w:rsidRPr="004B3F1E" w:rsidRDefault="00B90F52" w:rsidP="00B90F5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</w:tr>
    </w:tbl>
    <w:p w14:paraId="0325E7FF" w14:textId="77777777" w:rsidR="000648A6" w:rsidRPr="004B3F1E" w:rsidRDefault="000648A6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4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918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882"/>
      </w:tblGrid>
      <w:tr w:rsidR="00662DF3" w:rsidRPr="004B3F1E" w14:paraId="4B087A4B" w14:textId="77777777" w:rsidTr="00042B24">
        <w:trPr>
          <w:trHeight w:val="20"/>
          <w:tblHeader/>
        </w:trPr>
        <w:tc>
          <w:tcPr>
            <w:tcW w:w="3042" w:type="dxa"/>
          </w:tcPr>
          <w:p w14:paraId="6041C646" w14:textId="77777777" w:rsidR="00662DF3" w:rsidRPr="004B3F1E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66064D1" w14:textId="77777777" w:rsidR="00662DF3" w:rsidRPr="004B3F1E" w:rsidRDefault="00662DF3" w:rsidP="0049543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2DF3" w:rsidRPr="004B3F1E" w14:paraId="081D1971" w14:textId="77777777" w:rsidTr="001B1FD4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1F487D51" w14:textId="77777777" w:rsidR="00662DF3" w:rsidRPr="004B3F1E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68" w:type="dxa"/>
            <w:gridSpan w:val="5"/>
          </w:tcPr>
          <w:p w14:paraId="3AFC5FBF" w14:textId="29E0E33C" w:rsidR="00662DF3" w:rsidRPr="004B3F1E" w:rsidRDefault="0023322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EF1FB9F" w14:textId="77777777" w:rsidR="00662DF3" w:rsidRPr="004B3F1E" w:rsidRDefault="00662DF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2" w:type="dxa"/>
            <w:gridSpan w:val="5"/>
          </w:tcPr>
          <w:p w14:paraId="244F0FC7" w14:textId="72E8DA42" w:rsidR="00662DF3" w:rsidRPr="004B3F1E" w:rsidRDefault="0023322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62DF3" w:rsidRPr="004B3F1E" w14:paraId="00FF3E23" w14:textId="77777777" w:rsidTr="001B1FD4">
        <w:trPr>
          <w:trHeight w:val="20"/>
          <w:tblHeader/>
        </w:trPr>
        <w:tc>
          <w:tcPr>
            <w:tcW w:w="3042" w:type="dxa"/>
            <w:vMerge/>
          </w:tcPr>
          <w:p w14:paraId="5F65B6DA" w14:textId="77777777" w:rsidR="00662DF3" w:rsidRPr="004B3F1E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C24A8E1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56F97DC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21776A" w14:textId="77777777" w:rsidR="00662DF3" w:rsidRPr="004B3F1E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EEE298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A77A6D3" w14:textId="77777777" w:rsidR="00662DF3" w:rsidRPr="004B3F1E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47E30A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FDDD02C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880426" w14:textId="77777777" w:rsidR="00662DF3" w:rsidRPr="004B3F1E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13E950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2EA9528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C68D302" w14:textId="77777777" w:rsidR="00662DF3" w:rsidRPr="004B3F1E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73C565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068B373" w14:textId="77777777" w:rsidR="00662DF3" w:rsidRPr="004B3F1E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4BB8EAB7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0114135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62DF3" w:rsidRPr="004B3F1E" w14:paraId="19559DFD" w14:textId="77777777" w:rsidTr="00042B24">
        <w:trPr>
          <w:trHeight w:val="20"/>
          <w:tblHeader/>
        </w:trPr>
        <w:tc>
          <w:tcPr>
            <w:tcW w:w="3042" w:type="dxa"/>
          </w:tcPr>
          <w:p w14:paraId="5AFF7AD0" w14:textId="77777777" w:rsidR="00662DF3" w:rsidRPr="004B3F1E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6175CF3" w14:textId="77777777" w:rsidR="00662DF3" w:rsidRPr="004B3F1E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A1289"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2DF3" w:rsidRPr="004B3F1E" w14:paraId="105C56E2" w14:textId="77777777" w:rsidTr="001B1FD4">
        <w:trPr>
          <w:cantSplit/>
          <w:trHeight w:val="20"/>
        </w:trPr>
        <w:tc>
          <w:tcPr>
            <w:tcW w:w="3042" w:type="dxa"/>
          </w:tcPr>
          <w:p w14:paraId="049A9FDF" w14:textId="77777777" w:rsidR="00662DF3" w:rsidRPr="004B3F1E" w:rsidRDefault="00662DF3" w:rsidP="0049543E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18" w:type="dxa"/>
            <w:vAlign w:val="bottom"/>
          </w:tcPr>
          <w:p w14:paraId="3AF3E0E3" w14:textId="3D918097" w:rsidR="00662DF3" w:rsidRPr="004B3F1E" w:rsidRDefault="00662DF3" w:rsidP="0049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74B1E" w14:textId="77777777" w:rsidR="00662DF3" w:rsidRPr="004B3F1E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D991E4" w14:textId="2A91FC87" w:rsidR="00662DF3" w:rsidRPr="004B3F1E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BEC96C" w14:textId="77777777" w:rsidR="00662DF3" w:rsidRPr="004B3F1E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41F5CC" w14:textId="1B4B15DA" w:rsidR="00662DF3" w:rsidRPr="004B3F1E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7F6A7A" w14:textId="77777777" w:rsidR="00662DF3" w:rsidRPr="004B3F1E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249C37" w14:textId="77777777" w:rsidR="00662DF3" w:rsidRPr="004B3F1E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89D846" w14:textId="77777777" w:rsidR="00662DF3" w:rsidRPr="004B3F1E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3ADDA9" w14:textId="77777777" w:rsidR="00662DF3" w:rsidRPr="004B3F1E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5642E8" w14:textId="77777777" w:rsidR="00662DF3" w:rsidRPr="004B3F1E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0D51A60F" w14:textId="77777777" w:rsidR="00662DF3" w:rsidRPr="004B3F1E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0F52" w:rsidRPr="004B3F1E" w14:paraId="2D3CBC8F" w14:textId="77777777" w:rsidTr="0017474C">
        <w:trPr>
          <w:cantSplit/>
          <w:trHeight w:val="20"/>
        </w:trPr>
        <w:tc>
          <w:tcPr>
            <w:tcW w:w="3042" w:type="dxa"/>
          </w:tcPr>
          <w:p w14:paraId="417DCFE1" w14:textId="3452B569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29CB1EC" w14:textId="4B2F9E3A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1,504</w:t>
            </w:r>
          </w:p>
        </w:tc>
        <w:tc>
          <w:tcPr>
            <w:tcW w:w="180" w:type="dxa"/>
            <w:vAlign w:val="bottom"/>
          </w:tcPr>
          <w:p w14:paraId="206273A4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FB2A4C" w14:textId="229E4DFF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(301)</w:t>
            </w:r>
          </w:p>
        </w:tc>
        <w:tc>
          <w:tcPr>
            <w:tcW w:w="180" w:type="dxa"/>
            <w:vAlign w:val="bottom"/>
          </w:tcPr>
          <w:p w14:paraId="6D92B000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76DCB9" w14:textId="4E4346C0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1,203</w:t>
            </w:r>
          </w:p>
        </w:tc>
        <w:tc>
          <w:tcPr>
            <w:tcW w:w="180" w:type="dxa"/>
          </w:tcPr>
          <w:p w14:paraId="7DFE6E42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D8DE01" w14:textId="0F30BAB3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80" w:type="dxa"/>
            <w:vAlign w:val="bottom"/>
          </w:tcPr>
          <w:p w14:paraId="2EC981F0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8AA929" w14:textId="0413519B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883C9E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A8A7879" w14:textId="32C7D266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</w:tr>
      <w:tr w:rsidR="00B90F52" w:rsidRPr="004B3F1E" w14:paraId="1BE571CF" w14:textId="77777777" w:rsidTr="00A17E6E">
        <w:trPr>
          <w:cantSplit/>
          <w:trHeight w:val="20"/>
        </w:trPr>
        <w:tc>
          <w:tcPr>
            <w:tcW w:w="3042" w:type="dxa"/>
          </w:tcPr>
          <w:p w14:paraId="0E1A8482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A1870" w14:textId="03052CC7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1,504</w:t>
            </w:r>
          </w:p>
        </w:tc>
        <w:tc>
          <w:tcPr>
            <w:tcW w:w="180" w:type="dxa"/>
            <w:vAlign w:val="bottom"/>
          </w:tcPr>
          <w:p w14:paraId="5D6856C7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6052F" w14:textId="3B30A092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(301)</w:t>
            </w:r>
          </w:p>
        </w:tc>
        <w:tc>
          <w:tcPr>
            <w:tcW w:w="180" w:type="dxa"/>
            <w:vAlign w:val="bottom"/>
          </w:tcPr>
          <w:p w14:paraId="5B919D56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DCE18" w14:textId="3F8A7369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1,203</w:t>
            </w:r>
          </w:p>
        </w:tc>
        <w:tc>
          <w:tcPr>
            <w:tcW w:w="180" w:type="dxa"/>
            <w:vAlign w:val="bottom"/>
          </w:tcPr>
          <w:p w14:paraId="4FE87776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BD6BD" w14:textId="313C8313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80" w:type="dxa"/>
            <w:vAlign w:val="bottom"/>
          </w:tcPr>
          <w:p w14:paraId="26A9E794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5E737" w14:textId="56E48B4C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2409A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29832" w14:textId="36F8C335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</w:tr>
    </w:tbl>
    <w:p w14:paraId="4C4BDC27" w14:textId="77777777" w:rsidR="002857BE" w:rsidRPr="004B3F1E" w:rsidRDefault="002857BE" w:rsidP="00E1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6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57"/>
      </w:tblGrid>
      <w:tr w:rsidR="000B5AEF" w:rsidRPr="004B3F1E" w14:paraId="6D1C3CCE" w14:textId="77777777" w:rsidTr="001B1FD4">
        <w:trPr>
          <w:trHeight w:val="20"/>
          <w:tblHeader/>
        </w:trPr>
        <w:tc>
          <w:tcPr>
            <w:tcW w:w="3060" w:type="dxa"/>
          </w:tcPr>
          <w:p w14:paraId="1549A8BA" w14:textId="77777777" w:rsidR="000B5AEF" w:rsidRPr="004B3F1E" w:rsidRDefault="000B5AEF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5DA91E8" w14:textId="77777777" w:rsidR="000B5AEF" w:rsidRPr="004B3F1E" w:rsidRDefault="000B5AEF" w:rsidP="007D006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84795A" w:rsidRPr="004B3F1E" w14:paraId="031113D2" w14:textId="77777777" w:rsidTr="001B1FD4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6F55AEA2" w14:textId="77777777" w:rsidR="0084795A" w:rsidRPr="004B3F1E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47" w:type="dxa"/>
            <w:gridSpan w:val="5"/>
          </w:tcPr>
          <w:p w14:paraId="45196A2C" w14:textId="23871E94" w:rsidR="0084795A" w:rsidRPr="004B3F1E" w:rsidRDefault="0023322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B0AF46B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3" w:type="dxa"/>
            <w:gridSpan w:val="5"/>
          </w:tcPr>
          <w:p w14:paraId="6E4FB649" w14:textId="2D10DF70" w:rsidR="0084795A" w:rsidRPr="004B3F1E" w:rsidRDefault="00233223" w:rsidP="0084795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4795A" w:rsidRPr="004B3F1E" w14:paraId="1A7A967E" w14:textId="77777777" w:rsidTr="001B1FD4">
        <w:trPr>
          <w:trHeight w:val="20"/>
          <w:tblHeader/>
        </w:trPr>
        <w:tc>
          <w:tcPr>
            <w:tcW w:w="3060" w:type="dxa"/>
            <w:vMerge/>
          </w:tcPr>
          <w:p w14:paraId="41321829" w14:textId="77777777" w:rsidR="0084795A" w:rsidRPr="004B3F1E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39D5B191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609DBE5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45C053" w14:textId="77777777" w:rsidR="0084795A" w:rsidRPr="004B3F1E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35F00BB7" w14:textId="50F4A53C" w:rsidR="0084795A" w:rsidRPr="004B3F1E" w:rsidRDefault="00BD4CB4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F36052" w:rsidRPr="004B3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D25A2A"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FE43F8" w14:textId="77777777" w:rsidR="0084795A" w:rsidRPr="004B3F1E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9826ECA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BE11239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85028D" w14:textId="77777777" w:rsidR="0084795A" w:rsidRPr="004B3F1E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DBFC000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035A59B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1EEA79" w14:textId="77777777" w:rsidR="0084795A" w:rsidRPr="004B3F1E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E160284" w14:textId="428DE5CA" w:rsidR="0084795A" w:rsidRPr="004B3F1E" w:rsidRDefault="00A17E6E" w:rsidP="00A17E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84795A"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D6B64A2" w14:textId="77777777" w:rsidR="0084795A" w:rsidRPr="004B3F1E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C007D28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9CE4D5D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4795A" w:rsidRPr="004B3F1E" w14:paraId="15EB814C" w14:textId="77777777" w:rsidTr="001B1FD4">
        <w:trPr>
          <w:trHeight w:val="20"/>
          <w:tblHeader/>
        </w:trPr>
        <w:tc>
          <w:tcPr>
            <w:tcW w:w="3060" w:type="dxa"/>
          </w:tcPr>
          <w:p w14:paraId="6BEC31F8" w14:textId="77777777" w:rsidR="0084795A" w:rsidRPr="004B3F1E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F45DAE6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795A" w:rsidRPr="004B3F1E" w14:paraId="12CA0336" w14:textId="77777777" w:rsidTr="001B1FD4">
        <w:trPr>
          <w:cantSplit/>
          <w:trHeight w:val="20"/>
        </w:trPr>
        <w:tc>
          <w:tcPr>
            <w:tcW w:w="3060" w:type="dxa"/>
          </w:tcPr>
          <w:p w14:paraId="06CC0EFD" w14:textId="77777777" w:rsidR="0084795A" w:rsidRPr="004B3F1E" w:rsidRDefault="0084795A" w:rsidP="0084795A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61" w:type="dxa"/>
            <w:vAlign w:val="bottom"/>
          </w:tcPr>
          <w:p w14:paraId="5D67B33C" w14:textId="77777777" w:rsidR="0084795A" w:rsidRPr="004B3F1E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53EEE5" w14:textId="77777777" w:rsidR="0084795A" w:rsidRPr="004B3F1E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500A8D3" w14:textId="77777777" w:rsidR="0084795A" w:rsidRPr="004B3F1E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597435" w14:textId="77777777" w:rsidR="0084795A" w:rsidRPr="004B3F1E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3CBC8A7" w14:textId="77777777" w:rsidR="0084795A" w:rsidRPr="004B3F1E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DD9FBB" w14:textId="77777777" w:rsidR="0084795A" w:rsidRPr="004B3F1E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045CCE2" w14:textId="77777777" w:rsidR="0084795A" w:rsidRPr="004B3F1E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D1CF00" w14:textId="77777777" w:rsidR="0084795A" w:rsidRPr="004B3F1E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BFEDEC3" w14:textId="77777777" w:rsidR="0084795A" w:rsidRPr="004B3F1E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B49550" w14:textId="77777777" w:rsidR="0084795A" w:rsidRPr="004B3F1E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9D1056D" w14:textId="77777777" w:rsidR="0084795A" w:rsidRPr="004B3F1E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0F52" w:rsidRPr="004B3F1E" w14:paraId="17B238E0" w14:textId="77777777" w:rsidTr="001B1FD4">
        <w:trPr>
          <w:cantSplit/>
          <w:trHeight w:val="20"/>
        </w:trPr>
        <w:tc>
          <w:tcPr>
            <w:tcW w:w="3060" w:type="dxa"/>
          </w:tcPr>
          <w:p w14:paraId="6AE9F592" w14:textId="48583989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2C7EE2C4" w14:textId="1DADFC6E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1ACE557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8B09A87" w14:textId="50A18F73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(167)</w:t>
            </w:r>
          </w:p>
        </w:tc>
        <w:tc>
          <w:tcPr>
            <w:tcW w:w="180" w:type="dxa"/>
          </w:tcPr>
          <w:p w14:paraId="2A251C03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CB07960" w14:textId="15F87D99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80" w:type="dxa"/>
          </w:tcPr>
          <w:p w14:paraId="492D535B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AE3B115" w14:textId="5F5055BF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180" w:type="dxa"/>
            <w:vAlign w:val="bottom"/>
          </w:tcPr>
          <w:p w14:paraId="3C0D6977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993D75D" w14:textId="30DEF585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(253)</w:t>
            </w:r>
          </w:p>
        </w:tc>
        <w:tc>
          <w:tcPr>
            <w:tcW w:w="180" w:type="dxa"/>
          </w:tcPr>
          <w:p w14:paraId="67BA0285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5FF8C32" w14:textId="167E6D85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1,012</w:t>
            </w:r>
          </w:p>
        </w:tc>
      </w:tr>
      <w:tr w:rsidR="00B90F52" w:rsidRPr="004B3F1E" w14:paraId="7F8596E5" w14:textId="77777777" w:rsidTr="00E54703">
        <w:trPr>
          <w:cantSplit/>
          <w:trHeight w:val="208"/>
        </w:trPr>
        <w:tc>
          <w:tcPr>
            <w:tcW w:w="3060" w:type="dxa"/>
          </w:tcPr>
          <w:p w14:paraId="2B3CB3A1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52C4018D" w14:textId="04B26B38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447C64CD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7333D97F" w14:textId="415DA465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(167)</w:t>
            </w:r>
          </w:p>
        </w:tc>
        <w:tc>
          <w:tcPr>
            <w:tcW w:w="180" w:type="dxa"/>
          </w:tcPr>
          <w:p w14:paraId="272BD2DA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5744B675" w14:textId="35EC5F2B" w:rsidR="00B90F52" w:rsidRPr="004B3F1E" w:rsidRDefault="00CF326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E547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FC03D9" w:rsidRPr="00E547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218885D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413CF" w14:textId="21BC4301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180" w:type="dxa"/>
            <w:vAlign w:val="bottom"/>
          </w:tcPr>
          <w:p w14:paraId="22E88C46" w14:textId="77777777" w:rsidR="00B90F52" w:rsidRPr="004B3F1E" w:rsidRDefault="00B90F52" w:rsidP="00B90F5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1A03" w14:textId="52380D08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(253)</w:t>
            </w:r>
          </w:p>
        </w:tc>
        <w:tc>
          <w:tcPr>
            <w:tcW w:w="180" w:type="dxa"/>
          </w:tcPr>
          <w:p w14:paraId="71A4CD50" w14:textId="77777777" w:rsidR="00B90F52" w:rsidRPr="004B3F1E" w:rsidRDefault="00B90F52" w:rsidP="00B9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5694D" w14:textId="269E8DF5" w:rsidR="00B90F52" w:rsidRPr="004B3F1E" w:rsidRDefault="00B90F52" w:rsidP="00B90F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1,012</w:t>
            </w:r>
          </w:p>
        </w:tc>
      </w:tr>
    </w:tbl>
    <w:p w14:paraId="42FACCEC" w14:textId="4DC9638C" w:rsidR="003126CF" w:rsidRDefault="003126CF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41FCC9AD" w14:textId="77777777" w:rsidR="003126CF" w:rsidRDefault="0031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A2477D" w:rsidRPr="004B3F1E" w14:paraId="330FADAA" w14:textId="77777777" w:rsidTr="00E16838">
        <w:tc>
          <w:tcPr>
            <w:tcW w:w="4410" w:type="dxa"/>
            <w:gridSpan w:val="2"/>
          </w:tcPr>
          <w:p w14:paraId="2A944BC8" w14:textId="77777777" w:rsidR="00A2477D" w:rsidRPr="004B3F1E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162C0D87" w14:textId="77777777" w:rsidR="00A2477D" w:rsidRPr="004B3F1E" w:rsidRDefault="00A2477D" w:rsidP="00A2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B3F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2477D" w:rsidRPr="004B3F1E" w14:paraId="548710D8" w14:textId="77777777" w:rsidTr="00E16838">
        <w:tc>
          <w:tcPr>
            <w:tcW w:w="4140" w:type="dxa"/>
          </w:tcPr>
          <w:p w14:paraId="7B862061" w14:textId="77777777" w:rsidR="00A2477D" w:rsidRPr="004B3F1E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53055" w14:textId="77777777" w:rsidR="00A2477D" w:rsidRPr="004B3F1E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D6C19E6" w14:textId="42E514BC" w:rsidR="00A2477D" w:rsidRPr="004B3F1E" w:rsidRDefault="00233223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72A7168" w14:textId="77777777" w:rsidR="00A2477D" w:rsidRPr="004B3F1E" w:rsidRDefault="00A2477D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24D8F80" w14:textId="23162006" w:rsidR="00A2477D" w:rsidRPr="004B3F1E" w:rsidRDefault="00233223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2477D" w:rsidRPr="004B3F1E" w14:paraId="7613292C" w14:textId="77777777" w:rsidTr="00E16838">
        <w:tc>
          <w:tcPr>
            <w:tcW w:w="4140" w:type="dxa"/>
          </w:tcPr>
          <w:p w14:paraId="5C9E0529" w14:textId="77777777" w:rsidR="00A2477D" w:rsidRPr="004B3F1E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8D5CE" w14:textId="77777777" w:rsidR="00A2477D" w:rsidRPr="004B3F1E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6F067E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58F4A1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AD8AB2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EB011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A58179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64DE31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ACD277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77D" w:rsidRPr="004B3F1E" w14:paraId="18857170" w14:textId="77777777" w:rsidTr="00E16838">
        <w:tc>
          <w:tcPr>
            <w:tcW w:w="4140" w:type="dxa"/>
          </w:tcPr>
          <w:p w14:paraId="581F6642" w14:textId="77777777" w:rsidR="00A2477D" w:rsidRPr="004B3F1E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2D3C2" w14:textId="77777777" w:rsidR="00A2477D" w:rsidRPr="004B3F1E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A294E3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36B963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72B42E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576F870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25D593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7F5007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2DFE66" w14:textId="77777777" w:rsidR="00A2477D" w:rsidRPr="004B3F1E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3223" w:rsidRPr="004B3F1E" w14:paraId="60C5BB64" w14:textId="77777777" w:rsidTr="00E16838">
        <w:tc>
          <w:tcPr>
            <w:tcW w:w="4410" w:type="dxa"/>
            <w:gridSpan w:val="2"/>
          </w:tcPr>
          <w:p w14:paraId="525D9C32" w14:textId="5E9013D7" w:rsidR="00233223" w:rsidRPr="004B3F1E" w:rsidRDefault="0076309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6C3E0114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C5115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7F4CFF" w14:textId="377D4944" w:rsidR="00233223" w:rsidRPr="004B3F1E" w:rsidRDefault="00911C8B" w:rsidP="00CC40D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126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E43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1,782</w:t>
            </w:r>
          </w:p>
        </w:tc>
        <w:tc>
          <w:tcPr>
            <w:tcW w:w="270" w:type="dxa"/>
          </w:tcPr>
          <w:p w14:paraId="3EB9BF95" w14:textId="77777777" w:rsidR="00233223" w:rsidRPr="00B90F52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F79503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1C84C9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1ECDB0" w14:textId="11B738A4" w:rsidR="00233223" w:rsidRPr="004B3F1E" w:rsidRDefault="00B90F52" w:rsidP="0023322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211,182</w:t>
            </w:r>
          </w:p>
        </w:tc>
      </w:tr>
      <w:tr w:rsidR="00233223" w:rsidRPr="004B3F1E" w14:paraId="3BB0A7A1" w14:textId="77777777" w:rsidTr="00371F59">
        <w:tc>
          <w:tcPr>
            <w:tcW w:w="4140" w:type="dxa"/>
          </w:tcPr>
          <w:p w14:paraId="1CB2DF18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14:paraId="1525678D" w14:textId="77777777" w:rsidR="00233223" w:rsidRPr="004B3F1E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0238CE" w14:textId="338929DF" w:rsidR="00233223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B4A139A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DEA97A" w14:textId="629EE344" w:rsidR="00233223" w:rsidRPr="004B3F1E" w:rsidRDefault="00911C8B" w:rsidP="00CC40D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126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5E43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</w:p>
        </w:tc>
        <w:tc>
          <w:tcPr>
            <w:tcW w:w="270" w:type="dxa"/>
          </w:tcPr>
          <w:p w14:paraId="00187F72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DDEEE3" w14:textId="62653005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B225654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56B026" w14:textId="1B1B0E09" w:rsidR="00233223" w:rsidRPr="004B3F1E" w:rsidRDefault="00B90F52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42,065</w:t>
            </w:r>
          </w:p>
        </w:tc>
      </w:tr>
      <w:tr w:rsidR="003126CF" w:rsidRPr="004B3F1E" w14:paraId="7EE24AF7" w14:textId="77777777" w:rsidTr="003126CF">
        <w:tc>
          <w:tcPr>
            <w:tcW w:w="4140" w:type="dxa"/>
          </w:tcPr>
          <w:p w14:paraId="208BC88E" w14:textId="4C97F08A" w:rsidR="003126CF" w:rsidRPr="004B3F1E" w:rsidRDefault="003126CF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E20">
              <w:rPr>
                <w:rFonts w:asciiTheme="majorBidi" w:hAnsiTheme="majorBidi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270" w:type="dxa"/>
          </w:tcPr>
          <w:p w14:paraId="2D99B0B3" w14:textId="77777777" w:rsidR="003126CF" w:rsidRPr="004B3F1E" w:rsidRDefault="003126CF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1C96F2" w14:textId="77777777" w:rsidR="003126CF" w:rsidRDefault="003126CF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7AC89" w14:textId="77777777" w:rsidR="003126CF" w:rsidRPr="004B3F1E" w:rsidRDefault="003126CF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02EFE4" w14:textId="1485FDB5" w:rsidR="003126CF" w:rsidRDefault="003126CF" w:rsidP="00CC40D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E547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70" w:type="dxa"/>
          </w:tcPr>
          <w:p w14:paraId="4BB9DBDD" w14:textId="77777777" w:rsidR="003126CF" w:rsidRPr="004B3F1E" w:rsidRDefault="003126CF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34858D" w14:textId="77777777" w:rsidR="003126CF" w:rsidRPr="004B3F1E" w:rsidRDefault="003126CF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44B03" w14:textId="77777777" w:rsidR="003126CF" w:rsidRPr="004B3F1E" w:rsidRDefault="003126CF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EE954B" w14:textId="5B9F269B" w:rsidR="003126C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223" w:rsidRPr="004B3F1E" w14:paraId="47190265" w14:textId="77777777" w:rsidTr="00371F59">
        <w:tc>
          <w:tcPr>
            <w:tcW w:w="4140" w:type="dxa"/>
          </w:tcPr>
          <w:p w14:paraId="031B8EDA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14:paraId="5343FFFC" w14:textId="77777777" w:rsidR="00233223" w:rsidRPr="004B3F1E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C048A1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F306A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E129F3" w14:textId="139EAA16" w:rsidR="00233223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270" w:type="dxa"/>
          </w:tcPr>
          <w:p w14:paraId="25132825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F7D740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99ADA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6668D" w14:textId="60D47E40" w:rsidR="00233223" w:rsidRPr="004B3F1E" w:rsidRDefault="00B90F52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</w:tr>
      <w:tr w:rsidR="00233223" w:rsidRPr="004B3F1E" w14:paraId="0AFF2B2E" w14:textId="77777777" w:rsidTr="00E16838">
        <w:tc>
          <w:tcPr>
            <w:tcW w:w="4410" w:type="dxa"/>
            <w:gridSpan w:val="2"/>
            <w:shd w:val="clear" w:color="auto" w:fill="auto"/>
          </w:tcPr>
          <w:p w14:paraId="257DA7FF" w14:textId="0E73A068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ค่าใช้จ่ายที่สามารถนำมาหักภาษีได้เพิ่มเติม</w:t>
            </w:r>
            <w:r w:rsidR="003711AF" w:rsidRPr="004B3F1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และอื่น</w:t>
            </w:r>
            <w:r w:rsidR="00295AF5" w:rsidRPr="004B3F1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3711AF" w:rsidRPr="004B3F1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2AA2A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6706DD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F44EC" w14:textId="7A923DCA" w:rsidR="00233223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E547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2,80</w:t>
            </w:r>
            <w:r w:rsidR="005E43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83D625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B1D10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56BD8F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B3137A" w14:textId="35AC7524" w:rsidR="00233223" w:rsidRPr="004B3F1E" w:rsidRDefault="00B90F52" w:rsidP="0023322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(5,107)</w:t>
            </w:r>
          </w:p>
        </w:tc>
      </w:tr>
      <w:tr w:rsidR="009B4E5D" w:rsidRPr="004B3F1E" w14:paraId="272F497E" w14:textId="77777777" w:rsidTr="00036DD1">
        <w:tc>
          <w:tcPr>
            <w:tcW w:w="4410" w:type="dxa"/>
            <w:gridSpan w:val="2"/>
            <w:shd w:val="clear" w:color="auto" w:fill="auto"/>
          </w:tcPr>
          <w:p w14:paraId="6CA283A2" w14:textId="093FDBFC" w:rsidR="009B4E5D" w:rsidRDefault="009B4E5D" w:rsidP="009B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ส่วนต่ำกว่าทุนจากการ</w:t>
            </w:r>
            <w:r w:rsidR="008258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รวมธุรกิจ</w:t>
            </w:r>
          </w:p>
          <w:p w14:paraId="0A1B19A5" w14:textId="47F33801" w:rsidR="009B4E5D" w:rsidRPr="009B4E5D" w:rsidRDefault="009B4E5D" w:rsidP="009B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B37D3F" w14:textId="77777777" w:rsidR="009B4E5D" w:rsidRPr="004B3F1E" w:rsidRDefault="009B4E5D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D8BD78" w14:textId="77777777" w:rsidR="009B4E5D" w:rsidRPr="004B3F1E" w:rsidRDefault="009B4E5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E9676E" w14:textId="052D2750" w:rsidR="009B4E5D" w:rsidRPr="00911C8B" w:rsidRDefault="009B4E5D" w:rsidP="00911C8B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270" w:type="dxa"/>
            <w:shd w:val="clear" w:color="auto" w:fill="auto"/>
          </w:tcPr>
          <w:p w14:paraId="3231C1B3" w14:textId="77777777" w:rsidR="009B4E5D" w:rsidRPr="004B3F1E" w:rsidRDefault="009B4E5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0C898" w14:textId="77777777" w:rsidR="009B4E5D" w:rsidRPr="004B3F1E" w:rsidRDefault="009B4E5D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7C3D84" w14:textId="77777777" w:rsidR="009B4E5D" w:rsidRPr="004B3F1E" w:rsidRDefault="009B4E5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0EA09" w14:textId="50805A6F" w:rsidR="009B4E5D" w:rsidRPr="004B3F1E" w:rsidRDefault="009B4E5D" w:rsidP="0023322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</w:tr>
      <w:tr w:rsidR="00ED6E5E" w:rsidRPr="004B3F1E" w14:paraId="12E30300" w14:textId="77777777" w:rsidTr="00E16838">
        <w:tc>
          <w:tcPr>
            <w:tcW w:w="4140" w:type="dxa"/>
            <w:shd w:val="clear" w:color="auto" w:fill="auto"/>
          </w:tcPr>
          <w:p w14:paraId="14640755" w14:textId="66BD64E6" w:rsidR="00ED6E5E" w:rsidRPr="004B3F1E" w:rsidRDefault="00ED6E5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6E5E">
              <w:rPr>
                <w:rFonts w:asciiTheme="majorBidi" w:hAnsi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270" w:type="dxa"/>
            <w:shd w:val="clear" w:color="auto" w:fill="auto"/>
          </w:tcPr>
          <w:p w14:paraId="5C79F91B" w14:textId="77777777" w:rsidR="00ED6E5E" w:rsidRPr="004B3F1E" w:rsidRDefault="00ED6E5E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6679C" w14:textId="77777777" w:rsidR="00ED6E5E" w:rsidRPr="004B3F1E" w:rsidRDefault="00ED6E5E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D1AD9A" w14:textId="77777777" w:rsidR="00ED6E5E" w:rsidRPr="004B3F1E" w:rsidRDefault="00ED6E5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DD64B" w14:textId="52412EF3" w:rsidR="00ED6E5E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70" w:type="dxa"/>
            <w:shd w:val="clear" w:color="auto" w:fill="auto"/>
          </w:tcPr>
          <w:p w14:paraId="0E12E3ED" w14:textId="77777777" w:rsidR="00ED6E5E" w:rsidRPr="004B3F1E" w:rsidRDefault="00ED6E5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EA523" w14:textId="77777777" w:rsidR="00ED6E5E" w:rsidRPr="004B3F1E" w:rsidRDefault="00ED6E5E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D1DF5E" w14:textId="77777777" w:rsidR="00ED6E5E" w:rsidRPr="004B3F1E" w:rsidRDefault="00ED6E5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30711" w14:textId="2B9C33DC" w:rsidR="00ED6E5E" w:rsidRDefault="00911C8B" w:rsidP="00911C8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33223" w:rsidRPr="004B3F1E" w14:paraId="022BF7AE" w14:textId="77777777" w:rsidTr="00E16838">
        <w:tc>
          <w:tcPr>
            <w:tcW w:w="4140" w:type="dxa"/>
            <w:shd w:val="clear" w:color="auto" w:fill="auto"/>
          </w:tcPr>
          <w:p w14:paraId="5C2321AA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ACF6E1E" w14:textId="77777777" w:rsidR="00233223" w:rsidRPr="004B3F1E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05C4D" w14:textId="1E2C4158" w:rsidR="00233223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12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</w:t>
            </w:r>
            <w:r w:rsidR="00E5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8A1C2EC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FC67A" w14:textId="04B72298" w:rsidR="00233223" w:rsidRPr="004B3F1E" w:rsidRDefault="003126CF" w:rsidP="00CC40D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</w:t>
            </w:r>
            <w:r w:rsidR="00A71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270" w:type="dxa"/>
            <w:shd w:val="clear" w:color="auto" w:fill="auto"/>
          </w:tcPr>
          <w:p w14:paraId="082E2225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0A79A" w14:textId="1B68BB47" w:rsidR="00233223" w:rsidRPr="004B3F1E" w:rsidRDefault="00B90F52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18.4</w:t>
            </w:r>
          </w:p>
        </w:tc>
        <w:tc>
          <w:tcPr>
            <w:tcW w:w="270" w:type="dxa"/>
            <w:shd w:val="clear" w:color="auto" w:fill="auto"/>
          </w:tcPr>
          <w:p w14:paraId="018AA7B3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02F1B" w14:textId="7439312A" w:rsidR="00233223" w:rsidRPr="004B3F1E" w:rsidRDefault="00B90F52" w:rsidP="0023322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38,779</w:t>
            </w:r>
          </w:p>
        </w:tc>
      </w:tr>
      <w:tr w:rsidR="003126CF" w:rsidRPr="004B3F1E" w14:paraId="41369D52" w14:textId="77777777" w:rsidTr="003126CF">
        <w:tc>
          <w:tcPr>
            <w:tcW w:w="4140" w:type="dxa"/>
            <w:shd w:val="clear" w:color="auto" w:fill="auto"/>
          </w:tcPr>
          <w:p w14:paraId="15D1C6FB" w14:textId="77777777" w:rsidR="003126CF" w:rsidRPr="004B3F1E" w:rsidRDefault="003126CF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CB59DC" w14:textId="77777777" w:rsidR="003126CF" w:rsidRPr="004B3F1E" w:rsidRDefault="003126CF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31C1F" w14:textId="77777777" w:rsidR="003126CF" w:rsidRDefault="003126CF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9AAAE1" w14:textId="77777777" w:rsidR="003126CF" w:rsidRPr="004B3F1E" w:rsidRDefault="003126CF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A3682" w14:textId="77777777" w:rsidR="003126CF" w:rsidRDefault="003126CF" w:rsidP="00CC40D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29D89F" w14:textId="77777777" w:rsidR="003126CF" w:rsidRPr="004B3F1E" w:rsidRDefault="003126CF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7F280" w14:textId="77777777" w:rsidR="003126CF" w:rsidRDefault="003126CF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CEEED1" w14:textId="77777777" w:rsidR="003126CF" w:rsidRPr="004B3F1E" w:rsidRDefault="003126CF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CAB5A" w14:textId="77777777" w:rsidR="003126CF" w:rsidRDefault="003126CF" w:rsidP="0023322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B546E" w:rsidRPr="004B3F1E" w14:paraId="34E88FBF" w14:textId="77777777" w:rsidTr="00233223">
        <w:trPr>
          <w:tblHeader/>
        </w:trPr>
        <w:tc>
          <w:tcPr>
            <w:tcW w:w="4410" w:type="dxa"/>
            <w:gridSpan w:val="2"/>
          </w:tcPr>
          <w:p w14:paraId="2AEBC0D9" w14:textId="77777777" w:rsidR="004B546E" w:rsidRPr="004B3F1E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3152147B" w14:textId="77777777" w:rsidR="004B546E" w:rsidRPr="004B3F1E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95A" w:rsidRPr="004B3F1E" w14:paraId="3ECFE7F9" w14:textId="77777777" w:rsidTr="00233223">
        <w:trPr>
          <w:tblHeader/>
        </w:trPr>
        <w:tc>
          <w:tcPr>
            <w:tcW w:w="4140" w:type="dxa"/>
          </w:tcPr>
          <w:p w14:paraId="58DF5CCA" w14:textId="77777777" w:rsidR="0084795A" w:rsidRPr="004B3F1E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79963" w14:textId="77777777" w:rsidR="0084795A" w:rsidRPr="004B3F1E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4C422F0" w14:textId="50327CD0" w:rsidR="0084795A" w:rsidRPr="004B3F1E" w:rsidRDefault="0023322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37D1EF6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5219B209" w14:textId="4540BFFE" w:rsidR="0084795A" w:rsidRPr="004B3F1E" w:rsidRDefault="0023322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90F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4795A" w:rsidRPr="004B3F1E" w14:paraId="6F7BF935" w14:textId="77777777" w:rsidTr="00233223">
        <w:trPr>
          <w:tblHeader/>
        </w:trPr>
        <w:tc>
          <w:tcPr>
            <w:tcW w:w="4140" w:type="dxa"/>
          </w:tcPr>
          <w:p w14:paraId="49031A17" w14:textId="77777777" w:rsidR="0084795A" w:rsidRPr="004B3F1E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CCE02" w14:textId="77777777" w:rsidR="0084795A" w:rsidRPr="004B3F1E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47DA8C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981310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201D5D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133661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19E68E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AE9BB8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98BC49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795A" w:rsidRPr="004B3F1E" w14:paraId="0B9AE067" w14:textId="77777777" w:rsidTr="00233223">
        <w:trPr>
          <w:tblHeader/>
        </w:trPr>
        <w:tc>
          <w:tcPr>
            <w:tcW w:w="4140" w:type="dxa"/>
          </w:tcPr>
          <w:p w14:paraId="02146B68" w14:textId="77777777" w:rsidR="0084795A" w:rsidRPr="004B3F1E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91FB7" w14:textId="77777777" w:rsidR="0084795A" w:rsidRPr="004B3F1E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F28C65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00D22A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8B5612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D71CEF4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1D1505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BC4B5E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A413DE" w14:textId="77777777" w:rsidR="0084795A" w:rsidRPr="004B3F1E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3223" w:rsidRPr="004B3F1E" w14:paraId="19BDAF2B" w14:textId="77777777" w:rsidTr="00233223">
        <w:tc>
          <w:tcPr>
            <w:tcW w:w="4410" w:type="dxa"/>
            <w:gridSpan w:val="2"/>
          </w:tcPr>
          <w:p w14:paraId="4F9F7E19" w14:textId="61B479E9" w:rsidR="00233223" w:rsidRPr="004B3F1E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34B56524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5EAAC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38A518" w14:textId="08BF50F1" w:rsidR="00233223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FC03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4,58</w:t>
            </w:r>
            <w:r w:rsidR="008B75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E227709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3D94FF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89D6E0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0519DA" w14:textId="04F6069A" w:rsidR="00233223" w:rsidRPr="004B3F1E" w:rsidRDefault="00B90F52" w:rsidP="0023322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34,966</w:t>
            </w:r>
          </w:p>
        </w:tc>
      </w:tr>
      <w:tr w:rsidR="00233223" w:rsidRPr="004B3F1E" w14:paraId="1B61DBBD" w14:textId="77777777" w:rsidTr="00233223">
        <w:tc>
          <w:tcPr>
            <w:tcW w:w="4140" w:type="dxa"/>
          </w:tcPr>
          <w:p w14:paraId="1CF5B88D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14:paraId="19B5A7FB" w14:textId="77777777" w:rsidR="00233223" w:rsidRPr="004B3F1E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FA08D8" w14:textId="07F0C555" w:rsidR="00233223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B323D4E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66B653" w14:textId="0C860489" w:rsidR="00233223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</w:t>
            </w:r>
            <w:r w:rsidR="00FC03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270" w:type="dxa"/>
          </w:tcPr>
          <w:p w14:paraId="4C6D5196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FD39E" w14:textId="635EF050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DC60BFE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706F0" w14:textId="0D87DA19" w:rsidR="00233223" w:rsidRPr="004B3F1E" w:rsidRDefault="00B90F52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6,993</w:t>
            </w:r>
          </w:p>
        </w:tc>
      </w:tr>
      <w:tr w:rsidR="00550E20" w:rsidRPr="004B3F1E" w14:paraId="22C7AADE" w14:textId="77777777" w:rsidTr="00550E20">
        <w:tc>
          <w:tcPr>
            <w:tcW w:w="4140" w:type="dxa"/>
          </w:tcPr>
          <w:p w14:paraId="4FC7DBFA" w14:textId="470FFEB7" w:rsidR="00550E20" w:rsidRPr="004B3F1E" w:rsidRDefault="00550E20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E20">
              <w:rPr>
                <w:rFonts w:asciiTheme="majorBidi" w:hAnsiTheme="majorBidi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270" w:type="dxa"/>
          </w:tcPr>
          <w:p w14:paraId="414EE834" w14:textId="77777777" w:rsidR="00550E20" w:rsidRPr="004B3F1E" w:rsidRDefault="00550E20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2ED954" w14:textId="77777777" w:rsidR="00550E20" w:rsidRDefault="00550E20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4151A" w14:textId="77777777" w:rsidR="00550E20" w:rsidRPr="004B3F1E" w:rsidRDefault="00550E20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BA5903" w14:textId="36E1D258" w:rsidR="00550E20" w:rsidRDefault="00550E20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</w:tcPr>
          <w:p w14:paraId="42F5CEBC" w14:textId="77777777" w:rsidR="00550E20" w:rsidRPr="004B3F1E" w:rsidRDefault="00550E20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08EBDE" w14:textId="77777777" w:rsidR="00550E20" w:rsidRPr="004B3F1E" w:rsidRDefault="00550E20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DA13A" w14:textId="77777777" w:rsidR="00550E20" w:rsidRPr="004B3F1E" w:rsidRDefault="00550E20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2F1865" w14:textId="33FE0248" w:rsidR="00550E20" w:rsidRDefault="00BE369C" w:rsidP="00B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223" w:rsidRPr="004B3F1E" w14:paraId="6A97C7D0" w14:textId="77777777" w:rsidTr="00233223">
        <w:tc>
          <w:tcPr>
            <w:tcW w:w="4140" w:type="dxa"/>
          </w:tcPr>
          <w:p w14:paraId="14379E21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14:paraId="34BA21DE" w14:textId="77777777" w:rsidR="00233223" w:rsidRPr="004B3F1E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B21F3B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5159E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FB198E" w14:textId="277A64E2" w:rsidR="00233223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8308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710172F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561B32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E450E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BCF2E" w14:textId="72D1D18D" w:rsidR="00233223" w:rsidRPr="004B3F1E" w:rsidRDefault="00B90F52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233223" w:rsidRPr="004B3F1E" w14:paraId="5C4E19B8" w14:textId="77777777" w:rsidTr="00233223">
        <w:tc>
          <w:tcPr>
            <w:tcW w:w="4410" w:type="dxa"/>
            <w:gridSpan w:val="2"/>
            <w:shd w:val="clear" w:color="auto" w:fill="auto"/>
          </w:tcPr>
          <w:p w14:paraId="5BD967ED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ค่าใช้จ่ายที่สามารถนำมาหักภาษีได้เพิ่มเติม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4E87B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079A6A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BBA549" w14:textId="4AC8667B" w:rsidR="00233223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</w:t>
            </w:r>
            <w:r w:rsidR="00550E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C08DA8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718FC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5642CF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DA8B6" w14:textId="6081C1BC" w:rsidR="00233223" w:rsidRPr="004B3F1E" w:rsidRDefault="00B90F52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(557)</w:t>
            </w:r>
          </w:p>
        </w:tc>
      </w:tr>
      <w:tr w:rsidR="00233223" w:rsidRPr="004B3F1E" w14:paraId="47268CFA" w14:textId="77777777" w:rsidTr="00233223">
        <w:tc>
          <w:tcPr>
            <w:tcW w:w="4410" w:type="dxa"/>
            <w:gridSpan w:val="2"/>
            <w:shd w:val="clear" w:color="auto" w:fill="auto"/>
          </w:tcPr>
          <w:p w14:paraId="3B3D8C40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A3603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36E4DC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F6A89B" w14:textId="2572CE2A" w:rsidR="00233223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(11,510)</w:t>
            </w:r>
          </w:p>
        </w:tc>
        <w:tc>
          <w:tcPr>
            <w:tcW w:w="270" w:type="dxa"/>
            <w:shd w:val="clear" w:color="auto" w:fill="auto"/>
          </w:tcPr>
          <w:p w14:paraId="58AF3699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E61D3" w14:textId="77777777" w:rsidR="00233223" w:rsidRPr="004B3F1E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8BB81E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30FEB" w14:textId="76739166" w:rsidR="00233223" w:rsidRPr="004B3F1E" w:rsidRDefault="00B90F52" w:rsidP="002332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14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5,910)</w:t>
            </w:r>
          </w:p>
        </w:tc>
      </w:tr>
      <w:tr w:rsidR="00911C8B" w:rsidRPr="004B3F1E" w14:paraId="2D254EEC" w14:textId="77777777" w:rsidTr="00233223">
        <w:tc>
          <w:tcPr>
            <w:tcW w:w="4410" w:type="dxa"/>
            <w:gridSpan w:val="2"/>
            <w:shd w:val="clear" w:color="auto" w:fill="auto"/>
          </w:tcPr>
          <w:p w14:paraId="460D1B82" w14:textId="4C73FF3B" w:rsidR="00911C8B" w:rsidRPr="004B3F1E" w:rsidRDefault="00911C8B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6E5E">
              <w:rPr>
                <w:rFonts w:asciiTheme="majorBidi" w:hAnsi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E5360B" w14:textId="77777777" w:rsidR="00911C8B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5752D0" w14:textId="77777777" w:rsidR="00911C8B" w:rsidRPr="004B3F1E" w:rsidRDefault="00911C8B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10B122" w14:textId="623889DA" w:rsidR="00911C8B" w:rsidRPr="00911C8B" w:rsidRDefault="00911C8B" w:rsidP="00911C8B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C8B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77682856" w14:textId="77777777" w:rsidR="00911C8B" w:rsidRPr="004B3F1E" w:rsidRDefault="00911C8B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053EA" w14:textId="77777777" w:rsidR="00911C8B" w:rsidRPr="004B3F1E" w:rsidRDefault="00911C8B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002EC5" w14:textId="77777777" w:rsidR="00911C8B" w:rsidRPr="004B3F1E" w:rsidRDefault="00911C8B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F11AA" w14:textId="19136A14" w:rsidR="00911C8B" w:rsidRDefault="00911C8B" w:rsidP="00911C8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33223" w:rsidRPr="004B3F1E" w14:paraId="26174C13" w14:textId="77777777" w:rsidTr="00233223">
        <w:tc>
          <w:tcPr>
            <w:tcW w:w="4140" w:type="dxa"/>
            <w:shd w:val="clear" w:color="auto" w:fill="auto"/>
          </w:tcPr>
          <w:p w14:paraId="2CFB2E29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B269E7B" w14:textId="77777777" w:rsidR="00233223" w:rsidRPr="004B3F1E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AA861" w14:textId="0FE6E351" w:rsidR="00233223" w:rsidRPr="004B3F1E" w:rsidRDefault="00550E20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9.</w:t>
            </w:r>
            <w:r w:rsidR="00FC03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3A66F4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C970D" w14:textId="60E3F25C" w:rsidR="00233223" w:rsidRPr="004B3F1E" w:rsidRDefault="00FC03D9" w:rsidP="00CC40D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</w:t>
            </w:r>
            <w:r w:rsidR="00F76B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830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28BA3AA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297B6" w14:textId="454F322A" w:rsidR="00233223" w:rsidRPr="004B3F1E" w:rsidRDefault="00B90F52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1.6</w:t>
            </w:r>
          </w:p>
        </w:tc>
        <w:tc>
          <w:tcPr>
            <w:tcW w:w="270" w:type="dxa"/>
            <w:shd w:val="clear" w:color="auto" w:fill="auto"/>
          </w:tcPr>
          <w:p w14:paraId="3E52EA9F" w14:textId="77777777" w:rsidR="00233223" w:rsidRPr="004B3F1E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FB6DF" w14:textId="02715577" w:rsidR="00233223" w:rsidRPr="004B3F1E" w:rsidRDefault="002414FA" w:rsidP="002332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76B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66CE3E2E" w14:textId="27D2BEBA" w:rsidR="003126CF" w:rsidRDefault="003126CF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AEBBBE3" w14:textId="01BF0E87" w:rsidR="003126CF" w:rsidRDefault="0031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990"/>
        <w:gridCol w:w="270"/>
        <w:gridCol w:w="900"/>
        <w:gridCol w:w="270"/>
        <w:gridCol w:w="810"/>
        <w:gridCol w:w="270"/>
        <w:gridCol w:w="720"/>
        <w:gridCol w:w="270"/>
        <w:gridCol w:w="810"/>
        <w:gridCol w:w="270"/>
        <w:gridCol w:w="990"/>
      </w:tblGrid>
      <w:tr w:rsidR="00792A69" w:rsidRPr="004B3F1E" w14:paraId="65C4F668" w14:textId="77777777" w:rsidTr="004332DB">
        <w:trPr>
          <w:tblHeader/>
        </w:trPr>
        <w:tc>
          <w:tcPr>
            <w:tcW w:w="2070" w:type="dxa"/>
          </w:tcPr>
          <w:p w14:paraId="20EB3C38" w14:textId="28FE6FCD" w:rsidR="00792A69" w:rsidRPr="004B3F1E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5A686CB" w14:textId="77777777" w:rsidR="00792A69" w:rsidRPr="004B3F1E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1"/>
          </w:tcPr>
          <w:p w14:paraId="4F0AA0BB" w14:textId="77777777" w:rsidR="00792A69" w:rsidRPr="004B3F1E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95F89" w:rsidRPr="004B3F1E" w14:paraId="3CDBF114" w14:textId="77777777" w:rsidTr="004332DB">
        <w:trPr>
          <w:tblHeader/>
        </w:trPr>
        <w:tc>
          <w:tcPr>
            <w:tcW w:w="2070" w:type="dxa"/>
          </w:tcPr>
          <w:p w14:paraId="502DD0C4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DDE925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AED901" w14:textId="208DE6D9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7C11F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20B2D48A" w14:textId="611671E4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4B3F1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790823C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9D0F46" w14:textId="12F6AB7C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5FD342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87B39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7421" w:rsidRPr="004B3F1E" w14:paraId="73EE31F6" w14:textId="77777777" w:rsidTr="0047128D">
        <w:tc>
          <w:tcPr>
            <w:tcW w:w="2070" w:type="dxa"/>
            <w:shd w:val="clear" w:color="auto" w:fill="auto"/>
            <w:vAlign w:val="bottom"/>
          </w:tcPr>
          <w:p w14:paraId="5CBC6F05" w14:textId="77777777" w:rsidR="00B95F89" w:rsidRPr="004B3F1E" w:rsidRDefault="00B95F89" w:rsidP="002332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43FBFC17" w14:textId="34CADC20" w:rsidR="00B95F89" w:rsidRPr="004B3F1E" w:rsidRDefault="00065E0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B95F89"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="000B416E"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="00B95F89"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551EC213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5BAA31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D815D7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34EB22" w14:textId="42AE12B9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2E5B1DA" w14:textId="22463A3D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E4C467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4F4C7B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A569DD" w14:textId="0435D2D8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13DB4344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0BB2CA4" w14:textId="1FE658E0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AC7303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DC4EEFC" w14:textId="62EC49E3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1142E5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DDB725E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</w:p>
          <w:p w14:paraId="3C3FFCB8" w14:textId="06BF3F04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7DCEFB27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1E13F23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F6F1145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</w:t>
            </w:r>
          </w:p>
          <w:p w14:paraId="1793A7BF" w14:textId="72F663E6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16970595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47F4D3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125246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F881B37" w14:textId="5C71212B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E942221" w14:textId="238901A5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92A69" w:rsidRPr="004B3F1E" w14:paraId="6F6B011C" w14:textId="77777777" w:rsidTr="004332DB">
        <w:tc>
          <w:tcPr>
            <w:tcW w:w="2070" w:type="dxa"/>
          </w:tcPr>
          <w:p w14:paraId="13FFB2BD" w14:textId="77777777" w:rsidR="00792A69" w:rsidRPr="004B3F1E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FA9AD1" w14:textId="77777777" w:rsidR="00792A69" w:rsidRPr="004B3F1E" w:rsidRDefault="00792A69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570" w:type="dxa"/>
            <w:gridSpan w:val="11"/>
          </w:tcPr>
          <w:p w14:paraId="4D41C68E" w14:textId="77777777" w:rsidR="00792A69" w:rsidRPr="004B3F1E" w:rsidRDefault="00792A69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7421" w:rsidRPr="004B3F1E" w14:paraId="454F4209" w14:textId="77777777" w:rsidTr="0047128D">
        <w:tc>
          <w:tcPr>
            <w:tcW w:w="2070" w:type="dxa"/>
            <w:shd w:val="clear" w:color="auto" w:fill="auto"/>
          </w:tcPr>
          <w:p w14:paraId="771692F8" w14:textId="3685FB4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712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2F8548EF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11216A" w14:textId="0C122795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3BB9F3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595BF9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2A17E1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E2E3F7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504151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EE677F2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946F9B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8A79E1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A728E25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7C40060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7421" w:rsidRPr="004B3F1E" w14:paraId="76720453" w14:textId="77777777" w:rsidTr="0047128D">
        <w:tc>
          <w:tcPr>
            <w:tcW w:w="2070" w:type="dxa"/>
            <w:shd w:val="clear" w:color="auto" w:fill="auto"/>
          </w:tcPr>
          <w:p w14:paraId="76EC65B9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</w:t>
            </w:r>
          </w:p>
          <w:p w14:paraId="0CA520F9" w14:textId="443D26D2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2261FAFE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EEB1CC" w14:textId="274BCF71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7A193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6E3C4D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0C1CC9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B8F115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0596F4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67D1728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EE57EF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B05613" w14:textId="30765DC8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0E2E01C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ABC5769" w14:textId="77777777" w:rsidR="00B95F89" w:rsidRPr="004B3F1E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1118" w:rsidRPr="004B3F1E" w14:paraId="78D701D2" w14:textId="77777777" w:rsidTr="0047128D">
        <w:tc>
          <w:tcPr>
            <w:tcW w:w="2070" w:type="dxa"/>
            <w:shd w:val="clear" w:color="auto" w:fill="auto"/>
          </w:tcPr>
          <w:p w14:paraId="0F1CD24D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4B3F1E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389B033" w14:textId="73FE52C0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BC880C" w14:textId="70EB1594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2,166</w:t>
            </w:r>
          </w:p>
        </w:tc>
        <w:tc>
          <w:tcPr>
            <w:tcW w:w="270" w:type="dxa"/>
          </w:tcPr>
          <w:p w14:paraId="5EBC176A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0DB1C4A" w14:textId="4ECE167F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70" w:type="dxa"/>
            <w:vAlign w:val="center"/>
          </w:tcPr>
          <w:p w14:paraId="20D93A78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8A4E389" w14:textId="7D4A163F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8B9E5B8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EAEB3B7" w14:textId="6035BDBD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F312E4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CCA0A00" w14:textId="47F894C0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DEE8D85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3B81A54" w14:textId="5DAA69F2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2,575</w:t>
            </w:r>
          </w:p>
        </w:tc>
      </w:tr>
      <w:tr w:rsidR="00A91118" w:rsidRPr="004B3F1E" w14:paraId="4557096C" w14:textId="77777777" w:rsidTr="0047128D">
        <w:tc>
          <w:tcPr>
            <w:tcW w:w="2070" w:type="dxa"/>
            <w:shd w:val="clear" w:color="auto" w:fill="auto"/>
          </w:tcPr>
          <w:p w14:paraId="6B6DD87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1DA1976A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0170F58" w14:textId="12B5E6AB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65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270" w:type="dxa"/>
          </w:tcPr>
          <w:p w14:paraId="3FB49E6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F2CA903" w14:textId="242BD592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70" w:type="dxa"/>
            <w:vAlign w:val="center"/>
          </w:tcPr>
          <w:p w14:paraId="3F5C8D4A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CA5285F" w14:textId="1E447B88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70AB235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063721A" w14:textId="08BCE3E4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21CF091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B45A918" w14:textId="266F7473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74CB56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DA95CB9" w14:textId="3E33493C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A91118" w:rsidRPr="004B3F1E" w14:paraId="4A4279F3" w14:textId="77777777" w:rsidTr="0047128D">
        <w:tc>
          <w:tcPr>
            <w:tcW w:w="2070" w:type="dxa"/>
            <w:shd w:val="clear" w:color="auto" w:fill="auto"/>
          </w:tcPr>
          <w:p w14:paraId="3EEDBEE9" w14:textId="25621B92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</w:tcPr>
          <w:p w14:paraId="41C1CA2F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276493C" w14:textId="3E0A1BD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65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270" w:type="dxa"/>
          </w:tcPr>
          <w:p w14:paraId="4EE46CA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C29CF36" w14:textId="2F9A91FB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1,128</w:t>
            </w:r>
          </w:p>
        </w:tc>
        <w:tc>
          <w:tcPr>
            <w:tcW w:w="270" w:type="dxa"/>
            <w:vAlign w:val="center"/>
          </w:tcPr>
          <w:p w14:paraId="5AFF2474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9266E2E" w14:textId="4443C1A2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25D8DBD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A1359E2" w14:textId="517F485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36C2537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6DCA165" w14:textId="1CD32C6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28878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2E4B00B" w14:textId="143526C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A91118" w:rsidRPr="004B3F1E" w14:paraId="68FFA937" w14:textId="77777777" w:rsidTr="0047128D">
        <w:tc>
          <w:tcPr>
            <w:tcW w:w="2070" w:type="dxa"/>
            <w:shd w:val="clear" w:color="auto" w:fill="auto"/>
          </w:tcPr>
          <w:p w14:paraId="37115F15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C88DFA8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0798338" w14:textId="22471C33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6,642</w:t>
            </w:r>
          </w:p>
        </w:tc>
        <w:tc>
          <w:tcPr>
            <w:tcW w:w="270" w:type="dxa"/>
          </w:tcPr>
          <w:p w14:paraId="40ABC5F9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8D6B800" w14:textId="79EACAD5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(3,370)</w:t>
            </w:r>
          </w:p>
        </w:tc>
        <w:tc>
          <w:tcPr>
            <w:tcW w:w="270" w:type="dxa"/>
            <w:vAlign w:val="center"/>
          </w:tcPr>
          <w:p w14:paraId="005DA9FA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44E845C" w14:textId="76684AA6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3387B29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8D9D5E5" w14:textId="1B071962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7EF91BA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CB656BF" w14:textId="6C5C4AD4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A2AD6D8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881073E" w14:textId="3743E3C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3,272</w:t>
            </w:r>
          </w:p>
        </w:tc>
      </w:tr>
      <w:tr w:rsidR="00A91118" w:rsidRPr="004B3F1E" w14:paraId="5644AD9A" w14:textId="77777777" w:rsidTr="0047128D">
        <w:tc>
          <w:tcPr>
            <w:tcW w:w="2070" w:type="dxa"/>
            <w:shd w:val="clear" w:color="auto" w:fill="auto"/>
          </w:tcPr>
          <w:p w14:paraId="765059D3" w14:textId="13EBA18C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41BC93E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392DF67" w14:textId="460FF45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6,390</w:t>
            </w:r>
          </w:p>
        </w:tc>
        <w:tc>
          <w:tcPr>
            <w:tcW w:w="270" w:type="dxa"/>
          </w:tcPr>
          <w:p w14:paraId="34912DB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092866A" w14:textId="5844F1A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3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5,566</w:t>
            </w:r>
          </w:p>
        </w:tc>
        <w:tc>
          <w:tcPr>
            <w:tcW w:w="270" w:type="dxa"/>
            <w:vAlign w:val="center"/>
          </w:tcPr>
          <w:p w14:paraId="503B634E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15D762A" w14:textId="1A04CA9A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98AE008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FC16447" w14:textId="7A658E0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930DBA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2683446" w14:textId="2BAFA32C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2AA0C4A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0A648D4" w14:textId="2321275C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11,956</w:t>
            </w:r>
          </w:p>
        </w:tc>
      </w:tr>
      <w:tr w:rsidR="00A91118" w:rsidRPr="004B3F1E" w14:paraId="53A50F71" w14:textId="77777777" w:rsidTr="0047128D">
        <w:tc>
          <w:tcPr>
            <w:tcW w:w="2070" w:type="dxa"/>
            <w:shd w:val="clear" w:color="auto" w:fill="auto"/>
          </w:tcPr>
          <w:p w14:paraId="330B9F1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2DE4DB48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E1FADB" w14:textId="4B05ECBA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10,864</w:t>
            </w:r>
          </w:p>
        </w:tc>
        <w:tc>
          <w:tcPr>
            <w:tcW w:w="270" w:type="dxa"/>
          </w:tcPr>
          <w:p w14:paraId="7B619FC9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B3BE85D" w14:textId="4CD92B1F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(4,370)</w:t>
            </w:r>
          </w:p>
        </w:tc>
        <w:tc>
          <w:tcPr>
            <w:tcW w:w="270" w:type="dxa"/>
            <w:vAlign w:val="center"/>
          </w:tcPr>
          <w:p w14:paraId="744E2BD9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5F50B9B" w14:textId="58E094F5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4CB292D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0F78488" w14:textId="51584C08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2A41F71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D56D0D8" w14:textId="6923B99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696E169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5525C20" w14:textId="0B3106E9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</w:tr>
      <w:tr w:rsidR="00A91118" w:rsidRPr="004B3F1E" w14:paraId="33718916" w14:textId="77777777" w:rsidTr="0047128D">
        <w:tc>
          <w:tcPr>
            <w:tcW w:w="2070" w:type="dxa"/>
            <w:shd w:val="clear" w:color="auto" w:fill="auto"/>
          </w:tcPr>
          <w:p w14:paraId="7E4E3764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543E21A4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9AFF343" w14:textId="5E4E99A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18,589</w:t>
            </w:r>
          </w:p>
        </w:tc>
        <w:tc>
          <w:tcPr>
            <w:tcW w:w="270" w:type="dxa"/>
          </w:tcPr>
          <w:p w14:paraId="0E14159A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38D7AA1" w14:textId="2C9139B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(2,616)</w:t>
            </w:r>
          </w:p>
        </w:tc>
        <w:tc>
          <w:tcPr>
            <w:tcW w:w="270" w:type="dxa"/>
            <w:vAlign w:val="center"/>
          </w:tcPr>
          <w:p w14:paraId="55A6497B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75DC91A" w14:textId="6681EA33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(301)</w:t>
            </w:r>
          </w:p>
        </w:tc>
        <w:tc>
          <w:tcPr>
            <w:tcW w:w="270" w:type="dxa"/>
            <w:vAlign w:val="center"/>
          </w:tcPr>
          <w:p w14:paraId="13F8C6F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9F67189" w14:textId="4369B34F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E6E7342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E486053" w14:textId="1A94BEA3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9A43693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BCEB138" w14:textId="21E03558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15,672</w:t>
            </w:r>
          </w:p>
        </w:tc>
      </w:tr>
      <w:tr w:rsidR="00A91118" w:rsidRPr="004B3F1E" w14:paraId="4F76E048" w14:textId="77777777" w:rsidTr="0047128D">
        <w:tc>
          <w:tcPr>
            <w:tcW w:w="2070" w:type="dxa"/>
            <w:shd w:val="clear" w:color="auto" w:fill="auto"/>
          </w:tcPr>
          <w:p w14:paraId="25A4DF5E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990" w:type="dxa"/>
          </w:tcPr>
          <w:p w14:paraId="29C8C85F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119F2D6" w14:textId="791D3D9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65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1B85E5D8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ACF4ABC" w14:textId="0E94149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4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7D730222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025CBA9" w14:textId="21029174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502EF3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CA0864B" w14:textId="4910C6D3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54CDF9D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12B40E2" w14:textId="57623DB1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64F671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34F2CCF" w14:textId="5006CF7F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1118" w:rsidRPr="004B3F1E" w14:paraId="506CD6E1" w14:textId="77777777" w:rsidTr="0047128D">
        <w:tc>
          <w:tcPr>
            <w:tcW w:w="2070" w:type="dxa"/>
            <w:shd w:val="clear" w:color="auto" w:fill="auto"/>
          </w:tcPr>
          <w:p w14:paraId="1E871741" w14:textId="532A8094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990" w:type="dxa"/>
          </w:tcPr>
          <w:p w14:paraId="371B871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65CCF26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93DE12" w14:textId="0183A27A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2,673</w:t>
            </w:r>
          </w:p>
        </w:tc>
        <w:tc>
          <w:tcPr>
            <w:tcW w:w="270" w:type="dxa"/>
          </w:tcPr>
          <w:p w14:paraId="26BB40FE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0B79995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3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B90BB0" w14:textId="1183ACEF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(2,673)</w:t>
            </w:r>
          </w:p>
        </w:tc>
        <w:tc>
          <w:tcPr>
            <w:tcW w:w="270" w:type="dxa"/>
            <w:vAlign w:val="center"/>
          </w:tcPr>
          <w:p w14:paraId="6E0260B6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4F49BBF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51708" w14:textId="6C690BBF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9183EB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D87EBED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7EAB82" w14:textId="32728AA9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4866B9A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163D522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DAB077" w14:textId="74EC897F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7B07D94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F562D6E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CE6104" w14:textId="78198B5B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1118" w:rsidRPr="004B3F1E" w14:paraId="5973C4ED" w14:textId="77777777" w:rsidTr="0047128D">
        <w:tc>
          <w:tcPr>
            <w:tcW w:w="2070" w:type="dxa"/>
            <w:shd w:val="clear" w:color="auto" w:fill="auto"/>
          </w:tcPr>
          <w:p w14:paraId="7A7C5C5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03E173E1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FEE5C75" w14:textId="48B48689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20,038</w:t>
            </w:r>
          </w:p>
        </w:tc>
        <w:tc>
          <w:tcPr>
            <w:tcW w:w="270" w:type="dxa"/>
          </w:tcPr>
          <w:p w14:paraId="465D9D7D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06FABF7" w14:textId="778636C2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(7,446)</w:t>
            </w:r>
          </w:p>
        </w:tc>
        <w:tc>
          <w:tcPr>
            <w:tcW w:w="270" w:type="dxa"/>
            <w:vAlign w:val="center"/>
          </w:tcPr>
          <w:p w14:paraId="2724D742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B62BF1D" w14:textId="07079D85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64AA7F5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91A357A" w14:textId="6F3E4BA2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824A23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A62D8C3" w14:textId="79F5974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D228596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06B8FAE" w14:textId="076E8093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12,592</w:t>
            </w:r>
          </w:p>
        </w:tc>
      </w:tr>
      <w:tr w:rsidR="00A91118" w:rsidRPr="004B3F1E" w14:paraId="7B59A206" w14:textId="77777777" w:rsidTr="00065E03">
        <w:tc>
          <w:tcPr>
            <w:tcW w:w="2070" w:type="dxa"/>
            <w:shd w:val="clear" w:color="auto" w:fill="auto"/>
          </w:tcPr>
          <w:p w14:paraId="4C96C23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78AD301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498D5" w14:textId="148FEFE9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67,889</w:t>
            </w:r>
          </w:p>
        </w:tc>
        <w:tc>
          <w:tcPr>
            <w:tcW w:w="270" w:type="dxa"/>
          </w:tcPr>
          <w:p w14:paraId="1B8804B7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99215" w14:textId="37B7E1B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(13,435)</w:t>
            </w:r>
          </w:p>
        </w:tc>
        <w:tc>
          <w:tcPr>
            <w:tcW w:w="270" w:type="dxa"/>
            <w:vAlign w:val="center"/>
          </w:tcPr>
          <w:p w14:paraId="71D612E8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041F9" w14:textId="3455F21B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(301)</w:t>
            </w:r>
          </w:p>
        </w:tc>
        <w:tc>
          <w:tcPr>
            <w:tcW w:w="270" w:type="dxa"/>
            <w:vAlign w:val="center"/>
          </w:tcPr>
          <w:p w14:paraId="6B0FB25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8A47E" w14:textId="43E888AD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C0B525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61870C" w14:textId="5DB9734E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D86DC35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AB90B" w14:textId="63D17CF3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54,153</w:t>
            </w:r>
          </w:p>
        </w:tc>
      </w:tr>
      <w:tr w:rsidR="00A91118" w:rsidRPr="004B3F1E" w14:paraId="47815005" w14:textId="77777777" w:rsidTr="00065E03">
        <w:tc>
          <w:tcPr>
            <w:tcW w:w="2070" w:type="dxa"/>
            <w:shd w:val="clear" w:color="auto" w:fill="auto"/>
          </w:tcPr>
          <w:p w14:paraId="3BD9E64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64D172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03C3C21B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FA486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27B91D12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39CFA1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3833AAFC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13362D5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1B6364B1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F1A8F93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902D9DC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D6CB68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1EA1FD5B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1118" w:rsidRPr="004B3F1E" w14:paraId="16F03EF1" w14:textId="77777777" w:rsidTr="00065E03">
        <w:tc>
          <w:tcPr>
            <w:tcW w:w="2070" w:type="dxa"/>
            <w:shd w:val="clear" w:color="auto" w:fill="auto"/>
          </w:tcPr>
          <w:p w14:paraId="36B12210" w14:textId="54A80433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4474804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468F92E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C431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F157F1F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6BABEF2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53C3F53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3564532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FA9542D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0F00FD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0A5BE0E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178F84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8D88EEF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1118" w:rsidRPr="004B3F1E" w14:paraId="56E95E15" w14:textId="77777777" w:rsidTr="00065E03">
        <w:tc>
          <w:tcPr>
            <w:tcW w:w="2070" w:type="dxa"/>
            <w:shd w:val="clear" w:color="auto" w:fill="auto"/>
          </w:tcPr>
          <w:p w14:paraId="6238A611" w14:textId="26BAAB9D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3247C10E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5C5F8A0" w14:textId="118A2C1B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(3,047)</w:t>
            </w:r>
          </w:p>
        </w:tc>
        <w:tc>
          <w:tcPr>
            <w:tcW w:w="270" w:type="dxa"/>
          </w:tcPr>
          <w:p w14:paraId="16DFD0FE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36162F6" w14:textId="3C26B1C7" w:rsidR="00A91118" w:rsidRDefault="00DE279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270" w:type="dxa"/>
            <w:vAlign w:val="center"/>
          </w:tcPr>
          <w:p w14:paraId="6A1E442B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62A066E" w14:textId="0E3E7152" w:rsidR="00A91118" w:rsidRPr="00065E03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5457783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506B65B" w14:textId="408000A0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D8E8BC3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094955A" w14:textId="12A9A4D0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F326B8B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C54A921" w14:textId="3C401554" w:rsidR="00A91118" w:rsidRDefault="00DE279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(2,440)</w:t>
            </w:r>
          </w:p>
        </w:tc>
      </w:tr>
      <w:tr w:rsidR="00A91118" w:rsidRPr="004B3F1E" w14:paraId="0B4F937B" w14:textId="77777777" w:rsidTr="00065E03">
        <w:tc>
          <w:tcPr>
            <w:tcW w:w="2070" w:type="dxa"/>
            <w:shd w:val="clear" w:color="auto" w:fill="auto"/>
          </w:tcPr>
          <w:p w14:paraId="269516B8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  <w:p w14:paraId="483F48D7" w14:textId="4095466B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990" w:type="dxa"/>
          </w:tcPr>
          <w:p w14:paraId="3EDA41BD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B416EB8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18BD23" w14:textId="25DC9B60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(2,874)</w:t>
            </w:r>
          </w:p>
        </w:tc>
        <w:tc>
          <w:tcPr>
            <w:tcW w:w="270" w:type="dxa"/>
          </w:tcPr>
          <w:p w14:paraId="0E1CBA84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C8846DF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2C0269" w14:textId="4C608D30" w:rsidR="00A91118" w:rsidRDefault="00DE2798" w:rsidP="00D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66579A5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5486C4D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F88064" w14:textId="5313AFB4" w:rsidR="00A91118" w:rsidRPr="00065E03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16240D1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072E157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5D4628" w14:textId="366F8CA2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25910CB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755A6D4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638A7" w14:textId="023BB32E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4183C4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373416A" w14:textId="77777777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CC5E6F" w14:textId="010EF5A7" w:rsidR="00A91118" w:rsidRDefault="00DE279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(2,874)</w:t>
            </w:r>
          </w:p>
        </w:tc>
      </w:tr>
      <w:tr w:rsidR="00A91118" w:rsidRPr="004B3F1E" w14:paraId="5DFFF87C" w14:textId="77777777" w:rsidTr="00065E03">
        <w:tc>
          <w:tcPr>
            <w:tcW w:w="2070" w:type="dxa"/>
            <w:shd w:val="clear" w:color="auto" w:fill="auto"/>
          </w:tcPr>
          <w:p w14:paraId="7E333130" w14:textId="3A6666E1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0CF305B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2DDF2B" w14:textId="05DB1085" w:rsidR="00A91118" w:rsidRDefault="00DE279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911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4D7513C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5431C2" w14:textId="595708E3" w:rsidR="00A91118" w:rsidRDefault="00DE279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0059379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F78B69" w14:textId="79457110" w:rsidR="00A91118" w:rsidRDefault="00DE2798" w:rsidP="00D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3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3ABF7C3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CCBA9" w14:textId="7F9F0CF9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82DC160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05571" w14:textId="13C1B80D" w:rsidR="00A91118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0BABA86" w14:textId="77777777" w:rsidR="00A91118" w:rsidRPr="004B3F1E" w:rsidRDefault="00A9111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9284DE" w14:textId="395076A7" w:rsidR="00A91118" w:rsidRDefault="00DE2798" w:rsidP="00A9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(5,314)</w:t>
            </w:r>
          </w:p>
        </w:tc>
      </w:tr>
    </w:tbl>
    <w:p w14:paraId="76E74813" w14:textId="6FC0E60D" w:rsidR="003126CF" w:rsidRDefault="0031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990"/>
        <w:gridCol w:w="270"/>
        <w:gridCol w:w="900"/>
        <w:gridCol w:w="270"/>
        <w:gridCol w:w="810"/>
        <w:gridCol w:w="270"/>
        <w:gridCol w:w="720"/>
        <w:gridCol w:w="270"/>
        <w:gridCol w:w="810"/>
        <w:gridCol w:w="270"/>
        <w:gridCol w:w="990"/>
      </w:tblGrid>
      <w:tr w:rsidR="0047128D" w:rsidRPr="004B3F1E" w14:paraId="4F1F6938" w14:textId="77777777" w:rsidTr="004332DB">
        <w:trPr>
          <w:tblHeader/>
        </w:trPr>
        <w:tc>
          <w:tcPr>
            <w:tcW w:w="2070" w:type="dxa"/>
          </w:tcPr>
          <w:p w14:paraId="0CF2BF33" w14:textId="47F83AC3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79DD29B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1"/>
          </w:tcPr>
          <w:p w14:paraId="5CA55E4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128D" w:rsidRPr="004B3F1E" w14:paraId="4185730C" w14:textId="77777777" w:rsidTr="004332DB">
        <w:trPr>
          <w:tblHeader/>
        </w:trPr>
        <w:tc>
          <w:tcPr>
            <w:tcW w:w="2070" w:type="dxa"/>
          </w:tcPr>
          <w:p w14:paraId="03145A7F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E062C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39247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38A30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3FD2129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4B3F1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91EF6CD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EF042B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7FBC7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6DE8B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128D" w:rsidRPr="004B3F1E" w14:paraId="33E80B56" w14:textId="77777777" w:rsidTr="00B6618C">
        <w:tc>
          <w:tcPr>
            <w:tcW w:w="2070" w:type="dxa"/>
            <w:shd w:val="clear" w:color="auto" w:fill="auto"/>
            <w:vAlign w:val="bottom"/>
          </w:tcPr>
          <w:p w14:paraId="379B6089" w14:textId="77777777" w:rsidR="0047128D" w:rsidRPr="004B3F1E" w:rsidRDefault="0047128D" w:rsidP="00B661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5ED3450E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6A0D096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2E435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6D9CCF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99560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186482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89B79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954C5AB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42FFDB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2025F7DE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A2C44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50E6AE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0AE8A09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F2598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6617D3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</w:p>
          <w:p w14:paraId="250D7369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1011411D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FBB15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2CEBB6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</w:t>
            </w:r>
          </w:p>
          <w:p w14:paraId="5FF8611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56B1B2A1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1EAD51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5EBECA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E339DB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62F6951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7128D" w:rsidRPr="004B3F1E" w14:paraId="44E0354D" w14:textId="77777777" w:rsidTr="004332DB">
        <w:tc>
          <w:tcPr>
            <w:tcW w:w="2070" w:type="dxa"/>
          </w:tcPr>
          <w:p w14:paraId="6807C3F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F515BA" w14:textId="77777777" w:rsidR="0047128D" w:rsidRPr="004B3F1E" w:rsidRDefault="0047128D" w:rsidP="00B6618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570" w:type="dxa"/>
            <w:gridSpan w:val="11"/>
          </w:tcPr>
          <w:p w14:paraId="314F28E2" w14:textId="77777777" w:rsidR="0047128D" w:rsidRPr="004B3F1E" w:rsidRDefault="0047128D" w:rsidP="00B6618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7128D" w:rsidRPr="004B3F1E" w14:paraId="62AC1525" w14:textId="77777777" w:rsidTr="00B6618C">
        <w:tc>
          <w:tcPr>
            <w:tcW w:w="2070" w:type="dxa"/>
            <w:shd w:val="clear" w:color="auto" w:fill="auto"/>
          </w:tcPr>
          <w:p w14:paraId="6869A49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37DBF1A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D1468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B030D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01066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5F80D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DEE019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47DBB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EC439D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EBE8CF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4F493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5B8416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8B213B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128D" w:rsidRPr="004B3F1E" w14:paraId="4E074E8F" w14:textId="77777777" w:rsidTr="00B6618C">
        <w:tc>
          <w:tcPr>
            <w:tcW w:w="2070" w:type="dxa"/>
            <w:shd w:val="clear" w:color="auto" w:fill="auto"/>
          </w:tcPr>
          <w:p w14:paraId="7EB4246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</w:t>
            </w:r>
          </w:p>
          <w:p w14:paraId="5FE555D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7C1AEB7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C78C8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699F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2D75CB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0CB72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DB14CE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BA012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2CBC2C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FB7B2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B01F2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6A7AD1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9A79B8E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128D" w:rsidRPr="004B3F1E" w14:paraId="1E6B3A2D" w14:textId="77777777" w:rsidTr="00B6618C">
        <w:tc>
          <w:tcPr>
            <w:tcW w:w="2070" w:type="dxa"/>
            <w:shd w:val="clear" w:color="auto" w:fill="auto"/>
          </w:tcPr>
          <w:p w14:paraId="095D91B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4B3F1E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5AC54E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F40FA1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1,855</w:t>
            </w:r>
          </w:p>
        </w:tc>
        <w:tc>
          <w:tcPr>
            <w:tcW w:w="270" w:type="dxa"/>
          </w:tcPr>
          <w:p w14:paraId="1AC6AFE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356F43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70" w:type="dxa"/>
            <w:vAlign w:val="center"/>
          </w:tcPr>
          <w:p w14:paraId="49E34D1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010B81B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C73B45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DDAEB0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276B7C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F74C6B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DF79B7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F14075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2,166</w:t>
            </w:r>
          </w:p>
        </w:tc>
      </w:tr>
      <w:tr w:rsidR="0047128D" w:rsidRPr="004B3F1E" w14:paraId="4B5F3BA8" w14:textId="77777777" w:rsidTr="00B6618C">
        <w:tc>
          <w:tcPr>
            <w:tcW w:w="2070" w:type="dxa"/>
            <w:shd w:val="clear" w:color="auto" w:fill="auto"/>
          </w:tcPr>
          <w:p w14:paraId="12A39D7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29DC1B19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C084B2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65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70" w:type="dxa"/>
          </w:tcPr>
          <w:p w14:paraId="6537CC11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89C8B4F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  <w:vAlign w:val="center"/>
          </w:tcPr>
          <w:p w14:paraId="1899151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3CAE07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11BED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8D261B9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FBAB1B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6E00DC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C7DD63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28F37E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47128D" w:rsidRPr="004B3F1E" w14:paraId="001BEEC0" w14:textId="77777777" w:rsidTr="00B6618C">
        <w:tc>
          <w:tcPr>
            <w:tcW w:w="2070" w:type="dxa"/>
            <w:shd w:val="clear" w:color="auto" w:fill="auto"/>
          </w:tcPr>
          <w:p w14:paraId="1F80671D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</w:tcPr>
          <w:p w14:paraId="1C008E2B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C5AB7C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65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A057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5BFB55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270" w:type="dxa"/>
            <w:vAlign w:val="center"/>
          </w:tcPr>
          <w:p w14:paraId="569BA22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BA918E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12C074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11F96E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3EC84D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3B1080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98E62F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67776F9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</w:tr>
      <w:tr w:rsidR="00480F02" w:rsidRPr="004B3F1E" w14:paraId="7828F390" w14:textId="77777777" w:rsidTr="009501CC">
        <w:tc>
          <w:tcPr>
            <w:tcW w:w="2070" w:type="dxa"/>
            <w:shd w:val="clear" w:color="auto" w:fill="auto"/>
          </w:tcPr>
          <w:p w14:paraId="4AA2E962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6E01FD4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F31FE54" w14:textId="5073C1A0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2,297</w:t>
            </w:r>
          </w:p>
        </w:tc>
        <w:tc>
          <w:tcPr>
            <w:tcW w:w="270" w:type="dxa"/>
          </w:tcPr>
          <w:p w14:paraId="7BF6AF15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1A7BF46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4,345</w:t>
            </w:r>
          </w:p>
        </w:tc>
        <w:tc>
          <w:tcPr>
            <w:tcW w:w="270" w:type="dxa"/>
            <w:vAlign w:val="center"/>
          </w:tcPr>
          <w:p w14:paraId="5B61CA01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18F5F94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529B18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0149187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01FCF84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68F550" w14:textId="19D4B9F2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E51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97C94B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21203CF" w14:textId="1966655D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6,642</w:t>
            </w:r>
          </w:p>
        </w:tc>
      </w:tr>
      <w:tr w:rsidR="00480F02" w:rsidRPr="004B3F1E" w14:paraId="5971A999" w14:textId="77777777" w:rsidTr="009501CC">
        <w:tc>
          <w:tcPr>
            <w:tcW w:w="2070" w:type="dxa"/>
            <w:shd w:val="clear" w:color="auto" w:fill="auto"/>
          </w:tcPr>
          <w:p w14:paraId="5614D392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8057668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49C62FB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14,061</w:t>
            </w:r>
          </w:p>
        </w:tc>
        <w:tc>
          <w:tcPr>
            <w:tcW w:w="270" w:type="dxa"/>
          </w:tcPr>
          <w:p w14:paraId="7E8DD992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2E0C48E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376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(7,671)</w:t>
            </w:r>
          </w:p>
        </w:tc>
        <w:tc>
          <w:tcPr>
            <w:tcW w:w="270" w:type="dxa"/>
            <w:vAlign w:val="center"/>
          </w:tcPr>
          <w:p w14:paraId="23E141A5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3A02A6A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287E553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2755933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AEBCE46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552E9F" w14:textId="20737CA0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E51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5EA3F6A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68F7B15" w14:textId="77777777" w:rsidR="00480F02" w:rsidRPr="004B3F1E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6,390</w:t>
            </w:r>
          </w:p>
        </w:tc>
      </w:tr>
      <w:tr w:rsidR="0047128D" w:rsidRPr="004B3F1E" w14:paraId="01E7E6CD" w14:textId="77777777" w:rsidTr="00B6618C">
        <w:tc>
          <w:tcPr>
            <w:tcW w:w="2070" w:type="dxa"/>
            <w:shd w:val="clear" w:color="auto" w:fill="auto"/>
          </w:tcPr>
          <w:p w14:paraId="498B2ED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7B90C13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B50AC39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8,974</w:t>
            </w:r>
          </w:p>
        </w:tc>
        <w:tc>
          <w:tcPr>
            <w:tcW w:w="270" w:type="dxa"/>
          </w:tcPr>
          <w:p w14:paraId="60EBF9B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7D8012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1,890</w:t>
            </w:r>
          </w:p>
        </w:tc>
        <w:tc>
          <w:tcPr>
            <w:tcW w:w="270" w:type="dxa"/>
            <w:vAlign w:val="center"/>
          </w:tcPr>
          <w:p w14:paraId="14B111EF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809AC5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625F12E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8A24E8D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5AC2CB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93C833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82657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27B5E91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10,864</w:t>
            </w:r>
          </w:p>
        </w:tc>
      </w:tr>
      <w:tr w:rsidR="0047128D" w:rsidRPr="004B3F1E" w14:paraId="0040F032" w14:textId="77777777" w:rsidTr="00B6618C">
        <w:tc>
          <w:tcPr>
            <w:tcW w:w="2070" w:type="dxa"/>
            <w:shd w:val="clear" w:color="auto" w:fill="auto"/>
          </w:tcPr>
          <w:p w14:paraId="388DFF5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3A89A7A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DF112C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14,668</w:t>
            </w:r>
          </w:p>
        </w:tc>
        <w:tc>
          <w:tcPr>
            <w:tcW w:w="270" w:type="dxa"/>
          </w:tcPr>
          <w:p w14:paraId="346AFC3E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75BB21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4,034</w:t>
            </w:r>
          </w:p>
        </w:tc>
        <w:tc>
          <w:tcPr>
            <w:tcW w:w="270" w:type="dxa"/>
            <w:vAlign w:val="center"/>
          </w:tcPr>
          <w:p w14:paraId="63CBCE7B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CBD326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270" w:type="dxa"/>
            <w:vAlign w:val="center"/>
          </w:tcPr>
          <w:p w14:paraId="21428A1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0B80F1D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02889F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E4114E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1CAE14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F30DAA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18,589</w:t>
            </w:r>
          </w:p>
        </w:tc>
      </w:tr>
      <w:tr w:rsidR="0047128D" w:rsidRPr="004B3F1E" w14:paraId="2D5D9209" w14:textId="77777777" w:rsidTr="00B6618C">
        <w:tc>
          <w:tcPr>
            <w:tcW w:w="2070" w:type="dxa"/>
            <w:shd w:val="clear" w:color="auto" w:fill="auto"/>
          </w:tcPr>
          <w:p w14:paraId="564B5221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990" w:type="dxa"/>
          </w:tcPr>
          <w:p w14:paraId="229A9D0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086B9A9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65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</w:tcPr>
          <w:p w14:paraId="6B8D50FF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769473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466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(172)</w:t>
            </w:r>
          </w:p>
        </w:tc>
        <w:tc>
          <w:tcPr>
            <w:tcW w:w="270" w:type="dxa"/>
            <w:vAlign w:val="center"/>
          </w:tcPr>
          <w:p w14:paraId="0CDDD72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592F82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24626D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84BDA1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0F9BC9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7C4640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43DB6A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E9536A1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47128D" w:rsidRPr="004B3F1E" w14:paraId="553646FD" w14:textId="77777777" w:rsidTr="00B6618C">
        <w:tc>
          <w:tcPr>
            <w:tcW w:w="2070" w:type="dxa"/>
            <w:shd w:val="clear" w:color="auto" w:fill="auto"/>
          </w:tcPr>
          <w:p w14:paraId="79B82B0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990" w:type="dxa"/>
          </w:tcPr>
          <w:p w14:paraId="29586C0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0348449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C3AC27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4,589</w:t>
            </w:r>
          </w:p>
        </w:tc>
        <w:tc>
          <w:tcPr>
            <w:tcW w:w="270" w:type="dxa"/>
          </w:tcPr>
          <w:p w14:paraId="22B0208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9DC6BAD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1BB21F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376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(1,916)</w:t>
            </w:r>
          </w:p>
        </w:tc>
        <w:tc>
          <w:tcPr>
            <w:tcW w:w="270" w:type="dxa"/>
            <w:vAlign w:val="center"/>
          </w:tcPr>
          <w:p w14:paraId="598D4D2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CD53DE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B4F9B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DC0AA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C90FB6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09D01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080361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1A77A8F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155E26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BC992FF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F193901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ACE76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2,673</w:t>
            </w:r>
          </w:p>
        </w:tc>
      </w:tr>
      <w:tr w:rsidR="0047128D" w:rsidRPr="004B3F1E" w14:paraId="1378C9DF" w14:textId="77777777" w:rsidTr="00B6618C">
        <w:tc>
          <w:tcPr>
            <w:tcW w:w="2070" w:type="dxa"/>
            <w:shd w:val="clear" w:color="auto" w:fill="auto"/>
          </w:tcPr>
          <w:p w14:paraId="1E4E395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39F9B75C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BFC239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43,917</w:t>
            </w:r>
          </w:p>
        </w:tc>
        <w:tc>
          <w:tcPr>
            <w:tcW w:w="270" w:type="dxa"/>
          </w:tcPr>
          <w:p w14:paraId="52EDD8D4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9A424B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(23,879)</w:t>
            </w:r>
          </w:p>
        </w:tc>
        <w:tc>
          <w:tcPr>
            <w:tcW w:w="270" w:type="dxa"/>
            <w:vAlign w:val="center"/>
          </w:tcPr>
          <w:p w14:paraId="7921694D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1D1B399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4E3BB8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F9E7780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5B1F3A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BC9B09D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38947E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978292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20,038</w:t>
            </w:r>
          </w:p>
        </w:tc>
      </w:tr>
      <w:tr w:rsidR="0047128D" w:rsidRPr="004B3F1E" w14:paraId="62E1148C" w14:textId="77777777" w:rsidTr="009675F5">
        <w:tc>
          <w:tcPr>
            <w:tcW w:w="2070" w:type="dxa"/>
            <w:shd w:val="clear" w:color="auto" w:fill="auto"/>
          </w:tcPr>
          <w:p w14:paraId="1BE537A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4394814B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0F79C" w14:textId="5105C6A0" w:rsidR="0047128D" w:rsidRPr="004B3F1E" w:rsidRDefault="00480F02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90,631</w:t>
            </w:r>
          </w:p>
        </w:tc>
        <w:tc>
          <w:tcPr>
            <w:tcW w:w="270" w:type="dxa"/>
          </w:tcPr>
          <w:p w14:paraId="7897DB95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CFE101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(22,629)</w:t>
            </w:r>
          </w:p>
        </w:tc>
        <w:tc>
          <w:tcPr>
            <w:tcW w:w="270" w:type="dxa"/>
            <w:vAlign w:val="center"/>
          </w:tcPr>
          <w:p w14:paraId="65F7E98F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C7F913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(113)</w:t>
            </w:r>
          </w:p>
        </w:tc>
        <w:tc>
          <w:tcPr>
            <w:tcW w:w="270" w:type="dxa"/>
            <w:vAlign w:val="center"/>
          </w:tcPr>
          <w:p w14:paraId="7CAB3DD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06FB1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79CC9F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AB91C7" w14:textId="277B1CA0" w:rsidR="0047128D" w:rsidRPr="004B3F1E" w:rsidRDefault="00186DE9" w:rsidP="0018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046AF8" w14:textId="77777777" w:rsidR="0047128D" w:rsidRPr="004B3F1E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8603F" w14:textId="21AAE6DC" w:rsidR="0047128D" w:rsidRPr="004B3F1E" w:rsidRDefault="00480F02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67,889</w:t>
            </w:r>
          </w:p>
        </w:tc>
      </w:tr>
      <w:tr w:rsidR="00065E03" w:rsidRPr="004B3F1E" w14:paraId="34B2F3AA" w14:textId="77777777" w:rsidTr="009675F5">
        <w:tc>
          <w:tcPr>
            <w:tcW w:w="2070" w:type="dxa"/>
            <w:shd w:val="clear" w:color="auto" w:fill="auto"/>
          </w:tcPr>
          <w:p w14:paraId="2933E376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6A9FC69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02451A1F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7BFCD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3455D938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C7AF73C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46B93FB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E19068F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11D77E4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28D146F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5955BF6A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9D29B0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2D551929" w14:textId="77777777" w:rsidR="00065E03" w:rsidRPr="004B3F1E" w:rsidRDefault="00065E03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5E03" w:rsidRPr="004B3F1E" w14:paraId="0A37BD2E" w14:textId="77777777" w:rsidTr="00065E03">
        <w:tc>
          <w:tcPr>
            <w:tcW w:w="2070" w:type="dxa"/>
            <w:shd w:val="clear" w:color="auto" w:fill="auto"/>
          </w:tcPr>
          <w:p w14:paraId="65E27869" w14:textId="42FE08C1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3C3235B4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D4300E5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864E79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17D4668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E02E46F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00282AA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5B95D8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3902A07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CA92EF9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17BFDE4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CC80232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009275B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E03" w:rsidRPr="004B3F1E" w14:paraId="572816E0" w14:textId="77777777" w:rsidTr="00065E03">
        <w:tc>
          <w:tcPr>
            <w:tcW w:w="2070" w:type="dxa"/>
            <w:shd w:val="clear" w:color="auto" w:fill="auto"/>
          </w:tcPr>
          <w:p w14:paraId="4BD51EEC" w14:textId="26A2B1A0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4A101C13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711E4A9" w14:textId="30CE60F5" w:rsidR="00065E03" w:rsidRPr="00480F02" w:rsidRDefault="00A91118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0F02" w:rsidRPr="00480F02">
              <w:rPr>
                <w:rFonts w:asciiTheme="majorBidi" w:hAnsiTheme="majorBidi" w:cstheme="majorBidi"/>
                <w:sz w:val="28"/>
                <w:szCs w:val="28"/>
              </w:rPr>
              <w:t>2,793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7E067B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1CB636A" w14:textId="1E342E22" w:rsidR="00065E03" w:rsidRPr="00480F02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2B1C554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8EC0FF8" w14:textId="2381747B" w:rsidR="00065E03" w:rsidRPr="00480F02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32D5883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DA97500" w14:textId="385E506D" w:rsidR="00065E03" w:rsidRPr="00480F02" w:rsidRDefault="00480F02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8FA71EB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AF113F2" w14:textId="3B2B7B6F" w:rsidR="00065E03" w:rsidRPr="00480F02" w:rsidRDefault="00A91118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0F02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D970102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50E7840" w14:textId="688DA082" w:rsidR="00065E03" w:rsidRPr="00480F02" w:rsidRDefault="00A91118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0F02">
              <w:rPr>
                <w:rFonts w:asciiTheme="majorBidi" w:hAnsiTheme="majorBidi" w:cstheme="majorBidi"/>
                <w:sz w:val="28"/>
                <w:szCs w:val="28"/>
              </w:rPr>
              <w:t>3,047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5E03" w:rsidRPr="004B3F1E" w14:paraId="63B8C821" w14:textId="77777777" w:rsidTr="00480F02">
        <w:tc>
          <w:tcPr>
            <w:tcW w:w="2070" w:type="dxa"/>
            <w:shd w:val="clear" w:color="auto" w:fill="auto"/>
          </w:tcPr>
          <w:p w14:paraId="284327DC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  <w:p w14:paraId="31423866" w14:textId="335CDE7E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990" w:type="dxa"/>
          </w:tcPr>
          <w:p w14:paraId="547A7A12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3B4C1A3" w14:textId="2A34820D" w:rsidR="00065E03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9D648" w14:textId="259D69F9" w:rsidR="00480F02" w:rsidRPr="00480F02" w:rsidRDefault="00A91118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0F02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8E8EE2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37F9A25" w14:textId="77777777" w:rsidR="00480F02" w:rsidRDefault="00480F02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0C17FF" w14:textId="2A8A377E" w:rsidR="00480F02" w:rsidRPr="00480F02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E014556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0870FBA" w14:textId="77777777" w:rsidR="00065E03" w:rsidRPr="00480F02" w:rsidRDefault="00065E03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DDAD1" w14:textId="214927DA" w:rsidR="00480F02" w:rsidRPr="00480F02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1507752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54D8BE3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FE2DC7" w14:textId="154032DA" w:rsidR="00480F02" w:rsidRPr="00480F02" w:rsidRDefault="00480F02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02EEC7B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CE51E68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331114" w14:textId="25CB2278" w:rsidR="00480F02" w:rsidRPr="00480F02" w:rsidRDefault="00A91118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0F02">
              <w:rPr>
                <w:rFonts w:asciiTheme="majorBidi" w:hAnsiTheme="majorBidi" w:cstheme="majorBidi"/>
                <w:sz w:val="28"/>
                <w:szCs w:val="28"/>
              </w:rPr>
              <w:t>1,189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5922D4BA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692FFB6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7C0B6" w14:textId="4B26032C" w:rsidR="00480F02" w:rsidRPr="00480F02" w:rsidRDefault="00A91118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0F02">
              <w:rPr>
                <w:rFonts w:asciiTheme="majorBidi" w:hAnsiTheme="majorBidi" w:cstheme="majorBidi"/>
                <w:sz w:val="28"/>
                <w:szCs w:val="28"/>
              </w:rPr>
              <w:t>2,874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5E03" w:rsidRPr="004B3F1E" w14:paraId="3E70FDBA" w14:textId="77777777" w:rsidTr="00480F02">
        <w:tc>
          <w:tcPr>
            <w:tcW w:w="2070" w:type="dxa"/>
            <w:shd w:val="clear" w:color="auto" w:fill="auto"/>
          </w:tcPr>
          <w:p w14:paraId="53DDB6FF" w14:textId="6A5431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7BC22A34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D9F75D" w14:textId="7FD02025" w:rsidR="00065E03" w:rsidRPr="004B3F1E" w:rsidRDefault="00A91118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8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F388F8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DA784C" w14:textId="54B232B4" w:rsidR="00065E03" w:rsidRPr="00480F02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B45CC28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5FE7B" w14:textId="07592AA0" w:rsidR="00065E03" w:rsidRPr="00480F02" w:rsidRDefault="00480F02" w:rsidP="0048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3F0C0BB" w14:textId="77777777" w:rsidR="00065E03" w:rsidRPr="00480F02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E65C7" w14:textId="66CE505B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73364B4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AB05F7" w14:textId="0B868700" w:rsidR="00065E03" w:rsidRPr="004B3F1E" w:rsidRDefault="00A91118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8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1108D87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241BF" w14:textId="2211D854" w:rsidR="00065E03" w:rsidRPr="004B3F1E" w:rsidRDefault="00A91118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8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65E03" w:rsidRPr="004B3F1E" w14:paraId="7529C3EA" w14:textId="77777777" w:rsidTr="00480F02">
        <w:tc>
          <w:tcPr>
            <w:tcW w:w="2070" w:type="dxa"/>
            <w:shd w:val="clear" w:color="auto" w:fill="auto"/>
          </w:tcPr>
          <w:p w14:paraId="0AB7FD9B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F88D955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center"/>
          </w:tcPr>
          <w:p w14:paraId="50066A4B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28A5FA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center"/>
          </w:tcPr>
          <w:p w14:paraId="2F741C6C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4732258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center"/>
          </w:tcPr>
          <w:p w14:paraId="1FF94BE8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9E1D720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vAlign w:val="center"/>
          </w:tcPr>
          <w:p w14:paraId="2806CA48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78AF5F6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center"/>
          </w:tcPr>
          <w:p w14:paraId="190AB4FD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ACE007D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center"/>
          </w:tcPr>
          <w:p w14:paraId="5BF58630" w14:textId="77777777" w:rsidR="00065E03" w:rsidRPr="004B3F1E" w:rsidRDefault="00065E03" w:rsidP="0006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B761AE6" w14:textId="77777777" w:rsidR="0047128D" w:rsidRPr="0047128D" w:rsidRDefault="0047128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99"/>
        <w:gridCol w:w="271"/>
        <w:gridCol w:w="720"/>
        <w:gridCol w:w="270"/>
        <w:gridCol w:w="811"/>
        <w:gridCol w:w="270"/>
        <w:gridCol w:w="809"/>
        <w:gridCol w:w="236"/>
        <w:gridCol w:w="1115"/>
      </w:tblGrid>
      <w:tr w:rsidR="00375CD1" w:rsidRPr="004B3F1E" w14:paraId="7D1D0D22" w14:textId="77777777" w:rsidTr="009E5F31">
        <w:trPr>
          <w:tblHeader/>
        </w:trPr>
        <w:tc>
          <w:tcPr>
            <w:tcW w:w="3150" w:type="dxa"/>
          </w:tcPr>
          <w:p w14:paraId="6EF45CA6" w14:textId="69D2B229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F9349F6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892D5F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9"/>
          </w:tcPr>
          <w:p w14:paraId="699E6888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5CD1" w:rsidRPr="004B3F1E" w14:paraId="2541A1E3" w14:textId="77777777" w:rsidTr="00935104">
        <w:trPr>
          <w:tblHeader/>
        </w:trPr>
        <w:tc>
          <w:tcPr>
            <w:tcW w:w="3150" w:type="dxa"/>
          </w:tcPr>
          <w:p w14:paraId="5E8DC87C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51360F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39E56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82E2EA0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BF68C6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14:paraId="602333B1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4B3F1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182FD3E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593A1B99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CD1" w:rsidRPr="004B3F1E" w14:paraId="71B74944" w14:textId="77777777" w:rsidTr="00233223">
        <w:trPr>
          <w:trHeight w:val="208"/>
          <w:tblHeader/>
        </w:trPr>
        <w:tc>
          <w:tcPr>
            <w:tcW w:w="3150" w:type="dxa"/>
            <w:shd w:val="clear" w:color="auto" w:fill="auto"/>
            <w:vAlign w:val="bottom"/>
          </w:tcPr>
          <w:p w14:paraId="61EC4B1E" w14:textId="77777777" w:rsidR="00375CD1" w:rsidRPr="004B3F1E" w:rsidRDefault="00375CD1" w:rsidP="002332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410AACF1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51997ABB" w14:textId="77777777" w:rsidR="00EA5D20" w:rsidRPr="004B3F1E" w:rsidRDefault="00EA5D20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8064854" w14:textId="77777777" w:rsidR="00EA5D20" w:rsidRPr="004B3F1E" w:rsidRDefault="00EA5D20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41183AC" w14:textId="77777777" w:rsidR="00EA5D20" w:rsidRPr="004B3F1E" w:rsidRDefault="00EA5D20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EF5506C" w14:textId="4CA10460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1B31A7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224C9528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02EFED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EBB537A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37E5D3D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1" w:type="dxa"/>
          </w:tcPr>
          <w:p w14:paraId="31CBD8E9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44D1DC3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D7BA7BE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BDEFF10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54EBD6E3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769FA6A4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</w:p>
          <w:p w14:paraId="65C8DC29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36" w:type="dxa"/>
          </w:tcPr>
          <w:p w14:paraId="65B2F107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1CD5751C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3FA654D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80D024D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61E412E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75CD1" w:rsidRPr="004B3F1E" w14:paraId="5753DD84" w14:textId="77777777" w:rsidTr="009E5F31">
        <w:trPr>
          <w:tblHeader/>
        </w:trPr>
        <w:tc>
          <w:tcPr>
            <w:tcW w:w="3150" w:type="dxa"/>
          </w:tcPr>
          <w:p w14:paraId="1F82A174" w14:textId="77777777" w:rsidR="00375CD1" w:rsidRPr="004B3F1E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1789A68" w14:textId="77777777" w:rsidR="00375CD1" w:rsidRPr="004B3F1E" w:rsidRDefault="00375CD1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AC87B9F" w14:textId="77777777" w:rsidR="00375CD1" w:rsidRPr="004B3F1E" w:rsidRDefault="00375CD1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1" w:type="dxa"/>
            <w:gridSpan w:val="9"/>
          </w:tcPr>
          <w:p w14:paraId="383B55B5" w14:textId="77777777" w:rsidR="00375CD1" w:rsidRPr="004B3F1E" w:rsidRDefault="00375CD1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2780E" w:rsidRPr="004B3F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4B3F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62780E" w:rsidRPr="004B3F1E" w14:paraId="69BDD244" w14:textId="77777777" w:rsidTr="00935104">
        <w:tc>
          <w:tcPr>
            <w:tcW w:w="3150" w:type="dxa"/>
            <w:shd w:val="clear" w:color="auto" w:fill="auto"/>
          </w:tcPr>
          <w:p w14:paraId="4765E5D9" w14:textId="0A07882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712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2B2F87F4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F787A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A3DBC30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D692512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C0271D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A95BDF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7368022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DE7796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19E8A2A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A272A7A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3B954D28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780E" w:rsidRPr="004B3F1E" w14:paraId="7BFDA122" w14:textId="77777777" w:rsidTr="00935104">
        <w:tc>
          <w:tcPr>
            <w:tcW w:w="3150" w:type="dxa"/>
            <w:shd w:val="clear" w:color="auto" w:fill="auto"/>
          </w:tcPr>
          <w:p w14:paraId="323879A2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3B9F0A27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54CE3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6738EAF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A35B0D4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8CDAC60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5AC65B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6783EB2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09D787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A9E3DF7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3BC2A76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74B5C2C3" w14:textId="77777777" w:rsidR="0062780E" w:rsidRPr="004B3F1E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1576" w:rsidRPr="004B3F1E" w14:paraId="50E23B9D" w14:textId="77777777" w:rsidTr="0025544D">
        <w:tc>
          <w:tcPr>
            <w:tcW w:w="3150" w:type="dxa"/>
            <w:shd w:val="clear" w:color="auto" w:fill="auto"/>
          </w:tcPr>
          <w:p w14:paraId="67920DE3" w14:textId="59302F6F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692BA1CB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ACAE7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14:paraId="4F76D7CF" w14:textId="0962C434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5,377</w:t>
            </w:r>
          </w:p>
        </w:tc>
        <w:tc>
          <w:tcPr>
            <w:tcW w:w="271" w:type="dxa"/>
            <w:vAlign w:val="bottom"/>
          </w:tcPr>
          <w:p w14:paraId="1D41FC83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780FF0A" w14:textId="0FE52F5F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(335)</w:t>
            </w:r>
          </w:p>
        </w:tc>
        <w:tc>
          <w:tcPr>
            <w:tcW w:w="270" w:type="dxa"/>
            <w:vAlign w:val="bottom"/>
          </w:tcPr>
          <w:p w14:paraId="7AC4E71D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6EE3447C" w14:textId="44267E98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C73A1E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390D481F" w14:textId="7214F4EE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94A214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center"/>
          </w:tcPr>
          <w:p w14:paraId="5A1ACAC8" w14:textId="7C0BACC5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5,042</w:t>
            </w:r>
          </w:p>
        </w:tc>
      </w:tr>
      <w:tr w:rsidR="002A1576" w:rsidRPr="004B3F1E" w14:paraId="7E0C019A" w14:textId="77777777" w:rsidTr="00935104">
        <w:tc>
          <w:tcPr>
            <w:tcW w:w="3150" w:type="dxa"/>
            <w:shd w:val="clear" w:color="auto" w:fill="auto"/>
          </w:tcPr>
          <w:p w14:paraId="6DEE3C15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14:paraId="6783F44D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4025C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3F65481" w14:textId="2D0DC746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4,421</w:t>
            </w:r>
          </w:p>
        </w:tc>
        <w:tc>
          <w:tcPr>
            <w:tcW w:w="271" w:type="dxa"/>
            <w:vAlign w:val="bottom"/>
          </w:tcPr>
          <w:p w14:paraId="2C14B374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3533C5" w14:textId="0C7231B2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270" w:type="dxa"/>
            <w:vAlign w:val="bottom"/>
          </w:tcPr>
          <w:p w14:paraId="610FE31B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9887B25" w14:textId="261E8100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  <w:tc>
          <w:tcPr>
            <w:tcW w:w="270" w:type="dxa"/>
            <w:vAlign w:val="bottom"/>
          </w:tcPr>
          <w:p w14:paraId="43E90957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5E1832B5" w14:textId="29054AC5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5E3D5E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77652366" w14:textId="6CCD4802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4,190</w:t>
            </w:r>
          </w:p>
        </w:tc>
      </w:tr>
      <w:tr w:rsidR="002A1576" w:rsidRPr="004B3F1E" w14:paraId="4B5CF1C6" w14:textId="77777777" w:rsidTr="00935104">
        <w:tc>
          <w:tcPr>
            <w:tcW w:w="3150" w:type="dxa"/>
            <w:shd w:val="clear" w:color="auto" w:fill="auto"/>
          </w:tcPr>
          <w:p w14:paraId="2DA67366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14:paraId="65A5CCAB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A9BA4D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E5CF152" w14:textId="04A28DBE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2,673</w:t>
            </w:r>
          </w:p>
        </w:tc>
        <w:tc>
          <w:tcPr>
            <w:tcW w:w="271" w:type="dxa"/>
            <w:vAlign w:val="bottom"/>
          </w:tcPr>
          <w:p w14:paraId="6EA285FE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BFB4BBF" w14:textId="442FA8E4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(2,673)</w:t>
            </w:r>
          </w:p>
        </w:tc>
        <w:tc>
          <w:tcPr>
            <w:tcW w:w="270" w:type="dxa"/>
            <w:vAlign w:val="bottom"/>
          </w:tcPr>
          <w:p w14:paraId="2295BC93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65701350" w14:textId="7B47A6CD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A1E1F2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3865BA63" w14:textId="4B12283B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AC27A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347A1AA5" w14:textId="1A50788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576" w:rsidRPr="004B3F1E" w14:paraId="0B481FB3" w14:textId="77777777" w:rsidTr="009E5F31">
        <w:tc>
          <w:tcPr>
            <w:tcW w:w="3150" w:type="dxa"/>
            <w:shd w:val="clear" w:color="auto" w:fill="auto"/>
          </w:tcPr>
          <w:p w14:paraId="47B41DDC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14:paraId="63EA4E19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C2F25E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7D8DF76" w14:textId="6B24662C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2,106</w:t>
            </w:r>
          </w:p>
        </w:tc>
        <w:tc>
          <w:tcPr>
            <w:tcW w:w="271" w:type="dxa"/>
            <w:vAlign w:val="bottom"/>
          </w:tcPr>
          <w:p w14:paraId="26016725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DEAF8A" w14:textId="230EA76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(2,106)</w:t>
            </w:r>
          </w:p>
        </w:tc>
        <w:tc>
          <w:tcPr>
            <w:tcW w:w="270" w:type="dxa"/>
            <w:vAlign w:val="bottom"/>
          </w:tcPr>
          <w:p w14:paraId="6001045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22107B30" w14:textId="06D70375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52A465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679AD3B" w14:textId="129E2FE9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F771B2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33D19B85" w14:textId="4054BC28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576" w:rsidRPr="004B3F1E" w14:paraId="5FC108A6" w14:textId="77777777" w:rsidTr="00935104">
        <w:tc>
          <w:tcPr>
            <w:tcW w:w="3150" w:type="dxa"/>
            <w:shd w:val="clear" w:color="auto" w:fill="auto"/>
          </w:tcPr>
          <w:p w14:paraId="2E3BDAA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9401AC0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F08AC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C8EEA" w14:textId="6E709001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14,577</w:t>
            </w:r>
          </w:p>
        </w:tc>
        <w:tc>
          <w:tcPr>
            <w:tcW w:w="271" w:type="dxa"/>
            <w:vAlign w:val="bottom"/>
          </w:tcPr>
          <w:p w14:paraId="16D39E72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2436B" w14:textId="5F18594B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(5,178)</w:t>
            </w:r>
          </w:p>
        </w:tc>
        <w:tc>
          <w:tcPr>
            <w:tcW w:w="270" w:type="dxa"/>
            <w:vAlign w:val="bottom"/>
          </w:tcPr>
          <w:p w14:paraId="6D914F10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307EE" w14:textId="6C2F6A7C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(167)</w:t>
            </w:r>
          </w:p>
        </w:tc>
        <w:tc>
          <w:tcPr>
            <w:tcW w:w="270" w:type="dxa"/>
            <w:vAlign w:val="bottom"/>
          </w:tcPr>
          <w:p w14:paraId="75A41DAF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3B5E4" w14:textId="59A0B444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335B44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220CB" w14:textId="607823D3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9,232</w:t>
            </w:r>
          </w:p>
        </w:tc>
      </w:tr>
      <w:tr w:rsidR="002A1576" w:rsidRPr="004332DB" w14:paraId="4EBE9D63" w14:textId="77777777" w:rsidTr="00935104">
        <w:tc>
          <w:tcPr>
            <w:tcW w:w="3150" w:type="dxa"/>
            <w:shd w:val="clear" w:color="auto" w:fill="auto"/>
          </w:tcPr>
          <w:p w14:paraId="0B75C0B8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F6F0259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B9F051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1845210E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2F11D075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976DF16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592CE1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381B7E11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C03336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15795AB6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B99C584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053B4B26" w14:textId="77777777" w:rsidR="002A1576" w:rsidRPr="004332DB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1576" w:rsidRPr="004B3F1E" w14:paraId="60DF47EA" w14:textId="77777777" w:rsidTr="00335E14">
        <w:tc>
          <w:tcPr>
            <w:tcW w:w="3150" w:type="dxa"/>
            <w:shd w:val="clear" w:color="auto" w:fill="auto"/>
          </w:tcPr>
          <w:p w14:paraId="3F34711D" w14:textId="189F3513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59E42E24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CAF54B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2310C67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2EB569D7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0AA2D36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951B67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2490D65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93ABE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473694BC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3F4C5A5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304EFA26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1576" w:rsidRPr="004B3F1E" w14:paraId="72EDD35C" w14:textId="77777777" w:rsidTr="00335E14">
        <w:tc>
          <w:tcPr>
            <w:tcW w:w="3150" w:type="dxa"/>
            <w:shd w:val="clear" w:color="auto" w:fill="auto"/>
          </w:tcPr>
          <w:p w14:paraId="70D6BA1D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78AEF021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3F1D1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24C0C5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0A8251A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4834AA9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D40ACF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0AFAA1A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1D6782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0918CBAF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74AA9CE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26610447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1576" w:rsidRPr="004B3F1E" w14:paraId="32536594" w14:textId="77777777" w:rsidTr="009477CE">
        <w:tc>
          <w:tcPr>
            <w:tcW w:w="3150" w:type="dxa"/>
            <w:shd w:val="clear" w:color="auto" w:fill="auto"/>
          </w:tcPr>
          <w:p w14:paraId="28D259C6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28CAC365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6B19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14:paraId="4CC7B4AA" w14:textId="4BF8E85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4,874</w:t>
            </w:r>
          </w:p>
        </w:tc>
        <w:tc>
          <w:tcPr>
            <w:tcW w:w="271" w:type="dxa"/>
            <w:vAlign w:val="bottom"/>
          </w:tcPr>
          <w:p w14:paraId="246AAA30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B0FB168" w14:textId="4DFE99CD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270" w:type="dxa"/>
            <w:vAlign w:val="bottom"/>
          </w:tcPr>
          <w:p w14:paraId="14159E94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1C71454C" w14:textId="4B34E81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7C2A8F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76798165" w14:textId="0E98B9A9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65EA8A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center"/>
          </w:tcPr>
          <w:p w14:paraId="16E38AE0" w14:textId="595B1773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5,377</w:t>
            </w:r>
          </w:p>
        </w:tc>
      </w:tr>
      <w:tr w:rsidR="002A1576" w:rsidRPr="004B3F1E" w14:paraId="0C7DA7D5" w14:textId="77777777" w:rsidTr="00335E14">
        <w:tc>
          <w:tcPr>
            <w:tcW w:w="3150" w:type="dxa"/>
            <w:shd w:val="clear" w:color="auto" w:fill="auto"/>
          </w:tcPr>
          <w:p w14:paraId="446CAD11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14:paraId="183837E6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53A69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C5EAF68" w14:textId="02141C82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3,829</w:t>
            </w:r>
          </w:p>
        </w:tc>
        <w:tc>
          <w:tcPr>
            <w:tcW w:w="271" w:type="dxa"/>
            <w:vAlign w:val="bottom"/>
          </w:tcPr>
          <w:p w14:paraId="277BD36B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46A70E8" w14:textId="1B0E5DF9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270" w:type="dxa"/>
            <w:vAlign w:val="bottom"/>
          </w:tcPr>
          <w:p w14:paraId="127A6799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CE520F6" w14:textId="26B1E7FF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(253)</w:t>
            </w:r>
          </w:p>
        </w:tc>
        <w:tc>
          <w:tcPr>
            <w:tcW w:w="270" w:type="dxa"/>
            <w:vAlign w:val="bottom"/>
          </w:tcPr>
          <w:p w14:paraId="7D2E6909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78807F38" w14:textId="1F3A778D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9D7868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582131BB" w14:textId="7777ABFC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4,421</w:t>
            </w:r>
          </w:p>
        </w:tc>
      </w:tr>
      <w:tr w:rsidR="002A1576" w:rsidRPr="004B3F1E" w14:paraId="4E79E090" w14:textId="77777777" w:rsidTr="00335E14">
        <w:tc>
          <w:tcPr>
            <w:tcW w:w="3150" w:type="dxa"/>
            <w:shd w:val="clear" w:color="auto" w:fill="auto"/>
          </w:tcPr>
          <w:p w14:paraId="4B9C4223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14:paraId="44A2158D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19E16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9BA7FFE" w14:textId="3EE946B5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4,589</w:t>
            </w:r>
          </w:p>
        </w:tc>
        <w:tc>
          <w:tcPr>
            <w:tcW w:w="271" w:type="dxa"/>
            <w:vAlign w:val="bottom"/>
          </w:tcPr>
          <w:p w14:paraId="42CD107C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FFE3D63" w14:textId="3E3BB1FD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(1,916)</w:t>
            </w:r>
          </w:p>
        </w:tc>
        <w:tc>
          <w:tcPr>
            <w:tcW w:w="270" w:type="dxa"/>
            <w:vAlign w:val="bottom"/>
          </w:tcPr>
          <w:p w14:paraId="6785DEB9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15BE3E4B" w14:textId="0159DB79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6889FB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4B8227A4" w14:textId="5216FFEC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37A707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010F9954" w14:textId="54138036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2,673</w:t>
            </w:r>
          </w:p>
        </w:tc>
      </w:tr>
      <w:tr w:rsidR="002A1576" w:rsidRPr="004B3F1E" w14:paraId="0E93EF99" w14:textId="77777777" w:rsidTr="00335E14">
        <w:tc>
          <w:tcPr>
            <w:tcW w:w="3150" w:type="dxa"/>
            <w:shd w:val="clear" w:color="auto" w:fill="auto"/>
          </w:tcPr>
          <w:p w14:paraId="34A8E53B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14:paraId="4E6EE379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196709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C928215" w14:textId="761BA980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2,102</w:t>
            </w:r>
          </w:p>
        </w:tc>
        <w:tc>
          <w:tcPr>
            <w:tcW w:w="271" w:type="dxa"/>
            <w:vAlign w:val="bottom"/>
          </w:tcPr>
          <w:p w14:paraId="7B955A35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B2A9C0" w14:textId="7AB6374F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00270664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742CE36C" w14:textId="0894A00D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1D8FCF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7E22DDE0" w14:textId="71021989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AA6C6F3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0B2B1366" w14:textId="5CDE4123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2,106</w:t>
            </w:r>
          </w:p>
        </w:tc>
      </w:tr>
      <w:tr w:rsidR="002A1576" w:rsidRPr="004B3F1E" w14:paraId="29D63BC0" w14:textId="77777777" w:rsidTr="00335E14">
        <w:tc>
          <w:tcPr>
            <w:tcW w:w="3150" w:type="dxa"/>
            <w:shd w:val="clear" w:color="auto" w:fill="auto"/>
          </w:tcPr>
          <w:p w14:paraId="5C5B7541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AE330D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E95DE7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43B24" w14:textId="2440A688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15,394</w:t>
            </w:r>
          </w:p>
        </w:tc>
        <w:tc>
          <w:tcPr>
            <w:tcW w:w="271" w:type="dxa"/>
            <w:vAlign w:val="bottom"/>
          </w:tcPr>
          <w:p w14:paraId="2E1D8DD9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79965" w14:textId="6A98087A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(564)</w:t>
            </w:r>
          </w:p>
        </w:tc>
        <w:tc>
          <w:tcPr>
            <w:tcW w:w="270" w:type="dxa"/>
            <w:vAlign w:val="bottom"/>
          </w:tcPr>
          <w:p w14:paraId="7024902E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C2268" w14:textId="00F5DC0C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(253)</w:t>
            </w:r>
          </w:p>
        </w:tc>
        <w:tc>
          <w:tcPr>
            <w:tcW w:w="270" w:type="dxa"/>
            <w:vAlign w:val="bottom"/>
          </w:tcPr>
          <w:p w14:paraId="5D80C69F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0AF9C" w14:textId="7D1D154B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6DB217" w14:textId="77777777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5DB98" w14:textId="6B287555" w:rsidR="002A1576" w:rsidRPr="004B3F1E" w:rsidRDefault="002A1576" w:rsidP="002A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14,577</w:t>
            </w:r>
          </w:p>
        </w:tc>
      </w:tr>
    </w:tbl>
    <w:p w14:paraId="2876E3F8" w14:textId="225CB86B" w:rsidR="00E42444" w:rsidRPr="0047128D" w:rsidRDefault="00E4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</w:rPr>
      </w:pPr>
    </w:p>
    <w:p w14:paraId="74147B61" w14:textId="77777777" w:rsidR="007B3EA9" w:rsidRPr="004B3F1E" w:rsidRDefault="007B3EA9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50CE33B8" w14:textId="77777777" w:rsidR="001E27A9" w:rsidRPr="004B3F1E" w:rsidRDefault="001E27A9" w:rsidP="001E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6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BF2E26" w:rsidRPr="004B3F1E" w14:paraId="5A5CBA83" w14:textId="77777777" w:rsidTr="00046DFE">
        <w:trPr>
          <w:trHeight w:val="53"/>
        </w:trPr>
        <w:tc>
          <w:tcPr>
            <w:tcW w:w="4296" w:type="dxa"/>
            <w:gridSpan w:val="2"/>
          </w:tcPr>
          <w:p w14:paraId="11A300E0" w14:textId="77777777" w:rsidR="00BF2E26" w:rsidRPr="004B3F1E" w:rsidRDefault="00BF2E26" w:rsidP="0090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5653B7C" w14:textId="77777777" w:rsidR="00BF2E26" w:rsidRPr="004B3F1E" w:rsidRDefault="00BF2E26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7A7E109" w14:textId="77777777" w:rsidR="00BF2E26" w:rsidRPr="004B3F1E" w:rsidRDefault="00BF2E26" w:rsidP="0090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E70D9B4" w14:textId="77777777" w:rsidR="00BF2E26" w:rsidRPr="004B3F1E" w:rsidRDefault="00BF2E26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128D" w:rsidRPr="004B3F1E" w14:paraId="50BF99D5" w14:textId="77777777" w:rsidTr="00900909">
        <w:tc>
          <w:tcPr>
            <w:tcW w:w="4026" w:type="dxa"/>
          </w:tcPr>
          <w:p w14:paraId="326C118D" w14:textId="77777777" w:rsidR="0047128D" w:rsidRPr="004B3F1E" w:rsidRDefault="0047128D" w:rsidP="00471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A1F84" w14:textId="77777777" w:rsidR="0047128D" w:rsidRPr="004B3F1E" w:rsidRDefault="0047128D" w:rsidP="00471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C80E3B" w14:textId="13E6FF99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D6A9E7" w14:textId="77777777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0CCCC" w14:textId="2E53B06E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1FD8BB3" w14:textId="77777777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E5007B" w14:textId="42D45C7F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506034" w14:textId="77777777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877C7E" w14:textId="14095630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7128D" w:rsidRPr="004B3F1E" w14:paraId="5E746A6A" w14:textId="77777777" w:rsidTr="00900909">
        <w:tc>
          <w:tcPr>
            <w:tcW w:w="4026" w:type="dxa"/>
          </w:tcPr>
          <w:p w14:paraId="617D52B9" w14:textId="77777777" w:rsidR="0047128D" w:rsidRPr="004B3F1E" w:rsidRDefault="0047128D" w:rsidP="00471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B74F3" w14:textId="77777777" w:rsidR="0047128D" w:rsidRPr="004B3F1E" w:rsidRDefault="0047128D" w:rsidP="00471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41225DC7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4B3F1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4B3F1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47128D" w:rsidRPr="004B3F1E" w14:paraId="5D92E6F7" w14:textId="77777777" w:rsidTr="00900909">
        <w:tc>
          <w:tcPr>
            <w:tcW w:w="4296" w:type="dxa"/>
            <w:gridSpan w:val="2"/>
          </w:tcPr>
          <w:p w14:paraId="6EC77834" w14:textId="2C9A1954" w:rsidR="0047128D" w:rsidRPr="004B3F1E" w:rsidRDefault="0047128D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5B4844" w14:textId="649CF81D" w:rsidR="0047128D" w:rsidRPr="008B40C0" w:rsidRDefault="007365EC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40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8B40C0" w:rsidRPr="008B40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7,597</w:t>
            </w:r>
          </w:p>
        </w:tc>
        <w:tc>
          <w:tcPr>
            <w:tcW w:w="270" w:type="dxa"/>
          </w:tcPr>
          <w:p w14:paraId="49F04FC4" w14:textId="77777777" w:rsidR="0047128D" w:rsidRPr="008B40C0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30DDCF" w14:textId="5021791D" w:rsidR="0047128D" w:rsidRPr="008B40C0" w:rsidRDefault="007365EC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0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153,907</w:t>
            </w:r>
          </w:p>
        </w:tc>
        <w:tc>
          <w:tcPr>
            <w:tcW w:w="270" w:type="dxa"/>
          </w:tcPr>
          <w:p w14:paraId="24BA0C3E" w14:textId="77777777" w:rsidR="0047128D" w:rsidRPr="008B40C0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74694A" w14:textId="4F74B9F9" w:rsidR="0047128D" w:rsidRPr="008B40C0" w:rsidRDefault="007365EC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40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7F4B70" w:rsidRPr="008B40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4,406</w:t>
            </w:r>
          </w:p>
        </w:tc>
        <w:tc>
          <w:tcPr>
            <w:tcW w:w="270" w:type="dxa"/>
          </w:tcPr>
          <w:p w14:paraId="5CF7E94A" w14:textId="77777777" w:rsidR="0047128D" w:rsidRPr="008B40C0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BD9892" w14:textId="5ABE884A" w:rsidR="0047128D" w:rsidRPr="008B40C0" w:rsidRDefault="0047128D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0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7365EC" w:rsidRPr="008B40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4,402</w:t>
            </w:r>
          </w:p>
        </w:tc>
      </w:tr>
      <w:tr w:rsidR="0047128D" w:rsidRPr="004B3F1E" w14:paraId="74C90B83" w14:textId="77777777" w:rsidTr="00670185">
        <w:tc>
          <w:tcPr>
            <w:tcW w:w="4026" w:type="dxa"/>
          </w:tcPr>
          <w:p w14:paraId="67B367F9" w14:textId="77777777" w:rsidR="0047128D" w:rsidRPr="004B3F1E" w:rsidRDefault="0047128D" w:rsidP="004712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exact"/>
              <w:ind w:left="-13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A897EB" w14:textId="77777777" w:rsidR="0047128D" w:rsidRPr="004B3F1E" w:rsidRDefault="0047128D" w:rsidP="00471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D8F1C2" w14:textId="77777777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BF5BB7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2E7D2F" w14:textId="77777777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8537BC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B801F6" w14:textId="77777777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300BF7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47D528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128D" w:rsidRPr="004B3F1E" w14:paraId="380203A4" w14:textId="77777777" w:rsidTr="00670185">
        <w:trPr>
          <w:trHeight w:val="70"/>
        </w:trPr>
        <w:tc>
          <w:tcPr>
            <w:tcW w:w="4026" w:type="dxa"/>
          </w:tcPr>
          <w:p w14:paraId="5FCB9254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1FB99688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D0961B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1B5437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7A839E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822BB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F95413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1B2535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6F46F5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128D" w:rsidRPr="004B3F1E" w14:paraId="6143F9F0" w14:textId="77777777" w:rsidTr="00664DB7">
        <w:tc>
          <w:tcPr>
            <w:tcW w:w="4296" w:type="dxa"/>
            <w:gridSpan w:val="2"/>
          </w:tcPr>
          <w:p w14:paraId="40526DDD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4B3F1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B3F1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D9579" w14:textId="4C3BCE06" w:rsidR="0047128D" w:rsidRPr="004B3F1E" w:rsidRDefault="007365EC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</w:tcPr>
          <w:p w14:paraId="7C6C02CB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B41CA8" w14:textId="5EC38072" w:rsidR="0047128D" w:rsidRPr="004B3F1E" w:rsidRDefault="0047128D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 xml:space="preserve">300,000 </w:t>
            </w:r>
          </w:p>
        </w:tc>
        <w:tc>
          <w:tcPr>
            <w:tcW w:w="270" w:type="dxa"/>
          </w:tcPr>
          <w:p w14:paraId="56BC3D0F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7F5519" w14:textId="1923023A" w:rsidR="0047128D" w:rsidRPr="004B3F1E" w:rsidRDefault="007365EC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</w:tcPr>
          <w:p w14:paraId="45F06218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F00D88" w14:textId="1E1DD03D" w:rsidR="0047128D" w:rsidRPr="004B3F1E" w:rsidRDefault="0047128D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47128D" w:rsidRPr="004B3F1E" w14:paraId="75746B55" w14:textId="77777777" w:rsidTr="00664DB7">
        <w:tc>
          <w:tcPr>
            <w:tcW w:w="4296" w:type="dxa"/>
            <w:gridSpan w:val="2"/>
            <w:shd w:val="clear" w:color="auto" w:fill="auto"/>
          </w:tcPr>
          <w:p w14:paraId="0FAC067F" w14:textId="2C9FB6DE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ณ วันที่ 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2026A" w14:textId="2C77690E" w:rsidR="0047128D" w:rsidRPr="004B3F1E" w:rsidRDefault="007365EC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77A372E6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BCBF4" w14:textId="25BD27C6" w:rsidR="0047128D" w:rsidRPr="004B3F1E" w:rsidRDefault="0047128D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2C4C26C9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8AA04" w14:textId="385F08DA" w:rsidR="0047128D" w:rsidRPr="004B3F1E" w:rsidRDefault="007365EC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301F0963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7DBB5" w14:textId="0A5AEE58" w:rsidR="0047128D" w:rsidRPr="004B3F1E" w:rsidRDefault="0047128D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</w:tr>
      <w:tr w:rsidR="0047128D" w:rsidRPr="004B3F1E" w14:paraId="2D04D720" w14:textId="77777777" w:rsidTr="00900909">
        <w:tc>
          <w:tcPr>
            <w:tcW w:w="4026" w:type="dxa"/>
            <w:shd w:val="clear" w:color="auto" w:fill="auto"/>
          </w:tcPr>
          <w:p w14:paraId="0E468365" w14:textId="77777777" w:rsidR="0047128D" w:rsidRPr="004B3F1E" w:rsidRDefault="0047128D" w:rsidP="00471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2B7DF4" w14:textId="77777777" w:rsidR="0047128D" w:rsidRPr="004B3F1E" w:rsidRDefault="0047128D" w:rsidP="00471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8BBF54" w14:textId="77777777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37AA25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8722DB" w14:textId="77777777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512E76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024ED" w14:textId="77777777" w:rsidR="0047128D" w:rsidRPr="004B3F1E" w:rsidRDefault="0047128D" w:rsidP="0047128D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45A3EB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AE1FC0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128D" w:rsidRPr="004B3F1E" w14:paraId="03B15DD6" w14:textId="77777777" w:rsidTr="00900909">
        <w:tc>
          <w:tcPr>
            <w:tcW w:w="4026" w:type="dxa"/>
            <w:shd w:val="clear" w:color="auto" w:fill="auto"/>
          </w:tcPr>
          <w:p w14:paraId="2DBDC051" w14:textId="651A9153" w:rsidR="0047128D" w:rsidRPr="004B3F1E" w:rsidRDefault="0047128D" w:rsidP="00471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</w:t>
            </w:r>
            <w:r w:rsidR="00AF02C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AF0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="00AF0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6387A729" w14:textId="77777777" w:rsidR="0047128D" w:rsidRPr="004B3F1E" w:rsidRDefault="0047128D" w:rsidP="00471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24B186" w14:textId="018AB572" w:rsidR="0047128D" w:rsidRPr="004B3F1E" w:rsidRDefault="007365EC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0.53</w:t>
            </w:r>
          </w:p>
        </w:tc>
        <w:tc>
          <w:tcPr>
            <w:tcW w:w="270" w:type="dxa"/>
            <w:shd w:val="clear" w:color="auto" w:fill="auto"/>
          </w:tcPr>
          <w:p w14:paraId="28BB5585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CCA21D" w14:textId="66E76E16" w:rsidR="0047128D" w:rsidRPr="004B3F1E" w:rsidRDefault="0047128D" w:rsidP="0047128D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</w:t>
            </w:r>
            <w:r w:rsidR="00736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674015D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65038F" w14:textId="41982CDE" w:rsidR="0047128D" w:rsidRPr="004B3F1E" w:rsidRDefault="007365EC" w:rsidP="0047128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0.31</w:t>
            </w:r>
          </w:p>
        </w:tc>
        <w:tc>
          <w:tcPr>
            <w:tcW w:w="270" w:type="dxa"/>
            <w:shd w:val="clear" w:color="auto" w:fill="auto"/>
          </w:tcPr>
          <w:p w14:paraId="5D465652" w14:textId="77777777" w:rsidR="0047128D" w:rsidRPr="004B3F1E" w:rsidRDefault="0047128D" w:rsidP="0047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6A6BAA" w14:textId="6569C11F" w:rsidR="0047128D" w:rsidRPr="004B3F1E" w:rsidRDefault="0047128D" w:rsidP="0047128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7365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14:paraId="502603E5" w14:textId="77777777" w:rsidR="009B3468" w:rsidRDefault="009B3468" w:rsidP="009B3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627449" w14:textId="73E9170B" w:rsidR="00AA30AE" w:rsidRDefault="00AA30AE" w:rsidP="00AA30AE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A30AE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517B342" w14:textId="77777777" w:rsidR="00D55C50" w:rsidRDefault="00D55C50" w:rsidP="00D55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AA30AE" w:rsidRPr="0076015C" w14:paraId="302221EE" w14:textId="77777777" w:rsidTr="00327800">
        <w:trPr>
          <w:tblHeader/>
        </w:trPr>
        <w:tc>
          <w:tcPr>
            <w:tcW w:w="2520" w:type="dxa"/>
            <w:vAlign w:val="bottom"/>
          </w:tcPr>
          <w:p w14:paraId="5FF757BA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ED59F5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2A0C83F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D2EF439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1D5C18A8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12AB8B9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EFD8D4B" w14:textId="77777777" w:rsidR="00AA30AE" w:rsidRPr="0076015C" w:rsidDel="00D43E7A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A30AE" w:rsidRPr="0076015C" w14:paraId="56BF70A7" w14:textId="77777777" w:rsidTr="00327800">
        <w:trPr>
          <w:tblHeader/>
        </w:trPr>
        <w:tc>
          <w:tcPr>
            <w:tcW w:w="2520" w:type="dxa"/>
          </w:tcPr>
          <w:p w14:paraId="287C7D55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AE0DF80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EAFF21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4A4F5B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ED34300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9BE5B40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A30AE" w:rsidRPr="0076015C" w14:paraId="640FA235" w14:textId="77777777" w:rsidTr="00327800">
        <w:tc>
          <w:tcPr>
            <w:tcW w:w="2520" w:type="dxa"/>
          </w:tcPr>
          <w:p w14:paraId="09519EAC" w14:textId="77777777" w:rsidR="00AA30AE" w:rsidRPr="0084152A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1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1B40E475" w14:textId="77777777" w:rsidR="00AA30AE" w:rsidRPr="00755AA3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3892A48" w14:textId="77777777" w:rsidR="00AA30AE" w:rsidRPr="00755AA3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27D476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E9791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D99AAD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0AE" w:rsidRPr="0076015C" w14:paraId="394AFB59" w14:textId="77777777" w:rsidTr="00327800">
        <w:tc>
          <w:tcPr>
            <w:tcW w:w="2520" w:type="dxa"/>
          </w:tcPr>
          <w:p w14:paraId="46CEB068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025267DE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2E675A36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DFC83B0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6B54DF03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FC5B65" w14:textId="77777777" w:rsidR="00AA30AE" w:rsidRPr="0076015C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left" w:pos="1065"/>
              </w:tabs>
              <w:spacing w:line="240" w:lineRule="auto"/>
              <w:ind w:left="-156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</w:tbl>
    <w:p w14:paraId="143A8A23" w14:textId="77777777" w:rsidR="00AA30AE" w:rsidRPr="00AA30AE" w:rsidRDefault="00AA30AE" w:rsidP="00AA3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FA7512A" w14:textId="52C4B404" w:rsidR="005F6D51" w:rsidRPr="004332DB" w:rsidRDefault="005F6D51" w:rsidP="00D6428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332DB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0E16D29" w14:textId="77777777" w:rsidR="00C9321B" w:rsidRPr="004332DB" w:rsidRDefault="00C9321B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3257A84" w14:textId="77777777" w:rsidR="00C9321B" w:rsidRPr="004332DB" w:rsidRDefault="00C9321B" w:rsidP="00D64286">
      <w:pPr>
        <w:pStyle w:val="block"/>
        <w:numPr>
          <w:ilvl w:val="1"/>
          <w:numId w:val="23"/>
        </w:numPr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4332D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FD9CB68" w14:textId="77777777" w:rsidR="00C9321B" w:rsidRPr="004332DB" w:rsidRDefault="00C9321B" w:rsidP="00D642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15D2A20" w14:textId="77777777" w:rsidR="00C9321B" w:rsidRPr="004332DB" w:rsidRDefault="00C9321B" w:rsidP="00D6428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332DB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1E25FA33" w14:textId="77777777" w:rsidR="00C9321B" w:rsidRPr="004332DB" w:rsidRDefault="00C9321B" w:rsidP="00D6428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1FC31A6" w14:textId="77777777" w:rsidR="0062362E" w:rsidRPr="004332DB" w:rsidRDefault="0062362E" w:rsidP="00D64286">
      <w:pPr>
        <w:pStyle w:val="block"/>
        <w:numPr>
          <w:ilvl w:val="1"/>
          <w:numId w:val="23"/>
        </w:numPr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4332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3096CD8" w14:textId="77777777" w:rsidR="00C9321B" w:rsidRPr="004332DB" w:rsidRDefault="00C9321B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A17583" w14:textId="77777777" w:rsidR="0062362E" w:rsidRPr="004332DB" w:rsidRDefault="0062362E" w:rsidP="00D64286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332D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C25CA4D" w14:textId="77777777" w:rsidR="0062362E" w:rsidRPr="004332DB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ED026" w14:textId="634D7B60" w:rsidR="0062362E" w:rsidRPr="004332DB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332DB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bookmarkStart w:id="2" w:name="_Hlk63601082"/>
      <w:r w:rsidR="004C0313" w:rsidRPr="004332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2"/>
      <w:r w:rsidRPr="004332DB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4C0313" w:rsidRPr="004332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7BC5" w:rsidRPr="004332DB">
        <w:rPr>
          <w:rFonts w:asciiTheme="majorBidi" w:hAnsiTheme="majorBidi" w:cstheme="majorBidi"/>
          <w:sz w:val="30"/>
          <w:szCs w:val="30"/>
        </w:rPr>
        <w:t xml:space="preserve"> </w:t>
      </w:r>
      <w:r w:rsidRPr="004332DB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4C0313" w:rsidRPr="004332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332DB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9143C62" w14:textId="77777777" w:rsidR="0062362E" w:rsidRPr="004332DB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D821A" w14:textId="0459FDD8" w:rsidR="0062362E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332DB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="004C0313" w:rsidRPr="004332DB">
        <w:rPr>
          <w:rFonts w:asciiTheme="majorBidi" w:hAnsiTheme="majorBidi" w:cstheme="majorBidi"/>
          <w:sz w:val="30"/>
          <w:szCs w:val="30"/>
          <w:cs/>
        </w:rPr>
        <w:t>กลุ่มบริษัทจัดทำ</w:t>
      </w:r>
      <w:r w:rsidRPr="004332DB">
        <w:rPr>
          <w:rFonts w:asciiTheme="majorBidi" w:hAnsiTheme="majorBidi" w:cstheme="majorBidi"/>
          <w:sz w:val="30"/>
          <w:szCs w:val="30"/>
          <w:cs/>
        </w:rPr>
        <w:t>ขึ้นเพื่อระบุและวิเคราะห์ความเสี่ยงที่</w:t>
      </w:r>
      <w:r w:rsidR="004C0313" w:rsidRPr="004332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332DB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4C0313" w:rsidRPr="004332DB">
        <w:rPr>
          <w:rFonts w:asciiTheme="majorBidi" w:hAnsiTheme="majorBidi" w:cstheme="majorBidi"/>
          <w:sz w:val="30"/>
          <w:szCs w:val="30"/>
          <w:cs/>
        </w:rPr>
        <w:t>กลุ่มบริษัท กลุ่มบริษัท</w:t>
      </w:r>
      <w:r w:rsidRPr="004332DB">
        <w:rPr>
          <w:rFonts w:asciiTheme="majorBidi" w:hAnsiTheme="majorBidi" w:cstheme="majorBidi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6BE9A4" w14:textId="77777777" w:rsidR="00BD40EA" w:rsidRPr="004332DB" w:rsidRDefault="00BD40EA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CF966" w14:textId="77777777" w:rsidR="00E07BC5" w:rsidRPr="004332DB" w:rsidRDefault="00E07BC5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1764E" w14:textId="67B9DCF2" w:rsidR="0062362E" w:rsidRPr="004332DB" w:rsidRDefault="0062362E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332DB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4C0313" w:rsidRPr="004332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332DB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4C0313" w:rsidRPr="004332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332DB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4C0313" w:rsidRPr="004332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332DB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D4518D" w14:textId="77777777" w:rsidR="0062362E" w:rsidRPr="004332DB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F05A63A" w14:textId="730C2344" w:rsidR="0062362E" w:rsidRPr="004332DB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332DB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332D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332DB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4332D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</w:t>
      </w:r>
      <w:r w:rsidR="00FD1439" w:rsidRPr="004332DB">
        <w:rPr>
          <w:rFonts w:asciiTheme="majorBidi" w:hAnsiTheme="majorBidi" w:cstheme="majorBidi"/>
          <w:i/>
          <w:iCs/>
          <w:sz w:val="30"/>
          <w:szCs w:val="30"/>
          <w:cs/>
        </w:rPr>
        <w:t>ต</w:t>
      </w:r>
    </w:p>
    <w:p w14:paraId="26C6CF3F" w14:textId="77777777" w:rsidR="00213D08" w:rsidRPr="004332DB" w:rsidRDefault="00213D08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CF3F0C3" w14:textId="696D775F" w:rsidR="00825D67" w:rsidRPr="004332DB" w:rsidRDefault="00213D08" w:rsidP="00FF2A0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32D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96328D" w:rsidRPr="004332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332DB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96328D" w:rsidRPr="004332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78969DB" w14:textId="77777777" w:rsidR="00B66743" w:rsidRPr="004B3F1E" w:rsidRDefault="00B66743" w:rsidP="00FF2A0C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5108CBB8" w14:textId="3374D31A" w:rsidR="0006002E" w:rsidRPr="004B3F1E" w:rsidRDefault="00825D67" w:rsidP="00281B53">
      <w:pPr>
        <w:pStyle w:val="block"/>
        <w:spacing w:after="0" w:line="240" w:lineRule="auto"/>
        <w:ind w:left="81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ab/>
      </w:r>
      <w:r w:rsidR="00213D08" w:rsidRPr="004B3F1E">
        <w:rPr>
          <w:rFonts w:asciiTheme="majorBidi" w:hAnsiTheme="majorBidi" w:cstheme="majorBidi"/>
          <w:sz w:val="30"/>
          <w:szCs w:val="30"/>
        </w:rPr>
        <w:t>(</w:t>
      </w:r>
      <w:r w:rsidR="00213D08" w:rsidRPr="004B3F1E">
        <w:rPr>
          <w:rFonts w:asciiTheme="majorBidi" w:hAnsiTheme="majorBidi" w:cstheme="majorBidi"/>
          <w:sz w:val="30"/>
          <w:szCs w:val="30"/>
          <w:cs/>
        </w:rPr>
        <w:t>ข</w:t>
      </w:r>
      <w:r w:rsidR="00213D08" w:rsidRPr="004B3F1E">
        <w:rPr>
          <w:rFonts w:asciiTheme="majorBidi" w:hAnsiTheme="majorBidi" w:cstheme="majorBidi"/>
          <w:sz w:val="30"/>
          <w:szCs w:val="30"/>
        </w:rPr>
        <w:t>.1.1)</w:t>
      </w:r>
      <w:r w:rsidR="00213D08" w:rsidRPr="004B3F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13D08" w:rsidRPr="004B3F1E">
        <w:rPr>
          <w:rFonts w:asciiTheme="majorBidi" w:hAnsiTheme="majorBidi" w:cstheme="majorBidi"/>
          <w:sz w:val="30"/>
          <w:szCs w:val="30"/>
          <w:cs/>
        </w:rPr>
        <w:t>ลูกหนี้การค้าและ</w:t>
      </w:r>
      <w:r w:rsidR="00CF6234" w:rsidRPr="004B3F1E">
        <w:rPr>
          <w:rFonts w:asciiTheme="majorBidi" w:hAnsiTheme="majorBidi" w:cstheme="majorBidi"/>
          <w:sz w:val="30"/>
          <w:szCs w:val="30"/>
          <w:cs/>
        </w:rPr>
        <w:t>ลูกหนี้หมุนเวียนอื่น</w:t>
      </w:r>
    </w:p>
    <w:p w14:paraId="35137E22" w14:textId="77777777" w:rsidR="00702E98" w:rsidRPr="004B3F1E" w:rsidRDefault="00702E98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235E3" w14:textId="436C8412" w:rsidR="00770FDA" w:rsidRPr="004B3F1E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5B70E63" w14:textId="77777777" w:rsidR="00770FDA" w:rsidRPr="004B3F1E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C9D46" w14:textId="631E287E" w:rsidR="00770FDA" w:rsidRPr="004B3F1E" w:rsidRDefault="00770FDA" w:rsidP="00935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</w:t>
      </w:r>
      <w:r w:rsidR="00935104" w:rsidRPr="004B3F1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66743">
        <w:rPr>
          <w:rFonts w:asciiTheme="majorBid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D5E99DB" w14:textId="314162F1" w:rsidR="00770FDA" w:rsidRPr="004B3F1E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rPr>
          <w:rFonts w:asciiTheme="majorBidi" w:hAnsiTheme="majorBidi" w:cstheme="majorBidi"/>
          <w:sz w:val="30"/>
          <w:szCs w:val="30"/>
        </w:rPr>
      </w:pPr>
    </w:p>
    <w:p w14:paraId="33B8D6E7" w14:textId="5636772F" w:rsidR="003126CF" w:rsidRDefault="00770FDA" w:rsidP="00FD0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4B3F1E">
        <w:rPr>
          <w:rFonts w:asciiTheme="majorBidi" w:hAnsiTheme="majorBidi" w:cstheme="majorBidi"/>
          <w:sz w:val="30"/>
          <w:szCs w:val="30"/>
        </w:rPr>
        <w:t xml:space="preserve">1 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3" w:name="_Hlk59433075"/>
      <w:r w:rsidRPr="004B3F1E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3"/>
      <w:r w:rsidRPr="004B3F1E">
        <w:rPr>
          <w:rFonts w:asciiTheme="majorBidi" w:hAnsiTheme="majorBidi" w:cstheme="majorBidi"/>
          <w:sz w:val="30"/>
          <w:szCs w:val="30"/>
          <w:cs/>
        </w:rPr>
        <w:t>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2872490" w14:textId="77777777" w:rsidR="00FD0663" w:rsidRDefault="00FD0663" w:rsidP="00FD0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229BF" w14:textId="7BC27F16" w:rsidR="0006002E" w:rsidRPr="004B3F1E" w:rsidRDefault="000305C9" w:rsidP="0003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</w:t>
      </w:r>
      <w:r w:rsidR="00E93099" w:rsidRPr="004B3F1E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  <w:r w:rsidR="005C55E6" w:rsidRPr="004B3F1E">
        <w:rPr>
          <w:rFonts w:asciiTheme="majorBidi" w:hAnsiTheme="majorBidi" w:cstheme="majorBidi"/>
          <w:sz w:val="30"/>
          <w:szCs w:val="30"/>
          <w:cs/>
        </w:rPr>
        <w:t>เ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ปิดเผยในหมายเหตุข้อ </w:t>
      </w:r>
      <w:r w:rsidR="00F76B83">
        <w:rPr>
          <w:rFonts w:asciiTheme="majorBidi" w:hAnsiTheme="majorBidi" w:cstheme="majorBidi"/>
          <w:sz w:val="30"/>
          <w:szCs w:val="30"/>
        </w:rPr>
        <w:t>6</w:t>
      </w:r>
    </w:p>
    <w:p w14:paraId="40E2EB29" w14:textId="77777777" w:rsidR="000305C9" w:rsidRPr="004332DB" w:rsidRDefault="000305C9" w:rsidP="0003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FED9A" w14:textId="12D97E2D" w:rsidR="00281B53" w:rsidRPr="004332DB" w:rsidRDefault="00262C82" w:rsidP="0028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Theme="majorBidi" w:hAnsiTheme="majorBidi" w:cstheme="majorBidi"/>
          <w:b/>
          <w:bCs/>
          <w:sz w:val="30"/>
          <w:szCs w:val="30"/>
        </w:rPr>
      </w:pPr>
      <w:r w:rsidRPr="004332DB">
        <w:rPr>
          <w:rFonts w:asciiTheme="majorBidi" w:hAnsiTheme="majorBidi" w:cstheme="majorBidi"/>
          <w:sz w:val="30"/>
          <w:szCs w:val="30"/>
        </w:rPr>
        <w:t>(</w:t>
      </w:r>
      <w:r w:rsidRPr="004332DB">
        <w:rPr>
          <w:rFonts w:asciiTheme="majorBidi" w:hAnsiTheme="majorBidi" w:cstheme="majorBidi"/>
          <w:sz w:val="30"/>
          <w:szCs w:val="30"/>
          <w:cs/>
        </w:rPr>
        <w:t>ข</w:t>
      </w:r>
      <w:r w:rsidRPr="004332DB">
        <w:rPr>
          <w:rFonts w:asciiTheme="majorBidi" w:hAnsiTheme="majorBidi" w:cstheme="majorBidi"/>
          <w:sz w:val="30"/>
          <w:szCs w:val="30"/>
        </w:rPr>
        <w:t>.1.</w:t>
      </w:r>
      <w:r w:rsidR="00F55D28" w:rsidRPr="004332DB">
        <w:rPr>
          <w:rFonts w:asciiTheme="majorBidi" w:hAnsiTheme="majorBidi" w:cstheme="majorBidi"/>
          <w:sz w:val="30"/>
          <w:szCs w:val="30"/>
        </w:rPr>
        <w:t>2</w:t>
      </w:r>
      <w:r w:rsidRPr="004332DB">
        <w:rPr>
          <w:rFonts w:asciiTheme="majorBidi" w:hAnsiTheme="majorBidi" w:cstheme="majorBidi"/>
          <w:sz w:val="30"/>
          <w:szCs w:val="30"/>
        </w:rPr>
        <w:t>)</w:t>
      </w:r>
      <w:r w:rsidRPr="004332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332DB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4332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90A8D51" w14:textId="77777777" w:rsidR="00702E98" w:rsidRPr="004332DB" w:rsidRDefault="00702E98" w:rsidP="00281B53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F7A628E" w14:textId="47DA9ECA" w:rsidR="00825D67" w:rsidRPr="004332DB" w:rsidRDefault="00825D67" w:rsidP="00281B53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332DB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4332D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332DB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</w:t>
      </w:r>
      <w:r w:rsidRPr="004332D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332DB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13615DFB" w14:textId="77777777" w:rsidR="00262C82" w:rsidRPr="004332DB" w:rsidRDefault="00262C82" w:rsidP="002B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F280C" w14:textId="6CCA0AAF" w:rsidR="00894721" w:rsidRPr="004332DB" w:rsidRDefault="00894721" w:rsidP="00894721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332DB">
        <w:rPr>
          <w:rFonts w:asciiTheme="majorBidi" w:hAnsiTheme="majorBidi" w:cstheme="majorBidi"/>
          <w:sz w:val="30"/>
          <w:szCs w:val="30"/>
        </w:rPr>
        <w:t>(</w:t>
      </w:r>
      <w:r w:rsidR="003171D4" w:rsidRPr="004332D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332DB">
        <w:rPr>
          <w:rFonts w:asciiTheme="majorBidi" w:hAnsiTheme="majorBidi" w:cstheme="majorBidi"/>
          <w:sz w:val="30"/>
          <w:szCs w:val="30"/>
        </w:rPr>
        <w:t>.1.</w:t>
      </w:r>
      <w:r w:rsidR="00262C82" w:rsidRPr="004332DB">
        <w:rPr>
          <w:rFonts w:asciiTheme="majorBidi" w:hAnsiTheme="majorBidi" w:cstheme="majorBidi"/>
          <w:sz w:val="30"/>
          <w:szCs w:val="30"/>
        </w:rPr>
        <w:t>3</w:t>
      </w:r>
      <w:r w:rsidRPr="004332DB">
        <w:rPr>
          <w:rFonts w:asciiTheme="majorBidi" w:hAnsiTheme="majorBidi" w:cstheme="majorBidi"/>
          <w:sz w:val="30"/>
          <w:szCs w:val="30"/>
        </w:rPr>
        <w:t>)</w:t>
      </w:r>
      <w:r w:rsidRPr="004332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332DB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Pr="004332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290213C" w14:textId="77777777" w:rsidR="00894721" w:rsidRPr="004332DB" w:rsidRDefault="00894721" w:rsidP="002B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E125E" w14:textId="51E7F8A7" w:rsidR="00E07BC5" w:rsidRPr="004332DB" w:rsidRDefault="00894721" w:rsidP="00FF2A0C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4332DB">
        <w:rPr>
          <w:rFonts w:asciiTheme="majorBidi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4B50FF" w:rsidRPr="004332DB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Pr="004332DB">
        <w:rPr>
          <w:rFonts w:asciiTheme="majorBidi" w:hAnsiTheme="majorBidi" w:cstheme="majorBidi"/>
          <w:sz w:val="30"/>
          <w:szCs w:val="30"/>
          <w:cs/>
        </w:rPr>
        <w:t xml:space="preserve">เท่านั้น </w:t>
      </w:r>
    </w:p>
    <w:p w14:paraId="2C9BEAE9" w14:textId="77777777" w:rsidR="002B0282" w:rsidRPr="004332DB" w:rsidRDefault="002B0282" w:rsidP="004B50FF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6156A64" w14:textId="424D9C9D" w:rsidR="00894721" w:rsidRPr="004332DB" w:rsidRDefault="00894721" w:rsidP="00281B53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sz w:val="30"/>
          <w:szCs w:val="30"/>
        </w:rPr>
      </w:pPr>
      <w:r w:rsidRPr="004332D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E0033" w:rsidRPr="004332D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332DB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4332D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4332DB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</w:p>
    <w:p w14:paraId="44FFDD16" w14:textId="77777777" w:rsidR="00702E98" w:rsidRPr="004332DB" w:rsidRDefault="00702E98" w:rsidP="00894721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F47AF" w14:textId="39A3339D" w:rsidR="00894721" w:rsidRPr="004332DB" w:rsidRDefault="00894721" w:rsidP="00894721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32DB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7F8DD7BE" w14:textId="77777777" w:rsidR="001A432C" w:rsidRPr="004332DB" w:rsidRDefault="001A432C" w:rsidP="00874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A85B0" w14:textId="754DBEE5" w:rsidR="001A432C" w:rsidRPr="004332DB" w:rsidRDefault="001A432C" w:rsidP="00B3210E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332DB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281B53" w:rsidRPr="004332DB">
        <w:rPr>
          <w:rFonts w:asciiTheme="majorBidi" w:hAnsiTheme="majorBidi" w:cstheme="majorBidi"/>
          <w:spacing w:val="-4"/>
          <w:sz w:val="30"/>
          <w:szCs w:val="30"/>
          <w:cs/>
        </w:rPr>
        <w:t>แสดง</w:t>
      </w:r>
      <w:r w:rsidRPr="004332DB">
        <w:rPr>
          <w:rFonts w:asciiTheme="majorBidi" w:hAnsiTheme="majorBidi" w:cstheme="majorBidi"/>
          <w:spacing w:val="-4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6079FE8" w14:textId="77777777" w:rsidR="005973F0" w:rsidRPr="004332DB" w:rsidRDefault="005973F0" w:rsidP="00B3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27263673"/>
    </w:p>
    <w:bookmarkEnd w:id="4"/>
    <w:tbl>
      <w:tblPr>
        <w:tblStyle w:val="TableGrid"/>
        <w:tblW w:w="9448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2700"/>
        <w:gridCol w:w="80"/>
        <w:gridCol w:w="190"/>
        <w:gridCol w:w="46"/>
        <w:gridCol w:w="998"/>
        <w:gridCol w:w="270"/>
        <w:gridCol w:w="1117"/>
        <w:gridCol w:w="270"/>
        <w:gridCol w:w="1170"/>
        <w:gridCol w:w="270"/>
        <w:gridCol w:w="1026"/>
        <w:gridCol w:w="270"/>
        <w:gridCol w:w="1018"/>
        <w:gridCol w:w="8"/>
        <w:gridCol w:w="7"/>
      </w:tblGrid>
      <w:tr w:rsidR="008D54C3" w:rsidRPr="004B3F1E" w14:paraId="7F1A2C8E" w14:textId="77777777" w:rsidTr="00F76B83">
        <w:trPr>
          <w:gridBefore w:val="1"/>
          <w:gridAfter w:val="1"/>
          <w:wBefore w:w="8" w:type="dxa"/>
          <w:wAfter w:w="7" w:type="dxa"/>
          <w:tblHeader/>
        </w:trPr>
        <w:tc>
          <w:tcPr>
            <w:tcW w:w="2970" w:type="dxa"/>
            <w:gridSpan w:val="3"/>
            <w:hideMark/>
          </w:tcPr>
          <w:p w14:paraId="4D8E6192" w14:textId="77777777" w:rsidR="008D54C3" w:rsidRPr="004B3F1E" w:rsidRDefault="008D54C3" w:rsidP="00B3210E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3" w:type="dxa"/>
            <w:gridSpan w:val="11"/>
          </w:tcPr>
          <w:p w14:paraId="6A41F328" w14:textId="77777777" w:rsidR="008D54C3" w:rsidRPr="004B3F1E" w:rsidRDefault="008D54C3" w:rsidP="00A337F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027D" w:rsidRPr="004B3F1E" w14:paraId="55C80921" w14:textId="77777777" w:rsidTr="00F76B83">
        <w:trPr>
          <w:gridBefore w:val="1"/>
          <w:gridAfter w:val="1"/>
          <w:wBefore w:w="8" w:type="dxa"/>
          <w:wAfter w:w="7" w:type="dxa"/>
          <w:tblHeader/>
        </w:trPr>
        <w:tc>
          <w:tcPr>
            <w:tcW w:w="2700" w:type="dxa"/>
          </w:tcPr>
          <w:p w14:paraId="2A2C3A6D" w14:textId="77777777" w:rsidR="00F4027D" w:rsidRPr="004B3F1E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CA1E5E" w14:textId="77777777" w:rsidR="00F4027D" w:rsidRPr="004B3F1E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3" w:type="dxa"/>
            <w:gridSpan w:val="11"/>
            <w:vAlign w:val="bottom"/>
            <w:hideMark/>
          </w:tcPr>
          <w:p w14:paraId="4DFBF3E2" w14:textId="77777777" w:rsidR="00F4027D" w:rsidRPr="004B3F1E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96FEE" w:rsidRPr="004B3F1E" w14:paraId="1F0BBA7F" w14:textId="77777777" w:rsidTr="00F76B83">
        <w:trPr>
          <w:gridBefore w:val="1"/>
          <w:gridAfter w:val="1"/>
          <w:wBefore w:w="8" w:type="dxa"/>
          <w:wAfter w:w="7" w:type="dxa"/>
          <w:tblHeader/>
        </w:trPr>
        <w:tc>
          <w:tcPr>
            <w:tcW w:w="2700" w:type="dxa"/>
            <w:vAlign w:val="bottom"/>
            <w:hideMark/>
          </w:tcPr>
          <w:p w14:paraId="761323A2" w14:textId="43A3E4AC" w:rsidR="00F4027D" w:rsidRPr="004B3F1E" w:rsidRDefault="00F4027D" w:rsidP="00F402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574AE63A" w14:textId="77777777" w:rsidR="00F4027D" w:rsidRPr="004B3F1E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6F6F19F5" w14:textId="77777777" w:rsidR="00F4027D" w:rsidRPr="004B3F1E" w:rsidRDefault="00F4027D" w:rsidP="00F4027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443B282" w14:textId="77777777" w:rsidR="00F4027D" w:rsidRPr="004B3F1E" w:rsidRDefault="00F4027D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423EB4A" w14:textId="77777777" w:rsidR="00F4027D" w:rsidRPr="004B3F1E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10622FD" w14:textId="77777777" w:rsidR="00F4027D" w:rsidRPr="004B3F1E" w:rsidRDefault="00F4027D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615137"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5137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3792B17" w14:textId="77777777" w:rsidR="00F4027D" w:rsidRPr="004B3F1E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A76C97A" w14:textId="77777777" w:rsidR="00F4027D" w:rsidRPr="004B3F1E" w:rsidRDefault="00615137" w:rsidP="00F4027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F4027D"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="00F4027D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F4027D"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6FEE" w:rsidRPr="004B3F1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4027D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ไม่เกิน</w:t>
            </w:r>
            <w:r w:rsidR="00F4027D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4027D"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4027D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A1C2909" w14:textId="77777777" w:rsidR="00F4027D" w:rsidRPr="004B3F1E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  <w:hideMark/>
          </w:tcPr>
          <w:p w14:paraId="155EFE56" w14:textId="77777777" w:rsidR="00F4027D" w:rsidRPr="004B3F1E" w:rsidRDefault="00F4027D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4FE854" w14:textId="77777777" w:rsidR="00F4027D" w:rsidRPr="004B3F1E" w:rsidRDefault="00F4027D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90DC79" w14:textId="77777777" w:rsidR="00F4027D" w:rsidRPr="004B3F1E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  <w:hideMark/>
          </w:tcPr>
          <w:p w14:paraId="4C66CE78" w14:textId="77777777" w:rsidR="00F4027D" w:rsidRPr="004B3F1E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907DD" w:rsidRPr="004B3F1E" w14:paraId="26BE4587" w14:textId="77777777" w:rsidTr="00F76B83">
        <w:trPr>
          <w:gridBefore w:val="1"/>
          <w:gridAfter w:val="1"/>
          <w:wBefore w:w="8" w:type="dxa"/>
          <w:wAfter w:w="7" w:type="dxa"/>
          <w:trHeight w:val="335"/>
          <w:tblHeader/>
        </w:trPr>
        <w:tc>
          <w:tcPr>
            <w:tcW w:w="2970" w:type="dxa"/>
            <w:gridSpan w:val="3"/>
            <w:hideMark/>
          </w:tcPr>
          <w:p w14:paraId="1FFE5901" w14:textId="77777777" w:rsidR="00D907DD" w:rsidRPr="004B3F1E" w:rsidRDefault="00D907DD" w:rsidP="00F402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3" w:type="dxa"/>
            <w:gridSpan w:val="11"/>
          </w:tcPr>
          <w:p w14:paraId="7BA93E0C" w14:textId="77777777" w:rsidR="00D907DD" w:rsidRPr="004B3F1E" w:rsidRDefault="00D907DD" w:rsidP="00D907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B53" w:rsidRPr="004B3F1E" w14:paraId="635311B9" w14:textId="77777777" w:rsidTr="00F76B83">
        <w:trPr>
          <w:gridBefore w:val="1"/>
          <w:gridAfter w:val="1"/>
          <w:wBefore w:w="8" w:type="dxa"/>
          <w:wAfter w:w="7" w:type="dxa"/>
        </w:trPr>
        <w:tc>
          <w:tcPr>
            <w:tcW w:w="2970" w:type="dxa"/>
            <w:gridSpan w:val="3"/>
          </w:tcPr>
          <w:p w14:paraId="0F781B1B" w14:textId="7984A634" w:rsidR="00281B53" w:rsidRPr="004B3F1E" w:rsidRDefault="00281B53" w:rsidP="00F402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4F2D1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6</w:t>
            </w:r>
          </w:p>
        </w:tc>
        <w:tc>
          <w:tcPr>
            <w:tcW w:w="6463" w:type="dxa"/>
            <w:gridSpan w:val="11"/>
          </w:tcPr>
          <w:p w14:paraId="0DB49209" w14:textId="77777777" w:rsidR="00281B53" w:rsidRPr="004B3F1E" w:rsidRDefault="00281B53" w:rsidP="00D907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96FEE" w:rsidRPr="004B3F1E" w14:paraId="2CFFAF75" w14:textId="77777777" w:rsidTr="00F76B83">
        <w:trPr>
          <w:gridBefore w:val="1"/>
          <w:gridAfter w:val="1"/>
          <w:wBefore w:w="8" w:type="dxa"/>
          <w:wAfter w:w="7" w:type="dxa"/>
        </w:trPr>
        <w:tc>
          <w:tcPr>
            <w:tcW w:w="2700" w:type="dxa"/>
          </w:tcPr>
          <w:p w14:paraId="6C7E068F" w14:textId="77777777" w:rsidR="00F4027D" w:rsidRPr="004B3F1E" w:rsidRDefault="00F4027D" w:rsidP="000255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9CE96D5" w14:textId="77777777" w:rsidR="00F4027D" w:rsidRPr="004B3F1E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457D3F06" w14:textId="50BD2401" w:rsidR="00F4027D" w:rsidRPr="004B3F1E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79441" w14:textId="77777777" w:rsidR="00F4027D" w:rsidRPr="004B3F1E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F2F81F6" w14:textId="77777777" w:rsidR="00F4027D" w:rsidRPr="004B3F1E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9C06A" w14:textId="77777777" w:rsidR="00F4027D" w:rsidRPr="004B3F1E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777AB4" w14:textId="77777777" w:rsidR="00F4027D" w:rsidRPr="004B3F1E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AF6DA" w14:textId="77777777" w:rsidR="00F4027D" w:rsidRPr="004B3F1E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CCCCA28" w14:textId="77777777" w:rsidR="00F4027D" w:rsidRPr="004B3F1E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44CE0" w14:textId="77777777" w:rsidR="00F4027D" w:rsidRPr="004B3F1E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73B6203D" w14:textId="77777777" w:rsidR="00F4027D" w:rsidRPr="004B3F1E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4B3F1E" w14:paraId="6A5CDB23" w14:textId="77777777" w:rsidTr="00F76B83">
        <w:trPr>
          <w:gridBefore w:val="1"/>
          <w:gridAfter w:val="1"/>
          <w:wBefore w:w="8" w:type="dxa"/>
          <w:wAfter w:w="7" w:type="dxa"/>
        </w:trPr>
        <w:tc>
          <w:tcPr>
            <w:tcW w:w="2700" w:type="dxa"/>
          </w:tcPr>
          <w:p w14:paraId="67FAF989" w14:textId="1345E7A4" w:rsidR="00881A66" w:rsidRPr="004B3F1E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243FB67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251050D9" w14:textId="07A35668" w:rsidR="00881A66" w:rsidRPr="004B3F1E" w:rsidRDefault="00EE7D5F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359,263</w:t>
            </w:r>
          </w:p>
        </w:tc>
        <w:tc>
          <w:tcPr>
            <w:tcW w:w="270" w:type="dxa"/>
          </w:tcPr>
          <w:p w14:paraId="7DFA51AC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71C2036" w14:textId="6562B80E" w:rsidR="00881A66" w:rsidRPr="004B3F1E" w:rsidRDefault="00EE7D5F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359,263</w:t>
            </w:r>
          </w:p>
        </w:tc>
        <w:tc>
          <w:tcPr>
            <w:tcW w:w="270" w:type="dxa"/>
          </w:tcPr>
          <w:p w14:paraId="5D0C5A4F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F1665C" w14:textId="13D09F4F" w:rsidR="00881A66" w:rsidRPr="004B3F1E" w:rsidRDefault="00DC3F38" w:rsidP="00DC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F0B335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D17E5A6" w14:textId="457C5C03" w:rsidR="00881A66" w:rsidRPr="004B3F1E" w:rsidRDefault="00DC3F38" w:rsidP="00DC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1F2A2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29562F2F" w14:textId="487F2E18" w:rsidR="00881A66" w:rsidRPr="004B3F1E" w:rsidRDefault="00EE7D5F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359,263</w:t>
            </w:r>
          </w:p>
        </w:tc>
      </w:tr>
      <w:tr w:rsidR="00881A66" w:rsidRPr="004B3F1E" w14:paraId="79AB6352" w14:textId="77777777" w:rsidTr="00F76B83">
        <w:trPr>
          <w:gridBefore w:val="1"/>
          <w:gridAfter w:val="1"/>
          <w:wBefore w:w="8" w:type="dxa"/>
          <w:wAfter w:w="7" w:type="dxa"/>
          <w:trHeight w:val="119"/>
        </w:trPr>
        <w:tc>
          <w:tcPr>
            <w:tcW w:w="2700" w:type="dxa"/>
          </w:tcPr>
          <w:p w14:paraId="074FCF58" w14:textId="77777777" w:rsidR="00881A66" w:rsidRPr="004B3F1E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gridSpan w:val="2"/>
            <w:vAlign w:val="bottom"/>
          </w:tcPr>
          <w:p w14:paraId="1BD21F97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6712954E" w14:textId="57609506" w:rsidR="00881A66" w:rsidRPr="004B3F1E" w:rsidRDefault="00DC3F38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973C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973C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201</w:t>
            </w:r>
          </w:p>
        </w:tc>
        <w:tc>
          <w:tcPr>
            <w:tcW w:w="270" w:type="dxa"/>
            <w:vAlign w:val="bottom"/>
          </w:tcPr>
          <w:p w14:paraId="4EF6CD0B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6D24F490" w14:textId="4CB96A3B" w:rsidR="00881A66" w:rsidRPr="004B3F1E" w:rsidRDefault="00DC3F38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278,906</w:t>
            </w:r>
          </w:p>
        </w:tc>
        <w:tc>
          <w:tcPr>
            <w:tcW w:w="270" w:type="dxa"/>
            <w:vAlign w:val="bottom"/>
          </w:tcPr>
          <w:p w14:paraId="3DC722C9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8E5735" w14:textId="0071BA33" w:rsidR="00881A66" w:rsidRPr="004B3F1E" w:rsidRDefault="00DC3F38" w:rsidP="00DC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677,511</w:t>
            </w:r>
          </w:p>
        </w:tc>
        <w:tc>
          <w:tcPr>
            <w:tcW w:w="270" w:type="dxa"/>
            <w:vAlign w:val="bottom"/>
          </w:tcPr>
          <w:p w14:paraId="3EB44C18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5D80545" w14:textId="7FA5E487" w:rsidR="00881A66" w:rsidRPr="004B3F1E" w:rsidRDefault="00DC3F38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33,395</w:t>
            </w:r>
          </w:p>
        </w:tc>
        <w:tc>
          <w:tcPr>
            <w:tcW w:w="270" w:type="dxa"/>
            <w:vAlign w:val="bottom"/>
          </w:tcPr>
          <w:p w14:paraId="6B4EE5A8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CCD43B5" w14:textId="3B08D719" w:rsidR="00881A66" w:rsidRPr="004B3F1E" w:rsidRDefault="00DC3F38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989,812</w:t>
            </w:r>
          </w:p>
        </w:tc>
      </w:tr>
      <w:tr w:rsidR="00881A66" w:rsidRPr="004B3F1E" w14:paraId="5C9535D8" w14:textId="77777777" w:rsidTr="00F76B83">
        <w:trPr>
          <w:gridBefore w:val="1"/>
          <w:gridAfter w:val="1"/>
          <w:wBefore w:w="8" w:type="dxa"/>
          <w:wAfter w:w="7" w:type="dxa"/>
        </w:trPr>
        <w:tc>
          <w:tcPr>
            <w:tcW w:w="2700" w:type="dxa"/>
            <w:tcBorders>
              <w:left w:val="nil"/>
              <w:right w:val="nil"/>
            </w:tcBorders>
          </w:tcPr>
          <w:p w14:paraId="3F0E488F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20274E3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AE142" w14:textId="542EF32D" w:rsidR="00881A66" w:rsidRPr="004B3F1E" w:rsidRDefault="00DC3F38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</w:t>
            </w:r>
            <w:r w:rsidR="00EE7D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270,464</w:t>
            </w:r>
          </w:p>
        </w:tc>
        <w:tc>
          <w:tcPr>
            <w:tcW w:w="270" w:type="dxa"/>
          </w:tcPr>
          <w:p w14:paraId="7AB0950A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28855" w14:textId="1BD98B75" w:rsidR="00881A66" w:rsidRPr="004B3F1E" w:rsidRDefault="00EE7D5F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638,169</w:t>
            </w:r>
          </w:p>
        </w:tc>
        <w:tc>
          <w:tcPr>
            <w:tcW w:w="270" w:type="dxa"/>
          </w:tcPr>
          <w:p w14:paraId="70450DB3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B90A7" w14:textId="6BD2D4C7" w:rsidR="00881A66" w:rsidRPr="004B3F1E" w:rsidRDefault="00DC3F38" w:rsidP="00DC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677,511</w:t>
            </w:r>
          </w:p>
        </w:tc>
        <w:tc>
          <w:tcPr>
            <w:tcW w:w="270" w:type="dxa"/>
          </w:tcPr>
          <w:p w14:paraId="36591DA0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25D7E" w14:textId="29E27C08" w:rsidR="00881A66" w:rsidRPr="004B3F1E" w:rsidRDefault="00DC3F38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33,395</w:t>
            </w:r>
          </w:p>
        </w:tc>
        <w:tc>
          <w:tcPr>
            <w:tcW w:w="270" w:type="dxa"/>
          </w:tcPr>
          <w:p w14:paraId="08596080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7CB0A" w14:textId="29EFDAA0" w:rsidR="00881A66" w:rsidRPr="004B3F1E" w:rsidRDefault="00DC3F38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</w:t>
            </w:r>
            <w:r w:rsidR="00EE7D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349,075</w:t>
            </w:r>
          </w:p>
        </w:tc>
      </w:tr>
      <w:tr w:rsidR="00881A66" w:rsidRPr="004B3F1E" w14:paraId="4D91E8C7" w14:textId="77777777" w:rsidTr="00F76B83">
        <w:trPr>
          <w:gridBefore w:val="1"/>
          <w:gridAfter w:val="1"/>
          <w:wBefore w:w="8" w:type="dxa"/>
          <w:wAfter w:w="7" w:type="dxa"/>
        </w:trPr>
        <w:tc>
          <w:tcPr>
            <w:tcW w:w="2700" w:type="dxa"/>
          </w:tcPr>
          <w:p w14:paraId="27B20969" w14:textId="15925DAA" w:rsidR="001551DC" w:rsidRDefault="001551DC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2B2002D3" w14:textId="06192EC0" w:rsidR="00FD0663" w:rsidRDefault="00FD0663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0F2323EA" w14:textId="77777777" w:rsidR="00FD0663" w:rsidRDefault="00FD0663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19CD1A5C" w14:textId="3ABE0AD3" w:rsidR="00881A66" w:rsidRPr="004B3F1E" w:rsidRDefault="00881A66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</w:t>
            </w:r>
            <w:r w:rsidR="004F2D1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65</w:t>
            </w:r>
          </w:p>
        </w:tc>
        <w:tc>
          <w:tcPr>
            <w:tcW w:w="270" w:type="dxa"/>
            <w:gridSpan w:val="2"/>
          </w:tcPr>
          <w:p w14:paraId="6C7905E6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79E43785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2E9F8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346A44A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97284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4AFE4F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AD3B3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D6839F1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3AA12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60202E02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4B3F1E" w14:paraId="58D24B5C" w14:textId="77777777" w:rsidTr="00F76B83">
        <w:trPr>
          <w:gridBefore w:val="1"/>
          <w:gridAfter w:val="1"/>
          <w:wBefore w:w="8" w:type="dxa"/>
          <w:wAfter w:w="7" w:type="dxa"/>
        </w:trPr>
        <w:tc>
          <w:tcPr>
            <w:tcW w:w="2700" w:type="dxa"/>
          </w:tcPr>
          <w:p w14:paraId="78612529" w14:textId="5E835F2F" w:rsidR="00881A66" w:rsidRPr="004B3F1E" w:rsidRDefault="00881A66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41DB9DE4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21450162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2C000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49CB111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1B6C4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D2BA8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0BD8D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E8484D2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8216B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4056B108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2D17" w:rsidRPr="004B3F1E" w14:paraId="67798632" w14:textId="77777777" w:rsidTr="00F76B83">
        <w:trPr>
          <w:gridBefore w:val="1"/>
          <w:gridAfter w:val="1"/>
          <w:wBefore w:w="8" w:type="dxa"/>
          <w:wAfter w:w="7" w:type="dxa"/>
        </w:trPr>
        <w:tc>
          <w:tcPr>
            <w:tcW w:w="2700" w:type="dxa"/>
          </w:tcPr>
          <w:p w14:paraId="719C0344" w14:textId="77777777" w:rsidR="004F2D17" w:rsidRPr="004B3F1E" w:rsidRDefault="004F2D17" w:rsidP="004F2D17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93633E7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7F71E37B" w14:textId="7B874D18" w:rsidR="004F2D17" w:rsidRPr="004B3F1E" w:rsidRDefault="00EE7D5F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337,177</w:t>
            </w:r>
          </w:p>
        </w:tc>
        <w:tc>
          <w:tcPr>
            <w:tcW w:w="270" w:type="dxa"/>
          </w:tcPr>
          <w:p w14:paraId="4F30D939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0A3D25" w14:textId="6C74852B" w:rsidR="004F2D17" w:rsidRPr="004B3F1E" w:rsidRDefault="00EE7D5F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337,177</w:t>
            </w:r>
          </w:p>
        </w:tc>
        <w:tc>
          <w:tcPr>
            <w:tcW w:w="270" w:type="dxa"/>
          </w:tcPr>
          <w:p w14:paraId="43D87B53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FF28C" w14:textId="5877D5D0" w:rsidR="004F2D17" w:rsidRPr="004B3F1E" w:rsidRDefault="00EE7D5F" w:rsidP="00E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8C512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B7CFFB5" w14:textId="08527F5B" w:rsidR="004F2D17" w:rsidRPr="004B3F1E" w:rsidRDefault="00EE7D5F" w:rsidP="00E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6A9720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25346E55" w14:textId="4C304C40" w:rsidR="004F2D17" w:rsidRPr="004B3F1E" w:rsidRDefault="00EE7D5F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337,177</w:t>
            </w:r>
          </w:p>
        </w:tc>
      </w:tr>
      <w:tr w:rsidR="004F2D17" w:rsidRPr="004B3F1E" w14:paraId="0C9ACE8F" w14:textId="77777777" w:rsidTr="00F76B83">
        <w:trPr>
          <w:gridBefore w:val="1"/>
          <w:gridAfter w:val="1"/>
          <w:wBefore w:w="8" w:type="dxa"/>
          <w:wAfter w:w="7" w:type="dxa"/>
          <w:trHeight w:val="119"/>
        </w:trPr>
        <w:tc>
          <w:tcPr>
            <w:tcW w:w="2700" w:type="dxa"/>
          </w:tcPr>
          <w:p w14:paraId="3C1E2BC4" w14:textId="77777777" w:rsidR="004F2D17" w:rsidRPr="004B3F1E" w:rsidRDefault="004F2D17" w:rsidP="004F2D17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gridSpan w:val="2"/>
            <w:vAlign w:val="bottom"/>
          </w:tcPr>
          <w:p w14:paraId="6C81E4DA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4E35798D" w14:textId="4815CC75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749,740</w:t>
            </w:r>
          </w:p>
        </w:tc>
        <w:tc>
          <w:tcPr>
            <w:tcW w:w="270" w:type="dxa"/>
            <w:vAlign w:val="bottom"/>
          </w:tcPr>
          <w:p w14:paraId="748507E3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2E8C7E5C" w14:textId="5EE6EAEE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239,563</w:t>
            </w:r>
          </w:p>
        </w:tc>
        <w:tc>
          <w:tcPr>
            <w:tcW w:w="270" w:type="dxa"/>
            <w:vAlign w:val="bottom"/>
          </w:tcPr>
          <w:p w14:paraId="5ED862AA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4E0C65" w14:textId="442F0055" w:rsidR="004F2D17" w:rsidRPr="004B3F1E" w:rsidRDefault="004F2D17" w:rsidP="00DC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526,837</w:t>
            </w:r>
          </w:p>
        </w:tc>
        <w:tc>
          <w:tcPr>
            <w:tcW w:w="270" w:type="dxa"/>
            <w:vAlign w:val="bottom"/>
          </w:tcPr>
          <w:p w14:paraId="033E431B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6A11012" w14:textId="7D1491B3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32,218</w:t>
            </w:r>
          </w:p>
        </w:tc>
        <w:tc>
          <w:tcPr>
            <w:tcW w:w="270" w:type="dxa"/>
            <w:vAlign w:val="bottom"/>
          </w:tcPr>
          <w:p w14:paraId="6BF22AED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465B342" w14:textId="7534A7A0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798,618</w:t>
            </w:r>
          </w:p>
        </w:tc>
      </w:tr>
      <w:tr w:rsidR="004F2D17" w:rsidRPr="004B3F1E" w14:paraId="6E7006BD" w14:textId="77777777" w:rsidTr="00F76B83">
        <w:trPr>
          <w:gridBefore w:val="1"/>
          <w:gridAfter w:val="1"/>
          <w:wBefore w:w="8" w:type="dxa"/>
          <w:wAfter w:w="7" w:type="dxa"/>
        </w:trPr>
        <w:tc>
          <w:tcPr>
            <w:tcW w:w="2700" w:type="dxa"/>
            <w:tcBorders>
              <w:left w:val="nil"/>
              <w:right w:val="nil"/>
            </w:tcBorders>
          </w:tcPr>
          <w:p w14:paraId="29F306C9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5827C1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A160B" w14:textId="49266F09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1,0</w:t>
            </w:r>
            <w:r w:rsidR="00EE7D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86</w:t>
            </w:r>
            <w:r w:rsidRPr="004B3F1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,</w:t>
            </w:r>
            <w:r w:rsidR="00EE7D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282C7273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F6012" w14:textId="142873A6" w:rsidR="004F2D17" w:rsidRPr="004B3F1E" w:rsidRDefault="00EE7D5F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  <w:r w:rsidR="004F2D17"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50857884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D41F6" w14:textId="261C652B" w:rsidR="004F2D17" w:rsidRPr="004B3F1E" w:rsidRDefault="004F2D17" w:rsidP="00DC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709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26,837</w:t>
            </w:r>
          </w:p>
        </w:tc>
        <w:tc>
          <w:tcPr>
            <w:tcW w:w="270" w:type="dxa"/>
          </w:tcPr>
          <w:p w14:paraId="19884453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1E258" w14:textId="1E1AE79A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</w:t>
            </w:r>
            <w:r w:rsidR="00E709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2451AAB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CDDA7" w14:textId="6C074A50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</w:t>
            </w:r>
            <w:r w:rsidR="00EE7D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135,795</w:t>
            </w:r>
          </w:p>
        </w:tc>
      </w:tr>
      <w:tr w:rsidR="000D27C1" w:rsidRPr="004F2D17" w14:paraId="636BE5F4" w14:textId="77777777" w:rsidTr="00F76B83">
        <w:trPr>
          <w:tblHeader/>
        </w:trPr>
        <w:tc>
          <w:tcPr>
            <w:tcW w:w="3024" w:type="dxa"/>
            <w:gridSpan w:val="5"/>
            <w:hideMark/>
          </w:tcPr>
          <w:p w14:paraId="091F9EA4" w14:textId="77777777" w:rsidR="000D27C1" w:rsidRPr="004F2D17" w:rsidRDefault="000D27C1" w:rsidP="00F33286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4" w:type="dxa"/>
            <w:gridSpan w:val="11"/>
          </w:tcPr>
          <w:p w14:paraId="018610BD" w14:textId="77777777" w:rsidR="001551DC" w:rsidRDefault="001551DC" w:rsidP="00381C7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D15ABC8" w14:textId="741FC2EE" w:rsidR="000D27C1" w:rsidRPr="004F2D17" w:rsidRDefault="000D27C1" w:rsidP="00381C7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2D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7C1" w:rsidRPr="004B3F1E" w14:paraId="143D018F" w14:textId="77777777" w:rsidTr="00F76B83">
        <w:trPr>
          <w:tblHeader/>
        </w:trPr>
        <w:tc>
          <w:tcPr>
            <w:tcW w:w="2788" w:type="dxa"/>
            <w:gridSpan w:val="3"/>
          </w:tcPr>
          <w:p w14:paraId="3D61BABA" w14:textId="77777777" w:rsidR="000D27C1" w:rsidRPr="004B3F1E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945396D" w14:textId="77777777" w:rsidR="000D27C1" w:rsidRPr="004B3F1E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4" w:type="dxa"/>
            <w:gridSpan w:val="11"/>
            <w:vAlign w:val="bottom"/>
            <w:hideMark/>
          </w:tcPr>
          <w:p w14:paraId="1FB8EBDB" w14:textId="77777777" w:rsidR="000D27C1" w:rsidRPr="004B3F1E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D27C1" w:rsidRPr="004B3F1E" w14:paraId="6A14320D" w14:textId="77777777" w:rsidTr="00F76B83">
        <w:trPr>
          <w:gridAfter w:val="2"/>
          <w:wAfter w:w="15" w:type="dxa"/>
          <w:tblHeader/>
        </w:trPr>
        <w:tc>
          <w:tcPr>
            <w:tcW w:w="2788" w:type="dxa"/>
            <w:gridSpan w:val="3"/>
            <w:vAlign w:val="bottom"/>
            <w:hideMark/>
          </w:tcPr>
          <w:p w14:paraId="03718BFE" w14:textId="00F367FD" w:rsidR="000D27C1" w:rsidRPr="004B3F1E" w:rsidRDefault="000D27C1" w:rsidP="00381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gridSpan w:val="2"/>
          </w:tcPr>
          <w:p w14:paraId="361435DD" w14:textId="77777777" w:rsidR="000D27C1" w:rsidRPr="004B3F1E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406327AB" w14:textId="77777777" w:rsidR="000D27C1" w:rsidRPr="004B3F1E" w:rsidRDefault="000D27C1" w:rsidP="00381C7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6F5906E" w14:textId="77777777" w:rsidR="000D27C1" w:rsidRPr="004B3F1E" w:rsidRDefault="000D27C1" w:rsidP="00381C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5B2A67A" w14:textId="77777777" w:rsidR="000D27C1" w:rsidRPr="004B3F1E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1A959FB" w14:textId="77777777" w:rsidR="000D27C1" w:rsidRPr="004B3F1E" w:rsidRDefault="00615137" w:rsidP="00381C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48EDCCD9" w14:textId="77777777" w:rsidR="000D27C1" w:rsidRPr="004B3F1E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5D8726D" w14:textId="77777777" w:rsidR="000D27C1" w:rsidRPr="004B3F1E" w:rsidRDefault="00615137" w:rsidP="00381C7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BAAB862" w14:textId="77777777" w:rsidR="000D27C1" w:rsidRPr="004B3F1E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  <w:hideMark/>
          </w:tcPr>
          <w:p w14:paraId="1F7059F3" w14:textId="77777777" w:rsidR="000D27C1" w:rsidRPr="004B3F1E" w:rsidRDefault="000D27C1" w:rsidP="00381C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4378AA8" w14:textId="77777777" w:rsidR="000D27C1" w:rsidRPr="004B3F1E" w:rsidRDefault="000D27C1" w:rsidP="00381C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1CF1E88" w14:textId="77777777" w:rsidR="000D27C1" w:rsidRPr="004B3F1E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  <w:hideMark/>
          </w:tcPr>
          <w:p w14:paraId="11D31689" w14:textId="77777777" w:rsidR="000D27C1" w:rsidRPr="004B3F1E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907DD" w:rsidRPr="004B3F1E" w14:paraId="1B9A7E5E" w14:textId="77777777" w:rsidTr="00F76B83">
        <w:trPr>
          <w:tblHeader/>
        </w:trPr>
        <w:tc>
          <w:tcPr>
            <w:tcW w:w="3024" w:type="dxa"/>
            <w:gridSpan w:val="5"/>
            <w:hideMark/>
          </w:tcPr>
          <w:p w14:paraId="23D103FA" w14:textId="77777777" w:rsidR="00D907DD" w:rsidRPr="004B3F1E" w:rsidRDefault="00D907DD" w:rsidP="005928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24924CD6" w14:textId="77777777" w:rsidR="00D907DD" w:rsidRPr="004B3F1E" w:rsidRDefault="00D907DD" w:rsidP="005928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B53" w:rsidRPr="004B3F1E" w14:paraId="4265FBCF" w14:textId="77777777" w:rsidTr="00F76B83">
        <w:tc>
          <w:tcPr>
            <w:tcW w:w="3024" w:type="dxa"/>
            <w:gridSpan w:val="5"/>
          </w:tcPr>
          <w:p w14:paraId="32B9C3DD" w14:textId="3EC3B61A" w:rsidR="00281B53" w:rsidRPr="004B3F1E" w:rsidRDefault="00F33286" w:rsidP="005928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4F2D1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6</w:t>
            </w:r>
          </w:p>
        </w:tc>
        <w:tc>
          <w:tcPr>
            <w:tcW w:w="6424" w:type="dxa"/>
            <w:gridSpan w:val="11"/>
          </w:tcPr>
          <w:p w14:paraId="1B9BC875" w14:textId="77777777" w:rsidR="00281B53" w:rsidRPr="004B3F1E" w:rsidRDefault="00281B53" w:rsidP="005928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D27C1" w:rsidRPr="004B3F1E" w14:paraId="16DAB956" w14:textId="77777777" w:rsidTr="00F76B83">
        <w:trPr>
          <w:gridAfter w:val="2"/>
          <w:wAfter w:w="15" w:type="dxa"/>
        </w:trPr>
        <w:tc>
          <w:tcPr>
            <w:tcW w:w="2788" w:type="dxa"/>
            <w:gridSpan w:val="3"/>
          </w:tcPr>
          <w:p w14:paraId="10EEA0B6" w14:textId="77777777" w:rsidR="000D27C1" w:rsidRPr="004B3F1E" w:rsidRDefault="000D27C1" w:rsidP="00381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2D982150" w14:textId="77777777" w:rsidR="000D27C1" w:rsidRPr="004B3F1E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042C092" w14:textId="71DB7975" w:rsidR="000D27C1" w:rsidRPr="004B3F1E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277F4" w14:textId="77777777" w:rsidR="000D27C1" w:rsidRPr="004B3F1E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A20C075" w14:textId="0AD6E9FE" w:rsidR="000D27C1" w:rsidRPr="004B3F1E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402CC" w14:textId="77777777" w:rsidR="000D27C1" w:rsidRPr="004B3F1E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C3216" w14:textId="0A1CB84C" w:rsidR="000D27C1" w:rsidRPr="004B3F1E" w:rsidRDefault="000D27C1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A5813" w14:textId="77777777" w:rsidR="000D27C1" w:rsidRPr="004B3F1E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EA1A1D3" w14:textId="3EE59F4A" w:rsidR="000D27C1" w:rsidRPr="004B3F1E" w:rsidRDefault="000D27C1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9FC15" w14:textId="77777777" w:rsidR="000D27C1" w:rsidRPr="004B3F1E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D8A910" w14:textId="1DD63CC2" w:rsidR="000D27C1" w:rsidRPr="004B3F1E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4B3F1E" w14:paraId="4392EA27" w14:textId="77777777" w:rsidTr="00F76B83">
        <w:trPr>
          <w:gridAfter w:val="2"/>
          <w:wAfter w:w="15" w:type="dxa"/>
        </w:trPr>
        <w:tc>
          <w:tcPr>
            <w:tcW w:w="2788" w:type="dxa"/>
            <w:gridSpan w:val="3"/>
          </w:tcPr>
          <w:p w14:paraId="6004C8A5" w14:textId="77777777" w:rsidR="00881A66" w:rsidRPr="004B3F1E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329248D2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8" w:type="dxa"/>
          </w:tcPr>
          <w:p w14:paraId="310062D4" w14:textId="3109C9D9" w:rsidR="00881A66" w:rsidRPr="004B3F1E" w:rsidRDefault="00EE7D5F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10,721</w:t>
            </w:r>
          </w:p>
        </w:tc>
        <w:tc>
          <w:tcPr>
            <w:tcW w:w="270" w:type="dxa"/>
          </w:tcPr>
          <w:p w14:paraId="76DC1DE1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57329C9" w14:textId="0F3172BA" w:rsidR="00881A66" w:rsidRPr="004B3F1E" w:rsidRDefault="00EE7D5F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10,721</w:t>
            </w:r>
          </w:p>
        </w:tc>
        <w:tc>
          <w:tcPr>
            <w:tcW w:w="270" w:type="dxa"/>
          </w:tcPr>
          <w:p w14:paraId="5E16F755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1B66B3" w14:textId="3150E9FE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FAD4D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5E85FBB" w14:textId="082D721E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AD4CF8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96E9D3D" w14:textId="0539AFF4" w:rsidR="00881A66" w:rsidRPr="004B3F1E" w:rsidRDefault="00EE7D5F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10,721</w:t>
            </w:r>
          </w:p>
        </w:tc>
      </w:tr>
      <w:tr w:rsidR="00881A66" w:rsidRPr="004B3F1E" w14:paraId="3A89DC2A" w14:textId="77777777" w:rsidTr="00F76B83">
        <w:trPr>
          <w:gridAfter w:val="2"/>
          <w:wAfter w:w="15" w:type="dxa"/>
          <w:trHeight w:val="119"/>
        </w:trPr>
        <w:tc>
          <w:tcPr>
            <w:tcW w:w="2788" w:type="dxa"/>
            <w:gridSpan w:val="3"/>
          </w:tcPr>
          <w:p w14:paraId="762DAE76" w14:textId="77777777" w:rsidR="00881A66" w:rsidRPr="004B3F1E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gridSpan w:val="2"/>
            <w:vAlign w:val="bottom"/>
          </w:tcPr>
          <w:p w14:paraId="518ACBF8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4BFC089" w14:textId="689C8EC9" w:rsidR="00881A66" w:rsidRPr="004B3F1E" w:rsidRDefault="0053115D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98,644</w:t>
            </w:r>
          </w:p>
        </w:tc>
        <w:tc>
          <w:tcPr>
            <w:tcW w:w="270" w:type="dxa"/>
            <w:vAlign w:val="bottom"/>
          </w:tcPr>
          <w:p w14:paraId="5B4A20A2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5D2D106" w14:textId="396E85AC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3115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5,396</w:t>
            </w:r>
          </w:p>
        </w:tc>
        <w:tc>
          <w:tcPr>
            <w:tcW w:w="270" w:type="dxa"/>
            <w:vAlign w:val="bottom"/>
          </w:tcPr>
          <w:p w14:paraId="43A9BBC8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95B102" w14:textId="16477643" w:rsidR="00881A66" w:rsidRPr="004B3F1E" w:rsidRDefault="0053115D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85,811</w:t>
            </w:r>
          </w:p>
        </w:tc>
        <w:tc>
          <w:tcPr>
            <w:tcW w:w="270" w:type="dxa"/>
            <w:vAlign w:val="bottom"/>
          </w:tcPr>
          <w:p w14:paraId="46B49343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823CA5" w14:textId="4BEFF204" w:rsidR="00881A66" w:rsidRPr="004B3F1E" w:rsidRDefault="0053115D" w:rsidP="0053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5D4E79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31984B34" w14:textId="28452B55" w:rsidR="00881A66" w:rsidRPr="004B3F1E" w:rsidRDefault="0053115D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111,207</w:t>
            </w:r>
          </w:p>
        </w:tc>
      </w:tr>
      <w:tr w:rsidR="00881A66" w:rsidRPr="004B3F1E" w14:paraId="2CD9CEDF" w14:textId="77777777" w:rsidTr="00F76B83">
        <w:trPr>
          <w:gridAfter w:val="2"/>
          <w:wAfter w:w="15" w:type="dxa"/>
        </w:trPr>
        <w:tc>
          <w:tcPr>
            <w:tcW w:w="2788" w:type="dxa"/>
            <w:gridSpan w:val="3"/>
            <w:tcBorders>
              <w:left w:val="nil"/>
              <w:right w:val="nil"/>
            </w:tcBorders>
          </w:tcPr>
          <w:p w14:paraId="68520392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D5FE36A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41826" w14:textId="258E0A78" w:rsidR="00881A66" w:rsidRPr="004B3F1E" w:rsidRDefault="00EE7D5F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109,365</w:t>
            </w:r>
          </w:p>
        </w:tc>
        <w:tc>
          <w:tcPr>
            <w:tcW w:w="270" w:type="dxa"/>
          </w:tcPr>
          <w:p w14:paraId="7C3F3DF2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86C72" w14:textId="59720830" w:rsidR="00881A66" w:rsidRPr="004B3F1E" w:rsidRDefault="00EE7D5F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36,117</w:t>
            </w:r>
          </w:p>
        </w:tc>
        <w:tc>
          <w:tcPr>
            <w:tcW w:w="270" w:type="dxa"/>
          </w:tcPr>
          <w:p w14:paraId="0CA50AE3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F6628" w14:textId="7D02F05B" w:rsidR="00881A66" w:rsidRPr="004B3F1E" w:rsidRDefault="0053115D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85,811</w:t>
            </w:r>
          </w:p>
        </w:tc>
        <w:tc>
          <w:tcPr>
            <w:tcW w:w="270" w:type="dxa"/>
          </w:tcPr>
          <w:p w14:paraId="281ECF25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FD8446" w14:textId="4110586F" w:rsidR="00881A66" w:rsidRPr="004B3F1E" w:rsidRDefault="0053115D" w:rsidP="0053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8565B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A5D49A" w14:textId="1DD88289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</w:t>
            </w:r>
            <w:r w:rsidR="00EE7D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21,928</w:t>
            </w:r>
          </w:p>
        </w:tc>
      </w:tr>
      <w:tr w:rsidR="00881A66" w:rsidRPr="004B3F1E" w14:paraId="3535A5BC" w14:textId="77777777" w:rsidTr="00F76B83">
        <w:trPr>
          <w:gridAfter w:val="2"/>
          <w:wAfter w:w="15" w:type="dxa"/>
        </w:trPr>
        <w:tc>
          <w:tcPr>
            <w:tcW w:w="2788" w:type="dxa"/>
            <w:gridSpan w:val="3"/>
          </w:tcPr>
          <w:p w14:paraId="524C9AFF" w14:textId="77777777" w:rsidR="00750B90" w:rsidRDefault="00750B90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20E4B41E" w14:textId="63A8803D" w:rsidR="00881A66" w:rsidRPr="004B3F1E" w:rsidRDefault="00881A66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4F2D1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</w:tcPr>
          <w:p w14:paraId="00DEB493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AC21E6D" w14:textId="77777777" w:rsidR="00881A66" w:rsidRPr="004B3F1E" w:rsidRDefault="00881A66" w:rsidP="00F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63031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24378BA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B68DC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2B257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07517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308EA1E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A56FE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FB81CCC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4B3F1E" w14:paraId="53B5FC2E" w14:textId="77777777" w:rsidTr="00F76B83">
        <w:trPr>
          <w:gridAfter w:val="2"/>
          <w:wAfter w:w="15" w:type="dxa"/>
        </w:trPr>
        <w:tc>
          <w:tcPr>
            <w:tcW w:w="2788" w:type="dxa"/>
            <w:gridSpan w:val="3"/>
          </w:tcPr>
          <w:p w14:paraId="4CE160A3" w14:textId="1200A7DF" w:rsidR="00881A66" w:rsidRPr="004B3F1E" w:rsidRDefault="00881A66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7D452ED8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223084E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291A4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E9A43B3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4256E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CF375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4AB23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0B66389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5687F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0568EED" w14:textId="77777777" w:rsidR="00881A66" w:rsidRPr="004B3F1E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2D17" w:rsidRPr="004B3F1E" w14:paraId="168BCBA3" w14:textId="77777777" w:rsidTr="00F76B83">
        <w:trPr>
          <w:gridAfter w:val="2"/>
          <w:wAfter w:w="15" w:type="dxa"/>
        </w:trPr>
        <w:tc>
          <w:tcPr>
            <w:tcW w:w="2788" w:type="dxa"/>
            <w:gridSpan w:val="3"/>
          </w:tcPr>
          <w:p w14:paraId="6623FF27" w14:textId="77777777" w:rsidR="004F2D17" w:rsidRPr="004B3F1E" w:rsidRDefault="004F2D17" w:rsidP="004F2D17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0E005D8D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8" w:type="dxa"/>
          </w:tcPr>
          <w:p w14:paraId="3F11B0A8" w14:textId="17F9127A" w:rsidR="004F2D17" w:rsidRPr="004B3F1E" w:rsidRDefault="00EE7D5F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10,378</w:t>
            </w:r>
          </w:p>
        </w:tc>
        <w:tc>
          <w:tcPr>
            <w:tcW w:w="270" w:type="dxa"/>
          </w:tcPr>
          <w:p w14:paraId="24B2ECFB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F3A2BC0" w14:textId="48D4794D" w:rsidR="004F2D17" w:rsidRPr="004B3F1E" w:rsidRDefault="00EE7D5F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10,378</w:t>
            </w:r>
          </w:p>
        </w:tc>
        <w:tc>
          <w:tcPr>
            <w:tcW w:w="270" w:type="dxa"/>
          </w:tcPr>
          <w:p w14:paraId="75AD6B65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DEB45" w14:textId="5ADBCDDA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766FE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8770F91" w14:textId="4EAC7523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CF9BB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3253C6D" w14:textId="375B18ED" w:rsidR="004F2D17" w:rsidRPr="004B3F1E" w:rsidRDefault="00EE7D5F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10,378</w:t>
            </w:r>
          </w:p>
        </w:tc>
      </w:tr>
      <w:tr w:rsidR="004F2D17" w:rsidRPr="004B3F1E" w14:paraId="399894F5" w14:textId="77777777" w:rsidTr="00F76B83">
        <w:trPr>
          <w:gridAfter w:val="2"/>
          <w:wAfter w:w="15" w:type="dxa"/>
          <w:trHeight w:val="119"/>
        </w:trPr>
        <w:tc>
          <w:tcPr>
            <w:tcW w:w="2788" w:type="dxa"/>
            <w:gridSpan w:val="3"/>
          </w:tcPr>
          <w:p w14:paraId="0C0FDBDF" w14:textId="77777777" w:rsidR="004F2D17" w:rsidRPr="004B3F1E" w:rsidRDefault="004F2D17" w:rsidP="004F2D17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gridSpan w:val="2"/>
            <w:vAlign w:val="bottom"/>
          </w:tcPr>
          <w:p w14:paraId="5772C191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878C36C" w14:textId="6E39F039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117,140</w:t>
            </w:r>
          </w:p>
        </w:tc>
        <w:tc>
          <w:tcPr>
            <w:tcW w:w="270" w:type="dxa"/>
            <w:vAlign w:val="bottom"/>
          </w:tcPr>
          <w:p w14:paraId="7BEDE7B6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0DF3D61" w14:textId="020A7DFD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24,088</w:t>
            </w:r>
          </w:p>
        </w:tc>
        <w:tc>
          <w:tcPr>
            <w:tcW w:w="270" w:type="dxa"/>
            <w:vAlign w:val="bottom"/>
          </w:tcPr>
          <w:p w14:paraId="3F42B3A4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F268BA" w14:textId="199A096E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100,146</w:t>
            </w:r>
          </w:p>
        </w:tc>
        <w:tc>
          <w:tcPr>
            <w:tcW w:w="270" w:type="dxa"/>
            <w:vAlign w:val="bottom"/>
          </w:tcPr>
          <w:p w14:paraId="7AA892B7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0116D18" w14:textId="536A3CCE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10,432</w:t>
            </w:r>
          </w:p>
        </w:tc>
        <w:tc>
          <w:tcPr>
            <w:tcW w:w="270" w:type="dxa"/>
            <w:vAlign w:val="bottom"/>
          </w:tcPr>
          <w:p w14:paraId="2792F9E0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C88DD24" w14:textId="2C12C439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134,666</w:t>
            </w:r>
          </w:p>
        </w:tc>
      </w:tr>
      <w:tr w:rsidR="004F2D17" w:rsidRPr="004B3F1E" w14:paraId="41CD645D" w14:textId="77777777" w:rsidTr="00F76B83">
        <w:trPr>
          <w:gridAfter w:val="2"/>
          <w:wAfter w:w="15" w:type="dxa"/>
        </w:trPr>
        <w:tc>
          <w:tcPr>
            <w:tcW w:w="2788" w:type="dxa"/>
            <w:gridSpan w:val="3"/>
            <w:tcBorders>
              <w:left w:val="nil"/>
              <w:right w:val="nil"/>
            </w:tcBorders>
          </w:tcPr>
          <w:p w14:paraId="2887F282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26F1F9A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BF729" w14:textId="1D32AB5A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</w:t>
            </w:r>
            <w:r w:rsidR="00EE7D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</w:t>
            </w:r>
            <w:r w:rsidRPr="004B3F1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7,</w:t>
            </w:r>
            <w:r w:rsidR="00EE7D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57E5E425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E40C6" w14:textId="108EE486" w:rsidR="004F2D17" w:rsidRPr="004B3F1E" w:rsidRDefault="00EE7D5F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34,466</w:t>
            </w:r>
          </w:p>
        </w:tc>
        <w:tc>
          <w:tcPr>
            <w:tcW w:w="270" w:type="dxa"/>
          </w:tcPr>
          <w:p w14:paraId="05B7C3E6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30B78" w14:textId="0A5F4526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100,146</w:t>
            </w:r>
          </w:p>
        </w:tc>
        <w:tc>
          <w:tcPr>
            <w:tcW w:w="270" w:type="dxa"/>
          </w:tcPr>
          <w:p w14:paraId="223BEE49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12B60" w14:textId="1F7A313D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10,432</w:t>
            </w:r>
          </w:p>
        </w:tc>
        <w:tc>
          <w:tcPr>
            <w:tcW w:w="270" w:type="dxa"/>
          </w:tcPr>
          <w:p w14:paraId="2959FF4F" w14:textId="77777777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42FDE" w14:textId="09D50D68" w:rsidR="004F2D17" w:rsidRPr="004B3F1E" w:rsidRDefault="004F2D17" w:rsidP="004F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</w:t>
            </w:r>
            <w:r w:rsidR="00EE7D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45,044</w:t>
            </w:r>
          </w:p>
        </w:tc>
      </w:tr>
    </w:tbl>
    <w:p w14:paraId="74E29638" w14:textId="33A9E266" w:rsidR="00F76B83" w:rsidRDefault="00F76B83" w:rsidP="00F7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75F26DE" w14:textId="77777777" w:rsidR="00F76B83" w:rsidRDefault="00F76B83" w:rsidP="00F7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BAA2DA" w14:textId="07D797AE" w:rsidR="006354F2" w:rsidRPr="004B3F1E" w:rsidRDefault="006354F2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03065DD7" w14:textId="77777777" w:rsidR="005C61FC" w:rsidRPr="004B3F1E" w:rsidRDefault="005C61FC" w:rsidP="0099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323288" w14:textId="241D8F6A" w:rsidR="009B4E5D" w:rsidRDefault="00556E85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D13901B" w14:textId="078C75EF" w:rsidR="009B4E5D" w:rsidRDefault="009B4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812EAD7" w14:textId="4583DE4B" w:rsidR="002A009F" w:rsidRPr="004B3F1E" w:rsidRDefault="000B6320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8C80496" w14:textId="77777777" w:rsidR="002A009F" w:rsidRPr="004B3F1E" w:rsidRDefault="002A009F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7003D6" w:rsidRPr="004B3F1E" w14:paraId="13D4903A" w14:textId="77777777" w:rsidTr="007003D6">
        <w:trPr>
          <w:tblHeader/>
        </w:trPr>
        <w:tc>
          <w:tcPr>
            <w:tcW w:w="2274" w:type="pct"/>
            <w:shd w:val="clear" w:color="auto" w:fill="auto"/>
          </w:tcPr>
          <w:p w14:paraId="1C64B71A" w14:textId="77777777" w:rsidR="007003D6" w:rsidRPr="004B3F1E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5ED1144B" w14:textId="77777777" w:rsidR="007003D6" w:rsidRPr="004B3F1E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160475C3" w14:textId="77777777" w:rsidR="007003D6" w:rsidRPr="004B3F1E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44267EA0" w14:textId="77777777" w:rsidR="007003D6" w:rsidRPr="004B3F1E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03D6" w:rsidRPr="004B3F1E" w14:paraId="66DDBE5E" w14:textId="77777777" w:rsidTr="007003D6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5CADBB37" w14:textId="77777777" w:rsidR="007003D6" w:rsidRPr="004B3F1E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0FF40506" w14:textId="1E1259C0" w:rsidR="007003D6" w:rsidRPr="004B3F1E" w:rsidRDefault="00F22105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31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1F717B11" w14:textId="77777777" w:rsidR="007003D6" w:rsidRPr="004B3F1E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F8B0461" w14:textId="349A664E" w:rsidR="007003D6" w:rsidRPr="004B3F1E" w:rsidRDefault="00F22105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31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7333E8D5" w14:textId="77777777" w:rsidR="007003D6" w:rsidRPr="004B3F1E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9782D4A" w14:textId="7C8BC1CF" w:rsidR="007003D6" w:rsidRPr="004B3F1E" w:rsidRDefault="00F22105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31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026E37BE" w14:textId="77777777" w:rsidR="007003D6" w:rsidRPr="004B3F1E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5D2EEA" w14:textId="78186649" w:rsidR="007003D6" w:rsidRPr="004B3F1E" w:rsidRDefault="00F22105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31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03D6" w:rsidRPr="004B3F1E" w14:paraId="0EEA542A" w14:textId="77777777" w:rsidTr="007003D6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63DD1A8D" w14:textId="77777777" w:rsidR="007003D6" w:rsidRPr="004B3F1E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34507D79" w14:textId="77777777" w:rsidR="007003D6" w:rsidRPr="004B3F1E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47987"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4B3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003D6" w:rsidRPr="004B3F1E" w14:paraId="63935ABE" w14:textId="77777777" w:rsidTr="007003D6">
        <w:tc>
          <w:tcPr>
            <w:tcW w:w="2274" w:type="pct"/>
            <w:shd w:val="clear" w:color="auto" w:fill="auto"/>
          </w:tcPr>
          <w:p w14:paraId="4EAB947E" w14:textId="77777777" w:rsidR="007003D6" w:rsidRPr="004B3F1E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4B3F1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44" w:type="pct"/>
            <w:shd w:val="clear" w:color="auto" w:fill="auto"/>
          </w:tcPr>
          <w:p w14:paraId="276C7952" w14:textId="77777777" w:rsidR="007003D6" w:rsidRPr="004B3F1E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7770693" w14:textId="77777777" w:rsidR="007003D6" w:rsidRPr="004B3F1E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C43E953" w14:textId="77777777" w:rsidR="007003D6" w:rsidRPr="004B3F1E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45B10A2" w14:textId="77777777" w:rsidR="007003D6" w:rsidRPr="004B3F1E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499FDE1" w14:textId="77777777" w:rsidR="007003D6" w:rsidRPr="004B3F1E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2AD7136" w14:textId="77777777" w:rsidR="007003D6" w:rsidRPr="004B3F1E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2DD019B" w14:textId="77777777" w:rsidR="007003D6" w:rsidRPr="004B3F1E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1A9" w:rsidRPr="004B3F1E" w14:paraId="25B55D95" w14:textId="77777777" w:rsidTr="007003D6">
        <w:tc>
          <w:tcPr>
            <w:tcW w:w="2274" w:type="pct"/>
            <w:shd w:val="clear" w:color="auto" w:fill="auto"/>
          </w:tcPr>
          <w:p w14:paraId="270D1726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544" w:type="pct"/>
            <w:shd w:val="clear" w:color="auto" w:fill="auto"/>
          </w:tcPr>
          <w:p w14:paraId="3C3DC467" w14:textId="57E579CF" w:rsidR="004331A9" w:rsidRPr="004B3F1E" w:rsidRDefault="00EE489E" w:rsidP="004331A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23,504</w:t>
            </w:r>
          </w:p>
        </w:tc>
        <w:tc>
          <w:tcPr>
            <w:tcW w:w="150" w:type="pct"/>
            <w:shd w:val="clear" w:color="auto" w:fill="auto"/>
          </w:tcPr>
          <w:p w14:paraId="28A474B8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81E6D64" w14:textId="7DE81CF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15,763</w:t>
            </w:r>
          </w:p>
        </w:tc>
        <w:tc>
          <w:tcPr>
            <w:tcW w:w="150" w:type="pct"/>
            <w:shd w:val="clear" w:color="auto" w:fill="auto"/>
          </w:tcPr>
          <w:p w14:paraId="52577828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0A986C7" w14:textId="28C5C63B" w:rsidR="004331A9" w:rsidRPr="004B3F1E" w:rsidRDefault="00EE489E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2A43785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0F297C5" w14:textId="18270E8C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31A9" w:rsidRPr="004B3F1E" w14:paraId="0323F9A2" w14:textId="77777777" w:rsidTr="007003D6">
        <w:tc>
          <w:tcPr>
            <w:tcW w:w="2274" w:type="pct"/>
            <w:shd w:val="clear" w:color="auto" w:fill="auto"/>
          </w:tcPr>
          <w:p w14:paraId="39D3F5C5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544" w:type="pct"/>
            <w:shd w:val="clear" w:color="auto" w:fill="auto"/>
          </w:tcPr>
          <w:p w14:paraId="13885BD6" w14:textId="3A5B0A79" w:rsidR="004331A9" w:rsidRPr="004B3F1E" w:rsidRDefault="00EE489E" w:rsidP="004331A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2,840</w:t>
            </w:r>
          </w:p>
        </w:tc>
        <w:tc>
          <w:tcPr>
            <w:tcW w:w="150" w:type="pct"/>
            <w:shd w:val="clear" w:color="auto" w:fill="auto"/>
          </w:tcPr>
          <w:p w14:paraId="7137EF57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9E5CB34" w14:textId="06C2DE0A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1,449</w:t>
            </w:r>
          </w:p>
        </w:tc>
        <w:tc>
          <w:tcPr>
            <w:tcW w:w="150" w:type="pct"/>
            <w:shd w:val="clear" w:color="auto" w:fill="auto"/>
          </w:tcPr>
          <w:p w14:paraId="4FB14143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E218A18" w14:textId="46528114" w:rsidR="004331A9" w:rsidRPr="004B3F1E" w:rsidRDefault="00EE489E" w:rsidP="00E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7BBA3FE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48F28FC" w14:textId="3793C19A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331A9" w:rsidRPr="004B3F1E" w14:paraId="29F057CC" w14:textId="77777777" w:rsidTr="007003D6">
        <w:tc>
          <w:tcPr>
            <w:tcW w:w="2274" w:type="pct"/>
            <w:shd w:val="clear" w:color="auto" w:fill="auto"/>
          </w:tcPr>
          <w:p w14:paraId="162C642A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00B6E76" w14:textId="13C5DD41" w:rsidR="004331A9" w:rsidRPr="004B3F1E" w:rsidRDefault="00EE489E" w:rsidP="004331A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150" w:type="pct"/>
            <w:shd w:val="clear" w:color="auto" w:fill="auto"/>
          </w:tcPr>
          <w:p w14:paraId="11996F20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4648D253" w14:textId="57815210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2,392</w:t>
            </w:r>
          </w:p>
        </w:tc>
        <w:tc>
          <w:tcPr>
            <w:tcW w:w="150" w:type="pct"/>
            <w:shd w:val="clear" w:color="auto" w:fill="auto"/>
          </w:tcPr>
          <w:p w14:paraId="72B9A0BA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657F2F5" w14:textId="785394EE" w:rsidR="004331A9" w:rsidRPr="004B3F1E" w:rsidRDefault="00EE489E" w:rsidP="004331A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080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  <w:shd w:val="clear" w:color="auto" w:fill="auto"/>
          </w:tcPr>
          <w:p w14:paraId="071096B8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272D209" w14:textId="000E7EED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</w:tr>
      <w:tr w:rsidR="004331A9" w:rsidRPr="004B3F1E" w14:paraId="22744698" w14:textId="77777777" w:rsidTr="007003D6">
        <w:tc>
          <w:tcPr>
            <w:tcW w:w="2274" w:type="pct"/>
            <w:shd w:val="clear" w:color="auto" w:fill="auto"/>
          </w:tcPr>
          <w:p w14:paraId="0464ED41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764F" w14:textId="7347BD50" w:rsidR="004331A9" w:rsidRPr="004B3F1E" w:rsidRDefault="00EE489E" w:rsidP="004331A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26,721</w:t>
            </w:r>
          </w:p>
        </w:tc>
        <w:tc>
          <w:tcPr>
            <w:tcW w:w="150" w:type="pct"/>
            <w:shd w:val="clear" w:color="auto" w:fill="auto"/>
          </w:tcPr>
          <w:p w14:paraId="0D3D882C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DC0CD" w14:textId="0EC1217B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19,604</w:t>
            </w:r>
          </w:p>
        </w:tc>
        <w:tc>
          <w:tcPr>
            <w:tcW w:w="150" w:type="pct"/>
            <w:shd w:val="clear" w:color="auto" w:fill="auto"/>
          </w:tcPr>
          <w:p w14:paraId="1AFA3086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43310" w14:textId="3B62F51D" w:rsidR="004331A9" w:rsidRPr="004B3F1E" w:rsidRDefault="00EE489E" w:rsidP="004331A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8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  <w:shd w:val="clear" w:color="auto" w:fill="auto"/>
          </w:tcPr>
          <w:p w14:paraId="06C7B100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E0BB7" w14:textId="62A5542E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</w:t>
            </w:r>
          </w:p>
        </w:tc>
      </w:tr>
      <w:tr w:rsidR="004331A9" w:rsidRPr="004B3F1E" w14:paraId="695D5FB5" w14:textId="77777777" w:rsidTr="007003D6">
        <w:tc>
          <w:tcPr>
            <w:tcW w:w="2274" w:type="pct"/>
            <w:shd w:val="clear" w:color="auto" w:fill="auto"/>
          </w:tcPr>
          <w:p w14:paraId="7BB5192C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6D93A3F8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4064C04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09F1717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2457478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D91F263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30CB527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98E764D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331A9" w:rsidRPr="004B3F1E" w14:paraId="0CF73928" w14:textId="77777777" w:rsidTr="007003D6">
        <w:tc>
          <w:tcPr>
            <w:tcW w:w="2274" w:type="pct"/>
            <w:shd w:val="clear" w:color="auto" w:fill="auto"/>
          </w:tcPr>
          <w:p w14:paraId="43DA4FF1" w14:textId="2165F700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44" w:type="pct"/>
            <w:shd w:val="clear" w:color="auto" w:fill="auto"/>
          </w:tcPr>
          <w:p w14:paraId="2939B781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2641995F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DA58C42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302830A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269DFE9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2BFE037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609470A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331A9" w:rsidRPr="004B3F1E" w14:paraId="3E92006F" w14:textId="77777777" w:rsidTr="007003D6">
        <w:tc>
          <w:tcPr>
            <w:tcW w:w="2274" w:type="pct"/>
            <w:shd w:val="clear" w:color="auto" w:fill="auto"/>
          </w:tcPr>
          <w:p w14:paraId="035863F0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44" w:type="pct"/>
            <w:shd w:val="clear" w:color="auto" w:fill="auto"/>
          </w:tcPr>
          <w:p w14:paraId="70FEAEB3" w14:textId="628ECF9E" w:rsidR="004331A9" w:rsidRPr="004B3F1E" w:rsidRDefault="00EE489E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18,471</w:t>
            </w:r>
          </w:p>
        </w:tc>
        <w:tc>
          <w:tcPr>
            <w:tcW w:w="150" w:type="pct"/>
            <w:shd w:val="clear" w:color="auto" w:fill="auto"/>
          </w:tcPr>
          <w:p w14:paraId="7580F1ED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ECDF653" w14:textId="60E0DD5F" w:rsidR="004331A9" w:rsidRPr="004B3F1E" w:rsidRDefault="004331A9" w:rsidP="004331A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19,023</w:t>
            </w:r>
          </w:p>
        </w:tc>
        <w:tc>
          <w:tcPr>
            <w:tcW w:w="150" w:type="pct"/>
            <w:shd w:val="clear" w:color="auto" w:fill="auto"/>
          </w:tcPr>
          <w:p w14:paraId="6E6FB746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ED6F2A3" w14:textId="1D53ECE6" w:rsidR="004331A9" w:rsidRPr="004B3F1E" w:rsidRDefault="00EE489E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left="-108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50" w:type="pct"/>
            <w:shd w:val="clear" w:color="auto" w:fill="auto"/>
          </w:tcPr>
          <w:p w14:paraId="27273AF2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70D26B0" w14:textId="1088538D" w:rsidR="004331A9" w:rsidRPr="004B3F1E" w:rsidRDefault="004331A9" w:rsidP="004331A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  <w:tr w:rsidR="004331A9" w:rsidRPr="004B3F1E" w14:paraId="05A18EBD" w14:textId="77777777" w:rsidTr="007003D6">
        <w:tc>
          <w:tcPr>
            <w:tcW w:w="2274" w:type="pct"/>
            <w:shd w:val="clear" w:color="auto" w:fill="auto"/>
          </w:tcPr>
          <w:p w14:paraId="02277BA5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4" w:type="pct"/>
            <w:shd w:val="clear" w:color="auto" w:fill="auto"/>
          </w:tcPr>
          <w:p w14:paraId="3FBF09D6" w14:textId="41D0AB21" w:rsidR="004331A9" w:rsidRPr="004B3F1E" w:rsidRDefault="00EE489E" w:rsidP="004331A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88,825</w:t>
            </w:r>
          </w:p>
        </w:tc>
        <w:tc>
          <w:tcPr>
            <w:tcW w:w="150" w:type="pct"/>
            <w:shd w:val="clear" w:color="auto" w:fill="auto"/>
          </w:tcPr>
          <w:p w14:paraId="1EE9269F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17B5E00" w14:textId="73332B9A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45,824</w:t>
            </w:r>
          </w:p>
        </w:tc>
        <w:tc>
          <w:tcPr>
            <w:tcW w:w="150" w:type="pct"/>
            <w:shd w:val="clear" w:color="auto" w:fill="auto"/>
          </w:tcPr>
          <w:p w14:paraId="24D227B4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D49E80D" w14:textId="0D6ABCCB" w:rsidR="004331A9" w:rsidRPr="004B3F1E" w:rsidRDefault="00EE489E" w:rsidP="004331A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2,128</w:t>
            </w:r>
          </w:p>
        </w:tc>
        <w:tc>
          <w:tcPr>
            <w:tcW w:w="150" w:type="pct"/>
            <w:shd w:val="clear" w:color="auto" w:fill="auto"/>
          </w:tcPr>
          <w:p w14:paraId="07581564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39488F" w14:textId="08DDD7D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4331A9" w:rsidRPr="004B3F1E" w14:paraId="411B9A99" w14:textId="77777777" w:rsidTr="007003D6">
        <w:tc>
          <w:tcPr>
            <w:tcW w:w="2274" w:type="pct"/>
            <w:shd w:val="clear" w:color="auto" w:fill="auto"/>
          </w:tcPr>
          <w:p w14:paraId="21ED94A5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shd w:val="clear" w:color="auto" w:fill="auto"/>
          </w:tcPr>
          <w:p w14:paraId="326C4952" w14:textId="47196511" w:rsidR="004331A9" w:rsidRPr="004B3F1E" w:rsidRDefault="00EE489E" w:rsidP="004331A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150" w:type="pct"/>
            <w:shd w:val="clear" w:color="auto" w:fill="auto"/>
          </w:tcPr>
          <w:p w14:paraId="7F459E49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CD64C02" w14:textId="026357E9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  <w:tc>
          <w:tcPr>
            <w:tcW w:w="150" w:type="pct"/>
            <w:shd w:val="clear" w:color="auto" w:fill="auto"/>
          </w:tcPr>
          <w:p w14:paraId="342EBB60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FD712C2" w14:textId="517B7A9C" w:rsidR="004331A9" w:rsidRPr="004B3F1E" w:rsidRDefault="00EE489E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8F7A837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FD3D0A" w14:textId="6D082212" w:rsidR="004331A9" w:rsidRPr="004B3F1E" w:rsidRDefault="004331A9" w:rsidP="004331A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31A9" w:rsidRPr="004B3F1E" w14:paraId="11973860" w14:textId="77777777" w:rsidTr="007003D6">
        <w:tc>
          <w:tcPr>
            <w:tcW w:w="2274" w:type="pct"/>
            <w:shd w:val="clear" w:color="auto" w:fill="auto"/>
          </w:tcPr>
          <w:p w14:paraId="3B98E05A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44" w:type="pct"/>
            <w:shd w:val="clear" w:color="auto" w:fill="auto"/>
          </w:tcPr>
          <w:p w14:paraId="72E3A227" w14:textId="160F0761" w:rsidR="004331A9" w:rsidRPr="004B3F1E" w:rsidRDefault="00EE489E" w:rsidP="004331A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356,585</w:t>
            </w:r>
          </w:p>
        </w:tc>
        <w:tc>
          <w:tcPr>
            <w:tcW w:w="150" w:type="pct"/>
            <w:shd w:val="clear" w:color="auto" w:fill="auto"/>
          </w:tcPr>
          <w:p w14:paraId="21D09A9F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AC88154" w14:textId="2ABC0694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300,903</w:t>
            </w:r>
          </w:p>
        </w:tc>
        <w:tc>
          <w:tcPr>
            <w:tcW w:w="150" w:type="pct"/>
            <w:shd w:val="clear" w:color="auto" w:fill="auto"/>
          </w:tcPr>
          <w:p w14:paraId="59165CDD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9F572F6" w14:textId="169863F8" w:rsidR="004331A9" w:rsidRPr="004B3F1E" w:rsidRDefault="00EE489E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84817B0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0C1B05A" w14:textId="3DFC6FD3" w:rsidR="004331A9" w:rsidRPr="004B3F1E" w:rsidRDefault="004331A9" w:rsidP="004331A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31A9" w:rsidRPr="004B3F1E" w14:paraId="1A7BD675" w14:textId="77777777" w:rsidTr="007003D6">
        <w:tc>
          <w:tcPr>
            <w:tcW w:w="2274" w:type="pct"/>
            <w:shd w:val="clear" w:color="auto" w:fill="auto"/>
          </w:tcPr>
          <w:p w14:paraId="715A7FE2" w14:textId="27315B92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 ๆ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7E8E61B" w14:textId="4576E54B" w:rsidR="004331A9" w:rsidRPr="004B3F1E" w:rsidRDefault="00EE489E" w:rsidP="004331A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8,289</w:t>
            </w:r>
          </w:p>
        </w:tc>
        <w:tc>
          <w:tcPr>
            <w:tcW w:w="150" w:type="pct"/>
            <w:shd w:val="clear" w:color="auto" w:fill="auto"/>
          </w:tcPr>
          <w:p w14:paraId="7CD06DF3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631702CE" w14:textId="00557FBD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2,184</w:t>
            </w:r>
          </w:p>
        </w:tc>
        <w:tc>
          <w:tcPr>
            <w:tcW w:w="150" w:type="pct"/>
            <w:shd w:val="clear" w:color="auto" w:fill="auto"/>
          </w:tcPr>
          <w:p w14:paraId="04D378AC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3FC91E2C" w14:textId="469BCBE8" w:rsidR="004331A9" w:rsidRPr="004B3F1E" w:rsidRDefault="00EE489E" w:rsidP="004331A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4,936</w:t>
            </w:r>
          </w:p>
        </w:tc>
        <w:tc>
          <w:tcPr>
            <w:tcW w:w="150" w:type="pct"/>
            <w:shd w:val="clear" w:color="auto" w:fill="auto"/>
          </w:tcPr>
          <w:p w14:paraId="219766F6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855B133" w14:textId="6C7746E0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</w:p>
        </w:tc>
      </w:tr>
      <w:tr w:rsidR="004331A9" w:rsidRPr="004B3F1E" w14:paraId="622DACD6" w14:textId="77777777" w:rsidTr="007003D6">
        <w:tc>
          <w:tcPr>
            <w:tcW w:w="2274" w:type="pct"/>
            <w:shd w:val="clear" w:color="auto" w:fill="auto"/>
          </w:tcPr>
          <w:p w14:paraId="1BDF13AF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2D77F" w14:textId="2218FCEC" w:rsidR="004331A9" w:rsidRPr="004B3F1E" w:rsidRDefault="00EE489E" w:rsidP="004331A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472,570</w:t>
            </w:r>
          </w:p>
        </w:tc>
        <w:tc>
          <w:tcPr>
            <w:tcW w:w="150" w:type="pct"/>
            <w:shd w:val="clear" w:color="auto" w:fill="auto"/>
          </w:tcPr>
          <w:p w14:paraId="00120273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4AB0D" w14:textId="303FF23B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369,034</w:t>
            </w:r>
          </w:p>
        </w:tc>
        <w:tc>
          <w:tcPr>
            <w:tcW w:w="150" w:type="pct"/>
            <w:shd w:val="clear" w:color="auto" w:fill="auto"/>
          </w:tcPr>
          <w:p w14:paraId="3E52F12F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B68ED" w14:textId="5FCEF62C" w:rsidR="004331A9" w:rsidRPr="004B3F1E" w:rsidRDefault="00EE489E" w:rsidP="004331A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7,570</w:t>
            </w:r>
          </w:p>
        </w:tc>
        <w:tc>
          <w:tcPr>
            <w:tcW w:w="150" w:type="pct"/>
            <w:shd w:val="clear" w:color="auto" w:fill="auto"/>
          </w:tcPr>
          <w:p w14:paraId="5DF4FF32" w14:textId="77777777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F1CB9" w14:textId="56AE2519" w:rsidR="004331A9" w:rsidRPr="004B3F1E" w:rsidRDefault="004331A9" w:rsidP="00433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1,873</w:t>
            </w:r>
          </w:p>
        </w:tc>
      </w:tr>
    </w:tbl>
    <w:p w14:paraId="6BA86B45" w14:textId="77777777" w:rsidR="00B224FE" w:rsidRPr="004B3F1E" w:rsidRDefault="00B224FE" w:rsidP="00E65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10F636" w14:textId="089BDC97" w:rsidR="003268A5" w:rsidRPr="004B3F1E" w:rsidRDefault="00030560" w:rsidP="00556E8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B3F1E">
        <w:rPr>
          <w:rFonts w:asciiTheme="majorBidi" w:hAnsiTheme="majorBidi" w:cstheme="majorBidi"/>
          <w:spacing w:val="-4"/>
          <w:sz w:val="30"/>
          <w:szCs w:val="30"/>
          <w:cs/>
        </w:rPr>
        <w:t>ก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ลุ่มบริษัทมีสัญญาการสนันสนุนทางการตลาดกับบริษัทในประเทศ 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0B6320" w:rsidRPr="004B3F1E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0B6320" w:rsidRPr="004B3F1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กลุ่มบริษัทผูกพันที่จะต้องจัดทำกิจกรรมส่งเสริมทางการตลาดและปฏิบัติตามเงื่อนไขต่าง ๆ ที่กำหนดไว้ในสัญญา</w:t>
      </w:r>
    </w:p>
    <w:p w14:paraId="4A1D2DED" w14:textId="77777777" w:rsidR="004332DB" w:rsidRDefault="004332DB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6F3756" w14:textId="32282B98" w:rsidR="0068393C" w:rsidRPr="004B3F1E" w:rsidRDefault="0068393C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B3F1E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สัญญาแต่งตั้งผู้จัดจำหน่าย</w:t>
      </w:r>
    </w:p>
    <w:p w14:paraId="5B8FAE8D" w14:textId="77777777" w:rsidR="004332DB" w:rsidRDefault="004332DB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E67AC" w14:textId="16B291CA" w:rsidR="0068393C" w:rsidRPr="004B3F1E" w:rsidRDefault="006719E5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B3F1E">
        <w:rPr>
          <w:rFonts w:asciiTheme="majorBidi" w:hAnsiTheme="majorBidi" w:cstheme="majorBidi"/>
          <w:sz w:val="30"/>
          <w:szCs w:val="30"/>
        </w:rPr>
        <w:t xml:space="preserve">18 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B3F1E">
        <w:rPr>
          <w:rFonts w:asciiTheme="majorBidi" w:hAnsiTheme="majorBidi" w:cstheme="majorBidi"/>
          <w:sz w:val="30"/>
          <w:szCs w:val="30"/>
        </w:rPr>
        <w:t xml:space="preserve">2565 </w:t>
      </w:r>
      <w:r w:rsidR="0068393C" w:rsidRPr="004B3F1E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บริษัทย่อยแห่งหนึ่งได้ทำสัญญาแต่งตั้งผู้จัดจำหน่ายกับบริษัท</w:t>
      </w:r>
      <w:r w:rsidRPr="004B3F1E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="0068393C" w:rsidRPr="004B3F1E">
        <w:rPr>
          <w:rFonts w:asciiTheme="majorBidi" w:hAnsiTheme="majorBidi" w:cstheme="majorBidi"/>
          <w:sz w:val="30"/>
          <w:szCs w:val="30"/>
          <w:cs/>
        </w:rPr>
        <w:t>แห่งหนึ่ง ให้เป็นผู้จัดจำหน่ายและกระจายสินค้าของบริษัท เพื่อเพิ่มช่องทางการจำหน่าย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ต่าง ๆ ภายใต้การดูแลของบริษัทดังกล่าว </w:t>
      </w:r>
      <w:r w:rsidR="0068393C" w:rsidRPr="004B3F1E">
        <w:rPr>
          <w:rFonts w:asciiTheme="majorBidi" w:hAnsiTheme="majorBidi" w:cstheme="majorBidi"/>
          <w:sz w:val="30"/>
          <w:szCs w:val="30"/>
          <w:cs/>
        </w:rPr>
        <w:t>โดยมีระยะเวลาตั้งแต่</w:t>
      </w:r>
      <w:r w:rsidRPr="004B3F1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8393C" w:rsidRPr="004B3F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393C" w:rsidRPr="004B3F1E">
        <w:rPr>
          <w:rFonts w:asciiTheme="majorBidi" w:hAnsiTheme="majorBidi" w:cstheme="majorBidi"/>
          <w:sz w:val="30"/>
          <w:szCs w:val="30"/>
        </w:rPr>
        <w:t xml:space="preserve">1 </w:t>
      </w:r>
      <w:r w:rsidR="0068393C" w:rsidRPr="004B3F1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8393C" w:rsidRPr="004B3F1E">
        <w:rPr>
          <w:rFonts w:asciiTheme="majorBidi" w:hAnsiTheme="majorBidi" w:cstheme="majorBidi"/>
          <w:sz w:val="30"/>
          <w:szCs w:val="30"/>
        </w:rPr>
        <w:t xml:space="preserve">2565 </w:t>
      </w:r>
      <w:r w:rsidR="0068393C" w:rsidRPr="004B3F1E">
        <w:rPr>
          <w:rFonts w:asciiTheme="majorBidi" w:hAnsiTheme="majorBidi" w:cstheme="majorBidi"/>
          <w:sz w:val="30"/>
          <w:szCs w:val="30"/>
          <w:cs/>
        </w:rPr>
        <w:t>ถึง</w:t>
      </w:r>
      <w:r w:rsidRPr="004B3F1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8393C" w:rsidRPr="004B3F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393C" w:rsidRPr="004B3F1E">
        <w:rPr>
          <w:rFonts w:asciiTheme="majorBidi" w:hAnsiTheme="majorBidi" w:cstheme="majorBidi"/>
          <w:sz w:val="30"/>
          <w:szCs w:val="30"/>
        </w:rPr>
        <w:t xml:space="preserve">31 </w:t>
      </w:r>
      <w:r w:rsidR="0068393C" w:rsidRPr="004B3F1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8393C" w:rsidRPr="004B3F1E">
        <w:rPr>
          <w:rFonts w:asciiTheme="majorBidi" w:hAnsiTheme="majorBidi" w:cstheme="majorBidi"/>
          <w:sz w:val="30"/>
          <w:szCs w:val="30"/>
        </w:rPr>
        <w:t>2568</w:t>
      </w:r>
    </w:p>
    <w:p w14:paraId="76B7D21C" w14:textId="008D0CF3" w:rsidR="004332DB" w:rsidRDefault="00433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1C265A2" w14:textId="5C77B06B" w:rsidR="008D01D2" w:rsidRPr="004332DB" w:rsidRDefault="008D01D2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332DB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FE04FB8" w14:textId="746837DD" w:rsidR="00B377B0" w:rsidRDefault="00B377B0" w:rsidP="00B3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340FAC" w14:textId="211ACE01" w:rsidR="003126CF" w:rsidRPr="00BD40EA" w:rsidRDefault="003126CF" w:rsidP="00B3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D40E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การซื้อหุ้นคืน</w:t>
      </w:r>
    </w:p>
    <w:p w14:paraId="1C5DCFC3" w14:textId="77777777" w:rsidR="00BD40EA" w:rsidRPr="00BD40EA" w:rsidRDefault="00BD40EA" w:rsidP="00B3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8E5B223" w14:textId="64B73F25" w:rsidR="00BD40EA" w:rsidRDefault="00BD40EA" w:rsidP="00B3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D40EA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19 </w:t>
      </w:r>
      <w:r w:rsidRPr="00BD40E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D40EA">
        <w:rPr>
          <w:rFonts w:asciiTheme="majorBidi" w:hAnsiTheme="majorBidi" w:cstheme="majorBidi"/>
          <w:sz w:val="30"/>
          <w:szCs w:val="30"/>
        </w:rPr>
        <w:t xml:space="preserve"> 2567 </w:t>
      </w:r>
      <w:r w:rsidRPr="00BD40EA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คณะกรรมการมีมติอนุมัติให้บริษัทซื้อหุ้นคืน เพื่อการบริหารทางการเงิน</w:t>
      </w:r>
      <w:r w:rsidRPr="00BD40EA">
        <w:rPr>
          <w:rFonts w:asciiTheme="majorBidi" w:hAnsiTheme="majorBidi" w:cstheme="majorBidi"/>
          <w:sz w:val="30"/>
          <w:szCs w:val="30"/>
        </w:rPr>
        <w:t xml:space="preserve"> (Treasury Stocks) </w:t>
      </w:r>
      <w:r w:rsidRPr="00BD40EA">
        <w:rPr>
          <w:rFonts w:asciiTheme="majorBidi" w:hAnsiTheme="majorBidi" w:cstheme="majorBidi"/>
          <w:sz w:val="30"/>
          <w:szCs w:val="30"/>
          <w:cs/>
        </w:rPr>
        <w:t xml:space="preserve">ภายในวงเงินสูงสุดไม่เกิน </w:t>
      </w:r>
      <w:r w:rsidRPr="00BD40EA">
        <w:rPr>
          <w:rFonts w:asciiTheme="majorBidi" w:hAnsiTheme="majorBidi" w:cstheme="majorBidi"/>
          <w:sz w:val="30"/>
          <w:szCs w:val="30"/>
        </w:rPr>
        <w:t xml:space="preserve">30 </w:t>
      </w:r>
      <w:r w:rsidRPr="00BD40EA">
        <w:rPr>
          <w:rFonts w:asciiTheme="majorBidi" w:hAnsiTheme="majorBidi" w:cstheme="majorBidi"/>
          <w:sz w:val="30"/>
          <w:szCs w:val="30"/>
          <w:cs/>
        </w:rPr>
        <w:t>ล้านบาท และจำนวนหุ้นที่จะซื้อคืนไม่เกิน</w:t>
      </w:r>
      <w:r w:rsidRPr="00BD40EA">
        <w:rPr>
          <w:rFonts w:asciiTheme="majorBidi" w:hAnsiTheme="majorBidi" w:cstheme="majorBidi"/>
          <w:sz w:val="30"/>
          <w:szCs w:val="30"/>
        </w:rPr>
        <w:t xml:space="preserve"> 3 </w:t>
      </w:r>
      <w:r w:rsidRPr="00BD40EA">
        <w:rPr>
          <w:rFonts w:asciiTheme="majorBidi" w:hAnsiTheme="majorBidi" w:cstheme="majorBidi"/>
          <w:sz w:val="30"/>
          <w:szCs w:val="30"/>
          <w:cs/>
        </w:rPr>
        <w:t>ล้านหุ้น หรือคิดเป็นไม่เกินร้อยละ</w:t>
      </w:r>
      <w:r w:rsidRPr="00BD40EA">
        <w:rPr>
          <w:rFonts w:asciiTheme="majorBidi" w:hAnsiTheme="majorBidi" w:cstheme="majorBidi"/>
          <w:sz w:val="30"/>
          <w:szCs w:val="30"/>
        </w:rPr>
        <w:t xml:space="preserve"> 1 </w:t>
      </w:r>
      <w:r w:rsidRPr="00BD40EA">
        <w:rPr>
          <w:rFonts w:asciiTheme="majorBidi" w:hAnsiTheme="majorBidi" w:cstheme="majorBidi"/>
          <w:sz w:val="30"/>
          <w:szCs w:val="30"/>
          <w:cs/>
        </w:rPr>
        <w:t xml:space="preserve">ของหุ้นที่จำหน่ายได้แล้วทั้งหมด โดยจะเป็นการเข้าซื้อในตลาดหลักทรัพย์แห่งประเทศไทย และมีกำหนดระยะเวลาที่จะซื้อหุ้นคืนภายใน </w:t>
      </w:r>
      <w:r w:rsidRPr="00BD40EA">
        <w:rPr>
          <w:rFonts w:asciiTheme="majorBidi" w:hAnsiTheme="majorBidi" w:cstheme="majorBidi"/>
          <w:sz w:val="30"/>
          <w:szCs w:val="30"/>
        </w:rPr>
        <w:t xml:space="preserve">6 </w:t>
      </w:r>
      <w:r w:rsidRPr="00BD40EA">
        <w:rPr>
          <w:rFonts w:asciiTheme="majorBidi" w:hAnsiTheme="majorBidi" w:cstheme="majorBidi"/>
          <w:sz w:val="30"/>
          <w:szCs w:val="30"/>
          <w:cs/>
        </w:rPr>
        <w:t>เดือน นับตั้งแต่วันที่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24 </w:t>
      </w:r>
      <w:r w:rsidRPr="00BD40E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D40EA">
        <w:rPr>
          <w:rFonts w:asciiTheme="majorBidi" w:hAnsiTheme="majorBidi" w:cstheme="majorBidi"/>
          <w:sz w:val="30"/>
          <w:szCs w:val="30"/>
        </w:rPr>
        <w:t xml:space="preserve"> 2567 </w:t>
      </w:r>
      <w:r w:rsidRPr="00BD40EA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23 </w:t>
      </w:r>
      <w:r w:rsidRPr="00BD40EA">
        <w:rPr>
          <w:rFonts w:asciiTheme="majorBidi" w:hAnsiTheme="majorBidi" w:cstheme="majorBidi"/>
          <w:sz w:val="30"/>
          <w:szCs w:val="30"/>
          <w:cs/>
        </w:rPr>
        <w:t>กรกฎาคม</w:t>
      </w:r>
      <w:r w:rsidRPr="00BD40EA">
        <w:rPr>
          <w:rFonts w:asciiTheme="majorBidi" w:hAnsiTheme="majorBidi" w:cstheme="majorBidi"/>
          <w:sz w:val="30"/>
          <w:szCs w:val="30"/>
        </w:rPr>
        <w:t> 2567</w:t>
      </w:r>
    </w:p>
    <w:p w14:paraId="79DB94E0" w14:textId="24A061FC" w:rsidR="00EE7D5F" w:rsidRPr="00B377B0" w:rsidRDefault="00EE7D5F" w:rsidP="00EE7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B377B0">
        <w:rPr>
          <w:rFonts w:ascii="Angsana New" w:hAnsi="Angsana New" w:hint="cs"/>
          <w:i/>
          <w:iCs/>
          <w:sz w:val="30"/>
          <w:szCs w:val="30"/>
          <w:cs/>
        </w:rPr>
        <w:t xml:space="preserve">การอนุมัติจ่ายเงินปันผลประจำปี </w:t>
      </w:r>
      <w:r w:rsidRPr="00B377B0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ของบริษัท</w:t>
      </w:r>
    </w:p>
    <w:p w14:paraId="77EB4AB6" w14:textId="77777777" w:rsidR="00EE7D5F" w:rsidRPr="00A06237" w:rsidRDefault="00EE7D5F" w:rsidP="00EE7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5"/>
        <w:jc w:val="thaiDistribute"/>
        <w:rPr>
          <w:rFonts w:ascii="Angsana New" w:hAnsi="Angsana New"/>
          <w:sz w:val="24"/>
          <w:szCs w:val="24"/>
        </w:rPr>
      </w:pPr>
    </w:p>
    <w:p w14:paraId="189E1358" w14:textId="53149CD7" w:rsidR="00EE7D5F" w:rsidRPr="00B377B0" w:rsidRDefault="00EE7D5F" w:rsidP="00EE7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77B0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B377B0">
        <w:rPr>
          <w:rFonts w:ascii="Angsana New" w:hAnsi="Angsana New" w:hint="cs"/>
          <w:sz w:val="30"/>
          <w:szCs w:val="30"/>
          <w:cs/>
        </w:rPr>
        <w:t xml:space="preserve">ประชุมคณะกรรมการของบริษัท เมื่อวันที่ </w:t>
      </w:r>
      <w:r w:rsidR="00053C54">
        <w:rPr>
          <w:rFonts w:ascii="Angsana New" w:hAnsi="Angsana New"/>
          <w:sz w:val="30"/>
          <w:szCs w:val="30"/>
        </w:rPr>
        <w:t>2</w:t>
      </w:r>
      <w:r w:rsidR="000A5000">
        <w:rPr>
          <w:rFonts w:ascii="Angsana New" w:hAnsi="Angsana New"/>
          <w:sz w:val="30"/>
          <w:szCs w:val="30"/>
        </w:rPr>
        <w:t>3</w:t>
      </w:r>
      <w:r w:rsidRPr="00B377B0">
        <w:rPr>
          <w:rFonts w:ascii="Angsana New" w:hAnsi="Angsana New"/>
          <w:sz w:val="30"/>
          <w:szCs w:val="30"/>
        </w:rPr>
        <w:t xml:space="preserve"> </w:t>
      </w:r>
      <w:r w:rsidRPr="00B377B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B377B0">
        <w:rPr>
          <w:rFonts w:ascii="Angsana New" w:hAnsi="Angsana New"/>
          <w:sz w:val="30"/>
          <w:szCs w:val="30"/>
        </w:rPr>
        <w:t>256</w:t>
      </w:r>
      <w:r w:rsidR="00053C54">
        <w:rPr>
          <w:rFonts w:ascii="Angsana New" w:hAnsi="Angsana New"/>
          <w:sz w:val="30"/>
          <w:szCs w:val="30"/>
        </w:rPr>
        <w:t>7</w:t>
      </w:r>
      <w:r w:rsidRPr="00B377B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B377B0">
        <w:rPr>
          <w:rFonts w:ascii="Angsana New" w:hAnsi="Angsana New" w:hint="cs"/>
          <w:sz w:val="30"/>
          <w:szCs w:val="30"/>
          <w:cs/>
        </w:rPr>
        <w:t>มีมติอนุมัติจ่ายเงินปันผลให้</w:t>
      </w:r>
      <w:r>
        <w:rPr>
          <w:rFonts w:ascii="Angsana New" w:hAnsi="Angsana New"/>
          <w:sz w:val="30"/>
          <w:szCs w:val="30"/>
          <w:cs/>
        </w:rPr>
        <w:br/>
      </w:r>
      <w:r w:rsidRPr="00B377B0">
        <w:rPr>
          <w:rFonts w:ascii="Angsana New" w:hAnsi="Angsana New" w:hint="cs"/>
          <w:sz w:val="30"/>
          <w:szCs w:val="30"/>
          <w:cs/>
        </w:rPr>
        <w:t>ผู้ถือหุ้น ดังนี้</w:t>
      </w:r>
    </w:p>
    <w:p w14:paraId="0358C7C0" w14:textId="77777777" w:rsidR="00EE7D5F" w:rsidRPr="00A06237" w:rsidRDefault="00EE7D5F" w:rsidP="00EE7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070"/>
        <w:gridCol w:w="1800"/>
        <w:gridCol w:w="270"/>
        <w:gridCol w:w="1350"/>
      </w:tblGrid>
      <w:tr w:rsidR="00EE7D5F" w:rsidRPr="00865A82" w14:paraId="5D96CF06" w14:textId="77777777" w:rsidTr="00A973E0">
        <w:trPr>
          <w:tblHeader/>
        </w:trPr>
        <w:tc>
          <w:tcPr>
            <w:tcW w:w="3510" w:type="dxa"/>
            <w:vAlign w:val="bottom"/>
          </w:tcPr>
          <w:p w14:paraId="7FF3CDBD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728C651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024CF89B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5DEA0A5A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69C19CD" w14:textId="77777777" w:rsidR="00EE7D5F" w:rsidRPr="00865A82" w:rsidDel="00D43E7A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E7D5F" w:rsidRPr="00865A82" w14:paraId="7D6673E6" w14:textId="77777777" w:rsidTr="00A973E0">
        <w:trPr>
          <w:tblHeader/>
        </w:trPr>
        <w:tc>
          <w:tcPr>
            <w:tcW w:w="3510" w:type="dxa"/>
          </w:tcPr>
          <w:p w14:paraId="7D90F543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D1E149C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6097585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3EE48C7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76AF5DA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E7D5F" w:rsidRPr="00865A82" w14:paraId="09599D88" w14:textId="77777777" w:rsidTr="00A973E0">
        <w:tc>
          <w:tcPr>
            <w:tcW w:w="3510" w:type="dxa"/>
          </w:tcPr>
          <w:p w14:paraId="5E79383D" w14:textId="48A70E72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053C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14:paraId="6B6F5566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92C10B5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9C3E7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2D27B8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7D5F" w:rsidRPr="00865A82" w14:paraId="26810CAF" w14:textId="77777777" w:rsidTr="00A973E0">
        <w:tc>
          <w:tcPr>
            <w:tcW w:w="3510" w:type="dxa"/>
          </w:tcPr>
          <w:p w14:paraId="4DFD1C28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070" w:type="dxa"/>
            <w:shd w:val="clear" w:color="auto" w:fill="auto"/>
          </w:tcPr>
          <w:p w14:paraId="022E1BC1" w14:textId="5CAA34EC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3C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053C5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DEB59D6" w14:textId="070707A2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053C5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8E22C5B" w14:textId="77777777" w:rsidR="00EE7D5F" w:rsidRPr="00865A82" w:rsidRDefault="00EE7D5F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CC5FB8" w14:textId="2887FCEC" w:rsidR="00EE7D5F" w:rsidRPr="00865A82" w:rsidRDefault="00053C54" w:rsidP="00A9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</w:tr>
    </w:tbl>
    <w:p w14:paraId="6334C0F6" w14:textId="269B0462" w:rsidR="00EE7D5F" w:rsidRDefault="00EE7D5F" w:rsidP="00B3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7CF8653" w14:textId="77777777" w:rsidR="006334F3" w:rsidRDefault="006334F3" w:rsidP="006334F3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436C81" w14:textId="77777777" w:rsidR="006334F3" w:rsidRDefault="006334F3" w:rsidP="00633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03FD84" w14:textId="77777777" w:rsidR="006334F3" w:rsidRPr="00BD40EA" w:rsidRDefault="006334F3" w:rsidP="00B3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6334F3" w:rsidRPr="00BD40EA" w:rsidSect="00607E0C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6A05" w14:textId="77777777" w:rsidR="0028034B" w:rsidRDefault="0028034B" w:rsidP="004956B4">
      <w:r>
        <w:separator/>
      </w:r>
    </w:p>
  </w:endnote>
  <w:endnote w:type="continuationSeparator" w:id="0">
    <w:p w14:paraId="2675C56E" w14:textId="77777777" w:rsidR="0028034B" w:rsidRDefault="0028034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49E24" w14:textId="7B828E89" w:rsidR="0028034B" w:rsidRPr="00C85298" w:rsidRDefault="0028034B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0E33" w14:textId="77777777" w:rsidR="00607E0C" w:rsidRPr="00C85298" w:rsidRDefault="00607E0C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F4EE" w14:textId="77777777" w:rsidR="00607E0C" w:rsidRPr="00C85298" w:rsidRDefault="00607E0C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C10E" w14:textId="77777777" w:rsidR="003330A2" w:rsidRPr="00C85298" w:rsidRDefault="003330A2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D0006" w14:textId="77777777" w:rsidR="00607E0C" w:rsidRPr="00C85298" w:rsidRDefault="00607E0C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9DED" w14:textId="77777777" w:rsidR="004332DB" w:rsidRPr="00C85298" w:rsidRDefault="004332DB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649AF" w14:textId="77777777" w:rsidR="0028034B" w:rsidRDefault="0028034B" w:rsidP="004956B4">
      <w:r>
        <w:separator/>
      </w:r>
    </w:p>
  </w:footnote>
  <w:footnote w:type="continuationSeparator" w:id="0">
    <w:p w14:paraId="5F21A6A2" w14:textId="77777777" w:rsidR="0028034B" w:rsidRDefault="0028034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5B45B" w14:textId="77777777" w:rsidR="0028034B" w:rsidRDefault="0028034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19C4D0B7" w14:textId="77777777" w:rsidR="0028034B" w:rsidRPr="00401060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2E87C52A" w14:textId="7773F880" w:rsidR="0028034B" w:rsidRPr="0064776F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9C4565">
      <w:rPr>
        <w:rFonts w:ascii="Angsana New" w:hAnsi="Angsana New"/>
        <w:bCs/>
        <w:iCs/>
        <w:sz w:val="32"/>
        <w:szCs w:val="32"/>
        <w:lang w:bidi="th-TH"/>
      </w:rPr>
      <w:t>6</w:t>
    </w:r>
  </w:p>
  <w:p w14:paraId="29A39714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4C475" w14:textId="77777777" w:rsidR="0028034B" w:rsidRDefault="0028034B" w:rsidP="00607E0C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7831AA58" w14:textId="77777777" w:rsidR="0028034B" w:rsidRPr="00401060" w:rsidRDefault="0028034B" w:rsidP="00607E0C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2460FD1D" w14:textId="70FAD914" w:rsidR="0028034B" w:rsidRPr="0064776F" w:rsidRDefault="0028034B" w:rsidP="00607E0C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97638D">
      <w:rPr>
        <w:rFonts w:ascii="Angsana New" w:hAnsi="Angsana New"/>
        <w:bCs/>
        <w:iCs/>
        <w:sz w:val="32"/>
        <w:szCs w:val="32"/>
        <w:lang w:bidi="th-TH"/>
      </w:rPr>
      <w:t>6</w:t>
    </w:r>
  </w:p>
  <w:p w14:paraId="37DB00DA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5817D" w14:textId="77777777" w:rsidR="0028034B" w:rsidRDefault="0028034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63E56D01" w14:textId="77777777" w:rsidR="0028034B" w:rsidRPr="00401060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73939BF9" w14:textId="64D62F75" w:rsidR="0028034B" w:rsidRPr="0064776F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607E0C">
      <w:rPr>
        <w:rFonts w:ascii="Angsana New" w:hAnsi="Angsana New"/>
        <w:bCs/>
        <w:iCs/>
        <w:sz w:val="32"/>
        <w:szCs w:val="32"/>
        <w:lang w:bidi="th-TH"/>
      </w:rPr>
      <w:t>6</w:t>
    </w:r>
  </w:p>
  <w:p w14:paraId="00D38CC8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F77D" w14:textId="77777777" w:rsidR="00607E0C" w:rsidRDefault="00607E0C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2B48611C" w14:textId="77777777" w:rsidR="00607E0C" w:rsidRPr="00401060" w:rsidRDefault="00607E0C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12C23BD4" w14:textId="77777777" w:rsidR="00607E0C" w:rsidRPr="0064776F" w:rsidRDefault="00607E0C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6</w:t>
    </w:r>
  </w:p>
  <w:p w14:paraId="407DE086" w14:textId="77777777" w:rsidR="00607E0C" w:rsidRPr="00133A03" w:rsidRDefault="00607E0C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56E4B" w14:textId="77777777" w:rsidR="00607E0C" w:rsidRDefault="00607E0C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33D4D2F1" w14:textId="77777777" w:rsidR="00607E0C" w:rsidRPr="00401060" w:rsidRDefault="00607E0C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06AD3B07" w14:textId="77777777" w:rsidR="00607E0C" w:rsidRPr="0064776F" w:rsidRDefault="00607E0C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6</w:t>
    </w:r>
  </w:p>
  <w:p w14:paraId="3EBE2CFF" w14:textId="77777777" w:rsidR="00607E0C" w:rsidRPr="00133A03" w:rsidRDefault="00607E0C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64C8" w14:textId="77777777" w:rsidR="003330A2" w:rsidRDefault="003330A2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0E7F0F45" w14:textId="77777777" w:rsidR="003330A2" w:rsidRPr="00401060" w:rsidRDefault="003330A2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3B798FE7" w14:textId="77777777" w:rsidR="003330A2" w:rsidRPr="0064776F" w:rsidRDefault="003330A2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6</w:t>
    </w:r>
  </w:p>
  <w:p w14:paraId="41925DDA" w14:textId="77777777" w:rsidR="003330A2" w:rsidRPr="00133A03" w:rsidRDefault="003330A2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EAF6F" w14:textId="77777777" w:rsidR="004332DB" w:rsidRDefault="004332D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5BDCECB2" w14:textId="77777777" w:rsidR="004332DB" w:rsidRPr="00401060" w:rsidRDefault="004332D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45714B6B" w14:textId="77777777" w:rsidR="004332DB" w:rsidRPr="0064776F" w:rsidRDefault="004332D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6</w:t>
    </w:r>
  </w:p>
  <w:p w14:paraId="26673126" w14:textId="77777777" w:rsidR="004332DB" w:rsidRPr="00133A03" w:rsidRDefault="004332D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FF062D78"/>
    <w:lvl w:ilvl="0" w:tplc="A5040A08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0A31C5"/>
    <w:multiLevelType w:val="hybridMultilevel"/>
    <w:tmpl w:val="374A9C02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93C84D2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45029BF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58158850">
    <w:abstractNumId w:val="6"/>
  </w:num>
  <w:num w:numId="2" w16cid:durableId="877084520">
    <w:abstractNumId w:val="5"/>
  </w:num>
  <w:num w:numId="3" w16cid:durableId="956259947">
    <w:abstractNumId w:val="7"/>
  </w:num>
  <w:num w:numId="4" w16cid:durableId="1153793699">
    <w:abstractNumId w:val="3"/>
  </w:num>
  <w:num w:numId="5" w16cid:durableId="224220940">
    <w:abstractNumId w:val="2"/>
  </w:num>
  <w:num w:numId="6" w16cid:durableId="114759154">
    <w:abstractNumId w:val="0"/>
  </w:num>
  <w:num w:numId="7" w16cid:durableId="59058901">
    <w:abstractNumId w:val="1"/>
  </w:num>
  <w:num w:numId="8" w16cid:durableId="1413046378">
    <w:abstractNumId w:val="4"/>
  </w:num>
  <w:num w:numId="9" w16cid:durableId="1207371953">
    <w:abstractNumId w:val="17"/>
  </w:num>
  <w:num w:numId="10" w16cid:durableId="415595699">
    <w:abstractNumId w:val="12"/>
  </w:num>
  <w:num w:numId="11" w16cid:durableId="451218580">
    <w:abstractNumId w:val="20"/>
  </w:num>
  <w:num w:numId="12" w16cid:durableId="1104426199">
    <w:abstractNumId w:val="18"/>
  </w:num>
  <w:num w:numId="13" w16cid:durableId="989209885">
    <w:abstractNumId w:val="21"/>
  </w:num>
  <w:num w:numId="14" w16cid:durableId="1478718948">
    <w:abstractNumId w:val="9"/>
  </w:num>
  <w:num w:numId="15" w16cid:durableId="342320856">
    <w:abstractNumId w:val="19"/>
  </w:num>
  <w:num w:numId="16" w16cid:durableId="1279289904">
    <w:abstractNumId w:val="8"/>
  </w:num>
  <w:num w:numId="17" w16cid:durableId="1349678326">
    <w:abstractNumId w:val="11"/>
  </w:num>
  <w:num w:numId="18" w16cid:durableId="2047289579">
    <w:abstractNumId w:val="22"/>
  </w:num>
  <w:num w:numId="19" w16cid:durableId="1711413102">
    <w:abstractNumId w:val="16"/>
  </w:num>
  <w:num w:numId="20" w16cid:durableId="1272471145">
    <w:abstractNumId w:val="15"/>
  </w:num>
  <w:num w:numId="21" w16cid:durableId="1435786294">
    <w:abstractNumId w:val="10"/>
  </w:num>
  <w:num w:numId="22" w16cid:durableId="774252612">
    <w:abstractNumId w:val="14"/>
  </w:num>
  <w:num w:numId="23" w16cid:durableId="1236621950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362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84C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426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419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0F2"/>
    <w:rsid w:val="00010129"/>
    <w:rsid w:val="00010447"/>
    <w:rsid w:val="000105D0"/>
    <w:rsid w:val="000105EE"/>
    <w:rsid w:val="000106EF"/>
    <w:rsid w:val="00010EB4"/>
    <w:rsid w:val="00010EF7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B82"/>
    <w:rsid w:val="00020D82"/>
    <w:rsid w:val="00020EFA"/>
    <w:rsid w:val="00020FC5"/>
    <w:rsid w:val="000216F4"/>
    <w:rsid w:val="00021A27"/>
    <w:rsid w:val="00021DE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01"/>
    <w:rsid w:val="00023491"/>
    <w:rsid w:val="00023DC4"/>
    <w:rsid w:val="00023E11"/>
    <w:rsid w:val="00024246"/>
    <w:rsid w:val="000243E7"/>
    <w:rsid w:val="0002445A"/>
    <w:rsid w:val="0002466E"/>
    <w:rsid w:val="00024846"/>
    <w:rsid w:val="000248DE"/>
    <w:rsid w:val="00024CCA"/>
    <w:rsid w:val="00024DA5"/>
    <w:rsid w:val="00024FE7"/>
    <w:rsid w:val="000250A9"/>
    <w:rsid w:val="00025594"/>
    <w:rsid w:val="000256D4"/>
    <w:rsid w:val="00025798"/>
    <w:rsid w:val="0002589B"/>
    <w:rsid w:val="00025CDE"/>
    <w:rsid w:val="00025EF4"/>
    <w:rsid w:val="0002671B"/>
    <w:rsid w:val="00027000"/>
    <w:rsid w:val="000275FA"/>
    <w:rsid w:val="00027F26"/>
    <w:rsid w:val="00027FA7"/>
    <w:rsid w:val="000303E1"/>
    <w:rsid w:val="00030496"/>
    <w:rsid w:val="00030560"/>
    <w:rsid w:val="000305C9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677"/>
    <w:rsid w:val="00033753"/>
    <w:rsid w:val="00033863"/>
    <w:rsid w:val="000339B8"/>
    <w:rsid w:val="00033A24"/>
    <w:rsid w:val="00033A26"/>
    <w:rsid w:val="00033DE5"/>
    <w:rsid w:val="00033E3F"/>
    <w:rsid w:val="00034174"/>
    <w:rsid w:val="0003434C"/>
    <w:rsid w:val="000344CE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EF9"/>
    <w:rsid w:val="00037047"/>
    <w:rsid w:val="00037564"/>
    <w:rsid w:val="00037B04"/>
    <w:rsid w:val="00037BD9"/>
    <w:rsid w:val="00040081"/>
    <w:rsid w:val="00040571"/>
    <w:rsid w:val="000405AA"/>
    <w:rsid w:val="00040649"/>
    <w:rsid w:val="00040C3B"/>
    <w:rsid w:val="00041055"/>
    <w:rsid w:val="000410F1"/>
    <w:rsid w:val="00041371"/>
    <w:rsid w:val="000417A1"/>
    <w:rsid w:val="000419C0"/>
    <w:rsid w:val="00041AE0"/>
    <w:rsid w:val="00041FAE"/>
    <w:rsid w:val="000422B0"/>
    <w:rsid w:val="00042427"/>
    <w:rsid w:val="00042454"/>
    <w:rsid w:val="0004266D"/>
    <w:rsid w:val="00042B24"/>
    <w:rsid w:val="00042B76"/>
    <w:rsid w:val="00042CA8"/>
    <w:rsid w:val="00042CEB"/>
    <w:rsid w:val="00043415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BE4"/>
    <w:rsid w:val="00046DFE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1D12"/>
    <w:rsid w:val="0005210B"/>
    <w:rsid w:val="000527C7"/>
    <w:rsid w:val="00052B57"/>
    <w:rsid w:val="00052CAB"/>
    <w:rsid w:val="00052DEF"/>
    <w:rsid w:val="00052E8F"/>
    <w:rsid w:val="000535E3"/>
    <w:rsid w:val="00053B2B"/>
    <w:rsid w:val="00053C54"/>
    <w:rsid w:val="00053DBC"/>
    <w:rsid w:val="00053DF9"/>
    <w:rsid w:val="0005469B"/>
    <w:rsid w:val="00054B89"/>
    <w:rsid w:val="00055231"/>
    <w:rsid w:val="000554B7"/>
    <w:rsid w:val="00055646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05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6D3"/>
    <w:rsid w:val="00063730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5E03"/>
    <w:rsid w:val="00065F0A"/>
    <w:rsid w:val="00066111"/>
    <w:rsid w:val="00066342"/>
    <w:rsid w:val="00066700"/>
    <w:rsid w:val="00066854"/>
    <w:rsid w:val="000668A7"/>
    <w:rsid w:val="00066DB1"/>
    <w:rsid w:val="00066E95"/>
    <w:rsid w:val="00067887"/>
    <w:rsid w:val="00067CD0"/>
    <w:rsid w:val="00067D22"/>
    <w:rsid w:val="00067F3B"/>
    <w:rsid w:val="000700F1"/>
    <w:rsid w:val="000702F6"/>
    <w:rsid w:val="00070B8F"/>
    <w:rsid w:val="00070BDA"/>
    <w:rsid w:val="00070D7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5BE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02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59C"/>
    <w:rsid w:val="00076B0B"/>
    <w:rsid w:val="00077652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065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D4"/>
    <w:rsid w:val="00085AFA"/>
    <w:rsid w:val="00085D26"/>
    <w:rsid w:val="00085EE5"/>
    <w:rsid w:val="000862E7"/>
    <w:rsid w:val="00086413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7E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7F7"/>
    <w:rsid w:val="000928B2"/>
    <w:rsid w:val="00092977"/>
    <w:rsid w:val="00092B62"/>
    <w:rsid w:val="00092CC7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7E1"/>
    <w:rsid w:val="00094B4C"/>
    <w:rsid w:val="00094BB9"/>
    <w:rsid w:val="00094C94"/>
    <w:rsid w:val="00094D6E"/>
    <w:rsid w:val="00094DE2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F01"/>
    <w:rsid w:val="000A0FB1"/>
    <w:rsid w:val="000A1017"/>
    <w:rsid w:val="000A10B0"/>
    <w:rsid w:val="000A149B"/>
    <w:rsid w:val="000A16E2"/>
    <w:rsid w:val="000A1725"/>
    <w:rsid w:val="000A1762"/>
    <w:rsid w:val="000A17D2"/>
    <w:rsid w:val="000A1D5D"/>
    <w:rsid w:val="000A23C1"/>
    <w:rsid w:val="000A24DF"/>
    <w:rsid w:val="000A2877"/>
    <w:rsid w:val="000A29B0"/>
    <w:rsid w:val="000A2D1A"/>
    <w:rsid w:val="000A2DD1"/>
    <w:rsid w:val="000A304A"/>
    <w:rsid w:val="000A30B4"/>
    <w:rsid w:val="000A3282"/>
    <w:rsid w:val="000A343F"/>
    <w:rsid w:val="000A3536"/>
    <w:rsid w:val="000A3543"/>
    <w:rsid w:val="000A3557"/>
    <w:rsid w:val="000A3838"/>
    <w:rsid w:val="000A38D8"/>
    <w:rsid w:val="000A3A47"/>
    <w:rsid w:val="000A3C1A"/>
    <w:rsid w:val="000A3EE9"/>
    <w:rsid w:val="000A4212"/>
    <w:rsid w:val="000A464F"/>
    <w:rsid w:val="000A4B14"/>
    <w:rsid w:val="000A4B9B"/>
    <w:rsid w:val="000A5000"/>
    <w:rsid w:val="000A50DB"/>
    <w:rsid w:val="000A55AA"/>
    <w:rsid w:val="000A5694"/>
    <w:rsid w:val="000A58A5"/>
    <w:rsid w:val="000A5F0F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6E"/>
    <w:rsid w:val="000B4185"/>
    <w:rsid w:val="000B4884"/>
    <w:rsid w:val="000B4B5B"/>
    <w:rsid w:val="000B524C"/>
    <w:rsid w:val="000B5467"/>
    <w:rsid w:val="000B54C9"/>
    <w:rsid w:val="000B5728"/>
    <w:rsid w:val="000B5A34"/>
    <w:rsid w:val="000B5A73"/>
    <w:rsid w:val="000B5AEF"/>
    <w:rsid w:val="000B5B7F"/>
    <w:rsid w:val="000B5E7F"/>
    <w:rsid w:val="000B5E87"/>
    <w:rsid w:val="000B6320"/>
    <w:rsid w:val="000B64A9"/>
    <w:rsid w:val="000B6806"/>
    <w:rsid w:val="000B6951"/>
    <w:rsid w:val="000B6979"/>
    <w:rsid w:val="000B6AC4"/>
    <w:rsid w:val="000B6F51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6F4"/>
    <w:rsid w:val="000C18A5"/>
    <w:rsid w:val="000C197C"/>
    <w:rsid w:val="000C1A58"/>
    <w:rsid w:val="000C1CA6"/>
    <w:rsid w:val="000C1F03"/>
    <w:rsid w:val="000C2301"/>
    <w:rsid w:val="000C24A2"/>
    <w:rsid w:val="000C24A6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6DD7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CB2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906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11B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784"/>
    <w:rsid w:val="000F0926"/>
    <w:rsid w:val="000F0A2E"/>
    <w:rsid w:val="000F0A39"/>
    <w:rsid w:val="000F0C0E"/>
    <w:rsid w:val="000F0D9B"/>
    <w:rsid w:val="000F1525"/>
    <w:rsid w:val="000F1B02"/>
    <w:rsid w:val="000F1BE3"/>
    <w:rsid w:val="000F1CDF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A89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2DF"/>
    <w:rsid w:val="0010668E"/>
    <w:rsid w:val="00106D74"/>
    <w:rsid w:val="00106DAA"/>
    <w:rsid w:val="001070BD"/>
    <w:rsid w:val="0010714A"/>
    <w:rsid w:val="00107495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4A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1C9C"/>
    <w:rsid w:val="00112760"/>
    <w:rsid w:val="00112B36"/>
    <w:rsid w:val="00112B5A"/>
    <w:rsid w:val="00112B8A"/>
    <w:rsid w:val="00112FAA"/>
    <w:rsid w:val="001130F6"/>
    <w:rsid w:val="001132AD"/>
    <w:rsid w:val="0011336B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79D"/>
    <w:rsid w:val="00120E1B"/>
    <w:rsid w:val="00121271"/>
    <w:rsid w:val="001214BA"/>
    <w:rsid w:val="001215B1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40D"/>
    <w:rsid w:val="001236CE"/>
    <w:rsid w:val="001238B6"/>
    <w:rsid w:val="001238D2"/>
    <w:rsid w:val="001238EB"/>
    <w:rsid w:val="00123BEB"/>
    <w:rsid w:val="00124623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BA"/>
    <w:rsid w:val="00126EF0"/>
    <w:rsid w:val="00127127"/>
    <w:rsid w:val="00127299"/>
    <w:rsid w:val="001272C6"/>
    <w:rsid w:val="00127763"/>
    <w:rsid w:val="00127BF8"/>
    <w:rsid w:val="00130215"/>
    <w:rsid w:val="00130948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B82"/>
    <w:rsid w:val="00135ECD"/>
    <w:rsid w:val="0013636A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25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51F"/>
    <w:rsid w:val="00151987"/>
    <w:rsid w:val="00151B93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D72"/>
    <w:rsid w:val="0015430C"/>
    <w:rsid w:val="0015435C"/>
    <w:rsid w:val="001549C5"/>
    <w:rsid w:val="00154BC5"/>
    <w:rsid w:val="00154C09"/>
    <w:rsid w:val="00154CC4"/>
    <w:rsid w:val="00154ECD"/>
    <w:rsid w:val="00154EDF"/>
    <w:rsid w:val="001551DC"/>
    <w:rsid w:val="0015520F"/>
    <w:rsid w:val="0015525D"/>
    <w:rsid w:val="001552F7"/>
    <w:rsid w:val="00155411"/>
    <w:rsid w:val="00156022"/>
    <w:rsid w:val="001564DB"/>
    <w:rsid w:val="00156544"/>
    <w:rsid w:val="00156688"/>
    <w:rsid w:val="00156735"/>
    <w:rsid w:val="001567FB"/>
    <w:rsid w:val="00156CA4"/>
    <w:rsid w:val="00157052"/>
    <w:rsid w:val="0015712D"/>
    <w:rsid w:val="001577ED"/>
    <w:rsid w:val="0015793D"/>
    <w:rsid w:val="00157D7E"/>
    <w:rsid w:val="00157F8B"/>
    <w:rsid w:val="001604BB"/>
    <w:rsid w:val="00160531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208F"/>
    <w:rsid w:val="001620C9"/>
    <w:rsid w:val="00162181"/>
    <w:rsid w:val="001628CC"/>
    <w:rsid w:val="00162A36"/>
    <w:rsid w:val="00162B4A"/>
    <w:rsid w:val="00162E76"/>
    <w:rsid w:val="0016317E"/>
    <w:rsid w:val="0016327D"/>
    <w:rsid w:val="0016333F"/>
    <w:rsid w:val="00163556"/>
    <w:rsid w:val="0016367F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3A"/>
    <w:rsid w:val="00165B75"/>
    <w:rsid w:val="00165EDF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6765F"/>
    <w:rsid w:val="00170243"/>
    <w:rsid w:val="00170430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C57"/>
    <w:rsid w:val="00173CC6"/>
    <w:rsid w:val="00174035"/>
    <w:rsid w:val="0017408E"/>
    <w:rsid w:val="00174132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27D"/>
    <w:rsid w:val="0018232A"/>
    <w:rsid w:val="00182542"/>
    <w:rsid w:val="001825B6"/>
    <w:rsid w:val="001829C5"/>
    <w:rsid w:val="00182D0C"/>
    <w:rsid w:val="00183031"/>
    <w:rsid w:val="0018304C"/>
    <w:rsid w:val="001833FE"/>
    <w:rsid w:val="001834B8"/>
    <w:rsid w:val="0018353C"/>
    <w:rsid w:val="001838EE"/>
    <w:rsid w:val="001838F4"/>
    <w:rsid w:val="00183C26"/>
    <w:rsid w:val="001840D8"/>
    <w:rsid w:val="001844A6"/>
    <w:rsid w:val="00184614"/>
    <w:rsid w:val="0018465B"/>
    <w:rsid w:val="00184834"/>
    <w:rsid w:val="0018486C"/>
    <w:rsid w:val="00184878"/>
    <w:rsid w:val="00184BD9"/>
    <w:rsid w:val="00185151"/>
    <w:rsid w:val="001853F3"/>
    <w:rsid w:val="001857A4"/>
    <w:rsid w:val="001858A5"/>
    <w:rsid w:val="00185BF1"/>
    <w:rsid w:val="00185FFA"/>
    <w:rsid w:val="001861E7"/>
    <w:rsid w:val="0018670A"/>
    <w:rsid w:val="00186ABE"/>
    <w:rsid w:val="00186BD3"/>
    <w:rsid w:val="00186DE9"/>
    <w:rsid w:val="00186E60"/>
    <w:rsid w:val="0018724F"/>
    <w:rsid w:val="001873BC"/>
    <w:rsid w:val="00187644"/>
    <w:rsid w:val="001879C2"/>
    <w:rsid w:val="001879C7"/>
    <w:rsid w:val="00187CB1"/>
    <w:rsid w:val="00187E8A"/>
    <w:rsid w:val="00187EED"/>
    <w:rsid w:val="00187F89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A13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5FB6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45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2216"/>
    <w:rsid w:val="001A243B"/>
    <w:rsid w:val="001A2744"/>
    <w:rsid w:val="001A2A76"/>
    <w:rsid w:val="001A2AF4"/>
    <w:rsid w:val="001A2E3B"/>
    <w:rsid w:val="001A2E9D"/>
    <w:rsid w:val="001A3142"/>
    <w:rsid w:val="001A31E3"/>
    <w:rsid w:val="001A3207"/>
    <w:rsid w:val="001A3234"/>
    <w:rsid w:val="001A3320"/>
    <w:rsid w:val="001A3808"/>
    <w:rsid w:val="001A395B"/>
    <w:rsid w:val="001A39BA"/>
    <w:rsid w:val="001A3D74"/>
    <w:rsid w:val="001A40B4"/>
    <w:rsid w:val="001A432C"/>
    <w:rsid w:val="001A480E"/>
    <w:rsid w:val="001A4A85"/>
    <w:rsid w:val="001A4F02"/>
    <w:rsid w:val="001A54B4"/>
    <w:rsid w:val="001A5590"/>
    <w:rsid w:val="001A5762"/>
    <w:rsid w:val="001A57BF"/>
    <w:rsid w:val="001A598A"/>
    <w:rsid w:val="001A5E47"/>
    <w:rsid w:val="001A60EA"/>
    <w:rsid w:val="001A6195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C4B"/>
    <w:rsid w:val="001B0C57"/>
    <w:rsid w:val="001B0DFB"/>
    <w:rsid w:val="001B0F39"/>
    <w:rsid w:val="001B1997"/>
    <w:rsid w:val="001B1A6E"/>
    <w:rsid w:val="001B1C98"/>
    <w:rsid w:val="001B1FD4"/>
    <w:rsid w:val="001B25A3"/>
    <w:rsid w:val="001B28B7"/>
    <w:rsid w:val="001B2A22"/>
    <w:rsid w:val="001B2A5E"/>
    <w:rsid w:val="001B2AEC"/>
    <w:rsid w:val="001B2DB4"/>
    <w:rsid w:val="001B301B"/>
    <w:rsid w:val="001B3ADC"/>
    <w:rsid w:val="001B3B3A"/>
    <w:rsid w:val="001B4117"/>
    <w:rsid w:val="001B41B5"/>
    <w:rsid w:val="001B44EA"/>
    <w:rsid w:val="001B4A59"/>
    <w:rsid w:val="001B4ADD"/>
    <w:rsid w:val="001B4C12"/>
    <w:rsid w:val="001B4C5E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700"/>
    <w:rsid w:val="001C090A"/>
    <w:rsid w:val="001C093C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7C"/>
    <w:rsid w:val="001C1A88"/>
    <w:rsid w:val="001C1C30"/>
    <w:rsid w:val="001C1CEC"/>
    <w:rsid w:val="001C22EC"/>
    <w:rsid w:val="001C29B9"/>
    <w:rsid w:val="001C29C5"/>
    <w:rsid w:val="001C2D2F"/>
    <w:rsid w:val="001C2DDA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53F4"/>
    <w:rsid w:val="001C56F6"/>
    <w:rsid w:val="001C57C5"/>
    <w:rsid w:val="001C59EE"/>
    <w:rsid w:val="001C5A39"/>
    <w:rsid w:val="001C5D9D"/>
    <w:rsid w:val="001C5E22"/>
    <w:rsid w:val="001C5E7E"/>
    <w:rsid w:val="001C605D"/>
    <w:rsid w:val="001C628B"/>
    <w:rsid w:val="001C674F"/>
    <w:rsid w:val="001C6992"/>
    <w:rsid w:val="001C6D91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A7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6A7"/>
    <w:rsid w:val="001E27A9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14"/>
    <w:rsid w:val="001E4139"/>
    <w:rsid w:val="001E4178"/>
    <w:rsid w:val="001E454D"/>
    <w:rsid w:val="001E491B"/>
    <w:rsid w:val="001E4A3B"/>
    <w:rsid w:val="001E4CEC"/>
    <w:rsid w:val="001E4E7A"/>
    <w:rsid w:val="001E4EDE"/>
    <w:rsid w:val="001E5103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E7E8B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EC3"/>
    <w:rsid w:val="001F5100"/>
    <w:rsid w:val="001F5127"/>
    <w:rsid w:val="001F524E"/>
    <w:rsid w:val="001F52ED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4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CCA"/>
    <w:rsid w:val="00200DBC"/>
    <w:rsid w:val="00201364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5CD1"/>
    <w:rsid w:val="00205DA6"/>
    <w:rsid w:val="00205F3D"/>
    <w:rsid w:val="002060B3"/>
    <w:rsid w:val="002061D5"/>
    <w:rsid w:val="002062DC"/>
    <w:rsid w:val="00206488"/>
    <w:rsid w:val="00206555"/>
    <w:rsid w:val="00206630"/>
    <w:rsid w:val="002066C2"/>
    <w:rsid w:val="00206855"/>
    <w:rsid w:val="002068B3"/>
    <w:rsid w:val="0020692E"/>
    <w:rsid w:val="00206A4F"/>
    <w:rsid w:val="00206B2A"/>
    <w:rsid w:val="00206BEC"/>
    <w:rsid w:val="00206ECC"/>
    <w:rsid w:val="0020702A"/>
    <w:rsid w:val="00207261"/>
    <w:rsid w:val="002072F0"/>
    <w:rsid w:val="00207E99"/>
    <w:rsid w:val="00207EB3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63E"/>
    <w:rsid w:val="0021377A"/>
    <w:rsid w:val="00213B5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0C"/>
    <w:rsid w:val="0021611C"/>
    <w:rsid w:val="00216213"/>
    <w:rsid w:val="002163CD"/>
    <w:rsid w:val="00216780"/>
    <w:rsid w:val="00216794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A0D"/>
    <w:rsid w:val="00217B32"/>
    <w:rsid w:val="00217D20"/>
    <w:rsid w:val="00220118"/>
    <w:rsid w:val="002205D3"/>
    <w:rsid w:val="00220691"/>
    <w:rsid w:val="00220800"/>
    <w:rsid w:val="00220CF7"/>
    <w:rsid w:val="00220D0E"/>
    <w:rsid w:val="00220E0A"/>
    <w:rsid w:val="00220E9B"/>
    <w:rsid w:val="00221069"/>
    <w:rsid w:val="002212D7"/>
    <w:rsid w:val="002214CD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0A4"/>
    <w:rsid w:val="0022312B"/>
    <w:rsid w:val="0022329B"/>
    <w:rsid w:val="0022381A"/>
    <w:rsid w:val="00224264"/>
    <w:rsid w:val="002246A4"/>
    <w:rsid w:val="0022474E"/>
    <w:rsid w:val="00224799"/>
    <w:rsid w:val="002247A9"/>
    <w:rsid w:val="00224CD0"/>
    <w:rsid w:val="00224E45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579"/>
    <w:rsid w:val="00230621"/>
    <w:rsid w:val="00230697"/>
    <w:rsid w:val="002308D7"/>
    <w:rsid w:val="00230913"/>
    <w:rsid w:val="00230953"/>
    <w:rsid w:val="00230971"/>
    <w:rsid w:val="00230E4A"/>
    <w:rsid w:val="00231142"/>
    <w:rsid w:val="00231242"/>
    <w:rsid w:val="00231367"/>
    <w:rsid w:val="00231939"/>
    <w:rsid w:val="0023196B"/>
    <w:rsid w:val="00231B30"/>
    <w:rsid w:val="00231BCC"/>
    <w:rsid w:val="00231C55"/>
    <w:rsid w:val="00232072"/>
    <w:rsid w:val="002320E2"/>
    <w:rsid w:val="002323A5"/>
    <w:rsid w:val="00232440"/>
    <w:rsid w:val="0023248D"/>
    <w:rsid w:val="002324AE"/>
    <w:rsid w:val="00232585"/>
    <w:rsid w:val="0023289D"/>
    <w:rsid w:val="00232B3F"/>
    <w:rsid w:val="00232B43"/>
    <w:rsid w:val="00232F1D"/>
    <w:rsid w:val="00233213"/>
    <w:rsid w:val="00233223"/>
    <w:rsid w:val="002333EA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4FA"/>
    <w:rsid w:val="00241682"/>
    <w:rsid w:val="0024169D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EBF"/>
    <w:rsid w:val="00243EE2"/>
    <w:rsid w:val="00244302"/>
    <w:rsid w:val="0024432C"/>
    <w:rsid w:val="00244334"/>
    <w:rsid w:val="002446FD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63"/>
    <w:rsid w:val="0024687C"/>
    <w:rsid w:val="002468E1"/>
    <w:rsid w:val="002469F5"/>
    <w:rsid w:val="00246B6B"/>
    <w:rsid w:val="00246BBF"/>
    <w:rsid w:val="00246E15"/>
    <w:rsid w:val="00246F65"/>
    <w:rsid w:val="00247136"/>
    <w:rsid w:val="0024713D"/>
    <w:rsid w:val="00247205"/>
    <w:rsid w:val="00247278"/>
    <w:rsid w:val="0024746D"/>
    <w:rsid w:val="002474B6"/>
    <w:rsid w:val="002479E9"/>
    <w:rsid w:val="00247CD8"/>
    <w:rsid w:val="00247D8C"/>
    <w:rsid w:val="00247E0C"/>
    <w:rsid w:val="00247ED8"/>
    <w:rsid w:val="00247FE7"/>
    <w:rsid w:val="002502EB"/>
    <w:rsid w:val="002506C4"/>
    <w:rsid w:val="002507D8"/>
    <w:rsid w:val="002509AB"/>
    <w:rsid w:val="00250B5D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3D3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CF4"/>
    <w:rsid w:val="00253D22"/>
    <w:rsid w:val="0025446E"/>
    <w:rsid w:val="00254648"/>
    <w:rsid w:val="0025470B"/>
    <w:rsid w:val="00254772"/>
    <w:rsid w:val="00254B6C"/>
    <w:rsid w:val="00254E1B"/>
    <w:rsid w:val="00254FD7"/>
    <w:rsid w:val="002551FD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EE9"/>
    <w:rsid w:val="00256FC2"/>
    <w:rsid w:val="00257020"/>
    <w:rsid w:val="00257601"/>
    <w:rsid w:val="0025777F"/>
    <w:rsid w:val="00257793"/>
    <w:rsid w:val="00257804"/>
    <w:rsid w:val="00257C61"/>
    <w:rsid w:val="00257D9A"/>
    <w:rsid w:val="00257E26"/>
    <w:rsid w:val="00257E2F"/>
    <w:rsid w:val="002600BE"/>
    <w:rsid w:val="00260536"/>
    <w:rsid w:val="00260555"/>
    <w:rsid w:val="00260B87"/>
    <w:rsid w:val="00260CAC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648"/>
    <w:rsid w:val="002648C3"/>
    <w:rsid w:val="00264E68"/>
    <w:rsid w:val="00265049"/>
    <w:rsid w:val="002651BE"/>
    <w:rsid w:val="002655F4"/>
    <w:rsid w:val="00265837"/>
    <w:rsid w:val="00265A2C"/>
    <w:rsid w:val="00265A63"/>
    <w:rsid w:val="00265FB5"/>
    <w:rsid w:val="00266469"/>
    <w:rsid w:val="00266536"/>
    <w:rsid w:val="00266594"/>
    <w:rsid w:val="00266689"/>
    <w:rsid w:val="002666B8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7F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3C0"/>
    <w:rsid w:val="00275471"/>
    <w:rsid w:val="0027552A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34B"/>
    <w:rsid w:val="00280507"/>
    <w:rsid w:val="0028069C"/>
    <w:rsid w:val="002806C4"/>
    <w:rsid w:val="00280801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53"/>
    <w:rsid w:val="00281BE0"/>
    <w:rsid w:val="00282860"/>
    <w:rsid w:val="00282E7A"/>
    <w:rsid w:val="002831F6"/>
    <w:rsid w:val="00283B19"/>
    <w:rsid w:val="00283BEB"/>
    <w:rsid w:val="00283CBC"/>
    <w:rsid w:val="00283D52"/>
    <w:rsid w:val="002840C0"/>
    <w:rsid w:val="002842DD"/>
    <w:rsid w:val="0028452C"/>
    <w:rsid w:val="002845EE"/>
    <w:rsid w:val="00284BA2"/>
    <w:rsid w:val="00285232"/>
    <w:rsid w:val="002857BE"/>
    <w:rsid w:val="002864D7"/>
    <w:rsid w:val="002865E9"/>
    <w:rsid w:val="00286939"/>
    <w:rsid w:val="0028699F"/>
    <w:rsid w:val="002869B5"/>
    <w:rsid w:val="00286DD0"/>
    <w:rsid w:val="00286FFA"/>
    <w:rsid w:val="002870B9"/>
    <w:rsid w:val="00287254"/>
    <w:rsid w:val="0028733C"/>
    <w:rsid w:val="00287462"/>
    <w:rsid w:val="002877A0"/>
    <w:rsid w:val="00287EAD"/>
    <w:rsid w:val="00287EB1"/>
    <w:rsid w:val="00287EC9"/>
    <w:rsid w:val="00290044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1E7B"/>
    <w:rsid w:val="00291F4C"/>
    <w:rsid w:val="00292060"/>
    <w:rsid w:val="002920E8"/>
    <w:rsid w:val="002920FB"/>
    <w:rsid w:val="002927E8"/>
    <w:rsid w:val="00292871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2C"/>
    <w:rsid w:val="00293EF8"/>
    <w:rsid w:val="0029400B"/>
    <w:rsid w:val="0029448A"/>
    <w:rsid w:val="00294BAE"/>
    <w:rsid w:val="00294BB1"/>
    <w:rsid w:val="00294BE2"/>
    <w:rsid w:val="00294C81"/>
    <w:rsid w:val="00294CBC"/>
    <w:rsid w:val="002950B6"/>
    <w:rsid w:val="002951AF"/>
    <w:rsid w:val="00295234"/>
    <w:rsid w:val="0029527F"/>
    <w:rsid w:val="0029534C"/>
    <w:rsid w:val="002953CE"/>
    <w:rsid w:val="00295408"/>
    <w:rsid w:val="002955AC"/>
    <w:rsid w:val="00295840"/>
    <w:rsid w:val="00295AF5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CD8"/>
    <w:rsid w:val="002A0E2D"/>
    <w:rsid w:val="002A10A7"/>
    <w:rsid w:val="002A12B7"/>
    <w:rsid w:val="002A13F6"/>
    <w:rsid w:val="002A155F"/>
    <w:rsid w:val="002A1576"/>
    <w:rsid w:val="002A1EB7"/>
    <w:rsid w:val="002A1FFF"/>
    <w:rsid w:val="002A2203"/>
    <w:rsid w:val="002A240F"/>
    <w:rsid w:val="002A27FB"/>
    <w:rsid w:val="002A2DB6"/>
    <w:rsid w:val="002A2FFD"/>
    <w:rsid w:val="002A3008"/>
    <w:rsid w:val="002A3206"/>
    <w:rsid w:val="002A35DC"/>
    <w:rsid w:val="002A39BD"/>
    <w:rsid w:val="002A39DE"/>
    <w:rsid w:val="002A39EB"/>
    <w:rsid w:val="002A3BD5"/>
    <w:rsid w:val="002A47E9"/>
    <w:rsid w:val="002A47F1"/>
    <w:rsid w:val="002A47F6"/>
    <w:rsid w:val="002A4A2F"/>
    <w:rsid w:val="002A4D18"/>
    <w:rsid w:val="002A4D7A"/>
    <w:rsid w:val="002A4E29"/>
    <w:rsid w:val="002A511E"/>
    <w:rsid w:val="002A5DB8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92"/>
    <w:rsid w:val="002B081E"/>
    <w:rsid w:val="002B0902"/>
    <w:rsid w:val="002B0C58"/>
    <w:rsid w:val="002B0E1A"/>
    <w:rsid w:val="002B121C"/>
    <w:rsid w:val="002B121E"/>
    <w:rsid w:val="002B14FE"/>
    <w:rsid w:val="002B16A7"/>
    <w:rsid w:val="002B1E07"/>
    <w:rsid w:val="002B1E27"/>
    <w:rsid w:val="002B1EBB"/>
    <w:rsid w:val="002B1ECB"/>
    <w:rsid w:val="002B2035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9A3"/>
    <w:rsid w:val="002B3B3D"/>
    <w:rsid w:val="002B3BA7"/>
    <w:rsid w:val="002B3E44"/>
    <w:rsid w:val="002B3F55"/>
    <w:rsid w:val="002B4092"/>
    <w:rsid w:val="002B45B1"/>
    <w:rsid w:val="002B471E"/>
    <w:rsid w:val="002B48DD"/>
    <w:rsid w:val="002B49E5"/>
    <w:rsid w:val="002B4A0A"/>
    <w:rsid w:val="002B4BDD"/>
    <w:rsid w:val="002B4C61"/>
    <w:rsid w:val="002B4CF1"/>
    <w:rsid w:val="002B4E2C"/>
    <w:rsid w:val="002B51FD"/>
    <w:rsid w:val="002B5767"/>
    <w:rsid w:val="002B5796"/>
    <w:rsid w:val="002B579E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5A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C16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358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1C"/>
    <w:rsid w:val="002D572C"/>
    <w:rsid w:val="002D5BFA"/>
    <w:rsid w:val="002D5DBA"/>
    <w:rsid w:val="002D6051"/>
    <w:rsid w:val="002D639B"/>
    <w:rsid w:val="002D642B"/>
    <w:rsid w:val="002D64DF"/>
    <w:rsid w:val="002D665F"/>
    <w:rsid w:val="002D66DC"/>
    <w:rsid w:val="002D6974"/>
    <w:rsid w:val="002D6CC8"/>
    <w:rsid w:val="002D6F99"/>
    <w:rsid w:val="002D7180"/>
    <w:rsid w:val="002D73CD"/>
    <w:rsid w:val="002D75D8"/>
    <w:rsid w:val="002D7602"/>
    <w:rsid w:val="002D7942"/>
    <w:rsid w:val="002D7B6B"/>
    <w:rsid w:val="002E0336"/>
    <w:rsid w:val="002E03A8"/>
    <w:rsid w:val="002E0447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6C4"/>
    <w:rsid w:val="002E3824"/>
    <w:rsid w:val="002E3943"/>
    <w:rsid w:val="002E3999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7D"/>
    <w:rsid w:val="002E5315"/>
    <w:rsid w:val="002E574C"/>
    <w:rsid w:val="002E595B"/>
    <w:rsid w:val="002E59ED"/>
    <w:rsid w:val="002E5ACB"/>
    <w:rsid w:val="002E604E"/>
    <w:rsid w:val="002E642B"/>
    <w:rsid w:val="002E64B0"/>
    <w:rsid w:val="002E67CF"/>
    <w:rsid w:val="002E6C02"/>
    <w:rsid w:val="002E729A"/>
    <w:rsid w:val="002E74F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2F32"/>
    <w:rsid w:val="002F30C1"/>
    <w:rsid w:val="002F31A4"/>
    <w:rsid w:val="002F3675"/>
    <w:rsid w:val="002F388C"/>
    <w:rsid w:val="002F39AA"/>
    <w:rsid w:val="002F3B1E"/>
    <w:rsid w:val="002F3CAB"/>
    <w:rsid w:val="002F3F98"/>
    <w:rsid w:val="002F4304"/>
    <w:rsid w:val="002F4502"/>
    <w:rsid w:val="002F4587"/>
    <w:rsid w:val="002F45FC"/>
    <w:rsid w:val="002F467C"/>
    <w:rsid w:val="002F4792"/>
    <w:rsid w:val="002F4845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F1B"/>
    <w:rsid w:val="00301117"/>
    <w:rsid w:val="00301214"/>
    <w:rsid w:val="003012B3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689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0A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3D1"/>
    <w:rsid w:val="00312423"/>
    <w:rsid w:val="00312694"/>
    <w:rsid w:val="003126CF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55D"/>
    <w:rsid w:val="0031360B"/>
    <w:rsid w:val="003138B1"/>
    <w:rsid w:val="00313B4A"/>
    <w:rsid w:val="003140CE"/>
    <w:rsid w:val="003143F1"/>
    <w:rsid w:val="003153AC"/>
    <w:rsid w:val="00315998"/>
    <w:rsid w:val="00315A42"/>
    <w:rsid w:val="00315CD8"/>
    <w:rsid w:val="00315DB8"/>
    <w:rsid w:val="00315F84"/>
    <w:rsid w:val="00316146"/>
    <w:rsid w:val="0031614D"/>
    <w:rsid w:val="003161C2"/>
    <w:rsid w:val="0031664C"/>
    <w:rsid w:val="003166C5"/>
    <w:rsid w:val="00316E96"/>
    <w:rsid w:val="003171D4"/>
    <w:rsid w:val="003173A5"/>
    <w:rsid w:val="0031752D"/>
    <w:rsid w:val="00317552"/>
    <w:rsid w:val="003175B2"/>
    <w:rsid w:val="00317668"/>
    <w:rsid w:val="00317B13"/>
    <w:rsid w:val="00317B7B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326"/>
    <w:rsid w:val="00324764"/>
    <w:rsid w:val="003248EE"/>
    <w:rsid w:val="00324D64"/>
    <w:rsid w:val="00324FE1"/>
    <w:rsid w:val="003250AE"/>
    <w:rsid w:val="003258CF"/>
    <w:rsid w:val="003258E5"/>
    <w:rsid w:val="00325A5D"/>
    <w:rsid w:val="00325B40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CC4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0A2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31A"/>
    <w:rsid w:val="00335756"/>
    <w:rsid w:val="00335777"/>
    <w:rsid w:val="00336919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97C"/>
    <w:rsid w:val="00340B37"/>
    <w:rsid w:val="00340FAC"/>
    <w:rsid w:val="00341199"/>
    <w:rsid w:val="003411C5"/>
    <w:rsid w:val="003413C9"/>
    <w:rsid w:val="00341E6C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5C7"/>
    <w:rsid w:val="003446BA"/>
    <w:rsid w:val="00344735"/>
    <w:rsid w:val="00344EC1"/>
    <w:rsid w:val="0034574A"/>
    <w:rsid w:val="003461CE"/>
    <w:rsid w:val="003463E7"/>
    <w:rsid w:val="0034668A"/>
    <w:rsid w:val="003469DF"/>
    <w:rsid w:val="00346DB0"/>
    <w:rsid w:val="00346FC1"/>
    <w:rsid w:val="0034724B"/>
    <w:rsid w:val="0034740D"/>
    <w:rsid w:val="003474E8"/>
    <w:rsid w:val="0034796C"/>
    <w:rsid w:val="00347ADA"/>
    <w:rsid w:val="00347D8F"/>
    <w:rsid w:val="00347DAC"/>
    <w:rsid w:val="00347F4F"/>
    <w:rsid w:val="00350021"/>
    <w:rsid w:val="00350141"/>
    <w:rsid w:val="00350424"/>
    <w:rsid w:val="00350425"/>
    <w:rsid w:val="003506E8"/>
    <w:rsid w:val="00350942"/>
    <w:rsid w:val="00350A74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88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65E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67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58A"/>
    <w:rsid w:val="003606A6"/>
    <w:rsid w:val="00360C3B"/>
    <w:rsid w:val="003613F2"/>
    <w:rsid w:val="00361CD7"/>
    <w:rsid w:val="0036210D"/>
    <w:rsid w:val="00362393"/>
    <w:rsid w:val="003625E0"/>
    <w:rsid w:val="00362765"/>
    <w:rsid w:val="00362996"/>
    <w:rsid w:val="00362E0F"/>
    <w:rsid w:val="00362F0C"/>
    <w:rsid w:val="00363559"/>
    <w:rsid w:val="00363D0A"/>
    <w:rsid w:val="00363F84"/>
    <w:rsid w:val="00363F87"/>
    <w:rsid w:val="00364127"/>
    <w:rsid w:val="00364367"/>
    <w:rsid w:val="0036479C"/>
    <w:rsid w:val="00364959"/>
    <w:rsid w:val="00364ED8"/>
    <w:rsid w:val="00364FEB"/>
    <w:rsid w:val="00365292"/>
    <w:rsid w:val="003652C7"/>
    <w:rsid w:val="003658AB"/>
    <w:rsid w:val="00365A5D"/>
    <w:rsid w:val="00365DCC"/>
    <w:rsid w:val="00366028"/>
    <w:rsid w:val="00366035"/>
    <w:rsid w:val="003664B1"/>
    <w:rsid w:val="00366C6A"/>
    <w:rsid w:val="0036702D"/>
    <w:rsid w:val="003671A2"/>
    <w:rsid w:val="00367A55"/>
    <w:rsid w:val="00367DFD"/>
    <w:rsid w:val="0037057D"/>
    <w:rsid w:val="0037098E"/>
    <w:rsid w:val="00370B27"/>
    <w:rsid w:val="00370FC2"/>
    <w:rsid w:val="003710C2"/>
    <w:rsid w:val="00371132"/>
    <w:rsid w:val="0037117F"/>
    <w:rsid w:val="003711AF"/>
    <w:rsid w:val="003717EC"/>
    <w:rsid w:val="0037183B"/>
    <w:rsid w:val="00371CFA"/>
    <w:rsid w:val="00371F59"/>
    <w:rsid w:val="0037248D"/>
    <w:rsid w:val="00372683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2F5"/>
    <w:rsid w:val="00375364"/>
    <w:rsid w:val="003753E1"/>
    <w:rsid w:val="00375CD1"/>
    <w:rsid w:val="00375D7B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8020B"/>
    <w:rsid w:val="00380288"/>
    <w:rsid w:val="0038030A"/>
    <w:rsid w:val="0038032B"/>
    <w:rsid w:val="00380575"/>
    <w:rsid w:val="0038079D"/>
    <w:rsid w:val="003808A0"/>
    <w:rsid w:val="00380952"/>
    <w:rsid w:val="003809D5"/>
    <w:rsid w:val="00380A41"/>
    <w:rsid w:val="00380B87"/>
    <w:rsid w:val="00380D4C"/>
    <w:rsid w:val="00380E62"/>
    <w:rsid w:val="00381064"/>
    <w:rsid w:val="003811DD"/>
    <w:rsid w:val="00381430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3FD2"/>
    <w:rsid w:val="003844A7"/>
    <w:rsid w:val="0038452A"/>
    <w:rsid w:val="00384679"/>
    <w:rsid w:val="00384832"/>
    <w:rsid w:val="00384A3A"/>
    <w:rsid w:val="00384C76"/>
    <w:rsid w:val="00384FE2"/>
    <w:rsid w:val="0038519C"/>
    <w:rsid w:val="00385A99"/>
    <w:rsid w:val="00385F92"/>
    <w:rsid w:val="00385FA0"/>
    <w:rsid w:val="00386065"/>
    <w:rsid w:val="00386581"/>
    <w:rsid w:val="003868EA"/>
    <w:rsid w:val="003869BF"/>
    <w:rsid w:val="00386B3A"/>
    <w:rsid w:val="00386BAF"/>
    <w:rsid w:val="00386CC9"/>
    <w:rsid w:val="00387A0C"/>
    <w:rsid w:val="00387A2E"/>
    <w:rsid w:val="00387A33"/>
    <w:rsid w:val="00387DF9"/>
    <w:rsid w:val="00387E06"/>
    <w:rsid w:val="00387E2C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80E"/>
    <w:rsid w:val="0039194F"/>
    <w:rsid w:val="00391B84"/>
    <w:rsid w:val="00391BAA"/>
    <w:rsid w:val="00391D06"/>
    <w:rsid w:val="00391D76"/>
    <w:rsid w:val="00391E28"/>
    <w:rsid w:val="00391E6A"/>
    <w:rsid w:val="00391FA3"/>
    <w:rsid w:val="00392259"/>
    <w:rsid w:val="003922C9"/>
    <w:rsid w:val="00392636"/>
    <w:rsid w:val="00392822"/>
    <w:rsid w:val="003928A4"/>
    <w:rsid w:val="00392938"/>
    <w:rsid w:val="00392983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CFF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4EB"/>
    <w:rsid w:val="0039652F"/>
    <w:rsid w:val="003967D1"/>
    <w:rsid w:val="003968DA"/>
    <w:rsid w:val="003974D1"/>
    <w:rsid w:val="00397720"/>
    <w:rsid w:val="003979F8"/>
    <w:rsid w:val="00397F91"/>
    <w:rsid w:val="00397FDB"/>
    <w:rsid w:val="003A00CA"/>
    <w:rsid w:val="003A0260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1B9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CEF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89B"/>
    <w:rsid w:val="003A5956"/>
    <w:rsid w:val="003A5A1B"/>
    <w:rsid w:val="003A62F6"/>
    <w:rsid w:val="003A63D8"/>
    <w:rsid w:val="003A64EC"/>
    <w:rsid w:val="003A662C"/>
    <w:rsid w:val="003A66EF"/>
    <w:rsid w:val="003A67EF"/>
    <w:rsid w:val="003A6B51"/>
    <w:rsid w:val="003A7034"/>
    <w:rsid w:val="003A7084"/>
    <w:rsid w:val="003A7213"/>
    <w:rsid w:val="003A76E1"/>
    <w:rsid w:val="003A78B6"/>
    <w:rsid w:val="003A7E7C"/>
    <w:rsid w:val="003A7FAA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1E10"/>
    <w:rsid w:val="003B20ED"/>
    <w:rsid w:val="003B222D"/>
    <w:rsid w:val="003B2273"/>
    <w:rsid w:val="003B22FF"/>
    <w:rsid w:val="003B261C"/>
    <w:rsid w:val="003B26B1"/>
    <w:rsid w:val="003B29AD"/>
    <w:rsid w:val="003B2A41"/>
    <w:rsid w:val="003B2EB6"/>
    <w:rsid w:val="003B2F0E"/>
    <w:rsid w:val="003B2F69"/>
    <w:rsid w:val="003B3001"/>
    <w:rsid w:val="003B34E7"/>
    <w:rsid w:val="003B37FE"/>
    <w:rsid w:val="003B3866"/>
    <w:rsid w:val="003B3938"/>
    <w:rsid w:val="003B3D67"/>
    <w:rsid w:val="003B3EA0"/>
    <w:rsid w:val="003B3F55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53AE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411"/>
    <w:rsid w:val="003B7520"/>
    <w:rsid w:val="003B7860"/>
    <w:rsid w:val="003B7900"/>
    <w:rsid w:val="003C0096"/>
    <w:rsid w:val="003C01D5"/>
    <w:rsid w:val="003C01EA"/>
    <w:rsid w:val="003C0A4F"/>
    <w:rsid w:val="003C0A93"/>
    <w:rsid w:val="003C0B9F"/>
    <w:rsid w:val="003C0CC3"/>
    <w:rsid w:val="003C0E78"/>
    <w:rsid w:val="003C10C2"/>
    <w:rsid w:val="003C15D2"/>
    <w:rsid w:val="003C161C"/>
    <w:rsid w:val="003C1B51"/>
    <w:rsid w:val="003C1B71"/>
    <w:rsid w:val="003C1EF5"/>
    <w:rsid w:val="003C1EFF"/>
    <w:rsid w:val="003C20AF"/>
    <w:rsid w:val="003C20C6"/>
    <w:rsid w:val="003C2161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E99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4A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A4B"/>
    <w:rsid w:val="003D0CBB"/>
    <w:rsid w:val="003D0D71"/>
    <w:rsid w:val="003D0F25"/>
    <w:rsid w:val="003D0F67"/>
    <w:rsid w:val="003D0F78"/>
    <w:rsid w:val="003D0F93"/>
    <w:rsid w:val="003D107F"/>
    <w:rsid w:val="003D10B7"/>
    <w:rsid w:val="003D1465"/>
    <w:rsid w:val="003D156F"/>
    <w:rsid w:val="003D1570"/>
    <w:rsid w:val="003D1BFC"/>
    <w:rsid w:val="003D1C64"/>
    <w:rsid w:val="003D20C1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5FD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52"/>
    <w:rsid w:val="003D51D2"/>
    <w:rsid w:val="003D52E1"/>
    <w:rsid w:val="003D5451"/>
    <w:rsid w:val="003D548F"/>
    <w:rsid w:val="003D55D5"/>
    <w:rsid w:val="003D59EB"/>
    <w:rsid w:val="003D65AC"/>
    <w:rsid w:val="003D6A1A"/>
    <w:rsid w:val="003D6F02"/>
    <w:rsid w:val="003D756B"/>
    <w:rsid w:val="003D7653"/>
    <w:rsid w:val="003D76F2"/>
    <w:rsid w:val="003D7A5C"/>
    <w:rsid w:val="003D7D2C"/>
    <w:rsid w:val="003D7D4A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9F6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194"/>
    <w:rsid w:val="003F32E3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0EBF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1C5"/>
    <w:rsid w:val="0040234F"/>
    <w:rsid w:val="004023B1"/>
    <w:rsid w:val="0040246E"/>
    <w:rsid w:val="004024AB"/>
    <w:rsid w:val="004024AF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3CC"/>
    <w:rsid w:val="004055BA"/>
    <w:rsid w:val="00405C29"/>
    <w:rsid w:val="00406244"/>
    <w:rsid w:val="00406390"/>
    <w:rsid w:val="00406A4C"/>
    <w:rsid w:val="00406D60"/>
    <w:rsid w:val="0040703A"/>
    <w:rsid w:val="0040743E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5F"/>
    <w:rsid w:val="004119EE"/>
    <w:rsid w:val="004120C4"/>
    <w:rsid w:val="00412378"/>
    <w:rsid w:val="004123C7"/>
    <w:rsid w:val="00412645"/>
    <w:rsid w:val="0041273A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67F"/>
    <w:rsid w:val="00416DAE"/>
    <w:rsid w:val="00416E00"/>
    <w:rsid w:val="0041704B"/>
    <w:rsid w:val="00417265"/>
    <w:rsid w:val="00417562"/>
    <w:rsid w:val="004176BD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0E8B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96B"/>
    <w:rsid w:val="00432B48"/>
    <w:rsid w:val="00432D55"/>
    <w:rsid w:val="00432D6A"/>
    <w:rsid w:val="00432E12"/>
    <w:rsid w:val="00432F33"/>
    <w:rsid w:val="004330D4"/>
    <w:rsid w:val="004331A9"/>
    <w:rsid w:val="00433282"/>
    <w:rsid w:val="004332DB"/>
    <w:rsid w:val="00433450"/>
    <w:rsid w:val="00433574"/>
    <w:rsid w:val="00433D03"/>
    <w:rsid w:val="00433DB4"/>
    <w:rsid w:val="00433F4E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DD9"/>
    <w:rsid w:val="00436E57"/>
    <w:rsid w:val="004370DC"/>
    <w:rsid w:val="004373A0"/>
    <w:rsid w:val="00437864"/>
    <w:rsid w:val="0043794F"/>
    <w:rsid w:val="004379D5"/>
    <w:rsid w:val="00437B01"/>
    <w:rsid w:val="00437B65"/>
    <w:rsid w:val="00437C27"/>
    <w:rsid w:val="00437D88"/>
    <w:rsid w:val="00437E83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47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B1C"/>
    <w:rsid w:val="00447D4A"/>
    <w:rsid w:val="00447FCB"/>
    <w:rsid w:val="00450272"/>
    <w:rsid w:val="0045028F"/>
    <w:rsid w:val="004502E9"/>
    <w:rsid w:val="004507BA"/>
    <w:rsid w:val="00450AA0"/>
    <w:rsid w:val="00450B61"/>
    <w:rsid w:val="00450CA5"/>
    <w:rsid w:val="00450FA6"/>
    <w:rsid w:val="00450FE0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90B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39D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5E8A"/>
    <w:rsid w:val="0045652D"/>
    <w:rsid w:val="004569BA"/>
    <w:rsid w:val="00456A2B"/>
    <w:rsid w:val="00456B3E"/>
    <w:rsid w:val="00456BBD"/>
    <w:rsid w:val="00456E09"/>
    <w:rsid w:val="00456F3F"/>
    <w:rsid w:val="0045711C"/>
    <w:rsid w:val="0045713C"/>
    <w:rsid w:val="004571C9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70E"/>
    <w:rsid w:val="00465883"/>
    <w:rsid w:val="00465CBB"/>
    <w:rsid w:val="00465DB2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28D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524"/>
    <w:rsid w:val="00472B80"/>
    <w:rsid w:val="00472BF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DCA"/>
    <w:rsid w:val="00476DE0"/>
    <w:rsid w:val="00476E2C"/>
    <w:rsid w:val="00476E34"/>
    <w:rsid w:val="00477363"/>
    <w:rsid w:val="004773A2"/>
    <w:rsid w:val="004775ED"/>
    <w:rsid w:val="00477812"/>
    <w:rsid w:val="00477825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02"/>
    <w:rsid w:val="00480FF7"/>
    <w:rsid w:val="00481383"/>
    <w:rsid w:val="004817BF"/>
    <w:rsid w:val="00481AC0"/>
    <w:rsid w:val="00482111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C39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423"/>
    <w:rsid w:val="004904BF"/>
    <w:rsid w:val="00490619"/>
    <w:rsid w:val="004906F0"/>
    <w:rsid w:val="004908FF"/>
    <w:rsid w:val="004909C3"/>
    <w:rsid w:val="00490C5D"/>
    <w:rsid w:val="00490F1C"/>
    <w:rsid w:val="00491265"/>
    <w:rsid w:val="0049149C"/>
    <w:rsid w:val="0049167F"/>
    <w:rsid w:val="0049174A"/>
    <w:rsid w:val="0049192F"/>
    <w:rsid w:val="00491A59"/>
    <w:rsid w:val="00491C7E"/>
    <w:rsid w:val="00491CC2"/>
    <w:rsid w:val="00491D97"/>
    <w:rsid w:val="00491DC5"/>
    <w:rsid w:val="0049295D"/>
    <w:rsid w:val="00492BF1"/>
    <w:rsid w:val="00492FAB"/>
    <w:rsid w:val="004939E8"/>
    <w:rsid w:val="00493AE6"/>
    <w:rsid w:val="00493B81"/>
    <w:rsid w:val="00493D10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0FF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37"/>
    <w:rsid w:val="004A45D0"/>
    <w:rsid w:val="004A4701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A7FD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8DB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3F1E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1F3"/>
    <w:rsid w:val="004B64CF"/>
    <w:rsid w:val="004B67CD"/>
    <w:rsid w:val="004B6861"/>
    <w:rsid w:val="004B6965"/>
    <w:rsid w:val="004B6A45"/>
    <w:rsid w:val="004B6C30"/>
    <w:rsid w:val="004B6C87"/>
    <w:rsid w:val="004B6D83"/>
    <w:rsid w:val="004B6EFD"/>
    <w:rsid w:val="004B7395"/>
    <w:rsid w:val="004B741F"/>
    <w:rsid w:val="004B7526"/>
    <w:rsid w:val="004B7568"/>
    <w:rsid w:val="004B79AF"/>
    <w:rsid w:val="004B7CF6"/>
    <w:rsid w:val="004C0261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4A9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085"/>
    <w:rsid w:val="004C57BC"/>
    <w:rsid w:val="004C5B5E"/>
    <w:rsid w:val="004C5E6F"/>
    <w:rsid w:val="004C6003"/>
    <w:rsid w:val="004C62D2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8BE"/>
    <w:rsid w:val="004D0E3F"/>
    <w:rsid w:val="004D0F77"/>
    <w:rsid w:val="004D13F8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3EF7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893"/>
    <w:rsid w:val="004D694F"/>
    <w:rsid w:val="004D6AA8"/>
    <w:rsid w:val="004D6BA7"/>
    <w:rsid w:val="004D6BC9"/>
    <w:rsid w:val="004D6C35"/>
    <w:rsid w:val="004D6E5A"/>
    <w:rsid w:val="004D6F6B"/>
    <w:rsid w:val="004D6F95"/>
    <w:rsid w:val="004D75CC"/>
    <w:rsid w:val="004D77EE"/>
    <w:rsid w:val="004D7FDE"/>
    <w:rsid w:val="004E0168"/>
    <w:rsid w:val="004E01D7"/>
    <w:rsid w:val="004E03B2"/>
    <w:rsid w:val="004E03DC"/>
    <w:rsid w:val="004E0544"/>
    <w:rsid w:val="004E0A2B"/>
    <w:rsid w:val="004E1015"/>
    <w:rsid w:val="004E1381"/>
    <w:rsid w:val="004E1463"/>
    <w:rsid w:val="004E148A"/>
    <w:rsid w:val="004E15DB"/>
    <w:rsid w:val="004E16B7"/>
    <w:rsid w:val="004E180D"/>
    <w:rsid w:val="004E1D86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14A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17"/>
    <w:rsid w:val="004F2DD7"/>
    <w:rsid w:val="004F2EAD"/>
    <w:rsid w:val="004F31A7"/>
    <w:rsid w:val="004F3504"/>
    <w:rsid w:val="004F3A98"/>
    <w:rsid w:val="004F3F02"/>
    <w:rsid w:val="004F43D0"/>
    <w:rsid w:val="004F4656"/>
    <w:rsid w:val="004F4708"/>
    <w:rsid w:val="004F4A33"/>
    <w:rsid w:val="004F4F14"/>
    <w:rsid w:val="004F5019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B2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4DE"/>
    <w:rsid w:val="004F75E4"/>
    <w:rsid w:val="004F7928"/>
    <w:rsid w:val="0050007C"/>
    <w:rsid w:val="0050019D"/>
    <w:rsid w:val="00501105"/>
    <w:rsid w:val="005018EE"/>
    <w:rsid w:val="00501CD2"/>
    <w:rsid w:val="00501D2F"/>
    <w:rsid w:val="00501DA7"/>
    <w:rsid w:val="00501DE0"/>
    <w:rsid w:val="00501E47"/>
    <w:rsid w:val="00502B73"/>
    <w:rsid w:val="00502D4D"/>
    <w:rsid w:val="00502E2C"/>
    <w:rsid w:val="00502E53"/>
    <w:rsid w:val="00502EAA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0C2"/>
    <w:rsid w:val="00504286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86"/>
    <w:rsid w:val="0050525E"/>
    <w:rsid w:val="0050539E"/>
    <w:rsid w:val="00505593"/>
    <w:rsid w:val="005055DA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0B7"/>
    <w:rsid w:val="00510A40"/>
    <w:rsid w:val="00510DC3"/>
    <w:rsid w:val="00510E4E"/>
    <w:rsid w:val="005110C0"/>
    <w:rsid w:val="00511270"/>
    <w:rsid w:val="005116F8"/>
    <w:rsid w:val="005117FE"/>
    <w:rsid w:val="00511ABA"/>
    <w:rsid w:val="00512020"/>
    <w:rsid w:val="00512355"/>
    <w:rsid w:val="005124EF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50A0"/>
    <w:rsid w:val="0051518D"/>
    <w:rsid w:val="00515570"/>
    <w:rsid w:val="00515577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0E93"/>
    <w:rsid w:val="0052127C"/>
    <w:rsid w:val="005215FD"/>
    <w:rsid w:val="00521A74"/>
    <w:rsid w:val="00521A9C"/>
    <w:rsid w:val="00521C0A"/>
    <w:rsid w:val="00521E56"/>
    <w:rsid w:val="00521FC7"/>
    <w:rsid w:val="00522139"/>
    <w:rsid w:val="0052220A"/>
    <w:rsid w:val="0052226B"/>
    <w:rsid w:val="0052241E"/>
    <w:rsid w:val="00522A80"/>
    <w:rsid w:val="00522FA9"/>
    <w:rsid w:val="005230D3"/>
    <w:rsid w:val="00523259"/>
    <w:rsid w:val="005232F4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705"/>
    <w:rsid w:val="00530DE8"/>
    <w:rsid w:val="00530E82"/>
    <w:rsid w:val="00530F49"/>
    <w:rsid w:val="00530FD1"/>
    <w:rsid w:val="00530FE2"/>
    <w:rsid w:val="0053111E"/>
    <w:rsid w:val="0053115D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35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2FA"/>
    <w:rsid w:val="0053640B"/>
    <w:rsid w:val="00536668"/>
    <w:rsid w:val="00536E9A"/>
    <w:rsid w:val="005372D7"/>
    <w:rsid w:val="00537542"/>
    <w:rsid w:val="00537618"/>
    <w:rsid w:val="00537D84"/>
    <w:rsid w:val="00537DD6"/>
    <w:rsid w:val="00537EDE"/>
    <w:rsid w:val="00537F5F"/>
    <w:rsid w:val="00537F78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2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63"/>
    <w:rsid w:val="005443D7"/>
    <w:rsid w:val="00544C68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389"/>
    <w:rsid w:val="00550460"/>
    <w:rsid w:val="0055047A"/>
    <w:rsid w:val="0055051E"/>
    <w:rsid w:val="005509C8"/>
    <w:rsid w:val="005509F9"/>
    <w:rsid w:val="00550C86"/>
    <w:rsid w:val="00550D74"/>
    <w:rsid w:val="00550E20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156"/>
    <w:rsid w:val="005554F1"/>
    <w:rsid w:val="0055569B"/>
    <w:rsid w:val="0055596E"/>
    <w:rsid w:val="00555A33"/>
    <w:rsid w:val="00555C4B"/>
    <w:rsid w:val="00555CA9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6E85"/>
    <w:rsid w:val="00557F04"/>
    <w:rsid w:val="00557F7E"/>
    <w:rsid w:val="005602CD"/>
    <w:rsid w:val="00560767"/>
    <w:rsid w:val="00560979"/>
    <w:rsid w:val="0056133E"/>
    <w:rsid w:val="00561702"/>
    <w:rsid w:val="00561704"/>
    <w:rsid w:val="0056195C"/>
    <w:rsid w:val="005619FE"/>
    <w:rsid w:val="00561EFA"/>
    <w:rsid w:val="0056209B"/>
    <w:rsid w:val="005625AD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280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9FB"/>
    <w:rsid w:val="00567D33"/>
    <w:rsid w:val="00567DC4"/>
    <w:rsid w:val="0057003E"/>
    <w:rsid w:val="00570304"/>
    <w:rsid w:val="00570E53"/>
    <w:rsid w:val="005710F5"/>
    <w:rsid w:val="00571185"/>
    <w:rsid w:val="005712AE"/>
    <w:rsid w:val="0057162B"/>
    <w:rsid w:val="00571B4A"/>
    <w:rsid w:val="00571FD2"/>
    <w:rsid w:val="0057208C"/>
    <w:rsid w:val="00572109"/>
    <w:rsid w:val="005727B3"/>
    <w:rsid w:val="0057281E"/>
    <w:rsid w:val="00572C28"/>
    <w:rsid w:val="0057345C"/>
    <w:rsid w:val="005735AF"/>
    <w:rsid w:val="005736E3"/>
    <w:rsid w:val="0057374D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88"/>
    <w:rsid w:val="005822D2"/>
    <w:rsid w:val="005824E7"/>
    <w:rsid w:val="0058255D"/>
    <w:rsid w:val="0058265F"/>
    <w:rsid w:val="00582A25"/>
    <w:rsid w:val="00582E00"/>
    <w:rsid w:val="005832A5"/>
    <w:rsid w:val="00583323"/>
    <w:rsid w:val="00583622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756"/>
    <w:rsid w:val="00584918"/>
    <w:rsid w:val="00584B84"/>
    <w:rsid w:val="0058545F"/>
    <w:rsid w:val="005854F7"/>
    <w:rsid w:val="005855B2"/>
    <w:rsid w:val="00585976"/>
    <w:rsid w:val="00585BE7"/>
    <w:rsid w:val="00585CAC"/>
    <w:rsid w:val="00585E6F"/>
    <w:rsid w:val="00585F32"/>
    <w:rsid w:val="0058603D"/>
    <w:rsid w:val="005862F0"/>
    <w:rsid w:val="00586653"/>
    <w:rsid w:val="00586752"/>
    <w:rsid w:val="005869A5"/>
    <w:rsid w:val="00586A94"/>
    <w:rsid w:val="00586DC8"/>
    <w:rsid w:val="005870FC"/>
    <w:rsid w:val="005872DD"/>
    <w:rsid w:val="005875C3"/>
    <w:rsid w:val="005876D9"/>
    <w:rsid w:val="005876DD"/>
    <w:rsid w:val="00587BB8"/>
    <w:rsid w:val="00587E38"/>
    <w:rsid w:val="00587FD3"/>
    <w:rsid w:val="0059024A"/>
    <w:rsid w:val="00590644"/>
    <w:rsid w:val="005906C4"/>
    <w:rsid w:val="005907F3"/>
    <w:rsid w:val="00590B63"/>
    <w:rsid w:val="00590BD7"/>
    <w:rsid w:val="00590BDC"/>
    <w:rsid w:val="00590CCA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3E3B"/>
    <w:rsid w:val="005940FE"/>
    <w:rsid w:val="00594186"/>
    <w:rsid w:val="00594357"/>
    <w:rsid w:val="00594787"/>
    <w:rsid w:val="00594968"/>
    <w:rsid w:val="00594BC7"/>
    <w:rsid w:val="00594FFE"/>
    <w:rsid w:val="00595219"/>
    <w:rsid w:val="005953CE"/>
    <w:rsid w:val="00595576"/>
    <w:rsid w:val="00595637"/>
    <w:rsid w:val="00595704"/>
    <w:rsid w:val="00595726"/>
    <w:rsid w:val="00595AC4"/>
    <w:rsid w:val="00595B6F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9E4"/>
    <w:rsid w:val="005A0CE1"/>
    <w:rsid w:val="005A0E85"/>
    <w:rsid w:val="005A0F3C"/>
    <w:rsid w:val="005A0F5D"/>
    <w:rsid w:val="005A11CB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BC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2EC"/>
    <w:rsid w:val="005A5340"/>
    <w:rsid w:val="005A5370"/>
    <w:rsid w:val="005A560E"/>
    <w:rsid w:val="005A58EA"/>
    <w:rsid w:val="005A5902"/>
    <w:rsid w:val="005A5E5A"/>
    <w:rsid w:val="005A6269"/>
    <w:rsid w:val="005A6396"/>
    <w:rsid w:val="005A678A"/>
    <w:rsid w:val="005A67E3"/>
    <w:rsid w:val="005A691E"/>
    <w:rsid w:val="005A6C93"/>
    <w:rsid w:val="005A6DFD"/>
    <w:rsid w:val="005A708F"/>
    <w:rsid w:val="005A71BD"/>
    <w:rsid w:val="005A71C2"/>
    <w:rsid w:val="005A7AC1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1F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94"/>
    <w:rsid w:val="005B69B4"/>
    <w:rsid w:val="005B6B2D"/>
    <w:rsid w:val="005B6B7B"/>
    <w:rsid w:val="005B6BBC"/>
    <w:rsid w:val="005B71C5"/>
    <w:rsid w:val="005B728C"/>
    <w:rsid w:val="005B72D9"/>
    <w:rsid w:val="005B736A"/>
    <w:rsid w:val="005B73A9"/>
    <w:rsid w:val="005B78B3"/>
    <w:rsid w:val="005C04D0"/>
    <w:rsid w:val="005C0CD0"/>
    <w:rsid w:val="005C104E"/>
    <w:rsid w:val="005C15AB"/>
    <w:rsid w:val="005C177F"/>
    <w:rsid w:val="005C19CD"/>
    <w:rsid w:val="005C1C8A"/>
    <w:rsid w:val="005C1D23"/>
    <w:rsid w:val="005C1D4F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E87"/>
    <w:rsid w:val="005C43B8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5E6"/>
    <w:rsid w:val="005C5BF2"/>
    <w:rsid w:val="005C5E3B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6F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0E8B"/>
    <w:rsid w:val="005D121E"/>
    <w:rsid w:val="005D14F1"/>
    <w:rsid w:val="005D154E"/>
    <w:rsid w:val="005D195B"/>
    <w:rsid w:val="005D199A"/>
    <w:rsid w:val="005D1A02"/>
    <w:rsid w:val="005D1EBA"/>
    <w:rsid w:val="005D227B"/>
    <w:rsid w:val="005D26EB"/>
    <w:rsid w:val="005D2728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09"/>
    <w:rsid w:val="005D6124"/>
    <w:rsid w:val="005D61A8"/>
    <w:rsid w:val="005D6D67"/>
    <w:rsid w:val="005D6EAA"/>
    <w:rsid w:val="005D75DB"/>
    <w:rsid w:val="005D7CD9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305"/>
    <w:rsid w:val="005E281D"/>
    <w:rsid w:val="005E2854"/>
    <w:rsid w:val="005E2B64"/>
    <w:rsid w:val="005E2E80"/>
    <w:rsid w:val="005E2F87"/>
    <w:rsid w:val="005E3471"/>
    <w:rsid w:val="005E3523"/>
    <w:rsid w:val="005E393F"/>
    <w:rsid w:val="005E3A55"/>
    <w:rsid w:val="005E3B7B"/>
    <w:rsid w:val="005E3C22"/>
    <w:rsid w:val="005E3DBE"/>
    <w:rsid w:val="005E4325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E7F83"/>
    <w:rsid w:val="005F014A"/>
    <w:rsid w:val="005F025E"/>
    <w:rsid w:val="005F0EBD"/>
    <w:rsid w:val="005F13EE"/>
    <w:rsid w:val="005F1452"/>
    <w:rsid w:val="005F1669"/>
    <w:rsid w:val="005F19A4"/>
    <w:rsid w:val="005F1C3E"/>
    <w:rsid w:val="005F1D1B"/>
    <w:rsid w:val="005F1EA6"/>
    <w:rsid w:val="005F22F2"/>
    <w:rsid w:val="005F287D"/>
    <w:rsid w:val="005F2AAE"/>
    <w:rsid w:val="005F32FA"/>
    <w:rsid w:val="005F352E"/>
    <w:rsid w:val="005F3918"/>
    <w:rsid w:val="005F3924"/>
    <w:rsid w:val="005F3A6A"/>
    <w:rsid w:val="005F3AFE"/>
    <w:rsid w:val="005F4024"/>
    <w:rsid w:val="005F4210"/>
    <w:rsid w:val="005F42ED"/>
    <w:rsid w:val="005F433C"/>
    <w:rsid w:val="005F46F8"/>
    <w:rsid w:val="005F4E8D"/>
    <w:rsid w:val="005F4EF5"/>
    <w:rsid w:val="005F508F"/>
    <w:rsid w:val="005F51EB"/>
    <w:rsid w:val="005F54F4"/>
    <w:rsid w:val="005F573A"/>
    <w:rsid w:val="005F5906"/>
    <w:rsid w:val="005F5939"/>
    <w:rsid w:val="005F5BC4"/>
    <w:rsid w:val="005F5E60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01"/>
    <w:rsid w:val="00607CAD"/>
    <w:rsid w:val="00607E0C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B49"/>
    <w:rsid w:val="00612E89"/>
    <w:rsid w:val="00612F1C"/>
    <w:rsid w:val="00612F38"/>
    <w:rsid w:val="006130B5"/>
    <w:rsid w:val="006134D9"/>
    <w:rsid w:val="00613699"/>
    <w:rsid w:val="006136E2"/>
    <w:rsid w:val="0061371A"/>
    <w:rsid w:val="00613A2C"/>
    <w:rsid w:val="00613AA2"/>
    <w:rsid w:val="00613B7E"/>
    <w:rsid w:val="00613C0D"/>
    <w:rsid w:val="00613C72"/>
    <w:rsid w:val="00614022"/>
    <w:rsid w:val="006140A1"/>
    <w:rsid w:val="006145EE"/>
    <w:rsid w:val="00614908"/>
    <w:rsid w:val="00614C46"/>
    <w:rsid w:val="00614CDF"/>
    <w:rsid w:val="00614D27"/>
    <w:rsid w:val="00614EA1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02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4CF"/>
    <w:rsid w:val="00624A66"/>
    <w:rsid w:val="00624BF2"/>
    <w:rsid w:val="00624EA0"/>
    <w:rsid w:val="0062561E"/>
    <w:rsid w:val="0062577B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B1B"/>
    <w:rsid w:val="0063103C"/>
    <w:rsid w:val="006310B8"/>
    <w:rsid w:val="006311D5"/>
    <w:rsid w:val="00631378"/>
    <w:rsid w:val="00631733"/>
    <w:rsid w:val="00631A2F"/>
    <w:rsid w:val="00631B3C"/>
    <w:rsid w:val="00631B65"/>
    <w:rsid w:val="00631B71"/>
    <w:rsid w:val="00631B76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4F3"/>
    <w:rsid w:val="0063350E"/>
    <w:rsid w:val="0063369B"/>
    <w:rsid w:val="00633706"/>
    <w:rsid w:val="00633D03"/>
    <w:rsid w:val="00633E46"/>
    <w:rsid w:val="00634203"/>
    <w:rsid w:val="00634CDB"/>
    <w:rsid w:val="006351EA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B3"/>
    <w:rsid w:val="006376FA"/>
    <w:rsid w:val="006378EB"/>
    <w:rsid w:val="00637A4C"/>
    <w:rsid w:val="00637DC8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4A2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B77"/>
    <w:rsid w:val="00654C13"/>
    <w:rsid w:val="00654C6E"/>
    <w:rsid w:val="00654CAF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D91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C76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926"/>
    <w:rsid w:val="00662DF3"/>
    <w:rsid w:val="006631D6"/>
    <w:rsid w:val="00663518"/>
    <w:rsid w:val="006635E5"/>
    <w:rsid w:val="006637D3"/>
    <w:rsid w:val="0066380E"/>
    <w:rsid w:val="00663F23"/>
    <w:rsid w:val="006640CD"/>
    <w:rsid w:val="0066425B"/>
    <w:rsid w:val="006643E8"/>
    <w:rsid w:val="0066487C"/>
    <w:rsid w:val="00664915"/>
    <w:rsid w:val="00664919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AC6"/>
    <w:rsid w:val="00666AF9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2E"/>
    <w:rsid w:val="006703EF"/>
    <w:rsid w:val="006704E3"/>
    <w:rsid w:val="006707F8"/>
    <w:rsid w:val="006708EA"/>
    <w:rsid w:val="00670910"/>
    <w:rsid w:val="006709EF"/>
    <w:rsid w:val="00670CC0"/>
    <w:rsid w:val="00670DA7"/>
    <w:rsid w:val="00670FA7"/>
    <w:rsid w:val="00671048"/>
    <w:rsid w:val="00671066"/>
    <w:rsid w:val="00671238"/>
    <w:rsid w:val="006716B8"/>
    <w:rsid w:val="006716DD"/>
    <w:rsid w:val="006717AC"/>
    <w:rsid w:val="0067181F"/>
    <w:rsid w:val="006719C0"/>
    <w:rsid w:val="006719E5"/>
    <w:rsid w:val="00671A36"/>
    <w:rsid w:val="00672623"/>
    <w:rsid w:val="00672A9E"/>
    <w:rsid w:val="00672BDD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5B1E"/>
    <w:rsid w:val="00676255"/>
    <w:rsid w:val="00676319"/>
    <w:rsid w:val="006764C2"/>
    <w:rsid w:val="006769AE"/>
    <w:rsid w:val="0067732B"/>
    <w:rsid w:val="00677421"/>
    <w:rsid w:val="0067746B"/>
    <w:rsid w:val="0067748D"/>
    <w:rsid w:val="006775ED"/>
    <w:rsid w:val="00677796"/>
    <w:rsid w:val="00677AEC"/>
    <w:rsid w:val="00677C04"/>
    <w:rsid w:val="00677C77"/>
    <w:rsid w:val="00677CEF"/>
    <w:rsid w:val="00677FF7"/>
    <w:rsid w:val="00680140"/>
    <w:rsid w:val="006802ED"/>
    <w:rsid w:val="006803CF"/>
    <w:rsid w:val="00680609"/>
    <w:rsid w:val="00680C40"/>
    <w:rsid w:val="00681117"/>
    <w:rsid w:val="0068115B"/>
    <w:rsid w:val="00681330"/>
    <w:rsid w:val="006813AF"/>
    <w:rsid w:val="006816AE"/>
    <w:rsid w:val="00681A91"/>
    <w:rsid w:val="00681ACB"/>
    <w:rsid w:val="00681D1C"/>
    <w:rsid w:val="00681D85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93C"/>
    <w:rsid w:val="00683C12"/>
    <w:rsid w:val="00683C1C"/>
    <w:rsid w:val="00683C58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9B0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2FB6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307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A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CFE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68A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10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981"/>
    <w:rsid w:val="006C2A53"/>
    <w:rsid w:val="006C2E72"/>
    <w:rsid w:val="006C3212"/>
    <w:rsid w:val="006C33CD"/>
    <w:rsid w:val="006C33F2"/>
    <w:rsid w:val="006C34D2"/>
    <w:rsid w:val="006C38B0"/>
    <w:rsid w:val="006C3939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5E02"/>
    <w:rsid w:val="006C640D"/>
    <w:rsid w:val="006C6664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FB"/>
    <w:rsid w:val="006D03DD"/>
    <w:rsid w:val="006D0734"/>
    <w:rsid w:val="006D08D3"/>
    <w:rsid w:val="006D0AA2"/>
    <w:rsid w:val="006D0E74"/>
    <w:rsid w:val="006D0F88"/>
    <w:rsid w:val="006D10CE"/>
    <w:rsid w:val="006D1210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1FFA"/>
    <w:rsid w:val="006D2177"/>
    <w:rsid w:val="006D22D7"/>
    <w:rsid w:val="006D25B3"/>
    <w:rsid w:val="006D26B5"/>
    <w:rsid w:val="006D2C66"/>
    <w:rsid w:val="006D303A"/>
    <w:rsid w:val="006D32E9"/>
    <w:rsid w:val="006D3859"/>
    <w:rsid w:val="006D39C5"/>
    <w:rsid w:val="006D39E4"/>
    <w:rsid w:val="006D3B0D"/>
    <w:rsid w:val="006D3BCD"/>
    <w:rsid w:val="006D3D4B"/>
    <w:rsid w:val="006D4292"/>
    <w:rsid w:val="006D4465"/>
    <w:rsid w:val="006D44F9"/>
    <w:rsid w:val="006D454E"/>
    <w:rsid w:val="006D4A92"/>
    <w:rsid w:val="006D4D6D"/>
    <w:rsid w:val="006D51AC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67C"/>
    <w:rsid w:val="006D782B"/>
    <w:rsid w:val="006D7A39"/>
    <w:rsid w:val="006D7D6D"/>
    <w:rsid w:val="006D7DBF"/>
    <w:rsid w:val="006E02D3"/>
    <w:rsid w:val="006E0360"/>
    <w:rsid w:val="006E045F"/>
    <w:rsid w:val="006E05F3"/>
    <w:rsid w:val="006E0724"/>
    <w:rsid w:val="006E18D9"/>
    <w:rsid w:val="006E18EE"/>
    <w:rsid w:val="006E1C0B"/>
    <w:rsid w:val="006E1D23"/>
    <w:rsid w:val="006E256B"/>
    <w:rsid w:val="006E3201"/>
    <w:rsid w:val="006E3367"/>
    <w:rsid w:val="006E3900"/>
    <w:rsid w:val="006E3948"/>
    <w:rsid w:val="006E3F86"/>
    <w:rsid w:val="006E40B3"/>
    <w:rsid w:val="006E438E"/>
    <w:rsid w:val="006E45A6"/>
    <w:rsid w:val="006E47E2"/>
    <w:rsid w:val="006E4EB1"/>
    <w:rsid w:val="006E5346"/>
    <w:rsid w:val="006E54DE"/>
    <w:rsid w:val="006E55A5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D4F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C01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5FA1"/>
    <w:rsid w:val="006F5FCB"/>
    <w:rsid w:val="006F645C"/>
    <w:rsid w:val="006F65EC"/>
    <w:rsid w:val="006F66F2"/>
    <w:rsid w:val="006F6885"/>
    <w:rsid w:val="006F6915"/>
    <w:rsid w:val="006F6958"/>
    <w:rsid w:val="006F6B43"/>
    <w:rsid w:val="006F6E14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7EF"/>
    <w:rsid w:val="00701CE9"/>
    <w:rsid w:val="00701EBA"/>
    <w:rsid w:val="007023B2"/>
    <w:rsid w:val="007024E1"/>
    <w:rsid w:val="0070254A"/>
    <w:rsid w:val="007029DE"/>
    <w:rsid w:val="00702D9C"/>
    <w:rsid w:val="00702E98"/>
    <w:rsid w:val="00702FBC"/>
    <w:rsid w:val="00702FCD"/>
    <w:rsid w:val="0070328B"/>
    <w:rsid w:val="00703461"/>
    <w:rsid w:val="00703702"/>
    <w:rsid w:val="0070374B"/>
    <w:rsid w:val="007038DB"/>
    <w:rsid w:val="00703AED"/>
    <w:rsid w:val="00703DB9"/>
    <w:rsid w:val="00704128"/>
    <w:rsid w:val="0070428E"/>
    <w:rsid w:val="00704587"/>
    <w:rsid w:val="00704766"/>
    <w:rsid w:val="007047B8"/>
    <w:rsid w:val="00704924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7E6"/>
    <w:rsid w:val="007079B7"/>
    <w:rsid w:val="00707C5C"/>
    <w:rsid w:val="00707D66"/>
    <w:rsid w:val="00707D73"/>
    <w:rsid w:val="00707DD0"/>
    <w:rsid w:val="00710065"/>
    <w:rsid w:val="00710604"/>
    <w:rsid w:val="0071072B"/>
    <w:rsid w:val="00710921"/>
    <w:rsid w:val="00710A1E"/>
    <w:rsid w:val="00710B0A"/>
    <w:rsid w:val="00710E03"/>
    <w:rsid w:val="00710EAC"/>
    <w:rsid w:val="00711700"/>
    <w:rsid w:val="00711724"/>
    <w:rsid w:val="007118AD"/>
    <w:rsid w:val="00711BB6"/>
    <w:rsid w:val="00711BEA"/>
    <w:rsid w:val="00711CC5"/>
    <w:rsid w:val="00711D40"/>
    <w:rsid w:val="00711DEF"/>
    <w:rsid w:val="00711E3B"/>
    <w:rsid w:val="007120B7"/>
    <w:rsid w:val="007120EF"/>
    <w:rsid w:val="00712166"/>
    <w:rsid w:val="00712387"/>
    <w:rsid w:val="00712407"/>
    <w:rsid w:val="007124F1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5F9C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A1"/>
    <w:rsid w:val="00717B5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6D6"/>
    <w:rsid w:val="0072190D"/>
    <w:rsid w:val="00721AC5"/>
    <w:rsid w:val="00721BCE"/>
    <w:rsid w:val="00721DE5"/>
    <w:rsid w:val="00721FAE"/>
    <w:rsid w:val="0072200A"/>
    <w:rsid w:val="00722268"/>
    <w:rsid w:val="00722CD7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27F88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2C79"/>
    <w:rsid w:val="00733326"/>
    <w:rsid w:val="00733594"/>
    <w:rsid w:val="00733A4E"/>
    <w:rsid w:val="00733AF1"/>
    <w:rsid w:val="00733C5E"/>
    <w:rsid w:val="00734920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5EC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CBA"/>
    <w:rsid w:val="00737E1B"/>
    <w:rsid w:val="007400C5"/>
    <w:rsid w:val="007400D7"/>
    <w:rsid w:val="007400E6"/>
    <w:rsid w:val="0074040B"/>
    <w:rsid w:val="0074044F"/>
    <w:rsid w:val="00740477"/>
    <w:rsid w:val="007404D3"/>
    <w:rsid w:val="0074050E"/>
    <w:rsid w:val="007406CC"/>
    <w:rsid w:val="00740881"/>
    <w:rsid w:val="007409A1"/>
    <w:rsid w:val="00740CD6"/>
    <w:rsid w:val="00740E72"/>
    <w:rsid w:val="00741008"/>
    <w:rsid w:val="007410AB"/>
    <w:rsid w:val="00741507"/>
    <w:rsid w:val="0074181B"/>
    <w:rsid w:val="007418C5"/>
    <w:rsid w:val="007419E2"/>
    <w:rsid w:val="00741D39"/>
    <w:rsid w:val="00741D8C"/>
    <w:rsid w:val="00742078"/>
    <w:rsid w:val="007422E0"/>
    <w:rsid w:val="007425FD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B1D"/>
    <w:rsid w:val="00744B3F"/>
    <w:rsid w:val="00744B82"/>
    <w:rsid w:val="00744E88"/>
    <w:rsid w:val="007450B6"/>
    <w:rsid w:val="007455FA"/>
    <w:rsid w:val="0074562B"/>
    <w:rsid w:val="00745C8A"/>
    <w:rsid w:val="00745CCC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B61"/>
    <w:rsid w:val="00746FA9"/>
    <w:rsid w:val="00747298"/>
    <w:rsid w:val="007479F6"/>
    <w:rsid w:val="00747C52"/>
    <w:rsid w:val="00747F84"/>
    <w:rsid w:val="0075008F"/>
    <w:rsid w:val="0075042E"/>
    <w:rsid w:val="007508F2"/>
    <w:rsid w:val="00750990"/>
    <w:rsid w:val="00750B89"/>
    <w:rsid w:val="00750B90"/>
    <w:rsid w:val="00750F5A"/>
    <w:rsid w:val="0075101F"/>
    <w:rsid w:val="007519C0"/>
    <w:rsid w:val="00751D27"/>
    <w:rsid w:val="007520A0"/>
    <w:rsid w:val="007521C9"/>
    <w:rsid w:val="007521EB"/>
    <w:rsid w:val="00752213"/>
    <w:rsid w:val="007523FF"/>
    <w:rsid w:val="007526B1"/>
    <w:rsid w:val="007528E7"/>
    <w:rsid w:val="00752B53"/>
    <w:rsid w:val="00752E4D"/>
    <w:rsid w:val="00752E70"/>
    <w:rsid w:val="00752FC5"/>
    <w:rsid w:val="00752FFB"/>
    <w:rsid w:val="007534F0"/>
    <w:rsid w:val="007537D0"/>
    <w:rsid w:val="007538F5"/>
    <w:rsid w:val="00753A7B"/>
    <w:rsid w:val="00753F47"/>
    <w:rsid w:val="00754050"/>
    <w:rsid w:val="007542D6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849"/>
    <w:rsid w:val="00760AFF"/>
    <w:rsid w:val="00760BB5"/>
    <w:rsid w:val="00760E28"/>
    <w:rsid w:val="00760EA5"/>
    <w:rsid w:val="0076119E"/>
    <w:rsid w:val="007611F6"/>
    <w:rsid w:val="007612E6"/>
    <w:rsid w:val="00761389"/>
    <w:rsid w:val="00761418"/>
    <w:rsid w:val="007616BC"/>
    <w:rsid w:val="00761767"/>
    <w:rsid w:val="00761A34"/>
    <w:rsid w:val="00761C02"/>
    <w:rsid w:val="00761C7B"/>
    <w:rsid w:val="00761E10"/>
    <w:rsid w:val="00762AED"/>
    <w:rsid w:val="00762B3F"/>
    <w:rsid w:val="00762BBA"/>
    <w:rsid w:val="00762D16"/>
    <w:rsid w:val="00762D74"/>
    <w:rsid w:val="00763000"/>
    <w:rsid w:val="00763093"/>
    <w:rsid w:val="0076309F"/>
    <w:rsid w:val="0076350A"/>
    <w:rsid w:val="0076376E"/>
    <w:rsid w:val="00763935"/>
    <w:rsid w:val="00763976"/>
    <w:rsid w:val="0076399F"/>
    <w:rsid w:val="00763A54"/>
    <w:rsid w:val="007642A3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0D32"/>
    <w:rsid w:val="00770FDA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1A"/>
    <w:rsid w:val="007735A6"/>
    <w:rsid w:val="007737B4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6E79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87D35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A6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ED2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1F5"/>
    <w:rsid w:val="007A33DD"/>
    <w:rsid w:val="007A36BD"/>
    <w:rsid w:val="007A3757"/>
    <w:rsid w:val="007A39DE"/>
    <w:rsid w:val="007A3BD8"/>
    <w:rsid w:val="007A3BF4"/>
    <w:rsid w:val="007A3EAF"/>
    <w:rsid w:val="007A4086"/>
    <w:rsid w:val="007A464A"/>
    <w:rsid w:val="007A4704"/>
    <w:rsid w:val="007A4765"/>
    <w:rsid w:val="007A4882"/>
    <w:rsid w:val="007A48D3"/>
    <w:rsid w:val="007A4937"/>
    <w:rsid w:val="007A4A90"/>
    <w:rsid w:val="007A4B77"/>
    <w:rsid w:val="007A4CC6"/>
    <w:rsid w:val="007A4D27"/>
    <w:rsid w:val="007A4EFD"/>
    <w:rsid w:val="007A4FB7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6B9F"/>
    <w:rsid w:val="007A710A"/>
    <w:rsid w:val="007A7363"/>
    <w:rsid w:val="007A73AC"/>
    <w:rsid w:val="007A7556"/>
    <w:rsid w:val="007A7610"/>
    <w:rsid w:val="007A7633"/>
    <w:rsid w:val="007A7AFE"/>
    <w:rsid w:val="007A7B3B"/>
    <w:rsid w:val="007A7B43"/>
    <w:rsid w:val="007A7B4F"/>
    <w:rsid w:val="007B00DA"/>
    <w:rsid w:val="007B06F2"/>
    <w:rsid w:val="007B09EE"/>
    <w:rsid w:val="007B0A9E"/>
    <w:rsid w:val="007B0B96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840"/>
    <w:rsid w:val="007B5BAF"/>
    <w:rsid w:val="007B5D11"/>
    <w:rsid w:val="007B5EE2"/>
    <w:rsid w:val="007B6258"/>
    <w:rsid w:val="007B64EC"/>
    <w:rsid w:val="007B667B"/>
    <w:rsid w:val="007B6696"/>
    <w:rsid w:val="007B6B83"/>
    <w:rsid w:val="007B6FEA"/>
    <w:rsid w:val="007B724C"/>
    <w:rsid w:val="007B7291"/>
    <w:rsid w:val="007B773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288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838"/>
    <w:rsid w:val="007C3A69"/>
    <w:rsid w:val="007C3EEB"/>
    <w:rsid w:val="007C4038"/>
    <w:rsid w:val="007C44D1"/>
    <w:rsid w:val="007C4932"/>
    <w:rsid w:val="007C4C62"/>
    <w:rsid w:val="007C4DBC"/>
    <w:rsid w:val="007C4DC6"/>
    <w:rsid w:val="007C4E62"/>
    <w:rsid w:val="007C536A"/>
    <w:rsid w:val="007C54C5"/>
    <w:rsid w:val="007C57C2"/>
    <w:rsid w:val="007C5C3F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4D41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6C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C97"/>
    <w:rsid w:val="007E2DFB"/>
    <w:rsid w:val="007E2E62"/>
    <w:rsid w:val="007E2EA8"/>
    <w:rsid w:val="007E2FD1"/>
    <w:rsid w:val="007E32F2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C42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5FA9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DF"/>
    <w:rsid w:val="007E7D98"/>
    <w:rsid w:val="007E7F40"/>
    <w:rsid w:val="007F004E"/>
    <w:rsid w:val="007F02BC"/>
    <w:rsid w:val="007F0390"/>
    <w:rsid w:val="007F042D"/>
    <w:rsid w:val="007F0536"/>
    <w:rsid w:val="007F0814"/>
    <w:rsid w:val="007F087E"/>
    <w:rsid w:val="007F09FF"/>
    <w:rsid w:val="007F0C0C"/>
    <w:rsid w:val="007F0FE9"/>
    <w:rsid w:val="007F0FEA"/>
    <w:rsid w:val="007F10B8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70"/>
    <w:rsid w:val="007F4B80"/>
    <w:rsid w:val="007F4C08"/>
    <w:rsid w:val="007F4C0F"/>
    <w:rsid w:val="007F4EC8"/>
    <w:rsid w:val="007F4EEF"/>
    <w:rsid w:val="007F4F8E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41"/>
    <w:rsid w:val="007F6D62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1EC"/>
    <w:rsid w:val="008012EA"/>
    <w:rsid w:val="00801C34"/>
    <w:rsid w:val="00801E90"/>
    <w:rsid w:val="0080219D"/>
    <w:rsid w:val="008021A8"/>
    <w:rsid w:val="00802279"/>
    <w:rsid w:val="00802290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D98"/>
    <w:rsid w:val="00805012"/>
    <w:rsid w:val="00805067"/>
    <w:rsid w:val="0080522B"/>
    <w:rsid w:val="00805302"/>
    <w:rsid w:val="008053F2"/>
    <w:rsid w:val="008055BB"/>
    <w:rsid w:val="0080575B"/>
    <w:rsid w:val="00805791"/>
    <w:rsid w:val="00805EBF"/>
    <w:rsid w:val="008060D7"/>
    <w:rsid w:val="00806467"/>
    <w:rsid w:val="0080678C"/>
    <w:rsid w:val="008069FB"/>
    <w:rsid w:val="00807345"/>
    <w:rsid w:val="0080739F"/>
    <w:rsid w:val="008075DC"/>
    <w:rsid w:val="008077ED"/>
    <w:rsid w:val="00807982"/>
    <w:rsid w:val="00807A9A"/>
    <w:rsid w:val="00807B59"/>
    <w:rsid w:val="00807C38"/>
    <w:rsid w:val="00807D0C"/>
    <w:rsid w:val="00807DB0"/>
    <w:rsid w:val="008102DF"/>
    <w:rsid w:val="008105B9"/>
    <w:rsid w:val="0081078C"/>
    <w:rsid w:val="00810A38"/>
    <w:rsid w:val="00810CBB"/>
    <w:rsid w:val="00810D9B"/>
    <w:rsid w:val="00810FD6"/>
    <w:rsid w:val="00811048"/>
    <w:rsid w:val="0081197D"/>
    <w:rsid w:val="008120D5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3FF"/>
    <w:rsid w:val="00814408"/>
    <w:rsid w:val="00814749"/>
    <w:rsid w:val="00814881"/>
    <w:rsid w:val="008148AF"/>
    <w:rsid w:val="00814B72"/>
    <w:rsid w:val="00814C77"/>
    <w:rsid w:val="00814E50"/>
    <w:rsid w:val="0081512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08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0E6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856"/>
    <w:rsid w:val="00825C08"/>
    <w:rsid w:val="00825CD2"/>
    <w:rsid w:val="00825D67"/>
    <w:rsid w:val="00826244"/>
    <w:rsid w:val="00826428"/>
    <w:rsid w:val="00826455"/>
    <w:rsid w:val="00826459"/>
    <w:rsid w:val="00826A16"/>
    <w:rsid w:val="00826B90"/>
    <w:rsid w:val="008270F3"/>
    <w:rsid w:val="008271B6"/>
    <w:rsid w:val="00827B1D"/>
    <w:rsid w:val="00827DBF"/>
    <w:rsid w:val="008300A4"/>
    <w:rsid w:val="008301BD"/>
    <w:rsid w:val="00830394"/>
    <w:rsid w:val="008303A2"/>
    <w:rsid w:val="0083042C"/>
    <w:rsid w:val="008305B1"/>
    <w:rsid w:val="00830668"/>
    <w:rsid w:val="008306C1"/>
    <w:rsid w:val="008307CB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BA"/>
    <w:rsid w:val="00834CF3"/>
    <w:rsid w:val="0083515B"/>
    <w:rsid w:val="0083515F"/>
    <w:rsid w:val="008352DE"/>
    <w:rsid w:val="0083561C"/>
    <w:rsid w:val="0083583B"/>
    <w:rsid w:val="00835ACB"/>
    <w:rsid w:val="00835D3D"/>
    <w:rsid w:val="00835E93"/>
    <w:rsid w:val="0083608B"/>
    <w:rsid w:val="0083614A"/>
    <w:rsid w:val="00836164"/>
    <w:rsid w:val="008361F8"/>
    <w:rsid w:val="008362EA"/>
    <w:rsid w:val="0083647A"/>
    <w:rsid w:val="00836C21"/>
    <w:rsid w:val="008372E4"/>
    <w:rsid w:val="008372F4"/>
    <w:rsid w:val="00837353"/>
    <w:rsid w:val="00837595"/>
    <w:rsid w:val="008375D2"/>
    <w:rsid w:val="00837968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ACC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DD9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6F2"/>
    <w:rsid w:val="00847867"/>
    <w:rsid w:val="0084787C"/>
    <w:rsid w:val="0084795A"/>
    <w:rsid w:val="00847B4D"/>
    <w:rsid w:val="00850565"/>
    <w:rsid w:val="0085089F"/>
    <w:rsid w:val="008508BF"/>
    <w:rsid w:val="008509E7"/>
    <w:rsid w:val="00850A09"/>
    <w:rsid w:val="00850B3E"/>
    <w:rsid w:val="00850DE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8C2"/>
    <w:rsid w:val="00852B5D"/>
    <w:rsid w:val="00852F10"/>
    <w:rsid w:val="00853184"/>
    <w:rsid w:val="008532CC"/>
    <w:rsid w:val="0085366C"/>
    <w:rsid w:val="008536B1"/>
    <w:rsid w:val="00853B0A"/>
    <w:rsid w:val="00853D5F"/>
    <w:rsid w:val="00854543"/>
    <w:rsid w:val="0085460D"/>
    <w:rsid w:val="00854925"/>
    <w:rsid w:val="008549DB"/>
    <w:rsid w:val="00854BD1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5D90"/>
    <w:rsid w:val="00856196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75"/>
    <w:rsid w:val="00857DFB"/>
    <w:rsid w:val="008608E2"/>
    <w:rsid w:val="0086092C"/>
    <w:rsid w:val="00860E45"/>
    <w:rsid w:val="00860F63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514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816"/>
    <w:rsid w:val="00865A82"/>
    <w:rsid w:val="00865B92"/>
    <w:rsid w:val="00865CE6"/>
    <w:rsid w:val="00865D1D"/>
    <w:rsid w:val="00865DF8"/>
    <w:rsid w:val="00866283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39"/>
    <w:rsid w:val="00871BF3"/>
    <w:rsid w:val="00871C5B"/>
    <w:rsid w:val="00872180"/>
    <w:rsid w:val="008721B0"/>
    <w:rsid w:val="008723B0"/>
    <w:rsid w:val="00872570"/>
    <w:rsid w:val="008726E0"/>
    <w:rsid w:val="008729BF"/>
    <w:rsid w:val="00872C89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08"/>
    <w:rsid w:val="00877A6F"/>
    <w:rsid w:val="00877ED3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66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0"/>
    <w:rsid w:val="008839C6"/>
    <w:rsid w:val="00883A62"/>
    <w:rsid w:val="00883FA0"/>
    <w:rsid w:val="00884072"/>
    <w:rsid w:val="00884077"/>
    <w:rsid w:val="008840CF"/>
    <w:rsid w:val="008841AC"/>
    <w:rsid w:val="008846E3"/>
    <w:rsid w:val="008847B4"/>
    <w:rsid w:val="008849FE"/>
    <w:rsid w:val="00884B97"/>
    <w:rsid w:val="00884D35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9EA"/>
    <w:rsid w:val="00887B1A"/>
    <w:rsid w:val="00887C0F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E5"/>
    <w:rsid w:val="008955C7"/>
    <w:rsid w:val="008957F9"/>
    <w:rsid w:val="00895B5B"/>
    <w:rsid w:val="00895BDE"/>
    <w:rsid w:val="00895DBA"/>
    <w:rsid w:val="00896184"/>
    <w:rsid w:val="00896379"/>
    <w:rsid w:val="00897473"/>
    <w:rsid w:val="00897561"/>
    <w:rsid w:val="00897777"/>
    <w:rsid w:val="00897921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8F2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5BA"/>
    <w:rsid w:val="008B17B1"/>
    <w:rsid w:val="008B17E3"/>
    <w:rsid w:val="008B1B01"/>
    <w:rsid w:val="008B2010"/>
    <w:rsid w:val="008B20E3"/>
    <w:rsid w:val="008B2134"/>
    <w:rsid w:val="008B224A"/>
    <w:rsid w:val="008B25FA"/>
    <w:rsid w:val="008B292E"/>
    <w:rsid w:val="008B2971"/>
    <w:rsid w:val="008B2D2B"/>
    <w:rsid w:val="008B3110"/>
    <w:rsid w:val="008B3189"/>
    <w:rsid w:val="008B370C"/>
    <w:rsid w:val="008B3A9E"/>
    <w:rsid w:val="008B3D58"/>
    <w:rsid w:val="008B3DFA"/>
    <w:rsid w:val="008B40A9"/>
    <w:rsid w:val="008B40C0"/>
    <w:rsid w:val="008B43E8"/>
    <w:rsid w:val="008B444C"/>
    <w:rsid w:val="008B45E0"/>
    <w:rsid w:val="008B48B9"/>
    <w:rsid w:val="008B48EE"/>
    <w:rsid w:val="008B4944"/>
    <w:rsid w:val="008B4CAE"/>
    <w:rsid w:val="008B4E65"/>
    <w:rsid w:val="008B5301"/>
    <w:rsid w:val="008B545E"/>
    <w:rsid w:val="008B563F"/>
    <w:rsid w:val="008B568C"/>
    <w:rsid w:val="008B56E1"/>
    <w:rsid w:val="008B5984"/>
    <w:rsid w:val="008B59AC"/>
    <w:rsid w:val="008B5A50"/>
    <w:rsid w:val="008B5DD0"/>
    <w:rsid w:val="008B5FD5"/>
    <w:rsid w:val="008B6489"/>
    <w:rsid w:val="008B65E0"/>
    <w:rsid w:val="008B67AD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23"/>
    <w:rsid w:val="008B757E"/>
    <w:rsid w:val="008B7851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F0A"/>
    <w:rsid w:val="008C2350"/>
    <w:rsid w:val="008C290C"/>
    <w:rsid w:val="008C294E"/>
    <w:rsid w:val="008C2E65"/>
    <w:rsid w:val="008C2F02"/>
    <w:rsid w:val="008C3ACE"/>
    <w:rsid w:val="008C4986"/>
    <w:rsid w:val="008C4BC9"/>
    <w:rsid w:val="008C4D78"/>
    <w:rsid w:val="008C4FD4"/>
    <w:rsid w:val="008C52A8"/>
    <w:rsid w:val="008C53D8"/>
    <w:rsid w:val="008C5598"/>
    <w:rsid w:val="008C5A16"/>
    <w:rsid w:val="008C6234"/>
    <w:rsid w:val="008C67D5"/>
    <w:rsid w:val="008C6880"/>
    <w:rsid w:val="008C6964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C9C"/>
    <w:rsid w:val="008D102A"/>
    <w:rsid w:val="008D12E9"/>
    <w:rsid w:val="008D145F"/>
    <w:rsid w:val="008D1659"/>
    <w:rsid w:val="008D166F"/>
    <w:rsid w:val="008D1778"/>
    <w:rsid w:val="008D17A5"/>
    <w:rsid w:val="008D1CA9"/>
    <w:rsid w:val="008D1F89"/>
    <w:rsid w:val="008D1FF5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2A0"/>
    <w:rsid w:val="008D5453"/>
    <w:rsid w:val="008D54C3"/>
    <w:rsid w:val="008D5643"/>
    <w:rsid w:val="008D58EC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5FB"/>
    <w:rsid w:val="008D7C9D"/>
    <w:rsid w:val="008E005A"/>
    <w:rsid w:val="008E0433"/>
    <w:rsid w:val="008E0974"/>
    <w:rsid w:val="008E0A48"/>
    <w:rsid w:val="008E0AAD"/>
    <w:rsid w:val="008E0DD0"/>
    <w:rsid w:val="008E0E39"/>
    <w:rsid w:val="008E0E98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6B5F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909"/>
    <w:rsid w:val="00900AE8"/>
    <w:rsid w:val="00900BFA"/>
    <w:rsid w:val="00900D41"/>
    <w:rsid w:val="00900F86"/>
    <w:rsid w:val="009012C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47F"/>
    <w:rsid w:val="009046AC"/>
    <w:rsid w:val="0090470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886"/>
    <w:rsid w:val="00907D22"/>
    <w:rsid w:val="00910060"/>
    <w:rsid w:val="0091009B"/>
    <w:rsid w:val="009101B0"/>
    <w:rsid w:val="009102DC"/>
    <w:rsid w:val="00910566"/>
    <w:rsid w:val="009109FF"/>
    <w:rsid w:val="00910C02"/>
    <w:rsid w:val="00911008"/>
    <w:rsid w:val="00911063"/>
    <w:rsid w:val="00911292"/>
    <w:rsid w:val="00911313"/>
    <w:rsid w:val="009118A2"/>
    <w:rsid w:val="00911950"/>
    <w:rsid w:val="00911AB3"/>
    <w:rsid w:val="00911C8B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BDF"/>
    <w:rsid w:val="00914C4A"/>
    <w:rsid w:val="009151A2"/>
    <w:rsid w:val="009154C5"/>
    <w:rsid w:val="00915589"/>
    <w:rsid w:val="0091565F"/>
    <w:rsid w:val="00915770"/>
    <w:rsid w:val="00915A83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5"/>
    <w:rsid w:val="00916EB8"/>
    <w:rsid w:val="00917004"/>
    <w:rsid w:val="00917527"/>
    <w:rsid w:val="0091775B"/>
    <w:rsid w:val="0091796A"/>
    <w:rsid w:val="00917E12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230"/>
    <w:rsid w:val="009242EF"/>
    <w:rsid w:val="00924518"/>
    <w:rsid w:val="009249B7"/>
    <w:rsid w:val="00924B33"/>
    <w:rsid w:val="00924B51"/>
    <w:rsid w:val="00924F83"/>
    <w:rsid w:val="009250A7"/>
    <w:rsid w:val="00925233"/>
    <w:rsid w:val="0092559F"/>
    <w:rsid w:val="00925747"/>
    <w:rsid w:val="0092579C"/>
    <w:rsid w:val="0092588E"/>
    <w:rsid w:val="00925B74"/>
    <w:rsid w:val="00925C29"/>
    <w:rsid w:val="00925DE6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27DAF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096"/>
    <w:rsid w:val="0093128C"/>
    <w:rsid w:val="009312CD"/>
    <w:rsid w:val="009312EE"/>
    <w:rsid w:val="009314D1"/>
    <w:rsid w:val="00931A15"/>
    <w:rsid w:val="00931A72"/>
    <w:rsid w:val="00931AF3"/>
    <w:rsid w:val="00931E9D"/>
    <w:rsid w:val="009320D9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9E"/>
    <w:rsid w:val="009336DE"/>
    <w:rsid w:val="009336E3"/>
    <w:rsid w:val="00933F1A"/>
    <w:rsid w:val="00934201"/>
    <w:rsid w:val="00934355"/>
    <w:rsid w:val="0093436C"/>
    <w:rsid w:val="009347FA"/>
    <w:rsid w:val="00934FF6"/>
    <w:rsid w:val="00935073"/>
    <w:rsid w:val="00935104"/>
    <w:rsid w:val="0093519D"/>
    <w:rsid w:val="00935278"/>
    <w:rsid w:val="00935378"/>
    <w:rsid w:val="0093573D"/>
    <w:rsid w:val="009357E0"/>
    <w:rsid w:val="00935A2B"/>
    <w:rsid w:val="00935DE0"/>
    <w:rsid w:val="00935E1A"/>
    <w:rsid w:val="00936887"/>
    <w:rsid w:val="00936962"/>
    <w:rsid w:val="00936ECC"/>
    <w:rsid w:val="0093713F"/>
    <w:rsid w:val="0093745A"/>
    <w:rsid w:val="00937B05"/>
    <w:rsid w:val="00937DF5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6CA"/>
    <w:rsid w:val="00941943"/>
    <w:rsid w:val="00941D7D"/>
    <w:rsid w:val="00941DA2"/>
    <w:rsid w:val="00941DE1"/>
    <w:rsid w:val="0094240B"/>
    <w:rsid w:val="0094251E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3BEA"/>
    <w:rsid w:val="0094404E"/>
    <w:rsid w:val="009442C0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1A7"/>
    <w:rsid w:val="009522CD"/>
    <w:rsid w:val="009522E1"/>
    <w:rsid w:val="00952303"/>
    <w:rsid w:val="009523A2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AB5"/>
    <w:rsid w:val="00954ED6"/>
    <w:rsid w:val="009554AC"/>
    <w:rsid w:val="009556EC"/>
    <w:rsid w:val="00955A62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1DD"/>
    <w:rsid w:val="009572C0"/>
    <w:rsid w:val="009573F4"/>
    <w:rsid w:val="009574B4"/>
    <w:rsid w:val="00957717"/>
    <w:rsid w:val="009579DB"/>
    <w:rsid w:val="00957BBA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7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E8A"/>
    <w:rsid w:val="00963F7E"/>
    <w:rsid w:val="009640F8"/>
    <w:rsid w:val="0096451C"/>
    <w:rsid w:val="00964580"/>
    <w:rsid w:val="00964860"/>
    <w:rsid w:val="00965562"/>
    <w:rsid w:val="009656EA"/>
    <w:rsid w:val="00965C8C"/>
    <w:rsid w:val="00965CC7"/>
    <w:rsid w:val="0096616D"/>
    <w:rsid w:val="009663E1"/>
    <w:rsid w:val="009666D4"/>
    <w:rsid w:val="00966B07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5F5"/>
    <w:rsid w:val="00967701"/>
    <w:rsid w:val="009679E2"/>
    <w:rsid w:val="00967B6A"/>
    <w:rsid w:val="00967DF3"/>
    <w:rsid w:val="00970635"/>
    <w:rsid w:val="009707EE"/>
    <w:rsid w:val="009708A6"/>
    <w:rsid w:val="00970A6E"/>
    <w:rsid w:val="00970BAE"/>
    <w:rsid w:val="00970D36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3CDE"/>
    <w:rsid w:val="00974001"/>
    <w:rsid w:val="00974155"/>
    <w:rsid w:val="00974696"/>
    <w:rsid w:val="00974C2B"/>
    <w:rsid w:val="00974DAA"/>
    <w:rsid w:val="00974E6A"/>
    <w:rsid w:val="00974FC5"/>
    <w:rsid w:val="00975143"/>
    <w:rsid w:val="00975481"/>
    <w:rsid w:val="009754AB"/>
    <w:rsid w:val="0097563A"/>
    <w:rsid w:val="009757B2"/>
    <w:rsid w:val="00975F3F"/>
    <w:rsid w:val="0097638D"/>
    <w:rsid w:val="009764E1"/>
    <w:rsid w:val="009764EA"/>
    <w:rsid w:val="0097662E"/>
    <w:rsid w:val="00976DF0"/>
    <w:rsid w:val="00976E1C"/>
    <w:rsid w:val="00976F4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84D"/>
    <w:rsid w:val="0098094B"/>
    <w:rsid w:val="00980CAB"/>
    <w:rsid w:val="0098109C"/>
    <w:rsid w:val="009814A1"/>
    <w:rsid w:val="00981755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46"/>
    <w:rsid w:val="00982B5B"/>
    <w:rsid w:val="00982B74"/>
    <w:rsid w:val="009832D7"/>
    <w:rsid w:val="0098342E"/>
    <w:rsid w:val="00983434"/>
    <w:rsid w:val="00983445"/>
    <w:rsid w:val="00983D1E"/>
    <w:rsid w:val="00983ED9"/>
    <w:rsid w:val="0098425A"/>
    <w:rsid w:val="0098434D"/>
    <w:rsid w:val="0098458F"/>
    <w:rsid w:val="009845CA"/>
    <w:rsid w:val="00984A2D"/>
    <w:rsid w:val="00984B74"/>
    <w:rsid w:val="0098508C"/>
    <w:rsid w:val="00985221"/>
    <w:rsid w:val="0098540E"/>
    <w:rsid w:val="009858FC"/>
    <w:rsid w:val="009859F5"/>
    <w:rsid w:val="00985C25"/>
    <w:rsid w:val="00985C9B"/>
    <w:rsid w:val="00985DBA"/>
    <w:rsid w:val="00986B26"/>
    <w:rsid w:val="00986EC0"/>
    <w:rsid w:val="009870F3"/>
    <w:rsid w:val="009872E6"/>
    <w:rsid w:val="0098739F"/>
    <w:rsid w:val="009874C0"/>
    <w:rsid w:val="00987B6A"/>
    <w:rsid w:val="00987C51"/>
    <w:rsid w:val="0099012F"/>
    <w:rsid w:val="009901D9"/>
    <w:rsid w:val="009903A1"/>
    <w:rsid w:val="009904C9"/>
    <w:rsid w:val="009906E9"/>
    <w:rsid w:val="0099070E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27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504D"/>
    <w:rsid w:val="00995373"/>
    <w:rsid w:val="00995615"/>
    <w:rsid w:val="0099583A"/>
    <w:rsid w:val="009958C8"/>
    <w:rsid w:val="0099594C"/>
    <w:rsid w:val="00995A53"/>
    <w:rsid w:val="00995A9D"/>
    <w:rsid w:val="00996006"/>
    <w:rsid w:val="0099608F"/>
    <w:rsid w:val="00996343"/>
    <w:rsid w:val="0099636C"/>
    <w:rsid w:val="0099648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2AF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4A7"/>
    <w:rsid w:val="009A2622"/>
    <w:rsid w:val="009A27CC"/>
    <w:rsid w:val="009A2C89"/>
    <w:rsid w:val="009A3048"/>
    <w:rsid w:val="009A31DC"/>
    <w:rsid w:val="009A3543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036"/>
    <w:rsid w:val="009A72B0"/>
    <w:rsid w:val="009A7926"/>
    <w:rsid w:val="009A7BE0"/>
    <w:rsid w:val="009A7F91"/>
    <w:rsid w:val="009B054B"/>
    <w:rsid w:val="009B062F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68"/>
    <w:rsid w:val="009B34D7"/>
    <w:rsid w:val="009B3821"/>
    <w:rsid w:val="009B4228"/>
    <w:rsid w:val="009B43C9"/>
    <w:rsid w:val="009B4544"/>
    <w:rsid w:val="009B471B"/>
    <w:rsid w:val="009B4940"/>
    <w:rsid w:val="009B4E5D"/>
    <w:rsid w:val="009B4F5C"/>
    <w:rsid w:val="009B506D"/>
    <w:rsid w:val="009B506E"/>
    <w:rsid w:val="009B5303"/>
    <w:rsid w:val="009B530B"/>
    <w:rsid w:val="009B5386"/>
    <w:rsid w:val="009B53A7"/>
    <w:rsid w:val="009B55C0"/>
    <w:rsid w:val="009B55C7"/>
    <w:rsid w:val="009B55FE"/>
    <w:rsid w:val="009B587D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261"/>
    <w:rsid w:val="009C02E7"/>
    <w:rsid w:val="009C0419"/>
    <w:rsid w:val="009C08F7"/>
    <w:rsid w:val="009C0AFA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2F5"/>
    <w:rsid w:val="009C4565"/>
    <w:rsid w:val="009C45D6"/>
    <w:rsid w:val="009C45DC"/>
    <w:rsid w:val="009C48D0"/>
    <w:rsid w:val="009C49A6"/>
    <w:rsid w:val="009C4ADF"/>
    <w:rsid w:val="009C4D91"/>
    <w:rsid w:val="009C500B"/>
    <w:rsid w:val="009C5031"/>
    <w:rsid w:val="009C5510"/>
    <w:rsid w:val="009C574C"/>
    <w:rsid w:val="009C665E"/>
    <w:rsid w:val="009C6874"/>
    <w:rsid w:val="009C68C7"/>
    <w:rsid w:val="009C6C19"/>
    <w:rsid w:val="009C6C73"/>
    <w:rsid w:val="009C707E"/>
    <w:rsid w:val="009C728F"/>
    <w:rsid w:val="009C7674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B57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5CE"/>
    <w:rsid w:val="009D4D66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33"/>
    <w:rsid w:val="009D765C"/>
    <w:rsid w:val="009D779C"/>
    <w:rsid w:val="009D7C11"/>
    <w:rsid w:val="009D7EA9"/>
    <w:rsid w:val="009E008F"/>
    <w:rsid w:val="009E06CB"/>
    <w:rsid w:val="009E06D6"/>
    <w:rsid w:val="009E0780"/>
    <w:rsid w:val="009E08E5"/>
    <w:rsid w:val="009E0C76"/>
    <w:rsid w:val="009E114B"/>
    <w:rsid w:val="009E123E"/>
    <w:rsid w:val="009E15DB"/>
    <w:rsid w:val="009E1BF3"/>
    <w:rsid w:val="009E1CD6"/>
    <w:rsid w:val="009E1E30"/>
    <w:rsid w:val="009E2239"/>
    <w:rsid w:val="009E257B"/>
    <w:rsid w:val="009E285A"/>
    <w:rsid w:val="009E29FB"/>
    <w:rsid w:val="009E2AA3"/>
    <w:rsid w:val="009E2BCC"/>
    <w:rsid w:val="009E2C5A"/>
    <w:rsid w:val="009E2D98"/>
    <w:rsid w:val="009E3462"/>
    <w:rsid w:val="009E372F"/>
    <w:rsid w:val="009E3B79"/>
    <w:rsid w:val="009E3FA8"/>
    <w:rsid w:val="009E413B"/>
    <w:rsid w:val="009E4400"/>
    <w:rsid w:val="009E4BFC"/>
    <w:rsid w:val="009E4DC1"/>
    <w:rsid w:val="009E572B"/>
    <w:rsid w:val="009E5F31"/>
    <w:rsid w:val="009E606C"/>
    <w:rsid w:val="009E69F4"/>
    <w:rsid w:val="009E6D9D"/>
    <w:rsid w:val="009E704C"/>
    <w:rsid w:val="009E73CD"/>
    <w:rsid w:val="009E7490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739"/>
    <w:rsid w:val="009F5874"/>
    <w:rsid w:val="009F5957"/>
    <w:rsid w:val="009F5A0B"/>
    <w:rsid w:val="009F5AEC"/>
    <w:rsid w:val="009F5B93"/>
    <w:rsid w:val="009F62DF"/>
    <w:rsid w:val="009F633E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DF2"/>
    <w:rsid w:val="00A00E0F"/>
    <w:rsid w:val="00A00EAF"/>
    <w:rsid w:val="00A00ED8"/>
    <w:rsid w:val="00A010FD"/>
    <w:rsid w:val="00A011B0"/>
    <w:rsid w:val="00A01218"/>
    <w:rsid w:val="00A0157B"/>
    <w:rsid w:val="00A015A1"/>
    <w:rsid w:val="00A0166D"/>
    <w:rsid w:val="00A016F8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4B4"/>
    <w:rsid w:val="00A03576"/>
    <w:rsid w:val="00A03F58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237"/>
    <w:rsid w:val="00A06626"/>
    <w:rsid w:val="00A0662C"/>
    <w:rsid w:val="00A06711"/>
    <w:rsid w:val="00A067DE"/>
    <w:rsid w:val="00A068E2"/>
    <w:rsid w:val="00A06A6A"/>
    <w:rsid w:val="00A06DCE"/>
    <w:rsid w:val="00A0723E"/>
    <w:rsid w:val="00A07469"/>
    <w:rsid w:val="00A074BB"/>
    <w:rsid w:val="00A076C6"/>
    <w:rsid w:val="00A076CD"/>
    <w:rsid w:val="00A0791A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1C21"/>
    <w:rsid w:val="00A12068"/>
    <w:rsid w:val="00A120BA"/>
    <w:rsid w:val="00A12133"/>
    <w:rsid w:val="00A1227F"/>
    <w:rsid w:val="00A12398"/>
    <w:rsid w:val="00A123A0"/>
    <w:rsid w:val="00A123CE"/>
    <w:rsid w:val="00A12688"/>
    <w:rsid w:val="00A129FE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6E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82A"/>
    <w:rsid w:val="00A2382E"/>
    <w:rsid w:val="00A23DAB"/>
    <w:rsid w:val="00A23DF0"/>
    <w:rsid w:val="00A23E76"/>
    <w:rsid w:val="00A2425A"/>
    <w:rsid w:val="00A242BC"/>
    <w:rsid w:val="00A24319"/>
    <w:rsid w:val="00A2445C"/>
    <w:rsid w:val="00A24560"/>
    <w:rsid w:val="00A24634"/>
    <w:rsid w:val="00A2477D"/>
    <w:rsid w:val="00A24A90"/>
    <w:rsid w:val="00A24A9C"/>
    <w:rsid w:val="00A24B6B"/>
    <w:rsid w:val="00A25041"/>
    <w:rsid w:val="00A253F0"/>
    <w:rsid w:val="00A254AC"/>
    <w:rsid w:val="00A25D54"/>
    <w:rsid w:val="00A25E6D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DCA"/>
    <w:rsid w:val="00A27F15"/>
    <w:rsid w:val="00A27F63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3F5"/>
    <w:rsid w:val="00A3263E"/>
    <w:rsid w:val="00A326FB"/>
    <w:rsid w:val="00A32708"/>
    <w:rsid w:val="00A327C6"/>
    <w:rsid w:val="00A32822"/>
    <w:rsid w:val="00A32828"/>
    <w:rsid w:val="00A32CF3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7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2B7F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82"/>
    <w:rsid w:val="00A445B8"/>
    <w:rsid w:val="00A44A5D"/>
    <w:rsid w:val="00A44C30"/>
    <w:rsid w:val="00A44CB5"/>
    <w:rsid w:val="00A44F0B"/>
    <w:rsid w:val="00A452E5"/>
    <w:rsid w:val="00A452EF"/>
    <w:rsid w:val="00A4540A"/>
    <w:rsid w:val="00A454C9"/>
    <w:rsid w:val="00A454D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02"/>
    <w:rsid w:val="00A54BB9"/>
    <w:rsid w:val="00A55301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44"/>
    <w:rsid w:val="00A5668A"/>
    <w:rsid w:val="00A56759"/>
    <w:rsid w:val="00A56CC8"/>
    <w:rsid w:val="00A56ED9"/>
    <w:rsid w:val="00A57050"/>
    <w:rsid w:val="00A5707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94A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BE6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9E"/>
    <w:rsid w:val="00A678F6"/>
    <w:rsid w:val="00A67908"/>
    <w:rsid w:val="00A67A20"/>
    <w:rsid w:val="00A67CAB"/>
    <w:rsid w:val="00A67D20"/>
    <w:rsid w:val="00A67D5F"/>
    <w:rsid w:val="00A67E60"/>
    <w:rsid w:val="00A67E98"/>
    <w:rsid w:val="00A7067F"/>
    <w:rsid w:val="00A70AF6"/>
    <w:rsid w:val="00A70C87"/>
    <w:rsid w:val="00A70F9D"/>
    <w:rsid w:val="00A71126"/>
    <w:rsid w:val="00A71228"/>
    <w:rsid w:val="00A713DB"/>
    <w:rsid w:val="00A71498"/>
    <w:rsid w:val="00A7170F"/>
    <w:rsid w:val="00A71A4A"/>
    <w:rsid w:val="00A72288"/>
    <w:rsid w:val="00A724FC"/>
    <w:rsid w:val="00A72795"/>
    <w:rsid w:val="00A727CD"/>
    <w:rsid w:val="00A72821"/>
    <w:rsid w:val="00A72BA3"/>
    <w:rsid w:val="00A73145"/>
    <w:rsid w:val="00A734C7"/>
    <w:rsid w:val="00A7362D"/>
    <w:rsid w:val="00A73C4A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520C"/>
    <w:rsid w:val="00A75239"/>
    <w:rsid w:val="00A75393"/>
    <w:rsid w:val="00A75445"/>
    <w:rsid w:val="00A755E3"/>
    <w:rsid w:val="00A756BA"/>
    <w:rsid w:val="00A75714"/>
    <w:rsid w:val="00A76019"/>
    <w:rsid w:val="00A762CC"/>
    <w:rsid w:val="00A769D7"/>
    <w:rsid w:val="00A76BE7"/>
    <w:rsid w:val="00A77225"/>
    <w:rsid w:val="00A774CC"/>
    <w:rsid w:val="00A8001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F89"/>
    <w:rsid w:val="00A854C8"/>
    <w:rsid w:val="00A855E9"/>
    <w:rsid w:val="00A85897"/>
    <w:rsid w:val="00A858C8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D7C"/>
    <w:rsid w:val="00A87E48"/>
    <w:rsid w:val="00A87F50"/>
    <w:rsid w:val="00A90145"/>
    <w:rsid w:val="00A90E52"/>
    <w:rsid w:val="00A91118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84E"/>
    <w:rsid w:val="00A97EBA"/>
    <w:rsid w:val="00A97F1B"/>
    <w:rsid w:val="00AA04B5"/>
    <w:rsid w:val="00AA069E"/>
    <w:rsid w:val="00AA0A1D"/>
    <w:rsid w:val="00AA0B27"/>
    <w:rsid w:val="00AA0CA5"/>
    <w:rsid w:val="00AA0DC1"/>
    <w:rsid w:val="00AA148F"/>
    <w:rsid w:val="00AA16B8"/>
    <w:rsid w:val="00AA1799"/>
    <w:rsid w:val="00AA1AAF"/>
    <w:rsid w:val="00AA1AC1"/>
    <w:rsid w:val="00AA1B1A"/>
    <w:rsid w:val="00AA1B67"/>
    <w:rsid w:val="00AA1B7F"/>
    <w:rsid w:val="00AA1B87"/>
    <w:rsid w:val="00AA1C55"/>
    <w:rsid w:val="00AA1FE9"/>
    <w:rsid w:val="00AA2175"/>
    <w:rsid w:val="00AA2548"/>
    <w:rsid w:val="00AA29B9"/>
    <w:rsid w:val="00AA2F7E"/>
    <w:rsid w:val="00AA3081"/>
    <w:rsid w:val="00AA30AE"/>
    <w:rsid w:val="00AA32BD"/>
    <w:rsid w:val="00AA338B"/>
    <w:rsid w:val="00AA391B"/>
    <w:rsid w:val="00AA3924"/>
    <w:rsid w:val="00AA3F2F"/>
    <w:rsid w:val="00AA42CC"/>
    <w:rsid w:val="00AA4741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7F4"/>
    <w:rsid w:val="00AA7B42"/>
    <w:rsid w:val="00AA7C82"/>
    <w:rsid w:val="00AA7F02"/>
    <w:rsid w:val="00AA7FDB"/>
    <w:rsid w:val="00AB03B0"/>
    <w:rsid w:val="00AB055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57E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2E45"/>
    <w:rsid w:val="00AC3006"/>
    <w:rsid w:val="00AC30D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1F"/>
    <w:rsid w:val="00AC5A7F"/>
    <w:rsid w:val="00AC5B51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8D5"/>
    <w:rsid w:val="00AC7933"/>
    <w:rsid w:val="00AC7A27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4F4"/>
    <w:rsid w:val="00AD2665"/>
    <w:rsid w:val="00AD28D1"/>
    <w:rsid w:val="00AD2966"/>
    <w:rsid w:val="00AD2AE2"/>
    <w:rsid w:val="00AD2EA6"/>
    <w:rsid w:val="00AD2EFD"/>
    <w:rsid w:val="00AD3324"/>
    <w:rsid w:val="00AD3402"/>
    <w:rsid w:val="00AD376E"/>
    <w:rsid w:val="00AD3A7E"/>
    <w:rsid w:val="00AD3BC7"/>
    <w:rsid w:val="00AD3E77"/>
    <w:rsid w:val="00AD4091"/>
    <w:rsid w:val="00AD409C"/>
    <w:rsid w:val="00AD41E9"/>
    <w:rsid w:val="00AD4295"/>
    <w:rsid w:val="00AD46BB"/>
    <w:rsid w:val="00AD46D7"/>
    <w:rsid w:val="00AD48AD"/>
    <w:rsid w:val="00AD4C2A"/>
    <w:rsid w:val="00AD4DA0"/>
    <w:rsid w:val="00AD502F"/>
    <w:rsid w:val="00AD5064"/>
    <w:rsid w:val="00AD51F5"/>
    <w:rsid w:val="00AD526B"/>
    <w:rsid w:val="00AD55D3"/>
    <w:rsid w:val="00AD55F4"/>
    <w:rsid w:val="00AD5C0F"/>
    <w:rsid w:val="00AD5C99"/>
    <w:rsid w:val="00AD5DAF"/>
    <w:rsid w:val="00AD5F36"/>
    <w:rsid w:val="00AD634B"/>
    <w:rsid w:val="00AD6680"/>
    <w:rsid w:val="00AD66AD"/>
    <w:rsid w:val="00AD6732"/>
    <w:rsid w:val="00AD6780"/>
    <w:rsid w:val="00AD6791"/>
    <w:rsid w:val="00AD6A8F"/>
    <w:rsid w:val="00AD6E61"/>
    <w:rsid w:val="00AD719E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19D"/>
    <w:rsid w:val="00AE1758"/>
    <w:rsid w:val="00AE1822"/>
    <w:rsid w:val="00AE199A"/>
    <w:rsid w:val="00AE19D4"/>
    <w:rsid w:val="00AE19FD"/>
    <w:rsid w:val="00AE1C91"/>
    <w:rsid w:val="00AE1E5B"/>
    <w:rsid w:val="00AE2133"/>
    <w:rsid w:val="00AE2262"/>
    <w:rsid w:val="00AE2650"/>
    <w:rsid w:val="00AE26F9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5BA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FB7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2C2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053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675"/>
    <w:rsid w:val="00AF4749"/>
    <w:rsid w:val="00AF4832"/>
    <w:rsid w:val="00AF4B12"/>
    <w:rsid w:val="00AF4B32"/>
    <w:rsid w:val="00AF4C46"/>
    <w:rsid w:val="00AF539E"/>
    <w:rsid w:val="00AF54E0"/>
    <w:rsid w:val="00AF595D"/>
    <w:rsid w:val="00AF5D75"/>
    <w:rsid w:val="00AF62D9"/>
    <w:rsid w:val="00AF6658"/>
    <w:rsid w:val="00AF6748"/>
    <w:rsid w:val="00AF6ABA"/>
    <w:rsid w:val="00AF6AE0"/>
    <w:rsid w:val="00AF6DE6"/>
    <w:rsid w:val="00AF6E44"/>
    <w:rsid w:val="00AF6EEE"/>
    <w:rsid w:val="00AF743D"/>
    <w:rsid w:val="00AF75F6"/>
    <w:rsid w:val="00AF767F"/>
    <w:rsid w:val="00B00637"/>
    <w:rsid w:val="00B00889"/>
    <w:rsid w:val="00B00969"/>
    <w:rsid w:val="00B00AB5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193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59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BA"/>
    <w:rsid w:val="00B051FF"/>
    <w:rsid w:val="00B0523C"/>
    <w:rsid w:val="00B055EB"/>
    <w:rsid w:val="00B05A29"/>
    <w:rsid w:val="00B05BFA"/>
    <w:rsid w:val="00B06152"/>
    <w:rsid w:val="00B062C2"/>
    <w:rsid w:val="00B06463"/>
    <w:rsid w:val="00B0649C"/>
    <w:rsid w:val="00B064CD"/>
    <w:rsid w:val="00B0684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CA8"/>
    <w:rsid w:val="00B1240D"/>
    <w:rsid w:val="00B12EC2"/>
    <w:rsid w:val="00B12FA3"/>
    <w:rsid w:val="00B131F9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869"/>
    <w:rsid w:val="00B15C49"/>
    <w:rsid w:val="00B15E55"/>
    <w:rsid w:val="00B16477"/>
    <w:rsid w:val="00B1700E"/>
    <w:rsid w:val="00B17182"/>
    <w:rsid w:val="00B1741D"/>
    <w:rsid w:val="00B17AB4"/>
    <w:rsid w:val="00B17F48"/>
    <w:rsid w:val="00B17F72"/>
    <w:rsid w:val="00B20163"/>
    <w:rsid w:val="00B201FC"/>
    <w:rsid w:val="00B202B9"/>
    <w:rsid w:val="00B2052D"/>
    <w:rsid w:val="00B205B2"/>
    <w:rsid w:val="00B20658"/>
    <w:rsid w:val="00B206C0"/>
    <w:rsid w:val="00B206D8"/>
    <w:rsid w:val="00B2093C"/>
    <w:rsid w:val="00B20A1D"/>
    <w:rsid w:val="00B20BDE"/>
    <w:rsid w:val="00B20C1F"/>
    <w:rsid w:val="00B20EBC"/>
    <w:rsid w:val="00B20FAA"/>
    <w:rsid w:val="00B2102D"/>
    <w:rsid w:val="00B21220"/>
    <w:rsid w:val="00B212B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20DE"/>
    <w:rsid w:val="00B22178"/>
    <w:rsid w:val="00B22248"/>
    <w:rsid w:val="00B222F4"/>
    <w:rsid w:val="00B2249F"/>
    <w:rsid w:val="00B224FE"/>
    <w:rsid w:val="00B229C5"/>
    <w:rsid w:val="00B22AA3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DAE"/>
    <w:rsid w:val="00B25F18"/>
    <w:rsid w:val="00B260E0"/>
    <w:rsid w:val="00B26203"/>
    <w:rsid w:val="00B26525"/>
    <w:rsid w:val="00B26A60"/>
    <w:rsid w:val="00B26B4F"/>
    <w:rsid w:val="00B26CAC"/>
    <w:rsid w:val="00B26CCC"/>
    <w:rsid w:val="00B26E14"/>
    <w:rsid w:val="00B26E85"/>
    <w:rsid w:val="00B27062"/>
    <w:rsid w:val="00B275CD"/>
    <w:rsid w:val="00B27A5B"/>
    <w:rsid w:val="00B27DA5"/>
    <w:rsid w:val="00B27FFA"/>
    <w:rsid w:val="00B3009E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406"/>
    <w:rsid w:val="00B31996"/>
    <w:rsid w:val="00B31BAA"/>
    <w:rsid w:val="00B31E71"/>
    <w:rsid w:val="00B31E9F"/>
    <w:rsid w:val="00B31FDA"/>
    <w:rsid w:val="00B3210E"/>
    <w:rsid w:val="00B322AA"/>
    <w:rsid w:val="00B3284F"/>
    <w:rsid w:val="00B32B68"/>
    <w:rsid w:val="00B32D72"/>
    <w:rsid w:val="00B32E48"/>
    <w:rsid w:val="00B32F2F"/>
    <w:rsid w:val="00B334DC"/>
    <w:rsid w:val="00B339D8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7B0"/>
    <w:rsid w:val="00B37A64"/>
    <w:rsid w:val="00B37EF2"/>
    <w:rsid w:val="00B37F48"/>
    <w:rsid w:val="00B400F6"/>
    <w:rsid w:val="00B40450"/>
    <w:rsid w:val="00B40645"/>
    <w:rsid w:val="00B40766"/>
    <w:rsid w:val="00B40A11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7C5"/>
    <w:rsid w:val="00B43875"/>
    <w:rsid w:val="00B43A22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727"/>
    <w:rsid w:val="00B45C5D"/>
    <w:rsid w:val="00B46433"/>
    <w:rsid w:val="00B4668D"/>
    <w:rsid w:val="00B46740"/>
    <w:rsid w:val="00B46B98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27F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0C0"/>
    <w:rsid w:val="00B543CF"/>
    <w:rsid w:val="00B54D3A"/>
    <w:rsid w:val="00B55185"/>
    <w:rsid w:val="00B551AC"/>
    <w:rsid w:val="00B5548E"/>
    <w:rsid w:val="00B5557C"/>
    <w:rsid w:val="00B5573E"/>
    <w:rsid w:val="00B5593C"/>
    <w:rsid w:val="00B55B7D"/>
    <w:rsid w:val="00B55CC0"/>
    <w:rsid w:val="00B55D33"/>
    <w:rsid w:val="00B55D48"/>
    <w:rsid w:val="00B56353"/>
    <w:rsid w:val="00B563C2"/>
    <w:rsid w:val="00B566BD"/>
    <w:rsid w:val="00B56BAF"/>
    <w:rsid w:val="00B56F3C"/>
    <w:rsid w:val="00B56F79"/>
    <w:rsid w:val="00B571AF"/>
    <w:rsid w:val="00B571F9"/>
    <w:rsid w:val="00B57555"/>
    <w:rsid w:val="00B579B8"/>
    <w:rsid w:val="00B57F9F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E72"/>
    <w:rsid w:val="00B65FAB"/>
    <w:rsid w:val="00B65FF7"/>
    <w:rsid w:val="00B66127"/>
    <w:rsid w:val="00B66223"/>
    <w:rsid w:val="00B6640E"/>
    <w:rsid w:val="00B66479"/>
    <w:rsid w:val="00B666A5"/>
    <w:rsid w:val="00B66702"/>
    <w:rsid w:val="00B66743"/>
    <w:rsid w:val="00B66AB2"/>
    <w:rsid w:val="00B66DB2"/>
    <w:rsid w:val="00B66F63"/>
    <w:rsid w:val="00B66F80"/>
    <w:rsid w:val="00B6744A"/>
    <w:rsid w:val="00B67812"/>
    <w:rsid w:val="00B67932"/>
    <w:rsid w:val="00B679E9"/>
    <w:rsid w:val="00B67A66"/>
    <w:rsid w:val="00B67B4E"/>
    <w:rsid w:val="00B67D8D"/>
    <w:rsid w:val="00B67DE8"/>
    <w:rsid w:val="00B70190"/>
    <w:rsid w:val="00B7019F"/>
    <w:rsid w:val="00B701D3"/>
    <w:rsid w:val="00B7060C"/>
    <w:rsid w:val="00B70966"/>
    <w:rsid w:val="00B709F6"/>
    <w:rsid w:val="00B70AC2"/>
    <w:rsid w:val="00B70B6C"/>
    <w:rsid w:val="00B70D5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2F26"/>
    <w:rsid w:val="00B73026"/>
    <w:rsid w:val="00B73312"/>
    <w:rsid w:val="00B738AF"/>
    <w:rsid w:val="00B7395D"/>
    <w:rsid w:val="00B73D0F"/>
    <w:rsid w:val="00B73E86"/>
    <w:rsid w:val="00B7402B"/>
    <w:rsid w:val="00B7403B"/>
    <w:rsid w:val="00B74361"/>
    <w:rsid w:val="00B743D5"/>
    <w:rsid w:val="00B7441E"/>
    <w:rsid w:val="00B7448E"/>
    <w:rsid w:val="00B744FD"/>
    <w:rsid w:val="00B74A2C"/>
    <w:rsid w:val="00B74ABA"/>
    <w:rsid w:val="00B74D72"/>
    <w:rsid w:val="00B74E16"/>
    <w:rsid w:val="00B74E9A"/>
    <w:rsid w:val="00B74FF9"/>
    <w:rsid w:val="00B751F9"/>
    <w:rsid w:val="00B7536C"/>
    <w:rsid w:val="00B753BC"/>
    <w:rsid w:val="00B7541F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70F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D58"/>
    <w:rsid w:val="00B821C1"/>
    <w:rsid w:val="00B8228F"/>
    <w:rsid w:val="00B822DE"/>
    <w:rsid w:val="00B822E0"/>
    <w:rsid w:val="00B8268D"/>
    <w:rsid w:val="00B82763"/>
    <w:rsid w:val="00B82990"/>
    <w:rsid w:val="00B82CC6"/>
    <w:rsid w:val="00B833CE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BA4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2BC"/>
    <w:rsid w:val="00B904B7"/>
    <w:rsid w:val="00B905CA"/>
    <w:rsid w:val="00B90771"/>
    <w:rsid w:val="00B90B60"/>
    <w:rsid w:val="00B90C49"/>
    <w:rsid w:val="00B90E6A"/>
    <w:rsid w:val="00B90F52"/>
    <w:rsid w:val="00B90FBF"/>
    <w:rsid w:val="00B90FE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89"/>
    <w:rsid w:val="00B95F99"/>
    <w:rsid w:val="00B9632A"/>
    <w:rsid w:val="00B96343"/>
    <w:rsid w:val="00B964E3"/>
    <w:rsid w:val="00B9651A"/>
    <w:rsid w:val="00B96524"/>
    <w:rsid w:val="00B967C7"/>
    <w:rsid w:val="00B968C7"/>
    <w:rsid w:val="00B96907"/>
    <w:rsid w:val="00B96D2C"/>
    <w:rsid w:val="00B96D45"/>
    <w:rsid w:val="00B96E4B"/>
    <w:rsid w:val="00B9720F"/>
    <w:rsid w:val="00B97422"/>
    <w:rsid w:val="00B97438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2F5D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2BF"/>
    <w:rsid w:val="00BA62F6"/>
    <w:rsid w:val="00BA6F6E"/>
    <w:rsid w:val="00BA7813"/>
    <w:rsid w:val="00BA7829"/>
    <w:rsid w:val="00BA7886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BEC"/>
    <w:rsid w:val="00BB0C73"/>
    <w:rsid w:val="00BB0CED"/>
    <w:rsid w:val="00BB0D48"/>
    <w:rsid w:val="00BB100E"/>
    <w:rsid w:val="00BB19BB"/>
    <w:rsid w:val="00BB1BA5"/>
    <w:rsid w:val="00BB1CA4"/>
    <w:rsid w:val="00BB1DAF"/>
    <w:rsid w:val="00BB1DF0"/>
    <w:rsid w:val="00BB1E3E"/>
    <w:rsid w:val="00BB1E77"/>
    <w:rsid w:val="00BB20D6"/>
    <w:rsid w:val="00BB2979"/>
    <w:rsid w:val="00BB2A53"/>
    <w:rsid w:val="00BB2C7E"/>
    <w:rsid w:val="00BB3107"/>
    <w:rsid w:val="00BB3172"/>
    <w:rsid w:val="00BB343F"/>
    <w:rsid w:val="00BB34AC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571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B7AC9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CD8"/>
    <w:rsid w:val="00BC2DCD"/>
    <w:rsid w:val="00BC2E45"/>
    <w:rsid w:val="00BC2F16"/>
    <w:rsid w:val="00BC35B1"/>
    <w:rsid w:val="00BC37B7"/>
    <w:rsid w:val="00BC39A6"/>
    <w:rsid w:val="00BC3AE6"/>
    <w:rsid w:val="00BC3B42"/>
    <w:rsid w:val="00BC3BE7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0BF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80D"/>
    <w:rsid w:val="00BD29DE"/>
    <w:rsid w:val="00BD2D54"/>
    <w:rsid w:val="00BD32EF"/>
    <w:rsid w:val="00BD330B"/>
    <w:rsid w:val="00BD346E"/>
    <w:rsid w:val="00BD3A10"/>
    <w:rsid w:val="00BD3BA1"/>
    <w:rsid w:val="00BD3BBE"/>
    <w:rsid w:val="00BD3C39"/>
    <w:rsid w:val="00BD40EA"/>
    <w:rsid w:val="00BD43D6"/>
    <w:rsid w:val="00BD44E4"/>
    <w:rsid w:val="00BD456A"/>
    <w:rsid w:val="00BD4845"/>
    <w:rsid w:val="00BD4CB4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23F"/>
    <w:rsid w:val="00BD6670"/>
    <w:rsid w:val="00BD69AA"/>
    <w:rsid w:val="00BD6C53"/>
    <w:rsid w:val="00BD6E5E"/>
    <w:rsid w:val="00BD71C7"/>
    <w:rsid w:val="00BD746C"/>
    <w:rsid w:val="00BD7563"/>
    <w:rsid w:val="00BD765D"/>
    <w:rsid w:val="00BD7DC1"/>
    <w:rsid w:val="00BD7F68"/>
    <w:rsid w:val="00BE05A6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AF2"/>
    <w:rsid w:val="00BE2B00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69C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67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A6C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10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7B1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EF3"/>
    <w:rsid w:val="00C00F68"/>
    <w:rsid w:val="00C00F72"/>
    <w:rsid w:val="00C01231"/>
    <w:rsid w:val="00C01B26"/>
    <w:rsid w:val="00C01D17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340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166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6E4"/>
    <w:rsid w:val="00C14B61"/>
    <w:rsid w:val="00C14D61"/>
    <w:rsid w:val="00C1507E"/>
    <w:rsid w:val="00C1551B"/>
    <w:rsid w:val="00C15959"/>
    <w:rsid w:val="00C15AF7"/>
    <w:rsid w:val="00C1620D"/>
    <w:rsid w:val="00C162DE"/>
    <w:rsid w:val="00C1679C"/>
    <w:rsid w:val="00C168B8"/>
    <w:rsid w:val="00C168F0"/>
    <w:rsid w:val="00C16BDD"/>
    <w:rsid w:val="00C16E53"/>
    <w:rsid w:val="00C17118"/>
    <w:rsid w:val="00C17188"/>
    <w:rsid w:val="00C1725D"/>
    <w:rsid w:val="00C173F3"/>
    <w:rsid w:val="00C1759E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B4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62"/>
    <w:rsid w:val="00C247B5"/>
    <w:rsid w:val="00C24E14"/>
    <w:rsid w:val="00C24E16"/>
    <w:rsid w:val="00C24E50"/>
    <w:rsid w:val="00C2506A"/>
    <w:rsid w:val="00C25338"/>
    <w:rsid w:val="00C253DA"/>
    <w:rsid w:val="00C25AA1"/>
    <w:rsid w:val="00C25DCD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35F"/>
    <w:rsid w:val="00C31453"/>
    <w:rsid w:val="00C3174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3FF9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9A1"/>
    <w:rsid w:val="00C37CE7"/>
    <w:rsid w:val="00C4045F"/>
    <w:rsid w:val="00C40486"/>
    <w:rsid w:val="00C40520"/>
    <w:rsid w:val="00C40B4F"/>
    <w:rsid w:val="00C40C3C"/>
    <w:rsid w:val="00C40FF0"/>
    <w:rsid w:val="00C4106E"/>
    <w:rsid w:val="00C41774"/>
    <w:rsid w:val="00C418EF"/>
    <w:rsid w:val="00C421F3"/>
    <w:rsid w:val="00C4248C"/>
    <w:rsid w:val="00C425C2"/>
    <w:rsid w:val="00C42620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2A"/>
    <w:rsid w:val="00C43E8D"/>
    <w:rsid w:val="00C44011"/>
    <w:rsid w:val="00C44013"/>
    <w:rsid w:val="00C441EC"/>
    <w:rsid w:val="00C44349"/>
    <w:rsid w:val="00C4439E"/>
    <w:rsid w:val="00C443B2"/>
    <w:rsid w:val="00C445E6"/>
    <w:rsid w:val="00C4474E"/>
    <w:rsid w:val="00C45006"/>
    <w:rsid w:val="00C45021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E0"/>
    <w:rsid w:val="00C4661A"/>
    <w:rsid w:val="00C46ADE"/>
    <w:rsid w:val="00C46AEB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B25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142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04"/>
    <w:rsid w:val="00C57575"/>
    <w:rsid w:val="00C578C6"/>
    <w:rsid w:val="00C5791F"/>
    <w:rsid w:val="00C57A51"/>
    <w:rsid w:val="00C57F77"/>
    <w:rsid w:val="00C6030A"/>
    <w:rsid w:val="00C60421"/>
    <w:rsid w:val="00C604E9"/>
    <w:rsid w:val="00C605E2"/>
    <w:rsid w:val="00C605E4"/>
    <w:rsid w:val="00C60791"/>
    <w:rsid w:val="00C60974"/>
    <w:rsid w:val="00C60D9A"/>
    <w:rsid w:val="00C610A0"/>
    <w:rsid w:val="00C61661"/>
    <w:rsid w:val="00C61680"/>
    <w:rsid w:val="00C61B84"/>
    <w:rsid w:val="00C61C89"/>
    <w:rsid w:val="00C61C9F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9E1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B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2C6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D5B"/>
    <w:rsid w:val="00C67E11"/>
    <w:rsid w:val="00C67E9C"/>
    <w:rsid w:val="00C67ED2"/>
    <w:rsid w:val="00C7030D"/>
    <w:rsid w:val="00C70488"/>
    <w:rsid w:val="00C706AB"/>
    <w:rsid w:val="00C70BBE"/>
    <w:rsid w:val="00C70C8F"/>
    <w:rsid w:val="00C70CA5"/>
    <w:rsid w:val="00C70F73"/>
    <w:rsid w:val="00C714BF"/>
    <w:rsid w:val="00C71659"/>
    <w:rsid w:val="00C718C5"/>
    <w:rsid w:val="00C71A33"/>
    <w:rsid w:val="00C720CE"/>
    <w:rsid w:val="00C72125"/>
    <w:rsid w:val="00C7245A"/>
    <w:rsid w:val="00C727D5"/>
    <w:rsid w:val="00C72EE5"/>
    <w:rsid w:val="00C73058"/>
    <w:rsid w:val="00C7336C"/>
    <w:rsid w:val="00C73A77"/>
    <w:rsid w:val="00C73E75"/>
    <w:rsid w:val="00C73E8F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2E5"/>
    <w:rsid w:val="00C806A0"/>
    <w:rsid w:val="00C80729"/>
    <w:rsid w:val="00C80946"/>
    <w:rsid w:val="00C80B0A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08D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298"/>
    <w:rsid w:val="00C85572"/>
    <w:rsid w:val="00C856C9"/>
    <w:rsid w:val="00C85B18"/>
    <w:rsid w:val="00C85B70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BC8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0F6D"/>
    <w:rsid w:val="00C91395"/>
    <w:rsid w:val="00C91676"/>
    <w:rsid w:val="00C9199E"/>
    <w:rsid w:val="00C91AA8"/>
    <w:rsid w:val="00C91D65"/>
    <w:rsid w:val="00C91F15"/>
    <w:rsid w:val="00C91F72"/>
    <w:rsid w:val="00C91FA2"/>
    <w:rsid w:val="00C92189"/>
    <w:rsid w:val="00C923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3FF3"/>
    <w:rsid w:val="00C9402D"/>
    <w:rsid w:val="00C94645"/>
    <w:rsid w:val="00C9484D"/>
    <w:rsid w:val="00C94A0C"/>
    <w:rsid w:val="00C94ACE"/>
    <w:rsid w:val="00C94C4C"/>
    <w:rsid w:val="00C94D1A"/>
    <w:rsid w:val="00C94E55"/>
    <w:rsid w:val="00C95615"/>
    <w:rsid w:val="00C95B33"/>
    <w:rsid w:val="00C95CE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1315"/>
    <w:rsid w:val="00CA1414"/>
    <w:rsid w:val="00CA1501"/>
    <w:rsid w:val="00CA17D4"/>
    <w:rsid w:val="00CA1845"/>
    <w:rsid w:val="00CA1A60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2FE6"/>
    <w:rsid w:val="00CA3176"/>
    <w:rsid w:val="00CA3277"/>
    <w:rsid w:val="00CA33C8"/>
    <w:rsid w:val="00CA347E"/>
    <w:rsid w:val="00CA35AE"/>
    <w:rsid w:val="00CA3758"/>
    <w:rsid w:val="00CA3845"/>
    <w:rsid w:val="00CA3910"/>
    <w:rsid w:val="00CA39C7"/>
    <w:rsid w:val="00CA3AD9"/>
    <w:rsid w:val="00CA3DBB"/>
    <w:rsid w:val="00CA3F94"/>
    <w:rsid w:val="00CA45A1"/>
    <w:rsid w:val="00CA4AE8"/>
    <w:rsid w:val="00CA4D37"/>
    <w:rsid w:val="00CA4D4E"/>
    <w:rsid w:val="00CA518D"/>
    <w:rsid w:val="00CA535A"/>
    <w:rsid w:val="00CA537F"/>
    <w:rsid w:val="00CA5489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079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1AE"/>
    <w:rsid w:val="00CC1602"/>
    <w:rsid w:val="00CC193D"/>
    <w:rsid w:val="00CC1B13"/>
    <w:rsid w:val="00CC1BFE"/>
    <w:rsid w:val="00CC1D40"/>
    <w:rsid w:val="00CC1E75"/>
    <w:rsid w:val="00CC1F9C"/>
    <w:rsid w:val="00CC1FD8"/>
    <w:rsid w:val="00CC24C4"/>
    <w:rsid w:val="00CC2539"/>
    <w:rsid w:val="00CC2B4C"/>
    <w:rsid w:val="00CC2F08"/>
    <w:rsid w:val="00CC319F"/>
    <w:rsid w:val="00CC31F0"/>
    <w:rsid w:val="00CC37F1"/>
    <w:rsid w:val="00CC3972"/>
    <w:rsid w:val="00CC397D"/>
    <w:rsid w:val="00CC3C31"/>
    <w:rsid w:val="00CC40D4"/>
    <w:rsid w:val="00CC46C3"/>
    <w:rsid w:val="00CC4713"/>
    <w:rsid w:val="00CC47C7"/>
    <w:rsid w:val="00CC48A4"/>
    <w:rsid w:val="00CC498F"/>
    <w:rsid w:val="00CC4B35"/>
    <w:rsid w:val="00CC4F98"/>
    <w:rsid w:val="00CC51E9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2A5"/>
    <w:rsid w:val="00CD04A7"/>
    <w:rsid w:val="00CD05E5"/>
    <w:rsid w:val="00CD0870"/>
    <w:rsid w:val="00CD08E5"/>
    <w:rsid w:val="00CD0A32"/>
    <w:rsid w:val="00CD0C91"/>
    <w:rsid w:val="00CD0E73"/>
    <w:rsid w:val="00CD0EC1"/>
    <w:rsid w:val="00CD1029"/>
    <w:rsid w:val="00CD105F"/>
    <w:rsid w:val="00CD1690"/>
    <w:rsid w:val="00CD1D21"/>
    <w:rsid w:val="00CD1FCE"/>
    <w:rsid w:val="00CD2153"/>
    <w:rsid w:val="00CD2299"/>
    <w:rsid w:val="00CD2375"/>
    <w:rsid w:val="00CD2385"/>
    <w:rsid w:val="00CD2819"/>
    <w:rsid w:val="00CD29B8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BA7"/>
    <w:rsid w:val="00CD5C93"/>
    <w:rsid w:val="00CD5EA5"/>
    <w:rsid w:val="00CD5F3C"/>
    <w:rsid w:val="00CD60FA"/>
    <w:rsid w:val="00CD6144"/>
    <w:rsid w:val="00CD6193"/>
    <w:rsid w:val="00CD6672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09"/>
    <w:rsid w:val="00CE21F6"/>
    <w:rsid w:val="00CE22AC"/>
    <w:rsid w:val="00CE24C2"/>
    <w:rsid w:val="00CE268B"/>
    <w:rsid w:val="00CE2FF2"/>
    <w:rsid w:val="00CE307B"/>
    <w:rsid w:val="00CE31A4"/>
    <w:rsid w:val="00CE348F"/>
    <w:rsid w:val="00CE39DB"/>
    <w:rsid w:val="00CE3F07"/>
    <w:rsid w:val="00CE3F93"/>
    <w:rsid w:val="00CE44B6"/>
    <w:rsid w:val="00CE4A7C"/>
    <w:rsid w:val="00CE4AE4"/>
    <w:rsid w:val="00CE4B2B"/>
    <w:rsid w:val="00CE4C37"/>
    <w:rsid w:val="00CE4EA3"/>
    <w:rsid w:val="00CE4FC7"/>
    <w:rsid w:val="00CE4FD3"/>
    <w:rsid w:val="00CE5431"/>
    <w:rsid w:val="00CE572A"/>
    <w:rsid w:val="00CE5A40"/>
    <w:rsid w:val="00CE5BDC"/>
    <w:rsid w:val="00CE5BEE"/>
    <w:rsid w:val="00CE5C2B"/>
    <w:rsid w:val="00CE5D02"/>
    <w:rsid w:val="00CE6225"/>
    <w:rsid w:val="00CE6A53"/>
    <w:rsid w:val="00CE6C3C"/>
    <w:rsid w:val="00CE73EA"/>
    <w:rsid w:val="00CE751E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ED0"/>
    <w:rsid w:val="00CF1FC4"/>
    <w:rsid w:val="00CF2239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62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58B"/>
    <w:rsid w:val="00CF6641"/>
    <w:rsid w:val="00CF6CA3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0E2D"/>
    <w:rsid w:val="00D0140A"/>
    <w:rsid w:val="00D01999"/>
    <w:rsid w:val="00D019BB"/>
    <w:rsid w:val="00D01D44"/>
    <w:rsid w:val="00D01DF7"/>
    <w:rsid w:val="00D02048"/>
    <w:rsid w:val="00D02351"/>
    <w:rsid w:val="00D02DC8"/>
    <w:rsid w:val="00D0312E"/>
    <w:rsid w:val="00D031FF"/>
    <w:rsid w:val="00D0344B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F0"/>
    <w:rsid w:val="00D0671C"/>
    <w:rsid w:val="00D068E0"/>
    <w:rsid w:val="00D06C04"/>
    <w:rsid w:val="00D06C37"/>
    <w:rsid w:val="00D06EF1"/>
    <w:rsid w:val="00D072CB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6"/>
    <w:rsid w:val="00D112B8"/>
    <w:rsid w:val="00D1153C"/>
    <w:rsid w:val="00D1154E"/>
    <w:rsid w:val="00D11723"/>
    <w:rsid w:val="00D117EF"/>
    <w:rsid w:val="00D11953"/>
    <w:rsid w:val="00D11BC2"/>
    <w:rsid w:val="00D11D10"/>
    <w:rsid w:val="00D11E79"/>
    <w:rsid w:val="00D11FB3"/>
    <w:rsid w:val="00D1225A"/>
    <w:rsid w:val="00D12517"/>
    <w:rsid w:val="00D12991"/>
    <w:rsid w:val="00D12AA9"/>
    <w:rsid w:val="00D12C0F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05D"/>
    <w:rsid w:val="00D1521A"/>
    <w:rsid w:val="00D1534B"/>
    <w:rsid w:val="00D15697"/>
    <w:rsid w:val="00D156EA"/>
    <w:rsid w:val="00D1572D"/>
    <w:rsid w:val="00D15E0F"/>
    <w:rsid w:val="00D162D3"/>
    <w:rsid w:val="00D166DA"/>
    <w:rsid w:val="00D1690D"/>
    <w:rsid w:val="00D16E22"/>
    <w:rsid w:val="00D16EEC"/>
    <w:rsid w:val="00D16F9C"/>
    <w:rsid w:val="00D1713B"/>
    <w:rsid w:val="00D172C8"/>
    <w:rsid w:val="00D17521"/>
    <w:rsid w:val="00D1779A"/>
    <w:rsid w:val="00D17C5D"/>
    <w:rsid w:val="00D17C7C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5EF"/>
    <w:rsid w:val="00D25858"/>
    <w:rsid w:val="00D258F2"/>
    <w:rsid w:val="00D25A2A"/>
    <w:rsid w:val="00D25BFF"/>
    <w:rsid w:val="00D25C2E"/>
    <w:rsid w:val="00D25FF2"/>
    <w:rsid w:val="00D26246"/>
    <w:rsid w:val="00D26529"/>
    <w:rsid w:val="00D2668E"/>
    <w:rsid w:val="00D266A9"/>
    <w:rsid w:val="00D267BA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6DD"/>
    <w:rsid w:val="00D31875"/>
    <w:rsid w:val="00D319FC"/>
    <w:rsid w:val="00D31C91"/>
    <w:rsid w:val="00D320A0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BD9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4F2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6C7"/>
    <w:rsid w:val="00D37D0C"/>
    <w:rsid w:val="00D37D97"/>
    <w:rsid w:val="00D37E02"/>
    <w:rsid w:val="00D400F3"/>
    <w:rsid w:val="00D4082F"/>
    <w:rsid w:val="00D40C31"/>
    <w:rsid w:val="00D40C58"/>
    <w:rsid w:val="00D40CA7"/>
    <w:rsid w:val="00D40D3C"/>
    <w:rsid w:val="00D40DEC"/>
    <w:rsid w:val="00D40E25"/>
    <w:rsid w:val="00D4135A"/>
    <w:rsid w:val="00D41902"/>
    <w:rsid w:val="00D41943"/>
    <w:rsid w:val="00D41C7E"/>
    <w:rsid w:val="00D421ED"/>
    <w:rsid w:val="00D42276"/>
    <w:rsid w:val="00D424B6"/>
    <w:rsid w:val="00D4276E"/>
    <w:rsid w:val="00D42C51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40BC"/>
    <w:rsid w:val="00D44363"/>
    <w:rsid w:val="00D443D3"/>
    <w:rsid w:val="00D445EA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A8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3A90"/>
    <w:rsid w:val="00D53CD4"/>
    <w:rsid w:val="00D53D97"/>
    <w:rsid w:val="00D547A7"/>
    <w:rsid w:val="00D54BBF"/>
    <w:rsid w:val="00D5502A"/>
    <w:rsid w:val="00D551D7"/>
    <w:rsid w:val="00D55568"/>
    <w:rsid w:val="00D55989"/>
    <w:rsid w:val="00D55C50"/>
    <w:rsid w:val="00D55DE7"/>
    <w:rsid w:val="00D55E38"/>
    <w:rsid w:val="00D5610B"/>
    <w:rsid w:val="00D5616F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672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7AB"/>
    <w:rsid w:val="00D618F8"/>
    <w:rsid w:val="00D61E6B"/>
    <w:rsid w:val="00D62572"/>
    <w:rsid w:val="00D625CE"/>
    <w:rsid w:val="00D6270E"/>
    <w:rsid w:val="00D627B5"/>
    <w:rsid w:val="00D6298B"/>
    <w:rsid w:val="00D62AD5"/>
    <w:rsid w:val="00D62CED"/>
    <w:rsid w:val="00D62D26"/>
    <w:rsid w:val="00D62F13"/>
    <w:rsid w:val="00D63108"/>
    <w:rsid w:val="00D63279"/>
    <w:rsid w:val="00D63A84"/>
    <w:rsid w:val="00D63E40"/>
    <w:rsid w:val="00D6402E"/>
    <w:rsid w:val="00D640C8"/>
    <w:rsid w:val="00D64286"/>
    <w:rsid w:val="00D642D8"/>
    <w:rsid w:val="00D644BB"/>
    <w:rsid w:val="00D64C31"/>
    <w:rsid w:val="00D64C64"/>
    <w:rsid w:val="00D64D95"/>
    <w:rsid w:val="00D64F93"/>
    <w:rsid w:val="00D64FA0"/>
    <w:rsid w:val="00D65078"/>
    <w:rsid w:val="00D65141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26A"/>
    <w:rsid w:val="00D70789"/>
    <w:rsid w:val="00D70D07"/>
    <w:rsid w:val="00D70D76"/>
    <w:rsid w:val="00D7120D"/>
    <w:rsid w:val="00D7146B"/>
    <w:rsid w:val="00D71504"/>
    <w:rsid w:val="00D715CE"/>
    <w:rsid w:val="00D718F4"/>
    <w:rsid w:val="00D72177"/>
    <w:rsid w:val="00D7272B"/>
    <w:rsid w:val="00D72B61"/>
    <w:rsid w:val="00D72BC5"/>
    <w:rsid w:val="00D72D46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83F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530"/>
    <w:rsid w:val="00D7761D"/>
    <w:rsid w:val="00D77AB4"/>
    <w:rsid w:val="00D77C35"/>
    <w:rsid w:val="00D77CCD"/>
    <w:rsid w:val="00D77DE8"/>
    <w:rsid w:val="00D77E75"/>
    <w:rsid w:val="00D77F96"/>
    <w:rsid w:val="00D77FBC"/>
    <w:rsid w:val="00D80057"/>
    <w:rsid w:val="00D800C8"/>
    <w:rsid w:val="00D801C0"/>
    <w:rsid w:val="00D8024A"/>
    <w:rsid w:val="00D80335"/>
    <w:rsid w:val="00D8036C"/>
    <w:rsid w:val="00D804FC"/>
    <w:rsid w:val="00D80677"/>
    <w:rsid w:val="00D808A9"/>
    <w:rsid w:val="00D808E4"/>
    <w:rsid w:val="00D80B44"/>
    <w:rsid w:val="00D80C4D"/>
    <w:rsid w:val="00D80C66"/>
    <w:rsid w:val="00D80DF8"/>
    <w:rsid w:val="00D813EC"/>
    <w:rsid w:val="00D81873"/>
    <w:rsid w:val="00D81979"/>
    <w:rsid w:val="00D81A37"/>
    <w:rsid w:val="00D81BF3"/>
    <w:rsid w:val="00D8210E"/>
    <w:rsid w:val="00D8216C"/>
    <w:rsid w:val="00D82273"/>
    <w:rsid w:val="00D8240A"/>
    <w:rsid w:val="00D8266F"/>
    <w:rsid w:val="00D826F3"/>
    <w:rsid w:val="00D82722"/>
    <w:rsid w:val="00D82A3E"/>
    <w:rsid w:val="00D82B59"/>
    <w:rsid w:val="00D82EBF"/>
    <w:rsid w:val="00D82F1C"/>
    <w:rsid w:val="00D82F37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A43"/>
    <w:rsid w:val="00D85E70"/>
    <w:rsid w:val="00D85F63"/>
    <w:rsid w:val="00D861CC"/>
    <w:rsid w:val="00D86225"/>
    <w:rsid w:val="00D8631F"/>
    <w:rsid w:val="00D86639"/>
    <w:rsid w:val="00D869BC"/>
    <w:rsid w:val="00D869C1"/>
    <w:rsid w:val="00D86A70"/>
    <w:rsid w:val="00D86A84"/>
    <w:rsid w:val="00D86B49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759"/>
    <w:rsid w:val="00D878EF"/>
    <w:rsid w:val="00D879E3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368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3FE8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676"/>
    <w:rsid w:val="00DB27CB"/>
    <w:rsid w:val="00DB2AB2"/>
    <w:rsid w:val="00DB2B33"/>
    <w:rsid w:val="00DB312D"/>
    <w:rsid w:val="00DB3609"/>
    <w:rsid w:val="00DB3D18"/>
    <w:rsid w:val="00DB3E92"/>
    <w:rsid w:val="00DB3FAB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94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0FE"/>
    <w:rsid w:val="00DB6170"/>
    <w:rsid w:val="00DB61E4"/>
    <w:rsid w:val="00DB6297"/>
    <w:rsid w:val="00DB62F9"/>
    <w:rsid w:val="00DB63CE"/>
    <w:rsid w:val="00DB6A33"/>
    <w:rsid w:val="00DB706B"/>
    <w:rsid w:val="00DB725A"/>
    <w:rsid w:val="00DB7283"/>
    <w:rsid w:val="00DB77F2"/>
    <w:rsid w:val="00DC02D4"/>
    <w:rsid w:val="00DC02F4"/>
    <w:rsid w:val="00DC0435"/>
    <w:rsid w:val="00DC046D"/>
    <w:rsid w:val="00DC071B"/>
    <w:rsid w:val="00DC0A11"/>
    <w:rsid w:val="00DC0A29"/>
    <w:rsid w:val="00DC0F43"/>
    <w:rsid w:val="00DC117F"/>
    <w:rsid w:val="00DC1835"/>
    <w:rsid w:val="00DC1E40"/>
    <w:rsid w:val="00DC2053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3F38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20"/>
    <w:rsid w:val="00DC59A3"/>
    <w:rsid w:val="00DC5D0A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2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AC1"/>
    <w:rsid w:val="00DD4BA5"/>
    <w:rsid w:val="00DD4F69"/>
    <w:rsid w:val="00DD5176"/>
    <w:rsid w:val="00DD52E8"/>
    <w:rsid w:val="00DD5369"/>
    <w:rsid w:val="00DD543B"/>
    <w:rsid w:val="00DD54F5"/>
    <w:rsid w:val="00DD590C"/>
    <w:rsid w:val="00DD5928"/>
    <w:rsid w:val="00DD59A4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06"/>
    <w:rsid w:val="00DD6A56"/>
    <w:rsid w:val="00DD6DF8"/>
    <w:rsid w:val="00DD6E13"/>
    <w:rsid w:val="00DD7646"/>
    <w:rsid w:val="00DD7678"/>
    <w:rsid w:val="00DD77C2"/>
    <w:rsid w:val="00DD77D8"/>
    <w:rsid w:val="00DD7CBD"/>
    <w:rsid w:val="00DE03E2"/>
    <w:rsid w:val="00DE05AD"/>
    <w:rsid w:val="00DE07B7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798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398"/>
    <w:rsid w:val="00DE6447"/>
    <w:rsid w:val="00DE6509"/>
    <w:rsid w:val="00DE6732"/>
    <w:rsid w:val="00DE6806"/>
    <w:rsid w:val="00DE6CF4"/>
    <w:rsid w:val="00DE7015"/>
    <w:rsid w:val="00DE7938"/>
    <w:rsid w:val="00DE7AE6"/>
    <w:rsid w:val="00DE7B47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6E"/>
    <w:rsid w:val="00DF0E8C"/>
    <w:rsid w:val="00DF0F75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D2"/>
    <w:rsid w:val="00DF3FDD"/>
    <w:rsid w:val="00DF4313"/>
    <w:rsid w:val="00DF460E"/>
    <w:rsid w:val="00DF4AD7"/>
    <w:rsid w:val="00DF5339"/>
    <w:rsid w:val="00DF53EC"/>
    <w:rsid w:val="00DF55ED"/>
    <w:rsid w:val="00DF579D"/>
    <w:rsid w:val="00DF57E8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AAA"/>
    <w:rsid w:val="00DF6C4F"/>
    <w:rsid w:val="00DF6CB5"/>
    <w:rsid w:val="00DF6E00"/>
    <w:rsid w:val="00DF70F2"/>
    <w:rsid w:val="00DF7546"/>
    <w:rsid w:val="00DF7969"/>
    <w:rsid w:val="00DF7FC1"/>
    <w:rsid w:val="00E000B7"/>
    <w:rsid w:val="00E0024D"/>
    <w:rsid w:val="00E0038B"/>
    <w:rsid w:val="00E00400"/>
    <w:rsid w:val="00E008CA"/>
    <w:rsid w:val="00E00B9F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B4A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531"/>
    <w:rsid w:val="00E058E8"/>
    <w:rsid w:val="00E05C1E"/>
    <w:rsid w:val="00E05F36"/>
    <w:rsid w:val="00E05FEA"/>
    <w:rsid w:val="00E06423"/>
    <w:rsid w:val="00E065D3"/>
    <w:rsid w:val="00E069B0"/>
    <w:rsid w:val="00E06A84"/>
    <w:rsid w:val="00E06B76"/>
    <w:rsid w:val="00E06C18"/>
    <w:rsid w:val="00E06EAB"/>
    <w:rsid w:val="00E06F7F"/>
    <w:rsid w:val="00E07298"/>
    <w:rsid w:val="00E07933"/>
    <w:rsid w:val="00E0799E"/>
    <w:rsid w:val="00E07BC5"/>
    <w:rsid w:val="00E07BD7"/>
    <w:rsid w:val="00E07CB1"/>
    <w:rsid w:val="00E07D90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16"/>
    <w:rsid w:val="00E1338B"/>
    <w:rsid w:val="00E134C8"/>
    <w:rsid w:val="00E134F4"/>
    <w:rsid w:val="00E13613"/>
    <w:rsid w:val="00E13666"/>
    <w:rsid w:val="00E13992"/>
    <w:rsid w:val="00E1419A"/>
    <w:rsid w:val="00E14585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AC1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ACD"/>
    <w:rsid w:val="00E33B51"/>
    <w:rsid w:val="00E3429E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86F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7B"/>
    <w:rsid w:val="00E379E8"/>
    <w:rsid w:val="00E379FD"/>
    <w:rsid w:val="00E37E63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8B5"/>
    <w:rsid w:val="00E41AC6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B"/>
    <w:rsid w:val="00E51E51"/>
    <w:rsid w:val="00E51F76"/>
    <w:rsid w:val="00E52212"/>
    <w:rsid w:val="00E52237"/>
    <w:rsid w:val="00E523D3"/>
    <w:rsid w:val="00E52598"/>
    <w:rsid w:val="00E525C6"/>
    <w:rsid w:val="00E5292F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6D5"/>
    <w:rsid w:val="00E54703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23A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318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1B64"/>
    <w:rsid w:val="00E61FBC"/>
    <w:rsid w:val="00E6208E"/>
    <w:rsid w:val="00E621FD"/>
    <w:rsid w:val="00E62543"/>
    <w:rsid w:val="00E628A0"/>
    <w:rsid w:val="00E62929"/>
    <w:rsid w:val="00E62C02"/>
    <w:rsid w:val="00E62C13"/>
    <w:rsid w:val="00E62F37"/>
    <w:rsid w:val="00E630EB"/>
    <w:rsid w:val="00E634DD"/>
    <w:rsid w:val="00E63A26"/>
    <w:rsid w:val="00E63A7E"/>
    <w:rsid w:val="00E63BF3"/>
    <w:rsid w:val="00E63CF2"/>
    <w:rsid w:val="00E63E93"/>
    <w:rsid w:val="00E64158"/>
    <w:rsid w:val="00E642AE"/>
    <w:rsid w:val="00E643BF"/>
    <w:rsid w:val="00E64527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8A7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260"/>
    <w:rsid w:val="00E70345"/>
    <w:rsid w:val="00E7034E"/>
    <w:rsid w:val="00E703E1"/>
    <w:rsid w:val="00E704F0"/>
    <w:rsid w:val="00E706A2"/>
    <w:rsid w:val="00E706C1"/>
    <w:rsid w:val="00E707E3"/>
    <w:rsid w:val="00E7085D"/>
    <w:rsid w:val="00E70963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2FA9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71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6E0"/>
    <w:rsid w:val="00E777DC"/>
    <w:rsid w:val="00E77ABE"/>
    <w:rsid w:val="00E77D0E"/>
    <w:rsid w:val="00E77F15"/>
    <w:rsid w:val="00E80065"/>
    <w:rsid w:val="00E801E4"/>
    <w:rsid w:val="00E803DC"/>
    <w:rsid w:val="00E804F0"/>
    <w:rsid w:val="00E807D3"/>
    <w:rsid w:val="00E80953"/>
    <w:rsid w:val="00E80D03"/>
    <w:rsid w:val="00E80F8C"/>
    <w:rsid w:val="00E81218"/>
    <w:rsid w:val="00E818E6"/>
    <w:rsid w:val="00E81918"/>
    <w:rsid w:val="00E81A26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499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2BD"/>
    <w:rsid w:val="00E91324"/>
    <w:rsid w:val="00E91565"/>
    <w:rsid w:val="00E91C8C"/>
    <w:rsid w:val="00E9208E"/>
    <w:rsid w:val="00E9223E"/>
    <w:rsid w:val="00E92512"/>
    <w:rsid w:val="00E92552"/>
    <w:rsid w:val="00E929B0"/>
    <w:rsid w:val="00E92A2F"/>
    <w:rsid w:val="00E92B34"/>
    <w:rsid w:val="00E93099"/>
    <w:rsid w:val="00E93223"/>
    <w:rsid w:val="00E932BC"/>
    <w:rsid w:val="00E93331"/>
    <w:rsid w:val="00E934CD"/>
    <w:rsid w:val="00E93544"/>
    <w:rsid w:val="00E935C7"/>
    <w:rsid w:val="00E939C3"/>
    <w:rsid w:val="00E93B4D"/>
    <w:rsid w:val="00E9412F"/>
    <w:rsid w:val="00E94219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45B"/>
    <w:rsid w:val="00E96D50"/>
    <w:rsid w:val="00E96EE3"/>
    <w:rsid w:val="00E96F4E"/>
    <w:rsid w:val="00E96F6B"/>
    <w:rsid w:val="00E974F1"/>
    <w:rsid w:val="00E97588"/>
    <w:rsid w:val="00E97710"/>
    <w:rsid w:val="00E977E4"/>
    <w:rsid w:val="00E97950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1B2"/>
    <w:rsid w:val="00EA22A5"/>
    <w:rsid w:val="00EA251A"/>
    <w:rsid w:val="00EA25CE"/>
    <w:rsid w:val="00EA33B1"/>
    <w:rsid w:val="00EA33CC"/>
    <w:rsid w:val="00EA34F5"/>
    <w:rsid w:val="00EA3680"/>
    <w:rsid w:val="00EA4121"/>
    <w:rsid w:val="00EA4126"/>
    <w:rsid w:val="00EA4161"/>
    <w:rsid w:val="00EA4438"/>
    <w:rsid w:val="00EA46E3"/>
    <w:rsid w:val="00EA49B6"/>
    <w:rsid w:val="00EA4B1C"/>
    <w:rsid w:val="00EA4B9F"/>
    <w:rsid w:val="00EA5868"/>
    <w:rsid w:val="00EA588D"/>
    <w:rsid w:val="00EA59DB"/>
    <w:rsid w:val="00EA5D20"/>
    <w:rsid w:val="00EA5D2B"/>
    <w:rsid w:val="00EA5D8A"/>
    <w:rsid w:val="00EA6291"/>
    <w:rsid w:val="00EA641F"/>
    <w:rsid w:val="00EA6957"/>
    <w:rsid w:val="00EA6C67"/>
    <w:rsid w:val="00EA6D1B"/>
    <w:rsid w:val="00EA6E83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407"/>
    <w:rsid w:val="00EB0729"/>
    <w:rsid w:val="00EB07F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B94"/>
    <w:rsid w:val="00EC1C68"/>
    <w:rsid w:val="00EC21EC"/>
    <w:rsid w:val="00EC2785"/>
    <w:rsid w:val="00EC2B6D"/>
    <w:rsid w:val="00EC2C42"/>
    <w:rsid w:val="00EC2CAC"/>
    <w:rsid w:val="00EC33F1"/>
    <w:rsid w:val="00EC3490"/>
    <w:rsid w:val="00EC34E2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C0"/>
    <w:rsid w:val="00EC4FE4"/>
    <w:rsid w:val="00EC5293"/>
    <w:rsid w:val="00EC5679"/>
    <w:rsid w:val="00EC56A9"/>
    <w:rsid w:val="00EC59D6"/>
    <w:rsid w:val="00EC5A2F"/>
    <w:rsid w:val="00EC5CD5"/>
    <w:rsid w:val="00EC5CD7"/>
    <w:rsid w:val="00EC5D1A"/>
    <w:rsid w:val="00EC64AA"/>
    <w:rsid w:val="00EC675B"/>
    <w:rsid w:val="00EC678E"/>
    <w:rsid w:val="00EC67FF"/>
    <w:rsid w:val="00EC6894"/>
    <w:rsid w:val="00EC6936"/>
    <w:rsid w:val="00EC6D85"/>
    <w:rsid w:val="00EC7ABA"/>
    <w:rsid w:val="00ED0276"/>
    <w:rsid w:val="00ED04D3"/>
    <w:rsid w:val="00ED07D9"/>
    <w:rsid w:val="00ED07EF"/>
    <w:rsid w:val="00ED0847"/>
    <w:rsid w:val="00ED0A2B"/>
    <w:rsid w:val="00ED0A4E"/>
    <w:rsid w:val="00ED131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666"/>
    <w:rsid w:val="00ED29F6"/>
    <w:rsid w:val="00ED2BAD"/>
    <w:rsid w:val="00ED2C2C"/>
    <w:rsid w:val="00ED2E4E"/>
    <w:rsid w:val="00ED31D4"/>
    <w:rsid w:val="00ED35E3"/>
    <w:rsid w:val="00ED3C6E"/>
    <w:rsid w:val="00ED41AC"/>
    <w:rsid w:val="00ED4266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9F"/>
    <w:rsid w:val="00ED66A8"/>
    <w:rsid w:val="00ED68DE"/>
    <w:rsid w:val="00ED692D"/>
    <w:rsid w:val="00ED6A16"/>
    <w:rsid w:val="00ED6B80"/>
    <w:rsid w:val="00ED6C2F"/>
    <w:rsid w:val="00ED6E5E"/>
    <w:rsid w:val="00ED6ED8"/>
    <w:rsid w:val="00ED6F34"/>
    <w:rsid w:val="00ED6F68"/>
    <w:rsid w:val="00ED6FA6"/>
    <w:rsid w:val="00ED6FDF"/>
    <w:rsid w:val="00ED714D"/>
    <w:rsid w:val="00ED74F9"/>
    <w:rsid w:val="00ED7814"/>
    <w:rsid w:val="00ED7A54"/>
    <w:rsid w:val="00ED7A7B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6AA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6F"/>
    <w:rsid w:val="00EE30E3"/>
    <w:rsid w:val="00EE3518"/>
    <w:rsid w:val="00EE35AB"/>
    <w:rsid w:val="00EE3E9D"/>
    <w:rsid w:val="00EE413C"/>
    <w:rsid w:val="00EE434C"/>
    <w:rsid w:val="00EE43BE"/>
    <w:rsid w:val="00EE489E"/>
    <w:rsid w:val="00EE4ACC"/>
    <w:rsid w:val="00EE50D4"/>
    <w:rsid w:val="00EE50EB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D30"/>
    <w:rsid w:val="00EE6E58"/>
    <w:rsid w:val="00EE73BA"/>
    <w:rsid w:val="00EE77D1"/>
    <w:rsid w:val="00EE7844"/>
    <w:rsid w:val="00EE78C8"/>
    <w:rsid w:val="00EE7D5F"/>
    <w:rsid w:val="00EE7E43"/>
    <w:rsid w:val="00EE7E8B"/>
    <w:rsid w:val="00EF00D2"/>
    <w:rsid w:val="00EF010B"/>
    <w:rsid w:val="00EF02E9"/>
    <w:rsid w:val="00EF043A"/>
    <w:rsid w:val="00EF05C9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314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8FC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4F44"/>
    <w:rsid w:val="00EF5622"/>
    <w:rsid w:val="00EF5D4F"/>
    <w:rsid w:val="00EF5E2E"/>
    <w:rsid w:val="00EF610B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3A0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34C"/>
    <w:rsid w:val="00F015F7"/>
    <w:rsid w:val="00F0208B"/>
    <w:rsid w:val="00F020A0"/>
    <w:rsid w:val="00F02126"/>
    <w:rsid w:val="00F0226D"/>
    <w:rsid w:val="00F02579"/>
    <w:rsid w:val="00F026E7"/>
    <w:rsid w:val="00F0279A"/>
    <w:rsid w:val="00F028A7"/>
    <w:rsid w:val="00F0293D"/>
    <w:rsid w:val="00F03152"/>
    <w:rsid w:val="00F035A9"/>
    <w:rsid w:val="00F03F7D"/>
    <w:rsid w:val="00F0428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610B"/>
    <w:rsid w:val="00F06264"/>
    <w:rsid w:val="00F065D0"/>
    <w:rsid w:val="00F0673F"/>
    <w:rsid w:val="00F067D8"/>
    <w:rsid w:val="00F067E2"/>
    <w:rsid w:val="00F0687F"/>
    <w:rsid w:val="00F06B3B"/>
    <w:rsid w:val="00F06B95"/>
    <w:rsid w:val="00F06C1A"/>
    <w:rsid w:val="00F0751D"/>
    <w:rsid w:val="00F075FE"/>
    <w:rsid w:val="00F076A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19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4FA0"/>
    <w:rsid w:val="00F15291"/>
    <w:rsid w:val="00F1531B"/>
    <w:rsid w:val="00F157A9"/>
    <w:rsid w:val="00F15941"/>
    <w:rsid w:val="00F159E8"/>
    <w:rsid w:val="00F15A16"/>
    <w:rsid w:val="00F15A8D"/>
    <w:rsid w:val="00F15B27"/>
    <w:rsid w:val="00F15C25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373"/>
    <w:rsid w:val="00F213F5"/>
    <w:rsid w:val="00F2146D"/>
    <w:rsid w:val="00F2165C"/>
    <w:rsid w:val="00F21F33"/>
    <w:rsid w:val="00F21F46"/>
    <w:rsid w:val="00F220C4"/>
    <w:rsid w:val="00F22105"/>
    <w:rsid w:val="00F2247A"/>
    <w:rsid w:val="00F224CC"/>
    <w:rsid w:val="00F2291A"/>
    <w:rsid w:val="00F22B1F"/>
    <w:rsid w:val="00F22E43"/>
    <w:rsid w:val="00F23012"/>
    <w:rsid w:val="00F2310E"/>
    <w:rsid w:val="00F23386"/>
    <w:rsid w:val="00F2392E"/>
    <w:rsid w:val="00F23A89"/>
    <w:rsid w:val="00F23CA9"/>
    <w:rsid w:val="00F23CB2"/>
    <w:rsid w:val="00F23CD1"/>
    <w:rsid w:val="00F23D64"/>
    <w:rsid w:val="00F23ED8"/>
    <w:rsid w:val="00F23F78"/>
    <w:rsid w:val="00F24286"/>
    <w:rsid w:val="00F243DB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73E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286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A70"/>
    <w:rsid w:val="00F35F88"/>
    <w:rsid w:val="00F36052"/>
    <w:rsid w:val="00F361F5"/>
    <w:rsid w:val="00F362CB"/>
    <w:rsid w:val="00F367D9"/>
    <w:rsid w:val="00F3710B"/>
    <w:rsid w:val="00F37133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7D7"/>
    <w:rsid w:val="00F41A62"/>
    <w:rsid w:val="00F41B8F"/>
    <w:rsid w:val="00F41CC2"/>
    <w:rsid w:val="00F42157"/>
    <w:rsid w:val="00F4215D"/>
    <w:rsid w:val="00F42213"/>
    <w:rsid w:val="00F42358"/>
    <w:rsid w:val="00F4292B"/>
    <w:rsid w:val="00F42A49"/>
    <w:rsid w:val="00F42B2A"/>
    <w:rsid w:val="00F42BAE"/>
    <w:rsid w:val="00F42E4A"/>
    <w:rsid w:val="00F42EEC"/>
    <w:rsid w:val="00F431FA"/>
    <w:rsid w:val="00F43319"/>
    <w:rsid w:val="00F43AF2"/>
    <w:rsid w:val="00F43DCF"/>
    <w:rsid w:val="00F44F09"/>
    <w:rsid w:val="00F44F49"/>
    <w:rsid w:val="00F44FBF"/>
    <w:rsid w:val="00F44FFC"/>
    <w:rsid w:val="00F4504A"/>
    <w:rsid w:val="00F45809"/>
    <w:rsid w:val="00F45A28"/>
    <w:rsid w:val="00F45D70"/>
    <w:rsid w:val="00F461B2"/>
    <w:rsid w:val="00F462FD"/>
    <w:rsid w:val="00F464FA"/>
    <w:rsid w:val="00F46657"/>
    <w:rsid w:val="00F46743"/>
    <w:rsid w:val="00F46840"/>
    <w:rsid w:val="00F468B8"/>
    <w:rsid w:val="00F46D8C"/>
    <w:rsid w:val="00F47106"/>
    <w:rsid w:val="00F472A3"/>
    <w:rsid w:val="00F47618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BB6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5E"/>
    <w:rsid w:val="00F53E83"/>
    <w:rsid w:val="00F54153"/>
    <w:rsid w:val="00F5422C"/>
    <w:rsid w:val="00F54391"/>
    <w:rsid w:val="00F5451A"/>
    <w:rsid w:val="00F546D5"/>
    <w:rsid w:val="00F5532A"/>
    <w:rsid w:val="00F553CA"/>
    <w:rsid w:val="00F555B0"/>
    <w:rsid w:val="00F5582B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339"/>
    <w:rsid w:val="00F56929"/>
    <w:rsid w:val="00F56F5E"/>
    <w:rsid w:val="00F57217"/>
    <w:rsid w:val="00F57485"/>
    <w:rsid w:val="00F57638"/>
    <w:rsid w:val="00F57816"/>
    <w:rsid w:val="00F57893"/>
    <w:rsid w:val="00F57D8B"/>
    <w:rsid w:val="00F60394"/>
    <w:rsid w:val="00F603C4"/>
    <w:rsid w:val="00F6056B"/>
    <w:rsid w:val="00F60876"/>
    <w:rsid w:val="00F60DFC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BC7"/>
    <w:rsid w:val="00F62C06"/>
    <w:rsid w:val="00F62ED6"/>
    <w:rsid w:val="00F630DA"/>
    <w:rsid w:val="00F634FA"/>
    <w:rsid w:val="00F63C76"/>
    <w:rsid w:val="00F63DB1"/>
    <w:rsid w:val="00F64099"/>
    <w:rsid w:val="00F6424E"/>
    <w:rsid w:val="00F647B3"/>
    <w:rsid w:val="00F649A2"/>
    <w:rsid w:val="00F64A78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7CA"/>
    <w:rsid w:val="00F73904"/>
    <w:rsid w:val="00F73AFC"/>
    <w:rsid w:val="00F73CC4"/>
    <w:rsid w:val="00F73D9A"/>
    <w:rsid w:val="00F73F3D"/>
    <w:rsid w:val="00F74213"/>
    <w:rsid w:val="00F74764"/>
    <w:rsid w:val="00F74B15"/>
    <w:rsid w:val="00F74B1E"/>
    <w:rsid w:val="00F74C7F"/>
    <w:rsid w:val="00F74D16"/>
    <w:rsid w:val="00F752C2"/>
    <w:rsid w:val="00F756D2"/>
    <w:rsid w:val="00F75887"/>
    <w:rsid w:val="00F75CCE"/>
    <w:rsid w:val="00F75DFD"/>
    <w:rsid w:val="00F76092"/>
    <w:rsid w:val="00F760CC"/>
    <w:rsid w:val="00F7622F"/>
    <w:rsid w:val="00F76563"/>
    <w:rsid w:val="00F7656F"/>
    <w:rsid w:val="00F76820"/>
    <w:rsid w:val="00F769F4"/>
    <w:rsid w:val="00F76B83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4F13"/>
    <w:rsid w:val="00F85438"/>
    <w:rsid w:val="00F85863"/>
    <w:rsid w:val="00F8586B"/>
    <w:rsid w:val="00F85A35"/>
    <w:rsid w:val="00F85CE4"/>
    <w:rsid w:val="00F85EE1"/>
    <w:rsid w:val="00F8694D"/>
    <w:rsid w:val="00F86EF0"/>
    <w:rsid w:val="00F8709E"/>
    <w:rsid w:val="00F8757D"/>
    <w:rsid w:val="00F87828"/>
    <w:rsid w:val="00F87870"/>
    <w:rsid w:val="00F87984"/>
    <w:rsid w:val="00F87DEF"/>
    <w:rsid w:val="00F87EBC"/>
    <w:rsid w:val="00F90024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246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A70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D38"/>
    <w:rsid w:val="00F96FB0"/>
    <w:rsid w:val="00F9713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536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2EC5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73A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195"/>
    <w:rsid w:val="00FA728A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3B6"/>
    <w:rsid w:val="00FB158A"/>
    <w:rsid w:val="00FB15B7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31E"/>
    <w:rsid w:val="00FB4429"/>
    <w:rsid w:val="00FB46AA"/>
    <w:rsid w:val="00FB49A4"/>
    <w:rsid w:val="00FB4ACA"/>
    <w:rsid w:val="00FB4BD7"/>
    <w:rsid w:val="00FB4C0E"/>
    <w:rsid w:val="00FB4CAB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5E14"/>
    <w:rsid w:val="00FB618C"/>
    <w:rsid w:val="00FB658D"/>
    <w:rsid w:val="00FB6613"/>
    <w:rsid w:val="00FB6820"/>
    <w:rsid w:val="00FB68C3"/>
    <w:rsid w:val="00FB6FDB"/>
    <w:rsid w:val="00FB710F"/>
    <w:rsid w:val="00FB7227"/>
    <w:rsid w:val="00FB7333"/>
    <w:rsid w:val="00FB77D8"/>
    <w:rsid w:val="00FB781A"/>
    <w:rsid w:val="00FB799A"/>
    <w:rsid w:val="00FC0344"/>
    <w:rsid w:val="00FC03D9"/>
    <w:rsid w:val="00FC0516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1E24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5C5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C7F4E"/>
    <w:rsid w:val="00FD0226"/>
    <w:rsid w:val="00FD0663"/>
    <w:rsid w:val="00FD06BE"/>
    <w:rsid w:val="00FD0738"/>
    <w:rsid w:val="00FD0AA3"/>
    <w:rsid w:val="00FD0B39"/>
    <w:rsid w:val="00FD0CBA"/>
    <w:rsid w:val="00FD0E2A"/>
    <w:rsid w:val="00FD1334"/>
    <w:rsid w:val="00FD137E"/>
    <w:rsid w:val="00FD1422"/>
    <w:rsid w:val="00FD1439"/>
    <w:rsid w:val="00FD1C68"/>
    <w:rsid w:val="00FD1D22"/>
    <w:rsid w:val="00FD1E87"/>
    <w:rsid w:val="00FD1FAE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93E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941"/>
    <w:rsid w:val="00FD7C9C"/>
    <w:rsid w:val="00FD7DA1"/>
    <w:rsid w:val="00FE03D4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643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9B0"/>
    <w:rsid w:val="00FE6A40"/>
    <w:rsid w:val="00FE6ABE"/>
    <w:rsid w:val="00FE702B"/>
    <w:rsid w:val="00FE71CC"/>
    <w:rsid w:val="00FE76AA"/>
    <w:rsid w:val="00FE7726"/>
    <w:rsid w:val="00FE79BB"/>
    <w:rsid w:val="00FE7DA1"/>
    <w:rsid w:val="00FE7E12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E7F"/>
    <w:rsid w:val="00FF2230"/>
    <w:rsid w:val="00FF25FC"/>
    <w:rsid w:val="00FF2648"/>
    <w:rsid w:val="00FF28BF"/>
    <w:rsid w:val="00FF2A0C"/>
    <w:rsid w:val="00FF2C66"/>
    <w:rsid w:val="00FF2CEE"/>
    <w:rsid w:val="00FF2E8C"/>
    <w:rsid w:val="00FF2F0F"/>
    <w:rsid w:val="00FF30A5"/>
    <w:rsid w:val="00FF3615"/>
    <w:rsid w:val="00FF39FD"/>
    <w:rsid w:val="00FF3A9E"/>
    <w:rsid w:val="00FF3AE2"/>
    <w:rsid w:val="00FF3C8F"/>
    <w:rsid w:val="00FF3D00"/>
    <w:rsid w:val="00FF4098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369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185"/>
    <w:rsid w:val="00FF72EF"/>
    <w:rsid w:val="00FF7366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62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FF780D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41AC"/>
    <w:rPr>
      <w:rFonts w:ascii="Arial" w:hAnsi="Arial" w:cs="Times New Roman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2AA3"/>
    <w:rPr>
      <w:rFonts w:cs="EucrosiaUPC"/>
      <w:sz w:val="30"/>
      <w:szCs w:val="30"/>
    </w:rPr>
  </w:style>
  <w:style w:type="character" w:customStyle="1" w:styleId="ui-provider">
    <w:name w:val="ui-provider"/>
    <w:basedOn w:val="DefaultParagraphFont"/>
    <w:rsid w:val="00BD4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8E1B-0AC3-4D1F-824A-0D3ABFAE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</TotalTime>
  <Pages>55</Pages>
  <Words>10502</Words>
  <Characters>59864</Characters>
  <Application>Microsoft Office Word</Application>
  <DocSecurity>0</DocSecurity>
  <Lines>498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Tanakorn, Phonpanom</cp:lastModifiedBy>
  <cp:revision>5</cp:revision>
  <cp:lastPrinted>2024-02-21T14:50:00Z</cp:lastPrinted>
  <dcterms:created xsi:type="dcterms:W3CDTF">2024-02-22T10:11:00Z</dcterms:created>
  <dcterms:modified xsi:type="dcterms:W3CDTF">2024-02-23T09:01:00Z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