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6705"/>
      </w:tblGrid>
      <w:tr w:rsidR="00726B9B" w:rsidRPr="00C52C41" w14:paraId="19FFE9D2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9C290E" w14:textId="222438E0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FBA8D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3104A377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A74810" w:rsidRPr="00C52C41" w14:paraId="33B92D6C" w14:textId="77777777" w:rsidTr="00D4084E"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ACF773F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41E9BE8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tcBorders>
              <w:top w:val="nil"/>
              <w:left w:val="nil"/>
              <w:bottom w:val="nil"/>
              <w:right w:val="nil"/>
            </w:tcBorders>
          </w:tcPr>
          <w:p w14:paraId="154FDC0A" w14:textId="77777777" w:rsidR="00A74810" w:rsidRPr="00C52C41" w:rsidRDefault="00A74810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26B9B" w:rsidRPr="00C52C41" w14:paraId="4F798654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26B521" w14:textId="1493659C" w:rsidR="00726B9B" w:rsidRPr="00C52C41" w:rsidRDefault="008B233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</w:tcPr>
          <w:p w14:paraId="11FF70BB" w14:textId="77777777" w:rsidR="00726B9B" w:rsidRPr="00C52C41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F948330" w14:textId="11D485D5" w:rsidR="00726B9B" w:rsidRPr="00F969A5" w:rsidRDefault="00726B9B" w:rsidP="00D4084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F969A5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  <w:r w:rsidR="008B233B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ระหว่างกาล</w:t>
            </w:r>
          </w:p>
        </w:tc>
      </w:tr>
      <w:tr w:rsidR="00BD265A" w:rsidRPr="00C52C41" w14:paraId="0EC9E87D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A65D8A3" w14:textId="4A8D970B" w:rsidR="00BD265A" w:rsidRPr="00C52C41" w:rsidRDefault="008B233B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2</w:t>
            </w:r>
          </w:p>
        </w:tc>
        <w:tc>
          <w:tcPr>
            <w:tcW w:w="270" w:type="dxa"/>
          </w:tcPr>
          <w:p w14:paraId="50349791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CA771EA" w14:textId="77777777" w:rsidR="00BD265A" w:rsidRPr="00C52C41" w:rsidRDefault="00BD265A" w:rsidP="00BD265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DC55FE" w:rsidRPr="00C52C41" w14:paraId="07DD3386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DBBDFD6" w14:textId="34E86121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3</w:t>
            </w:r>
          </w:p>
        </w:tc>
        <w:tc>
          <w:tcPr>
            <w:tcW w:w="270" w:type="dxa"/>
          </w:tcPr>
          <w:p w14:paraId="6B86F925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3410E991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</w:t>
            </w:r>
          </w:p>
        </w:tc>
      </w:tr>
      <w:tr w:rsidR="00DC55FE" w:rsidRPr="00C52C41" w14:paraId="4E5111F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C0E58F8" w14:textId="51E30A8D" w:rsidR="00DC55FE" w:rsidRPr="00C52C41" w:rsidRDefault="008B233B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5D781243" w14:textId="77777777" w:rsidR="00DC55FE" w:rsidRPr="00C52C41" w:rsidRDefault="00DC55FE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62616AF5" w14:textId="27F5C02A" w:rsidR="00DC55FE" w:rsidRPr="00C52C41" w:rsidRDefault="001B6DF7" w:rsidP="00DC55F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</w:t>
            </w:r>
            <w:r w:rsidR="00DC55FE"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และอุปกรณ์</w:t>
            </w:r>
          </w:p>
        </w:tc>
      </w:tr>
      <w:tr w:rsidR="0033736D" w:rsidRPr="00C52C41" w14:paraId="17E116D1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85C878" w14:textId="0E189BB7" w:rsidR="0033736D" w:rsidRPr="00C52C41" w:rsidRDefault="008B233B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7A688D64" w14:textId="77777777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8052174" w14:textId="6270AFF5" w:rsidR="0033736D" w:rsidRPr="00C52C41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C52C4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="00CC7866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3123E6" w:rsidRPr="00C52C41" w14:paraId="25047DDE" w14:textId="77777777" w:rsidTr="00D4084E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F8364B6" w14:textId="385D7C79" w:rsidR="003123E6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EBB7BC0" w14:textId="77777777" w:rsidR="003123E6" w:rsidRPr="00C52C41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0987423B" w14:textId="604DCB22" w:rsidR="003123E6" w:rsidRPr="00C52C41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33736D" w:rsidRPr="00C52C41" w14:paraId="50EE5207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6EC113" w14:textId="1DFF3960" w:rsidR="0033736D" w:rsidRPr="006B116C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</w:tcPr>
          <w:p w14:paraId="61F1BBE2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11C1BFF8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33736D" w:rsidRPr="00C52C41" w14:paraId="099F9F98" w14:textId="77777777" w:rsidTr="00BD265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CB3C93" w14:textId="7F62772D" w:rsidR="0033736D" w:rsidRPr="006B116C" w:rsidRDefault="003123E6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</w:tcPr>
          <w:p w14:paraId="17DF9C16" w14:textId="77777777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</w:tcPr>
          <w:p w14:paraId="7873B2CF" w14:textId="605578CC" w:rsidR="0033736D" w:rsidRPr="006B116C" w:rsidRDefault="0033736D" w:rsidP="0033736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B116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</w:tbl>
    <w:p w14:paraId="7C4C53C4" w14:textId="0D7B2F63" w:rsidR="003E0F1A" w:rsidRDefault="003E0F1A" w:rsidP="00784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34828D64" w14:textId="77777777" w:rsidR="00C85FF1" w:rsidRPr="000D2121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  <w:r w:rsidRPr="000D2121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F770594" w14:textId="77777777" w:rsidR="00C85FF1" w:rsidRPr="00254568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</w:rPr>
      </w:pPr>
    </w:p>
    <w:p w14:paraId="641DC6D8" w14:textId="5280CA49" w:rsidR="00C85FF1" w:rsidRPr="0026427C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/>
        <w:jc w:val="thaiDistribute"/>
        <w:rPr>
          <w:rFonts w:ascii="Angsana New" w:hAnsi="Angsana New"/>
          <w:sz w:val="30"/>
          <w:szCs w:val="30"/>
          <w:cs/>
        </w:rPr>
      </w:pPr>
      <w:r w:rsidRPr="008B0DF0">
        <w:rPr>
          <w:rFonts w:ascii="Angsana New" w:hAnsi="Angsana New"/>
          <w:sz w:val="30"/>
          <w:szCs w:val="30"/>
          <w:cs/>
        </w:rPr>
        <w:t>งบการเงินนี้ได้รับอนุมัติให้ออกงบการเงิน</w:t>
      </w:r>
      <w:r>
        <w:rPr>
          <w:rFonts w:ascii="Angsana New" w:hAnsi="Angsana New" w:hint="cs"/>
          <w:sz w:val="30"/>
          <w:szCs w:val="30"/>
          <w:cs/>
        </w:rPr>
        <w:t>จากคณะกรรมการ</w:t>
      </w:r>
      <w:r w:rsidRPr="00771E51">
        <w:rPr>
          <w:rFonts w:ascii="Angsana New" w:hAnsi="Angsana New"/>
          <w:sz w:val="30"/>
          <w:szCs w:val="30"/>
          <w:cs/>
        </w:rPr>
        <w:t>เมื่อวันที่</w:t>
      </w:r>
      <w:r w:rsidR="00BF1295">
        <w:rPr>
          <w:rFonts w:ascii="Angsana New" w:hAnsi="Angsana New"/>
          <w:sz w:val="30"/>
          <w:szCs w:val="30"/>
        </w:rPr>
        <w:t xml:space="preserve"> </w:t>
      </w:r>
      <w:r w:rsidR="008B233B">
        <w:rPr>
          <w:rFonts w:ascii="Angsana New" w:hAnsi="Angsana New" w:hint="cs"/>
          <w:sz w:val="30"/>
          <w:szCs w:val="30"/>
          <w:cs/>
        </w:rPr>
        <w:t>9</w:t>
      </w:r>
      <w:r w:rsidR="0051147C">
        <w:rPr>
          <w:rFonts w:ascii="Angsana New" w:hAnsi="Angsana New"/>
          <w:sz w:val="30"/>
          <w:szCs w:val="30"/>
        </w:rPr>
        <w:t xml:space="preserve"> </w:t>
      </w:r>
      <w:r w:rsidR="00B111EA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B111EA">
        <w:rPr>
          <w:rFonts w:ascii="Angsana New" w:hAnsi="Angsana New"/>
          <w:sz w:val="30"/>
          <w:szCs w:val="30"/>
        </w:rPr>
        <w:t>2567</w:t>
      </w:r>
    </w:p>
    <w:p w14:paraId="656242A1" w14:textId="77777777" w:rsidR="00C85FF1" w:rsidRPr="00303D39" w:rsidRDefault="00C85FF1" w:rsidP="00C85F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383563CD" w14:textId="313E9A28" w:rsidR="00C85FF1" w:rsidRPr="009B4EB3" w:rsidRDefault="00C85FF1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3E5BB7">
        <w:rPr>
          <w:rFonts w:ascii="Angsana New" w:hAnsi="Angsana New"/>
          <w:b/>
          <w:bCs/>
          <w:sz w:val="30"/>
          <w:szCs w:val="30"/>
        </w:rPr>
        <w:t>1</w:t>
      </w:r>
      <w:r w:rsidRPr="00B23C3A">
        <w:rPr>
          <w:rFonts w:ascii="Angsana New" w:hAnsi="Angsana New"/>
          <w:b/>
          <w:bCs/>
          <w:sz w:val="30"/>
          <w:szCs w:val="30"/>
        </w:rPr>
        <w:tab/>
      </w:r>
      <w:r w:rsidRPr="00B23C3A">
        <w:rPr>
          <w:rFonts w:ascii="Angsana New" w:hAnsi="Angsana New"/>
          <w:b/>
          <w:bCs/>
          <w:sz w:val="30"/>
          <w:szCs w:val="30"/>
          <w:cs/>
          <w:lang w:val="th-TH"/>
        </w:rPr>
        <w:t>เกณฑ์การจัดทำงบการเงิน</w:t>
      </w:r>
    </w:p>
    <w:p w14:paraId="49F2B4DB" w14:textId="77777777" w:rsidR="00C132DF" w:rsidRDefault="00C132DF" w:rsidP="00906C8B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</w:p>
    <w:p w14:paraId="1A7AC158" w14:textId="287DC29B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  <w:cs/>
        </w:rPr>
      </w:pPr>
      <w:r w:rsidRPr="00292299">
        <w:rPr>
          <w:rFonts w:ascii="Angsana New" w:hAnsi="Angsana New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ตามมาตรฐานการบัญชีฉบับที่ </w:t>
      </w:r>
      <w:r w:rsidRPr="00292299">
        <w:rPr>
          <w:rFonts w:ascii="Angsana New" w:hAnsi="Angsana New"/>
          <w:sz w:val="30"/>
          <w:szCs w:val="30"/>
        </w:rPr>
        <w:t>34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เรื่อง </w:t>
      </w:r>
      <w:r w:rsidRPr="00292299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292299">
        <w:rPr>
          <w:rFonts w:ascii="Angsana New" w:hAnsi="Angsana New"/>
          <w:sz w:val="30"/>
          <w:szCs w:val="30"/>
          <w:cs/>
        </w:rPr>
        <w:t xml:space="preserve"> 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ดังนั้นการอ่านงบการเงินระหว่างกาลนี้จึงควรอ่านควบคู่กับงบการเงินของบริษัทสำหรับ</w:t>
      </w:r>
      <w:r w:rsidR="000C45FC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 xml:space="preserve">ปีสิ้นสุดวันที่ </w:t>
      </w:r>
      <w:r w:rsidRPr="00292299">
        <w:rPr>
          <w:rFonts w:ascii="Angsana New" w:hAnsi="Angsana New"/>
          <w:sz w:val="30"/>
          <w:szCs w:val="30"/>
        </w:rPr>
        <w:t xml:space="preserve">31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</w:p>
    <w:p w14:paraId="725804CA" w14:textId="7777777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</w:p>
    <w:p w14:paraId="35BC9F96" w14:textId="37A9CED7" w:rsidR="008B233B" w:rsidRPr="00292299" w:rsidRDefault="008B233B" w:rsidP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292299">
        <w:rPr>
          <w:rFonts w:ascii="Angsana New" w:hAnsi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</w:t>
      </w:r>
      <w:r w:rsidRPr="00292299">
        <w:rPr>
          <w:rFonts w:ascii="Angsana New" w:hAnsi="Angsana New"/>
          <w:sz w:val="30"/>
          <w:szCs w:val="30"/>
        </w:rPr>
        <w:br/>
      </w:r>
      <w:r w:rsidRPr="00292299">
        <w:rPr>
          <w:rFonts w:ascii="Angsana New" w:hAnsi="Angsana New"/>
          <w:sz w:val="30"/>
          <w:szCs w:val="30"/>
          <w:cs/>
        </w:rPr>
        <w:t>ตามนโยบายการบัญชีของบริษัท ซึ่งผลที่เกิดขึ้นจริงอาจแตกต่างจากที่ประมาณการไว้ ทั้งนี้ นโยบายการบัญชี</w:t>
      </w:r>
      <w:r w:rsidRPr="00292299">
        <w:rPr>
          <w:rFonts w:ascii="Angsana New" w:hAnsi="Angsana New"/>
          <w:sz w:val="30"/>
          <w:szCs w:val="30"/>
          <w:cs/>
        </w:rPr>
        <w:br/>
        <w:t xml:space="preserve"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292299">
        <w:rPr>
          <w:rFonts w:ascii="Angsana New" w:hAnsi="Angsana New"/>
          <w:sz w:val="30"/>
          <w:szCs w:val="30"/>
        </w:rPr>
        <w:t>31</w:t>
      </w:r>
      <w:r w:rsidRPr="00292299">
        <w:rPr>
          <w:rFonts w:ascii="Angsana New" w:hAnsi="Angsana New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Pr="00292299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</w:p>
    <w:p w14:paraId="48A43136" w14:textId="6F5CCB23" w:rsidR="00C85FF1" w:rsidRPr="00875146" w:rsidRDefault="00C85FF1" w:rsidP="0087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4086906A" w14:textId="6D17B0C0" w:rsidR="009B3614" w:rsidRPr="008B233B" w:rsidRDefault="008B233B" w:rsidP="009B3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Cs/>
          <w:sz w:val="30"/>
          <w:szCs w:val="30"/>
          <w:cs/>
          <w:lang w:val="th-TH"/>
        </w:rPr>
      </w:pPr>
      <w:r w:rsidRPr="008B233B">
        <w:rPr>
          <w:rFonts w:ascii="Angsana New" w:hAnsi="Angsana New" w:hint="cs"/>
          <w:bCs/>
          <w:sz w:val="30"/>
          <w:szCs w:val="30"/>
          <w:cs/>
        </w:rPr>
        <w:t>2</w:t>
      </w:r>
      <w:r w:rsidR="009B3614" w:rsidRPr="008B233B">
        <w:rPr>
          <w:rFonts w:ascii="Angsana New" w:hAnsi="Angsana New"/>
          <w:bCs/>
          <w:sz w:val="30"/>
          <w:szCs w:val="30"/>
        </w:rPr>
        <w:tab/>
      </w:r>
      <w:r w:rsidR="009B3614" w:rsidRPr="008B233B">
        <w:rPr>
          <w:rFonts w:ascii="Angsana New" w:hAnsi="Angsana New"/>
          <w:bCs/>
          <w:sz w:val="30"/>
          <w:szCs w:val="30"/>
          <w:cs/>
          <w:lang w:val="th-TH"/>
        </w:rPr>
        <w:t>บุคคลหรือกิจการที่เกี่ยวข้องกัน</w:t>
      </w:r>
    </w:p>
    <w:p w14:paraId="055EFAD1" w14:textId="64E3222C" w:rsidR="00917F8F" w:rsidRDefault="00917F8F" w:rsidP="006769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5"/>
        <w:jc w:val="thaiDistribute"/>
        <w:rPr>
          <w:rFonts w:ascii="Angsana New" w:hAnsi="Angsana New"/>
          <w:b/>
          <w:sz w:val="30"/>
          <w:szCs w:val="30"/>
        </w:rPr>
      </w:pPr>
    </w:p>
    <w:p w14:paraId="0300B7A6" w14:textId="2D1879D5" w:rsidR="008B233B" w:rsidRDefault="008B233B" w:rsidP="00FB0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292299">
        <w:rPr>
          <w:rFonts w:ascii="Angsana New" w:hAnsi="Angsana New"/>
          <w:sz w:val="30"/>
          <w:szCs w:val="30"/>
          <w:cs/>
        </w:rPr>
        <w:t>ความสัมพันธ์ที่มีกับบริษัท</w:t>
      </w:r>
      <w:r w:rsidRPr="00292299">
        <w:rPr>
          <w:rFonts w:ascii="Angsana New" w:hAnsi="Angsana New" w:hint="cs"/>
          <w:sz w:val="30"/>
          <w:szCs w:val="30"/>
          <w:cs/>
        </w:rPr>
        <w:t>ร่วม</w:t>
      </w:r>
      <w:r w:rsidRPr="00292299">
        <w:rPr>
          <w:rFonts w:ascii="Angsana New" w:hAnsi="Angsana New"/>
          <w:sz w:val="30"/>
          <w:szCs w:val="30"/>
          <w:cs/>
        </w:rPr>
        <w:t>ได้เปิดเผยในหมายเหตุ</w:t>
      </w:r>
      <w:r w:rsidRPr="00292299">
        <w:rPr>
          <w:rFonts w:ascii="Angsana New" w:hAnsi="Angsana New" w:hint="cs"/>
          <w:sz w:val="30"/>
          <w:szCs w:val="30"/>
          <w:cs/>
        </w:rPr>
        <w:t>ประกอบงบการเงินระหว่างกาลแบบย่อ</w:t>
      </w:r>
      <w:r w:rsidRPr="00292299">
        <w:rPr>
          <w:rFonts w:ascii="Angsana New" w:hAnsi="Angsana New"/>
          <w:sz w:val="30"/>
          <w:szCs w:val="30"/>
          <w:cs/>
        </w:rPr>
        <w:t xml:space="preserve">ข้อ </w:t>
      </w:r>
      <w:r w:rsidRPr="00292299">
        <w:rPr>
          <w:rFonts w:ascii="Angsana New" w:hAnsi="Angsana New"/>
          <w:sz w:val="30"/>
          <w:szCs w:val="30"/>
        </w:rPr>
        <w:t>3</w:t>
      </w:r>
      <w:r w:rsidRPr="00292299">
        <w:rPr>
          <w:rFonts w:ascii="Angsana New" w:hAnsi="Angsana New"/>
          <w:sz w:val="30"/>
          <w:szCs w:val="30"/>
          <w:cs/>
        </w:rPr>
        <w:t xml:space="preserve"> สำหรับ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  <w:r w:rsidR="00B111EA">
        <w:rPr>
          <w:rFonts w:ascii="Angsana New" w:hAnsi="Angsana New" w:hint="cs"/>
          <w:sz w:val="30"/>
          <w:szCs w:val="30"/>
          <w:cs/>
        </w:rPr>
        <w:t>เก้า</w:t>
      </w:r>
      <w:r w:rsidRPr="00292299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B111EA">
        <w:rPr>
          <w:rFonts w:ascii="Angsana New" w:hAnsi="Angsana New"/>
          <w:sz w:val="30"/>
          <w:szCs w:val="30"/>
        </w:rPr>
        <w:t xml:space="preserve">31 </w:t>
      </w:r>
      <w:r w:rsidR="00B111EA">
        <w:rPr>
          <w:rFonts w:ascii="Angsana New" w:hAnsi="Angsana New" w:hint="cs"/>
          <w:sz w:val="30"/>
          <w:szCs w:val="30"/>
          <w:cs/>
        </w:rPr>
        <w:t>ธันวาคม</w:t>
      </w:r>
      <w:r w:rsidRPr="00292299">
        <w:rPr>
          <w:rFonts w:ascii="Angsana New" w:hAnsi="Angsana New" w:hint="cs"/>
          <w:sz w:val="30"/>
          <w:szCs w:val="30"/>
          <w:cs/>
        </w:rPr>
        <w:t xml:space="preserve"> </w:t>
      </w:r>
      <w:r w:rsidRPr="00292299">
        <w:rPr>
          <w:rFonts w:ascii="Angsana New" w:hAnsi="Angsana New" w:hint="cs"/>
          <w:sz w:val="30"/>
          <w:szCs w:val="30"/>
        </w:rPr>
        <w:t>256</w:t>
      </w:r>
      <w:r>
        <w:rPr>
          <w:rFonts w:ascii="Angsana New" w:hAnsi="Angsana New" w:hint="cs"/>
          <w:sz w:val="30"/>
          <w:szCs w:val="30"/>
          <w:cs/>
        </w:rPr>
        <w:t>6</w:t>
      </w:r>
    </w:p>
    <w:p w14:paraId="730191F5" w14:textId="77777777" w:rsidR="008B233B" w:rsidRDefault="008B2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270"/>
        <w:gridCol w:w="1260"/>
        <w:gridCol w:w="270"/>
        <w:gridCol w:w="1170"/>
        <w:gridCol w:w="270"/>
        <w:gridCol w:w="1350"/>
      </w:tblGrid>
      <w:tr w:rsidR="003123E6" w:rsidRPr="00292299" w14:paraId="0FDDDEB8" w14:textId="77777777" w:rsidTr="001B7004">
        <w:trPr>
          <w:tblHeader/>
        </w:trPr>
        <w:tc>
          <w:tcPr>
            <w:tcW w:w="3510" w:type="dxa"/>
          </w:tcPr>
          <w:p w14:paraId="3FAFF04F" w14:textId="0092E157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รายการที่สำคัญกับบุคคลหรือกิจการ</w:t>
            </w:r>
          </w:p>
        </w:tc>
        <w:tc>
          <w:tcPr>
            <w:tcW w:w="2880" w:type="dxa"/>
            <w:gridSpan w:val="3"/>
          </w:tcPr>
          <w:p w14:paraId="1A6FB0FE" w14:textId="5AAA88ED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43968BC1" w14:textId="5D261E92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BA2CEA1" w14:textId="23ABA3C7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85" w:right="-195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3123E6" w:rsidRPr="00292299" w14:paraId="0EBC142D" w14:textId="77777777" w:rsidTr="007A22EF">
        <w:trPr>
          <w:tblHeader/>
        </w:trPr>
        <w:tc>
          <w:tcPr>
            <w:tcW w:w="3510" w:type="dxa"/>
          </w:tcPr>
          <w:p w14:paraId="4DB5DF5B" w14:textId="5A26283D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ที่เกี่ยวข้องกันสำหรับงวด</w:t>
            </w:r>
            <w:r w:rsidR="00B11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</w:p>
        </w:tc>
        <w:tc>
          <w:tcPr>
            <w:tcW w:w="2880" w:type="dxa"/>
            <w:gridSpan w:val="3"/>
          </w:tcPr>
          <w:p w14:paraId="0B41E908" w14:textId="17FFCA30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151DF0F5" w14:textId="49E5AD9B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55468DD5" w14:textId="4AFC6376" w:rsidR="003123E6" w:rsidRPr="00292299" w:rsidRDefault="003123E6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23E6" w:rsidRPr="00292299" w14:paraId="6F32026F" w14:textId="77777777" w:rsidTr="003123E6">
        <w:trPr>
          <w:tblHeader/>
        </w:trPr>
        <w:tc>
          <w:tcPr>
            <w:tcW w:w="3510" w:type="dxa"/>
          </w:tcPr>
          <w:p w14:paraId="605EB61F" w14:textId="02E9158B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="00B11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  <w:r w:rsidRPr="0029229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11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4C50503D" w14:textId="282094FE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7D74595D" w14:textId="3C600FF0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4E60DB9" w14:textId="05009B3C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112CB61A" w14:textId="7A958396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C7DB0CF" w14:textId="38B19EFA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5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6CF4BE1A" w14:textId="77777777" w:rsidR="003123E6" w:rsidRPr="00292299" w:rsidRDefault="003123E6" w:rsidP="003123E6">
            <w:pPr>
              <w:spacing w:line="240" w:lineRule="auto"/>
              <w:ind w:left="-18" w:right="-10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42DE189" w14:textId="042ABEDD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5</w:t>
            </w:r>
          </w:p>
        </w:tc>
      </w:tr>
      <w:tr w:rsidR="003123E6" w:rsidRPr="00292299" w14:paraId="5C95A839" w14:textId="77777777" w:rsidTr="00EB003C">
        <w:trPr>
          <w:tblHeader/>
        </w:trPr>
        <w:tc>
          <w:tcPr>
            <w:tcW w:w="3510" w:type="dxa"/>
          </w:tcPr>
          <w:p w14:paraId="6C9448F8" w14:textId="77777777" w:rsidR="003123E6" w:rsidRPr="00292299" w:rsidRDefault="003123E6" w:rsidP="003123E6">
            <w:pPr>
              <w:pStyle w:val="Heading5"/>
              <w:tabs>
                <w:tab w:val="clear" w:pos="540"/>
              </w:tabs>
              <w:spacing w:line="240" w:lineRule="auto"/>
              <w:rPr>
                <w:rFonts w:ascii="Angsana New" w:hAnsi="Angsana New" w:cs="Angsana New"/>
                <w:i/>
                <w:iCs/>
              </w:rPr>
            </w:pPr>
          </w:p>
        </w:tc>
        <w:tc>
          <w:tcPr>
            <w:tcW w:w="5940" w:type="dxa"/>
            <w:gridSpan w:val="7"/>
          </w:tcPr>
          <w:p w14:paraId="0FC03A9F" w14:textId="7B52B3FF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655"/>
                <w:tab w:val="right" w:pos="3437"/>
              </w:tabs>
              <w:spacing w:line="240" w:lineRule="auto"/>
              <w:ind w:left="-126" w:right="-126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123E6" w:rsidRPr="00292299" w14:paraId="13044DA9" w14:textId="77777777" w:rsidTr="003123E6">
        <w:tc>
          <w:tcPr>
            <w:tcW w:w="3510" w:type="dxa"/>
          </w:tcPr>
          <w:p w14:paraId="746370F7" w14:textId="77777777" w:rsidR="003123E6" w:rsidRPr="00292299" w:rsidRDefault="003123E6" w:rsidP="003123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50" w:type="dxa"/>
          </w:tcPr>
          <w:p w14:paraId="1E03CA90" w14:textId="77777777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AA4A53" w14:textId="084018CB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7D368DD" w14:textId="41C74B8D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199D62C" w14:textId="57F4DD1C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5F1A0E7" w14:textId="042C4684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B68A6C" w14:textId="77777777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E9162C" w14:textId="77777777" w:rsidR="003123E6" w:rsidRPr="00292299" w:rsidRDefault="003123E6" w:rsidP="003123E6">
            <w:pPr>
              <w:tabs>
                <w:tab w:val="left" w:pos="85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79BA" w:rsidRPr="00292299" w14:paraId="58D94202" w14:textId="77777777" w:rsidTr="003123E6">
        <w:tc>
          <w:tcPr>
            <w:tcW w:w="3510" w:type="dxa"/>
          </w:tcPr>
          <w:p w14:paraId="2723FE4C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20C8B61C" w14:textId="18C8E499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76,257</w:t>
            </w:r>
          </w:p>
        </w:tc>
        <w:tc>
          <w:tcPr>
            <w:tcW w:w="270" w:type="dxa"/>
          </w:tcPr>
          <w:p w14:paraId="20F9B5B6" w14:textId="127EAD3D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A62042" w14:textId="5E6432E9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46,186</w:t>
            </w:r>
          </w:p>
        </w:tc>
        <w:tc>
          <w:tcPr>
            <w:tcW w:w="270" w:type="dxa"/>
          </w:tcPr>
          <w:p w14:paraId="0364BC58" w14:textId="346AE37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DF8267" w14:textId="743CF9A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76,257</w:t>
            </w:r>
          </w:p>
        </w:tc>
        <w:tc>
          <w:tcPr>
            <w:tcW w:w="270" w:type="dxa"/>
          </w:tcPr>
          <w:p w14:paraId="5B9A6642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51DEB2" w14:textId="01CC3C8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46,186</w:t>
            </w:r>
          </w:p>
        </w:tc>
      </w:tr>
      <w:tr w:rsidR="00E979BA" w:rsidRPr="00292299" w14:paraId="466BE694" w14:textId="77777777" w:rsidTr="003123E6">
        <w:tc>
          <w:tcPr>
            <w:tcW w:w="3510" w:type="dxa"/>
          </w:tcPr>
          <w:p w14:paraId="21C61D6C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รายได้อื่นและรายได้รอตัดบัญชี</w:t>
            </w:r>
          </w:p>
        </w:tc>
        <w:tc>
          <w:tcPr>
            <w:tcW w:w="1350" w:type="dxa"/>
          </w:tcPr>
          <w:p w14:paraId="2880C5E0" w14:textId="6DF678A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5,451</w:t>
            </w:r>
          </w:p>
        </w:tc>
        <w:tc>
          <w:tcPr>
            <w:tcW w:w="270" w:type="dxa"/>
          </w:tcPr>
          <w:p w14:paraId="3600B4D5" w14:textId="4EFF0572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6FDBEF" w14:textId="45020F9A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5,508</w:t>
            </w:r>
          </w:p>
        </w:tc>
        <w:tc>
          <w:tcPr>
            <w:tcW w:w="270" w:type="dxa"/>
          </w:tcPr>
          <w:p w14:paraId="192EEDAC" w14:textId="1730426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86371C7" w14:textId="62416D88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5,451</w:t>
            </w:r>
          </w:p>
        </w:tc>
        <w:tc>
          <w:tcPr>
            <w:tcW w:w="270" w:type="dxa"/>
          </w:tcPr>
          <w:p w14:paraId="2A10CC51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7AFDEA" w14:textId="133BBCE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5,508</w:t>
            </w:r>
          </w:p>
        </w:tc>
      </w:tr>
      <w:tr w:rsidR="00E979BA" w:rsidRPr="00D54225" w14:paraId="091DC797" w14:textId="77777777" w:rsidTr="003123E6">
        <w:tc>
          <w:tcPr>
            <w:tcW w:w="3510" w:type="dxa"/>
          </w:tcPr>
          <w:p w14:paraId="34799D2C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4FB82B6" w14:textId="237F8BEA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31,934</w:t>
            </w:r>
          </w:p>
        </w:tc>
        <w:tc>
          <w:tcPr>
            <w:tcW w:w="270" w:type="dxa"/>
          </w:tcPr>
          <w:p w14:paraId="57869553" w14:textId="6F33E59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92AE77" w14:textId="7B1D638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49,848</w:t>
            </w:r>
          </w:p>
        </w:tc>
        <w:tc>
          <w:tcPr>
            <w:tcW w:w="270" w:type="dxa"/>
          </w:tcPr>
          <w:p w14:paraId="6FD54C4A" w14:textId="2B551EF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8F7FEB" w14:textId="0313D54C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31,934</w:t>
            </w:r>
          </w:p>
        </w:tc>
        <w:tc>
          <w:tcPr>
            <w:tcW w:w="270" w:type="dxa"/>
          </w:tcPr>
          <w:p w14:paraId="742B3987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4AE41C" w14:textId="75C99412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49,848</w:t>
            </w:r>
          </w:p>
        </w:tc>
      </w:tr>
      <w:tr w:rsidR="00E979BA" w:rsidRPr="00292299" w14:paraId="1157585C" w14:textId="77777777" w:rsidTr="003123E6">
        <w:tc>
          <w:tcPr>
            <w:tcW w:w="3510" w:type="dxa"/>
          </w:tcPr>
          <w:p w14:paraId="567E8EEC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308A8371" w14:textId="6F27638D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38,651</w:t>
            </w:r>
          </w:p>
        </w:tc>
        <w:tc>
          <w:tcPr>
            <w:tcW w:w="270" w:type="dxa"/>
          </w:tcPr>
          <w:p w14:paraId="7565929D" w14:textId="2FD24414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CE2A3D0" w14:textId="31812BE8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43,691</w:t>
            </w:r>
          </w:p>
        </w:tc>
        <w:tc>
          <w:tcPr>
            <w:tcW w:w="270" w:type="dxa"/>
          </w:tcPr>
          <w:p w14:paraId="00C6B0A4" w14:textId="453C1446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3DCDDF" w14:textId="2AEA84C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38,651</w:t>
            </w:r>
          </w:p>
        </w:tc>
        <w:tc>
          <w:tcPr>
            <w:tcW w:w="270" w:type="dxa"/>
          </w:tcPr>
          <w:p w14:paraId="6E0FD18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FE723DA" w14:textId="51427E4F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43,691</w:t>
            </w:r>
          </w:p>
        </w:tc>
      </w:tr>
      <w:tr w:rsidR="00E979BA" w:rsidRPr="00292299" w14:paraId="78C012A4" w14:textId="77777777" w:rsidTr="003123E6">
        <w:tc>
          <w:tcPr>
            <w:tcW w:w="3510" w:type="dxa"/>
          </w:tcPr>
          <w:p w14:paraId="624AD39E" w14:textId="2C56B935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4AFC">
              <w:rPr>
                <w:rFonts w:ascii="Angsana New" w:hAnsi="Angsana New"/>
                <w:sz w:val="30"/>
                <w:szCs w:val="30"/>
              </w:rPr>
              <w:t>Brand fee</w:t>
            </w:r>
          </w:p>
        </w:tc>
        <w:tc>
          <w:tcPr>
            <w:tcW w:w="1350" w:type="dxa"/>
          </w:tcPr>
          <w:p w14:paraId="7973EA2D" w14:textId="5523065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27,441</w:t>
            </w:r>
          </w:p>
        </w:tc>
        <w:tc>
          <w:tcPr>
            <w:tcW w:w="270" w:type="dxa"/>
          </w:tcPr>
          <w:p w14:paraId="7898BDCE" w14:textId="4CE1472A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388E96" w14:textId="437E3DB8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  <w:tc>
          <w:tcPr>
            <w:tcW w:w="270" w:type="dxa"/>
          </w:tcPr>
          <w:p w14:paraId="1C618245" w14:textId="0DB3290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BA5313B" w14:textId="01F37FD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27,441</w:t>
            </w:r>
          </w:p>
        </w:tc>
        <w:tc>
          <w:tcPr>
            <w:tcW w:w="270" w:type="dxa"/>
          </w:tcPr>
          <w:p w14:paraId="3B5EA6A9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92C6F8C" w14:textId="7EF47BA1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7,500</w:t>
            </w:r>
          </w:p>
        </w:tc>
      </w:tr>
      <w:tr w:rsidR="00E979BA" w:rsidRPr="00292299" w14:paraId="1FD6326B" w14:textId="77777777" w:rsidTr="003123E6">
        <w:trPr>
          <w:trHeight w:val="272"/>
        </w:trPr>
        <w:tc>
          <w:tcPr>
            <w:tcW w:w="3510" w:type="dxa"/>
          </w:tcPr>
          <w:p w14:paraId="5EE58621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620AD837" w14:textId="3BB81E96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22,244</w:t>
            </w:r>
          </w:p>
        </w:tc>
        <w:tc>
          <w:tcPr>
            <w:tcW w:w="270" w:type="dxa"/>
          </w:tcPr>
          <w:p w14:paraId="70C1F9A7" w14:textId="6EEBAAF8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8DBD18" w14:textId="4F00CC58" w:rsidR="00E979BA" w:rsidRPr="00E979BA" w:rsidRDefault="00452F52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18,659</w:t>
            </w:r>
          </w:p>
        </w:tc>
        <w:tc>
          <w:tcPr>
            <w:tcW w:w="270" w:type="dxa"/>
          </w:tcPr>
          <w:p w14:paraId="23BE8090" w14:textId="6DC2E31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6578F7C" w14:textId="757B12AB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22,244</w:t>
            </w:r>
          </w:p>
        </w:tc>
        <w:tc>
          <w:tcPr>
            <w:tcW w:w="270" w:type="dxa"/>
          </w:tcPr>
          <w:p w14:paraId="08284651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F2C756" w14:textId="10A20A90" w:rsidR="00E979BA" w:rsidRPr="00E979BA" w:rsidRDefault="00452F52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18,659</w:t>
            </w:r>
          </w:p>
        </w:tc>
      </w:tr>
      <w:tr w:rsidR="00B111EA" w:rsidRPr="00292299" w14:paraId="33C93470" w14:textId="77777777" w:rsidTr="003123E6">
        <w:trPr>
          <w:trHeight w:val="272"/>
        </w:trPr>
        <w:tc>
          <w:tcPr>
            <w:tcW w:w="3510" w:type="dxa"/>
          </w:tcPr>
          <w:p w14:paraId="668D8770" w14:textId="77777777" w:rsidR="00B111EA" w:rsidRPr="00292299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7DC35B8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196853D" w14:textId="55159404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35B377" w14:textId="5C937FB1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5D3276" w14:textId="209C2B4C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E91B851" w14:textId="5E56E35C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58D318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A70720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11EA" w:rsidRPr="00292299" w14:paraId="7DF55A5D" w14:textId="77777777" w:rsidTr="003123E6">
        <w:tc>
          <w:tcPr>
            <w:tcW w:w="3510" w:type="dxa"/>
          </w:tcPr>
          <w:p w14:paraId="7758F63B" w14:textId="77777777" w:rsidR="00B111EA" w:rsidRPr="00292299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2BCA60E" w14:textId="77777777" w:rsidR="00B111EA" w:rsidRPr="00E979BA" w:rsidRDefault="00B111EA" w:rsidP="00B111EA">
            <w:pPr>
              <w:tabs>
                <w:tab w:val="decimal" w:pos="114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62AD13" w14:textId="1605ACA3" w:rsidR="00B111EA" w:rsidRPr="00E979BA" w:rsidRDefault="00B111EA" w:rsidP="00B111EA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E3847FA" w14:textId="26824A21" w:rsidR="00B111EA" w:rsidRPr="00E979BA" w:rsidRDefault="00B111EA" w:rsidP="00B111EA">
            <w:pPr>
              <w:tabs>
                <w:tab w:val="decimal" w:pos="1050"/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263D2A" w14:textId="0132A032" w:rsidR="00B111EA" w:rsidRPr="00E979BA" w:rsidRDefault="00B111EA" w:rsidP="00B111EA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EB1A97" w14:textId="0065C43E" w:rsidR="00B111EA" w:rsidRPr="00E979BA" w:rsidRDefault="00B111EA" w:rsidP="00B111EA">
            <w:pPr>
              <w:tabs>
                <w:tab w:val="decimal" w:pos="142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67CEBA" w14:textId="77777777" w:rsidR="00B111EA" w:rsidRPr="00E979BA" w:rsidRDefault="00B111EA" w:rsidP="00B111EA">
            <w:pPr>
              <w:tabs>
                <w:tab w:val="left" w:pos="10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726E11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9BA" w:rsidRPr="00292299" w14:paraId="7F0354C3" w14:textId="77777777" w:rsidTr="003123E6">
        <w:tc>
          <w:tcPr>
            <w:tcW w:w="3510" w:type="dxa"/>
          </w:tcPr>
          <w:p w14:paraId="489899F8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610AF541" w14:textId="11B81059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B10696C" w14:textId="4A3B53C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36A3F" w14:textId="2E66BC5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16B77EF9" w14:textId="202E02F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57A66C" w14:textId="32CB95DF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A984338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E5787D8" w14:textId="6CF3A1F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64</w:t>
            </w:r>
          </w:p>
        </w:tc>
      </w:tr>
      <w:tr w:rsidR="00E979BA" w:rsidRPr="00292299" w14:paraId="680DC685" w14:textId="77777777" w:rsidTr="003123E6">
        <w:tc>
          <w:tcPr>
            <w:tcW w:w="3510" w:type="dxa"/>
          </w:tcPr>
          <w:p w14:paraId="48373742" w14:textId="28C9763F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094FB79F" w14:textId="5D57DE6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43FDAB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6757B9" w14:textId="365426D4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89D1C70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58D26B" w14:textId="474155F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64,072</w:t>
            </w:r>
          </w:p>
        </w:tc>
        <w:tc>
          <w:tcPr>
            <w:tcW w:w="270" w:type="dxa"/>
          </w:tcPr>
          <w:p w14:paraId="308D5BF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0EE256" w14:textId="599869D3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59,085</w:t>
            </w:r>
          </w:p>
        </w:tc>
      </w:tr>
      <w:tr w:rsidR="00E979BA" w:rsidRPr="00292299" w14:paraId="0FE07E8C" w14:textId="77777777" w:rsidTr="003123E6">
        <w:tc>
          <w:tcPr>
            <w:tcW w:w="3510" w:type="dxa"/>
          </w:tcPr>
          <w:p w14:paraId="3DD7C13D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60CB0537" w14:textId="0EFB03FC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2,978</w:t>
            </w:r>
          </w:p>
        </w:tc>
        <w:tc>
          <w:tcPr>
            <w:tcW w:w="270" w:type="dxa"/>
          </w:tcPr>
          <w:p w14:paraId="060C1B17" w14:textId="7C6F9C4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D3E935" w14:textId="556268F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2,780</w:t>
            </w:r>
          </w:p>
        </w:tc>
        <w:tc>
          <w:tcPr>
            <w:tcW w:w="270" w:type="dxa"/>
          </w:tcPr>
          <w:p w14:paraId="390DE5B0" w14:textId="6F7FC5CB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91D1981" w14:textId="308BC949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2,978</w:t>
            </w:r>
          </w:p>
        </w:tc>
        <w:tc>
          <w:tcPr>
            <w:tcW w:w="270" w:type="dxa"/>
          </w:tcPr>
          <w:p w14:paraId="0C682343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21D7A10" w14:textId="4720A462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2,780</w:t>
            </w:r>
          </w:p>
        </w:tc>
      </w:tr>
      <w:tr w:rsidR="00E979BA" w:rsidRPr="003123E6" w14:paraId="55308A2B" w14:textId="77777777" w:rsidTr="003123E6">
        <w:tc>
          <w:tcPr>
            <w:tcW w:w="3510" w:type="dxa"/>
          </w:tcPr>
          <w:p w14:paraId="32638652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3348B014" w14:textId="4ED49EBB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1,732,630</w:t>
            </w:r>
          </w:p>
        </w:tc>
        <w:tc>
          <w:tcPr>
            <w:tcW w:w="270" w:type="dxa"/>
          </w:tcPr>
          <w:p w14:paraId="2A06C068" w14:textId="6793FC73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DA0069" w14:textId="3B6165F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1,737,099</w:t>
            </w:r>
          </w:p>
        </w:tc>
        <w:tc>
          <w:tcPr>
            <w:tcW w:w="270" w:type="dxa"/>
          </w:tcPr>
          <w:p w14:paraId="30E3481C" w14:textId="43A65A1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F24B9E1" w14:textId="7DB5C63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1,732,630</w:t>
            </w:r>
          </w:p>
        </w:tc>
        <w:tc>
          <w:tcPr>
            <w:tcW w:w="270" w:type="dxa"/>
          </w:tcPr>
          <w:p w14:paraId="2EFBA828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DECB78" w14:textId="4A4F308C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1,737,099</w:t>
            </w:r>
          </w:p>
        </w:tc>
      </w:tr>
      <w:tr w:rsidR="00B111EA" w:rsidRPr="00292299" w14:paraId="5388D035" w14:textId="77777777" w:rsidTr="003123E6">
        <w:tc>
          <w:tcPr>
            <w:tcW w:w="3510" w:type="dxa"/>
          </w:tcPr>
          <w:p w14:paraId="4AC4C5F2" w14:textId="77777777" w:rsidR="00B111EA" w:rsidRPr="00292299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724ECD5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4D7FCC6" w14:textId="0697C31D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241074" w14:textId="60101A90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AE213F5" w14:textId="494EABDD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9EAAFCD" w14:textId="1A521AFD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6731FA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F509E2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111EA" w:rsidRPr="00292299" w14:paraId="3C11F575" w14:textId="77777777" w:rsidTr="003123E6">
        <w:tc>
          <w:tcPr>
            <w:tcW w:w="3510" w:type="dxa"/>
          </w:tcPr>
          <w:p w14:paraId="423169B7" w14:textId="3ED5854F" w:rsidR="00B111EA" w:rsidRPr="00292299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</w:tcPr>
          <w:p w14:paraId="09A930E9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FB58BA" w14:textId="2E9E4AD2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A284BA" w14:textId="4D091870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52F3EF" w14:textId="049823D0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CB16000" w14:textId="2E2472C0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BBCEDFD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02E4D7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9BA" w:rsidRPr="00292299" w14:paraId="65F7A7AD" w14:textId="77777777" w:rsidTr="003123E6">
        <w:trPr>
          <w:trHeight w:val="299"/>
        </w:trPr>
        <w:tc>
          <w:tcPr>
            <w:tcW w:w="3510" w:type="dxa"/>
          </w:tcPr>
          <w:p w14:paraId="18024BD1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1350" w:type="dxa"/>
          </w:tcPr>
          <w:p w14:paraId="5AF60E7C" w14:textId="7EE8554C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1,911,557</w:t>
            </w:r>
          </w:p>
        </w:tc>
        <w:tc>
          <w:tcPr>
            <w:tcW w:w="270" w:type="dxa"/>
          </w:tcPr>
          <w:p w14:paraId="74235EA4" w14:textId="3AC60D39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32E2FFB" w14:textId="22913183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2,161,425</w:t>
            </w:r>
          </w:p>
        </w:tc>
        <w:tc>
          <w:tcPr>
            <w:tcW w:w="270" w:type="dxa"/>
          </w:tcPr>
          <w:p w14:paraId="41470508" w14:textId="04CACD2F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B236140" w14:textId="628D3B54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1,911,557</w:t>
            </w:r>
          </w:p>
        </w:tc>
        <w:tc>
          <w:tcPr>
            <w:tcW w:w="270" w:type="dxa"/>
          </w:tcPr>
          <w:p w14:paraId="0756A34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C38CA7" w14:textId="5B0648B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2,161,425</w:t>
            </w:r>
          </w:p>
        </w:tc>
      </w:tr>
      <w:tr w:rsidR="00E979BA" w:rsidRPr="00292299" w14:paraId="3574495E" w14:textId="77777777" w:rsidTr="003123E6">
        <w:trPr>
          <w:trHeight w:val="299"/>
        </w:trPr>
        <w:tc>
          <w:tcPr>
            <w:tcW w:w="3510" w:type="dxa"/>
          </w:tcPr>
          <w:p w14:paraId="68E87CD9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ขายเครื่องจักรและอุปกรณ์</w:t>
            </w:r>
          </w:p>
        </w:tc>
        <w:tc>
          <w:tcPr>
            <w:tcW w:w="1350" w:type="dxa"/>
          </w:tcPr>
          <w:p w14:paraId="270CF7C6" w14:textId="321D3F58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  <w:tc>
          <w:tcPr>
            <w:tcW w:w="270" w:type="dxa"/>
          </w:tcPr>
          <w:p w14:paraId="78D10AC8" w14:textId="2C968F8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8C7CB4" w14:textId="37252956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  <w:tc>
          <w:tcPr>
            <w:tcW w:w="270" w:type="dxa"/>
          </w:tcPr>
          <w:p w14:paraId="6EC7C255" w14:textId="4DF39AF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0A8B57" w14:textId="5F2A030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2,787</w:t>
            </w:r>
          </w:p>
        </w:tc>
        <w:tc>
          <w:tcPr>
            <w:tcW w:w="270" w:type="dxa"/>
          </w:tcPr>
          <w:p w14:paraId="419061C5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03A240" w14:textId="1B2191B8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24,000</w:t>
            </w:r>
          </w:p>
        </w:tc>
      </w:tr>
      <w:tr w:rsidR="00E979BA" w:rsidRPr="00292299" w14:paraId="209C5A74" w14:textId="77777777" w:rsidTr="003123E6">
        <w:tc>
          <w:tcPr>
            <w:tcW w:w="3510" w:type="dxa"/>
          </w:tcPr>
          <w:p w14:paraId="492F6600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 w:right="-19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</w:tcPr>
          <w:p w14:paraId="4C5CA8D3" w14:textId="2713DAD4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7,106</w:t>
            </w:r>
          </w:p>
        </w:tc>
        <w:tc>
          <w:tcPr>
            <w:tcW w:w="270" w:type="dxa"/>
          </w:tcPr>
          <w:p w14:paraId="7EF1F4B3" w14:textId="378A3694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5AD570" w14:textId="27AF8B4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7,708</w:t>
            </w:r>
          </w:p>
        </w:tc>
        <w:tc>
          <w:tcPr>
            <w:tcW w:w="270" w:type="dxa"/>
          </w:tcPr>
          <w:p w14:paraId="77BFBB6D" w14:textId="4998B4BF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A68F973" w14:textId="69C2BA2B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7,106</w:t>
            </w:r>
          </w:p>
        </w:tc>
        <w:tc>
          <w:tcPr>
            <w:tcW w:w="270" w:type="dxa"/>
          </w:tcPr>
          <w:p w14:paraId="68367662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C6883FE" w14:textId="71DFFA83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7,708</w:t>
            </w:r>
          </w:p>
        </w:tc>
      </w:tr>
      <w:tr w:rsidR="003B79E1" w:rsidRPr="00292299" w14:paraId="2DA7ED21" w14:textId="77777777" w:rsidTr="003123E6">
        <w:tc>
          <w:tcPr>
            <w:tcW w:w="3510" w:type="dxa"/>
          </w:tcPr>
          <w:p w14:paraId="2946C9F1" w14:textId="77777777" w:rsidR="003B79E1" w:rsidRPr="00292299" w:rsidRDefault="003B79E1" w:rsidP="003B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1350" w:type="dxa"/>
          </w:tcPr>
          <w:p w14:paraId="4C4ECBDF" w14:textId="771C6A82" w:rsidR="003B79E1" w:rsidRPr="00E979BA" w:rsidRDefault="003B79E1" w:rsidP="003B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724,077</w:t>
            </w:r>
          </w:p>
        </w:tc>
        <w:tc>
          <w:tcPr>
            <w:tcW w:w="270" w:type="dxa"/>
          </w:tcPr>
          <w:p w14:paraId="3B777EB2" w14:textId="19C5976C" w:rsidR="003B79E1" w:rsidRPr="00E979BA" w:rsidRDefault="003B79E1" w:rsidP="003B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2B0CCA" w14:textId="147FF89E" w:rsidR="003B79E1" w:rsidRPr="00E979BA" w:rsidRDefault="003B79E1" w:rsidP="003B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2,133,487</w:t>
            </w:r>
          </w:p>
        </w:tc>
        <w:tc>
          <w:tcPr>
            <w:tcW w:w="270" w:type="dxa"/>
          </w:tcPr>
          <w:p w14:paraId="65413E3F" w14:textId="71BAD930" w:rsidR="003B79E1" w:rsidRPr="00E979BA" w:rsidRDefault="003B79E1" w:rsidP="003B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BBDE610" w14:textId="7222103B" w:rsidR="003B79E1" w:rsidRPr="00E979BA" w:rsidRDefault="003B79E1" w:rsidP="003B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724,077</w:t>
            </w:r>
          </w:p>
        </w:tc>
        <w:tc>
          <w:tcPr>
            <w:tcW w:w="270" w:type="dxa"/>
          </w:tcPr>
          <w:p w14:paraId="5F2FC08A" w14:textId="77777777" w:rsidR="003B79E1" w:rsidRPr="00E979BA" w:rsidRDefault="003B79E1" w:rsidP="003B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FA47F9" w14:textId="389A560C" w:rsidR="003B79E1" w:rsidRPr="00E979BA" w:rsidRDefault="003B79E1" w:rsidP="003B79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2,133,487</w:t>
            </w:r>
          </w:p>
        </w:tc>
      </w:tr>
      <w:tr w:rsidR="00E979BA" w:rsidRPr="00292299" w14:paraId="4CA1256A" w14:textId="77777777" w:rsidTr="003123E6">
        <w:tc>
          <w:tcPr>
            <w:tcW w:w="3510" w:type="dxa"/>
          </w:tcPr>
          <w:p w14:paraId="312DEBD5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1350" w:type="dxa"/>
          </w:tcPr>
          <w:p w14:paraId="647D0C1B" w14:textId="11BC08A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18,132</w:t>
            </w:r>
          </w:p>
        </w:tc>
        <w:tc>
          <w:tcPr>
            <w:tcW w:w="270" w:type="dxa"/>
          </w:tcPr>
          <w:p w14:paraId="3FADF441" w14:textId="05F0085A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E03AF9" w14:textId="0C71919B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19,520</w:t>
            </w:r>
          </w:p>
        </w:tc>
        <w:tc>
          <w:tcPr>
            <w:tcW w:w="270" w:type="dxa"/>
          </w:tcPr>
          <w:p w14:paraId="2E799E87" w14:textId="16965FA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BD2006" w14:textId="6663D0E4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18,132</w:t>
            </w:r>
          </w:p>
        </w:tc>
        <w:tc>
          <w:tcPr>
            <w:tcW w:w="270" w:type="dxa"/>
          </w:tcPr>
          <w:p w14:paraId="77825141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742AF7" w14:textId="13E3D7EA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19,520</w:t>
            </w:r>
          </w:p>
        </w:tc>
      </w:tr>
      <w:tr w:rsidR="00E979BA" w:rsidRPr="00292299" w14:paraId="381F899D" w14:textId="77777777" w:rsidTr="003123E6">
        <w:tc>
          <w:tcPr>
            <w:tcW w:w="3510" w:type="dxa"/>
          </w:tcPr>
          <w:p w14:paraId="5D252B9F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ค่าธรรมเนียมบริหารจัดการ</w:t>
            </w:r>
          </w:p>
        </w:tc>
        <w:tc>
          <w:tcPr>
            <w:tcW w:w="1350" w:type="dxa"/>
          </w:tcPr>
          <w:p w14:paraId="21706B07" w14:textId="75A462FA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20,445</w:t>
            </w:r>
          </w:p>
        </w:tc>
        <w:tc>
          <w:tcPr>
            <w:tcW w:w="270" w:type="dxa"/>
          </w:tcPr>
          <w:p w14:paraId="43C67636" w14:textId="2C46567B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9E118" w14:textId="7BEB905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20,137</w:t>
            </w:r>
          </w:p>
        </w:tc>
        <w:tc>
          <w:tcPr>
            <w:tcW w:w="270" w:type="dxa"/>
          </w:tcPr>
          <w:p w14:paraId="06C4337F" w14:textId="324329DD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763FA" w14:textId="1E51B8A3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20,445</w:t>
            </w:r>
          </w:p>
        </w:tc>
        <w:tc>
          <w:tcPr>
            <w:tcW w:w="270" w:type="dxa"/>
          </w:tcPr>
          <w:p w14:paraId="14935945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3D471D2" w14:textId="26DEDF69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20,137</w:t>
            </w:r>
          </w:p>
        </w:tc>
      </w:tr>
      <w:tr w:rsidR="00B111EA" w:rsidRPr="00292299" w14:paraId="765BA9BF" w14:textId="77777777" w:rsidTr="003123E6">
        <w:trPr>
          <w:trHeight w:val="80"/>
        </w:trPr>
        <w:tc>
          <w:tcPr>
            <w:tcW w:w="3510" w:type="dxa"/>
          </w:tcPr>
          <w:p w14:paraId="2CEF1D7C" w14:textId="77777777" w:rsidR="00B111EA" w:rsidRPr="00292299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1350" w:type="dxa"/>
          </w:tcPr>
          <w:p w14:paraId="0F874C37" w14:textId="654011A7" w:rsidR="00B111EA" w:rsidRPr="00E979BA" w:rsidRDefault="00E979B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25,328</w:t>
            </w:r>
          </w:p>
        </w:tc>
        <w:tc>
          <w:tcPr>
            <w:tcW w:w="270" w:type="dxa"/>
          </w:tcPr>
          <w:p w14:paraId="54060673" w14:textId="70C6A3D0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E7B734" w14:textId="170E54AC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17,756</w:t>
            </w:r>
          </w:p>
        </w:tc>
        <w:tc>
          <w:tcPr>
            <w:tcW w:w="270" w:type="dxa"/>
          </w:tcPr>
          <w:p w14:paraId="606E463C" w14:textId="712D3F71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C4AE287" w14:textId="60D8BEC0" w:rsidR="00B111EA" w:rsidRPr="00E979BA" w:rsidRDefault="00E979B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25,328</w:t>
            </w:r>
          </w:p>
        </w:tc>
        <w:tc>
          <w:tcPr>
            <w:tcW w:w="270" w:type="dxa"/>
          </w:tcPr>
          <w:p w14:paraId="0FE155FF" w14:textId="77777777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D74011E" w14:textId="4F2D89D9" w:rsidR="00B111EA" w:rsidRPr="00E979B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17,756</w:t>
            </w:r>
          </w:p>
        </w:tc>
      </w:tr>
      <w:tr w:rsidR="006E72E7" w:rsidRPr="00292299" w14:paraId="47166FC4" w14:textId="77777777" w:rsidTr="003123E6">
        <w:trPr>
          <w:trHeight w:val="146"/>
        </w:trPr>
        <w:tc>
          <w:tcPr>
            <w:tcW w:w="3510" w:type="dxa"/>
          </w:tcPr>
          <w:p w14:paraId="0BDF0400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20" w:lineRule="exact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56830B6A" w14:textId="7777777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A8FB6E" w14:textId="548391F3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C0C31" w14:textId="0632530E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74E20D" w14:textId="276C2820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A92708" w14:textId="01894DA8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54B05C5" w14:textId="7777777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A292251" w14:textId="7777777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20" w:lineRule="exac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2E7" w:rsidRPr="00292299" w14:paraId="168414DC" w14:textId="77777777" w:rsidTr="003123E6">
        <w:trPr>
          <w:trHeight w:val="236"/>
        </w:trPr>
        <w:tc>
          <w:tcPr>
            <w:tcW w:w="3510" w:type="dxa"/>
          </w:tcPr>
          <w:p w14:paraId="270BDB07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1C94330E" w14:textId="7777777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9E8776" w14:textId="7C59D02C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EDE7300" w14:textId="14C27F68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180FC" w14:textId="2F7CB953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DE68F3" w14:textId="1E10D329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B6CD7BE" w14:textId="7777777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99D66F9" w14:textId="7777777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72E7" w:rsidRPr="00292299" w14:paraId="19D244C5" w14:textId="77777777" w:rsidTr="003123E6">
        <w:trPr>
          <w:trHeight w:val="191"/>
        </w:trPr>
        <w:tc>
          <w:tcPr>
            <w:tcW w:w="3510" w:type="dxa"/>
          </w:tcPr>
          <w:p w14:paraId="6420EA73" w14:textId="77777777" w:rsidR="006E72E7" w:rsidRPr="00292299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3247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098584B6" w14:textId="7777777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93A6D01" w14:textId="7C77585B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FC799CC" w14:textId="50BF62B4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255961D" w14:textId="16EEBCA4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CF3643" w14:textId="313DFE6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61852C" w14:textId="7777777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53EEB36" w14:textId="77777777" w:rsidR="006E72E7" w:rsidRPr="00E979BA" w:rsidRDefault="006E72E7" w:rsidP="006E72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9BA" w:rsidRPr="00292299" w14:paraId="7E5B97FD" w14:textId="77777777" w:rsidTr="00E54F34">
        <w:trPr>
          <w:trHeight w:val="407"/>
        </w:trPr>
        <w:tc>
          <w:tcPr>
            <w:tcW w:w="3510" w:type="dxa"/>
          </w:tcPr>
          <w:p w14:paraId="32A4FE5A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70942A21" w14:textId="287E246F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</w:t>
            </w:r>
            <w:r w:rsidR="001B0626"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628AA186" w14:textId="6240F216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234B9307" w14:textId="0291684D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44,948</w:t>
            </w:r>
          </w:p>
        </w:tc>
        <w:tc>
          <w:tcPr>
            <w:tcW w:w="270" w:type="dxa"/>
            <w:shd w:val="clear" w:color="auto" w:fill="auto"/>
          </w:tcPr>
          <w:p w14:paraId="1C2E9AB1" w14:textId="0764061F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7EBE92CA" w14:textId="457A4D67" w:rsidR="00E979BA" w:rsidRPr="00E979BA" w:rsidRDefault="00E23539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23539">
              <w:rPr>
                <w:rFonts w:asciiTheme="majorBidi" w:hAnsiTheme="majorBidi" w:cstheme="majorBidi"/>
                <w:sz w:val="30"/>
                <w:szCs w:val="30"/>
              </w:rPr>
              <w:t>44,677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125640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A83D3A8" w14:textId="0781C22B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44,948</w:t>
            </w:r>
          </w:p>
        </w:tc>
      </w:tr>
      <w:tr w:rsidR="00E979BA" w:rsidRPr="00292299" w14:paraId="6A720040" w14:textId="77777777" w:rsidTr="00E54F34">
        <w:tc>
          <w:tcPr>
            <w:tcW w:w="3510" w:type="dxa"/>
            <w:shd w:val="clear" w:color="auto" w:fill="auto"/>
          </w:tcPr>
          <w:p w14:paraId="1AE2BB73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5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ผลประโยชน์พนักงานหลังออกจากงาน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353B6BD0" w14:textId="4A15CADF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shd w:val="clear" w:color="auto" w:fill="auto"/>
          </w:tcPr>
          <w:p w14:paraId="33F7B2C3" w14:textId="7F2122A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B9B657" w14:textId="5EDE193A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270" w:type="dxa"/>
            <w:shd w:val="clear" w:color="auto" w:fill="auto"/>
          </w:tcPr>
          <w:p w14:paraId="3C8ECBD8" w14:textId="25543D2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73DEC0B" w14:textId="5AE81410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677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D951D7D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0C9926CB" w14:textId="15E26A09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</w:tr>
      <w:tr w:rsidR="00E979BA" w:rsidRPr="00292299" w14:paraId="1E3ED103" w14:textId="77777777" w:rsidTr="00E54F34">
        <w:tc>
          <w:tcPr>
            <w:tcW w:w="3510" w:type="dxa"/>
            <w:shd w:val="clear" w:color="auto" w:fill="auto"/>
          </w:tcPr>
          <w:p w14:paraId="32809488" w14:textId="77777777" w:rsidR="00E979BA" w:rsidRPr="00292299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9229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8482DE" w14:textId="2455E7C5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1B0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1B06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354</w:t>
            </w:r>
          </w:p>
        </w:tc>
        <w:tc>
          <w:tcPr>
            <w:tcW w:w="270" w:type="dxa"/>
            <w:shd w:val="clear" w:color="auto" w:fill="auto"/>
          </w:tcPr>
          <w:p w14:paraId="2DB0628C" w14:textId="43A3C9E1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5D5285" w14:textId="194DC500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45,670</w:t>
            </w:r>
          </w:p>
        </w:tc>
        <w:tc>
          <w:tcPr>
            <w:tcW w:w="270" w:type="dxa"/>
            <w:shd w:val="clear" w:color="auto" w:fill="auto"/>
          </w:tcPr>
          <w:p w14:paraId="1DC9C3C3" w14:textId="0E94E68C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CEF3DC" w14:textId="67BFB69F" w:rsidR="00E979BA" w:rsidRPr="00E979BA" w:rsidRDefault="00E23539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2353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45,354</w:t>
            </w:r>
          </w:p>
        </w:tc>
        <w:tc>
          <w:tcPr>
            <w:tcW w:w="270" w:type="dxa"/>
            <w:shd w:val="clear" w:color="auto" w:fill="auto"/>
          </w:tcPr>
          <w:p w14:paraId="636DF937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FE98F6" w14:textId="09457147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45,670</w:t>
            </w:r>
          </w:p>
        </w:tc>
      </w:tr>
    </w:tbl>
    <w:p w14:paraId="3A9A5E07" w14:textId="77777777" w:rsidR="00DA04E4" w:rsidRDefault="00DA04E4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lang w:val="th-TH"/>
        </w:rPr>
      </w:pPr>
    </w:p>
    <w:p w14:paraId="58F0FA8C" w14:textId="37C278A0" w:rsidR="00CF0607" w:rsidRPr="00E808C1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  <w:lang w:val="th-TH"/>
        </w:rPr>
        <w:lastRenderedPageBreak/>
        <w:t xml:space="preserve">ยอดคงเหลือกับกิจการที่เกี่ยวข้องกัน ณ วันที่ </w:t>
      </w:r>
      <w:r w:rsidRPr="0021653C">
        <w:rPr>
          <w:rFonts w:ascii="Angsana New" w:hAnsi="Angsana New" w:hint="cs"/>
          <w:sz w:val="30"/>
          <w:szCs w:val="30"/>
        </w:rPr>
        <w:t>3</w:t>
      </w:r>
      <w:r w:rsidR="00B111EA">
        <w:rPr>
          <w:rFonts w:ascii="Angsana New" w:hAnsi="Angsana New"/>
          <w:sz w:val="30"/>
          <w:szCs w:val="30"/>
        </w:rPr>
        <w:t xml:space="preserve">1 </w:t>
      </w:r>
      <w:r w:rsidR="00B111EA">
        <w:rPr>
          <w:rFonts w:ascii="Angsana New" w:hAnsi="Angsana New" w:hint="cs"/>
          <w:sz w:val="30"/>
          <w:szCs w:val="30"/>
          <w:cs/>
        </w:rPr>
        <w:t>ธันวาคม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21653C">
        <w:rPr>
          <w:rFonts w:ascii="Angsana New" w:hAnsi="Angsana New" w:hint="cs"/>
          <w:sz w:val="30"/>
          <w:szCs w:val="30"/>
        </w:rPr>
        <w:t>256</w:t>
      </w:r>
      <w:r w:rsidR="00F00E85" w:rsidRPr="0021653C">
        <w:rPr>
          <w:rFonts w:ascii="Angsana New" w:hAnsi="Angsana New" w:hint="cs"/>
          <w:sz w:val="30"/>
          <w:szCs w:val="30"/>
        </w:rPr>
        <w:t>6</w:t>
      </w:r>
      <w:r>
        <w:rPr>
          <w:rFonts w:ascii="Angsana New" w:hAnsi="Angsana New" w:hint="cs"/>
          <w:sz w:val="30"/>
          <w:szCs w:val="30"/>
          <w:cs/>
          <w:lang w:val="th-TH"/>
        </w:rPr>
        <w:t xml:space="preserve"> แ</w:t>
      </w:r>
      <w:r>
        <w:rPr>
          <w:rFonts w:ascii="Angsana New" w:hAnsi="Angsana New" w:hint="cs"/>
          <w:sz w:val="30"/>
          <w:szCs w:val="30"/>
          <w:cs/>
        </w:rPr>
        <w:t xml:space="preserve">ละ </w:t>
      </w:r>
      <w:r w:rsidRPr="00A42740">
        <w:rPr>
          <w:rFonts w:ascii="Angsana New" w:hAnsi="Angsana New" w:hint="cs"/>
          <w:sz w:val="30"/>
          <w:szCs w:val="30"/>
        </w:rPr>
        <w:t>31</w:t>
      </w:r>
      <w:r>
        <w:rPr>
          <w:rFonts w:ascii="Angsana New" w:hAnsi="Angsana New" w:hint="cs"/>
          <w:sz w:val="30"/>
          <w:szCs w:val="30"/>
          <w:cs/>
        </w:rPr>
        <w:t xml:space="preserve"> มีนาคม </w:t>
      </w:r>
      <w:r w:rsidRPr="00A42740">
        <w:rPr>
          <w:rFonts w:ascii="Angsana New" w:hAnsi="Angsana New" w:hint="cs"/>
          <w:sz w:val="30"/>
          <w:szCs w:val="30"/>
        </w:rPr>
        <w:t>256</w:t>
      </w:r>
      <w:r w:rsidR="004B1933">
        <w:rPr>
          <w:rFonts w:ascii="Angsana New" w:hAnsi="Angsana New" w:hint="cs"/>
          <w:sz w:val="30"/>
          <w:szCs w:val="30"/>
          <w:cs/>
        </w:rPr>
        <w:t>6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มีดังนี้</w:t>
      </w:r>
    </w:p>
    <w:p w14:paraId="2FC8A19B" w14:textId="77777777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00" w:lineRule="exact"/>
        <w:ind w:left="547"/>
        <w:rPr>
          <w:rFonts w:asciiTheme="majorBidi" w:hAnsiTheme="majorBidi" w:cstheme="majorBidi"/>
          <w:sz w:val="30"/>
          <w:szCs w:val="30"/>
        </w:rPr>
      </w:pPr>
    </w:p>
    <w:tbl>
      <w:tblPr>
        <w:tblW w:w="9465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5764"/>
        <w:gridCol w:w="1711"/>
        <w:gridCol w:w="270"/>
        <w:gridCol w:w="1711"/>
      </w:tblGrid>
      <w:tr w:rsidR="00CF0607" w:rsidRPr="00DF743F" w14:paraId="7098074E" w14:textId="77777777" w:rsidTr="00AC0588">
        <w:trPr>
          <w:tblHeader/>
        </w:trPr>
        <w:tc>
          <w:tcPr>
            <w:tcW w:w="5773" w:type="dxa"/>
            <w:gridSpan w:val="2"/>
          </w:tcPr>
          <w:p w14:paraId="3EEC7B7E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3692" w:type="dxa"/>
            <w:gridSpan w:val="3"/>
            <w:hideMark/>
          </w:tcPr>
          <w:p w14:paraId="114A75D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CF0607" w:rsidRPr="00DF743F" w14:paraId="6B5B9517" w14:textId="77777777" w:rsidTr="00AC0588">
        <w:trPr>
          <w:tblHeader/>
        </w:trPr>
        <w:tc>
          <w:tcPr>
            <w:tcW w:w="5773" w:type="dxa"/>
            <w:gridSpan w:val="2"/>
          </w:tcPr>
          <w:p w14:paraId="135D36B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7A09F727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CF0607" w:rsidRPr="00DF743F" w14:paraId="5CB2E97C" w14:textId="77777777" w:rsidTr="00AC0588">
        <w:trPr>
          <w:tblHeader/>
        </w:trPr>
        <w:tc>
          <w:tcPr>
            <w:tcW w:w="5773" w:type="dxa"/>
            <w:gridSpan w:val="2"/>
          </w:tcPr>
          <w:p w14:paraId="3373925C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73C2A8C3" w14:textId="19A61AE2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B111EA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="00B111EA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0DD13CC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2F153C31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มีนาคม</w:t>
            </w:r>
          </w:p>
        </w:tc>
      </w:tr>
      <w:tr w:rsidR="00CF0607" w:rsidRPr="00DF743F" w14:paraId="1758E801" w14:textId="77777777" w:rsidTr="00AC0588">
        <w:trPr>
          <w:tblHeader/>
        </w:trPr>
        <w:tc>
          <w:tcPr>
            <w:tcW w:w="5773" w:type="dxa"/>
            <w:gridSpan w:val="2"/>
          </w:tcPr>
          <w:p w14:paraId="56B4110A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54FE820D" w14:textId="76F63D8D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42D00942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42000F54" w14:textId="3B32BBA8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A7E1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CF0607" w:rsidRPr="00DF743F" w14:paraId="310530F3" w14:textId="77777777" w:rsidTr="00AC0588">
        <w:trPr>
          <w:tblHeader/>
        </w:trPr>
        <w:tc>
          <w:tcPr>
            <w:tcW w:w="5773" w:type="dxa"/>
            <w:gridSpan w:val="2"/>
          </w:tcPr>
          <w:p w14:paraId="48C923B6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2" w:type="dxa"/>
            <w:gridSpan w:val="3"/>
            <w:hideMark/>
          </w:tcPr>
          <w:p w14:paraId="676BE38B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F0607" w:rsidRPr="00DF743F" w14:paraId="1D88B5B6" w14:textId="77777777" w:rsidTr="00AC0588">
        <w:tc>
          <w:tcPr>
            <w:tcW w:w="5773" w:type="dxa"/>
            <w:gridSpan w:val="2"/>
            <w:hideMark/>
          </w:tcPr>
          <w:p w14:paraId="2F33B1DF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ลูกหนี้การค้า</w:t>
            </w:r>
          </w:p>
        </w:tc>
        <w:tc>
          <w:tcPr>
            <w:tcW w:w="3692" w:type="dxa"/>
            <w:gridSpan w:val="3"/>
          </w:tcPr>
          <w:p w14:paraId="6D3B7873" w14:textId="77777777" w:rsidR="00CF0607" w:rsidRPr="00DF743F" w:rsidRDefault="00CF0607" w:rsidP="00AC058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979BA" w:rsidRPr="00DF743F" w14:paraId="458DC98B" w14:textId="77777777" w:rsidTr="004B1933">
        <w:trPr>
          <w:trHeight w:val="272"/>
        </w:trPr>
        <w:tc>
          <w:tcPr>
            <w:tcW w:w="5773" w:type="dxa"/>
            <w:gridSpan w:val="2"/>
            <w:hideMark/>
          </w:tcPr>
          <w:p w14:paraId="20AFCA2E" w14:textId="77777777" w:rsidR="00E979BA" w:rsidRPr="00DF743F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12EC0FFE" w14:textId="2A99A689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14,31</w:t>
            </w:r>
            <w:r w:rsidR="00923A9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052E4F7B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ABCABE" w14:textId="11423556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12,132</w:t>
            </w:r>
          </w:p>
        </w:tc>
      </w:tr>
      <w:tr w:rsidR="00E979BA" w:rsidRPr="00DF743F" w14:paraId="3FA76B69" w14:textId="77777777" w:rsidTr="004B1933">
        <w:trPr>
          <w:trHeight w:val="272"/>
        </w:trPr>
        <w:tc>
          <w:tcPr>
            <w:tcW w:w="5773" w:type="dxa"/>
            <w:gridSpan w:val="2"/>
          </w:tcPr>
          <w:p w14:paraId="5BC634D9" w14:textId="1DBFC6BA" w:rsidR="00E979BA" w:rsidRPr="00DF743F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5DE6497D" w14:textId="797447C0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E2663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C3385F8" w14:textId="3404E1FC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E979BA" w:rsidRPr="00DF743F" w14:paraId="5A1B3DAB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6B79B043" w14:textId="77777777" w:rsidR="00E979BA" w:rsidRPr="00DF743F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6BE138" w14:textId="7CF17FDE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548,957</w:t>
            </w:r>
          </w:p>
        </w:tc>
        <w:tc>
          <w:tcPr>
            <w:tcW w:w="270" w:type="dxa"/>
          </w:tcPr>
          <w:p w14:paraId="63ABE3F4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4F3D6" w14:textId="3A5E4DCC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521,350</w:t>
            </w:r>
          </w:p>
        </w:tc>
      </w:tr>
      <w:tr w:rsidR="00E979BA" w:rsidRPr="00DF743F" w14:paraId="5313E32C" w14:textId="77777777" w:rsidTr="004B1933">
        <w:trPr>
          <w:trHeight w:val="334"/>
        </w:trPr>
        <w:tc>
          <w:tcPr>
            <w:tcW w:w="5773" w:type="dxa"/>
            <w:gridSpan w:val="2"/>
          </w:tcPr>
          <w:p w14:paraId="6219BCA9" w14:textId="77777777" w:rsidR="00E979BA" w:rsidRPr="00DF743F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77CAF" w14:textId="22A0161A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563,27</w:t>
            </w:r>
            <w:r w:rsidR="0092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D26FE84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F0FF5" w14:textId="4EDB6F5D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533,485</w:t>
            </w:r>
          </w:p>
        </w:tc>
      </w:tr>
      <w:tr w:rsidR="00E979BA" w:rsidRPr="00DF743F" w14:paraId="205C30C4" w14:textId="77777777" w:rsidTr="004B1933">
        <w:trPr>
          <w:trHeight w:val="182"/>
        </w:trPr>
        <w:tc>
          <w:tcPr>
            <w:tcW w:w="5773" w:type="dxa"/>
            <w:gridSpan w:val="2"/>
            <w:hideMark/>
          </w:tcPr>
          <w:p w14:paraId="3CFEFF87" w14:textId="77777777" w:rsidR="00E979BA" w:rsidRPr="00DF743F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11" w:type="dxa"/>
          </w:tcPr>
          <w:p w14:paraId="1D9DB124" w14:textId="7ADC1153" w:rsidR="00E979BA" w:rsidRPr="001F1E84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F1E8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1766A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E488D28" w14:textId="534C1DF9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979BA" w:rsidRPr="00DF743F" w14:paraId="5C4B4FC0" w14:textId="77777777" w:rsidTr="004B1933">
        <w:trPr>
          <w:trHeight w:val="262"/>
        </w:trPr>
        <w:tc>
          <w:tcPr>
            <w:tcW w:w="5773" w:type="dxa"/>
            <w:gridSpan w:val="2"/>
            <w:hideMark/>
          </w:tcPr>
          <w:p w14:paraId="0BC7A500" w14:textId="77777777" w:rsidR="00E979BA" w:rsidRPr="00DF743F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11A3A8" w14:textId="33826D3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563,27</w:t>
            </w:r>
            <w:r w:rsidR="0092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0C00F6B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1C35DE" w14:textId="2A26B578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533,485</w:t>
            </w:r>
          </w:p>
        </w:tc>
      </w:tr>
      <w:tr w:rsidR="00E979BA" w:rsidRPr="00D02092" w14:paraId="6956455F" w14:textId="77777777" w:rsidTr="00AC0588">
        <w:trPr>
          <w:trHeight w:val="260"/>
        </w:trPr>
        <w:tc>
          <w:tcPr>
            <w:tcW w:w="5773" w:type="dxa"/>
            <w:gridSpan w:val="2"/>
          </w:tcPr>
          <w:p w14:paraId="503F6B3D" w14:textId="77777777" w:rsidR="00E979BA" w:rsidRPr="00D02092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F1FB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ACF675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77E342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E979BA" w:rsidRPr="00DF743F" w14:paraId="284A18D1" w14:textId="77777777" w:rsidTr="00AC0588">
        <w:tc>
          <w:tcPr>
            <w:tcW w:w="5773" w:type="dxa"/>
            <w:gridSpan w:val="2"/>
            <w:hideMark/>
          </w:tcPr>
          <w:p w14:paraId="2DB04B05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ลูกหนี้หมุนเวียน</w:t>
            </w: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711" w:type="dxa"/>
          </w:tcPr>
          <w:p w14:paraId="5F3ABBC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43C87E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711" w:type="dxa"/>
          </w:tcPr>
          <w:p w14:paraId="226F70E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79BA" w:rsidRPr="00DF743F" w14:paraId="7F8D2DEA" w14:textId="77777777" w:rsidTr="004B1933">
        <w:tc>
          <w:tcPr>
            <w:tcW w:w="5773" w:type="dxa"/>
            <w:gridSpan w:val="2"/>
            <w:hideMark/>
          </w:tcPr>
          <w:p w14:paraId="3DA6E2CB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4657498E" w14:textId="48B4616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3,29</w:t>
            </w:r>
            <w:r w:rsidR="00923A92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DADB53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C0CBBCB" w14:textId="042F5B5A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1,975</w:t>
            </w:r>
          </w:p>
        </w:tc>
      </w:tr>
      <w:tr w:rsidR="00E979BA" w:rsidRPr="00DF743F" w14:paraId="5166D967" w14:textId="77777777" w:rsidTr="004B1933">
        <w:tc>
          <w:tcPr>
            <w:tcW w:w="5773" w:type="dxa"/>
            <w:gridSpan w:val="2"/>
            <w:hideMark/>
          </w:tcPr>
          <w:p w14:paraId="66275BAC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0EF4C475" w14:textId="7829A789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4,008</w:t>
            </w:r>
          </w:p>
        </w:tc>
        <w:tc>
          <w:tcPr>
            <w:tcW w:w="270" w:type="dxa"/>
          </w:tcPr>
          <w:p w14:paraId="5F21705A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20E02136" w14:textId="27D0367B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6,463</w:t>
            </w:r>
          </w:p>
        </w:tc>
      </w:tr>
      <w:tr w:rsidR="00E979BA" w:rsidRPr="00DF743F" w14:paraId="210B329D" w14:textId="77777777" w:rsidTr="00C158FE">
        <w:tc>
          <w:tcPr>
            <w:tcW w:w="5773" w:type="dxa"/>
            <w:gridSpan w:val="2"/>
            <w:hideMark/>
          </w:tcPr>
          <w:p w14:paraId="71AF1483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B2EC75" w14:textId="710D3AE9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2,210</w:t>
            </w:r>
          </w:p>
        </w:tc>
        <w:tc>
          <w:tcPr>
            <w:tcW w:w="270" w:type="dxa"/>
          </w:tcPr>
          <w:p w14:paraId="3F2642E9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E1A888" w14:textId="572F1FCB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2,825</w:t>
            </w:r>
          </w:p>
        </w:tc>
      </w:tr>
      <w:tr w:rsidR="00E979BA" w:rsidRPr="00DF743F" w14:paraId="254F751A" w14:textId="77777777" w:rsidTr="00C158FE">
        <w:trPr>
          <w:trHeight w:val="77"/>
        </w:trPr>
        <w:tc>
          <w:tcPr>
            <w:tcW w:w="5773" w:type="dxa"/>
            <w:gridSpan w:val="2"/>
            <w:hideMark/>
          </w:tcPr>
          <w:p w14:paraId="45A17645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43089C" w14:textId="12457092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9,51</w:t>
            </w:r>
            <w:r w:rsidR="0092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AE36D1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79CA37" w14:textId="6D8529D8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11,263</w:t>
            </w:r>
          </w:p>
        </w:tc>
      </w:tr>
      <w:tr w:rsidR="00E979BA" w:rsidRPr="00D02092" w14:paraId="6F845117" w14:textId="77777777" w:rsidTr="00C158FE">
        <w:trPr>
          <w:trHeight w:val="34"/>
        </w:trPr>
        <w:tc>
          <w:tcPr>
            <w:tcW w:w="5773" w:type="dxa"/>
            <w:gridSpan w:val="2"/>
          </w:tcPr>
          <w:p w14:paraId="744C271B" w14:textId="77777777" w:rsidR="00E979BA" w:rsidRPr="00D02092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</w:tcPr>
          <w:p w14:paraId="28852DA6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34F014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shd w:val="clear" w:color="auto" w:fill="auto"/>
          </w:tcPr>
          <w:p w14:paraId="41EB00A3" w14:textId="77777777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979BA" w:rsidRPr="00DF743F" w14:paraId="7E0B0A6D" w14:textId="77777777" w:rsidTr="00C158FE">
        <w:tc>
          <w:tcPr>
            <w:tcW w:w="5773" w:type="dxa"/>
            <w:gridSpan w:val="2"/>
            <w:hideMark/>
          </w:tcPr>
          <w:p w14:paraId="4227E46E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711" w:type="dxa"/>
          </w:tcPr>
          <w:p w14:paraId="0F731A38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C18A0B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14D9AE93" w14:textId="77777777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9BA" w:rsidRPr="00DF743F" w14:paraId="63D3A09A" w14:textId="77777777" w:rsidTr="00C158FE">
        <w:trPr>
          <w:trHeight w:val="245"/>
        </w:trPr>
        <w:tc>
          <w:tcPr>
            <w:tcW w:w="5773" w:type="dxa"/>
            <w:gridSpan w:val="2"/>
            <w:vAlign w:val="bottom"/>
            <w:hideMark/>
          </w:tcPr>
          <w:p w14:paraId="089BED5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60EBD753" w14:textId="3D60D786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9,97</w:t>
            </w:r>
            <w:r w:rsidR="00923A92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vAlign w:val="bottom"/>
          </w:tcPr>
          <w:p w14:paraId="52B06D02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5552C81B" w14:textId="212A50DC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368</w:t>
            </w:r>
          </w:p>
        </w:tc>
      </w:tr>
      <w:tr w:rsidR="00E979BA" w:rsidRPr="00DF743F" w14:paraId="1E201F04" w14:textId="77777777" w:rsidTr="00C158FE">
        <w:tc>
          <w:tcPr>
            <w:tcW w:w="5773" w:type="dxa"/>
            <w:gridSpan w:val="2"/>
            <w:hideMark/>
          </w:tcPr>
          <w:p w14:paraId="48C52A42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11" w:type="dxa"/>
          </w:tcPr>
          <w:p w14:paraId="4EF2F88C" w14:textId="565F41B8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220,880</w:t>
            </w:r>
          </w:p>
        </w:tc>
        <w:tc>
          <w:tcPr>
            <w:tcW w:w="270" w:type="dxa"/>
          </w:tcPr>
          <w:p w14:paraId="5A35F324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2BD9593" w14:textId="6F6CD4DF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248,624</w:t>
            </w:r>
          </w:p>
        </w:tc>
      </w:tr>
      <w:tr w:rsidR="00E979BA" w:rsidRPr="00DF743F" w14:paraId="202BEC7B" w14:textId="77777777" w:rsidTr="00C158FE">
        <w:tc>
          <w:tcPr>
            <w:tcW w:w="5773" w:type="dxa"/>
            <w:gridSpan w:val="2"/>
            <w:hideMark/>
          </w:tcPr>
          <w:p w14:paraId="5152A489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</w:tcPr>
          <w:p w14:paraId="6A7EEB91" w14:textId="1F690231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350,108</w:t>
            </w:r>
          </w:p>
        </w:tc>
        <w:tc>
          <w:tcPr>
            <w:tcW w:w="270" w:type="dxa"/>
          </w:tcPr>
          <w:p w14:paraId="222004AD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41602302" w14:textId="3D2F5DC2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291,200</w:t>
            </w:r>
          </w:p>
        </w:tc>
      </w:tr>
      <w:tr w:rsidR="00E979BA" w:rsidRPr="00DF743F" w14:paraId="0DBA92A1" w14:textId="77777777" w:rsidTr="00C158FE">
        <w:trPr>
          <w:trHeight w:val="334"/>
        </w:trPr>
        <w:tc>
          <w:tcPr>
            <w:tcW w:w="5773" w:type="dxa"/>
            <w:gridSpan w:val="2"/>
            <w:hideMark/>
          </w:tcPr>
          <w:p w14:paraId="501BDB9C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C4E0F6" w14:textId="738DB535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580,96</w:t>
            </w:r>
            <w:r w:rsidR="0092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36F72FC9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F0F382" w14:textId="5D2CA0EF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540,192</w:t>
            </w:r>
          </w:p>
        </w:tc>
      </w:tr>
      <w:tr w:rsidR="00E979BA" w:rsidRPr="00D02092" w14:paraId="5FF3FE88" w14:textId="77777777" w:rsidTr="00C158FE">
        <w:trPr>
          <w:trHeight w:val="197"/>
        </w:trPr>
        <w:tc>
          <w:tcPr>
            <w:tcW w:w="5773" w:type="dxa"/>
            <w:gridSpan w:val="2"/>
          </w:tcPr>
          <w:p w14:paraId="4997DA24" w14:textId="77777777" w:rsidR="00E979BA" w:rsidRPr="00D02092" w:rsidRDefault="00E979BA" w:rsidP="00E979BA">
            <w:pPr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884FF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3331662" w14:textId="77777777" w:rsidR="00E979BA" w:rsidRPr="00D02092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EE8F15" w14:textId="77777777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9BA" w:rsidRPr="00DF743F" w14:paraId="2623A20A" w14:textId="77777777" w:rsidTr="00C158FE">
        <w:trPr>
          <w:gridBefore w:val="1"/>
          <w:wBefore w:w="9" w:type="dxa"/>
          <w:trHeight w:val="389"/>
        </w:trPr>
        <w:tc>
          <w:tcPr>
            <w:tcW w:w="5764" w:type="dxa"/>
            <w:hideMark/>
          </w:tcPr>
          <w:p w14:paraId="2E788272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711" w:type="dxa"/>
          </w:tcPr>
          <w:p w14:paraId="60311D7D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7452897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9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1" w:type="dxa"/>
            <w:shd w:val="clear" w:color="auto" w:fill="auto"/>
          </w:tcPr>
          <w:p w14:paraId="1332FD14" w14:textId="77777777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E979BA" w:rsidRPr="00DF743F" w14:paraId="2D64A00C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400C0ED5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29A1D9DF" w14:textId="4FED1D39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97,203</w:t>
            </w:r>
          </w:p>
        </w:tc>
        <w:tc>
          <w:tcPr>
            <w:tcW w:w="270" w:type="dxa"/>
          </w:tcPr>
          <w:p w14:paraId="41300758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shd w:val="clear" w:color="auto" w:fill="auto"/>
          </w:tcPr>
          <w:p w14:paraId="6A9691CF" w14:textId="357C45CD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43,550</w:t>
            </w:r>
          </w:p>
        </w:tc>
      </w:tr>
      <w:tr w:rsidR="00E979BA" w:rsidRPr="00DF743F" w14:paraId="75BCBA47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085CAAC7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105388" w14:textId="6838CFBD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10,777</w:t>
            </w:r>
          </w:p>
        </w:tc>
        <w:tc>
          <w:tcPr>
            <w:tcW w:w="270" w:type="dxa"/>
          </w:tcPr>
          <w:p w14:paraId="1B616DF0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3C34863" w14:textId="2FB78C6B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sz w:val="30"/>
                <w:szCs w:val="30"/>
              </w:rPr>
              <w:t>12,226</w:t>
            </w:r>
          </w:p>
        </w:tc>
      </w:tr>
      <w:tr w:rsidR="00E979BA" w:rsidRPr="00DF743F" w14:paraId="1A4C2495" w14:textId="77777777" w:rsidTr="00C158FE">
        <w:trPr>
          <w:gridBefore w:val="1"/>
          <w:wBefore w:w="9" w:type="dxa"/>
        </w:trPr>
        <w:tc>
          <w:tcPr>
            <w:tcW w:w="5764" w:type="dxa"/>
            <w:hideMark/>
          </w:tcPr>
          <w:p w14:paraId="64433E76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C01AB3" w14:textId="03562018" w:rsidR="00E979BA" w:rsidRPr="00E979BA" w:rsidRDefault="001F1E84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107,980</w:t>
            </w:r>
          </w:p>
        </w:tc>
        <w:tc>
          <w:tcPr>
            <w:tcW w:w="270" w:type="dxa"/>
          </w:tcPr>
          <w:p w14:paraId="1ECCF2BC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88E87F" w14:textId="41833C54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656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55,776</w:t>
            </w:r>
          </w:p>
        </w:tc>
      </w:tr>
      <w:tr w:rsidR="00E979BA" w:rsidRPr="00DF743F" w14:paraId="38220214" w14:textId="77777777" w:rsidTr="00AC0588">
        <w:trPr>
          <w:gridBefore w:val="1"/>
          <w:wBefore w:w="9" w:type="dxa"/>
          <w:trHeight w:val="224"/>
        </w:trPr>
        <w:tc>
          <w:tcPr>
            <w:tcW w:w="5764" w:type="dxa"/>
          </w:tcPr>
          <w:p w14:paraId="762436CD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66574C08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0CCEF6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</w:tcPr>
          <w:p w14:paraId="0C6C771B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979BA" w:rsidRPr="00DF743F" w14:paraId="76DAD96F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745BF9D1" w14:textId="0DE37EEC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รายได้รอตัดบัญช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ี</w:t>
            </w:r>
          </w:p>
        </w:tc>
        <w:tc>
          <w:tcPr>
            <w:tcW w:w="1711" w:type="dxa"/>
          </w:tcPr>
          <w:p w14:paraId="078BBC1E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BC81AD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58C774DB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9BA" w:rsidRPr="00DF743F" w14:paraId="5917E3E5" w14:textId="77777777" w:rsidTr="00AC0588">
        <w:trPr>
          <w:gridBefore w:val="1"/>
          <w:wBefore w:w="9" w:type="dxa"/>
        </w:trPr>
        <w:tc>
          <w:tcPr>
            <w:tcW w:w="5764" w:type="dxa"/>
            <w:hideMark/>
          </w:tcPr>
          <w:p w14:paraId="44D47C66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711" w:type="dxa"/>
          </w:tcPr>
          <w:p w14:paraId="26B51F4F" w14:textId="77777777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7EF3C4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5A5A666A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979BA" w:rsidRPr="00DF743F" w14:paraId="62B3A45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048EBDE8" w14:textId="77777777" w:rsidR="00E979BA" w:rsidRPr="00DF743F" w:rsidRDefault="00E979BA" w:rsidP="00E979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บันทึกไว้ในบัญชี 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“</w:t>
            </w: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  <w:r w:rsidRPr="00DF743F">
              <w:rPr>
                <w:rFonts w:asciiTheme="majorBidi" w:hAnsiTheme="majorBidi" w:cstheme="majorBidi"/>
                <w:sz w:val="30"/>
                <w:szCs w:val="30"/>
              </w:rPr>
              <w:t>”)</w:t>
            </w:r>
          </w:p>
        </w:tc>
        <w:tc>
          <w:tcPr>
            <w:tcW w:w="1711" w:type="dxa"/>
          </w:tcPr>
          <w:p w14:paraId="73182E77" w14:textId="50B64D5F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  <w:tc>
          <w:tcPr>
            <w:tcW w:w="270" w:type="dxa"/>
            <w:vAlign w:val="bottom"/>
          </w:tcPr>
          <w:p w14:paraId="01BB8C7C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711" w:type="dxa"/>
          </w:tcPr>
          <w:p w14:paraId="13093143" w14:textId="66B88E65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4,934</w:t>
            </w:r>
          </w:p>
        </w:tc>
      </w:tr>
      <w:tr w:rsidR="00E979BA" w:rsidRPr="00DF743F" w14:paraId="65AC59DE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B59081" w14:textId="77777777" w:rsidR="00E979BA" w:rsidRPr="00DF743F" w:rsidRDefault="00E979BA" w:rsidP="00E979BA">
            <w:pPr>
              <w:pStyle w:val="ListParagraph"/>
              <w:numPr>
                <w:ilvl w:val="0"/>
                <w:numId w:val="21"/>
              </w:num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711" w:type="dxa"/>
          </w:tcPr>
          <w:p w14:paraId="70755CFB" w14:textId="7CC31AE3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E979BA">
              <w:rPr>
                <w:rFonts w:asciiTheme="majorBidi" w:hAnsiTheme="majorBidi" w:cstheme="majorBidi"/>
                <w:sz w:val="30"/>
                <w:szCs w:val="30"/>
              </w:rPr>
              <w:t>13,457</w:t>
            </w:r>
          </w:p>
        </w:tc>
        <w:tc>
          <w:tcPr>
            <w:tcW w:w="270" w:type="dxa"/>
          </w:tcPr>
          <w:p w14:paraId="617D0B42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11" w:type="dxa"/>
          </w:tcPr>
          <w:p w14:paraId="1525C968" w14:textId="513BB4EC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left="-10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sz w:val="30"/>
                <w:szCs w:val="30"/>
              </w:rPr>
              <w:t>17,157</w:t>
            </w:r>
          </w:p>
        </w:tc>
      </w:tr>
      <w:tr w:rsidR="00E979BA" w:rsidRPr="00DF743F" w14:paraId="501F629B" w14:textId="77777777" w:rsidTr="004B1933">
        <w:trPr>
          <w:gridBefore w:val="1"/>
          <w:wBefore w:w="9" w:type="dxa"/>
        </w:trPr>
        <w:tc>
          <w:tcPr>
            <w:tcW w:w="5764" w:type="dxa"/>
            <w:hideMark/>
          </w:tcPr>
          <w:p w14:paraId="2000979B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43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C4D5BF" w14:textId="63EB6D73" w:rsidR="00E979BA" w:rsidRPr="00E979BA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9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979B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18,391</w:t>
            </w:r>
          </w:p>
        </w:tc>
        <w:tc>
          <w:tcPr>
            <w:tcW w:w="270" w:type="dxa"/>
          </w:tcPr>
          <w:p w14:paraId="0748E252" w14:textId="77777777" w:rsidR="00E979BA" w:rsidRPr="00DF743F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7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F26C7" w14:textId="7A98A1B7" w:rsidR="00E979BA" w:rsidRPr="004B1933" w:rsidRDefault="00E979BA" w:rsidP="00E979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193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22,091</w:t>
            </w:r>
          </w:p>
        </w:tc>
      </w:tr>
    </w:tbl>
    <w:p w14:paraId="646E4545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40295F11" w14:textId="2E5A9762" w:rsidR="00CF0607" w:rsidRPr="002B1BE4" w:rsidRDefault="00CF0607" w:rsidP="00CF0607">
      <w:pPr>
        <w:pStyle w:val="a"/>
        <w:tabs>
          <w:tab w:val="clear" w:pos="1080"/>
        </w:tabs>
        <w:ind w:left="547"/>
        <w:jc w:val="both"/>
        <w:rPr>
          <w:rFonts w:ascii="Angsana New" w:hAnsi="Angsana New" w:cs="Angsana New"/>
          <w:b/>
          <w:bCs/>
          <w:i/>
          <w:iCs/>
          <w:lang w:val="en-US"/>
        </w:rPr>
      </w:pPr>
      <w:r w:rsidRPr="002B1BE4">
        <w:rPr>
          <w:rFonts w:ascii="Angsana New" w:hAnsi="Angsana New" w:cs="Angsana New"/>
          <w:b/>
          <w:bCs/>
          <w:i/>
          <w:iCs/>
          <w:cs/>
          <w:lang w:val="en-US"/>
        </w:rPr>
        <w:t>สัญญาสำคัญที่ทำกับกิจการที่เกี่ยวข้องกัน</w:t>
      </w:r>
    </w:p>
    <w:p w14:paraId="0E30EC17" w14:textId="77777777" w:rsidR="00CF0607" w:rsidRPr="00D02092" w:rsidRDefault="00CF0607" w:rsidP="00CF06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lang w:val="en-US"/>
        </w:rPr>
      </w:pPr>
    </w:p>
    <w:p w14:paraId="05DDEAD4" w14:textId="52545369" w:rsidR="00CF0607" w:rsidRDefault="00CF0607" w:rsidP="00CF0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B31F2A">
        <w:rPr>
          <w:rFonts w:ascii="Angsana New" w:hAnsi="Angsana New"/>
          <w:spacing w:val="-2"/>
          <w:sz w:val="30"/>
          <w:szCs w:val="30"/>
          <w:cs/>
        </w:rPr>
        <w:t>สัญญาสำคัญที่ทำกับกิจการที่เกี่ยวข้องกันไม่มีการเปลี่ยนแปลง</w:t>
      </w:r>
      <w:r w:rsidR="00F152C8">
        <w:rPr>
          <w:rFonts w:ascii="Angsana New" w:hAnsi="Angsana New" w:hint="cs"/>
          <w:spacing w:val="-2"/>
          <w:sz w:val="30"/>
          <w:szCs w:val="30"/>
          <w:cs/>
        </w:rPr>
        <w:t>ที่มีสาระสำคัญ</w:t>
      </w:r>
      <w:r w:rsidRPr="00B31F2A">
        <w:rPr>
          <w:rFonts w:ascii="Angsana New" w:hAnsi="Angsana New"/>
          <w:spacing w:val="-2"/>
          <w:sz w:val="30"/>
          <w:szCs w:val="30"/>
          <w:cs/>
        </w:rPr>
        <w:t>ในระหว่างงวด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>เก้า</w:t>
      </w:r>
      <w:r w:rsidRPr="00B31F2A">
        <w:rPr>
          <w:rFonts w:ascii="Angsana New" w:hAnsi="Angsana New"/>
          <w:spacing w:val="-2"/>
          <w:sz w:val="30"/>
          <w:szCs w:val="30"/>
          <w:cs/>
        </w:rPr>
        <w:t xml:space="preserve">เดือนสิ้นสุดวันที่ </w:t>
      </w:r>
      <w:r w:rsidR="00F152C8">
        <w:rPr>
          <w:rFonts w:ascii="Angsana New" w:hAnsi="Angsana New"/>
          <w:spacing w:val="-2"/>
          <w:sz w:val="30"/>
          <w:szCs w:val="30"/>
          <w:cs/>
        </w:rPr>
        <w:br/>
      </w:r>
      <w:r>
        <w:rPr>
          <w:rFonts w:ascii="Angsana New" w:hAnsi="Angsana New"/>
          <w:spacing w:val="-2"/>
          <w:sz w:val="30"/>
          <w:szCs w:val="30"/>
        </w:rPr>
        <w:t>3</w:t>
      </w:r>
      <w:r w:rsidR="00B111EA">
        <w:rPr>
          <w:rFonts w:ascii="Angsana New" w:hAnsi="Angsana New"/>
          <w:spacing w:val="-2"/>
          <w:sz w:val="30"/>
          <w:szCs w:val="30"/>
        </w:rPr>
        <w:t>1</w:t>
      </w:r>
      <w:r w:rsidR="002964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>ธันวาคม</w:t>
      </w:r>
      <w:r w:rsidR="002964A5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826AC1">
        <w:rPr>
          <w:rFonts w:ascii="Angsana New" w:hAnsi="Angsana New"/>
          <w:spacing w:val="-2"/>
          <w:sz w:val="30"/>
          <w:szCs w:val="30"/>
        </w:rPr>
        <w:t>6</w:t>
      </w:r>
    </w:p>
    <w:p w14:paraId="2D866A88" w14:textId="77777777" w:rsidR="00CF0607" w:rsidRPr="00235A07" w:rsidRDefault="00CF0607" w:rsidP="00235A07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pacing w:val="-6"/>
          <w:sz w:val="24"/>
          <w:szCs w:val="24"/>
          <w:cs/>
          <w:lang w:val="en-US"/>
        </w:rPr>
      </w:pPr>
    </w:p>
    <w:p w14:paraId="3EE0FDF9" w14:textId="5CCAA27B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1E1BCB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</w:p>
    <w:p w14:paraId="5CC3C243" w14:textId="77777777" w:rsidR="005B0C8B" w:rsidRPr="006E1A17" w:rsidRDefault="005B0C8B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9DAC958" w14:textId="1A19E381" w:rsidR="001C4FF9" w:rsidRPr="001E1BCB" w:rsidRDefault="001C4FF9" w:rsidP="001C4F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="Angsana New" w:hAnsi="Angsana New"/>
          <w:sz w:val="30"/>
          <w:szCs w:val="30"/>
        </w:rPr>
      </w:pPr>
      <w:r w:rsidRPr="001E1BCB">
        <w:rPr>
          <w:rFonts w:ascii="Angsana New" w:hAnsi="Angsana New"/>
          <w:sz w:val="30"/>
          <w:szCs w:val="30"/>
          <w:cs/>
        </w:rPr>
        <w:t xml:space="preserve">ณ วันที่ </w:t>
      </w:r>
      <w:r w:rsidR="00B111EA">
        <w:rPr>
          <w:rFonts w:ascii="Angsana New" w:hAnsi="Angsana New"/>
          <w:spacing w:val="-2"/>
          <w:sz w:val="30"/>
          <w:szCs w:val="30"/>
        </w:rPr>
        <w:t>31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B111EA" w:rsidRPr="0021653C">
        <w:rPr>
          <w:rFonts w:ascii="Angsana New" w:hAnsi="Angsana New" w:hint="cs"/>
          <w:spacing w:val="-2"/>
          <w:sz w:val="30"/>
          <w:szCs w:val="30"/>
        </w:rPr>
        <w:t>256</w:t>
      </w:r>
      <w:r w:rsidR="00B111EA">
        <w:rPr>
          <w:rFonts w:ascii="Angsana New" w:hAnsi="Angsana New"/>
          <w:spacing w:val="-2"/>
          <w:sz w:val="30"/>
          <w:szCs w:val="30"/>
        </w:rPr>
        <w:t>6</w:t>
      </w:r>
      <w:r w:rsidR="001F1E84">
        <w:rPr>
          <w:rFonts w:ascii="Angsana New" w:hAnsi="Angsana New"/>
          <w:spacing w:val="-2"/>
          <w:sz w:val="30"/>
          <w:szCs w:val="30"/>
        </w:rPr>
        <w:t xml:space="preserve"> </w:t>
      </w:r>
      <w:r w:rsidR="00303D39">
        <w:rPr>
          <w:rFonts w:ascii="Angsana New" w:hAnsi="Angsana New" w:hint="cs"/>
          <w:sz w:val="30"/>
          <w:szCs w:val="30"/>
          <w:cs/>
        </w:rPr>
        <w:t xml:space="preserve">และ </w:t>
      </w:r>
      <w:r w:rsidR="00303D39">
        <w:rPr>
          <w:rFonts w:ascii="Angsana New" w:hAnsi="Angsana New"/>
          <w:sz w:val="30"/>
          <w:szCs w:val="30"/>
        </w:rPr>
        <w:t>31</w:t>
      </w:r>
      <w:r w:rsidR="00303D39">
        <w:rPr>
          <w:rFonts w:ascii="Angsana New" w:hAnsi="Angsana New" w:hint="cs"/>
          <w:sz w:val="30"/>
          <w:szCs w:val="30"/>
          <w:cs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มีนาคม</w:t>
      </w:r>
      <w:r w:rsidR="00AA6189" w:rsidRPr="001E1BCB">
        <w:rPr>
          <w:rFonts w:ascii="Angsana New" w:hAnsi="Angsana New" w:hint="cs"/>
          <w:sz w:val="30"/>
          <w:szCs w:val="30"/>
          <w:cs/>
        </w:rPr>
        <w:t xml:space="preserve"> </w:t>
      </w:r>
      <w:r w:rsidR="00303D39">
        <w:rPr>
          <w:rFonts w:ascii="Angsana New" w:hAnsi="Angsana New"/>
          <w:sz w:val="30"/>
          <w:szCs w:val="30"/>
        </w:rPr>
        <w:t>256</w:t>
      </w:r>
      <w:r w:rsidR="004B1F25">
        <w:rPr>
          <w:rFonts w:ascii="Angsana New" w:hAnsi="Angsana New" w:hint="cs"/>
          <w:sz w:val="30"/>
          <w:szCs w:val="30"/>
          <w:cs/>
        </w:rPr>
        <w:t>6</w:t>
      </w:r>
      <w:r w:rsidR="00303D39">
        <w:rPr>
          <w:rFonts w:ascii="Angsana New" w:hAnsi="Angsana New"/>
          <w:sz w:val="30"/>
          <w:szCs w:val="30"/>
        </w:rPr>
        <w:t xml:space="preserve"> </w:t>
      </w:r>
      <w:r w:rsidRPr="001E1BCB">
        <w:rPr>
          <w:rFonts w:ascii="Angsana New" w:hAnsi="Angsana New"/>
          <w:sz w:val="30"/>
          <w:szCs w:val="30"/>
          <w:cs/>
        </w:rPr>
        <w:t>บริษัทมีภาระผูกพันกับกิจการที่เกี่ยวข้องกันดังนี้</w:t>
      </w:r>
    </w:p>
    <w:p w14:paraId="496B0897" w14:textId="77777777" w:rsidR="001C4FF9" w:rsidRPr="006E1A17" w:rsidRDefault="001C4FF9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tbl>
      <w:tblPr>
        <w:tblW w:w="927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9"/>
        <w:gridCol w:w="5580"/>
        <w:gridCol w:w="1710"/>
        <w:gridCol w:w="270"/>
        <w:gridCol w:w="1710"/>
      </w:tblGrid>
      <w:tr w:rsidR="00065DD4" w:rsidRPr="00B0181B" w14:paraId="4EA4E4F3" w14:textId="77777777" w:rsidTr="005B0C8B">
        <w:tc>
          <w:tcPr>
            <w:tcW w:w="5589" w:type="dxa"/>
            <w:gridSpan w:val="2"/>
          </w:tcPr>
          <w:p w14:paraId="4DFB7660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42F931E8" w14:textId="6D0408E9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65DD4" w:rsidRPr="00B0181B" w14:paraId="501BE54F" w14:textId="77777777" w:rsidTr="005B0C8B">
        <w:tc>
          <w:tcPr>
            <w:tcW w:w="5589" w:type="dxa"/>
            <w:gridSpan w:val="2"/>
          </w:tcPr>
          <w:p w14:paraId="26F027C7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6632CD8A" w14:textId="1E3C106F" w:rsidR="00065DD4" w:rsidRPr="00BC12D1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303D39" w:rsidRPr="00B0181B" w14:paraId="33B992D2" w14:textId="77777777" w:rsidTr="005B0C8B">
        <w:tc>
          <w:tcPr>
            <w:tcW w:w="5589" w:type="dxa"/>
            <w:gridSpan w:val="2"/>
          </w:tcPr>
          <w:p w14:paraId="25A1CBF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4B1A2F53" w14:textId="1F00F5D3" w:rsidR="00303D39" w:rsidRPr="003E5BB7" w:rsidRDefault="00B111EA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2"/>
                <w:sz w:val="30"/>
                <w:szCs w:val="30"/>
              </w:rPr>
              <w:t>31</w:t>
            </w:r>
            <w:r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46965B45" w14:textId="77777777" w:rsidR="00303D39" w:rsidRPr="00B0181B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13830EC" w14:textId="30159728" w:rsidR="00303D39" w:rsidRPr="003E5BB7" w:rsidRDefault="00303D39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31 มีนาคม</w:t>
            </w:r>
          </w:p>
        </w:tc>
      </w:tr>
      <w:tr w:rsidR="00065DD4" w:rsidRPr="00B0181B" w14:paraId="7D829D32" w14:textId="77777777" w:rsidTr="005B0C8B">
        <w:tc>
          <w:tcPr>
            <w:tcW w:w="5589" w:type="dxa"/>
            <w:gridSpan w:val="2"/>
          </w:tcPr>
          <w:p w14:paraId="5938F039" w14:textId="77777777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7864A374" w14:textId="37970310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E14EBD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47DF96CC" w14:textId="30A84BD4" w:rsidR="00065DD4" w:rsidRPr="00B0181B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7A8DB1C" w14:textId="25064B2C" w:rsidR="00065DD4" w:rsidRPr="00284595" w:rsidRDefault="00065DD4" w:rsidP="00065D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4B1F25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</w:p>
        </w:tc>
      </w:tr>
      <w:tr w:rsidR="00FA40ED" w:rsidRPr="00B0181B" w14:paraId="6329660B" w14:textId="77777777" w:rsidTr="005B0C8B">
        <w:tc>
          <w:tcPr>
            <w:tcW w:w="5589" w:type="dxa"/>
            <w:gridSpan w:val="2"/>
          </w:tcPr>
          <w:p w14:paraId="16D5802D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90" w:type="dxa"/>
            <w:gridSpan w:val="3"/>
          </w:tcPr>
          <w:p w14:paraId="17A2FF50" w14:textId="77777777" w:rsidR="00FA40ED" w:rsidRPr="00B0181B" w:rsidRDefault="00FA40ED" w:rsidP="00BB40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B0181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03D39" w:rsidRPr="003D047D" w14:paraId="4E96C02A" w14:textId="77777777" w:rsidTr="005B0C8B">
        <w:trPr>
          <w:gridBefore w:val="1"/>
          <w:wBefore w:w="9" w:type="dxa"/>
        </w:trPr>
        <w:tc>
          <w:tcPr>
            <w:tcW w:w="5580" w:type="dxa"/>
          </w:tcPr>
          <w:p w14:paraId="218AC9A5" w14:textId="09B5F1D4" w:rsidR="00303D39" w:rsidRDefault="00303D39" w:rsidP="00303D39">
            <w:pPr>
              <w:tabs>
                <w:tab w:val="clear" w:pos="227"/>
                <w:tab w:val="clear" w:pos="2580"/>
                <w:tab w:val="left" w:pos="540"/>
                <w:tab w:val="left" w:pos="3390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8C1619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อื่นๆ</w:t>
            </w:r>
          </w:p>
        </w:tc>
        <w:tc>
          <w:tcPr>
            <w:tcW w:w="1710" w:type="dxa"/>
            <w:vAlign w:val="bottom"/>
          </w:tcPr>
          <w:p w14:paraId="6466896B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CB2BCD7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00035E53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0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03D39" w:rsidRPr="003D047D" w14:paraId="4E9351C4" w14:textId="3D7B82B2" w:rsidTr="005B0C8B">
        <w:trPr>
          <w:gridBefore w:val="1"/>
          <w:wBefore w:w="9" w:type="dxa"/>
        </w:trPr>
        <w:tc>
          <w:tcPr>
            <w:tcW w:w="5580" w:type="dxa"/>
          </w:tcPr>
          <w:p w14:paraId="589D5CA3" w14:textId="32619F94" w:rsidR="00303D39" w:rsidRPr="000568D6" w:rsidRDefault="00303D39" w:rsidP="00303D39">
            <w:pPr>
              <w:tabs>
                <w:tab w:val="clear" w:pos="2580"/>
                <w:tab w:val="left" w:pos="540"/>
              </w:tabs>
              <w:spacing w:line="240" w:lineRule="auto"/>
              <w:ind w:hanging="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ภาระผูกพันเกี่ยวกับ</w:t>
            </w:r>
            <w:r w:rsidRPr="000568D6">
              <w:rPr>
                <w:rFonts w:ascii="Angsana New" w:hAnsi="Angsana New"/>
                <w:sz w:val="30"/>
                <w:szCs w:val="30"/>
                <w:cs/>
              </w:rPr>
              <w:t>ซื้อวัตถุดิบและวัสดุสิ้นเปลืองโรงงาน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27F7B59A" w14:textId="41285CD8" w:rsidR="00303D39" w:rsidRPr="003B3227" w:rsidRDefault="00E979BA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79BA">
              <w:rPr>
                <w:rFonts w:ascii="Angsana New" w:hAnsi="Angsana New"/>
                <w:b/>
                <w:bCs/>
                <w:sz w:val="30"/>
                <w:szCs w:val="30"/>
              </w:rPr>
              <w:t>84,178</w:t>
            </w:r>
          </w:p>
        </w:tc>
        <w:tc>
          <w:tcPr>
            <w:tcW w:w="270" w:type="dxa"/>
          </w:tcPr>
          <w:p w14:paraId="64FEAD5C" w14:textId="77777777" w:rsidR="00303D39" w:rsidRPr="003B3227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14:paraId="194D8927" w14:textId="0BDC4EC7" w:rsidR="00303D39" w:rsidRPr="00897CC5" w:rsidRDefault="00303D39" w:rsidP="00303D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21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FB136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958</w:t>
            </w:r>
          </w:p>
        </w:tc>
      </w:tr>
    </w:tbl>
    <w:p w14:paraId="461B1C23" w14:textId="1C65EDC6" w:rsidR="00335541" w:rsidRPr="006E1A17" w:rsidRDefault="00335541" w:rsidP="009E31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3BF5BE15" w14:textId="46652BDE" w:rsidR="00A976FC" w:rsidRPr="00B94452" w:rsidRDefault="00A976FC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4"/>
          <w:szCs w:val="24"/>
        </w:rPr>
      </w:pPr>
    </w:p>
    <w:p w14:paraId="410B5DEE" w14:textId="77777777" w:rsidR="004B1F25" w:rsidRDefault="004B1F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</w:rPr>
        <w:br w:type="page"/>
      </w:r>
    </w:p>
    <w:p w14:paraId="7A3CA7B0" w14:textId="7A96C4D6" w:rsidR="00FA25C1" w:rsidRPr="00981687" w:rsidRDefault="00CF0607" w:rsidP="009816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lastRenderedPageBreak/>
        <w:t>3</w:t>
      </w:r>
      <w:r w:rsidR="0052669F" w:rsidRPr="00981687">
        <w:rPr>
          <w:rFonts w:ascii="Angsana New" w:hAnsi="Angsana New"/>
          <w:b/>
          <w:bCs/>
          <w:sz w:val="30"/>
          <w:szCs w:val="30"/>
        </w:rPr>
        <w:tab/>
      </w:r>
      <w:r w:rsidR="00FA25C1" w:rsidRPr="00981687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เงินลงทุนในบริษัทร่วม</w:t>
      </w:r>
    </w:p>
    <w:p w14:paraId="03FA06F3" w14:textId="77777777" w:rsidR="00FA25C1" w:rsidRPr="00616936" w:rsidRDefault="00FA25C1" w:rsidP="0082426D">
      <w:pPr>
        <w:spacing w:line="240" w:lineRule="auto"/>
        <w:rPr>
          <w:rFonts w:ascii="Angsana New" w:hAnsi="Angsana New"/>
          <w:sz w:val="30"/>
          <w:szCs w:val="30"/>
        </w:rPr>
      </w:pPr>
    </w:p>
    <w:tbl>
      <w:tblPr>
        <w:tblW w:w="94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97"/>
        <w:gridCol w:w="1350"/>
        <w:gridCol w:w="236"/>
        <w:gridCol w:w="34"/>
        <w:gridCol w:w="1413"/>
        <w:gridCol w:w="270"/>
        <w:gridCol w:w="1440"/>
        <w:gridCol w:w="270"/>
        <w:gridCol w:w="1395"/>
      </w:tblGrid>
      <w:tr w:rsidR="00616936" w:rsidRPr="00B0181B" w14:paraId="6A06D026" w14:textId="77777777" w:rsidTr="00C63705">
        <w:tc>
          <w:tcPr>
            <w:tcW w:w="2997" w:type="dxa"/>
          </w:tcPr>
          <w:p w14:paraId="26B5F894" w14:textId="77777777" w:rsidR="00616936" w:rsidRPr="00B0181B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033" w:type="dxa"/>
            <w:gridSpan w:val="4"/>
          </w:tcPr>
          <w:p w14:paraId="2E0E0BAD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  <w:tc>
          <w:tcPr>
            <w:tcW w:w="270" w:type="dxa"/>
          </w:tcPr>
          <w:p w14:paraId="6BE2B161" w14:textId="77777777" w:rsidR="00616936" w:rsidRPr="00284595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4E569108" w14:textId="6270768C" w:rsidR="00616936" w:rsidRPr="003E5BB7" w:rsidRDefault="00616936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3705" w:rsidRPr="00B0181B" w14:paraId="419E5315" w14:textId="77777777" w:rsidTr="00B75ADB">
        <w:tc>
          <w:tcPr>
            <w:tcW w:w="2997" w:type="dxa"/>
          </w:tcPr>
          <w:p w14:paraId="226C1F64" w14:textId="3BA367A7" w:rsidR="00C63705" w:rsidRPr="00B0181B" w:rsidRDefault="000217AD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11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3033" w:type="dxa"/>
            <w:gridSpan w:val="4"/>
          </w:tcPr>
          <w:p w14:paraId="28FD1426" w14:textId="7777777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</w:t>
            </w:r>
          </w:p>
        </w:tc>
        <w:tc>
          <w:tcPr>
            <w:tcW w:w="270" w:type="dxa"/>
          </w:tcPr>
          <w:p w14:paraId="0FFAC0F6" w14:textId="77777777" w:rsidR="00C63705" w:rsidRPr="00284595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05" w:type="dxa"/>
            <w:gridSpan w:val="3"/>
          </w:tcPr>
          <w:p w14:paraId="72DDCA14" w14:textId="0F80C057" w:rsidR="00C63705" w:rsidRPr="003E5BB7" w:rsidRDefault="00C63705" w:rsidP="003C36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  <w:r w:rsidRPr="00BC12D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4B1F25" w:rsidRPr="00B0181B" w14:paraId="0ED9B01D" w14:textId="77777777" w:rsidTr="00270674">
        <w:tc>
          <w:tcPr>
            <w:tcW w:w="2997" w:type="dxa"/>
          </w:tcPr>
          <w:p w14:paraId="78DC33A3" w14:textId="6742A246" w:rsidR="004B1F25" w:rsidRPr="00B0181B" w:rsidRDefault="000217AD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วันที่ </w:t>
            </w:r>
            <w:r w:rsidR="00B111EA" w:rsidRPr="00B11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B111EA" w:rsidRPr="00B11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</w:tcPr>
          <w:p w14:paraId="32B5F6BE" w14:textId="4ACE2371" w:rsidR="004B1F25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  <w:gridSpan w:val="2"/>
          </w:tcPr>
          <w:p w14:paraId="09C79AB0" w14:textId="77777777" w:rsidR="004B1F25" w:rsidRPr="00B0181B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13" w:type="dxa"/>
          </w:tcPr>
          <w:p w14:paraId="4986063D" w14:textId="78BF49D9" w:rsidR="004B1F25" w:rsidRPr="003E5BB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736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35AA23C2" w14:textId="77777777" w:rsidR="004B1F25" w:rsidRPr="00284595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B2A9BE5" w14:textId="32D24706" w:rsidR="004B1F25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70" w:type="dxa"/>
          </w:tcPr>
          <w:p w14:paraId="0CAB98E8" w14:textId="77777777" w:rsidR="004B1F25" w:rsidRPr="003E5BB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2E15A14C" w14:textId="37E12A3F" w:rsidR="004B1F25" w:rsidRPr="003E5BB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736F63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4B1F25" w:rsidRPr="007553D7" w14:paraId="6646202F" w14:textId="32361AB0" w:rsidTr="00C63705">
        <w:trPr>
          <w:trHeight w:val="380"/>
        </w:trPr>
        <w:tc>
          <w:tcPr>
            <w:tcW w:w="2997" w:type="dxa"/>
          </w:tcPr>
          <w:p w14:paraId="198E2420" w14:textId="77777777" w:rsidR="004B1F25" w:rsidRPr="007553D7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408" w:type="dxa"/>
            <w:gridSpan w:val="8"/>
          </w:tcPr>
          <w:p w14:paraId="60AAA0FC" w14:textId="7062BE73" w:rsidR="004B1F25" w:rsidRPr="00E029E6" w:rsidRDefault="004B1F25" w:rsidP="004B1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029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11EA" w:rsidRPr="007553D7" w14:paraId="44ADDA33" w14:textId="0CEED597" w:rsidTr="00270674">
        <w:tc>
          <w:tcPr>
            <w:tcW w:w="2997" w:type="dxa"/>
          </w:tcPr>
          <w:p w14:paraId="2B4DA030" w14:textId="02B5857A" w:rsidR="00B111EA" w:rsidRPr="00156A78" w:rsidRDefault="00B111EA" w:rsidP="00B111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-18" w:firstLine="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ยอดยกมา</w:t>
            </w:r>
          </w:p>
        </w:tc>
        <w:tc>
          <w:tcPr>
            <w:tcW w:w="1350" w:type="dxa"/>
          </w:tcPr>
          <w:p w14:paraId="142EFBA9" w14:textId="1A70D5DB" w:rsidR="00B111EA" w:rsidRPr="00422A55" w:rsidRDefault="00923A92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1,610,998</w:t>
            </w:r>
          </w:p>
        </w:tc>
        <w:tc>
          <w:tcPr>
            <w:tcW w:w="236" w:type="dxa"/>
          </w:tcPr>
          <w:p w14:paraId="69793B30" w14:textId="77777777" w:rsidR="00B111EA" w:rsidRPr="007553D7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AE09480" w14:textId="425E28C4" w:rsidR="00B111EA" w:rsidRP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1,579,852</w:t>
            </w:r>
          </w:p>
        </w:tc>
        <w:tc>
          <w:tcPr>
            <w:tcW w:w="270" w:type="dxa"/>
          </w:tcPr>
          <w:p w14:paraId="7C9132F0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7BBEC304" w14:textId="79C34336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9677B5F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184C6DD" w14:textId="7A9E4BB3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503,990</w:t>
            </w:r>
          </w:p>
        </w:tc>
      </w:tr>
      <w:tr w:rsidR="00B111EA" w:rsidRPr="007553D7" w14:paraId="028E89D6" w14:textId="1DCDF14A" w:rsidTr="00270674">
        <w:trPr>
          <w:trHeight w:val="281"/>
        </w:trPr>
        <w:tc>
          <w:tcPr>
            <w:tcW w:w="2997" w:type="dxa"/>
          </w:tcPr>
          <w:p w14:paraId="5C98BF5A" w14:textId="156F087A" w:rsidR="00B111EA" w:rsidRPr="00156A78" w:rsidRDefault="00B111EA" w:rsidP="00B111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/>
                <w:sz w:val="30"/>
                <w:szCs w:val="30"/>
                <w:cs/>
              </w:rPr>
              <w:t>ส่วนแบ่งกำไร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ของ</w:t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744AF334" w14:textId="633402BA" w:rsidR="00B111EA" w:rsidRPr="00422A55" w:rsidRDefault="00923A92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82,146</w:t>
            </w:r>
          </w:p>
        </w:tc>
        <w:tc>
          <w:tcPr>
            <w:tcW w:w="236" w:type="dxa"/>
          </w:tcPr>
          <w:p w14:paraId="7A611084" w14:textId="77777777" w:rsidR="00B111EA" w:rsidRPr="007553D7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8C39741" w14:textId="314EC8B0" w:rsidR="00B111EA" w:rsidRP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73,375</w:t>
            </w:r>
          </w:p>
        </w:tc>
        <w:tc>
          <w:tcPr>
            <w:tcW w:w="270" w:type="dxa"/>
          </w:tcPr>
          <w:p w14:paraId="0C0FC6CF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C93D0EB" w14:textId="52F67350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F592F07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00AE7808" w14:textId="78736B2D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 w:rsidRPr="005F4B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11EA" w:rsidRPr="007553D7" w14:paraId="6C9EBC45" w14:textId="77777777" w:rsidTr="00270674">
        <w:trPr>
          <w:trHeight w:val="281"/>
        </w:trPr>
        <w:tc>
          <w:tcPr>
            <w:tcW w:w="2997" w:type="dxa"/>
          </w:tcPr>
          <w:p w14:paraId="2CDD8823" w14:textId="5A197858" w:rsidR="00B111EA" w:rsidRPr="00156A78" w:rsidRDefault="00B111EA" w:rsidP="00B111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49BC602F" w14:textId="7718A470" w:rsidR="00B111EA" w:rsidRPr="0017581E" w:rsidRDefault="00923A92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(64,072)</w:t>
            </w:r>
          </w:p>
        </w:tc>
        <w:tc>
          <w:tcPr>
            <w:tcW w:w="236" w:type="dxa"/>
          </w:tcPr>
          <w:p w14:paraId="5AC2D120" w14:textId="77777777" w:rsidR="00B111EA" w:rsidRPr="007553D7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7EDDA199" w14:textId="3675DE7B" w:rsidR="00B111EA" w:rsidRP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(59,085)</w:t>
            </w:r>
          </w:p>
        </w:tc>
        <w:tc>
          <w:tcPr>
            <w:tcW w:w="270" w:type="dxa"/>
          </w:tcPr>
          <w:p w14:paraId="178D56C8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446F539" w14:textId="663349D9" w:rsidR="00B111EA" w:rsidRPr="005F4BBC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13A58E2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14:paraId="4670B363" w14:textId="58A4F0C8" w:rsidR="00B111EA" w:rsidRPr="005F4BBC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11EA" w:rsidRPr="007553D7" w14:paraId="3CD25C4A" w14:textId="7CA17444" w:rsidTr="00270674">
        <w:tc>
          <w:tcPr>
            <w:tcW w:w="2997" w:type="dxa"/>
          </w:tcPr>
          <w:p w14:paraId="3337C867" w14:textId="3B5A11C0" w:rsidR="00B111EA" w:rsidRPr="00156A78" w:rsidRDefault="00B111EA" w:rsidP="00B111EA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</w:tabs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ผลต่างของอัตราแลกเปลี่ยน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156A78">
              <w:rPr>
                <w:rFonts w:ascii="Angsana New" w:hAnsi="Angsana New" w:hint="cs"/>
                <w:sz w:val="30"/>
                <w:szCs w:val="30"/>
                <w:cs/>
              </w:rPr>
              <w:t>จากการแปลงค่า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350" w:type="dxa"/>
          </w:tcPr>
          <w:p w14:paraId="6EF555D1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  <w:p w14:paraId="6C75DAB8" w14:textId="5587F992" w:rsidR="00923A92" w:rsidRPr="00422A55" w:rsidRDefault="00923A92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(6)</w:t>
            </w:r>
          </w:p>
        </w:tc>
        <w:tc>
          <w:tcPr>
            <w:tcW w:w="236" w:type="dxa"/>
            <w:vAlign w:val="bottom"/>
          </w:tcPr>
          <w:p w14:paraId="0054BC0F" w14:textId="77777777" w:rsidR="00B111EA" w:rsidRPr="007553D7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</w:tcPr>
          <w:p w14:paraId="62E4E6A7" w14:textId="77777777" w:rsidR="00B111EA" w:rsidRP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DBF3EA0" w14:textId="027189EF" w:rsidR="00B111EA" w:rsidRP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70" w:type="dxa"/>
            <w:vAlign w:val="bottom"/>
          </w:tcPr>
          <w:p w14:paraId="4F64A6F5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5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1BA6365" w14:textId="065A107D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3462CDA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1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  <w:vAlign w:val="bottom"/>
          </w:tcPr>
          <w:p w14:paraId="58F63DE7" w14:textId="1B62B9FB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line="240" w:lineRule="auto"/>
              <w:ind w:right="-11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111EA" w:rsidRPr="007553D7" w14:paraId="762553AF" w14:textId="79B1A1A7" w:rsidTr="00270674">
        <w:trPr>
          <w:trHeight w:val="352"/>
        </w:trPr>
        <w:tc>
          <w:tcPr>
            <w:tcW w:w="2997" w:type="dxa"/>
          </w:tcPr>
          <w:p w14:paraId="1E44529B" w14:textId="228BE4F7" w:rsidR="00B111EA" w:rsidRPr="00C131AE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firstLine="1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ยอดยกไป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FA04281" w14:textId="190AE29C" w:rsidR="00B111EA" w:rsidRPr="00422A55" w:rsidRDefault="00923A92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1,629,066</w:t>
            </w:r>
          </w:p>
        </w:tc>
        <w:tc>
          <w:tcPr>
            <w:tcW w:w="236" w:type="dxa"/>
          </w:tcPr>
          <w:p w14:paraId="12240989" w14:textId="77777777" w:rsidR="00B111EA" w:rsidRPr="007553D7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B8E88DE" w14:textId="58C55390" w:rsidR="00B111EA" w:rsidRP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b/>
                <w:sz w:val="30"/>
                <w:szCs w:val="30"/>
              </w:rPr>
              <w:t>1,594,196</w:t>
            </w:r>
          </w:p>
        </w:tc>
        <w:tc>
          <w:tcPr>
            <w:tcW w:w="270" w:type="dxa"/>
          </w:tcPr>
          <w:p w14:paraId="58421DB2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C72C42" w14:textId="48374B2D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6BD3E287" w14:textId="77777777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</w:tcPr>
          <w:p w14:paraId="2E938299" w14:textId="6159740D" w:rsidR="00B111EA" w:rsidRDefault="00B111EA" w:rsidP="00B111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F4BBC"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</w:tr>
    </w:tbl>
    <w:p w14:paraId="4A9DBBE6" w14:textId="77777777" w:rsidR="00616936" w:rsidRPr="004B1F25" w:rsidRDefault="00616936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p w14:paraId="637E34A9" w14:textId="28FA9E6C" w:rsidR="001E09C4" w:rsidRPr="004B1F25" w:rsidRDefault="00B40015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ไม่มีการซื้อและจำหน่ายเงินลงทุนในบริษัทร่วมในระหว่าง</w:t>
      </w:r>
      <w:r w:rsidR="00F51F64">
        <w:rPr>
          <w:rFonts w:ascii="Angsana New" w:hAnsi="Angsana New" w:hint="cs"/>
          <w:sz w:val="30"/>
          <w:szCs w:val="30"/>
          <w:cs/>
        </w:rPr>
        <w:t>งวด</w:t>
      </w:r>
      <w:r w:rsidR="00ED4748">
        <w:rPr>
          <w:rFonts w:ascii="Angsana New" w:hAnsi="Angsana New" w:hint="cs"/>
          <w:sz w:val="30"/>
          <w:szCs w:val="30"/>
          <w:cs/>
        </w:rPr>
        <w:t>เก้า</w:t>
      </w:r>
      <w:r w:rsidR="008166D3">
        <w:rPr>
          <w:rFonts w:ascii="Angsana New" w:hAnsi="Angsana New" w:hint="cs"/>
          <w:sz w:val="30"/>
          <w:szCs w:val="30"/>
          <w:cs/>
        </w:rPr>
        <w:t>เดือน</w:t>
      </w:r>
      <w:r w:rsidRPr="004B1F25">
        <w:rPr>
          <w:rFonts w:ascii="Angsana New" w:hAnsi="Angsana New" w:hint="cs"/>
          <w:sz w:val="30"/>
          <w:szCs w:val="30"/>
          <w:cs/>
        </w:rPr>
        <w:t xml:space="preserve">สิ้นสุดวันที่ </w:t>
      </w:r>
      <w:r w:rsidR="00B111EA">
        <w:rPr>
          <w:rFonts w:ascii="Angsana New" w:hAnsi="Angsana New" w:hint="cs"/>
          <w:spacing w:val="-2"/>
          <w:sz w:val="30"/>
          <w:szCs w:val="30"/>
        </w:rPr>
        <w:t>31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B111EA">
        <w:rPr>
          <w:rFonts w:ascii="Angsana New" w:hAnsi="Angsana New" w:hint="cs"/>
          <w:spacing w:val="-2"/>
          <w:sz w:val="30"/>
          <w:szCs w:val="30"/>
        </w:rPr>
        <w:t>2566</w:t>
      </w:r>
      <w:r w:rsidR="00B111EA">
        <w:rPr>
          <w:rFonts w:ascii="Angsana New" w:hAnsi="Angsana New"/>
          <w:spacing w:val="-2"/>
          <w:sz w:val="30"/>
          <w:szCs w:val="30"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3E5BB7" w:rsidRPr="004B1F25">
        <w:rPr>
          <w:rFonts w:ascii="Angsana New" w:hAnsi="Angsana New" w:hint="cs"/>
          <w:sz w:val="30"/>
          <w:szCs w:val="30"/>
        </w:rPr>
        <w:t>2</w:t>
      </w:r>
      <w:r w:rsidR="00297568" w:rsidRPr="004B1F25">
        <w:rPr>
          <w:rFonts w:ascii="Angsana New" w:hAnsi="Angsana New" w:hint="cs"/>
          <w:sz w:val="30"/>
          <w:szCs w:val="30"/>
        </w:rPr>
        <w:t>5</w:t>
      </w:r>
      <w:r w:rsidR="003E5BB7" w:rsidRPr="004B1F25">
        <w:rPr>
          <w:rFonts w:ascii="Angsana New" w:hAnsi="Angsana New" w:hint="cs"/>
          <w:sz w:val="30"/>
          <w:szCs w:val="30"/>
        </w:rPr>
        <w:t>6</w:t>
      </w:r>
      <w:r w:rsidR="00962D7F" w:rsidRPr="004B1F25">
        <w:rPr>
          <w:rFonts w:ascii="Angsana New" w:hAnsi="Angsana New"/>
          <w:sz w:val="30"/>
          <w:szCs w:val="30"/>
        </w:rPr>
        <w:t>5</w:t>
      </w:r>
      <w:r w:rsidR="00934A5C" w:rsidRPr="004B1F2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134A0BE9" w14:textId="44A96F4C" w:rsidR="006E1A17" w:rsidRPr="004B1F25" w:rsidRDefault="006E1A17" w:rsidP="00B94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75BFC27" w14:textId="11F4492F" w:rsidR="00BB286A" w:rsidRPr="004B1F25" w:rsidRDefault="00BB286A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4B1F25">
        <w:rPr>
          <w:rFonts w:ascii="Angsana New" w:hAnsi="Angsana New"/>
          <w:sz w:val="30"/>
          <w:szCs w:val="30"/>
          <w:cs/>
        </w:rPr>
        <w:t>เงินลงทุนในบริษัทร่วม</w:t>
      </w:r>
      <w:r w:rsidR="005F1DB3" w:rsidRPr="004B1F25">
        <w:rPr>
          <w:rFonts w:ascii="Angsana New" w:hAnsi="Angsana New" w:hint="cs"/>
          <w:sz w:val="30"/>
          <w:szCs w:val="30"/>
          <w:cs/>
        </w:rPr>
        <w:t>ซึ่งบันทึกโดยวิธีส่วนได้เสีย</w:t>
      </w:r>
      <w:r w:rsidRPr="004B1F25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B111EA">
        <w:rPr>
          <w:rFonts w:ascii="Angsana New" w:hAnsi="Angsana New" w:hint="cs"/>
          <w:spacing w:val="-2"/>
          <w:sz w:val="30"/>
          <w:szCs w:val="30"/>
        </w:rPr>
        <w:t>31</w:t>
      </w:r>
      <w:r w:rsidR="00B111EA">
        <w:rPr>
          <w:rFonts w:ascii="Angsana New" w:hAnsi="Angsana New" w:hint="cs"/>
          <w:spacing w:val="-2"/>
          <w:sz w:val="30"/>
          <w:szCs w:val="30"/>
          <w:cs/>
        </w:rPr>
        <w:t xml:space="preserve"> ธันวาคม </w:t>
      </w:r>
      <w:r w:rsidR="00B111EA">
        <w:rPr>
          <w:rFonts w:ascii="Angsana New" w:hAnsi="Angsana New" w:hint="cs"/>
          <w:spacing w:val="-2"/>
          <w:sz w:val="30"/>
          <w:szCs w:val="30"/>
        </w:rPr>
        <w:t>2566</w:t>
      </w:r>
      <w:r w:rsidR="00B111EA">
        <w:rPr>
          <w:rFonts w:ascii="Angsana New" w:hAnsi="Angsana New"/>
          <w:spacing w:val="-2"/>
          <w:sz w:val="30"/>
          <w:szCs w:val="30"/>
        </w:rPr>
        <w:t xml:space="preserve"> </w:t>
      </w:r>
      <w:r w:rsidR="00595F98" w:rsidRPr="004B1F25">
        <w:rPr>
          <w:rFonts w:ascii="Angsana New" w:hAnsi="Angsana New" w:hint="cs"/>
          <w:sz w:val="30"/>
          <w:szCs w:val="30"/>
          <w:cs/>
        </w:rPr>
        <w:t xml:space="preserve">และ </w:t>
      </w:r>
      <w:r w:rsidR="002B7CCD" w:rsidRPr="002B7CCD">
        <w:rPr>
          <w:rFonts w:ascii="Angsana New" w:hAnsi="Angsana New"/>
          <w:sz w:val="30"/>
          <w:szCs w:val="30"/>
        </w:rPr>
        <w:t xml:space="preserve">31 </w:t>
      </w:r>
      <w:r w:rsidR="002B7CCD" w:rsidRPr="002B7CCD">
        <w:rPr>
          <w:rFonts w:ascii="Angsana New" w:hAnsi="Angsana New"/>
          <w:sz w:val="30"/>
          <w:szCs w:val="30"/>
          <w:cs/>
        </w:rPr>
        <w:t xml:space="preserve">มีนาคม </w:t>
      </w:r>
      <w:r w:rsidR="002B7CCD" w:rsidRPr="002B7CCD">
        <w:rPr>
          <w:rFonts w:ascii="Angsana New" w:hAnsi="Angsana New"/>
          <w:sz w:val="30"/>
          <w:szCs w:val="30"/>
        </w:rPr>
        <w:t xml:space="preserve">2566 </w:t>
      </w:r>
      <w:r w:rsidRPr="004B1F25">
        <w:rPr>
          <w:rFonts w:ascii="Angsana New" w:hAnsi="Angsana New"/>
          <w:sz w:val="30"/>
          <w:szCs w:val="30"/>
          <w:cs/>
        </w:rPr>
        <w:t>มีดังนี้</w:t>
      </w:r>
    </w:p>
    <w:p w14:paraId="6EE51A90" w14:textId="77777777" w:rsidR="00FA25C1" w:rsidRPr="004B1F25" w:rsidRDefault="00FA25C1" w:rsidP="00270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168"/>
          <w:tab w:val="left" w:pos="4608"/>
          <w:tab w:val="left" w:pos="5958"/>
          <w:tab w:val="left" w:pos="6948"/>
        </w:tabs>
        <w:spacing w:line="240" w:lineRule="auto"/>
        <w:ind w:left="540"/>
        <w:rPr>
          <w:rFonts w:ascii="Angsana New" w:hAnsi="Angsana New"/>
          <w:sz w:val="30"/>
          <w:szCs w:val="30"/>
          <w:cs/>
        </w:rPr>
      </w:pP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90"/>
        <w:gridCol w:w="1080"/>
        <w:gridCol w:w="1170"/>
        <w:gridCol w:w="990"/>
        <w:gridCol w:w="270"/>
        <w:gridCol w:w="1170"/>
        <w:gridCol w:w="270"/>
        <w:gridCol w:w="1260"/>
        <w:gridCol w:w="270"/>
        <w:gridCol w:w="1350"/>
      </w:tblGrid>
      <w:tr w:rsidR="00E2689B" w:rsidRPr="00343FE6" w14:paraId="0EA24ACF" w14:textId="510CD78B" w:rsidTr="001E24D6">
        <w:tc>
          <w:tcPr>
            <w:tcW w:w="1890" w:type="dxa"/>
          </w:tcPr>
          <w:p w14:paraId="5C33118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E351D0C" w14:textId="221D0E30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ประเภท</w:t>
            </w:r>
          </w:p>
        </w:tc>
        <w:tc>
          <w:tcPr>
            <w:tcW w:w="1170" w:type="dxa"/>
          </w:tcPr>
          <w:p w14:paraId="46A8327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ลักษณะ</w:t>
            </w:r>
          </w:p>
        </w:tc>
        <w:tc>
          <w:tcPr>
            <w:tcW w:w="990" w:type="dxa"/>
          </w:tcPr>
          <w:p w14:paraId="3DA60382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สัดส่วน</w:t>
            </w:r>
          </w:p>
        </w:tc>
        <w:tc>
          <w:tcPr>
            <w:tcW w:w="270" w:type="dxa"/>
          </w:tcPr>
          <w:p w14:paraId="24E1761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787CC884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6625609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880" w:type="dxa"/>
            <w:gridSpan w:val="3"/>
            <w:tcBorders>
              <w:bottom w:val="single" w:sz="4" w:space="0" w:color="auto"/>
            </w:tcBorders>
          </w:tcPr>
          <w:p w14:paraId="74B5DADE" w14:textId="456AC1A4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</w:tr>
      <w:tr w:rsidR="00E2689B" w:rsidRPr="00343FE6" w14:paraId="22FC9B07" w14:textId="7F9A5BA6" w:rsidTr="001E24D6">
        <w:tc>
          <w:tcPr>
            <w:tcW w:w="1890" w:type="dxa"/>
          </w:tcPr>
          <w:p w14:paraId="031CA4D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7CED9EEE" w14:textId="2582B316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กิจการ</w:t>
            </w:r>
          </w:p>
        </w:tc>
        <w:tc>
          <w:tcPr>
            <w:tcW w:w="1170" w:type="dxa"/>
          </w:tcPr>
          <w:p w14:paraId="42F6F8D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ความสัมพันธ์</w:t>
            </w:r>
          </w:p>
        </w:tc>
        <w:tc>
          <w:tcPr>
            <w:tcW w:w="990" w:type="dxa"/>
          </w:tcPr>
          <w:p w14:paraId="17B51B9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เงินลงทุน</w:t>
            </w:r>
          </w:p>
        </w:tc>
        <w:tc>
          <w:tcPr>
            <w:tcW w:w="270" w:type="dxa"/>
          </w:tcPr>
          <w:p w14:paraId="19EF136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03C8BAE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ทุนชำระแล้ว</w:t>
            </w:r>
          </w:p>
        </w:tc>
        <w:tc>
          <w:tcPr>
            <w:tcW w:w="270" w:type="dxa"/>
          </w:tcPr>
          <w:p w14:paraId="46B5F665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DBA646C" w14:textId="2F5BB0CA" w:rsidR="00E2689B" w:rsidRPr="00343FE6" w:rsidRDefault="00101CE7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วิธีราคาทุน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B0B55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FBAE9D0" w14:textId="266B6D65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วิธี</w:t>
            </w: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ส่วนได้เสีย</w:t>
            </w:r>
          </w:p>
        </w:tc>
      </w:tr>
      <w:tr w:rsidR="00E2689B" w:rsidRPr="00343FE6" w14:paraId="45D9604B" w14:textId="20A8A9CE" w:rsidTr="001E24D6">
        <w:tc>
          <w:tcPr>
            <w:tcW w:w="1890" w:type="dxa"/>
          </w:tcPr>
          <w:p w14:paraId="4FD4136F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5FA6EDB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437B7FC1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990" w:type="dxa"/>
          </w:tcPr>
          <w:p w14:paraId="73E0F1CA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(ร้อยละ)</w:t>
            </w:r>
          </w:p>
        </w:tc>
        <w:tc>
          <w:tcPr>
            <w:tcW w:w="270" w:type="dxa"/>
          </w:tcPr>
          <w:p w14:paraId="17A8DB0E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4320" w:type="dxa"/>
            <w:gridSpan w:val="5"/>
          </w:tcPr>
          <w:p w14:paraId="01870421" w14:textId="1A06FADA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E2689B" w:rsidRPr="00343FE6" w14:paraId="52BB5B2E" w14:textId="33B6139F" w:rsidTr="001E24D6">
        <w:tc>
          <w:tcPr>
            <w:tcW w:w="1890" w:type="dxa"/>
          </w:tcPr>
          <w:p w14:paraId="09E4AE60" w14:textId="77777777" w:rsidR="00E2689B" w:rsidRDefault="00E2689B" w:rsidP="004555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right="-288" w:hanging="180"/>
              <w:rPr>
                <w:rFonts w:ascii="Angsana New" w:hAnsi="Angsana New"/>
                <w:sz w:val="30"/>
                <w:szCs w:val="30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บริษัท ไทยโทเร</w:t>
            </w:r>
          </w:p>
          <w:p w14:paraId="3F4FEF71" w14:textId="1C96B15F" w:rsidR="00E2689B" w:rsidRPr="00343FE6" w:rsidRDefault="00E2689B" w:rsidP="002A2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5"/>
              </w:tabs>
              <w:spacing w:line="240" w:lineRule="auto"/>
              <w:ind w:left="165" w:right="-288" w:hanging="2"/>
              <w:rPr>
                <w:rFonts w:ascii="Angsana New" w:hAnsi="Angsana New"/>
                <w:sz w:val="30"/>
                <w:szCs w:val="30"/>
                <w:cs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</w:rPr>
              <w:t>ซินเทติคส์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43FE6">
              <w:rPr>
                <w:rFonts w:ascii="Angsana New" w:hAnsi="Angsana New"/>
                <w:sz w:val="30"/>
                <w:szCs w:val="30"/>
                <w:cs/>
              </w:rPr>
              <w:t>จำกัด</w:t>
            </w:r>
            <w:r w:rsidR="002A259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A2598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="002A2598">
              <w:rPr>
                <w:rFonts w:ascii="Angsana New" w:hAnsi="Angsana New"/>
                <w:sz w:val="30"/>
                <w:szCs w:val="30"/>
              </w:rPr>
              <w:t>(“TTS”)</w:t>
            </w:r>
          </w:p>
        </w:tc>
        <w:tc>
          <w:tcPr>
            <w:tcW w:w="1080" w:type="dxa"/>
          </w:tcPr>
          <w:p w14:paraId="78A1A5DA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ผลิตเส้นด้าย</w:t>
            </w:r>
          </w:p>
        </w:tc>
        <w:tc>
          <w:tcPr>
            <w:tcW w:w="1170" w:type="dxa"/>
          </w:tcPr>
          <w:p w14:paraId="6C649A4C" w14:textId="77777777" w:rsidR="00E2689B" w:rsidRPr="00343FE6" w:rsidRDefault="00E2689B" w:rsidP="00D20A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43FE6">
              <w:rPr>
                <w:rFonts w:ascii="Angsana New" w:hAnsi="Angsana New"/>
                <w:sz w:val="30"/>
                <w:szCs w:val="30"/>
                <w:cs/>
                <w:lang w:val="th-TH"/>
              </w:rPr>
              <w:t>ถือหุ้น</w:t>
            </w:r>
          </w:p>
        </w:tc>
        <w:tc>
          <w:tcPr>
            <w:tcW w:w="990" w:type="dxa"/>
          </w:tcPr>
          <w:p w14:paraId="6A804A6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56B3F1F7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</w:tcPr>
          <w:p w14:paraId="50567DAD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212033BC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60" w:type="dxa"/>
          </w:tcPr>
          <w:p w14:paraId="6B6D7DA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0" w:type="dxa"/>
          </w:tcPr>
          <w:p w14:paraId="09EF1600" w14:textId="77777777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6B1B85FD" w14:textId="0B1A45A9" w:rsidR="00E2689B" w:rsidRPr="00343FE6" w:rsidRDefault="00E2689B" w:rsidP="00B229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</w:tr>
      <w:tr w:rsidR="00AA51CA" w:rsidRPr="00343FE6" w14:paraId="5E257EA6" w14:textId="19F02E57" w:rsidTr="001E24D6">
        <w:tc>
          <w:tcPr>
            <w:tcW w:w="1890" w:type="dxa"/>
          </w:tcPr>
          <w:p w14:paraId="78A5E1C7" w14:textId="47F1C921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5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06E71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="00B111EA"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31</w:t>
            </w:r>
            <w:r w:rsidR="00B111EA"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  <w:cs/>
              </w:rPr>
              <w:t xml:space="preserve"> ธันวาคม </w:t>
            </w:r>
            <w:r w:rsidR="00B111EA" w:rsidRPr="00B111EA">
              <w:rPr>
                <w:rFonts w:ascii="Angsana New" w:hAnsi="Angsana New" w:hint="cs"/>
                <w:b/>
                <w:bCs/>
                <w:spacing w:val="-2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0ED388FB" w14:textId="77777777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B80F" w14:textId="77777777" w:rsidR="00AA51CA" w:rsidRPr="00343FE6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3BB3FE1A" w14:textId="16982431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0327FF72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07F5D48" w14:textId="65B13395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212A54B9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0010536" w14:textId="5A14B56B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0CAE96B3" w14:textId="77777777" w:rsidR="00AA51CA" w:rsidRPr="00D27E71" w:rsidRDefault="00AA51CA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2E2E7F5F" w14:textId="61E96CBE" w:rsidR="00AA51CA" w:rsidRPr="00D27E71" w:rsidRDefault="00923A92" w:rsidP="00AA51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cs/>
              </w:rPr>
            </w:pPr>
            <w:r w:rsidRPr="00923A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1,629,066</w:t>
            </w:r>
          </w:p>
        </w:tc>
      </w:tr>
      <w:tr w:rsidR="00F16F3D" w:rsidRPr="00343FE6" w14:paraId="7FDD2F19" w14:textId="48D92917" w:rsidTr="001E24D6">
        <w:tc>
          <w:tcPr>
            <w:tcW w:w="1890" w:type="dxa"/>
          </w:tcPr>
          <w:p w14:paraId="5F78999E" w14:textId="34BC46D9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3" w:hanging="16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43FE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-  </w:t>
            </w:r>
            <w:r w:rsidRPr="00A42740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Pr="00A42740">
              <w:rPr>
                <w:rFonts w:ascii="Angsana New" w:hAnsi="Angsana New" w:hint="cs"/>
                <w:b/>
                <w:bCs/>
                <w:sz w:val="30"/>
                <w:szCs w:val="30"/>
              </w:rPr>
              <w:t>256</w:t>
            </w:r>
            <w:r w:rsidR="00307369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080" w:type="dxa"/>
          </w:tcPr>
          <w:p w14:paraId="30AA3125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2C1DC1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</w:tcPr>
          <w:p w14:paraId="137E2944" w14:textId="5CCF6D0C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19.06</w:t>
            </w:r>
          </w:p>
        </w:tc>
        <w:tc>
          <w:tcPr>
            <w:tcW w:w="270" w:type="dxa"/>
          </w:tcPr>
          <w:p w14:paraId="6A01D95C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9F72" w14:textId="71A835F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3,078,141</w:t>
            </w:r>
          </w:p>
        </w:tc>
        <w:tc>
          <w:tcPr>
            <w:tcW w:w="270" w:type="dxa"/>
          </w:tcPr>
          <w:p w14:paraId="6D7DD05F" w14:textId="77777777" w:rsidR="00F16F3D" w:rsidRPr="00343FE6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0EAFC54D" w14:textId="5BFE24D0" w:rsidR="00F16F3D" w:rsidRPr="00D20AF1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503,990</w:t>
            </w:r>
          </w:p>
        </w:tc>
        <w:tc>
          <w:tcPr>
            <w:tcW w:w="270" w:type="dxa"/>
          </w:tcPr>
          <w:p w14:paraId="1CCC7C89" w14:textId="77777777" w:rsidR="00F16F3D" w:rsidRDefault="00F16F3D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0A3F6E" w14:textId="5EE3F8DA" w:rsidR="00F16F3D" w:rsidRDefault="00F73257" w:rsidP="00F16F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02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73257">
              <w:rPr>
                <w:rFonts w:ascii="Angsana New" w:hAnsi="Angsana New"/>
                <w:b/>
                <w:bCs/>
                <w:sz w:val="30"/>
                <w:szCs w:val="30"/>
              </w:rPr>
              <w:t>1,610,99</w:t>
            </w:r>
            <w:r w:rsidR="00F51F64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</w:tbl>
    <w:p w14:paraId="4F3EF471" w14:textId="77777777" w:rsidR="00270C9A" w:rsidRPr="00F52B5C" w:rsidRDefault="00270C9A" w:rsidP="00F52B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DE1AD16" w14:textId="28C957ED" w:rsidR="00E8767F" w:rsidRPr="004B1F25" w:rsidRDefault="00E8767F" w:rsidP="00A359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บริษัทร่วมของบริษัทจัดตั้งขึ้นในประเทศไทย</w:t>
      </w:r>
    </w:p>
    <w:p w14:paraId="66A0DA88" w14:textId="3DE0EE61" w:rsidR="00E8767F" w:rsidRDefault="00E8767F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25CA63" w14:textId="43FE20CB" w:rsidR="001D7C67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FC2E0E">
        <w:rPr>
          <w:rFonts w:ascii="Angsana New" w:hAnsi="Angsana New"/>
          <w:sz w:val="30"/>
          <w:szCs w:val="30"/>
          <w:cs/>
        </w:rPr>
        <w:t xml:space="preserve">เนื่องจากบริษัทมีตัวแทนอยู่ในคณะกรรมการของ </w:t>
      </w:r>
      <w:r w:rsidRPr="00FC2E0E">
        <w:rPr>
          <w:rFonts w:ascii="Angsana New" w:hAnsi="Angsana New"/>
          <w:sz w:val="30"/>
          <w:szCs w:val="30"/>
        </w:rPr>
        <w:t xml:space="preserve">TTS </w:t>
      </w:r>
      <w:r w:rsidRPr="00FC2E0E">
        <w:rPr>
          <w:rFonts w:ascii="Angsana New" w:hAnsi="Angsana New"/>
          <w:sz w:val="30"/>
          <w:szCs w:val="30"/>
          <w:cs/>
        </w:rPr>
        <w:t>ดังนั้น บริษัทบันทึกเงินลงทุนดังกล่าว</w:t>
      </w:r>
      <w:r w:rsidR="00601DA1" w:rsidRPr="00FC2E0E">
        <w:rPr>
          <w:rFonts w:ascii="Angsana New" w:hAnsi="Angsana New" w:hint="cs"/>
          <w:sz w:val="30"/>
          <w:szCs w:val="30"/>
          <w:cs/>
        </w:rPr>
        <w:t>เป็น</w:t>
      </w:r>
      <w:r w:rsidRPr="00FC2E0E">
        <w:rPr>
          <w:rFonts w:ascii="Angsana New" w:hAnsi="Angsana New"/>
          <w:sz w:val="30"/>
          <w:szCs w:val="30"/>
          <w:cs/>
        </w:rPr>
        <w:t>เงินลงทุนใน</w:t>
      </w:r>
      <w:r w:rsidR="003A1A8B">
        <w:rPr>
          <w:rFonts w:ascii="Angsana New" w:hAnsi="Angsana New"/>
          <w:sz w:val="30"/>
          <w:szCs w:val="30"/>
        </w:rPr>
        <w:br/>
      </w:r>
      <w:r w:rsidRPr="00FC2E0E">
        <w:rPr>
          <w:rFonts w:ascii="Angsana New" w:hAnsi="Angsana New"/>
          <w:sz w:val="30"/>
          <w:szCs w:val="30"/>
          <w:cs/>
        </w:rPr>
        <w:t>บริษัท</w:t>
      </w:r>
      <w:r w:rsidRPr="001D7C67">
        <w:rPr>
          <w:rFonts w:ascii="Angsana New" w:hAnsi="Angsana New"/>
          <w:sz w:val="30"/>
          <w:szCs w:val="30"/>
          <w:cs/>
        </w:rPr>
        <w:t>ร่วมในงบการเงินที่แสดงเงินลงทุนตามวิธีส่วนได้เสีย</w:t>
      </w:r>
    </w:p>
    <w:p w14:paraId="51D2AF28" w14:textId="77777777" w:rsidR="001D7C67" w:rsidRPr="004B1F25" w:rsidRDefault="001D7C67" w:rsidP="008242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0537143" w14:textId="124EBD37" w:rsidR="00A430C6" w:rsidRDefault="00B40015" w:rsidP="00296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4B1F25">
        <w:rPr>
          <w:rFonts w:ascii="Angsana New" w:hAnsi="Angsana New" w:hint="cs"/>
          <w:sz w:val="30"/>
          <w:szCs w:val="30"/>
          <w:cs/>
        </w:rPr>
        <w:t>บริษัทไม่มีเงินลงทุนในบริษัทร่วมซึ่งจดทะเบียนในตลาดหลักทรัพย์</w:t>
      </w:r>
      <w:r w:rsidRPr="004B1F25">
        <w:rPr>
          <w:rFonts w:ascii="Angsana New" w:hAnsi="Angsana New" w:hint="cs"/>
          <w:sz w:val="30"/>
          <w:szCs w:val="30"/>
          <w:rtl/>
          <w:cs/>
        </w:rPr>
        <w:t xml:space="preserve"> </w:t>
      </w:r>
      <w:r w:rsidRPr="004B1F25">
        <w:rPr>
          <w:rFonts w:ascii="Angsana New" w:hAnsi="Angsana New" w:hint="cs"/>
          <w:sz w:val="30"/>
          <w:szCs w:val="30"/>
          <w:cs/>
        </w:rPr>
        <w:t>ดังนั้นจึงไม่มีราคาที่เปิดเผยต่อสาธารณช</w:t>
      </w:r>
      <w:r w:rsidR="00A359BC" w:rsidRPr="004B1F25">
        <w:rPr>
          <w:rFonts w:ascii="Angsana New" w:hAnsi="Angsana New" w:hint="cs"/>
          <w:sz w:val="30"/>
          <w:szCs w:val="30"/>
          <w:cs/>
        </w:rPr>
        <w:t>น</w:t>
      </w:r>
      <w:r w:rsidR="00A430C6">
        <w:rPr>
          <w:rFonts w:ascii="Angsana New" w:hAnsi="Angsana New"/>
          <w:sz w:val="30"/>
          <w:szCs w:val="30"/>
          <w:cs/>
        </w:rPr>
        <w:br w:type="page"/>
      </w:r>
    </w:p>
    <w:p w14:paraId="5DD3E98F" w14:textId="78685505" w:rsidR="00F16F3D" w:rsidRPr="002B1BE4" w:rsidRDefault="00AA51CA" w:rsidP="00F16F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F16F3D" w:rsidRPr="002B1BE4">
        <w:rPr>
          <w:rFonts w:ascii="Angsana New" w:hAnsi="Angsana New"/>
          <w:b/>
          <w:bCs/>
          <w:sz w:val="30"/>
          <w:szCs w:val="30"/>
        </w:rPr>
        <w:tab/>
      </w:r>
      <w:r w:rsidR="00F16F3D" w:rsidRPr="002B1BE4">
        <w:rPr>
          <w:rFonts w:ascii="Angsana New" w:hAnsi="Angsana New"/>
          <w:b/>
          <w:bCs/>
          <w:sz w:val="30"/>
          <w:szCs w:val="30"/>
          <w:cs/>
        </w:rPr>
        <w:t xml:space="preserve">ที่ดิน อาคารและอุปกรณ์ </w:t>
      </w:r>
    </w:p>
    <w:p w14:paraId="25B3EDC4" w14:textId="77777777" w:rsidR="00F16F3D" w:rsidRPr="00C31CD0" w:rsidRDefault="00F16F3D" w:rsidP="00F16F3D">
      <w:pPr>
        <w:pStyle w:val="BodyText2"/>
        <w:ind w:left="547" w:firstLine="0"/>
        <w:jc w:val="thaiDistribute"/>
        <w:rPr>
          <w:rFonts w:ascii="Angsana New" w:hAnsi="Angsana New"/>
          <w:sz w:val="30"/>
          <w:szCs w:val="30"/>
          <w:lang w:val="en-GB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170"/>
        <w:gridCol w:w="252"/>
        <w:gridCol w:w="1278"/>
        <w:gridCol w:w="270"/>
        <w:gridCol w:w="1170"/>
        <w:gridCol w:w="270"/>
        <w:gridCol w:w="1323"/>
      </w:tblGrid>
      <w:tr w:rsidR="00F16F3D" w:rsidRPr="008F7775" w14:paraId="710CBE2E" w14:textId="77777777" w:rsidTr="00F20DA6">
        <w:tc>
          <w:tcPr>
            <w:tcW w:w="3600" w:type="dxa"/>
          </w:tcPr>
          <w:p w14:paraId="02B53161" w14:textId="046617AC" w:rsidR="00F16F3D" w:rsidRPr="001419FC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11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</w:p>
        </w:tc>
        <w:tc>
          <w:tcPr>
            <w:tcW w:w="5733" w:type="dxa"/>
            <w:gridSpan w:val="7"/>
          </w:tcPr>
          <w:p w14:paraId="7C33FA0D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  <w:r w:rsidRPr="00500BA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500BA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16F3D" w:rsidRPr="008F7775" w14:paraId="6F1D6151" w14:textId="77777777" w:rsidTr="00F20DA6">
        <w:tc>
          <w:tcPr>
            <w:tcW w:w="3600" w:type="dxa"/>
          </w:tcPr>
          <w:p w14:paraId="10E8EC6A" w14:textId="129A68E0" w:rsidR="00F16F3D" w:rsidRPr="00B111EA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165" w:right="-54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111EA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B111EA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111EA" w:rsidRPr="00B111EA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</w:rPr>
              <w:t>31</w:t>
            </w:r>
            <w:r w:rsidR="00B111EA" w:rsidRPr="00B111EA">
              <w:rPr>
                <w:rFonts w:ascii="Angsana New" w:hAnsi="Angsana New" w:hint="cs"/>
                <w:b/>
                <w:bCs/>
                <w:i/>
                <w:iCs/>
                <w:spacing w:val="-2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0" w:type="dxa"/>
            <w:gridSpan w:val="3"/>
          </w:tcPr>
          <w:p w14:paraId="52C2622B" w14:textId="627E8630" w:rsidR="00F16F3D" w:rsidRPr="009B6A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16F3D">
              <w:rPr>
                <w:rFonts w:ascii="Angsana New" w:hAnsi="Angsana New" w:hint="cs"/>
                <w:b/>
                <w:sz w:val="30"/>
                <w:szCs w:val="30"/>
                <w:cs/>
              </w:rPr>
              <w:t>6</w:t>
            </w:r>
          </w:p>
        </w:tc>
        <w:tc>
          <w:tcPr>
            <w:tcW w:w="270" w:type="dxa"/>
          </w:tcPr>
          <w:p w14:paraId="063CE64A" w14:textId="77777777" w:rsidR="00F16F3D" w:rsidRPr="009B6A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63" w:type="dxa"/>
            <w:gridSpan w:val="3"/>
          </w:tcPr>
          <w:p w14:paraId="695B501D" w14:textId="23B3E58D" w:rsidR="00F16F3D" w:rsidRPr="009B6A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>
              <w:rPr>
                <w:rFonts w:ascii="Angsana New" w:hAnsi="Angsana New"/>
                <w:bCs/>
                <w:sz w:val="30"/>
                <w:szCs w:val="30"/>
              </w:rPr>
              <w:t>256</w:t>
            </w:r>
            <w:r w:rsidRPr="00F16F3D">
              <w:rPr>
                <w:rFonts w:ascii="Angsana New" w:hAnsi="Angsana New" w:hint="cs"/>
                <w:b/>
                <w:sz w:val="30"/>
                <w:szCs w:val="30"/>
                <w:cs/>
              </w:rPr>
              <w:t>5</w:t>
            </w:r>
          </w:p>
        </w:tc>
      </w:tr>
      <w:tr w:rsidR="00F16F3D" w:rsidRPr="008F7775" w14:paraId="0665D0B6" w14:textId="77777777" w:rsidTr="00F20DA6">
        <w:tc>
          <w:tcPr>
            <w:tcW w:w="3600" w:type="dxa"/>
          </w:tcPr>
          <w:p w14:paraId="552B592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B075F2A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2" w:type="dxa"/>
          </w:tcPr>
          <w:p w14:paraId="64DACB1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8ADFC8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  <w:tc>
          <w:tcPr>
            <w:tcW w:w="270" w:type="dxa"/>
          </w:tcPr>
          <w:p w14:paraId="05BCE8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B242E9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70" w:type="dxa"/>
          </w:tcPr>
          <w:p w14:paraId="761B1BD5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907AC3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การจำหน่าย</w:t>
            </w:r>
          </w:p>
        </w:tc>
      </w:tr>
      <w:tr w:rsidR="00F16F3D" w:rsidRPr="008F7775" w14:paraId="5E01B623" w14:textId="77777777" w:rsidTr="00F20DA6">
        <w:tc>
          <w:tcPr>
            <w:tcW w:w="3600" w:type="dxa"/>
          </w:tcPr>
          <w:p w14:paraId="0B0481B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46F18B78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52" w:type="dxa"/>
          </w:tcPr>
          <w:p w14:paraId="3B805EB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6BDC64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  <w:tc>
          <w:tcPr>
            <w:tcW w:w="270" w:type="dxa"/>
          </w:tcPr>
          <w:p w14:paraId="796C760B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0F9858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การซื้อและ</w:t>
            </w:r>
          </w:p>
        </w:tc>
        <w:tc>
          <w:tcPr>
            <w:tcW w:w="270" w:type="dxa"/>
          </w:tcPr>
          <w:p w14:paraId="0F8527F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025A51D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และการโอน</w:t>
            </w:r>
          </w:p>
        </w:tc>
      </w:tr>
      <w:tr w:rsidR="00F16F3D" w:rsidRPr="008F7775" w14:paraId="7C4C6C4C" w14:textId="77777777" w:rsidTr="00F20DA6">
        <w:tc>
          <w:tcPr>
            <w:tcW w:w="3600" w:type="dxa"/>
          </w:tcPr>
          <w:p w14:paraId="02B53630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CEC6EE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52" w:type="dxa"/>
          </w:tcPr>
          <w:p w14:paraId="15679F3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4353BECC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  <w:tc>
          <w:tcPr>
            <w:tcW w:w="270" w:type="dxa"/>
          </w:tcPr>
          <w:p w14:paraId="7ECB6C5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5D07B2A6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การโอน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เข้า</w:t>
            </w:r>
          </w:p>
        </w:tc>
        <w:tc>
          <w:tcPr>
            <w:tcW w:w="270" w:type="dxa"/>
          </w:tcPr>
          <w:p w14:paraId="0B5D65F2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191CAE0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>
              <w:rPr>
                <w:rFonts w:ascii="Angsana New" w:hAnsi="Angsana New"/>
                <w:b/>
                <w:sz w:val="30"/>
                <w:szCs w:val="30"/>
                <w:cs/>
              </w:rPr>
              <w:t>ออก</w:t>
            </w: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ราคา</w:t>
            </w:r>
          </w:p>
        </w:tc>
      </w:tr>
      <w:tr w:rsidR="00F16F3D" w:rsidRPr="008F7775" w14:paraId="50AC1B0E" w14:textId="77777777" w:rsidTr="00F20DA6">
        <w:tc>
          <w:tcPr>
            <w:tcW w:w="3600" w:type="dxa"/>
          </w:tcPr>
          <w:p w14:paraId="1AE39D3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91224C3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52" w:type="dxa"/>
          </w:tcPr>
          <w:p w14:paraId="38191D04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78" w:type="dxa"/>
          </w:tcPr>
          <w:p w14:paraId="367AE39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23790599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D882D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-ราคาทุน</w:t>
            </w:r>
          </w:p>
        </w:tc>
        <w:tc>
          <w:tcPr>
            <w:tcW w:w="270" w:type="dxa"/>
          </w:tcPr>
          <w:p w14:paraId="31205E2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323" w:type="dxa"/>
          </w:tcPr>
          <w:p w14:paraId="41C8D54F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sz w:val="30"/>
                <w:szCs w:val="30"/>
                <w:cs/>
              </w:rPr>
              <w:t>ตามบัญชี</w:t>
            </w:r>
            <w:r>
              <w:rPr>
                <w:rFonts w:ascii="Angsana New" w:hAnsi="Angsana New" w:hint="cs"/>
                <w:b/>
                <w:sz w:val="30"/>
                <w:szCs w:val="30"/>
                <w:cs/>
              </w:rPr>
              <w:t>สุทธิ</w:t>
            </w:r>
          </w:p>
        </w:tc>
      </w:tr>
      <w:tr w:rsidR="00F16F3D" w:rsidRPr="008F7775" w14:paraId="66D72D0B" w14:textId="77777777" w:rsidTr="00F20DA6">
        <w:tc>
          <w:tcPr>
            <w:tcW w:w="3600" w:type="dxa"/>
          </w:tcPr>
          <w:p w14:paraId="7596BC61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33" w:type="dxa"/>
            <w:gridSpan w:val="7"/>
          </w:tcPr>
          <w:p w14:paraId="32C5BC57" w14:textId="77777777" w:rsidR="00F16F3D" w:rsidRPr="008F7775" w:rsidRDefault="00F16F3D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F77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C5F88" w:rsidRPr="008F7775" w14:paraId="35E9777F" w14:textId="77777777" w:rsidTr="00F20DA6">
        <w:tc>
          <w:tcPr>
            <w:tcW w:w="3600" w:type="dxa"/>
          </w:tcPr>
          <w:p w14:paraId="67E7FE39" w14:textId="77777777" w:rsidR="00FC5F88" w:rsidRPr="008F777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170" w:type="dxa"/>
          </w:tcPr>
          <w:p w14:paraId="4A10BAE1" w14:textId="7CFEC89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52" w:type="dxa"/>
          </w:tcPr>
          <w:p w14:paraId="7EDE325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D3DFCF6" w14:textId="5562EFD9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E1E3C9D" w14:textId="77777777" w:rsidR="00FC5F88" w:rsidRPr="009E29D1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908254F" w14:textId="70950B95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2,273</w:t>
            </w:r>
          </w:p>
        </w:tc>
        <w:tc>
          <w:tcPr>
            <w:tcW w:w="270" w:type="dxa"/>
          </w:tcPr>
          <w:p w14:paraId="388C0C1C" w14:textId="77777777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FB961CA" w14:textId="20EA42B3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5F88" w:rsidRPr="008F7775" w14:paraId="761D66C8" w14:textId="77777777" w:rsidTr="00F20DA6">
        <w:tc>
          <w:tcPr>
            <w:tcW w:w="3600" w:type="dxa"/>
          </w:tcPr>
          <w:p w14:paraId="589A1961" w14:textId="77777777" w:rsidR="00FC5F88" w:rsidRPr="008F777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70" w:type="dxa"/>
          </w:tcPr>
          <w:p w14:paraId="2ACC7AB4" w14:textId="4F983651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47,505</w:t>
            </w:r>
          </w:p>
        </w:tc>
        <w:tc>
          <w:tcPr>
            <w:tcW w:w="252" w:type="dxa"/>
          </w:tcPr>
          <w:p w14:paraId="018C046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739212BF" w14:textId="1D689D24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3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</w:tcPr>
          <w:p w14:paraId="45E62B17" w14:textId="77777777" w:rsidR="00FC5F88" w:rsidRPr="009E29D1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2A0FE08E" w14:textId="560D9256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57,308</w:t>
            </w:r>
          </w:p>
        </w:tc>
        <w:tc>
          <w:tcPr>
            <w:tcW w:w="270" w:type="dxa"/>
          </w:tcPr>
          <w:p w14:paraId="3E268133" w14:textId="77777777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63764A8" w14:textId="61B3C7C1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9,937</w:t>
            </w:r>
          </w:p>
        </w:tc>
      </w:tr>
      <w:tr w:rsidR="00FC5F88" w:rsidRPr="008F7775" w14:paraId="15747F52" w14:textId="77777777" w:rsidTr="00F20DA6">
        <w:tc>
          <w:tcPr>
            <w:tcW w:w="3600" w:type="dxa"/>
          </w:tcPr>
          <w:p w14:paraId="60FCFA1E" w14:textId="77777777" w:rsidR="00FC5F88" w:rsidRPr="008F777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170" w:type="dxa"/>
          </w:tcPr>
          <w:p w14:paraId="64144DA7" w14:textId="18340089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10,191</w:t>
            </w:r>
          </w:p>
        </w:tc>
        <w:tc>
          <w:tcPr>
            <w:tcW w:w="252" w:type="dxa"/>
          </w:tcPr>
          <w:p w14:paraId="79F3EA1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D676552" w14:textId="49687570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A6B7DC" w14:textId="77777777" w:rsidR="00FC5F88" w:rsidRPr="009E29D1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E827D2" w14:textId="181B1661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6,698</w:t>
            </w:r>
          </w:p>
        </w:tc>
        <w:tc>
          <w:tcPr>
            <w:tcW w:w="270" w:type="dxa"/>
          </w:tcPr>
          <w:p w14:paraId="154C8646" w14:textId="77777777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3C7DCF5" w14:textId="59FADC29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C5F88" w:rsidRPr="008F7775" w14:paraId="08BCE5D6" w14:textId="77777777" w:rsidTr="00F20DA6">
        <w:tc>
          <w:tcPr>
            <w:tcW w:w="3600" w:type="dxa"/>
          </w:tcPr>
          <w:p w14:paraId="314517E0" w14:textId="77777777" w:rsidR="00FC5F88" w:rsidRPr="008F777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งาน</w:t>
            </w:r>
            <w:r w:rsidRPr="008F7775">
              <w:rPr>
                <w:rFonts w:ascii="Angsana New" w:hAnsi="Angsana New"/>
                <w:sz w:val="30"/>
                <w:szCs w:val="30"/>
                <w:cs/>
              </w:rPr>
              <w:t>ระหว่างการก่อสร้างและติดตั้ง</w:t>
            </w:r>
          </w:p>
        </w:tc>
        <w:tc>
          <w:tcPr>
            <w:tcW w:w="1170" w:type="dxa"/>
          </w:tcPr>
          <w:p w14:paraId="42B1B0DC" w14:textId="688C35B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17,590</w:t>
            </w:r>
          </w:p>
        </w:tc>
        <w:tc>
          <w:tcPr>
            <w:tcW w:w="252" w:type="dxa"/>
          </w:tcPr>
          <w:p w14:paraId="35DAC28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2464E638" w14:textId="478C3B2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35,085</w:t>
            </w:r>
          </w:p>
        </w:tc>
        <w:tc>
          <w:tcPr>
            <w:tcW w:w="270" w:type="dxa"/>
          </w:tcPr>
          <w:p w14:paraId="4DE0C8E3" w14:textId="77777777" w:rsidR="00FC5F88" w:rsidRPr="009E29D1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3877E70" w14:textId="45C64AB0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32,080</w:t>
            </w:r>
          </w:p>
        </w:tc>
        <w:tc>
          <w:tcPr>
            <w:tcW w:w="270" w:type="dxa"/>
          </w:tcPr>
          <w:p w14:paraId="400A5D96" w14:textId="77777777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68B52798" w14:textId="2CA5C4D0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53,741</w:t>
            </w:r>
          </w:p>
        </w:tc>
      </w:tr>
      <w:tr w:rsidR="00FC5F88" w:rsidRPr="008F7775" w14:paraId="61B6A38A" w14:textId="77777777" w:rsidTr="00F20DA6">
        <w:tc>
          <w:tcPr>
            <w:tcW w:w="3600" w:type="dxa"/>
          </w:tcPr>
          <w:p w14:paraId="51CA00A2" w14:textId="77777777" w:rsidR="00FC5F88" w:rsidRPr="008F777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sz w:val="30"/>
                <w:szCs w:val="30"/>
                <w:cs/>
              </w:rPr>
            </w:pPr>
            <w:r w:rsidRPr="008F7775">
              <w:rPr>
                <w:rFonts w:ascii="Angsana New" w:hAnsi="Angsana New"/>
                <w:sz w:val="30"/>
                <w:szCs w:val="30"/>
                <w:cs/>
              </w:rPr>
              <w:t>เครื่องจักรและอุปกรณ์ระหว่างทาง</w:t>
            </w:r>
          </w:p>
        </w:tc>
        <w:tc>
          <w:tcPr>
            <w:tcW w:w="1170" w:type="dxa"/>
          </w:tcPr>
          <w:p w14:paraId="4D87220A" w14:textId="69C57CC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5,843</w:t>
            </w:r>
          </w:p>
        </w:tc>
        <w:tc>
          <w:tcPr>
            <w:tcW w:w="252" w:type="dxa"/>
          </w:tcPr>
          <w:p w14:paraId="5431B5A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121256E2" w14:textId="585036E1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5F88">
              <w:rPr>
                <w:rFonts w:asciiTheme="majorBidi" w:hAnsiTheme="majorBidi" w:cstheme="majorBidi"/>
                <w:sz w:val="30"/>
                <w:szCs w:val="30"/>
              </w:rPr>
              <w:t>2,268</w:t>
            </w:r>
          </w:p>
        </w:tc>
        <w:tc>
          <w:tcPr>
            <w:tcW w:w="270" w:type="dxa"/>
          </w:tcPr>
          <w:p w14:paraId="649BCAB4" w14:textId="77777777" w:rsidR="00FC5F88" w:rsidRPr="009E29D1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47BC5AD8" w14:textId="6E7C3235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2,323</w:t>
            </w:r>
          </w:p>
        </w:tc>
        <w:tc>
          <w:tcPr>
            <w:tcW w:w="270" w:type="dxa"/>
          </w:tcPr>
          <w:p w14:paraId="1FF5E930" w14:textId="77777777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</w:tcPr>
          <w:p w14:paraId="37FF8C50" w14:textId="2D9F0282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sz w:val="30"/>
                <w:szCs w:val="30"/>
              </w:rPr>
              <w:t>2,320</w:t>
            </w:r>
          </w:p>
        </w:tc>
      </w:tr>
      <w:tr w:rsidR="00FC5F88" w:rsidRPr="008F7775" w14:paraId="73B71A02" w14:textId="77777777" w:rsidTr="00F20DA6">
        <w:tc>
          <w:tcPr>
            <w:tcW w:w="3600" w:type="dxa"/>
          </w:tcPr>
          <w:p w14:paraId="36ACD41A" w14:textId="77777777" w:rsidR="00FC5F88" w:rsidRPr="008F777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4"/>
                <w:tab w:val="left" w:pos="692"/>
              </w:tabs>
              <w:spacing w:line="240" w:lineRule="auto"/>
              <w:ind w:left="-18" w:right="-540" w:firstLine="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F777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F51C3A9" w14:textId="1856411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81,709</w:t>
            </w:r>
          </w:p>
        </w:tc>
        <w:tc>
          <w:tcPr>
            <w:tcW w:w="252" w:type="dxa"/>
          </w:tcPr>
          <w:p w14:paraId="1ECBF88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</w:tcPr>
          <w:p w14:paraId="120AD7A6" w14:textId="400CB42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38,229</w:t>
            </w:r>
          </w:p>
        </w:tc>
        <w:tc>
          <w:tcPr>
            <w:tcW w:w="270" w:type="dxa"/>
          </w:tcPr>
          <w:p w14:paraId="44FFA50A" w14:textId="77777777" w:rsidR="00FC5F88" w:rsidRPr="009E29D1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E6B5125" w14:textId="482FF464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100,682</w:t>
            </w:r>
          </w:p>
        </w:tc>
        <w:tc>
          <w:tcPr>
            <w:tcW w:w="270" w:type="dxa"/>
          </w:tcPr>
          <w:p w14:paraId="1614AA1F" w14:textId="77777777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31CF2B26" w14:textId="72BF7EE3" w:rsidR="00FC5F88" w:rsidRPr="00B111EA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111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65,998</w:t>
            </w:r>
          </w:p>
        </w:tc>
      </w:tr>
    </w:tbl>
    <w:p w14:paraId="70FFF068" w14:textId="77777777" w:rsidR="00AA51CA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E3DF8A8" w14:textId="77777777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7549096B" w14:textId="25B6BB58" w:rsidR="00150B4B" w:rsidRPr="00CF7C61" w:rsidRDefault="00AA51CA" w:rsidP="00150B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5</w:t>
      </w:r>
      <w:r w:rsidR="00150B4B" w:rsidRPr="00CF7C61">
        <w:rPr>
          <w:rFonts w:ascii="Angsana New" w:hAnsi="Angsana New"/>
          <w:b/>
          <w:bCs/>
          <w:sz w:val="30"/>
          <w:szCs w:val="30"/>
          <w:cs/>
        </w:rPr>
        <w:tab/>
        <w:t>ส่วนงานดำเนินงาน</w:t>
      </w:r>
      <w:r w:rsidR="00665F95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546D0288" w14:textId="77777777" w:rsidR="004366CA" w:rsidRDefault="004366CA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7D259E43" w14:textId="15872850" w:rsidR="00150B4B" w:rsidRPr="00CF7C61" w:rsidRDefault="001779DD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บริษัทเสนอข้อมูลส่วนงานดำเนินงานที่สำคัญ</w:t>
      </w:r>
      <w:r w:rsidR="00150B4B" w:rsidRPr="00CF7C61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27357C75" w14:textId="77777777" w:rsidR="00150B4B" w:rsidRPr="00F22402" w:rsidRDefault="00150B4B" w:rsidP="00150B4B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p w14:paraId="49F461C1" w14:textId="77777777" w:rsidR="00150B4B" w:rsidRPr="00CF7C61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1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</w:rPr>
        <w:tab/>
      </w:r>
      <w:r w:rsidRPr="00CF7C61">
        <w:rPr>
          <w:rFonts w:ascii="Angsana New" w:hAnsi="Angsana New"/>
          <w:sz w:val="30"/>
          <w:szCs w:val="30"/>
          <w:cs/>
        </w:rPr>
        <w:t>สิ่งทอ</w:t>
      </w:r>
    </w:p>
    <w:p w14:paraId="3F570D5E" w14:textId="2FDBC8E4" w:rsidR="00150B4B" w:rsidRDefault="00150B4B" w:rsidP="00BF6398">
      <w:pPr>
        <w:pStyle w:val="ListParagraph"/>
        <w:numPr>
          <w:ilvl w:val="0"/>
          <w:numId w:val="18"/>
        </w:numPr>
        <w:tabs>
          <w:tab w:val="clear" w:pos="340"/>
          <w:tab w:val="clear" w:pos="680"/>
          <w:tab w:val="clear" w:pos="907"/>
          <w:tab w:val="left" w:pos="900"/>
          <w:tab w:val="num" w:pos="1080"/>
        </w:tabs>
        <w:spacing w:line="240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867926">
        <w:rPr>
          <w:rFonts w:ascii="Angsana New" w:hAnsi="Angsana New"/>
          <w:i/>
          <w:iCs/>
          <w:sz w:val="30"/>
          <w:szCs w:val="30"/>
          <w:cs/>
        </w:rPr>
        <w:t xml:space="preserve">ส่วนงานที่ </w:t>
      </w:r>
      <w:r w:rsidRPr="00867926">
        <w:rPr>
          <w:rFonts w:ascii="Angsana New" w:hAnsi="Angsana New"/>
          <w:i/>
          <w:iCs/>
          <w:sz w:val="30"/>
          <w:szCs w:val="30"/>
        </w:rPr>
        <w:t>2</w:t>
      </w:r>
      <w:r w:rsidRPr="00CF7C61">
        <w:rPr>
          <w:rFonts w:ascii="Angsana New" w:hAnsi="Angsana New"/>
          <w:sz w:val="30"/>
          <w:szCs w:val="30"/>
          <w:cs/>
        </w:rPr>
        <w:t xml:space="preserve"> </w:t>
      </w:r>
      <w:r w:rsidRPr="00CF7C61">
        <w:rPr>
          <w:rFonts w:ascii="Angsana New" w:hAnsi="Angsana New"/>
          <w:sz w:val="30"/>
          <w:szCs w:val="30"/>
          <w:cs/>
        </w:rPr>
        <w:tab/>
      </w:r>
      <w:r w:rsidRPr="00CF7C61">
        <w:rPr>
          <w:rFonts w:ascii="Angsana New" w:hAnsi="Angsana New"/>
          <w:sz w:val="30"/>
          <w:szCs w:val="30"/>
          <w:cs/>
        </w:rPr>
        <w:tab/>
        <w:t>ผลิตภัณฑ์สิ่งทอเพื่ออุตสาหกรรมการผลิต</w:t>
      </w:r>
    </w:p>
    <w:p w14:paraId="5C98A5F0" w14:textId="77777777" w:rsidR="004366CA" w:rsidRDefault="004366CA" w:rsidP="00F22402">
      <w:pPr>
        <w:spacing w:line="240" w:lineRule="auto"/>
        <w:ind w:left="518"/>
        <w:jc w:val="thaiDistribute"/>
        <w:rPr>
          <w:rFonts w:ascii="Angsana New" w:hAnsi="Angsana New"/>
          <w:sz w:val="30"/>
          <w:szCs w:val="30"/>
        </w:rPr>
      </w:pPr>
    </w:p>
    <w:tbl>
      <w:tblPr>
        <w:tblW w:w="983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430"/>
        <w:gridCol w:w="900"/>
        <w:gridCol w:w="270"/>
        <w:gridCol w:w="990"/>
        <w:gridCol w:w="270"/>
        <w:gridCol w:w="990"/>
        <w:gridCol w:w="270"/>
        <w:gridCol w:w="1080"/>
        <w:gridCol w:w="270"/>
        <w:gridCol w:w="1013"/>
        <w:gridCol w:w="270"/>
        <w:gridCol w:w="1084"/>
      </w:tblGrid>
      <w:tr w:rsidR="00D326F2" w:rsidRPr="00D47FE8" w14:paraId="6023342B" w14:textId="77777777" w:rsidTr="005640C9">
        <w:trPr>
          <w:tblHeader/>
        </w:trPr>
        <w:tc>
          <w:tcPr>
            <w:tcW w:w="2430" w:type="dxa"/>
          </w:tcPr>
          <w:p w14:paraId="233BD30D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491C5CDC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565"/>
                <w:tab w:val="right" w:pos="7239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  <w:r w:rsidRPr="00D47FE8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</w:p>
        </w:tc>
      </w:tr>
      <w:tr w:rsidR="00D326F2" w:rsidRPr="00D47FE8" w14:paraId="318CF53F" w14:textId="77777777" w:rsidTr="005640C9">
        <w:trPr>
          <w:tblHeader/>
        </w:trPr>
        <w:tc>
          <w:tcPr>
            <w:tcW w:w="2430" w:type="dxa"/>
          </w:tcPr>
          <w:p w14:paraId="41954411" w14:textId="2C67D3CE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583DD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160" w:type="dxa"/>
            <w:gridSpan w:val="3"/>
          </w:tcPr>
          <w:p w14:paraId="16610FFA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4AEAE75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40" w:type="dxa"/>
            <w:gridSpan w:val="3"/>
          </w:tcPr>
          <w:p w14:paraId="5C6780AA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A42740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9BFE283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7" w:type="dxa"/>
            <w:gridSpan w:val="3"/>
          </w:tcPr>
          <w:p w14:paraId="21616C85" w14:textId="77777777" w:rsidR="00D326F2" w:rsidRPr="00D47FE8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D47FE8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D326F2" w:rsidRPr="006C7560" w14:paraId="24B177F4" w14:textId="77777777" w:rsidTr="005640C9">
        <w:trPr>
          <w:tblHeader/>
        </w:trPr>
        <w:tc>
          <w:tcPr>
            <w:tcW w:w="2430" w:type="dxa"/>
          </w:tcPr>
          <w:p w14:paraId="07A93DF1" w14:textId="18223640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วันที่ </w:t>
            </w:r>
            <w:r w:rsidR="00583DDF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583DDF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900" w:type="dxa"/>
          </w:tcPr>
          <w:p w14:paraId="02BA080B" w14:textId="5D6951C9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35D33808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1960EE" w14:textId="65283749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7FA842A7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51209B6" w14:textId="378E6EA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500B846D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4E4266F" w14:textId="70078111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1FA34C30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13" w:type="dxa"/>
          </w:tcPr>
          <w:p w14:paraId="56AE9B70" w14:textId="78F82B1F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</w:tcPr>
          <w:p w14:paraId="038DF4E7" w14:textId="77777777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4" w:type="dxa"/>
          </w:tcPr>
          <w:p w14:paraId="77F8F3E4" w14:textId="5764B1FA" w:rsidR="00D326F2" w:rsidRPr="00D84DD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6" w:right="-10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</w:tr>
      <w:tr w:rsidR="00D326F2" w:rsidRPr="00D47FE8" w14:paraId="6C6C498E" w14:textId="77777777" w:rsidTr="005640C9">
        <w:trPr>
          <w:tblHeader/>
        </w:trPr>
        <w:tc>
          <w:tcPr>
            <w:tcW w:w="2430" w:type="dxa"/>
          </w:tcPr>
          <w:p w14:paraId="47538483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407" w:type="dxa"/>
            <w:gridSpan w:val="11"/>
          </w:tcPr>
          <w:p w14:paraId="6A0F6A42" w14:textId="77777777" w:rsidR="00D326F2" w:rsidRPr="00D47FE8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5"/>
                <w:tab w:val="center" w:pos="3572"/>
                <w:tab w:val="right" w:pos="7316"/>
              </w:tabs>
              <w:spacing w:line="240" w:lineRule="auto"/>
              <w:ind w:left="-108" w:right="-108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  <w:r w:rsidRPr="00D47FE8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  <w:r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ab/>
            </w:r>
          </w:p>
        </w:tc>
      </w:tr>
      <w:tr w:rsidR="00D326F2" w:rsidRPr="00D47FE8" w14:paraId="13A0BAC3" w14:textId="77777777" w:rsidTr="005640C9">
        <w:tc>
          <w:tcPr>
            <w:tcW w:w="9837" w:type="dxa"/>
            <w:gridSpan w:val="12"/>
          </w:tcPr>
          <w:p w14:paraId="114EB5CA" w14:textId="77777777" w:rsidR="00D326F2" w:rsidRDefault="00D326F2" w:rsidP="00D326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2" w:right="-135" w:hanging="90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ข้อมูลเกี่ยวกับส่วนงานที่รายงาน</w:t>
            </w:r>
          </w:p>
        </w:tc>
      </w:tr>
      <w:tr w:rsidR="00FC5F88" w:rsidRPr="00C96298" w14:paraId="7B5C7737" w14:textId="77777777" w:rsidTr="005640C9">
        <w:tc>
          <w:tcPr>
            <w:tcW w:w="2430" w:type="dxa"/>
          </w:tcPr>
          <w:p w14:paraId="18297D0B" w14:textId="77777777" w:rsidR="00FC5F88" w:rsidRPr="00D47FE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  <w:cs/>
              </w:rPr>
              <w:t>รายได้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จากลูกค้าภายนอก</w:t>
            </w:r>
          </w:p>
        </w:tc>
        <w:tc>
          <w:tcPr>
            <w:tcW w:w="900" w:type="dxa"/>
          </w:tcPr>
          <w:p w14:paraId="0AAEDD4D" w14:textId="302087D3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5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3,297,030</w:t>
            </w:r>
          </w:p>
        </w:tc>
        <w:tc>
          <w:tcPr>
            <w:tcW w:w="270" w:type="dxa"/>
          </w:tcPr>
          <w:p w14:paraId="716C7F54" w14:textId="77777777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A5DA7BC" w14:textId="5EE48E19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3,964,649</w:t>
            </w:r>
          </w:p>
        </w:tc>
        <w:tc>
          <w:tcPr>
            <w:tcW w:w="270" w:type="dxa"/>
          </w:tcPr>
          <w:p w14:paraId="25F8B8A1" w14:textId="77777777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1CFD074" w14:textId="28F9D1CA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3,807,109</w:t>
            </w:r>
          </w:p>
        </w:tc>
        <w:tc>
          <w:tcPr>
            <w:tcW w:w="270" w:type="dxa"/>
          </w:tcPr>
          <w:p w14:paraId="2C7CD56C" w14:textId="77777777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145D8F" w14:textId="0EF5E9CC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3,531,833</w:t>
            </w:r>
          </w:p>
        </w:tc>
        <w:tc>
          <w:tcPr>
            <w:tcW w:w="270" w:type="dxa"/>
          </w:tcPr>
          <w:p w14:paraId="4456222C" w14:textId="77777777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</w:tcPr>
          <w:p w14:paraId="3769C90D" w14:textId="299D7CF0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7,104,139</w:t>
            </w:r>
          </w:p>
        </w:tc>
        <w:tc>
          <w:tcPr>
            <w:tcW w:w="270" w:type="dxa"/>
          </w:tcPr>
          <w:p w14:paraId="7052D41B" w14:textId="77777777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34A00E97" w14:textId="28DB198B" w:rsidR="00FC5F88" w:rsidRPr="00BC37D5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7,496,482</w:t>
            </w:r>
          </w:p>
        </w:tc>
      </w:tr>
      <w:tr w:rsidR="00BC37D5" w:rsidRPr="00C96298" w14:paraId="71525FD4" w14:textId="77777777" w:rsidTr="00EC5732">
        <w:tc>
          <w:tcPr>
            <w:tcW w:w="2430" w:type="dxa"/>
          </w:tcPr>
          <w:p w14:paraId="25567A4F" w14:textId="77777777" w:rsidR="00BC37D5" w:rsidRPr="00D47FE8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19EEFF6" w14:textId="2E518EAA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(3,101,638)</w:t>
            </w:r>
          </w:p>
        </w:tc>
        <w:tc>
          <w:tcPr>
            <w:tcW w:w="270" w:type="dxa"/>
          </w:tcPr>
          <w:p w14:paraId="496859E1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34CD858" w14:textId="2AF62A26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(3,638,911)</w:t>
            </w:r>
          </w:p>
        </w:tc>
        <w:tc>
          <w:tcPr>
            <w:tcW w:w="270" w:type="dxa"/>
          </w:tcPr>
          <w:p w14:paraId="76147178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9521011" w14:textId="7CB6882D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(3,518,737)</w:t>
            </w:r>
          </w:p>
        </w:tc>
        <w:tc>
          <w:tcPr>
            <w:tcW w:w="270" w:type="dxa"/>
          </w:tcPr>
          <w:p w14:paraId="2C3F1F3D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C9E3072" w14:textId="0286003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(3,388,551)</w:t>
            </w:r>
          </w:p>
        </w:tc>
        <w:tc>
          <w:tcPr>
            <w:tcW w:w="270" w:type="dxa"/>
          </w:tcPr>
          <w:p w14:paraId="2BB52B41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60492C09" w14:textId="781782C4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(6,620,375)</w:t>
            </w:r>
          </w:p>
        </w:tc>
        <w:tc>
          <w:tcPr>
            <w:tcW w:w="270" w:type="dxa"/>
          </w:tcPr>
          <w:p w14:paraId="722B43C9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0D47327" w14:textId="648059C1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(7,027,462)</w:t>
            </w:r>
          </w:p>
        </w:tc>
      </w:tr>
      <w:tr w:rsidR="00BC37D5" w:rsidRPr="00812335" w14:paraId="629409E9" w14:textId="77777777" w:rsidTr="00EC5732">
        <w:tc>
          <w:tcPr>
            <w:tcW w:w="2430" w:type="dxa"/>
          </w:tcPr>
          <w:p w14:paraId="00333EDB" w14:textId="77777777" w:rsidR="00BC37D5" w:rsidRPr="0081233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1233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48FF19B8" w14:textId="40A916B2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195,392</w:t>
            </w:r>
          </w:p>
        </w:tc>
        <w:tc>
          <w:tcPr>
            <w:tcW w:w="270" w:type="dxa"/>
          </w:tcPr>
          <w:p w14:paraId="7D8A9097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47D9FCE5" w14:textId="5C9C20CC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325,738</w:t>
            </w:r>
          </w:p>
        </w:tc>
        <w:tc>
          <w:tcPr>
            <w:tcW w:w="270" w:type="dxa"/>
          </w:tcPr>
          <w:p w14:paraId="10C7C9C4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5B941F3F" w14:textId="4991F278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288,372</w:t>
            </w:r>
          </w:p>
        </w:tc>
        <w:tc>
          <w:tcPr>
            <w:tcW w:w="270" w:type="dxa"/>
          </w:tcPr>
          <w:p w14:paraId="5C7F92D2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5306173" w14:textId="1C4C3EAF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5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143,282</w:t>
            </w:r>
          </w:p>
        </w:tc>
        <w:tc>
          <w:tcPr>
            <w:tcW w:w="270" w:type="dxa"/>
          </w:tcPr>
          <w:p w14:paraId="4C17467A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9E06" w14:textId="079856A2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483,764</w:t>
            </w:r>
          </w:p>
        </w:tc>
        <w:tc>
          <w:tcPr>
            <w:tcW w:w="270" w:type="dxa"/>
          </w:tcPr>
          <w:p w14:paraId="3D760EA4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ind w:left="-164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</w:tcPr>
          <w:p w14:paraId="751C87D6" w14:textId="0DA97596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469,020</w:t>
            </w:r>
          </w:p>
        </w:tc>
      </w:tr>
      <w:tr w:rsidR="002964A5" w:rsidRPr="00D47FE8" w14:paraId="7B0D6334" w14:textId="77777777" w:rsidTr="00EC5732">
        <w:trPr>
          <w:trHeight w:hRule="exact" w:val="370"/>
        </w:trPr>
        <w:tc>
          <w:tcPr>
            <w:tcW w:w="2430" w:type="dxa"/>
          </w:tcPr>
          <w:p w14:paraId="644D2282" w14:textId="77777777" w:rsidR="002964A5" w:rsidRPr="00D47FE8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31C085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B3B2B7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DBEED2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1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565CE0C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9E8172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D8B925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943AC43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4346ECA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4A8B1D2A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5EAAFAB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62240A" w14:textId="77777777" w:rsidR="002964A5" w:rsidRPr="00BC37D5" w:rsidRDefault="002964A5" w:rsidP="002964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240" w:lineRule="auto"/>
              <w:ind w:left="-216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BC37D5" w:rsidRPr="00D47FE8" w14:paraId="131C061F" w14:textId="77777777" w:rsidTr="00EC5732">
        <w:tc>
          <w:tcPr>
            <w:tcW w:w="2430" w:type="dxa"/>
          </w:tcPr>
          <w:p w14:paraId="4BA3BE59" w14:textId="77777777" w:rsidR="00BC37D5" w:rsidRPr="00D47FE8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ต้นทุนในการจัดจำหน่าย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 xml:space="preserve">          </w:t>
            </w:r>
          </w:p>
        </w:tc>
        <w:tc>
          <w:tcPr>
            <w:tcW w:w="900" w:type="dxa"/>
          </w:tcPr>
          <w:p w14:paraId="63CA2AEE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DDDDB0E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32985D3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AFFAC0C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D780B46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5537C6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D497B6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0EE08D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0C9506C" w14:textId="7A92C65D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(240,474)</w:t>
            </w:r>
          </w:p>
        </w:tc>
        <w:tc>
          <w:tcPr>
            <w:tcW w:w="270" w:type="dxa"/>
          </w:tcPr>
          <w:p w14:paraId="361F18D9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2091FF6" w14:textId="43ADE085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(290,261)</w:t>
            </w:r>
          </w:p>
        </w:tc>
      </w:tr>
      <w:tr w:rsidR="00BC37D5" w:rsidRPr="00D47FE8" w14:paraId="2A52767D" w14:textId="77777777" w:rsidTr="00EC5732">
        <w:tc>
          <w:tcPr>
            <w:tcW w:w="2430" w:type="dxa"/>
          </w:tcPr>
          <w:p w14:paraId="3523A05D" w14:textId="77777777" w:rsidR="00BC37D5" w:rsidRPr="00D47FE8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</w:tcPr>
          <w:p w14:paraId="32CBE61B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34756E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2DCAAA3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8B1233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45E00D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43B15566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0525FB81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D2E485A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139A58EC" w14:textId="72FB35F2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(163,999)</w:t>
            </w:r>
          </w:p>
        </w:tc>
        <w:tc>
          <w:tcPr>
            <w:tcW w:w="270" w:type="dxa"/>
          </w:tcPr>
          <w:p w14:paraId="2352205D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20B06654" w14:textId="12AC415D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(151,817)</w:t>
            </w:r>
          </w:p>
        </w:tc>
      </w:tr>
      <w:tr w:rsidR="00BC37D5" w:rsidRPr="00D47FE8" w14:paraId="529CE80B" w14:textId="77777777" w:rsidTr="00EC5732">
        <w:tc>
          <w:tcPr>
            <w:tcW w:w="2430" w:type="dxa"/>
          </w:tcPr>
          <w:p w14:paraId="3898684F" w14:textId="77777777" w:rsidR="00BC37D5" w:rsidRPr="00D47FE8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</w:tcPr>
          <w:p w14:paraId="49E682CE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B34E617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276BBE4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B6E5212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24F7EEB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EC4B2F2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1B11C2E3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36E4833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08D475D1" w14:textId="3B9F829C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45,203</w:t>
            </w:r>
          </w:p>
        </w:tc>
        <w:tc>
          <w:tcPr>
            <w:tcW w:w="270" w:type="dxa"/>
          </w:tcPr>
          <w:p w14:paraId="59B8899F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108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7848988" w14:textId="660EBA70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49,164</w:t>
            </w:r>
          </w:p>
        </w:tc>
      </w:tr>
      <w:tr w:rsidR="00BC37D5" w:rsidRPr="00A942E3" w14:paraId="7CA2FAA9" w14:textId="77777777" w:rsidTr="00BC37D5">
        <w:trPr>
          <w:trHeight w:val="352"/>
        </w:trPr>
        <w:tc>
          <w:tcPr>
            <w:tcW w:w="2430" w:type="dxa"/>
          </w:tcPr>
          <w:p w14:paraId="687ECC54" w14:textId="0C2CA5C1" w:rsid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กำไรจากกิจกรรมดำเนินงาน</w:t>
            </w:r>
          </w:p>
        </w:tc>
        <w:tc>
          <w:tcPr>
            <w:tcW w:w="900" w:type="dxa"/>
          </w:tcPr>
          <w:p w14:paraId="6371A6A7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A134357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00B1EF1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5AF088C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6E7CC95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5A0555C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2F76D1C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92197FA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</w:tcPr>
          <w:p w14:paraId="30735A41" w14:textId="47B95D32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124,494</w:t>
            </w:r>
          </w:p>
        </w:tc>
        <w:tc>
          <w:tcPr>
            <w:tcW w:w="270" w:type="dxa"/>
          </w:tcPr>
          <w:p w14:paraId="545A496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C38730F" w14:textId="33EA3984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9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76,106</w:t>
            </w:r>
          </w:p>
        </w:tc>
      </w:tr>
      <w:tr w:rsidR="00BC37D5" w:rsidRPr="00D47FE8" w14:paraId="66E4654E" w14:textId="77777777" w:rsidTr="00BC37D5">
        <w:tc>
          <w:tcPr>
            <w:tcW w:w="2430" w:type="dxa"/>
          </w:tcPr>
          <w:p w14:paraId="13771B09" w14:textId="268E6283" w:rsidR="00BC37D5" w:rsidRPr="00D47FE8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900" w:type="dxa"/>
          </w:tcPr>
          <w:p w14:paraId="5B54E2A3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2877429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18026C9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5C90FD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32F494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BDDBFBA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2510F84C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360" w:lineRule="exact"/>
              <w:ind w:left="-158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7123827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31010104" w14:textId="7FC5C202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(13,327)</w:t>
            </w:r>
          </w:p>
        </w:tc>
        <w:tc>
          <w:tcPr>
            <w:tcW w:w="270" w:type="dxa"/>
          </w:tcPr>
          <w:p w14:paraId="0E90CFEC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64853F90" w14:textId="7A6D3761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(13,678)</w:t>
            </w:r>
          </w:p>
        </w:tc>
      </w:tr>
      <w:tr w:rsidR="00583DDF" w:rsidRPr="00D47FE8" w14:paraId="5629051F" w14:textId="77777777" w:rsidTr="00BC37D5">
        <w:tc>
          <w:tcPr>
            <w:tcW w:w="2430" w:type="dxa"/>
          </w:tcPr>
          <w:p w14:paraId="630F540D" w14:textId="77777777" w:rsidR="00583DDF" w:rsidRPr="00D47FE8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</w:t>
            </w:r>
          </w:p>
        </w:tc>
        <w:tc>
          <w:tcPr>
            <w:tcW w:w="900" w:type="dxa"/>
          </w:tcPr>
          <w:p w14:paraId="5E185415" w14:textId="77777777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E8FE7" w14:textId="77777777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4C38ECC" w14:textId="77777777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D4A07F1" w14:textId="77777777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C1F8E9A" w14:textId="77777777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1AE9311" w14:textId="77777777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14CED4F" w14:textId="77777777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F38CC8A" w14:textId="77777777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shd w:val="clear" w:color="auto" w:fill="auto"/>
          </w:tcPr>
          <w:p w14:paraId="110B7FA3" w14:textId="4C26CBF9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2C37DB" w14:textId="77777777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</w:tcPr>
          <w:p w14:paraId="18678369" w14:textId="0ABDE6CF" w:rsidR="00583DDF" w:rsidRPr="00BC37D5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C37D5" w:rsidRPr="00D47FE8" w14:paraId="449E7735" w14:textId="77777777" w:rsidTr="00BC37D5">
        <w:tc>
          <w:tcPr>
            <w:tcW w:w="2430" w:type="dxa"/>
          </w:tcPr>
          <w:p w14:paraId="7EB66185" w14:textId="77777777" w:rsidR="00BC37D5" w:rsidRPr="00D47FE8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ในบริษัทร่วม</w:t>
            </w:r>
          </w:p>
        </w:tc>
        <w:tc>
          <w:tcPr>
            <w:tcW w:w="900" w:type="dxa"/>
          </w:tcPr>
          <w:p w14:paraId="35C81903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45EEE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36ABE4F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31139B1E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8328D23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65D5D3F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66CEF215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C29F25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6041A301" w14:textId="30AB64E9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82,146</w:t>
            </w:r>
          </w:p>
        </w:tc>
        <w:tc>
          <w:tcPr>
            <w:tcW w:w="270" w:type="dxa"/>
          </w:tcPr>
          <w:p w14:paraId="51174331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47982E0" w14:textId="6A062C1C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Cs/>
                <w:sz w:val="26"/>
                <w:szCs w:val="26"/>
              </w:rPr>
              <w:t>73,375</w:t>
            </w:r>
          </w:p>
        </w:tc>
      </w:tr>
      <w:tr w:rsidR="00BC37D5" w:rsidRPr="00D47FE8" w14:paraId="50B35329" w14:textId="77777777" w:rsidTr="00BC37D5">
        <w:tc>
          <w:tcPr>
            <w:tcW w:w="2430" w:type="dxa"/>
            <w:vAlign w:val="bottom"/>
          </w:tcPr>
          <w:p w14:paraId="0E501010" w14:textId="3AD7D5AE" w:rsidR="00BC37D5" w:rsidRPr="00183EE9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5" w:right="-135" w:hanging="16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</w:t>
            </w:r>
            <w:r w:rsidRPr="00183EE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ก่อนภาษีเงินได้</w:t>
            </w:r>
          </w:p>
        </w:tc>
        <w:tc>
          <w:tcPr>
            <w:tcW w:w="900" w:type="dxa"/>
            <w:vAlign w:val="bottom"/>
          </w:tcPr>
          <w:p w14:paraId="3084E731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75A6112C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EEDC509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2ACD472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B5EDBBA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41203EE5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D19BD3F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F7DDC8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0E056" w14:textId="1D579EDA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193,313</w:t>
            </w:r>
          </w:p>
        </w:tc>
        <w:tc>
          <w:tcPr>
            <w:tcW w:w="270" w:type="dxa"/>
            <w:vAlign w:val="bottom"/>
          </w:tcPr>
          <w:p w14:paraId="0D2B01D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45F12F60" w14:textId="56EEF3A4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135,803</w:t>
            </w:r>
          </w:p>
        </w:tc>
      </w:tr>
      <w:tr w:rsidR="00BC37D5" w:rsidRPr="00D47FE8" w14:paraId="02BBDE51" w14:textId="77777777" w:rsidTr="00BC37D5">
        <w:tc>
          <w:tcPr>
            <w:tcW w:w="2430" w:type="dxa"/>
          </w:tcPr>
          <w:p w14:paraId="0A8A2B35" w14:textId="5D167E7A" w:rsidR="00BC37D5" w:rsidRPr="00D47FE8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</w:tcPr>
          <w:p w14:paraId="71A84586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802B8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5311B739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9AEEADC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7674DC0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C28E348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47A447F4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04692CCB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3" w:type="dxa"/>
            <w:tcBorders>
              <w:bottom w:val="single" w:sz="4" w:space="0" w:color="auto"/>
            </w:tcBorders>
            <w:shd w:val="clear" w:color="auto" w:fill="auto"/>
          </w:tcPr>
          <w:p w14:paraId="51E8105B" w14:textId="7E295B91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sz w:val="26"/>
                <w:szCs w:val="26"/>
              </w:rPr>
              <w:t>(22,578)</w:t>
            </w:r>
          </w:p>
        </w:tc>
        <w:tc>
          <w:tcPr>
            <w:tcW w:w="270" w:type="dxa"/>
          </w:tcPr>
          <w:p w14:paraId="4EC85E21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7D0077A" w14:textId="17498E5B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sz w:val="26"/>
                <w:szCs w:val="26"/>
              </w:rPr>
              <w:t>(12,747)</w:t>
            </w:r>
          </w:p>
        </w:tc>
      </w:tr>
      <w:tr w:rsidR="00BC37D5" w:rsidRPr="006A40DC" w14:paraId="29D4E017" w14:textId="77777777" w:rsidTr="00BC37D5">
        <w:tc>
          <w:tcPr>
            <w:tcW w:w="2430" w:type="dxa"/>
          </w:tcPr>
          <w:p w14:paraId="7C4C7ACD" w14:textId="052D54F3" w:rsidR="00BC37D5" w:rsidRPr="00E14EE1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35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กำไ</w:t>
            </w:r>
            <w:r w:rsidRPr="00E14EE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</w:t>
            </w:r>
            <w:r w:rsidRPr="00E14EE1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900" w:type="dxa"/>
          </w:tcPr>
          <w:p w14:paraId="1D0FFF37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BEAB63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C1B699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360" w:lineRule="exact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C871049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886802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0AE400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6CD9B495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360" w:lineRule="exact"/>
              <w:ind w:left="-164" w:right="-27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6F19736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60" w:lineRule="exact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42DFCA" w14:textId="680C92E9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60" w:lineRule="exact"/>
              <w:ind w:left="-108" w:right="-108" w:firstLine="2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170,735</w:t>
            </w:r>
          </w:p>
        </w:tc>
        <w:tc>
          <w:tcPr>
            <w:tcW w:w="270" w:type="dxa"/>
          </w:tcPr>
          <w:p w14:paraId="799014E2" w14:textId="77777777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  <w:tab w:val="decimal" w:pos="863"/>
              </w:tabs>
              <w:spacing w:line="360" w:lineRule="exact"/>
              <w:ind w:left="-214" w:right="-362" w:firstLine="26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77E0D67" w14:textId="7C006848" w:rsidR="00BC37D5" w:rsidRPr="00BC37D5" w:rsidRDefault="00BC37D5" w:rsidP="00BC37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line="360" w:lineRule="exact"/>
              <w:ind w:left="-216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BC37D5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123,056</w:t>
            </w:r>
          </w:p>
        </w:tc>
      </w:tr>
    </w:tbl>
    <w:p w14:paraId="0E6A6BDE" w14:textId="293ED1AF" w:rsidR="005D44E3" w:rsidRDefault="005D44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p w14:paraId="69FEE0DE" w14:textId="23485195" w:rsidR="00311436" w:rsidRDefault="003114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  <w:r>
        <w:rPr>
          <w:cs/>
        </w:rPr>
        <w:br w:type="page"/>
      </w:r>
    </w:p>
    <w:tbl>
      <w:tblPr>
        <w:tblW w:w="1017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419"/>
        <w:gridCol w:w="7"/>
        <w:gridCol w:w="1073"/>
        <w:gridCol w:w="9"/>
        <w:gridCol w:w="234"/>
        <w:gridCol w:w="9"/>
        <w:gridCol w:w="1007"/>
        <w:gridCol w:w="9"/>
        <w:gridCol w:w="227"/>
        <w:gridCol w:w="11"/>
        <w:gridCol w:w="1113"/>
        <w:gridCol w:w="241"/>
        <w:gridCol w:w="29"/>
        <w:gridCol w:w="980"/>
        <w:gridCol w:w="15"/>
        <w:gridCol w:w="270"/>
        <w:gridCol w:w="11"/>
        <w:gridCol w:w="1066"/>
        <w:gridCol w:w="272"/>
        <w:gridCol w:w="1169"/>
        <w:gridCol w:w="8"/>
      </w:tblGrid>
      <w:tr w:rsidR="007213E2" w:rsidRPr="007213E2" w14:paraId="28A9B27B" w14:textId="77777777" w:rsidTr="00583DDF">
        <w:tc>
          <w:tcPr>
            <w:tcW w:w="2419" w:type="dxa"/>
          </w:tcPr>
          <w:p w14:paraId="200AC364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760" w:type="dxa"/>
            <w:gridSpan w:val="20"/>
          </w:tcPr>
          <w:p w14:paraId="57F68DC5" w14:textId="77777777" w:rsidR="007213E2" w:rsidRPr="007213E2" w:rsidRDefault="007213E2" w:rsidP="008A7C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</w:pPr>
            <w:r w:rsidRPr="00676B71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งบการเงินที่แสดงเงินลงทุนตามวิธีส่วนได้เสีย</w:t>
            </w:r>
          </w:p>
        </w:tc>
      </w:tr>
      <w:tr w:rsidR="00B51D7C" w:rsidRPr="007213E2" w14:paraId="6B30D740" w14:textId="77777777" w:rsidTr="00583DDF">
        <w:tc>
          <w:tcPr>
            <w:tcW w:w="2419" w:type="dxa"/>
          </w:tcPr>
          <w:p w14:paraId="1130F273" w14:textId="7D190610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39" w:type="dxa"/>
            <w:gridSpan w:val="6"/>
          </w:tcPr>
          <w:p w14:paraId="1DD1F07C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6" w:type="dxa"/>
            <w:gridSpan w:val="2"/>
          </w:tcPr>
          <w:p w14:paraId="1A037C32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74" w:type="dxa"/>
            <w:gridSpan w:val="5"/>
          </w:tcPr>
          <w:p w14:paraId="12C05805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ส่วนงานที่ </w:t>
            </w:r>
            <w:r w:rsidRPr="007213E2">
              <w:rPr>
                <w:rFonts w:ascii="Angsana New" w:hAnsi="Angsan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85" w:type="dxa"/>
            <w:gridSpan w:val="2"/>
          </w:tcPr>
          <w:p w14:paraId="77FD60B9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6" w:type="dxa"/>
            <w:gridSpan w:val="5"/>
          </w:tcPr>
          <w:p w14:paraId="4E74A027" w14:textId="77777777" w:rsidR="00B51D7C" w:rsidRPr="007213E2" w:rsidRDefault="00B51D7C" w:rsidP="00B51D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583DDF" w:rsidRPr="007213E2" w14:paraId="0E7B7DF2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E2F1052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E9203E3" w14:textId="58FFCAD9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43" w:type="dxa"/>
            <w:gridSpan w:val="2"/>
          </w:tcPr>
          <w:p w14:paraId="42AC1419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5E8BEE01" w14:textId="35F7C972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36" w:type="dxa"/>
            <w:gridSpan w:val="2"/>
            <w:vAlign w:val="bottom"/>
          </w:tcPr>
          <w:p w14:paraId="39367DEC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7A898D3D" w14:textId="5C6B59F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0" w:type="dxa"/>
            <w:gridSpan w:val="2"/>
          </w:tcPr>
          <w:p w14:paraId="09FC5A72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1266F80" w14:textId="731C6114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  <w:tc>
          <w:tcPr>
            <w:tcW w:w="281" w:type="dxa"/>
            <w:gridSpan w:val="2"/>
            <w:vAlign w:val="bottom"/>
          </w:tcPr>
          <w:p w14:paraId="2A906229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00127E83" w14:textId="1DF5662F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14:paraId="608C233B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B307EC0" w14:textId="0419B642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มีนาคม</w:t>
            </w:r>
          </w:p>
        </w:tc>
      </w:tr>
      <w:tr w:rsidR="00583DDF" w:rsidRPr="007213E2" w14:paraId="3962BA66" w14:textId="77777777" w:rsidTr="00583DDF">
        <w:trPr>
          <w:gridAfter w:val="1"/>
          <w:wAfter w:w="8" w:type="dxa"/>
        </w:trPr>
        <w:tc>
          <w:tcPr>
            <w:tcW w:w="2419" w:type="dxa"/>
          </w:tcPr>
          <w:p w14:paraId="4BBE9F58" w14:textId="440A827B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 w:firstLine="165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AF3DECA" w14:textId="7437E60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43" w:type="dxa"/>
            <w:gridSpan w:val="2"/>
          </w:tcPr>
          <w:p w14:paraId="28B6D3D6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bottom"/>
          </w:tcPr>
          <w:p w14:paraId="08E97450" w14:textId="2E0467D1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36" w:type="dxa"/>
            <w:gridSpan w:val="2"/>
            <w:vAlign w:val="bottom"/>
          </w:tcPr>
          <w:p w14:paraId="7F1FE40B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24" w:type="dxa"/>
            <w:gridSpan w:val="2"/>
            <w:vAlign w:val="bottom"/>
          </w:tcPr>
          <w:p w14:paraId="057C890A" w14:textId="5D27E2CC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2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0" w:type="dxa"/>
            <w:gridSpan w:val="2"/>
          </w:tcPr>
          <w:p w14:paraId="15A1EEAC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04DEC25" w14:textId="21B5996C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281" w:type="dxa"/>
            <w:gridSpan w:val="2"/>
            <w:vAlign w:val="bottom"/>
          </w:tcPr>
          <w:p w14:paraId="4868E8A2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66" w:type="dxa"/>
            <w:vAlign w:val="bottom"/>
          </w:tcPr>
          <w:p w14:paraId="7BB17A99" w14:textId="50E0FA82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6</w:t>
            </w:r>
          </w:p>
        </w:tc>
        <w:tc>
          <w:tcPr>
            <w:tcW w:w="272" w:type="dxa"/>
          </w:tcPr>
          <w:p w14:paraId="62B92F73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3"/>
              </w:tabs>
              <w:spacing w:line="240" w:lineRule="auto"/>
              <w:ind w:left="-214" w:right="-3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9" w:type="dxa"/>
            <w:vAlign w:val="bottom"/>
          </w:tcPr>
          <w:p w14:paraId="755E2FF5" w14:textId="63E44EDA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4" w:right="-19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583DDF" w:rsidRPr="007213E2" w14:paraId="10DD7BDB" w14:textId="77777777" w:rsidTr="00583DDF">
        <w:trPr>
          <w:trHeight w:val="297"/>
        </w:trPr>
        <w:tc>
          <w:tcPr>
            <w:tcW w:w="2419" w:type="dxa"/>
          </w:tcPr>
          <w:p w14:paraId="1B95A037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760" w:type="dxa"/>
            <w:gridSpan w:val="20"/>
          </w:tcPr>
          <w:p w14:paraId="56302A8E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</w:pPr>
            <w:r w:rsidRPr="007213E2">
              <w:rPr>
                <w:rFonts w:ascii="Angsana New" w:hAnsi="Angsana New"/>
                <w:i/>
                <w:iCs/>
                <w:sz w:val="26"/>
                <w:szCs w:val="26"/>
                <w:cs/>
                <w:lang w:val="th-TH"/>
              </w:rPr>
              <w:t>(พันบาท)</w:t>
            </w:r>
          </w:p>
        </w:tc>
      </w:tr>
      <w:tr w:rsidR="00583DDF" w:rsidRPr="007213E2" w14:paraId="6A548BE8" w14:textId="77777777" w:rsidTr="00583DDF">
        <w:trPr>
          <w:gridAfter w:val="1"/>
          <w:wAfter w:w="8" w:type="dxa"/>
        </w:trPr>
        <w:tc>
          <w:tcPr>
            <w:tcW w:w="7383" w:type="dxa"/>
            <w:gridSpan w:val="15"/>
            <w:shd w:val="clear" w:color="auto" w:fill="auto"/>
          </w:tcPr>
          <w:p w14:paraId="18CA5A80" w14:textId="77777777" w:rsidR="00583DDF" w:rsidRPr="007213E2" w:rsidRDefault="00583DDF" w:rsidP="00583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 w:hanging="18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ข้อมูลเกี่ยวกับฐานะการเงินตามส่วนงานที่รายงาน</w:t>
            </w:r>
          </w:p>
        </w:tc>
        <w:tc>
          <w:tcPr>
            <w:tcW w:w="270" w:type="dxa"/>
            <w:shd w:val="clear" w:color="auto" w:fill="auto"/>
          </w:tcPr>
          <w:p w14:paraId="25FEA237" w14:textId="77777777" w:rsidR="00583DDF" w:rsidRPr="007213E2" w:rsidRDefault="00583DDF" w:rsidP="00583DD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34A1D6EC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3FBEE564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1972F603" w14:textId="77777777" w:rsidR="00583DDF" w:rsidRPr="007213E2" w:rsidRDefault="00583DDF" w:rsidP="00583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FC5F88" w:rsidRPr="007213E2" w14:paraId="476E4EC7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88833AC" w14:textId="77777777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2C333902" w14:textId="0AECC782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595,440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441ECE4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6CDD523C" w14:textId="31598AB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545,109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01A8C814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310598B" w14:textId="124ACC5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1,295,871</w:t>
            </w:r>
          </w:p>
        </w:tc>
        <w:tc>
          <w:tcPr>
            <w:tcW w:w="241" w:type="dxa"/>
            <w:shd w:val="clear" w:color="auto" w:fill="auto"/>
          </w:tcPr>
          <w:p w14:paraId="6547FEC4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16057F45" w14:textId="5C81114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1,269,078</w:t>
            </w:r>
          </w:p>
        </w:tc>
        <w:tc>
          <w:tcPr>
            <w:tcW w:w="270" w:type="dxa"/>
            <w:shd w:val="clear" w:color="auto" w:fill="auto"/>
          </w:tcPr>
          <w:p w14:paraId="6BF03A4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</w:tcPr>
          <w:p w14:paraId="79F8A92E" w14:textId="259D5B11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1,891,311</w:t>
            </w:r>
          </w:p>
        </w:tc>
        <w:tc>
          <w:tcPr>
            <w:tcW w:w="272" w:type="dxa"/>
            <w:shd w:val="clear" w:color="auto" w:fill="auto"/>
          </w:tcPr>
          <w:p w14:paraId="537F3F6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53B0F9DC" w14:textId="12D1060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1,814,187</w:t>
            </w:r>
          </w:p>
        </w:tc>
      </w:tr>
      <w:tr w:rsidR="00FC5F88" w:rsidRPr="007213E2" w14:paraId="4838FF9E" w14:textId="77777777" w:rsidTr="0031656C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6DD10AAC" w14:textId="6D7AAD3C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สินค้าคงเหลือ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0793554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3A3B7B1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6EE8D6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8B2A28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5811B1D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39DF6F2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4BB8D96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D7A20C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21479D7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371137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</w:tcPr>
          <w:p w14:paraId="34053E6F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C5F88" w:rsidRPr="007213E2" w14:paraId="6F7A8CEC" w14:textId="77777777" w:rsidTr="005649A3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DB31B54" w14:textId="77777777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B2C3191" w14:textId="2CCF0CB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958,442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19766F8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FA15E97" w14:textId="08C929C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1,039,012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1CB6AAD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6C3AD07" w14:textId="2853C2E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388,827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3BD1B99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77CA8E3A" w14:textId="6CCC4776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473,132</w:t>
            </w:r>
          </w:p>
        </w:tc>
        <w:tc>
          <w:tcPr>
            <w:tcW w:w="270" w:type="dxa"/>
            <w:shd w:val="clear" w:color="auto" w:fill="auto"/>
          </w:tcPr>
          <w:p w14:paraId="30BF513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369C68E7" w14:textId="571B8ED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1,347,269</w:t>
            </w:r>
          </w:p>
        </w:tc>
        <w:tc>
          <w:tcPr>
            <w:tcW w:w="272" w:type="dxa"/>
            <w:shd w:val="clear" w:color="auto" w:fill="auto"/>
          </w:tcPr>
          <w:p w14:paraId="2971344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76EFFAEF" w14:textId="017B7632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1,512,144</w:t>
            </w:r>
          </w:p>
        </w:tc>
      </w:tr>
      <w:tr w:rsidR="00FC5F88" w:rsidRPr="007213E2" w14:paraId="7C774CE2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B7D1B5E" w14:textId="77777777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198FB2B4" w14:textId="3BD6B4A9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38C756C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52597473" w14:textId="37D44DE2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4CD53D4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2B9D0DBC" w14:textId="36DD91D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4324B49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7230259E" w14:textId="7587FA1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2023C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80922B2" w14:textId="5744D468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188,970</w:t>
            </w:r>
          </w:p>
        </w:tc>
        <w:tc>
          <w:tcPr>
            <w:tcW w:w="272" w:type="dxa"/>
            <w:shd w:val="clear" w:color="auto" w:fill="auto"/>
          </w:tcPr>
          <w:p w14:paraId="5184D03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5C299" w14:textId="4A7E5BD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184,339</w:t>
            </w:r>
          </w:p>
        </w:tc>
      </w:tr>
      <w:tr w:rsidR="00FC5F88" w:rsidRPr="007213E2" w14:paraId="5CFBE09D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07CD6A20" w14:textId="77777777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6E6CF004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440B19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0EA4D5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57A6E29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3850AE9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0A461BD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3EA5CF4F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A0ECDE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FD3C2F" w14:textId="069579F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1,536,239</w:t>
            </w:r>
          </w:p>
        </w:tc>
        <w:tc>
          <w:tcPr>
            <w:tcW w:w="272" w:type="dxa"/>
            <w:shd w:val="clear" w:color="auto" w:fill="auto"/>
          </w:tcPr>
          <w:p w14:paraId="21FA8BE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D5D292" w14:textId="062D903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1,696,483</w:t>
            </w:r>
          </w:p>
        </w:tc>
      </w:tr>
      <w:tr w:rsidR="00FC5F88" w:rsidRPr="007213E2" w14:paraId="62646619" w14:textId="77777777" w:rsidTr="00583DDF">
        <w:trPr>
          <w:gridAfter w:val="1"/>
          <w:wAfter w:w="8" w:type="dxa"/>
          <w:trHeight w:val="77"/>
        </w:trPr>
        <w:tc>
          <w:tcPr>
            <w:tcW w:w="2426" w:type="dxa"/>
            <w:gridSpan w:val="2"/>
            <w:shd w:val="clear" w:color="auto" w:fill="auto"/>
          </w:tcPr>
          <w:p w14:paraId="45E4BC01" w14:textId="729480A9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5" w:hanging="16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  <w:cs/>
              </w:rPr>
              <w:t xml:space="preserve">ที่ดิน อาคารและอุปกรณ์ 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 w:rsidRPr="007213E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30D4B7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601479D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0C93A2C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  <w:tab w:val="decimal" w:pos="761"/>
                <w:tab w:val="decimal" w:pos="86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16D9369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2610077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4FFB141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6E3E37C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EEB87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26974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2" w:type="dxa"/>
            <w:shd w:val="clear" w:color="auto" w:fill="auto"/>
          </w:tcPr>
          <w:p w14:paraId="5B872D0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  <w:shd w:val="clear" w:color="auto" w:fill="auto"/>
          </w:tcPr>
          <w:p w14:paraId="6BD841E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</w:tr>
      <w:tr w:rsidR="00FC5F88" w:rsidRPr="007213E2" w14:paraId="7CDCB6E6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40ADB59B" w14:textId="77777777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  <w:vAlign w:val="center"/>
          </w:tcPr>
          <w:p w14:paraId="631CE40E" w14:textId="1331AC26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1,237,421</w:t>
            </w:r>
          </w:p>
        </w:tc>
        <w:tc>
          <w:tcPr>
            <w:tcW w:w="243" w:type="dxa"/>
            <w:gridSpan w:val="2"/>
            <w:shd w:val="clear" w:color="auto" w:fill="auto"/>
            <w:vAlign w:val="center"/>
          </w:tcPr>
          <w:p w14:paraId="6665EAB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  <w:vAlign w:val="center"/>
          </w:tcPr>
          <w:p w14:paraId="6EEB45F3" w14:textId="3F69C5B0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1,447,346</w:t>
            </w:r>
          </w:p>
        </w:tc>
        <w:tc>
          <w:tcPr>
            <w:tcW w:w="238" w:type="dxa"/>
            <w:gridSpan w:val="2"/>
            <w:shd w:val="clear" w:color="auto" w:fill="auto"/>
            <w:vAlign w:val="center"/>
          </w:tcPr>
          <w:p w14:paraId="52E76DB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  <w:vAlign w:val="center"/>
          </w:tcPr>
          <w:p w14:paraId="1368073B" w14:textId="57D1CE5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346,562</w:t>
            </w:r>
          </w:p>
        </w:tc>
        <w:tc>
          <w:tcPr>
            <w:tcW w:w="241" w:type="dxa"/>
            <w:shd w:val="clear" w:color="auto" w:fill="auto"/>
            <w:vAlign w:val="center"/>
          </w:tcPr>
          <w:p w14:paraId="18EA137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  <w:vAlign w:val="center"/>
          </w:tcPr>
          <w:p w14:paraId="66F88195" w14:textId="06EE88E0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409,257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901F6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shd w:val="clear" w:color="auto" w:fill="auto"/>
            <w:vAlign w:val="center"/>
          </w:tcPr>
          <w:p w14:paraId="42125A76" w14:textId="1CEB6F29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1,583,983</w:t>
            </w:r>
          </w:p>
        </w:tc>
        <w:tc>
          <w:tcPr>
            <w:tcW w:w="272" w:type="dxa"/>
            <w:shd w:val="clear" w:color="auto" w:fill="auto"/>
          </w:tcPr>
          <w:p w14:paraId="55252DB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shd w:val="clear" w:color="auto" w:fill="auto"/>
            <w:vAlign w:val="center"/>
          </w:tcPr>
          <w:p w14:paraId="0E58B9CD" w14:textId="78A78D6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1,856,603</w:t>
            </w:r>
          </w:p>
        </w:tc>
      </w:tr>
      <w:tr w:rsidR="00FC5F88" w:rsidRPr="007213E2" w14:paraId="3B20AE29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3A61960F" w14:textId="77777777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7213E2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4CC684B5" w14:textId="6D5D400A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  <w:shd w:val="clear" w:color="auto" w:fill="auto"/>
          </w:tcPr>
          <w:p w14:paraId="76DDE3A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39726317" w14:textId="24A65C21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  <w:shd w:val="clear" w:color="auto" w:fill="auto"/>
          </w:tcPr>
          <w:p w14:paraId="74504DD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7C6D479" w14:textId="2D6EACF4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41" w:type="dxa"/>
            <w:shd w:val="clear" w:color="auto" w:fill="auto"/>
          </w:tcPr>
          <w:p w14:paraId="31D1F59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5EC8185E" w14:textId="3E901039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ind w:left="-108" w:right="-108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5BBEE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7FF03" w14:textId="0F1427E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185,055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44BECE1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6F40996" w14:textId="6285081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206,072</w:t>
            </w:r>
          </w:p>
        </w:tc>
      </w:tr>
      <w:tr w:rsidR="00FC5F88" w:rsidRPr="007213E2" w14:paraId="2B3244CE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6FBC9D49" w14:textId="77777777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31EAEAF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87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1C44B98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138D776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3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352AC00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4416827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2E97337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799D62B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  <w:tab w:val="decimal" w:pos="72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E02F0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796D86" w14:textId="134C732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1,769,038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616B6DD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0D758" w14:textId="5C9BF04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2,062,675</w:t>
            </w:r>
          </w:p>
        </w:tc>
      </w:tr>
      <w:tr w:rsidR="00FC5F88" w:rsidRPr="00D87B1A" w14:paraId="78B3494B" w14:textId="77777777" w:rsidTr="001E176E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22177A8" w14:textId="77777777" w:rsid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089" w:type="dxa"/>
            <w:gridSpan w:val="3"/>
          </w:tcPr>
          <w:p w14:paraId="08F8657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3C593C6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66F21C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06F610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3BEB0B6F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432287C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1EBEB63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560C07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3BC5157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dxa"/>
          </w:tcPr>
          <w:p w14:paraId="12D617F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</w:tcPr>
          <w:p w14:paraId="3A62BB2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C5F88" w:rsidRPr="00D87B1A" w14:paraId="364E73D2" w14:textId="77777777" w:rsidTr="004548A4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110FB8F0" w14:textId="77777777" w:rsid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สามารถปันส่วนได้</w:t>
            </w:r>
          </w:p>
        </w:tc>
        <w:tc>
          <w:tcPr>
            <w:tcW w:w="1089" w:type="dxa"/>
            <w:gridSpan w:val="3"/>
            <w:vAlign w:val="center"/>
          </w:tcPr>
          <w:p w14:paraId="233677E0" w14:textId="0F0D00C6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232,524</w:t>
            </w:r>
          </w:p>
        </w:tc>
        <w:tc>
          <w:tcPr>
            <w:tcW w:w="243" w:type="dxa"/>
            <w:gridSpan w:val="2"/>
            <w:vAlign w:val="center"/>
          </w:tcPr>
          <w:p w14:paraId="7BA1980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vAlign w:val="center"/>
          </w:tcPr>
          <w:p w14:paraId="01531619" w14:textId="31060578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251,943</w:t>
            </w:r>
          </w:p>
        </w:tc>
        <w:tc>
          <w:tcPr>
            <w:tcW w:w="238" w:type="dxa"/>
            <w:gridSpan w:val="2"/>
            <w:vAlign w:val="center"/>
          </w:tcPr>
          <w:p w14:paraId="6B837BC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  <w:vAlign w:val="center"/>
          </w:tcPr>
          <w:p w14:paraId="2E311C3A" w14:textId="4F0C8A4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3,239</w:t>
            </w:r>
          </w:p>
        </w:tc>
        <w:tc>
          <w:tcPr>
            <w:tcW w:w="241" w:type="dxa"/>
            <w:vAlign w:val="center"/>
          </w:tcPr>
          <w:p w14:paraId="2D14974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vAlign w:val="center"/>
          </w:tcPr>
          <w:p w14:paraId="09FCD0E5" w14:textId="1FC1E240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2,031</w:t>
            </w:r>
          </w:p>
        </w:tc>
        <w:tc>
          <w:tcPr>
            <w:tcW w:w="270" w:type="dxa"/>
          </w:tcPr>
          <w:p w14:paraId="42E6A0F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vAlign w:val="center"/>
          </w:tcPr>
          <w:p w14:paraId="24B9A096" w14:textId="76E9B67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235,763</w:t>
            </w:r>
          </w:p>
        </w:tc>
        <w:tc>
          <w:tcPr>
            <w:tcW w:w="272" w:type="dxa"/>
          </w:tcPr>
          <w:p w14:paraId="00525C3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vAlign w:val="center"/>
          </w:tcPr>
          <w:p w14:paraId="72A81C31" w14:textId="7CEB4F98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253,974</w:t>
            </w:r>
          </w:p>
        </w:tc>
      </w:tr>
      <w:tr w:rsidR="00FC5F88" w:rsidRPr="00D87B1A" w14:paraId="116F3C16" w14:textId="77777777" w:rsidTr="00583DDF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ABE166D" w14:textId="77777777" w:rsid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  <w:cs/>
              </w:rPr>
            </w:pPr>
            <w:r w:rsidRPr="00D47FE8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D47FE8">
              <w:rPr>
                <w:rFonts w:ascii="Angsana New" w:hAnsi="Angsana New"/>
                <w:sz w:val="26"/>
                <w:szCs w:val="26"/>
                <w:cs/>
              </w:rPr>
              <w:t>ไม่สามารถปันส่วนได้</w:t>
            </w:r>
          </w:p>
        </w:tc>
        <w:tc>
          <w:tcPr>
            <w:tcW w:w="1089" w:type="dxa"/>
            <w:gridSpan w:val="3"/>
          </w:tcPr>
          <w:p w14:paraId="696F5D50" w14:textId="09EDE71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3" w:type="dxa"/>
            <w:gridSpan w:val="2"/>
          </w:tcPr>
          <w:p w14:paraId="705BC0D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0B02F9B1" w14:textId="11B7447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38" w:type="dxa"/>
            <w:gridSpan w:val="2"/>
          </w:tcPr>
          <w:p w14:paraId="0C31A44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7786C11" w14:textId="06C6CD5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1" w:type="dxa"/>
          </w:tcPr>
          <w:p w14:paraId="11D6C96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77FA4119" w14:textId="57912F46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9"/>
              </w:tabs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A0488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bottom w:val="single" w:sz="4" w:space="0" w:color="auto"/>
            </w:tcBorders>
            <w:vAlign w:val="center"/>
          </w:tcPr>
          <w:p w14:paraId="5E0A5068" w14:textId="7F0AE320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30,978</w:t>
            </w:r>
          </w:p>
        </w:tc>
        <w:tc>
          <w:tcPr>
            <w:tcW w:w="272" w:type="dxa"/>
          </w:tcPr>
          <w:p w14:paraId="4CBB93E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5326C563" w14:textId="07442131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14,714</w:t>
            </w:r>
          </w:p>
        </w:tc>
      </w:tr>
      <w:tr w:rsidR="00FC5F88" w:rsidRPr="00D87B1A" w14:paraId="5BC283EF" w14:textId="77777777" w:rsidTr="00583DDF">
        <w:trPr>
          <w:gridAfter w:val="1"/>
          <w:wAfter w:w="8" w:type="dxa"/>
        </w:trPr>
        <w:tc>
          <w:tcPr>
            <w:tcW w:w="2419" w:type="dxa"/>
            <w:shd w:val="clear" w:color="auto" w:fill="auto"/>
          </w:tcPr>
          <w:p w14:paraId="7360D8A7" w14:textId="77777777" w:rsidR="00FC5F88" w:rsidRPr="00D47FE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089" w:type="dxa"/>
            <w:gridSpan w:val="3"/>
          </w:tcPr>
          <w:p w14:paraId="6564758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59FCB2FF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E6BD85F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1A58986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3DB130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1" w:type="dxa"/>
          </w:tcPr>
          <w:p w14:paraId="167630E4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F3E4E8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1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57779F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4DBCA" w14:textId="5FB83D6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8"/>
              </w:tabs>
              <w:spacing w:line="240" w:lineRule="auto"/>
              <w:ind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266,741</w:t>
            </w:r>
          </w:p>
        </w:tc>
        <w:tc>
          <w:tcPr>
            <w:tcW w:w="272" w:type="dxa"/>
          </w:tcPr>
          <w:p w14:paraId="4BC0A3B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6247C" w14:textId="0C6BEB7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8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268,688</w:t>
            </w:r>
          </w:p>
        </w:tc>
      </w:tr>
      <w:tr w:rsidR="00FC5F88" w:rsidRPr="007213E2" w14:paraId="78E153EA" w14:textId="77777777" w:rsidTr="00583DDF">
        <w:trPr>
          <w:gridAfter w:val="1"/>
          <w:wAfter w:w="8" w:type="dxa"/>
        </w:trPr>
        <w:tc>
          <w:tcPr>
            <w:tcW w:w="2426" w:type="dxa"/>
            <w:gridSpan w:val="2"/>
            <w:shd w:val="clear" w:color="auto" w:fill="auto"/>
          </w:tcPr>
          <w:p w14:paraId="5A8CA62D" w14:textId="65F667EE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5"/>
              </w:tabs>
              <w:spacing w:line="240" w:lineRule="auto"/>
              <w:ind w:left="150" w:right="-441" w:hanging="150"/>
              <w:rPr>
                <w:rFonts w:ascii="Angsana New" w:hAnsi="Angsana New"/>
                <w:b/>
                <w:sz w:val="26"/>
                <w:szCs w:val="26"/>
              </w:rPr>
            </w:pP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สินทรัพย์อื่นไม่สามารถ</w:t>
            </w:r>
            <w:r w:rsidRPr="007213E2">
              <w:rPr>
                <w:rFonts w:ascii="Angsana New" w:hAnsi="Angsana New"/>
                <w:sz w:val="26"/>
                <w:szCs w:val="26"/>
              </w:rPr>
              <w:br/>
            </w:r>
            <w:r w:rsidRPr="007213E2">
              <w:rPr>
                <w:rFonts w:ascii="Angsana New" w:hAnsi="Angsana New" w:hint="cs"/>
                <w:sz w:val="26"/>
                <w:szCs w:val="26"/>
                <w:cs/>
              </w:rPr>
              <w:t>ปันส่วนได้</w:t>
            </w:r>
          </w:p>
        </w:tc>
        <w:tc>
          <w:tcPr>
            <w:tcW w:w="1082" w:type="dxa"/>
            <w:gridSpan w:val="2"/>
            <w:shd w:val="clear" w:color="auto" w:fill="auto"/>
          </w:tcPr>
          <w:p w14:paraId="7212BFDA" w14:textId="4377809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150" w:right="-441" w:hanging="25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  <w:shd w:val="clear" w:color="auto" w:fill="auto"/>
          </w:tcPr>
          <w:p w14:paraId="54570F8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  <w:shd w:val="clear" w:color="auto" w:fill="auto"/>
          </w:tcPr>
          <w:p w14:paraId="2AFB4EF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441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  <w:shd w:val="clear" w:color="auto" w:fill="auto"/>
          </w:tcPr>
          <w:p w14:paraId="06101D1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13" w:type="dxa"/>
            <w:shd w:val="clear" w:color="auto" w:fill="auto"/>
          </w:tcPr>
          <w:p w14:paraId="3337BA6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41" w:type="dxa"/>
            <w:shd w:val="clear" w:color="auto" w:fill="auto"/>
          </w:tcPr>
          <w:p w14:paraId="7BF758E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  <w:shd w:val="clear" w:color="auto" w:fill="auto"/>
          </w:tcPr>
          <w:p w14:paraId="5B1ACBC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08186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ED1D1" w14:textId="77777777" w:rsid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  <w:p w14:paraId="3A3E1D47" w14:textId="2235A7CC" w:rsidR="00FC5F88" w:rsidRPr="00FC5F88" w:rsidRDefault="00923A92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Cs/>
                <w:sz w:val="26"/>
                <w:szCs w:val="26"/>
              </w:rPr>
              <w:t>3,268,717</w:t>
            </w:r>
          </w:p>
        </w:tc>
        <w:tc>
          <w:tcPr>
            <w:tcW w:w="272" w:type="dxa"/>
            <w:tcBorders>
              <w:left w:val="nil"/>
            </w:tcBorders>
            <w:shd w:val="clear" w:color="auto" w:fill="auto"/>
          </w:tcPr>
          <w:p w14:paraId="7BF60368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  <w:tab w:val="decimal" w:pos="860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3B692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3EF92D8" w14:textId="4A3E91F4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Cs/>
                <w:sz w:val="26"/>
                <w:szCs w:val="26"/>
              </w:rPr>
              <w:t>2,787,168</w:t>
            </w:r>
          </w:p>
        </w:tc>
      </w:tr>
      <w:tr w:rsidR="00FC5F88" w:rsidRPr="007213E2" w14:paraId="38AF5CE3" w14:textId="77777777" w:rsidTr="00583DDF">
        <w:trPr>
          <w:gridAfter w:val="1"/>
          <w:wAfter w:w="8" w:type="dxa"/>
          <w:trHeight w:val="379"/>
        </w:trPr>
        <w:tc>
          <w:tcPr>
            <w:tcW w:w="2426" w:type="dxa"/>
            <w:gridSpan w:val="2"/>
          </w:tcPr>
          <w:p w14:paraId="775D23FA" w14:textId="77777777" w:rsidR="00FC5F88" w:rsidRPr="007213E2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7213E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082" w:type="dxa"/>
            <w:gridSpan w:val="2"/>
          </w:tcPr>
          <w:p w14:paraId="4B3A2448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3" w:type="dxa"/>
            <w:gridSpan w:val="2"/>
          </w:tcPr>
          <w:p w14:paraId="108EBEB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6" w:type="dxa"/>
            <w:gridSpan w:val="2"/>
          </w:tcPr>
          <w:p w14:paraId="4F3837A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  <w:gridSpan w:val="2"/>
          </w:tcPr>
          <w:p w14:paraId="3ABC814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13" w:type="dxa"/>
          </w:tcPr>
          <w:p w14:paraId="6CB73DD4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1" w:type="dxa"/>
          </w:tcPr>
          <w:p w14:paraId="4CCBD61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24" w:type="dxa"/>
            <w:gridSpan w:val="3"/>
          </w:tcPr>
          <w:p w14:paraId="42E115B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64" w:right="-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00B9DE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8B62B4B" w14:textId="4CFFE514" w:rsidR="00FC5F88" w:rsidRPr="00FC5F88" w:rsidRDefault="00923A92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8,732,046</w:t>
            </w:r>
          </w:p>
        </w:tc>
        <w:tc>
          <w:tcPr>
            <w:tcW w:w="272" w:type="dxa"/>
            <w:vAlign w:val="center"/>
          </w:tcPr>
          <w:p w14:paraId="2FA7BDC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1294E58" w14:textId="7CDEDCA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214" w:right="-362"/>
              <w:rPr>
                <w:rFonts w:asciiTheme="majorBidi" w:hAnsiTheme="majorBidi" w:cstheme="majorBidi"/>
                <w:b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8,629,201</w:t>
            </w:r>
          </w:p>
        </w:tc>
      </w:tr>
    </w:tbl>
    <w:p w14:paraId="0BAE278D" w14:textId="271ECCFB" w:rsidR="008B7F29" w:rsidRDefault="008B7F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</w:p>
    <w:p w14:paraId="37AB092A" w14:textId="0094D108" w:rsidR="00590DAF" w:rsidRPr="000116C5" w:rsidRDefault="0074197F" w:rsidP="00B300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45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>
        <w:rPr>
          <w:rFonts w:ascii="Angsana New" w:hAnsi="Angsana New"/>
          <w:sz w:val="16"/>
          <w:szCs w:val="16"/>
          <w:cs/>
        </w:rPr>
        <w:br w:type="page"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080"/>
        <w:gridCol w:w="252"/>
        <w:gridCol w:w="1008"/>
        <w:gridCol w:w="247"/>
        <w:gridCol w:w="923"/>
        <w:gridCol w:w="237"/>
        <w:gridCol w:w="1113"/>
        <w:gridCol w:w="270"/>
        <w:gridCol w:w="1080"/>
        <w:gridCol w:w="262"/>
        <w:gridCol w:w="1088"/>
      </w:tblGrid>
      <w:tr w:rsidR="00D326F2" w:rsidRPr="006A40DC" w14:paraId="33420ADE" w14:textId="77777777" w:rsidTr="00F20DA6">
        <w:tc>
          <w:tcPr>
            <w:tcW w:w="2250" w:type="dxa"/>
          </w:tcPr>
          <w:p w14:paraId="386B859A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0FF13319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D326F2" w:rsidRPr="006A40DC" w14:paraId="5401D05F" w14:textId="77777777" w:rsidTr="00F20DA6">
        <w:tc>
          <w:tcPr>
            <w:tcW w:w="2250" w:type="dxa"/>
          </w:tcPr>
          <w:p w14:paraId="07A7B6C0" w14:textId="3FEF3BC1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สำหรับงวด</w:t>
            </w:r>
            <w:r w:rsidR="00583DD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เก้า</w:t>
            </w: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40" w:type="dxa"/>
            <w:gridSpan w:val="3"/>
          </w:tcPr>
          <w:p w14:paraId="481A9DE5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1</w:t>
            </w:r>
          </w:p>
        </w:tc>
        <w:tc>
          <w:tcPr>
            <w:tcW w:w="247" w:type="dxa"/>
          </w:tcPr>
          <w:p w14:paraId="4028323C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273" w:type="dxa"/>
            <w:gridSpan w:val="3"/>
          </w:tcPr>
          <w:p w14:paraId="611BEBAE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 xml:space="preserve">ส่วนงานที่ </w:t>
            </w: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72D61C8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</w:p>
        </w:tc>
        <w:tc>
          <w:tcPr>
            <w:tcW w:w="2430" w:type="dxa"/>
            <w:gridSpan w:val="3"/>
          </w:tcPr>
          <w:p w14:paraId="730CFAE3" w14:textId="77777777" w:rsidR="00D326F2" w:rsidRPr="006A40DC" w:rsidRDefault="00D326F2" w:rsidP="00F20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  <w:lang w:val="th-TH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</w:tr>
      <w:tr w:rsidR="0030112B" w:rsidRPr="006A40DC" w14:paraId="4397BC12" w14:textId="77777777" w:rsidTr="00F20DA6">
        <w:tc>
          <w:tcPr>
            <w:tcW w:w="2250" w:type="dxa"/>
          </w:tcPr>
          <w:p w14:paraId="64A3BABB" w14:textId="5626927D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 xml:space="preserve">วันที่ </w:t>
            </w:r>
            <w:r w:rsidR="00583DDF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  <w:t xml:space="preserve">31 </w:t>
            </w:r>
            <w:r w:rsidR="00583DDF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080" w:type="dxa"/>
          </w:tcPr>
          <w:p w14:paraId="783F7930" w14:textId="5059C854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52" w:type="dxa"/>
          </w:tcPr>
          <w:p w14:paraId="36191DC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C990295" w14:textId="50FBAE48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247" w:type="dxa"/>
          </w:tcPr>
          <w:p w14:paraId="1505086A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D208EC4" w14:textId="7B0CE8CC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37" w:type="dxa"/>
          </w:tcPr>
          <w:p w14:paraId="6511E13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9FB2B63" w14:textId="2A3A4C78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  <w:tc>
          <w:tcPr>
            <w:tcW w:w="270" w:type="dxa"/>
          </w:tcPr>
          <w:p w14:paraId="33BC7EA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154D404" w14:textId="7FB02384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6</w:t>
            </w:r>
          </w:p>
        </w:tc>
        <w:tc>
          <w:tcPr>
            <w:tcW w:w="262" w:type="dxa"/>
          </w:tcPr>
          <w:p w14:paraId="0E56927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A3EBAF9" w14:textId="3CC8081A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5A7E18"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 w:hint="cs"/>
                <w:color w:val="000000" w:themeColor="text1"/>
                <w:sz w:val="26"/>
                <w:szCs w:val="26"/>
                <w:cs/>
              </w:rPr>
              <w:t>5</w:t>
            </w:r>
          </w:p>
        </w:tc>
      </w:tr>
      <w:tr w:rsidR="0030112B" w:rsidRPr="006A40DC" w14:paraId="6BFE5879" w14:textId="77777777" w:rsidTr="00F20DA6">
        <w:tc>
          <w:tcPr>
            <w:tcW w:w="2250" w:type="dxa"/>
          </w:tcPr>
          <w:p w14:paraId="2F16E1AC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7560" w:type="dxa"/>
            <w:gridSpan w:val="11"/>
          </w:tcPr>
          <w:p w14:paraId="1BDC42E0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  <w:t>(พันบาท)</w:t>
            </w:r>
          </w:p>
        </w:tc>
      </w:tr>
      <w:tr w:rsidR="0030112B" w:rsidRPr="006A40DC" w14:paraId="00DFEB35" w14:textId="77777777" w:rsidTr="00F20DA6">
        <w:tc>
          <w:tcPr>
            <w:tcW w:w="2250" w:type="dxa"/>
          </w:tcPr>
          <w:p w14:paraId="179516A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7560" w:type="dxa"/>
            <w:gridSpan w:val="11"/>
          </w:tcPr>
          <w:p w14:paraId="4D924EA5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i/>
                <w:iCs/>
                <w:color w:val="000000" w:themeColor="text1"/>
                <w:sz w:val="26"/>
                <w:szCs w:val="26"/>
                <w:cs/>
              </w:rPr>
            </w:pPr>
          </w:p>
        </w:tc>
      </w:tr>
      <w:tr w:rsidR="0030112B" w:rsidRPr="006A40DC" w14:paraId="14E5F1D9" w14:textId="77777777" w:rsidTr="00F20DA6">
        <w:tc>
          <w:tcPr>
            <w:tcW w:w="2250" w:type="dxa"/>
          </w:tcPr>
          <w:p w14:paraId="294F0CDF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080" w:type="dxa"/>
          </w:tcPr>
          <w:p w14:paraId="58AD9ED4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17B30BD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 w:firstLine="111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ADADB2D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4917288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187AEBC9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3EB4339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222C233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124EC188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26330C1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62525EB6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D085D0A" w14:textId="77777777" w:rsidR="0030112B" w:rsidRPr="006A40DC" w:rsidRDefault="0030112B" w:rsidP="003011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FC5F88" w:rsidRPr="003E6192" w14:paraId="3254F110" w14:textId="77777777" w:rsidTr="009B1F5A">
        <w:tc>
          <w:tcPr>
            <w:tcW w:w="2250" w:type="dxa"/>
          </w:tcPr>
          <w:p w14:paraId="547BC18F" w14:textId="77777777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เอเชีย</w:t>
            </w:r>
          </w:p>
        </w:tc>
        <w:tc>
          <w:tcPr>
            <w:tcW w:w="1080" w:type="dxa"/>
            <w:vAlign w:val="center"/>
          </w:tcPr>
          <w:p w14:paraId="2ABD7FD7" w14:textId="7CF5A184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3,110,412</w:t>
            </w:r>
          </w:p>
        </w:tc>
        <w:tc>
          <w:tcPr>
            <w:tcW w:w="252" w:type="dxa"/>
            <w:vAlign w:val="bottom"/>
          </w:tcPr>
          <w:p w14:paraId="42DE1C5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DF32401" w14:textId="3B6CD7BC" w:rsidR="00FC5F88" w:rsidRPr="00FC5F88" w:rsidRDefault="001F1E84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3,767,708</w:t>
            </w:r>
          </w:p>
        </w:tc>
        <w:tc>
          <w:tcPr>
            <w:tcW w:w="247" w:type="dxa"/>
            <w:vAlign w:val="bottom"/>
          </w:tcPr>
          <w:p w14:paraId="53B91CB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7F9091D1" w14:textId="01FF17FA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3,770,078</w:t>
            </w:r>
          </w:p>
        </w:tc>
        <w:tc>
          <w:tcPr>
            <w:tcW w:w="237" w:type="dxa"/>
            <w:vAlign w:val="bottom"/>
          </w:tcPr>
          <w:p w14:paraId="6836F53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F6AF7CF" w14:textId="65AB81F0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3,528,827</w:t>
            </w:r>
          </w:p>
        </w:tc>
        <w:tc>
          <w:tcPr>
            <w:tcW w:w="270" w:type="dxa"/>
          </w:tcPr>
          <w:p w14:paraId="65B1811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5B20E5E" w14:textId="0009CBE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6,880,490</w:t>
            </w:r>
          </w:p>
        </w:tc>
        <w:tc>
          <w:tcPr>
            <w:tcW w:w="262" w:type="dxa"/>
          </w:tcPr>
          <w:p w14:paraId="7ADE232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36F6BA46" w14:textId="17F67C97" w:rsidR="00FC5F88" w:rsidRPr="00FC5F88" w:rsidRDefault="001F1E84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7,296,535</w:t>
            </w:r>
          </w:p>
        </w:tc>
      </w:tr>
      <w:tr w:rsidR="00FC5F88" w:rsidRPr="003E6192" w14:paraId="30A97017" w14:textId="77777777" w:rsidTr="00BB6957">
        <w:tc>
          <w:tcPr>
            <w:tcW w:w="2250" w:type="dxa"/>
          </w:tcPr>
          <w:p w14:paraId="27181DE4" w14:textId="7D0CB224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แอฟริกา</w:t>
            </w:r>
          </w:p>
        </w:tc>
        <w:tc>
          <w:tcPr>
            <w:tcW w:w="1080" w:type="dxa"/>
            <w:vAlign w:val="center"/>
          </w:tcPr>
          <w:p w14:paraId="633F7191" w14:textId="76424A2C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76,091</w:t>
            </w:r>
          </w:p>
        </w:tc>
        <w:tc>
          <w:tcPr>
            <w:tcW w:w="252" w:type="dxa"/>
            <w:vAlign w:val="bottom"/>
          </w:tcPr>
          <w:p w14:paraId="13F4BB4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EC1EA23" w14:textId="59C79DC1" w:rsidR="00FC5F88" w:rsidRPr="00FC5F88" w:rsidRDefault="001F1E84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70,793</w:t>
            </w:r>
          </w:p>
        </w:tc>
        <w:tc>
          <w:tcPr>
            <w:tcW w:w="247" w:type="dxa"/>
            <w:vAlign w:val="bottom"/>
          </w:tcPr>
          <w:p w14:paraId="60401BE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167B48EF" w14:textId="32478FB6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12A9AE6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2945407" w14:textId="4D8FB5F0" w:rsidR="00FC5F88" w:rsidRPr="00FC5F88" w:rsidRDefault="001F1E84" w:rsidP="001F1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right="73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F68434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3DE986C8" w14:textId="12E13E6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76,091</w:t>
            </w:r>
          </w:p>
        </w:tc>
        <w:tc>
          <w:tcPr>
            <w:tcW w:w="262" w:type="dxa"/>
          </w:tcPr>
          <w:p w14:paraId="42E482E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37E55AB" w14:textId="41AA0B81" w:rsidR="00FC5F88" w:rsidRPr="00FC5F88" w:rsidRDefault="001F1E84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70,793</w:t>
            </w:r>
          </w:p>
        </w:tc>
      </w:tr>
      <w:tr w:rsidR="00FC5F88" w:rsidRPr="003E6192" w14:paraId="0CC18646" w14:textId="77777777" w:rsidTr="009B1F5A">
        <w:trPr>
          <w:trHeight w:hRule="exact" w:val="360"/>
        </w:trPr>
        <w:tc>
          <w:tcPr>
            <w:tcW w:w="2250" w:type="dxa"/>
          </w:tcPr>
          <w:p w14:paraId="7FB0C049" w14:textId="77777777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ยุโรป</w:t>
            </w:r>
          </w:p>
        </w:tc>
        <w:tc>
          <w:tcPr>
            <w:tcW w:w="1080" w:type="dxa"/>
            <w:vAlign w:val="center"/>
          </w:tcPr>
          <w:p w14:paraId="3ACDA9AE" w14:textId="682478B0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69,143</w:t>
            </w:r>
          </w:p>
        </w:tc>
        <w:tc>
          <w:tcPr>
            <w:tcW w:w="252" w:type="dxa"/>
            <w:vAlign w:val="bottom"/>
          </w:tcPr>
          <w:p w14:paraId="7EF3471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55FBE146" w14:textId="30FBFEED" w:rsidR="00FC5F88" w:rsidRPr="00FC5F88" w:rsidRDefault="001F1E84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105,062</w:t>
            </w:r>
          </w:p>
        </w:tc>
        <w:tc>
          <w:tcPr>
            <w:tcW w:w="247" w:type="dxa"/>
            <w:vAlign w:val="bottom"/>
          </w:tcPr>
          <w:p w14:paraId="3AFE2E0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  <w:vAlign w:val="center"/>
          </w:tcPr>
          <w:p w14:paraId="44394040" w14:textId="7E61144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37,031</w:t>
            </w:r>
          </w:p>
        </w:tc>
        <w:tc>
          <w:tcPr>
            <w:tcW w:w="237" w:type="dxa"/>
            <w:vAlign w:val="bottom"/>
          </w:tcPr>
          <w:p w14:paraId="6362B27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5C644EB3" w14:textId="339A595B" w:rsidR="00FC5F88" w:rsidRPr="00FC5F88" w:rsidRDefault="001F1E84" w:rsidP="001F1E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  <w:t>1,058</w:t>
            </w:r>
          </w:p>
        </w:tc>
        <w:tc>
          <w:tcPr>
            <w:tcW w:w="270" w:type="dxa"/>
          </w:tcPr>
          <w:p w14:paraId="0F2C04F8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6C74CB3" w14:textId="6624DB0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106,174</w:t>
            </w:r>
          </w:p>
        </w:tc>
        <w:tc>
          <w:tcPr>
            <w:tcW w:w="262" w:type="dxa"/>
          </w:tcPr>
          <w:p w14:paraId="46D6481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5997F9E" w14:textId="7D714CB1" w:rsidR="00FC5F88" w:rsidRPr="00FC5F88" w:rsidRDefault="001F1E84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106,120</w:t>
            </w:r>
          </w:p>
        </w:tc>
      </w:tr>
      <w:tr w:rsidR="00FC5F88" w:rsidRPr="003E6192" w14:paraId="17489C4F" w14:textId="77777777" w:rsidTr="009B1F5A">
        <w:tc>
          <w:tcPr>
            <w:tcW w:w="2250" w:type="dxa"/>
          </w:tcPr>
          <w:p w14:paraId="7748F5E8" w14:textId="2557B10C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1080" w:type="dxa"/>
            <w:vAlign w:val="center"/>
          </w:tcPr>
          <w:p w14:paraId="450EB440" w14:textId="5A36D7C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37,168</w:t>
            </w:r>
          </w:p>
        </w:tc>
        <w:tc>
          <w:tcPr>
            <w:tcW w:w="252" w:type="dxa"/>
            <w:vAlign w:val="bottom"/>
          </w:tcPr>
          <w:p w14:paraId="6025D58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67DE441" w14:textId="06C5ED1A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16,234</w:t>
            </w:r>
          </w:p>
        </w:tc>
        <w:tc>
          <w:tcPr>
            <w:tcW w:w="247" w:type="dxa"/>
            <w:vAlign w:val="bottom"/>
          </w:tcPr>
          <w:p w14:paraId="46AA524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23" w:type="dxa"/>
          </w:tcPr>
          <w:p w14:paraId="0F233E45" w14:textId="6D54E759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9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561893B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07E6B0BD" w14:textId="7DC6B076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1,948</w:t>
            </w:r>
          </w:p>
        </w:tc>
        <w:tc>
          <w:tcPr>
            <w:tcW w:w="270" w:type="dxa"/>
          </w:tcPr>
          <w:p w14:paraId="3817086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66AACED4" w14:textId="2EF46818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37,168</w:t>
            </w:r>
          </w:p>
        </w:tc>
        <w:tc>
          <w:tcPr>
            <w:tcW w:w="262" w:type="dxa"/>
          </w:tcPr>
          <w:p w14:paraId="41CD92A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680D3C3" w14:textId="3BA74BD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18,182</w:t>
            </w:r>
          </w:p>
        </w:tc>
      </w:tr>
      <w:tr w:rsidR="00FC5F88" w:rsidRPr="006A40DC" w14:paraId="629982FC" w14:textId="77777777" w:rsidTr="009B1F5A">
        <w:tc>
          <w:tcPr>
            <w:tcW w:w="2250" w:type="dxa"/>
          </w:tcPr>
          <w:p w14:paraId="57A14C94" w14:textId="24E8945A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โอเชียเนีย</w:t>
            </w:r>
          </w:p>
        </w:tc>
        <w:tc>
          <w:tcPr>
            <w:tcW w:w="1080" w:type="dxa"/>
            <w:vAlign w:val="center"/>
          </w:tcPr>
          <w:p w14:paraId="6203A759" w14:textId="0500869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4,216</w:t>
            </w:r>
          </w:p>
        </w:tc>
        <w:tc>
          <w:tcPr>
            <w:tcW w:w="252" w:type="dxa"/>
            <w:vAlign w:val="bottom"/>
          </w:tcPr>
          <w:p w14:paraId="4137FC84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BDF1F1C" w14:textId="2D66628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4,852</w:t>
            </w:r>
          </w:p>
        </w:tc>
        <w:tc>
          <w:tcPr>
            <w:tcW w:w="247" w:type="dxa"/>
            <w:vAlign w:val="bottom"/>
          </w:tcPr>
          <w:p w14:paraId="59B92FC4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06A4DB1" w14:textId="6D3C3AA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3350D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0B07A1B" w14:textId="43BAABB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D49345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0C6A32AC" w14:textId="714A375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4,216</w:t>
            </w:r>
          </w:p>
        </w:tc>
        <w:tc>
          <w:tcPr>
            <w:tcW w:w="262" w:type="dxa"/>
          </w:tcPr>
          <w:p w14:paraId="6126990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20C938EC" w14:textId="19B56AAA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4,852</w:t>
            </w:r>
          </w:p>
        </w:tc>
      </w:tr>
      <w:tr w:rsidR="00FC5F88" w:rsidRPr="006A40DC" w14:paraId="3A9971A0" w14:textId="77777777" w:rsidTr="00B6497D">
        <w:tc>
          <w:tcPr>
            <w:tcW w:w="2250" w:type="dxa"/>
          </w:tcPr>
          <w:p w14:paraId="3642E1CD" w14:textId="2BC26C06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EDD50A9" w14:textId="00394461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3,297,030</w:t>
            </w:r>
          </w:p>
        </w:tc>
        <w:tc>
          <w:tcPr>
            <w:tcW w:w="252" w:type="dxa"/>
            <w:vAlign w:val="bottom"/>
          </w:tcPr>
          <w:p w14:paraId="4B6C3F68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12C954B9" w14:textId="4D127D81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3,964,649</w:t>
            </w:r>
          </w:p>
        </w:tc>
        <w:tc>
          <w:tcPr>
            <w:tcW w:w="247" w:type="dxa"/>
            <w:vAlign w:val="bottom"/>
          </w:tcPr>
          <w:p w14:paraId="50C3EBD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073A63A8" w14:textId="3AA2826A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3,807,109</w:t>
            </w:r>
          </w:p>
        </w:tc>
        <w:tc>
          <w:tcPr>
            <w:tcW w:w="237" w:type="dxa"/>
            <w:vAlign w:val="bottom"/>
          </w:tcPr>
          <w:p w14:paraId="660DD66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BE649D7" w14:textId="26F96FD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3,531,833</w:t>
            </w:r>
          </w:p>
        </w:tc>
        <w:tc>
          <w:tcPr>
            <w:tcW w:w="270" w:type="dxa"/>
          </w:tcPr>
          <w:p w14:paraId="0CAB879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B7D4E19" w14:textId="4739B72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7,104,139</w:t>
            </w:r>
          </w:p>
        </w:tc>
        <w:tc>
          <w:tcPr>
            <w:tcW w:w="262" w:type="dxa"/>
          </w:tcPr>
          <w:p w14:paraId="0129EF4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0CE04C3" w14:textId="58B8D26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7,496,482</w:t>
            </w:r>
          </w:p>
        </w:tc>
      </w:tr>
      <w:tr w:rsidR="00FC5F88" w:rsidRPr="006A40DC" w14:paraId="2018EC10" w14:textId="77777777" w:rsidTr="00CC3EF6">
        <w:tc>
          <w:tcPr>
            <w:tcW w:w="2250" w:type="dxa"/>
          </w:tcPr>
          <w:p w14:paraId="2BA8E2B0" w14:textId="5313DA17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90D526E" w14:textId="3BA2795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F200D4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BAACD16" w14:textId="63153E3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128AB2D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6DFBA0AB" w14:textId="4101A93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694FB3A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31AC37D5" w14:textId="77C6656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E6AD4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A91B6BC" w14:textId="112CC489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531C2A8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double" w:sz="4" w:space="0" w:color="auto"/>
            </w:tcBorders>
          </w:tcPr>
          <w:p w14:paraId="7A977964" w14:textId="7D7C848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FC5F88" w:rsidRPr="006A40DC" w14:paraId="15BD563D" w14:textId="77777777" w:rsidTr="00CC3EF6">
        <w:tc>
          <w:tcPr>
            <w:tcW w:w="2250" w:type="dxa"/>
          </w:tcPr>
          <w:p w14:paraId="7724E9AA" w14:textId="2CF4F0D5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ผลิตภัณฑ์หลัก</w:t>
            </w:r>
          </w:p>
        </w:tc>
        <w:tc>
          <w:tcPr>
            <w:tcW w:w="1080" w:type="dxa"/>
          </w:tcPr>
          <w:p w14:paraId="5E252660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523E286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35A02CF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CE8DE4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6CA37978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5677D53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4E3BC37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C5E12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35B6ED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15B8B1A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69845BA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decimal" w:pos="106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FC5F88" w:rsidRPr="006A40DC" w14:paraId="56BE6DB7" w14:textId="77777777" w:rsidTr="00CC3EF6">
        <w:tc>
          <w:tcPr>
            <w:tcW w:w="2250" w:type="dxa"/>
            <w:shd w:val="clear" w:color="auto" w:fill="auto"/>
          </w:tcPr>
          <w:p w14:paraId="1BA20E98" w14:textId="4E205928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ผ้าสำหรับเครื่องแต่งกาย</w:t>
            </w:r>
          </w:p>
        </w:tc>
        <w:tc>
          <w:tcPr>
            <w:tcW w:w="1080" w:type="dxa"/>
          </w:tcPr>
          <w:p w14:paraId="3316AC0B" w14:textId="0F21517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3,146,372</w:t>
            </w:r>
          </w:p>
        </w:tc>
        <w:tc>
          <w:tcPr>
            <w:tcW w:w="252" w:type="dxa"/>
            <w:vAlign w:val="bottom"/>
          </w:tcPr>
          <w:p w14:paraId="07D2FF2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4928CB9" w14:textId="29CFE22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3,717,148</w:t>
            </w:r>
          </w:p>
        </w:tc>
        <w:tc>
          <w:tcPr>
            <w:tcW w:w="247" w:type="dxa"/>
          </w:tcPr>
          <w:p w14:paraId="452D791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7C8B1FB3" w14:textId="7592EE2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</w:tcPr>
          <w:p w14:paraId="004C06A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7FA7C214" w14:textId="53002AD0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CD66CF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FEE10DB" w14:textId="0C3550E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3,146,372</w:t>
            </w:r>
          </w:p>
        </w:tc>
        <w:tc>
          <w:tcPr>
            <w:tcW w:w="262" w:type="dxa"/>
          </w:tcPr>
          <w:p w14:paraId="0B096C7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0393C377" w14:textId="1D6F60E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3,717,148</w:t>
            </w:r>
          </w:p>
        </w:tc>
      </w:tr>
      <w:tr w:rsidR="00FC5F88" w:rsidRPr="006A40DC" w14:paraId="20374117" w14:textId="77777777" w:rsidTr="00CC3EF6">
        <w:tc>
          <w:tcPr>
            <w:tcW w:w="2250" w:type="dxa"/>
          </w:tcPr>
          <w:p w14:paraId="6283FC3D" w14:textId="59177396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ผ้าสำหรับถุงลม</w:t>
            </w:r>
          </w:p>
        </w:tc>
        <w:tc>
          <w:tcPr>
            <w:tcW w:w="1080" w:type="dxa"/>
          </w:tcPr>
          <w:p w14:paraId="7C70AC8A" w14:textId="0C3FF42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0998180E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ADF968C" w14:textId="4FFB383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7" w:type="dxa"/>
          </w:tcPr>
          <w:p w14:paraId="5E9F3AF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1DA537B3" w14:textId="20C6A87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3,590,680</w:t>
            </w:r>
          </w:p>
        </w:tc>
        <w:tc>
          <w:tcPr>
            <w:tcW w:w="237" w:type="dxa"/>
          </w:tcPr>
          <w:p w14:paraId="6656831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1FEF60D2" w14:textId="251773C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3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3,290,143</w:t>
            </w:r>
          </w:p>
        </w:tc>
        <w:tc>
          <w:tcPr>
            <w:tcW w:w="270" w:type="dxa"/>
          </w:tcPr>
          <w:p w14:paraId="3D6227D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9A01F60" w14:textId="746E7F8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3,590,680</w:t>
            </w:r>
          </w:p>
        </w:tc>
        <w:tc>
          <w:tcPr>
            <w:tcW w:w="262" w:type="dxa"/>
          </w:tcPr>
          <w:p w14:paraId="0EE09AC4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599E1277" w14:textId="1013A7F4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3,290,143</w:t>
            </w:r>
          </w:p>
        </w:tc>
      </w:tr>
      <w:tr w:rsidR="00FC5F88" w:rsidRPr="006A40DC" w14:paraId="2AE28AA8" w14:textId="77777777" w:rsidTr="00CC3EF6">
        <w:tc>
          <w:tcPr>
            <w:tcW w:w="2250" w:type="dxa"/>
          </w:tcPr>
          <w:p w14:paraId="02C8CB61" w14:textId="19D0F3B5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อื่นๆ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C2EE84E" w14:textId="0C86BB3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150,658</w:t>
            </w:r>
          </w:p>
        </w:tc>
        <w:tc>
          <w:tcPr>
            <w:tcW w:w="252" w:type="dxa"/>
            <w:vAlign w:val="bottom"/>
          </w:tcPr>
          <w:p w14:paraId="5E92EEA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5DA3FE1" w14:textId="08256DD8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247,501</w:t>
            </w:r>
          </w:p>
        </w:tc>
        <w:tc>
          <w:tcPr>
            <w:tcW w:w="247" w:type="dxa"/>
          </w:tcPr>
          <w:p w14:paraId="60D171F4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5E0D87F6" w14:textId="003A429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216,429</w:t>
            </w:r>
          </w:p>
        </w:tc>
        <w:tc>
          <w:tcPr>
            <w:tcW w:w="237" w:type="dxa"/>
          </w:tcPr>
          <w:p w14:paraId="4825DEE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6FE52B64" w14:textId="0A39FEBC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241,690</w:t>
            </w:r>
          </w:p>
        </w:tc>
        <w:tc>
          <w:tcPr>
            <w:tcW w:w="270" w:type="dxa"/>
          </w:tcPr>
          <w:p w14:paraId="45BE959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B7E6C4C" w14:textId="4E1FE378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367,087</w:t>
            </w:r>
          </w:p>
        </w:tc>
        <w:tc>
          <w:tcPr>
            <w:tcW w:w="262" w:type="dxa"/>
          </w:tcPr>
          <w:p w14:paraId="7C0D654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bottom w:val="single" w:sz="4" w:space="0" w:color="auto"/>
            </w:tcBorders>
          </w:tcPr>
          <w:p w14:paraId="28F3C53D" w14:textId="0826D3CC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489,191</w:t>
            </w:r>
          </w:p>
        </w:tc>
      </w:tr>
      <w:tr w:rsidR="00FC5F88" w:rsidRPr="006A40DC" w14:paraId="34F18218" w14:textId="77777777" w:rsidTr="00CC3EF6">
        <w:tc>
          <w:tcPr>
            <w:tcW w:w="2250" w:type="dxa"/>
          </w:tcPr>
          <w:p w14:paraId="4FEE0C2C" w14:textId="78331C24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A55D636" w14:textId="27C9CDA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3,297,030</w:t>
            </w:r>
          </w:p>
        </w:tc>
        <w:tc>
          <w:tcPr>
            <w:tcW w:w="252" w:type="dxa"/>
            <w:vAlign w:val="bottom"/>
          </w:tcPr>
          <w:p w14:paraId="4A07DAD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2A634273" w14:textId="02EC6EDE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3,964,649</w:t>
            </w:r>
          </w:p>
        </w:tc>
        <w:tc>
          <w:tcPr>
            <w:tcW w:w="247" w:type="dxa"/>
          </w:tcPr>
          <w:p w14:paraId="3CF8EF2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34FC4A12" w14:textId="56194E68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3,807,109</w:t>
            </w:r>
          </w:p>
        </w:tc>
        <w:tc>
          <w:tcPr>
            <w:tcW w:w="237" w:type="dxa"/>
          </w:tcPr>
          <w:p w14:paraId="4DB25B4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E6451E3" w14:textId="6653D5C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3,531,833</w:t>
            </w:r>
          </w:p>
        </w:tc>
        <w:tc>
          <w:tcPr>
            <w:tcW w:w="270" w:type="dxa"/>
          </w:tcPr>
          <w:p w14:paraId="79A659E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D447C9" w14:textId="386642B1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7,104,139</w:t>
            </w:r>
          </w:p>
        </w:tc>
        <w:tc>
          <w:tcPr>
            <w:tcW w:w="262" w:type="dxa"/>
          </w:tcPr>
          <w:p w14:paraId="53D2EBDF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5DAF9B9B" w14:textId="62AF8FEC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7,496,482</w:t>
            </w:r>
          </w:p>
        </w:tc>
      </w:tr>
      <w:tr w:rsidR="00FC5F88" w:rsidRPr="006A40DC" w14:paraId="5B5A2ABF" w14:textId="77777777" w:rsidTr="00CC3EF6">
        <w:tc>
          <w:tcPr>
            <w:tcW w:w="2250" w:type="dxa"/>
          </w:tcPr>
          <w:p w14:paraId="3018A511" w14:textId="35B5B923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right="-135" w:hanging="166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C81488E" w14:textId="178C433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46C93F1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3185FE1E" w14:textId="7AFB641A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7C72978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double" w:sz="4" w:space="0" w:color="auto"/>
            </w:tcBorders>
          </w:tcPr>
          <w:p w14:paraId="532C96BF" w14:textId="193C327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70A002E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double" w:sz="4" w:space="0" w:color="auto"/>
            </w:tcBorders>
          </w:tcPr>
          <w:p w14:paraId="459CA991" w14:textId="35687378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22028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1C6FF1C" w14:textId="0322889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4A358C6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357D384" w14:textId="5EDE6244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</w:tr>
      <w:tr w:rsidR="00FC5F88" w:rsidRPr="006A40DC" w14:paraId="151215DB" w14:textId="77777777" w:rsidTr="00CC3EF6">
        <w:trPr>
          <w:trHeight w:val="34"/>
        </w:trPr>
        <w:tc>
          <w:tcPr>
            <w:tcW w:w="2250" w:type="dxa"/>
          </w:tcPr>
          <w:p w14:paraId="2D26B947" w14:textId="146CB601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080" w:type="dxa"/>
          </w:tcPr>
          <w:p w14:paraId="419EB51B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52" w:type="dxa"/>
          </w:tcPr>
          <w:p w14:paraId="00969E43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D420E7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47" w:type="dxa"/>
          </w:tcPr>
          <w:p w14:paraId="5A319F75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</w:tcPr>
          <w:p w14:paraId="3CBF21A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37" w:type="dxa"/>
          </w:tcPr>
          <w:p w14:paraId="0B7A290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</w:tcPr>
          <w:p w14:paraId="6883ED71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38FF57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DA866A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262" w:type="dxa"/>
          </w:tcPr>
          <w:p w14:paraId="3077CBE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7ED6E4BD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  <w:tab w:val="decimal" w:pos="1065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</w:tr>
      <w:tr w:rsidR="00FC5F88" w:rsidRPr="006A40DC" w14:paraId="5423E747" w14:textId="77777777" w:rsidTr="00CC3EF6">
        <w:trPr>
          <w:trHeight w:val="34"/>
        </w:trPr>
        <w:tc>
          <w:tcPr>
            <w:tcW w:w="2250" w:type="dxa"/>
          </w:tcPr>
          <w:p w14:paraId="71DD3B50" w14:textId="70DA35D4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</w:pPr>
            <w:r w:rsidRPr="006A40DC"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  <w:t>ณ เวลาใดเวลาหนี่ง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395436" w14:textId="5BCEE76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3,297,030</w:t>
            </w:r>
          </w:p>
        </w:tc>
        <w:tc>
          <w:tcPr>
            <w:tcW w:w="252" w:type="dxa"/>
          </w:tcPr>
          <w:p w14:paraId="6560880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434FBB1A" w14:textId="3A4A3DD5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3,964,649</w:t>
            </w:r>
          </w:p>
        </w:tc>
        <w:tc>
          <w:tcPr>
            <w:tcW w:w="247" w:type="dxa"/>
          </w:tcPr>
          <w:p w14:paraId="64C9BB9F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bottom w:val="single" w:sz="4" w:space="0" w:color="auto"/>
            </w:tcBorders>
          </w:tcPr>
          <w:p w14:paraId="2A2FA12C" w14:textId="53DF113B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3,807,109</w:t>
            </w:r>
          </w:p>
        </w:tc>
        <w:tc>
          <w:tcPr>
            <w:tcW w:w="237" w:type="dxa"/>
          </w:tcPr>
          <w:p w14:paraId="0046E9B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</w:tcPr>
          <w:p w14:paraId="3B816F1E" w14:textId="6CCA8F2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3,531,833</w:t>
            </w:r>
          </w:p>
        </w:tc>
        <w:tc>
          <w:tcPr>
            <w:tcW w:w="270" w:type="dxa"/>
          </w:tcPr>
          <w:p w14:paraId="6F90B6F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1DC87E52" w14:textId="461960C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7,104,139</w:t>
            </w:r>
          </w:p>
        </w:tc>
        <w:tc>
          <w:tcPr>
            <w:tcW w:w="262" w:type="dxa"/>
          </w:tcPr>
          <w:p w14:paraId="2FA2E00A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</w:tcPr>
          <w:p w14:paraId="1679A7B7" w14:textId="6FB93E5C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sz w:val="26"/>
                <w:szCs w:val="26"/>
              </w:rPr>
              <w:t>7,496,482</w:t>
            </w:r>
          </w:p>
        </w:tc>
      </w:tr>
      <w:tr w:rsidR="00FC5F88" w:rsidRPr="006A40DC" w14:paraId="482CC162" w14:textId="77777777" w:rsidTr="00CC3EF6">
        <w:tc>
          <w:tcPr>
            <w:tcW w:w="2250" w:type="dxa"/>
          </w:tcPr>
          <w:p w14:paraId="006C79CB" w14:textId="63A33423" w:rsidR="00FC5F88" w:rsidRPr="006A40DC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right="-13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6A40DC">
              <w:rPr>
                <w:rFonts w:asciiTheme="majorBidi" w:hAnsiTheme="majorBidi" w:cstheme="majorBidi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  <w:r w:rsidRPr="006A40DC">
              <w:rPr>
                <w:rFonts w:asciiTheme="majorBidi" w:hAnsiTheme="majorBidi" w:cstheme="majorBidi" w:hint="cs"/>
                <w:b/>
                <w:bCs/>
                <w:color w:val="000000" w:themeColor="text1"/>
                <w:sz w:val="26"/>
                <w:szCs w:val="26"/>
                <w:cs/>
              </w:rPr>
              <w:t>รายได้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8922E8" w14:textId="2B8FEBF4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3,297,030</w:t>
            </w:r>
          </w:p>
        </w:tc>
        <w:tc>
          <w:tcPr>
            <w:tcW w:w="252" w:type="dxa"/>
          </w:tcPr>
          <w:p w14:paraId="140D0709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52D3A0A9" w14:textId="34825C2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3,964,649</w:t>
            </w:r>
          </w:p>
        </w:tc>
        <w:tc>
          <w:tcPr>
            <w:tcW w:w="247" w:type="dxa"/>
          </w:tcPr>
          <w:p w14:paraId="1BC75CA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923" w:type="dxa"/>
            <w:tcBorders>
              <w:top w:val="single" w:sz="4" w:space="0" w:color="auto"/>
              <w:bottom w:val="double" w:sz="4" w:space="0" w:color="auto"/>
            </w:tcBorders>
          </w:tcPr>
          <w:p w14:paraId="4A3AEDD4" w14:textId="2FA4EC6F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3,807,109</w:t>
            </w:r>
          </w:p>
        </w:tc>
        <w:tc>
          <w:tcPr>
            <w:tcW w:w="237" w:type="dxa"/>
          </w:tcPr>
          <w:p w14:paraId="51C2B276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3545278B" w14:textId="4C7123D3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3,531,833</w:t>
            </w:r>
          </w:p>
        </w:tc>
        <w:tc>
          <w:tcPr>
            <w:tcW w:w="270" w:type="dxa"/>
          </w:tcPr>
          <w:p w14:paraId="390ACEB2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EA85C47" w14:textId="56A3BD3D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1" w:right="-11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7,104,139</w:t>
            </w:r>
          </w:p>
        </w:tc>
        <w:tc>
          <w:tcPr>
            <w:tcW w:w="262" w:type="dxa"/>
          </w:tcPr>
          <w:p w14:paraId="4BE8F2EC" w14:textId="77777777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115"/>
              <w:jc w:val="center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bottom w:val="double" w:sz="4" w:space="0" w:color="auto"/>
            </w:tcBorders>
          </w:tcPr>
          <w:p w14:paraId="42BC2D90" w14:textId="2BBC7590" w:rsidR="00FC5F88" w:rsidRPr="00FC5F88" w:rsidRDefault="00FC5F88" w:rsidP="00FC5F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11" w:right="-195"/>
              <w:rPr>
                <w:rFonts w:asciiTheme="majorBidi" w:hAnsiTheme="majorBidi" w:cstheme="majorBidi"/>
                <w:color w:val="000000" w:themeColor="text1"/>
                <w:sz w:val="26"/>
                <w:szCs w:val="26"/>
                <w:cs/>
              </w:rPr>
            </w:pPr>
            <w:r w:rsidRPr="00FC5F8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7,496,482</w:t>
            </w:r>
          </w:p>
        </w:tc>
      </w:tr>
    </w:tbl>
    <w:p w14:paraId="49989B0F" w14:textId="77777777" w:rsidR="005640C9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1BA29E64" w14:textId="67FACBAC" w:rsidR="005640C9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Pr="00F04529">
        <w:rPr>
          <w:rFonts w:ascii="Angsana New" w:hAnsi="Angsana New"/>
          <w:b/>
          <w:bCs/>
          <w:sz w:val="30"/>
          <w:szCs w:val="30"/>
          <w:cs/>
        </w:rPr>
        <w:tab/>
      </w:r>
      <w:r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48A325FD" w14:textId="77777777" w:rsidR="005640C9" w:rsidRPr="00F70FA8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5F53593" w14:textId="77777777" w:rsidR="005640C9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  <w:r w:rsidRPr="00F70FA8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1B151A00" w14:textId="77777777" w:rsidR="005640C9" w:rsidRPr="00F70FA8" w:rsidRDefault="005640C9" w:rsidP="005640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tbl>
      <w:tblPr>
        <w:tblW w:w="9743" w:type="dxa"/>
        <w:tblInd w:w="450" w:type="dxa"/>
        <w:tblLook w:val="04A0" w:firstRow="1" w:lastRow="0" w:firstColumn="1" w:lastColumn="0" w:noHBand="0" w:noVBand="1"/>
      </w:tblPr>
      <w:tblGrid>
        <w:gridCol w:w="2430"/>
        <w:gridCol w:w="1529"/>
        <w:gridCol w:w="1439"/>
        <w:gridCol w:w="1376"/>
        <w:gridCol w:w="1377"/>
        <w:gridCol w:w="236"/>
        <w:gridCol w:w="1356"/>
      </w:tblGrid>
      <w:tr w:rsidR="005640C9" w14:paraId="16A6E082" w14:textId="77777777" w:rsidTr="00420BEA">
        <w:trPr>
          <w:tblHeader/>
        </w:trPr>
        <w:tc>
          <w:tcPr>
            <w:tcW w:w="2430" w:type="dxa"/>
          </w:tcPr>
          <w:p w14:paraId="1393446D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313" w:type="dxa"/>
            <w:gridSpan w:val="6"/>
            <w:vAlign w:val="bottom"/>
          </w:tcPr>
          <w:p w14:paraId="13B4B595" w14:textId="77777777" w:rsidR="005640C9" w:rsidRDefault="005640C9" w:rsidP="006355A3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/งบการเงินเฉพาะกิจการ</w:t>
            </w:r>
          </w:p>
        </w:tc>
      </w:tr>
      <w:tr w:rsidR="005640C9" w14:paraId="0977277C" w14:textId="77777777" w:rsidTr="00420BEA">
        <w:trPr>
          <w:tblHeader/>
        </w:trPr>
        <w:tc>
          <w:tcPr>
            <w:tcW w:w="2430" w:type="dxa"/>
          </w:tcPr>
          <w:p w14:paraId="1AFFAABA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  <w:hideMark/>
          </w:tcPr>
          <w:p w14:paraId="5D4570B1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วันที่อนุมัติ</w:t>
            </w:r>
          </w:p>
        </w:tc>
        <w:tc>
          <w:tcPr>
            <w:tcW w:w="1439" w:type="dxa"/>
            <w:vAlign w:val="bottom"/>
            <w:hideMark/>
          </w:tcPr>
          <w:p w14:paraId="4C012F4F" w14:textId="77777777" w:rsidR="005640C9" w:rsidRDefault="005640C9" w:rsidP="006355A3">
            <w:pPr>
              <w:tabs>
                <w:tab w:val="clear" w:pos="227"/>
                <w:tab w:val="clear" w:pos="454"/>
                <w:tab w:val="left" w:pos="540"/>
              </w:tabs>
              <w:spacing w:line="380" w:lineRule="exac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6480D0F3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เงินปันผล</w:t>
            </w:r>
          </w:p>
        </w:tc>
        <w:tc>
          <w:tcPr>
            <w:tcW w:w="1376" w:type="dxa"/>
            <w:hideMark/>
          </w:tcPr>
          <w:p w14:paraId="3CDCDFA8" w14:textId="77777777" w:rsidR="005640C9" w:rsidRDefault="005640C9" w:rsidP="006355A3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จ่ายจาก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กำไรสะสม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br/>
              <w:t>ตามอัตราภาษีเงินได้นิติบุคคล</w:t>
            </w:r>
          </w:p>
        </w:tc>
        <w:tc>
          <w:tcPr>
            <w:tcW w:w="1377" w:type="dxa"/>
            <w:vAlign w:val="bottom"/>
            <w:hideMark/>
          </w:tcPr>
          <w:p w14:paraId="007D00A9" w14:textId="77777777" w:rsidR="005640C9" w:rsidRDefault="005640C9" w:rsidP="006355A3">
            <w:pPr>
              <w:pStyle w:val="block"/>
              <w:spacing w:after="0" w:line="240" w:lineRule="atLeast"/>
              <w:ind w:left="-83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อัตราเงินปันผล</w:t>
            </w:r>
          </w:p>
        </w:tc>
        <w:tc>
          <w:tcPr>
            <w:tcW w:w="236" w:type="dxa"/>
            <w:vAlign w:val="bottom"/>
          </w:tcPr>
          <w:p w14:paraId="568EF197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44D70F6A" w14:textId="77777777" w:rsidR="005640C9" w:rsidRDefault="005640C9" w:rsidP="006355A3">
            <w:pPr>
              <w:pStyle w:val="block"/>
              <w:spacing w:after="0" w:line="240" w:lineRule="atLeast"/>
              <w:ind w:left="-96" w:righ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5640C9" w14:paraId="3762031B" w14:textId="77777777" w:rsidTr="00420BEA">
        <w:trPr>
          <w:tblHeader/>
        </w:trPr>
        <w:tc>
          <w:tcPr>
            <w:tcW w:w="2430" w:type="dxa"/>
          </w:tcPr>
          <w:p w14:paraId="3B326895" w14:textId="77777777" w:rsidR="005640C9" w:rsidRDefault="005640C9" w:rsidP="006355A3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29" w:type="dxa"/>
            <w:vAlign w:val="bottom"/>
          </w:tcPr>
          <w:p w14:paraId="17E3003C" w14:textId="77777777" w:rsidR="005640C9" w:rsidRDefault="005640C9" w:rsidP="006355A3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9" w:type="dxa"/>
            <w:vAlign w:val="bottom"/>
          </w:tcPr>
          <w:p w14:paraId="7A8CCB0B" w14:textId="77777777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06566F9E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77" w:type="dxa"/>
            <w:hideMark/>
          </w:tcPr>
          <w:p w14:paraId="3D04B560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บาท/หุ้น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78AEE775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hideMark/>
          </w:tcPr>
          <w:p w14:paraId="68F26D8F" w14:textId="77777777" w:rsidR="005640C9" w:rsidRDefault="005640C9" w:rsidP="006355A3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ล้านบาท)</w:t>
            </w:r>
          </w:p>
        </w:tc>
      </w:tr>
      <w:tr w:rsidR="005640C9" w14:paraId="0F17E2B8" w14:textId="77777777" w:rsidTr="00420BEA">
        <w:tc>
          <w:tcPr>
            <w:tcW w:w="5398" w:type="dxa"/>
            <w:gridSpan w:val="3"/>
            <w:vAlign w:val="bottom"/>
            <w:hideMark/>
          </w:tcPr>
          <w:p w14:paraId="461DFBD3" w14:textId="5CD0F9AC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20B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420B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420B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76" w:type="dxa"/>
          </w:tcPr>
          <w:p w14:paraId="07529F67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7B9EC6B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2AF689E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1E4D1B2A" w14:textId="77777777" w:rsidR="005640C9" w:rsidRDefault="005640C9" w:rsidP="006355A3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BEA" w14:paraId="6A3C88BD" w14:textId="77777777" w:rsidTr="00420BEA">
        <w:tc>
          <w:tcPr>
            <w:tcW w:w="2430" w:type="dxa"/>
            <w:vAlign w:val="bottom"/>
          </w:tcPr>
          <w:p w14:paraId="226169C3" w14:textId="47A7154E" w:rsidR="00420BEA" w:rsidRDefault="00420BEA" w:rsidP="00420BEA">
            <w:pPr>
              <w:pStyle w:val="block"/>
              <w:spacing w:after="0" w:line="240" w:lineRule="atLeast"/>
              <w:ind w:left="-18" w:right="-10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529" w:type="dxa"/>
            <w:vAlign w:val="bottom"/>
          </w:tcPr>
          <w:p w14:paraId="0E232B2B" w14:textId="3D8B2C21" w:rsidR="00420BEA" w:rsidRDefault="001F1E84" w:rsidP="00420BEA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</w:t>
            </w:r>
            <w:r w:rsidR="00420BEA"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="00420BEA"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="00420BEA"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420B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439" w:type="dxa"/>
            <w:vAlign w:val="bottom"/>
          </w:tcPr>
          <w:p w14:paraId="763BD57A" w14:textId="275F7E10" w:rsidR="00420BEA" w:rsidRDefault="00420BEA" w:rsidP="00420BEA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376" w:type="dxa"/>
          </w:tcPr>
          <w:p w14:paraId="7079A6BF" w14:textId="1FA85D63" w:rsidR="00420BEA" w:rsidRDefault="00420BEA" w:rsidP="00420BE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</w:tcPr>
          <w:p w14:paraId="05FEF04A" w14:textId="1B363CA8" w:rsidR="00420BEA" w:rsidRDefault="00420BEA" w:rsidP="00420BEA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0.90</w:t>
            </w:r>
          </w:p>
        </w:tc>
        <w:tc>
          <w:tcPr>
            <w:tcW w:w="236" w:type="dxa"/>
            <w:vAlign w:val="bottom"/>
          </w:tcPr>
          <w:p w14:paraId="205506F3" w14:textId="77777777" w:rsidR="00420BEA" w:rsidRDefault="00420BEA" w:rsidP="00420BEA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78F8575D" w14:textId="1B07A0EF" w:rsidR="00420BEA" w:rsidRDefault="00420BEA" w:rsidP="00420BEA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52.06</w:t>
            </w:r>
          </w:p>
        </w:tc>
      </w:tr>
      <w:tr w:rsidR="00791D77" w14:paraId="1205B7AA" w14:textId="77777777" w:rsidTr="00420BEA">
        <w:tc>
          <w:tcPr>
            <w:tcW w:w="2430" w:type="dxa"/>
            <w:vAlign w:val="bottom"/>
          </w:tcPr>
          <w:p w14:paraId="6E5A3D7A" w14:textId="17E79AA1" w:rsidR="00791D77" w:rsidRDefault="00791D77" w:rsidP="00791D77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529" w:type="dxa"/>
            <w:vAlign w:val="bottom"/>
          </w:tcPr>
          <w:p w14:paraId="16F56CE1" w14:textId="2B23E104" w:rsidR="00791D77" w:rsidRDefault="00791D77" w:rsidP="00791D77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439" w:type="dxa"/>
            <w:vAlign w:val="bottom"/>
          </w:tcPr>
          <w:p w14:paraId="605EBB71" w14:textId="1A7C2338" w:rsidR="00791D77" w:rsidRDefault="00791D77" w:rsidP="00791D77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376" w:type="dxa"/>
          </w:tcPr>
          <w:p w14:paraId="2D49D7BC" w14:textId="275FE57D" w:rsidR="00791D77" w:rsidRDefault="00791D77" w:rsidP="00791D7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</w:tcPr>
          <w:p w14:paraId="04E6208A" w14:textId="24F3A8D8" w:rsidR="00791D77" w:rsidRPr="006324C1" w:rsidRDefault="00791D77" w:rsidP="00791D77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75</w:t>
            </w:r>
          </w:p>
        </w:tc>
        <w:tc>
          <w:tcPr>
            <w:tcW w:w="236" w:type="dxa"/>
            <w:vAlign w:val="bottom"/>
          </w:tcPr>
          <w:p w14:paraId="0B7B0E6D" w14:textId="77777777" w:rsidR="00791D77" w:rsidRDefault="00791D77" w:rsidP="00791D77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0AE5193C" w14:textId="32A119AF" w:rsidR="00791D77" w:rsidRDefault="00791D77" w:rsidP="00791D77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43.38</w:t>
            </w:r>
          </w:p>
        </w:tc>
      </w:tr>
      <w:tr w:rsidR="005640C9" w14:paraId="728A239E" w14:textId="77777777" w:rsidTr="00420BEA">
        <w:tc>
          <w:tcPr>
            <w:tcW w:w="3959" w:type="dxa"/>
            <w:gridSpan w:val="2"/>
            <w:hideMark/>
          </w:tcPr>
          <w:p w14:paraId="2F56A18A" w14:textId="77777777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297FEDAC" w14:textId="77777777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2BCD9E5A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A40A563" w14:textId="4F987217" w:rsidR="005640C9" w:rsidRDefault="00420BEA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1.65</w:t>
            </w:r>
          </w:p>
        </w:tc>
        <w:tc>
          <w:tcPr>
            <w:tcW w:w="236" w:type="dxa"/>
            <w:vAlign w:val="bottom"/>
          </w:tcPr>
          <w:p w14:paraId="6D156D67" w14:textId="77777777" w:rsidR="005640C9" w:rsidRDefault="005640C9" w:rsidP="006355A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12E939" w14:textId="24847745" w:rsidR="005640C9" w:rsidRDefault="00420BEA" w:rsidP="006355A3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95.44</w:t>
            </w:r>
          </w:p>
        </w:tc>
      </w:tr>
      <w:tr w:rsidR="005640C9" w14:paraId="2AE9615A" w14:textId="77777777" w:rsidTr="00420BEA">
        <w:tc>
          <w:tcPr>
            <w:tcW w:w="3959" w:type="dxa"/>
            <w:gridSpan w:val="2"/>
          </w:tcPr>
          <w:p w14:paraId="38856487" w14:textId="77777777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439" w:type="dxa"/>
            <w:vAlign w:val="bottom"/>
          </w:tcPr>
          <w:p w14:paraId="706E59E5" w14:textId="77777777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547B91A3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8F0657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0F2EF34" w14:textId="77777777" w:rsidR="005640C9" w:rsidRDefault="005640C9" w:rsidP="006355A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CF6F30" w14:textId="77777777" w:rsidR="005640C9" w:rsidRDefault="005640C9" w:rsidP="006355A3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40C9" w14:paraId="3E6CB383" w14:textId="77777777" w:rsidTr="00420BEA">
        <w:tc>
          <w:tcPr>
            <w:tcW w:w="5398" w:type="dxa"/>
            <w:gridSpan w:val="3"/>
            <w:vAlign w:val="bottom"/>
            <w:hideMark/>
          </w:tcPr>
          <w:p w14:paraId="56487629" w14:textId="38831B1C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420B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3</w:t>
            </w:r>
            <w:r w:rsidR="00420BE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 w:rsidR="00420BE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76" w:type="dxa"/>
          </w:tcPr>
          <w:p w14:paraId="34E9F323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7" w:type="dxa"/>
            <w:vAlign w:val="bottom"/>
          </w:tcPr>
          <w:p w14:paraId="0E21634E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EB55CB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2C4717E7" w14:textId="77777777" w:rsidR="005640C9" w:rsidRDefault="005640C9" w:rsidP="006355A3">
            <w:pPr>
              <w:pStyle w:val="block"/>
              <w:spacing w:after="0" w:line="240" w:lineRule="atLeast"/>
              <w:ind w:left="-96" w:right="-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0BEA" w14:paraId="14BBF56B" w14:textId="77777777" w:rsidTr="005228E0">
        <w:tc>
          <w:tcPr>
            <w:tcW w:w="2430" w:type="dxa"/>
            <w:vAlign w:val="bottom"/>
          </w:tcPr>
          <w:p w14:paraId="1853B4AE" w14:textId="530EFE03" w:rsidR="00420BEA" w:rsidRDefault="00420BEA" w:rsidP="005228E0">
            <w:pPr>
              <w:pStyle w:val="block"/>
              <w:spacing w:after="0" w:line="240" w:lineRule="atLeast"/>
              <w:ind w:left="-18" w:right="-105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เงินปันผล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ระหว่างกาลปี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529" w:type="dxa"/>
            <w:vAlign w:val="bottom"/>
          </w:tcPr>
          <w:p w14:paraId="5E47364D" w14:textId="3575909F" w:rsidR="00420BEA" w:rsidRDefault="00420BEA" w:rsidP="005228E0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23 </w:t>
            </w: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439" w:type="dxa"/>
            <w:vAlign w:val="bottom"/>
          </w:tcPr>
          <w:p w14:paraId="6CFAFF90" w14:textId="66960073" w:rsidR="00420BEA" w:rsidRDefault="00420BEA" w:rsidP="005228E0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7571E">
              <w:rPr>
                <w:rFonts w:asciiTheme="majorBidi" w:hAnsiTheme="majorBidi" w:cs="Angsana New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37571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376" w:type="dxa"/>
          </w:tcPr>
          <w:p w14:paraId="742B1E1C" w14:textId="77777777" w:rsidR="00420BEA" w:rsidRDefault="00420BEA" w:rsidP="005228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</w:tcPr>
          <w:p w14:paraId="352F2078" w14:textId="1F7734F6" w:rsidR="00420BEA" w:rsidRDefault="00420BEA" w:rsidP="005228E0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6" w:type="dxa"/>
            <w:vAlign w:val="bottom"/>
          </w:tcPr>
          <w:p w14:paraId="6BFD5EA7" w14:textId="77777777" w:rsidR="00420BEA" w:rsidRDefault="00420BEA" w:rsidP="005228E0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</w:tcPr>
          <w:p w14:paraId="72251C4F" w14:textId="724C97CA" w:rsidR="00420BEA" w:rsidRDefault="00420BEA" w:rsidP="005228E0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28.92</w:t>
            </w:r>
          </w:p>
        </w:tc>
      </w:tr>
      <w:tr w:rsidR="005640C9" w14:paraId="5B10CBCA" w14:textId="77777777" w:rsidTr="00420BEA">
        <w:tc>
          <w:tcPr>
            <w:tcW w:w="2430" w:type="dxa"/>
            <w:vAlign w:val="bottom"/>
            <w:hideMark/>
          </w:tcPr>
          <w:p w14:paraId="6B2F8413" w14:textId="725E4B0F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เงินปันผ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ลประจำปี </w:t>
            </w:r>
            <w:r w:rsidRPr="006324C1">
              <w:rPr>
                <w:rFonts w:asciiTheme="majorBidi" w:hAnsiTheme="majorBidi" w:cstheme="majorBidi" w:hint="cs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529" w:type="dxa"/>
            <w:vAlign w:val="bottom"/>
            <w:hideMark/>
          </w:tcPr>
          <w:p w14:paraId="18EAC4CA" w14:textId="56918687" w:rsidR="005640C9" w:rsidRDefault="005640C9" w:rsidP="006355A3">
            <w:pPr>
              <w:pStyle w:val="block"/>
              <w:spacing w:after="0" w:line="240" w:lineRule="atLeast"/>
              <w:ind w:left="-135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 กรกฎาคม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439" w:type="dxa"/>
            <w:vAlign w:val="bottom"/>
            <w:hideMark/>
          </w:tcPr>
          <w:p w14:paraId="018C44D7" w14:textId="41CC9D6F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สิงหาคม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76" w:type="dxa"/>
            <w:hideMark/>
          </w:tcPr>
          <w:p w14:paraId="7D399C35" w14:textId="6CCF6924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377" w:type="dxa"/>
            <w:vAlign w:val="bottom"/>
            <w:hideMark/>
          </w:tcPr>
          <w:p w14:paraId="262A8EA0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0.50</w:t>
            </w:r>
          </w:p>
        </w:tc>
        <w:tc>
          <w:tcPr>
            <w:tcW w:w="236" w:type="dxa"/>
            <w:vAlign w:val="bottom"/>
          </w:tcPr>
          <w:p w14:paraId="49AE4865" w14:textId="77777777" w:rsidR="005640C9" w:rsidRDefault="005640C9" w:rsidP="006355A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6" w:type="dxa"/>
            <w:vAlign w:val="bottom"/>
            <w:hideMark/>
          </w:tcPr>
          <w:p w14:paraId="3E1C3457" w14:textId="77777777" w:rsidR="005640C9" w:rsidRDefault="005640C9" w:rsidP="006355A3">
            <w:pPr>
              <w:pStyle w:val="block"/>
              <w:tabs>
                <w:tab w:val="decimal" w:pos="260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28.92</w:t>
            </w:r>
          </w:p>
        </w:tc>
      </w:tr>
      <w:tr w:rsidR="005640C9" w14:paraId="7C69E54B" w14:textId="77777777" w:rsidTr="00420BEA">
        <w:tc>
          <w:tcPr>
            <w:tcW w:w="3959" w:type="dxa"/>
            <w:gridSpan w:val="2"/>
            <w:hideMark/>
          </w:tcPr>
          <w:p w14:paraId="2E66EA96" w14:textId="77777777" w:rsidR="005640C9" w:rsidRDefault="005640C9" w:rsidP="006355A3">
            <w:pPr>
              <w:pStyle w:val="block"/>
              <w:spacing w:after="0" w:line="240" w:lineRule="atLeast"/>
              <w:ind w:left="-18" w:right="-14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1439" w:type="dxa"/>
            <w:vAlign w:val="bottom"/>
          </w:tcPr>
          <w:p w14:paraId="3D424D0A" w14:textId="77777777" w:rsidR="005640C9" w:rsidRDefault="005640C9" w:rsidP="006355A3">
            <w:pPr>
              <w:pStyle w:val="block"/>
              <w:spacing w:after="0" w:line="240" w:lineRule="atLeast"/>
              <w:ind w:left="-70" w:right="-146"/>
              <w:jc w:val="center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376" w:type="dxa"/>
          </w:tcPr>
          <w:p w14:paraId="33925C97" w14:textId="77777777" w:rsidR="005640C9" w:rsidRDefault="005640C9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0F6CC2C" w14:textId="5FA4567E" w:rsidR="005640C9" w:rsidRDefault="00420BEA" w:rsidP="006355A3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1.00</w:t>
            </w:r>
          </w:p>
        </w:tc>
        <w:tc>
          <w:tcPr>
            <w:tcW w:w="236" w:type="dxa"/>
            <w:vAlign w:val="bottom"/>
          </w:tcPr>
          <w:p w14:paraId="67037A1D" w14:textId="77777777" w:rsidR="005640C9" w:rsidRDefault="005640C9" w:rsidP="006355A3">
            <w:pPr>
              <w:pStyle w:val="block"/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B70AB57" w14:textId="6CF0174B" w:rsidR="005640C9" w:rsidRDefault="00420BEA" w:rsidP="006355A3">
            <w:pPr>
              <w:pStyle w:val="block"/>
              <w:tabs>
                <w:tab w:val="decimal" w:pos="262"/>
              </w:tabs>
              <w:spacing w:after="0" w:line="240" w:lineRule="atLeast"/>
              <w:ind w:left="-105" w:right="-10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57.84</w:t>
            </w:r>
          </w:p>
        </w:tc>
      </w:tr>
    </w:tbl>
    <w:p w14:paraId="7E22E470" w14:textId="77777777" w:rsidR="005640C9" w:rsidRPr="00702C19" w:rsidRDefault="005640C9" w:rsidP="00D326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671E104" w14:textId="64899BD9" w:rsidR="00AA51CA" w:rsidRDefault="00AA51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915EA58" w14:textId="1F4CE2BC" w:rsidR="006B4DD5" w:rsidRDefault="005640C9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7</w:t>
      </w:r>
      <w:r w:rsidR="00C7187D" w:rsidRPr="00C52C41">
        <w:rPr>
          <w:rFonts w:ascii="Angsana New" w:hAnsi="Angsana New"/>
          <w:b/>
          <w:bCs/>
          <w:sz w:val="30"/>
          <w:szCs w:val="30"/>
          <w:cs/>
        </w:rPr>
        <w:tab/>
      </w:r>
      <w:r w:rsidR="00D5793A">
        <w:rPr>
          <w:rFonts w:ascii="Angsana New" w:hAnsi="Angsana New" w:hint="cs"/>
          <w:b/>
          <w:bCs/>
          <w:sz w:val="30"/>
          <w:szCs w:val="30"/>
          <w:cs/>
          <w:lang w:val="th-TH"/>
        </w:rPr>
        <w:t>เครื่องมือทางการเงิน</w:t>
      </w:r>
    </w:p>
    <w:p w14:paraId="53FA3B90" w14:textId="77777777" w:rsidR="00167561" w:rsidRPr="00C52C41" w:rsidRDefault="00167561" w:rsidP="003A4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20E84324" w14:textId="44FAEA1C" w:rsidR="00B1338F" w:rsidRPr="009C40BF" w:rsidRDefault="00B1338F" w:rsidP="00F36BA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9C40BF">
        <w:rPr>
          <w:rFonts w:ascii="Angsana New" w:hAnsi="Angsana New"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9C40BF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FA9120B" w14:textId="77777777" w:rsid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09647D1F" w14:textId="3E5B637B" w:rsidR="00B1338F" w:rsidRPr="00B1338F" w:rsidRDefault="00B1338F" w:rsidP="00B133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B1338F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</w:t>
      </w:r>
      <w:r w:rsidR="00306019">
        <w:rPr>
          <w:rFonts w:ascii="Angsana New" w:hAnsi="Angsana New"/>
          <w:sz w:val="30"/>
          <w:szCs w:val="30"/>
          <w:cs/>
        </w:rPr>
        <w:br/>
      </w:r>
      <w:r w:rsidRPr="00B1338F">
        <w:rPr>
          <w:rFonts w:ascii="Angsana New" w:hAnsi="Angsana New"/>
          <w:sz w:val="30"/>
          <w:szCs w:val="30"/>
          <w:cs/>
        </w:rPr>
        <w:t>ทางการเงินที่วัดมูลค่าด้วย</w:t>
      </w:r>
      <w:r w:rsidR="004478DD">
        <w:rPr>
          <w:rFonts w:ascii="Angsana New" w:hAnsi="Angsana New" w:hint="cs"/>
          <w:sz w:val="30"/>
          <w:szCs w:val="30"/>
          <w:cs/>
        </w:rPr>
        <w:t>ราคาทุนตัดจำหน่าย</w:t>
      </w:r>
      <w:r w:rsidRPr="00B1338F">
        <w:rPr>
          <w:rFonts w:ascii="Angsana New" w:hAnsi="Angsana New"/>
          <w:sz w:val="30"/>
          <w:szCs w:val="30"/>
          <w:cs/>
        </w:rPr>
        <w:t>หากมูลค่าตามบัญชีใกล้เคียงกับมูลค่ายุติธรรมอย่างสมเหตุสมผล</w:t>
      </w:r>
    </w:p>
    <w:p w14:paraId="4E0CC63F" w14:textId="5348B393" w:rsidR="00E060C2" w:rsidRDefault="00E060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tbl>
      <w:tblPr>
        <w:tblW w:w="1062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90"/>
      </w:tblGrid>
      <w:tr w:rsidR="00B1338F" w:rsidRPr="00F0616C" w14:paraId="74D2849E" w14:textId="77777777" w:rsidTr="003F4B07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42D4B624" w14:textId="080464D3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755C666E" w14:textId="3FA61769" w:rsidR="00B1338F" w:rsidRPr="00F0616C" w:rsidRDefault="00B1338F" w:rsidP="00713688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B1338F" w:rsidRPr="00F0616C" w14:paraId="50A68675" w14:textId="77777777" w:rsidTr="003F4B07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4B368893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6224DE4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6D12D92D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23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79C7" w14:textId="77777777" w:rsidR="00B1338F" w:rsidRPr="00F0616C" w:rsidRDefault="00B1338F" w:rsidP="00713688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A52F8" w:rsidRPr="00F0616C" w14:paraId="388E810A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F811511" w14:textId="3358CB48" w:rsidR="00CF7F0C" w:rsidRPr="00F0616C" w:rsidRDefault="00CF7F0C" w:rsidP="004478DD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F994C12" w14:textId="7E1A710C" w:rsidR="00CF7F0C" w:rsidRPr="004478DD" w:rsidRDefault="00CF7F0C" w:rsidP="004478DD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3611E97E" w14:textId="6708450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837691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0C70A18" w14:textId="2C45C0E0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 w:rsidR="002A52F8"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5EDB0EC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6D3AC9" w14:textId="77777777" w:rsidR="00CF7F0C" w:rsidRPr="00F0616C" w:rsidRDefault="00CF7F0C" w:rsidP="004478DD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7974D90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6E19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F979EF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C78703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9358FA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9555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DB1735" w14:textId="77777777" w:rsidR="00CF7F0C" w:rsidRPr="00F0616C" w:rsidRDefault="00CF7F0C" w:rsidP="004478D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16462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478DD" w:rsidRPr="00F0616C" w14:paraId="7F31F600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4DF93712" w14:textId="77777777" w:rsidR="004478DD" w:rsidRPr="00F0616C" w:rsidRDefault="004478DD" w:rsidP="004478DD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280" w:type="dxa"/>
            <w:gridSpan w:val="13"/>
            <w:vAlign w:val="bottom"/>
          </w:tcPr>
          <w:p w14:paraId="6CC29098" w14:textId="77777777" w:rsidR="004478DD" w:rsidRPr="00F0616C" w:rsidRDefault="004478DD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1D3D16" w:rsidRPr="00F0616C" w14:paraId="65C6FAF6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4CD1C73" w14:textId="16053375" w:rsidR="001D3D16" w:rsidRPr="001D3D16" w:rsidRDefault="00F36BAC" w:rsidP="001D3D1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874760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420BE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420BE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1D3D16" w:rsidRPr="001D3D1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E35B06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8280" w:type="dxa"/>
            <w:gridSpan w:val="13"/>
            <w:vAlign w:val="bottom"/>
          </w:tcPr>
          <w:p w14:paraId="2BC954CD" w14:textId="77777777" w:rsidR="001D3D16" w:rsidRPr="00F0616C" w:rsidRDefault="001D3D16" w:rsidP="004478DD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2A52F8" w:rsidRPr="00F0616C" w14:paraId="14B9CC5A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95BC196" w14:textId="77777777" w:rsidR="00CF7F0C" w:rsidRPr="00920567" w:rsidRDefault="00CF7F0C" w:rsidP="004478DD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301E7F3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D0263A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FB4CF62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5684CFC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184F7004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3A88FB5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41FAADA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EA2A0A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5B87F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17CE440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4D684F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7A7583F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9F12F8B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2A52F8" w:rsidRPr="00F0616C" w14:paraId="65A8D3CD" w14:textId="77777777" w:rsidTr="003F4B07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7F02A552" w14:textId="1B122E8C" w:rsidR="00CF7F0C" w:rsidRPr="00F0616C" w:rsidRDefault="00CF7F0C" w:rsidP="00FA7962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238D4017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CE06B3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487E64BD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33698AF1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730418F0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3DA3C6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0D50B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B9F969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A21912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CA89EE8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BE4FC2E" w14:textId="77777777" w:rsidR="00CF7F0C" w:rsidRPr="00F0616C" w:rsidRDefault="00CF7F0C" w:rsidP="004478DD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AAB38A5" w14:textId="77777777" w:rsidR="00CF7F0C" w:rsidRPr="00F0616C" w:rsidRDefault="00CF7F0C" w:rsidP="004478DD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2A52F8" w:rsidRPr="00F0616C" w14:paraId="6EC95545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18D252B7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2BC3376" w14:textId="77777777" w:rsidR="00D56830" w:rsidRDefault="00D56830" w:rsidP="003A129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BBF7E4" w14:textId="090B54AD" w:rsidR="00CF7F0C" w:rsidRPr="00B81D5F" w:rsidRDefault="00D56830" w:rsidP="003A1292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14,110</w:t>
            </w:r>
          </w:p>
        </w:tc>
        <w:tc>
          <w:tcPr>
            <w:tcW w:w="180" w:type="dxa"/>
          </w:tcPr>
          <w:p w14:paraId="6121D59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E4BCD82" w14:textId="77777777" w:rsidR="00D56830" w:rsidRDefault="00D56830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A0D0EE6" w14:textId="06CD222B" w:rsidR="00D56830" w:rsidRPr="00B81D5F" w:rsidRDefault="00D56830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61,</w:t>
            </w:r>
            <w:r w:rsidR="00FC5F88">
              <w:rPr>
                <w:rFonts w:asciiTheme="majorBidi" w:hAnsiTheme="majorBidi" w:cstheme="majorBidi"/>
                <w:sz w:val="26"/>
                <w:szCs w:val="26"/>
              </w:rPr>
              <w:t>208</w:t>
            </w:r>
          </w:p>
        </w:tc>
        <w:tc>
          <w:tcPr>
            <w:tcW w:w="180" w:type="dxa"/>
          </w:tcPr>
          <w:p w14:paraId="12017B1A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09B90F3" w14:textId="77777777" w:rsidR="00CF7F0C" w:rsidRDefault="00CF7F0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0A08DE7" w14:textId="6871D819" w:rsidR="00D56830" w:rsidRPr="00B81D5F" w:rsidRDefault="00D56830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75,</w:t>
            </w:r>
            <w:r w:rsidR="00FC5F88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80" w:type="dxa"/>
            <w:vAlign w:val="bottom"/>
          </w:tcPr>
          <w:p w14:paraId="4A709D33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4B95E7" w14:textId="5D3845B5" w:rsidR="00CF7F0C" w:rsidRPr="00B81D5F" w:rsidRDefault="00D56830" w:rsidP="00764939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75,</w:t>
            </w:r>
            <w:r w:rsidR="00FC5F88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7C299BB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F907A78" w14:textId="5838357E" w:rsidR="00CF7F0C" w:rsidRPr="00B81D5F" w:rsidRDefault="00D56830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B717C6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17DA07" w14:textId="7F6901C7" w:rsidR="00CF7F0C" w:rsidRPr="00B81D5F" w:rsidRDefault="00D56830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402E0" w14:textId="77777777" w:rsidR="00CF7F0C" w:rsidRPr="00764939" w:rsidRDefault="00CF7F0C" w:rsidP="00764939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7BF3E64" w14:textId="4F7C9AC5" w:rsidR="00CF7F0C" w:rsidRPr="00B81D5F" w:rsidRDefault="00D56830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75,</w:t>
            </w:r>
            <w:r w:rsidR="00FC5F88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</w:tr>
      <w:tr w:rsidR="002A52F8" w:rsidRPr="00F0616C" w14:paraId="1427B93D" w14:textId="77777777" w:rsidTr="003F4B07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3CD93B31" w14:textId="77777777" w:rsidR="00CF7F0C" w:rsidRPr="00B95942" w:rsidRDefault="00CF7F0C" w:rsidP="00764939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2EDAE6F5" w14:textId="77777777" w:rsidR="00CF7F0C" w:rsidRDefault="00CF7F0C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4C09BD7" w14:textId="1EDB122F" w:rsidR="00D56830" w:rsidRPr="00B81D5F" w:rsidRDefault="00D56830" w:rsidP="003A1292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C278D88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32BD6E4" w14:textId="77777777" w:rsidR="00CF7F0C" w:rsidRDefault="00CF7F0C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D48CA" w14:textId="333BF7F9" w:rsidR="00D56830" w:rsidRPr="00B81D5F" w:rsidRDefault="00D56830" w:rsidP="003A1292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5F8E3191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83D4469" w14:textId="77777777" w:rsidR="00CF7F0C" w:rsidRDefault="00CF7F0C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26D9D1E" w14:textId="667D7F6B" w:rsidR="00D56830" w:rsidRPr="00B81D5F" w:rsidRDefault="00D56830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42314198" w14:textId="77777777" w:rsidR="00CF7F0C" w:rsidRPr="00B81D5F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6AE38D0" w14:textId="33321C6A" w:rsidR="00CF7F0C" w:rsidRPr="00B81D5F" w:rsidRDefault="00D56830" w:rsidP="00D64F30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6772E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D6DDAE" w14:textId="2478D4F1" w:rsidR="00CF7F0C" w:rsidRPr="00B81D5F" w:rsidRDefault="00D56830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031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BCB641" w14:textId="613DE844" w:rsidR="00CF7F0C" w:rsidRPr="00B81D5F" w:rsidRDefault="00D56830" w:rsidP="00764939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A8B8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A7B06B" w14:textId="57C171A8" w:rsidR="00CF7F0C" w:rsidRPr="00B81D5F" w:rsidRDefault="00D56830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D568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2A52F8" w:rsidRPr="00F0616C" w14:paraId="289B92C7" w14:textId="77777777" w:rsidTr="003F4B07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1A80E10" w14:textId="2C9F5E29" w:rsidR="00CF7F0C" w:rsidRPr="00F0616C" w:rsidRDefault="00CF7F0C" w:rsidP="00764939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B922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07305967" w14:textId="38EABCBC" w:rsidR="00CF7F0C" w:rsidRPr="00764939" w:rsidRDefault="00420BEA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10,366</w:t>
            </w:r>
          </w:p>
        </w:tc>
        <w:tc>
          <w:tcPr>
            <w:tcW w:w="180" w:type="dxa"/>
            <w:vAlign w:val="bottom"/>
          </w:tcPr>
          <w:p w14:paraId="64E272DF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E5DC687" w14:textId="1EA4DCC2" w:rsidR="00CF7F0C" w:rsidRPr="00764939" w:rsidRDefault="00D56830" w:rsidP="003F4B07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E960A00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42F39D47" w14:textId="1B966AB2" w:rsidR="00CF7F0C" w:rsidRPr="00764939" w:rsidRDefault="00420BEA" w:rsidP="003F4B07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10,366</w:t>
            </w:r>
          </w:p>
        </w:tc>
        <w:tc>
          <w:tcPr>
            <w:tcW w:w="180" w:type="dxa"/>
            <w:vAlign w:val="bottom"/>
          </w:tcPr>
          <w:p w14:paraId="16E58343" w14:textId="77777777" w:rsidR="00CF7F0C" w:rsidRPr="00764939" w:rsidRDefault="00CF7F0C" w:rsidP="00764939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E96C57" w14:textId="04D82DA4" w:rsidR="00CF7F0C" w:rsidRPr="00764939" w:rsidRDefault="00D56830" w:rsidP="000A78D1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EE3EFC" w14:textId="77777777" w:rsidR="00CF7F0C" w:rsidRPr="00764939" w:rsidRDefault="00CF7F0C" w:rsidP="00764939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F353A5" w14:textId="7C3A5B11" w:rsidR="00CF7F0C" w:rsidRPr="00764939" w:rsidRDefault="00420BEA" w:rsidP="00764939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DC8B6D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8DDAE11" w14:textId="2EE0E5AF" w:rsidR="00CF7F0C" w:rsidRPr="00764939" w:rsidRDefault="00D56830" w:rsidP="00764939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6B7102" w14:textId="77777777" w:rsidR="00CF7F0C" w:rsidRPr="00764939" w:rsidRDefault="00CF7F0C" w:rsidP="00764939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DB215C" w14:textId="41BAB34C" w:rsidR="00CF7F0C" w:rsidRPr="00764939" w:rsidRDefault="00420BEA" w:rsidP="00764939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10,366</w:t>
            </w:r>
          </w:p>
        </w:tc>
      </w:tr>
    </w:tbl>
    <w:p w14:paraId="5AD6AACF" w14:textId="24E81A10" w:rsidR="00C714C3" w:rsidRDefault="00C714C3" w:rsidP="006B4D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73CAC7A" w14:textId="77777777" w:rsidR="00C714C3" w:rsidRDefault="00C714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</w:rPr>
        <w:br w:type="page"/>
      </w:r>
    </w:p>
    <w:tbl>
      <w:tblPr>
        <w:tblW w:w="10530" w:type="dxa"/>
        <w:tblInd w:w="-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340"/>
        <w:gridCol w:w="1260"/>
        <w:gridCol w:w="180"/>
        <w:gridCol w:w="1260"/>
        <w:gridCol w:w="180"/>
        <w:gridCol w:w="99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C714C3" w:rsidRPr="00F0616C" w14:paraId="59E3E787" w14:textId="77777777" w:rsidTr="002D3A96">
        <w:trPr>
          <w:cantSplit/>
          <w:trHeight w:val="326"/>
        </w:trPr>
        <w:tc>
          <w:tcPr>
            <w:tcW w:w="2340" w:type="dxa"/>
            <w:shd w:val="clear" w:color="auto" w:fill="auto"/>
            <w:vAlign w:val="bottom"/>
          </w:tcPr>
          <w:p w14:paraId="153AA0BB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11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0534E93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0616C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งบการเงินที่แสดงเงินลงทุนตามวิธีส่วนได้เสีย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  <w:lang w:bidi="th-TH"/>
              </w:rPr>
              <w:t>/งบการเงินเฉพาะกิจการ</w:t>
            </w:r>
          </w:p>
        </w:tc>
      </w:tr>
      <w:tr w:rsidR="00C714C3" w:rsidRPr="00F0616C" w14:paraId="3048F417" w14:textId="77777777" w:rsidTr="002D3A96">
        <w:trPr>
          <w:cantSplit/>
          <w:trHeight w:val="200"/>
        </w:trPr>
        <w:tc>
          <w:tcPr>
            <w:tcW w:w="2340" w:type="dxa"/>
            <w:shd w:val="clear" w:color="auto" w:fill="auto"/>
            <w:vAlign w:val="bottom"/>
          </w:tcPr>
          <w:p w14:paraId="17360C3F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870" w:type="dxa"/>
            <w:gridSpan w:val="5"/>
            <w:tcBorders>
              <w:bottom w:val="single" w:sz="4" w:space="0" w:color="auto"/>
            </w:tcBorders>
            <w:vAlign w:val="bottom"/>
          </w:tcPr>
          <w:p w14:paraId="0F809D70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vAlign w:val="bottom"/>
          </w:tcPr>
          <w:p w14:paraId="54248F4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140" w:type="dxa"/>
            <w:gridSpan w:val="7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97C79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714C3" w:rsidRPr="00F0616C" w14:paraId="182B9AC9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79C8F0CA" w14:textId="77777777" w:rsidR="00C714C3" w:rsidRPr="00F0616C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CCA7ECE" w14:textId="77777777" w:rsidR="00C714C3" w:rsidRPr="004478DD" w:rsidRDefault="00C714C3" w:rsidP="00BD51E6">
            <w:pPr>
              <w:pStyle w:val="acctfourfigures"/>
              <w:tabs>
                <w:tab w:val="clear" w:pos="765"/>
              </w:tabs>
              <w:ind w:left="-75" w:right="-75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</w:p>
          <w:p w14:paraId="6F6F5D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วัดมูลค่าด้วยมูลค่ายุติธรรมผ่านกำไรหรือขาดทุน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1E5F3DF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6D81467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75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</w:t>
            </w:r>
            <w:r>
              <w:rPr>
                <w:rFonts w:ascii="Angsana New" w:hAnsi="Angsana New"/>
                <w:sz w:val="26"/>
                <w:szCs w:val="26"/>
                <w:cs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ทางการเงินที่</w:t>
            </w:r>
            <w:r>
              <w:rPr>
                <w:rFonts w:ascii="Angsana New" w:hAnsi="Angsana New"/>
                <w:sz w:val="26"/>
                <w:szCs w:val="26"/>
                <w:lang w:bidi="th-TH"/>
              </w:rPr>
              <w:br/>
            </w:r>
            <w:r w:rsidRPr="004478DD">
              <w:rPr>
                <w:rFonts w:ascii="Angsana New" w:hAnsi="Angsana New"/>
                <w:sz w:val="26"/>
                <w:szCs w:val="26"/>
                <w:cs/>
                <w:lang w:bidi="th-TH"/>
              </w:rPr>
              <w:t>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80" w:type="dxa"/>
            <w:tcBorders>
              <w:top w:val="single" w:sz="4" w:space="0" w:color="auto"/>
            </w:tcBorders>
            <w:vAlign w:val="bottom"/>
          </w:tcPr>
          <w:p w14:paraId="6A9382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809A0E2" w14:textId="77777777" w:rsidR="00C714C3" w:rsidRPr="00F0616C" w:rsidRDefault="00C714C3" w:rsidP="00BD51E6">
            <w:pPr>
              <w:pStyle w:val="acctfourfigures"/>
              <w:tabs>
                <w:tab w:val="clear" w:pos="765"/>
              </w:tabs>
              <w:spacing w:line="240" w:lineRule="atLeast"/>
              <w:ind w:left="-165" w:right="-16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bottom"/>
          </w:tcPr>
          <w:p w14:paraId="646DDD1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C861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5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 xml:space="preserve">ระดับ </w:t>
            </w:r>
            <w:r w:rsidRPr="00A42740">
              <w:rPr>
                <w:rFonts w:ascii="Angsana New" w:hAnsi="Angsana New"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49908D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B59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left="-83" w:right="-7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</w:rPr>
              <w:t xml:space="preserve"> 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DD9DEA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FE3A9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3"/>
              </w:tabs>
              <w:spacing w:line="240" w:lineRule="atLeast"/>
              <w:ind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F0616C">
              <w:rPr>
                <w:rFonts w:ascii="Angsana New" w:hAnsi="Angsana New"/>
                <w:sz w:val="26"/>
                <w:szCs w:val="26"/>
                <w:lang w:bidi="th-TH"/>
              </w:rPr>
              <w:t xml:space="preserve"> </w:t>
            </w:r>
            <w:r w:rsidRPr="00F0616C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CDB971" w14:textId="77777777" w:rsidR="00C714C3" w:rsidRPr="00F0616C" w:rsidRDefault="00C714C3" w:rsidP="00BD51E6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4FDF05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85"/>
              </w:tabs>
              <w:spacing w:line="240" w:lineRule="atLeast"/>
              <w:ind w:left="-85" w:right="11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F0616C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714C3" w:rsidRPr="00F0616C" w14:paraId="0D6EB5D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5BDDCDEF" w14:textId="77777777" w:rsidR="00C714C3" w:rsidRPr="00F0616C" w:rsidRDefault="00C714C3" w:rsidP="00BD51E6">
            <w:pPr>
              <w:ind w:left="180" w:hanging="18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90" w:type="dxa"/>
            <w:gridSpan w:val="13"/>
            <w:vAlign w:val="bottom"/>
          </w:tcPr>
          <w:p w14:paraId="67323D8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F0616C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</w:t>
            </w:r>
            <w:r w:rsidRPr="00F0616C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</w:tr>
      <w:tr w:rsidR="00C714C3" w:rsidRPr="00F0616C" w14:paraId="359F10DE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6B41C3A0" w14:textId="723D6DD0" w:rsidR="00C714C3" w:rsidRPr="001D3D16" w:rsidRDefault="00C714C3" w:rsidP="00BD51E6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</w:rPr>
              <w:t>31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มีนาคม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C714C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256</w:t>
            </w:r>
            <w:r w:rsidRPr="00C714C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6</w:t>
            </w:r>
          </w:p>
        </w:tc>
        <w:tc>
          <w:tcPr>
            <w:tcW w:w="8190" w:type="dxa"/>
            <w:gridSpan w:val="13"/>
            <w:vAlign w:val="bottom"/>
          </w:tcPr>
          <w:p w14:paraId="54FAD3E0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-79"/>
                <w:tab w:val="decimal" w:pos="911"/>
              </w:tabs>
              <w:spacing w:line="240" w:lineRule="atLeast"/>
              <w:ind w:left="-79" w:right="-73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</w:tr>
      <w:tr w:rsidR="00C714C3" w:rsidRPr="00F0616C" w14:paraId="7D9AFE8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256DBFB" w14:textId="77777777" w:rsidR="00C714C3" w:rsidRPr="00920567" w:rsidRDefault="00C714C3" w:rsidP="00BD51E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20567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60" w:type="dxa"/>
            <w:vAlign w:val="bottom"/>
          </w:tcPr>
          <w:p w14:paraId="4942030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047AEB0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260" w:type="dxa"/>
            <w:vAlign w:val="bottom"/>
          </w:tcPr>
          <w:p w14:paraId="7A9729F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1431819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90" w:type="dxa"/>
            <w:vAlign w:val="bottom"/>
          </w:tcPr>
          <w:p w14:paraId="4A45FCD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vAlign w:val="bottom"/>
          </w:tcPr>
          <w:p w14:paraId="7A017C4C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0A78A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AC3810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3A962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79F4C7C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45DD4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445E6E5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B7C8B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="Angsana New" w:hAnsi="Angsana New"/>
                <w:i/>
                <w:iCs/>
                <w:sz w:val="26"/>
                <w:szCs w:val="26"/>
                <w:highlight w:val="yellow"/>
              </w:rPr>
            </w:pPr>
          </w:p>
        </w:tc>
      </w:tr>
      <w:tr w:rsidR="00C714C3" w:rsidRPr="00F0616C" w14:paraId="2EEBA6CC" w14:textId="77777777" w:rsidTr="002D3A96">
        <w:trPr>
          <w:cantSplit/>
          <w:trHeight w:val="227"/>
        </w:trPr>
        <w:tc>
          <w:tcPr>
            <w:tcW w:w="3600" w:type="dxa"/>
            <w:gridSpan w:val="2"/>
            <w:shd w:val="clear" w:color="auto" w:fill="auto"/>
            <w:vAlign w:val="bottom"/>
          </w:tcPr>
          <w:p w14:paraId="3E242F4E" w14:textId="4999BC49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5"/>
              </w:tabs>
              <w:spacing w:line="240" w:lineRule="atLeast"/>
              <w:ind w:left="100" w:right="11" w:hanging="10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B95942">
              <w:rPr>
                <w:rFonts w:ascii="Angsana New" w:hAnsi="Angsana New"/>
                <w:sz w:val="26"/>
                <w:szCs w:val="26"/>
                <w:cs/>
              </w:rPr>
              <w:t>สินทรัพย์ทางการเงิน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ไม่หมุนเวียน</w:t>
            </w:r>
            <w:r w:rsidRPr="00B9594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>
              <w:rPr>
                <w:rFonts w:ascii="Angsana New" w:hAnsi="Angsana New"/>
                <w:sz w:val="26"/>
                <w:szCs w:val="26"/>
              </w:rPr>
              <w:t>-</w:t>
            </w:r>
            <w:r>
              <w:rPr>
                <w:rFonts w:ascii="Angsana New" w:hAnsi="Angsana New"/>
                <w:sz w:val="26"/>
                <w:szCs w:val="26"/>
              </w:rPr>
              <w:br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เงินลงทุนใน</w:t>
            </w:r>
          </w:p>
        </w:tc>
        <w:tc>
          <w:tcPr>
            <w:tcW w:w="180" w:type="dxa"/>
            <w:vAlign w:val="bottom"/>
          </w:tcPr>
          <w:p w14:paraId="0D37934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1A2A18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ECD94A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7FCC1AB6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429AEBA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210417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A6BD20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B23524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AD689E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8933443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472"/>
              </w:tabs>
              <w:spacing w:line="240" w:lineRule="atLeast"/>
              <w:ind w:right="1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48D764" w14:textId="77777777" w:rsidR="00C714C3" w:rsidRPr="00F0616C" w:rsidRDefault="00C714C3" w:rsidP="00BD51E6">
            <w:pPr>
              <w:pStyle w:val="acctfourfigures"/>
              <w:spacing w:line="240" w:lineRule="atLeast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F7BE421" w14:textId="77777777" w:rsidR="00C714C3" w:rsidRPr="00F0616C" w:rsidRDefault="00C714C3" w:rsidP="00BD51E6">
            <w:pPr>
              <w:pStyle w:val="acctfourfigures"/>
              <w:tabs>
                <w:tab w:val="clear" w:pos="765"/>
                <w:tab w:val="decimal" w:pos="1102"/>
              </w:tabs>
              <w:spacing w:line="240" w:lineRule="atLeast"/>
              <w:ind w:right="14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714C3" w:rsidRPr="00F0616C" w14:paraId="047BAA80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16AADAA" w14:textId="77777777" w:rsidR="00C714C3" w:rsidRPr="00B95942" w:rsidRDefault="00C714C3" w:rsidP="00BD51E6">
            <w:pPr>
              <w:ind w:left="195" w:hanging="180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ตราสารทุนที่อยู่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14950629" w14:textId="77777777" w:rsidR="00C714C3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1A1D99" w14:textId="728D1DE3" w:rsidR="00C714C3" w:rsidRPr="00B81D5F" w:rsidRDefault="003A1292" w:rsidP="005538DC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A129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14,610</w:t>
            </w:r>
          </w:p>
        </w:tc>
        <w:tc>
          <w:tcPr>
            <w:tcW w:w="180" w:type="dxa"/>
          </w:tcPr>
          <w:p w14:paraId="68EE5417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A1CEA92" w14:textId="77777777" w:rsidR="00C714C3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5FB250" w14:textId="222362FE" w:rsidR="00C714C3" w:rsidRPr="00B81D5F" w:rsidRDefault="003A1292" w:rsidP="005538D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A129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59,799</w:t>
            </w:r>
          </w:p>
        </w:tc>
        <w:tc>
          <w:tcPr>
            <w:tcW w:w="180" w:type="dxa"/>
          </w:tcPr>
          <w:p w14:paraId="0C4887A6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73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88A3F3" w14:textId="77777777" w:rsidR="00C714C3" w:rsidRDefault="00C714C3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6068767" w14:textId="3AC1EC16" w:rsidR="00C714C3" w:rsidRPr="00B81D5F" w:rsidRDefault="005538DC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74,409</w:t>
            </w:r>
          </w:p>
        </w:tc>
        <w:tc>
          <w:tcPr>
            <w:tcW w:w="180" w:type="dxa"/>
            <w:vAlign w:val="bottom"/>
          </w:tcPr>
          <w:p w14:paraId="73856A5C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04E33A5" w14:textId="15450292" w:rsidR="00C714C3" w:rsidRPr="00B81D5F" w:rsidRDefault="0087374C" w:rsidP="00BD51E6">
            <w:pPr>
              <w:pStyle w:val="acctfourfigures"/>
              <w:tabs>
                <w:tab w:val="clear" w:pos="765"/>
                <w:tab w:val="decimal" w:pos="7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37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74,409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203442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1905B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BDEBC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EC8686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F18D50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7C6E63E" w14:textId="2FC33021" w:rsidR="00C714C3" w:rsidRPr="00B81D5F" w:rsidRDefault="0087374C" w:rsidP="00BD51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87374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74,409</w:t>
            </w:r>
          </w:p>
        </w:tc>
      </w:tr>
      <w:tr w:rsidR="00C714C3" w:rsidRPr="00F0616C" w14:paraId="463E6ECB" w14:textId="77777777" w:rsidTr="002D3A96">
        <w:trPr>
          <w:cantSplit/>
          <w:trHeight w:val="452"/>
        </w:trPr>
        <w:tc>
          <w:tcPr>
            <w:tcW w:w="2340" w:type="dxa"/>
            <w:shd w:val="clear" w:color="auto" w:fill="auto"/>
            <w:vAlign w:val="bottom"/>
          </w:tcPr>
          <w:p w14:paraId="1748990A" w14:textId="77777777" w:rsidR="00C714C3" w:rsidRPr="00B95942" w:rsidRDefault="00C714C3" w:rsidP="00BD51E6">
            <w:pPr>
              <w:ind w:left="195" w:hanging="180"/>
              <w:rPr>
                <w:rFonts w:ascii="Angsana New" w:hAnsi="Angsana New"/>
                <w:sz w:val="26"/>
                <w:szCs w:val="26"/>
                <w:highlight w:val="yellow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ตราสารทุนที่ไม่อยู่</w:t>
            </w:r>
            <w:r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425A98">
              <w:rPr>
                <w:rFonts w:ascii="Angsana New" w:hAnsi="Angsana New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60" w:type="dxa"/>
          </w:tcPr>
          <w:p w14:paraId="5723D25F" w14:textId="77777777" w:rsidR="00C714C3" w:rsidRDefault="00C714C3" w:rsidP="00BD51E6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44A7A21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28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83C01E2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120EFEE" w14:textId="77777777" w:rsidR="00C714C3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7A1331C" w14:textId="77777777" w:rsidR="00C714C3" w:rsidRPr="00B81D5F" w:rsidRDefault="00C714C3" w:rsidP="005538DC">
            <w:pPr>
              <w:pStyle w:val="acctfourfigures"/>
              <w:tabs>
                <w:tab w:val="clear" w:pos="765"/>
                <w:tab w:val="decimal" w:pos="987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</w:tcPr>
          <w:p w14:paraId="2E32951D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8F339A" w14:textId="77777777" w:rsidR="00C714C3" w:rsidRDefault="00C714C3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BB9262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3C0130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vAlign w:val="bottom"/>
          </w:tcPr>
          <w:p w14:paraId="53EB819B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D80681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7E4B9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27D48C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11EB23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7763CE3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7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0A9985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B06C7A" w14:textId="77777777" w:rsidR="00C714C3" w:rsidRPr="00B81D5F" w:rsidRDefault="00C714C3" w:rsidP="00BD51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967027">
              <w:rPr>
                <w:rFonts w:asciiTheme="majorBidi" w:hAnsiTheme="majorBidi" w:cstheme="majorBidi"/>
                <w:sz w:val="26"/>
                <w:szCs w:val="26"/>
              </w:rPr>
              <w:t>20,257</w:t>
            </w:r>
          </w:p>
        </w:tc>
      </w:tr>
      <w:tr w:rsidR="00C714C3" w:rsidRPr="00F0616C" w14:paraId="2A8475B0" w14:textId="77777777" w:rsidTr="002D3A96">
        <w:trPr>
          <w:cantSplit/>
          <w:trHeight w:hRule="exact" w:val="317"/>
        </w:trPr>
        <w:tc>
          <w:tcPr>
            <w:tcW w:w="2340" w:type="dxa"/>
            <w:shd w:val="clear" w:color="auto" w:fill="auto"/>
            <w:vAlign w:val="bottom"/>
          </w:tcPr>
          <w:p w14:paraId="642D3FEE" w14:textId="77777777" w:rsidR="00C714C3" w:rsidRPr="00F0616C" w:rsidRDefault="00C714C3" w:rsidP="00BD51E6">
            <w:pPr>
              <w:ind w:left="11" w:firstLine="1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36FA73AA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4134114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588C14B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6C198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1D6F72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44942DB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968840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61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EF5DE08" w14:textId="77777777" w:rsidR="00C714C3" w:rsidRPr="00764939" w:rsidRDefault="00C714C3" w:rsidP="00BD51E6">
            <w:pPr>
              <w:pStyle w:val="acctfourfigures"/>
              <w:tabs>
                <w:tab w:val="decimal" w:pos="440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53D07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7247B7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E361E6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72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3A51D4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1621320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  <w:tab w:val="decimal" w:pos="110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14C3" w:rsidRPr="00F0616C" w14:paraId="2A189F9C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36A3AA38" w14:textId="77777777" w:rsidR="00C714C3" w:rsidRPr="00920567" w:rsidRDefault="00C714C3" w:rsidP="00BD51E6">
            <w:pPr>
              <w:ind w:left="11" w:firstLine="11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920567">
              <w:rPr>
                <w:rStyle w:val="PageNumber"/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</w:t>
            </w:r>
            <w:r w:rsidRPr="00920567">
              <w:rPr>
                <w:rStyle w:val="PageNumber"/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1260" w:type="dxa"/>
          </w:tcPr>
          <w:p w14:paraId="3FC5FE0C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29AFF079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DA90AD3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</w:tcPr>
          <w:p w14:paraId="39113BA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2B8C27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2AC9D5E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31DF9E3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0085207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3FCB36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63830D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0A7588D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EFCCFFF" w14:textId="77777777" w:rsidR="00C714C3" w:rsidRPr="00764939" w:rsidRDefault="00C714C3" w:rsidP="00BD51E6">
            <w:pPr>
              <w:pStyle w:val="acctfourfigures"/>
              <w:tabs>
                <w:tab w:val="decimal" w:pos="82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C43B02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825"/>
                <w:tab w:val="decimal" w:pos="10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14C3" w:rsidRPr="00F0616C" w14:paraId="639F1521" w14:textId="77777777" w:rsidTr="002D3A96">
        <w:trPr>
          <w:cantSplit/>
        </w:trPr>
        <w:tc>
          <w:tcPr>
            <w:tcW w:w="2340" w:type="dxa"/>
            <w:shd w:val="clear" w:color="auto" w:fill="auto"/>
            <w:vAlign w:val="bottom"/>
          </w:tcPr>
          <w:p w14:paraId="2E987612" w14:textId="37B54657" w:rsidR="00C714C3" w:rsidRPr="00F0616C" w:rsidRDefault="00C714C3" w:rsidP="00BD51E6">
            <w:pPr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สัญญาซื้อขายเงินตรา</w:t>
            </w:r>
            <w:r w:rsidR="002D3A96">
              <w:rPr>
                <w:rFonts w:ascii="Angsana New" w:hAnsi="Angsana New"/>
                <w:sz w:val="26"/>
                <w:szCs w:val="26"/>
              </w:rPr>
              <w:br/>
              <w:t xml:space="preserve">  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ต่างประเทศล่วงหน้า</w:t>
            </w:r>
          </w:p>
        </w:tc>
        <w:tc>
          <w:tcPr>
            <w:tcW w:w="1260" w:type="dxa"/>
            <w:vAlign w:val="bottom"/>
          </w:tcPr>
          <w:p w14:paraId="29F66A9B" w14:textId="66DB7186" w:rsidR="00C714C3" w:rsidRPr="00764939" w:rsidRDefault="005538DC" w:rsidP="00BD51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(2,673)</w:t>
            </w:r>
          </w:p>
        </w:tc>
        <w:tc>
          <w:tcPr>
            <w:tcW w:w="180" w:type="dxa"/>
            <w:vAlign w:val="bottom"/>
          </w:tcPr>
          <w:p w14:paraId="6D647C85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09EDB5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EF1081A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918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14:paraId="2FD0B4FF" w14:textId="1385CB98" w:rsidR="00C714C3" w:rsidRPr="00764939" w:rsidRDefault="005538DC" w:rsidP="00BD51E6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vAlign w:val="bottom"/>
          </w:tcPr>
          <w:p w14:paraId="74BC75AC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FB3BEB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19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36B110" w14:textId="77777777" w:rsidR="00C714C3" w:rsidRPr="00764939" w:rsidRDefault="00C714C3" w:rsidP="00BD51E6">
            <w:pPr>
              <w:pStyle w:val="acctfourfigures"/>
              <w:tabs>
                <w:tab w:val="decimal" w:pos="912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33950B" w14:textId="7767183E" w:rsidR="00C714C3" w:rsidRPr="00764939" w:rsidRDefault="005538DC" w:rsidP="00BD51E6">
            <w:pPr>
              <w:pStyle w:val="acctfourfigures"/>
              <w:tabs>
                <w:tab w:val="clear" w:pos="765"/>
                <w:tab w:val="decimal" w:pos="729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9A5DB" w14:textId="77777777" w:rsidR="00C714C3" w:rsidRPr="00764939" w:rsidRDefault="00C714C3" w:rsidP="00BD51E6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C9ABF" w14:textId="77777777" w:rsidR="00C714C3" w:rsidRPr="00764939" w:rsidRDefault="00C714C3" w:rsidP="00BD51E6">
            <w:pPr>
              <w:pStyle w:val="acctfourfigures"/>
              <w:tabs>
                <w:tab w:val="clear" w:pos="765"/>
                <w:tab w:val="decimal" w:pos="648"/>
                <w:tab w:val="decimal" w:pos="825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198993" w14:textId="77777777" w:rsidR="00C714C3" w:rsidRPr="00764939" w:rsidRDefault="00C714C3" w:rsidP="00BD51E6">
            <w:pPr>
              <w:pStyle w:val="acctfourfigures"/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BF8D5E" w14:textId="34F47554" w:rsidR="00C714C3" w:rsidRPr="00764939" w:rsidRDefault="005538DC" w:rsidP="00BD51E6">
            <w:pPr>
              <w:pStyle w:val="acctfourfigures"/>
              <w:tabs>
                <w:tab w:val="clear" w:pos="765"/>
                <w:tab w:val="decimal" w:pos="735"/>
              </w:tabs>
              <w:spacing w:line="240" w:lineRule="atLeast"/>
              <w:ind w:right="-75"/>
              <w:rPr>
                <w:rFonts w:asciiTheme="majorBidi" w:hAnsiTheme="majorBidi" w:cstheme="majorBidi"/>
                <w:sz w:val="26"/>
                <w:szCs w:val="26"/>
              </w:rPr>
            </w:pPr>
            <w:r w:rsidRPr="005538DC">
              <w:rPr>
                <w:rFonts w:asciiTheme="majorBidi" w:hAnsiTheme="majorBidi" w:cstheme="majorBidi"/>
                <w:sz w:val="26"/>
                <w:szCs w:val="26"/>
              </w:rPr>
              <w:t>(2,673)</w:t>
            </w:r>
          </w:p>
        </w:tc>
      </w:tr>
    </w:tbl>
    <w:p w14:paraId="68FA85DA" w14:textId="77777777" w:rsidR="00C714C3" w:rsidRPr="00DF68CF" w:rsidRDefault="00C714C3" w:rsidP="00DF68C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/>
        </w:rPr>
      </w:pPr>
    </w:p>
    <w:p w14:paraId="384DA438" w14:textId="350DADB4" w:rsidR="00822942" w:rsidRPr="00822942" w:rsidRDefault="00822942" w:rsidP="00822942">
      <w:pPr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822942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795745C8" w14:textId="77777777" w:rsidR="00822942" w:rsidRPr="00B16CFC" w:rsidRDefault="00822942" w:rsidP="00B16CFC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/>
        </w:rPr>
      </w:pPr>
    </w:p>
    <w:p w14:paraId="169EDDC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="Angsana New"/>
          <w:b/>
          <w:bCs/>
          <w:sz w:val="30"/>
          <w:szCs w:val="30"/>
          <w:cs/>
          <w:lang w:val="en-US" w:bidi="th-TH"/>
        </w:rPr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="Angsana New" w:hint="cs"/>
          <w:b/>
          <w:bCs/>
          <w:sz w:val="30"/>
          <w:szCs w:val="30"/>
          <w:lang w:val="en-US" w:bidi="th-TH"/>
        </w:rPr>
        <w:t>3</w:t>
      </w:r>
    </w:p>
    <w:p w14:paraId="67AE9D50" w14:textId="5A5E0FC9" w:rsidR="00CE08B1" w:rsidRPr="009C40B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lang w:val="en-US" w:bidi="th-TH"/>
        </w:rPr>
      </w:pPr>
    </w:p>
    <w:tbl>
      <w:tblPr>
        <w:tblStyle w:val="TableGrid"/>
        <w:tblW w:w="69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36"/>
        <w:gridCol w:w="4084"/>
      </w:tblGrid>
      <w:tr w:rsidR="003B3ADE" w:rsidRPr="0065174F" w14:paraId="0EA95A46" w14:textId="77777777" w:rsidTr="00306019">
        <w:trPr>
          <w:tblHeader/>
        </w:trPr>
        <w:tc>
          <w:tcPr>
            <w:tcW w:w="2610" w:type="dxa"/>
            <w:vAlign w:val="bottom"/>
            <w:hideMark/>
          </w:tcPr>
          <w:p w14:paraId="72DC8DB1" w14:textId="77777777" w:rsidR="003B3ADE" w:rsidRPr="0065174F" w:rsidRDefault="003B3ADE" w:rsidP="0083002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  <w:vAlign w:val="bottom"/>
          </w:tcPr>
          <w:p w14:paraId="1234B1DF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4084" w:type="dxa"/>
            <w:vAlign w:val="bottom"/>
            <w:hideMark/>
          </w:tcPr>
          <w:p w14:paraId="0A986127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5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5174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3B3ADE" w:rsidRPr="0065174F" w14:paraId="5D6BFA1A" w14:textId="77777777" w:rsidTr="0030601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4F58B21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both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ตราสารทุน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AE715ED" w14:textId="77777777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4084" w:type="dxa"/>
            <w:tcBorders>
              <w:top w:val="nil"/>
              <w:left w:val="nil"/>
              <w:bottom w:val="nil"/>
              <w:right w:val="nil"/>
            </w:tcBorders>
          </w:tcPr>
          <w:p w14:paraId="6E4113FD" w14:textId="70B69C0F" w:rsidR="003B3ADE" w:rsidRPr="0065174F" w:rsidRDefault="003B3ADE" w:rsidP="0065174F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00" w:right="-108" w:hanging="18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มูลค่าสินทรัพย์สุทธิ</w:t>
            </w:r>
            <w:r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 xml:space="preserve"> ณ วันที่รายงาน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ที่ถูก</w:t>
            </w:r>
            <w:r w:rsidR="00306019" w:rsidRPr="0065174F">
              <w:rPr>
                <w:rFonts w:ascii="Angsana New" w:hAnsi="Angsana New" w:cs="Angsana New" w:hint="cs"/>
                <w:sz w:val="30"/>
                <w:szCs w:val="30"/>
                <w:cs/>
              </w:rPr>
              <w:t>ปรับปรุง</w:t>
            </w:r>
          </w:p>
        </w:tc>
      </w:tr>
    </w:tbl>
    <w:p w14:paraId="65907B71" w14:textId="03899B7C" w:rsidR="006B3ED5" w:rsidRDefault="006B3ED5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="Angsana New"/>
          <w:b/>
          <w:bCs/>
          <w:sz w:val="24"/>
          <w:szCs w:val="24"/>
          <w:cs/>
          <w:lang w:val="en-US" w:bidi="th-TH"/>
        </w:rPr>
      </w:pPr>
    </w:p>
    <w:p w14:paraId="511E9AAB" w14:textId="77777777" w:rsidR="006B3ED5" w:rsidRDefault="006B3E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4"/>
          <w:szCs w:val="24"/>
          <w:cs/>
        </w:rPr>
      </w:pPr>
      <w:r>
        <w:rPr>
          <w:rFonts w:asciiTheme="majorBidi" w:hAnsiTheme="majorBidi"/>
          <w:b/>
          <w:bCs/>
          <w:sz w:val="24"/>
          <w:szCs w:val="24"/>
          <w:cs/>
        </w:rPr>
        <w:br w:type="page"/>
      </w:r>
    </w:p>
    <w:p w14:paraId="5931A095" w14:textId="77777777" w:rsidR="00CE08B1" w:rsidRPr="0065174F" w:rsidRDefault="00CE08B1" w:rsidP="0065174F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65174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 xml:space="preserve">ระดับ </w:t>
      </w:r>
      <w:r w:rsidRPr="0065174F">
        <w:rPr>
          <w:rFonts w:asciiTheme="majorBidi" w:hAnsiTheme="majorBidi" w:cstheme="majorBidi" w:hint="cs"/>
          <w:b/>
          <w:bCs/>
          <w:sz w:val="30"/>
          <w:szCs w:val="30"/>
          <w:lang w:val="en-US" w:bidi="th-TH"/>
        </w:rPr>
        <w:t>2</w:t>
      </w:r>
    </w:p>
    <w:p w14:paraId="5FEA5F80" w14:textId="77777777" w:rsidR="00CE08B1" w:rsidRPr="00C02579" w:rsidRDefault="00CE08B1" w:rsidP="00C02579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Style w:val="TableGrid"/>
        <w:tblW w:w="932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424"/>
      </w:tblGrid>
      <w:tr w:rsidR="00CE08B1" w:rsidRPr="00783B85" w14:paraId="3E019AA9" w14:textId="77777777" w:rsidTr="00BE02D3">
        <w:trPr>
          <w:tblHeader/>
        </w:trPr>
        <w:tc>
          <w:tcPr>
            <w:tcW w:w="2666" w:type="dxa"/>
          </w:tcPr>
          <w:p w14:paraId="3D5E9681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0A701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29D3D0E5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CE08B1" w:rsidRPr="00783B85" w14:paraId="6792C8D2" w14:textId="77777777" w:rsidTr="00BE02D3">
        <w:tc>
          <w:tcPr>
            <w:tcW w:w="2666" w:type="dxa"/>
          </w:tcPr>
          <w:p w14:paraId="5E972B72" w14:textId="77777777" w:rsidR="00CE08B1" w:rsidRPr="00783B85" w:rsidRDefault="00CE08B1" w:rsidP="00713688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86A9D63" w14:textId="77777777" w:rsidR="00CE08B1" w:rsidRPr="00783B85" w:rsidRDefault="00CE08B1" w:rsidP="00713688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6424" w:type="dxa"/>
          </w:tcPr>
          <w:p w14:paraId="5D24CB29" w14:textId="77777777" w:rsidR="00CE08B1" w:rsidRPr="00783B85" w:rsidRDefault="00CE08B1" w:rsidP="00714BD8">
            <w:pPr>
              <w:pStyle w:val="block"/>
              <w:spacing w:after="0" w:line="240" w:lineRule="auto"/>
              <w:ind w:left="135" w:right="-20" w:hanging="180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83B85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</w:t>
            </w: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83B8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ในสกุลเงินที่เกี่ยวข้อง</w:t>
            </w:r>
          </w:p>
        </w:tc>
      </w:tr>
    </w:tbl>
    <w:p w14:paraId="013E82D7" w14:textId="5AA33055" w:rsidR="00C32508" w:rsidRDefault="00C32508" w:rsidP="00C025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</w:p>
    <w:p w14:paraId="19BE1DDC" w14:textId="1C98DA15" w:rsidR="00686A2E" w:rsidRPr="003F4FEE" w:rsidRDefault="005640C9" w:rsidP="003F4F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 w:hint="cs"/>
          <w:b/>
          <w:bCs/>
          <w:sz w:val="30"/>
          <w:szCs w:val="30"/>
          <w:cs/>
        </w:rPr>
        <w:t>8</w:t>
      </w:r>
      <w:r w:rsidR="00686A2E" w:rsidRPr="003F4FEE">
        <w:rPr>
          <w:rFonts w:ascii="Angsana New" w:hAnsi="Angsana New"/>
          <w:b/>
          <w:bCs/>
          <w:sz w:val="30"/>
          <w:szCs w:val="30"/>
        </w:rPr>
        <w:tab/>
      </w:r>
      <w:r w:rsidR="00686A2E" w:rsidRPr="003F4FEE">
        <w:rPr>
          <w:rFonts w:ascii="Angsana New" w:hAnsi="Angsana New"/>
          <w:b/>
          <w:bCs/>
          <w:sz w:val="30"/>
          <w:szCs w:val="30"/>
          <w:cs/>
        </w:rPr>
        <w:t>ภาระผูกพัน</w:t>
      </w:r>
      <w:r w:rsidR="00570128" w:rsidRPr="003F4FEE">
        <w:rPr>
          <w:rFonts w:ascii="Angsana New" w:hAnsi="Angsana New"/>
          <w:b/>
          <w:bCs/>
          <w:sz w:val="30"/>
          <w:szCs w:val="30"/>
          <w:cs/>
        </w:rPr>
        <w:t>กับบุคคลหรือกิจการที่ไม่เกี่ยวข้องกัน</w:t>
      </w:r>
    </w:p>
    <w:p w14:paraId="2D8C4D93" w14:textId="77777777" w:rsidR="00686A2E" w:rsidRPr="003F4FEE" w:rsidRDefault="00686A2E" w:rsidP="00C02579">
      <w:pPr>
        <w:spacing w:line="240" w:lineRule="auto"/>
        <w:ind w:firstLine="144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246"/>
        <w:gridCol w:w="24"/>
        <w:gridCol w:w="1620"/>
      </w:tblGrid>
      <w:tr w:rsidR="000B3A17" w:rsidRPr="005640C9" w14:paraId="12C94141" w14:textId="77777777" w:rsidTr="000B3A17">
        <w:tc>
          <w:tcPr>
            <w:tcW w:w="5850" w:type="dxa"/>
          </w:tcPr>
          <w:p w14:paraId="2FC72A4B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06AE3E90" w14:textId="7777777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</w:t>
            </w:r>
          </w:p>
        </w:tc>
      </w:tr>
      <w:tr w:rsidR="000B3A17" w:rsidRPr="005640C9" w14:paraId="2F0B96D5" w14:textId="77777777" w:rsidTr="000B3A17">
        <w:tc>
          <w:tcPr>
            <w:tcW w:w="5850" w:type="dxa"/>
          </w:tcPr>
          <w:p w14:paraId="4DD91309" w14:textId="77777777" w:rsidR="000B3A17" w:rsidRPr="00B0181B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" w:firstLine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4"/>
          </w:tcPr>
          <w:p w14:paraId="1BBC117F" w14:textId="1B51F9E7" w:rsidR="000B3A17" w:rsidRPr="00BC12D1" w:rsidRDefault="000B3A17" w:rsidP="006B2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ตามวิธีส่วนได้เสีย/งบการเงินเฉพาะกิจการ</w:t>
            </w:r>
          </w:p>
        </w:tc>
      </w:tr>
      <w:tr w:rsidR="00971C73" w:rsidRPr="005640C9" w14:paraId="67E6ED5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2CC9DF5A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578A3FAF" w14:textId="5320B2F9" w:rsidR="00971C73" w:rsidRPr="003E5BB7" w:rsidRDefault="00420BEA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</w:t>
            </w:r>
            <w:r w:rsidR="00971C73">
              <w:rPr>
                <w:rFonts w:ascii="Angsana New" w:hAnsi="Angsana New"/>
                <w:sz w:val="30"/>
                <w:szCs w:val="30"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6" w:type="dxa"/>
          </w:tcPr>
          <w:p w14:paraId="6DB9FB0E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12E14A2A" w14:textId="6175E2BB" w:rsidR="00971C73" w:rsidRPr="0010463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มีนาคม</w:t>
            </w:r>
          </w:p>
        </w:tc>
      </w:tr>
      <w:tr w:rsidR="00971C73" w:rsidRPr="005640C9" w14:paraId="10EEF962" w14:textId="77777777" w:rsidTr="000B3A17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2C78290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E86D1C" w14:textId="365D88E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566</w:t>
            </w:r>
          </w:p>
        </w:tc>
        <w:tc>
          <w:tcPr>
            <w:tcW w:w="246" w:type="dxa"/>
          </w:tcPr>
          <w:p w14:paraId="01AE97C1" w14:textId="77777777" w:rsidR="00971C73" w:rsidRPr="007B32A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4" w:type="dxa"/>
            <w:gridSpan w:val="2"/>
          </w:tcPr>
          <w:p w14:paraId="220083A8" w14:textId="29D85EE3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E5BB7">
              <w:rPr>
                <w:rFonts w:ascii="Angsana New" w:hAnsi="Angsana New"/>
                <w:sz w:val="30"/>
                <w:szCs w:val="30"/>
              </w:rPr>
              <w:t>2</w:t>
            </w:r>
            <w:r>
              <w:rPr>
                <w:rFonts w:ascii="Angsana New" w:hAnsi="Angsana New"/>
                <w:sz w:val="30"/>
                <w:szCs w:val="30"/>
              </w:rPr>
              <w:t>56</w:t>
            </w:r>
            <w:r w:rsidR="0022457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971C73" w:rsidRPr="005640C9" w14:paraId="790FA9E6" w14:textId="77777777" w:rsidTr="0015313C">
        <w:tblPrEx>
          <w:tblLook w:val="04A0" w:firstRow="1" w:lastRow="0" w:firstColumn="1" w:lastColumn="0" w:noHBand="0" w:noVBand="1"/>
        </w:tblPrEx>
        <w:trPr>
          <w:tblHeader/>
        </w:trPr>
        <w:tc>
          <w:tcPr>
            <w:tcW w:w="5850" w:type="dxa"/>
          </w:tcPr>
          <w:p w14:paraId="0A3C9CA9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0" w:type="dxa"/>
            <w:gridSpan w:val="4"/>
          </w:tcPr>
          <w:p w14:paraId="32621D6D" w14:textId="03B65A15" w:rsidR="00971C73" w:rsidRPr="003E5BB7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1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B32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71C73" w:rsidRPr="005640C9" w14:paraId="5C68879C" w14:textId="31D680ED" w:rsidTr="00D03993">
        <w:tc>
          <w:tcPr>
            <w:tcW w:w="5850" w:type="dxa"/>
          </w:tcPr>
          <w:p w14:paraId="4A6E4F91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710" w:type="dxa"/>
          </w:tcPr>
          <w:p w14:paraId="04EF3829" w14:textId="6111855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684A1F22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E995BED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71C73" w:rsidRPr="005640C9" w14:paraId="0ACBF5B1" w14:textId="77777777" w:rsidTr="0015313C">
        <w:trPr>
          <w:trHeight w:val="299"/>
        </w:trPr>
        <w:tc>
          <w:tcPr>
            <w:tcW w:w="5850" w:type="dxa"/>
          </w:tcPr>
          <w:p w14:paraId="60828481" w14:textId="223904BF" w:rsidR="00971C73" w:rsidRPr="0015313C" w:rsidRDefault="001B056D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firstLine="1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0A22275A" w14:textId="478B20DB" w:rsidR="00971C73" w:rsidRPr="00333C6C" w:rsidRDefault="00333C6C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C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20,700</w:t>
            </w:r>
          </w:p>
        </w:tc>
        <w:tc>
          <w:tcPr>
            <w:tcW w:w="270" w:type="dxa"/>
            <w:gridSpan w:val="2"/>
            <w:vAlign w:val="bottom"/>
          </w:tcPr>
          <w:p w14:paraId="5B4C5D0B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1B9A556D" w14:textId="01B87060" w:rsidR="00971C73" w:rsidRPr="00104637" w:rsidRDefault="0015313C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531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17,577</w:t>
            </w:r>
          </w:p>
        </w:tc>
      </w:tr>
      <w:tr w:rsidR="00971C73" w:rsidRPr="005640C9" w14:paraId="1F696BF6" w14:textId="77777777" w:rsidTr="005640C9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32C28D8A" w14:textId="2F0CC5CA" w:rsidR="00971C73" w:rsidRPr="005640C9" w:rsidRDefault="00971C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</w:tcPr>
          <w:p w14:paraId="1E3C5485" w14:textId="77777777" w:rsidR="00971C73" w:rsidRPr="00333C6C" w:rsidRDefault="00971C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0B832B7D" w14:textId="77777777" w:rsidR="00971C73" w:rsidRPr="005640C9" w:rsidRDefault="00971C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42282497" w14:textId="77777777" w:rsidR="00971C73" w:rsidRPr="005640C9" w:rsidRDefault="00971C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41373" w14:paraId="74633F24" w14:textId="77777777" w:rsidTr="00965F44">
        <w:tc>
          <w:tcPr>
            <w:tcW w:w="5850" w:type="dxa"/>
          </w:tcPr>
          <w:p w14:paraId="7F5AF48C" w14:textId="0293C9C5" w:rsidR="00D41373" w:rsidRDefault="00D41373" w:rsidP="0096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ภาระผูกพันตามสัญญาเช่า</w:t>
            </w:r>
          </w:p>
        </w:tc>
        <w:tc>
          <w:tcPr>
            <w:tcW w:w="1710" w:type="dxa"/>
          </w:tcPr>
          <w:p w14:paraId="5F64929F" w14:textId="77777777" w:rsidR="00D41373" w:rsidRPr="00333C6C" w:rsidRDefault="00D41373" w:rsidP="0096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3059D007" w14:textId="77777777" w:rsidR="00D41373" w:rsidRPr="00C52C41" w:rsidRDefault="00D41373" w:rsidP="0096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008E7676" w14:textId="77777777" w:rsidR="00D41373" w:rsidRDefault="00D41373" w:rsidP="00965F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D436B8" w:rsidRPr="00FC6042" w14:paraId="09D33733" w14:textId="77777777" w:rsidTr="00965F44">
        <w:tc>
          <w:tcPr>
            <w:tcW w:w="5850" w:type="dxa"/>
          </w:tcPr>
          <w:p w14:paraId="1E7A43B7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ภายในระยะเวลาหนึ่งปี</w:t>
            </w:r>
          </w:p>
        </w:tc>
        <w:tc>
          <w:tcPr>
            <w:tcW w:w="1710" w:type="dxa"/>
          </w:tcPr>
          <w:p w14:paraId="53847741" w14:textId="234ABA8B" w:rsidR="00D436B8" w:rsidRPr="00333C6C" w:rsidRDefault="003142D2" w:rsidP="0031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3C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BDFE629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78D7BCC" w14:textId="6D9106C6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4</w:t>
            </w:r>
            <w:r>
              <w:rPr>
                <w:rFonts w:ascii="Angsana New" w:hAnsi="Angsana New"/>
                <w:sz w:val="30"/>
                <w:szCs w:val="30"/>
              </w:rPr>
              <w:t>,071</w:t>
            </w:r>
          </w:p>
        </w:tc>
      </w:tr>
      <w:tr w:rsidR="00D436B8" w:rsidRPr="00FC6042" w14:paraId="2058E3B3" w14:textId="77777777" w:rsidTr="00965F44">
        <w:tc>
          <w:tcPr>
            <w:tcW w:w="5850" w:type="dxa"/>
          </w:tcPr>
          <w:p w14:paraId="06F95D32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FC6042">
              <w:rPr>
                <w:rFonts w:ascii="Angsana New" w:hAnsi="Angsana New"/>
                <w:sz w:val="30"/>
                <w:szCs w:val="30"/>
                <w:cs/>
              </w:rPr>
              <w:t>ภายหลังจากหนึ่งปี แต่ไม่เกินห้าปี</w:t>
            </w:r>
          </w:p>
        </w:tc>
        <w:tc>
          <w:tcPr>
            <w:tcW w:w="1710" w:type="dxa"/>
          </w:tcPr>
          <w:p w14:paraId="27790D73" w14:textId="04E31FAC" w:rsidR="00D436B8" w:rsidRPr="00333C6C" w:rsidRDefault="003142D2" w:rsidP="0031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3C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A05B6C9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8423E31" w14:textId="5E835D69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21,715</w:t>
            </w:r>
          </w:p>
        </w:tc>
      </w:tr>
      <w:tr w:rsidR="00D436B8" w14:paraId="3D54EC30" w14:textId="77777777" w:rsidTr="00965F44">
        <w:tc>
          <w:tcPr>
            <w:tcW w:w="5850" w:type="dxa"/>
          </w:tcPr>
          <w:p w14:paraId="0D241449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C6607">
              <w:rPr>
                <w:rFonts w:ascii="Angsana New" w:hAnsi="Angsana New"/>
                <w:sz w:val="30"/>
                <w:szCs w:val="30"/>
                <w:cs/>
              </w:rPr>
              <w:t>ภายหลังจาก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ห้าปี</w:t>
            </w: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3C2AE838" w14:textId="3D434974" w:rsidR="00D436B8" w:rsidRPr="00333C6C" w:rsidRDefault="00426521" w:rsidP="00426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3C6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551B92EB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DE034C3" w14:textId="46463DCE" w:rsidR="00D436B8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1,357</w:t>
            </w:r>
          </w:p>
        </w:tc>
      </w:tr>
      <w:tr w:rsidR="00D436B8" w:rsidRPr="00132196" w14:paraId="38C9EF15" w14:textId="77777777" w:rsidTr="00965F44">
        <w:tc>
          <w:tcPr>
            <w:tcW w:w="5850" w:type="dxa"/>
          </w:tcPr>
          <w:p w14:paraId="7DF5D4FC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C604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5AF8C8CC" w14:textId="1842AD4E" w:rsidR="00D436B8" w:rsidRPr="00333C6C" w:rsidRDefault="003142D2" w:rsidP="003142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C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53C20B0" w14:textId="77777777" w:rsidR="00D436B8" w:rsidRPr="00FC6042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3EBECCF7" w14:textId="03567236" w:rsidR="00D436B8" w:rsidRPr="00132196" w:rsidRDefault="00D436B8" w:rsidP="00D43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2196">
              <w:rPr>
                <w:rFonts w:ascii="Angsana New" w:hAnsi="Angsana New"/>
                <w:b/>
                <w:bCs/>
                <w:sz w:val="30"/>
                <w:szCs w:val="30"/>
              </w:rPr>
              <w:t>27,143</w:t>
            </w:r>
          </w:p>
        </w:tc>
      </w:tr>
      <w:tr w:rsidR="00D41373" w:rsidRPr="005640C9" w14:paraId="0B297680" w14:textId="77777777" w:rsidTr="00D41373">
        <w:tblPrEx>
          <w:tblLook w:val="04A0" w:firstRow="1" w:lastRow="0" w:firstColumn="1" w:lastColumn="0" w:noHBand="0" w:noVBand="1"/>
        </w:tblPrEx>
        <w:trPr>
          <w:trHeight w:val="134"/>
          <w:tblHeader/>
        </w:trPr>
        <w:tc>
          <w:tcPr>
            <w:tcW w:w="5850" w:type="dxa"/>
          </w:tcPr>
          <w:p w14:paraId="5C1D40B0" w14:textId="77777777" w:rsidR="00D41373" w:rsidRPr="005640C9" w:rsidRDefault="00D413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947749B" w14:textId="77777777" w:rsidR="00D41373" w:rsidRPr="00333C6C" w:rsidRDefault="00D413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gridSpan w:val="2"/>
          </w:tcPr>
          <w:p w14:paraId="755141E3" w14:textId="77777777" w:rsidR="00D41373" w:rsidRPr="005640C9" w:rsidRDefault="00D413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</w:tcPr>
          <w:p w14:paraId="49598AAA" w14:textId="77777777" w:rsidR="00D41373" w:rsidRPr="005640C9" w:rsidRDefault="00D41373" w:rsidP="005640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971C73" w:rsidRPr="005640C9" w14:paraId="5827D9F7" w14:textId="77777777" w:rsidTr="005A70FA">
        <w:tc>
          <w:tcPr>
            <w:tcW w:w="5850" w:type="dxa"/>
          </w:tcPr>
          <w:p w14:paraId="0083CA52" w14:textId="6E38A970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710" w:type="dxa"/>
          </w:tcPr>
          <w:p w14:paraId="5AF54FAE" w14:textId="77777777" w:rsidR="00971C73" w:rsidRPr="00333C6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FFEA047" w14:textId="77777777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</w:tcPr>
          <w:p w14:paraId="36578F79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ind w:left="-108"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971C73" w:rsidRPr="005640C9" w14:paraId="3FF2048C" w14:textId="77777777" w:rsidTr="005A70FA">
        <w:tc>
          <w:tcPr>
            <w:tcW w:w="5850" w:type="dxa"/>
          </w:tcPr>
          <w:p w14:paraId="5ACF2E58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168" w:hanging="168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ภาระผูกพันสำหรับ</w:t>
            </w:r>
          </w:p>
          <w:p w14:paraId="3EF8BD3F" w14:textId="094CAEA6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การซื้อวัตถุดิบและวัสดุสิ้นเปลืองในโรงงาน</w:t>
            </w:r>
          </w:p>
        </w:tc>
        <w:tc>
          <w:tcPr>
            <w:tcW w:w="1710" w:type="dxa"/>
            <w:vAlign w:val="bottom"/>
          </w:tcPr>
          <w:p w14:paraId="6780F440" w14:textId="2A684B37" w:rsidR="00971C73" w:rsidRPr="00333C6C" w:rsidRDefault="00333C6C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3C6C">
              <w:rPr>
                <w:rFonts w:asciiTheme="majorBidi" w:hAnsiTheme="majorBidi" w:cstheme="majorBidi"/>
                <w:sz w:val="30"/>
                <w:szCs w:val="30"/>
              </w:rPr>
              <w:t>11,713</w:t>
            </w:r>
          </w:p>
        </w:tc>
        <w:tc>
          <w:tcPr>
            <w:tcW w:w="270" w:type="dxa"/>
            <w:gridSpan w:val="2"/>
            <w:vAlign w:val="bottom"/>
          </w:tcPr>
          <w:p w14:paraId="59271756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BB72126" w14:textId="5BD13615" w:rsidR="00971C73" w:rsidRPr="005F4A02" w:rsidRDefault="006917E8" w:rsidP="006917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2,602</w:t>
            </w:r>
          </w:p>
        </w:tc>
      </w:tr>
      <w:tr w:rsidR="00971C73" w:rsidRPr="005640C9" w14:paraId="577A7CD0" w14:textId="77777777" w:rsidTr="005A70FA">
        <w:tc>
          <w:tcPr>
            <w:tcW w:w="5850" w:type="dxa"/>
          </w:tcPr>
          <w:p w14:paraId="121D01A1" w14:textId="45C81313" w:rsidR="00971C73" w:rsidRPr="00C52C41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132529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หนังสือค้ำประกันจาก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สถาบันการเงิน</w:t>
            </w:r>
          </w:p>
        </w:tc>
        <w:tc>
          <w:tcPr>
            <w:tcW w:w="1710" w:type="dxa"/>
            <w:vAlign w:val="bottom"/>
          </w:tcPr>
          <w:p w14:paraId="7DD42B91" w14:textId="20F84489" w:rsidR="00971C73" w:rsidRPr="00333C6C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F984EB7" w14:textId="77777777" w:rsidR="00971C73" w:rsidRPr="005F4A02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211091D5" w14:textId="77777777" w:rsidR="00971C73" w:rsidRDefault="00971C73" w:rsidP="0097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  <w:tab w:val="decimal" w:pos="14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3C6C" w:rsidRPr="005640C9" w14:paraId="0FC7FA91" w14:textId="77777777" w:rsidTr="00FB0B68">
        <w:tc>
          <w:tcPr>
            <w:tcW w:w="5850" w:type="dxa"/>
          </w:tcPr>
          <w:p w14:paraId="141D0873" w14:textId="3D727373" w:rsidR="00333C6C" w:rsidRPr="002C53E6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C53E6">
              <w:rPr>
                <w:rFonts w:ascii="Angsana New" w:hAnsi="Angsana New"/>
                <w:sz w:val="30"/>
                <w:szCs w:val="30"/>
                <w:cs/>
              </w:rPr>
              <w:t>ค่าไฟฟ้า</w:t>
            </w:r>
          </w:p>
        </w:tc>
        <w:tc>
          <w:tcPr>
            <w:tcW w:w="1710" w:type="dxa"/>
            <w:vAlign w:val="center"/>
          </w:tcPr>
          <w:p w14:paraId="38D9E62A" w14:textId="411393A8" w:rsidR="00333C6C" w:rsidRPr="00333C6C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3C6C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  <w:tc>
          <w:tcPr>
            <w:tcW w:w="270" w:type="dxa"/>
            <w:gridSpan w:val="2"/>
            <w:vAlign w:val="bottom"/>
          </w:tcPr>
          <w:p w14:paraId="1A5FB08D" w14:textId="77777777" w:rsidR="00333C6C" w:rsidRPr="005F4A02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6404DC26" w14:textId="0B53694F" w:rsidR="00333C6C" w:rsidRPr="005F4A02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88,857</w:t>
            </w:r>
          </w:p>
        </w:tc>
      </w:tr>
      <w:tr w:rsidR="00333C6C" w:rsidRPr="005640C9" w14:paraId="1A0DD032" w14:textId="77777777" w:rsidTr="00A31244">
        <w:tc>
          <w:tcPr>
            <w:tcW w:w="5850" w:type="dxa"/>
          </w:tcPr>
          <w:p w14:paraId="3B0FBF5D" w14:textId="516C7E0C" w:rsidR="00333C6C" w:rsidRPr="00132529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ค่าแก๊สธรรมชาติ</w:t>
            </w:r>
          </w:p>
        </w:tc>
        <w:tc>
          <w:tcPr>
            <w:tcW w:w="1710" w:type="dxa"/>
            <w:vAlign w:val="center"/>
          </w:tcPr>
          <w:p w14:paraId="662D2C66" w14:textId="27145F30" w:rsidR="00333C6C" w:rsidRPr="00333C6C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33C6C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  <w:tc>
          <w:tcPr>
            <w:tcW w:w="270" w:type="dxa"/>
            <w:gridSpan w:val="2"/>
            <w:vAlign w:val="bottom"/>
          </w:tcPr>
          <w:p w14:paraId="6E0D282F" w14:textId="77777777" w:rsidR="00333C6C" w:rsidRPr="005F4A02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9CB78D5" w14:textId="52BE6D32" w:rsidR="00333C6C" w:rsidRPr="005F4A02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sz w:val="30"/>
                <w:szCs w:val="30"/>
              </w:rPr>
              <w:t>4,641</w:t>
            </w:r>
          </w:p>
        </w:tc>
      </w:tr>
      <w:tr w:rsidR="00333C6C" w:rsidRPr="005640C9" w14:paraId="08B25715" w14:textId="4EA2CA86" w:rsidTr="00A31244">
        <w:trPr>
          <w:trHeight w:val="289"/>
        </w:trPr>
        <w:tc>
          <w:tcPr>
            <w:tcW w:w="5850" w:type="dxa"/>
          </w:tcPr>
          <w:p w14:paraId="7E6DFF54" w14:textId="77777777" w:rsidR="00333C6C" w:rsidRPr="00C52C41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8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52C4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CE9342C" w14:textId="53946F08" w:rsidR="00333C6C" w:rsidRPr="00333C6C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3C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105,211</w:t>
            </w:r>
          </w:p>
        </w:tc>
        <w:tc>
          <w:tcPr>
            <w:tcW w:w="270" w:type="dxa"/>
            <w:gridSpan w:val="2"/>
            <w:vAlign w:val="bottom"/>
          </w:tcPr>
          <w:p w14:paraId="79836328" w14:textId="77777777" w:rsidR="00333C6C" w:rsidRPr="005F4A02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FFA4E" w14:textId="2BEC64CF" w:rsidR="00333C6C" w:rsidRPr="005F4A02" w:rsidRDefault="00333C6C" w:rsidP="00333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917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96,100</w:t>
            </w:r>
          </w:p>
        </w:tc>
      </w:tr>
    </w:tbl>
    <w:p w14:paraId="2B480A13" w14:textId="596F0AE0" w:rsidR="00FD11AB" w:rsidRDefault="00FD11AB" w:rsidP="000B3A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FD11AB" w:rsidSect="002F28E5">
      <w:headerReference w:type="default" r:id="rId10"/>
      <w:footerReference w:type="default" r:id="rId11"/>
      <w:pgSz w:w="11909" w:h="16834" w:code="9"/>
      <w:pgMar w:top="691" w:right="1019" w:bottom="576" w:left="1152" w:header="720" w:footer="720" w:gutter="0"/>
      <w:pgNumType w:start="16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547358" w14:textId="77777777" w:rsidR="00B5275E" w:rsidRDefault="00B5275E">
      <w:r>
        <w:separator/>
      </w:r>
    </w:p>
  </w:endnote>
  <w:endnote w:type="continuationSeparator" w:id="0">
    <w:p w14:paraId="0A2D14EA" w14:textId="77777777" w:rsidR="00B5275E" w:rsidRDefault="00B527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610D3" w14:textId="77777777" w:rsidR="003224CE" w:rsidRPr="00804CAF" w:rsidRDefault="003224CE" w:rsidP="00C15F01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</w:p>
  <w:p w14:paraId="68502B1E" w14:textId="77777777" w:rsidR="003224CE" w:rsidRPr="00804CAF" w:rsidRDefault="003224CE" w:rsidP="00B74860">
    <w:pPr>
      <w:pStyle w:val="Footer"/>
      <w:framePr w:wrap="around" w:vAnchor="text" w:hAnchor="margin" w:xAlign="center" w:y="7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804CAF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804CAF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7</w:t>
    </w:r>
    <w:r w:rsidRPr="003E5BB7">
      <w:rPr>
        <w:rStyle w:val="PageNumber"/>
        <w:rFonts w:ascii="Angsana New" w:hAnsi="Angsana New"/>
        <w:noProof/>
        <w:sz w:val="30"/>
        <w:szCs w:val="30"/>
      </w:rPr>
      <w:t>2</w:t>
    </w:r>
    <w:r w:rsidRPr="00804CAF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6930E24" w14:textId="77777777" w:rsidR="003224CE" w:rsidRPr="001B16E3" w:rsidRDefault="003224CE" w:rsidP="0034005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540F82" w14:textId="77777777" w:rsidR="00B5275E" w:rsidRDefault="00B5275E">
      <w:r>
        <w:separator/>
      </w:r>
    </w:p>
  </w:footnote>
  <w:footnote w:type="continuationSeparator" w:id="0">
    <w:p w14:paraId="4DF07CE2" w14:textId="77777777" w:rsidR="00B5275E" w:rsidRDefault="00B527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C7003F" w14:textId="77777777" w:rsidR="003224CE" w:rsidRPr="004C2CF4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4C2CF4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 xml:space="preserve">ริษัท </w:t>
    </w:r>
    <w:r>
      <w:rPr>
        <w:rFonts w:ascii="Angsana New" w:hAnsi="Angsana New" w:hint="cs"/>
        <w:b/>
        <w:bCs/>
        <w:sz w:val="32"/>
        <w:szCs w:val="32"/>
        <w:cs/>
      </w:rPr>
      <w:t>โทเร เท็กซ์ไทล์ (ประเทศไทย)</w:t>
    </w:r>
    <w:r w:rsidRPr="004C2CF4">
      <w:rPr>
        <w:rFonts w:ascii="Angsana New" w:hAnsi="Angsana New"/>
        <w:b/>
        <w:bCs/>
        <w:sz w:val="32"/>
        <w:szCs w:val="32"/>
        <w:cs/>
      </w:rPr>
      <w:t xml:space="preserve"> จำกัด (มหาชน)</w:t>
    </w:r>
  </w:p>
  <w:p w14:paraId="5D613C6A" w14:textId="433941FE" w:rsidR="003224CE" w:rsidRDefault="003224CE" w:rsidP="0088616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4C2CF4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 w:rsidR="008B233B"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2BB93071" w14:textId="27DEF1D1" w:rsidR="00F16F3D" w:rsidRPr="00016CBC" w:rsidRDefault="00F16F3D" w:rsidP="00F16F3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>
      <w:rPr>
        <w:rFonts w:ascii="Angsana New" w:hAnsi="Angsana New" w:hint="cs"/>
        <w:b/>
        <w:bCs/>
        <w:sz w:val="32"/>
        <w:szCs w:val="32"/>
        <w:cs/>
      </w:rPr>
      <w:t>สำหรับงวดสามเดือน</w:t>
    </w:r>
    <w:r w:rsidR="003123E6">
      <w:rPr>
        <w:rFonts w:ascii="Angsana New" w:hAnsi="Angsana New" w:hint="cs"/>
        <w:b/>
        <w:bCs/>
        <w:sz w:val="32"/>
        <w:szCs w:val="32"/>
        <w:cs/>
      </w:rPr>
      <w:t>และ</w:t>
    </w:r>
    <w:r w:rsidR="00B111EA">
      <w:rPr>
        <w:rFonts w:ascii="Angsana New" w:hAnsi="Angsana New" w:hint="cs"/>
        <w:b/>
        <w:bCs/>
        <w:sz w:val="32"/>
        <w:szCs w:val="32"/>
        <w:cs/>
      </w:rPr>
      <w:t>เก้า</w:t>
    </w:r>
    <w:r w:rsidR="003123E6">
      <w:rPr>
        <w:rFonts w:ascii="Angsana New" w:hAnsi="Angsana New" w:hint="cs"/>
        <w:b/>
        <w:bCs/>
        <w:sz w:val="32"/>
        <w:szCs w:val="32"/>
        <w:cs/>
      </w:rPr>
      <w:t>เดือน</w:t>
    </w:r>
    <w:r>
      <w:rPr>
        <w:rFonts w:ascii="Angsana New" w:hAnsi="Angsana New" w:hint="cs"/>
        <w:b/>
        <w:bCs/>
        <w:sz w:val="32"/>
        <w:szCs w:val="32"/>
        <w:cs/>
      </w:rPr>
      <w:t xml:space="preserve">สิ้นสุดวันที่ </w:t>
    </w:r>
    <w:r w:rsidR="00B111EA">
      <w:rPr>
        <w:rFonts w:ascii="Angsana New" w:hAnsi="Angsana New"/>
        <w:b/>
        <w:bCs/>
        <w:sz w:val="32"/>
        <w:szCs w:val="32"/>
      </w:rPr>
      <w:t xml:space="preserve">31 </w:t>
    </w:r>
    <w:r w:rsidR="00B111EA">
      <w:rPr>
        <w:rFonts w:ascii="Angsana New" w:hAnsi="Angsana New" w:hint="cs"/>
        <w:b/>
        <w:bCs/>
        <w:sz w:val="32"/>
        <w:szCs w:val="32"/>
        <w:cs/>
      </w:rPr>
      <w:t>ธันวาคม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21653C">
      <w:rPr>
        <w:rFonts w:ascii="Angsana New" w:hAnsi="Angsana New" w:hint="cs"/>
        <w:b/>
        <w:bCs/>
        <w:sz w:val="32"/>
        <w:szCs w:val="32"/>
      </w:rPr>
      <w:t>256</w:t>
    </w:r>
    <w:r>
      <w:rPr>
        <w:rFonts w:ascii="Angsana New" w:hAnsi="Angsana New" w:hint="cs"/>
        <w:b/>
        <w:bCs/>
        <w:sz w:val="32"/>
        <w:szCs w:val="32"/>
        <w:cs/>
      </w:rPr>
      <w:t>6</w:t>
    </w:r>
    <w:r>
      <w:rPr>
        <w:rFonts w:ascii="Angsana New" w:hAnsi="Angsana New"/>
        <w:b/>
        <w:bCs/>
        <w:sz w:val="32"/>
        <w:szCs w:val="32"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(ไม่ได้ตรวจสอบ)</w:t>
    </w:r>
  </w:p>
  <w:p w14:paraId="17A089CD" w14:textId="77777777" w:rsidR="003224CE" w:rsidRPr="00985A84" w:rsidRDefault="003224CE" w:rsidP="003516B6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5DC0631"/>
    <w:multiLevelType w:val="hybridMultilevel"/>
    <w:tmpl w:val="B3A2050C"/>
    <w:lvl w:ilvl="0" w:tplc="0A942E3E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  <w:sz w:val="30"/>
        <w:szCs w:val="3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9AD402E"/>
    <w:multiLevelType w:val="hybridMultilevel"/>
    <w:tmpl w:val="06206518"/>
    <w:lvl w:ilvl="0" w:tplc="A7B09C7A">
      <w:start w:val="1"/>
      <w:numFmt w:val="thaiLetters"/>
      <w:lvlText w:val="(%1)"/>
      <w:lvlJc w:val="left"/>
      <w:pPr>
        <w:ind w:left="81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3" w15:restartNumberingAfterBreak="0">
    <w:nsid w:val="2437062F"/>
    <w:multiLevelType w:val="hybridMultilevel"/>
    <w:tmpl w:val="B7CA3E00"/>
    <w:lvl w:ilvl="0" w:tplc="E43A03FA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color w:val="auto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592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23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2" w:hanging="360"/>
      </w:pPr>
      <w:rPr>
        <w:rFonts w:ascii="Wingdings" w:hAnsi="Wingdings" w:hint="default"/>
      </w:rPr>
    </w:lvl>
  </w:abstractNum>
  <w:abstractNum w:abstractNumId="16" w15:restartNumberingAfterBreak="0">
    <w:nsid w:val="2FE94A62"/>
    <w:multiLevelType w:val="hybridMultilevel"/>
    <w:tmpl w:val="2CA058D6"/>
    <w:lvl w:ilvl="0" w:tplc="F8323A90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49811426"/>
    <w:multiLevelType w:val="hybridMultilevel"/>
    <w:tmpl w:val="14B0E79E"/>
    <w:lvl w:ilvl="0" w:tplc="88DE1F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644C28C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2E2E3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9E6681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564EC0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44376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2CD7F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1E4E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1128E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146537"/>
    <w:multiLevelType w:val="multilevel"/>
    <w:tmpl w:val="C192BABE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3" w15:restartNumberingAfterBreak="0">
    <w:nsid w:val="4F135D2E"/>
    <w:multiLevelType w:val="hybridMultilevel"/>
    <w:tmpl w:val="1ECE2EB0"/>
    <w:lvl w:ilvl="0" w:tplc="71C8807A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0112798"/>
    <w:multiLevelType w:val="hybridMultilevel"/>
    <w:tmpl w:val="3D16DE6C"/>
    <w:lvl w:ilvl="0" w:tplc="3F260A7A">
      <w:start w:val="1"/>
      <w:numFmt w:val="thaiLetters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703735D8"/>
    <w:multiLevelType w:val="hybridMultilevel"/>
    <w:tmpl w:val="339A0FB0"/>
    <w:lvl w:ilvl="0" w:tplc="C5DC1AF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426073987">
    <w:abstractNumId w:val="6"/>
  </w:num>
  <w:num w:numId="2" w16cid:durableId="544634431">
    <w:abstractNumId w:val="5"/>
  </w:num>
  <w:num w:numId="3" w16cid:durableId="720396736">
    <w:abstractNumId w:val="9"/>
  </w:num>
  <w:num w:numId="4" w16cid:durableId="2127120568">
    <w:abstractNumId w:val="7"/>
  </w:num>
  <w:num w:numId="5" w16cid:durableId="1823152642">
    <w:abstractNumId w:val="8"/>
  </w:num>
  <w:num w:numId="6" w16cid:durableId="298002437">
    <w:abstractNumId w:val="3"/>
  </w:num>
  <w:num w:numId="7" w16cid:durableId="603415339">
    <w:abstractNumId w:val="2"/>
  </w:num>
  <w:num w:numId="8" w16cid:durableId="1950775214">
    <w:abstractNumId w:val="0"/>
  </w:num>
  <w:num w:numId="9" w16cid:durableId="617613067">
    <w:abstractNumId w:val="1"/>
  </w:num>
  <w:num w:numId="10" w16cid:durableId="166944021">
    <w:abstractNumId w:val="4"/>
  </w:num>
  <w:num w:numId="11" w16cid:durableId="1601832660">
    <w:abstractNumId w:val="18"/>
  </w:num>
  <w:num w:numId="12" w16cid:durableId="716589456">
    <w:abstractNumId w:val="14"/>
  </w:num>
  <w:num w:numId="13" w16cid:durableId="1903708830">
    <w:abstractNumId w:val="26"/>
  </w:num>
  <w:num w:numId="14" w16cid:durableId="980186593">
    <w:abstractNumId w:val="17"/>
  </w:num>
  <w:num w:numId="15" w16cid:durableId="191581196">
    <w:abstractNumId w:val="19"/>
  </w:num>
  <w:num w:numId="16" w16cid:durableId="1914391710">
    <w:abstractNumId w:val="21"/>
  </w:num>
  <w:num w:numId="17" w16cid:durableId="1571386358">
    <w:abstractNumId w:val="10"/>
  </w:num>
  <w:num w:numId="18" w16cid:durableId="393940931">
    <w:abstractNumId w:val="24"/>
  </w:num>
  <w:num w:numId="19" w16cid:durableId="1798797456">
    <w:abstractNumId w:val="11"/>
  </w:num>
  <w:num w:numId="20" w16cid:durableId="2132312018">
    <w:abstractNumId w:val="27"/>
  </w:num>
  <w:num w:numId="21" w16cid:durableId="2011444552">
    <w:abstractNumId w:val="13"/>
  </w:num>
  <w:num w:numId="22" w16cid:durableId="1288778509">
    <w:abstractNumId w:val="20"/>
  </w:num>
  <w:num w:numId="23" w16cid:durableId="1637370656">
    <w:abstractNumId w:val="23"/>
  </w:num>
  <w:num w:numId="24" w16cid:durableId="694041004">
    <w:abstractNumId w:val="15"/>
  </w:num>
  <w:num w:numId="25" w16cid:durableId="858272883">
    <w:abstractNumId w:val="28"/>
  </w:num>
  <w:num w:numId="26" w16cid:durableId="477496442">
    <w:abstractNumId w:val="22"/>
  </w:num>
  <w:num w:numId="27" w16cid:durableId="42288880">
    <w:abstractNumId w:val="12"/>
  </w:num>
  <w:num w:numId="28" w16cid:durableId="1432512602">
    <w:abstractNumId w:val="25"/>
  </w:num>
  <w:num w:numId="29" w16cid:durableId="33504987">
    <w:abstractNumId w:val="16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0C44"/>
    <w:rsid w:val="0000137C"/>
    <w:rsid w:val="0000156B"/>
    <w:rsid w:val="0000224D"/>
    <w:rsid w:val="00002277"/>
    <w:rsid w:val="000023F9"/>
    <w:rsid w:val="00002980"/>
    <w:rsid w:val="00002EFE"/>
    <w:rsid w:val="00003021"/>
    <w:rsid w:val="0000346A"/>
    <w:rsid w:val="00003D5A"/>
    <w:rsid w:val="00003E91"/>
    <w:rsid w:val="00004C77"/>
    <w:rsid w:val="00004EEF"/>
    <w:rsid w:val="000050C8"/>
    <w:rsid w:val="00005B1B"/>
    <w:rsid w:val="00005B42"/>
    <w:rsid w:val="00005BC1"/>
    <w:rsid w:val="000063F3"/>
    <w:rsid w:val="000064CE"/>
    <w:rsid w:val="00006519"/>
    <w:rsid w:val="00006617"/>
    <w:rsid w:val="00007870"/>
    <w:rsid w:val="00010093"/>
    <w:rsid w:val="00010830"/>
    <w:rsid w:val="00010F84"/>
    <w:rsid w:val="0001155C"/>
    <w:rsid w:val="000116C5"/>
    <w:rsid w:val="00011ACB"/>
    <w:rsid w:val="00011B77"/>
    <w:rsid w:val="00011E81"/>
    <w:rsid w:val="00012026"/>
    <w:rsid w:val="00012AC1"/>
    <w:rsid w:val="00013391"/>
    <w:rsid w:val="00013930"/>
    <w:rsid w:val="00013939"/>
    <w:rsid w:val="000139CB"/>
    <w:rsid w:val="00013F34"/>
    <w:rsid w:val="000145FB"/>
    <w:rsid w:val="00014A77"/>
    <w:rsid w:val="00014EF7"/>
    <w:rsid w:val="00014FE5"/>
    <w:rsid w:val="00015011"/>
    <w:rsid w:val="0001505C"/>
    <w:rsid w:val="0001536B"/>
    <w:rsid w:val="00015552"/>
    <w:rsid w:val="000158D3"/>
    <w:rsid w:val="00015C3B"/>
    <w:rsid w:val="00015DBC"/>
    <w:rsid w:val="00016213"/>
    <w:rsid w:val="000169BD"/>
    <w:rsid w:val="00017605"/>
    <w:rsid w:val="00017710"/>
    <w:rsid w:val="0001793E"/>
    <w:rsid w:val="000217AD"/>
    <w:rsid w:val="00021921"/>
    <w:rsid w:val="00021A71"/>
    <w:rsid w:val="00021D5B"/>
    <w:rsid w:val="000223BB"/>
    <w:rsid w:val="00022C61"/>
    <w:rsid w:val="0002333E"/>
    <w:rsid w:val="00023C69"/>
    <w:rsid w:val="00024535"/>
    <w:rsid w:val="00024A64"/>
    <w:rsid w:val="00024B29"/>
    <w:rsid w:val="00024B74"/>
    <w:rsid w:val="00024DDE"/>
    <w:rsid w:val="00024EBB"/>
    <w:rsid w:val="000253CD"/>
    <w:rsid w:val="000255A1"/>
    <w:rsid w:val="000263AF"/>
    <w:rsid w:val="00026DF9"/>
    <w:rsid w:val="00026EB2"/>
    <w:rsid w:val="000271A3"/>
    <w:rsid w:val="00027A08"/>
    <w:rsid w:val="00027F9C"/>
    <w:rsid w:val="0003011E"/>
    <w:rsid w:val="00030349"/>
    <w:rsid w:val="00030B4E"/>
    <w:rsid w:val="00031529"/>
    <w:rsid w:val="000316D5"/>
    <w:rsid w:val="00031705"/>
    <w:rsid w:val="00031D49"/>
    <w:rsid w:val="00031DE6"/>
    <w:rsid w:val="00031EC5"/>
    <w:rsid w:val="00032377"/>
    <w:rsid w:val="00032690"/>
    <w:rsid w:val="00032988"/>
    <w:rsid w:val="00032AF2"/>
    <w:rsid w:val="00033FC1"/>
    <w:rsid w:val="00033FF3"/>
    <w:rsid w:val="00034088"/>
    <w:rsid w:val="000341E5"/>
    <w:rsid w:val="00034C26"/>
    <w:rsid w:val="00035F41"/>
    <w:rsid w:val="00037168"/>
    <w:rsid w:val="000372A0"/>
    <w:rsid w:val="00037A63"/>
    <w:rsid w:val="00037F85"/>
    <w:rsid w:val="000409EE"/>
    <w:rsid w:val="000410E6"/>
    <w:rsid w:val="00041171"/>
    <w:rsid w:val="0004239F"/>
    <w:rsid w:val="0004298E"/>
    <w:rsid w:val="00042B71"/>
    <w:rsid w:val="00042D36"/>
    <w:rsid w:val="000431E5"/>
    <w:rsid w:val="00043657"/>
    <w:rsid w:val="00043B8A"/>
    <w:rsid w:val="00043D18"/>
    <w:rsid w:val="00043D66"/>
    <w:rsid w:val="00044BA8"/>
    <w:rsid w:val="00045073"/>
    <w:rsid w:val="0004557F"/>
    <w:rsid w:val="000464A1"/>
    <w:rsid w:val="0004690D"/>
    <w:rsid w:val="00046B94"/>
    <w:rsid w:val="00046B98"/>
    <w:rsid w:val="000471E2"/>
    <w:rsid w:val="00047500"/>
    <w:rsid w:val="00047674"/>
    <w:rsid w:val="00047836"/>
    <w:rsid w:val="000479FF"/>
    <w:rsid w:val="00047CF7"/>
    <w:rsid w:val="0005136F"/>
    <w:rsid w:val="00051896"/>
    <w:rsid w:val="000518B2"/>
    <w:rsid w:val="00051B3B"/>
    <w:rsid w:val="00051C85"/>
    <w:rsid w:val="000525FB"/>
    <w:rsid w:val="00052D14"/>
    <w:rsid w:val="00052FE7"/>
    <w:rsid w:val="000534B4"/>
    <w:rsid w:val="00053A1B"/>
    <w:rsid w:val="00053DA7"/>
    <w:rsid w:val="00054AEB"/>
    <w:rsid w:val="00054DCE"/>
    <w:rsid w:val="00054F22"/>
    <w:rsid w:val="00055122"/>
    <w:rsid w:val="00055B61"/>
    <w:rsid w:val="000565DC"/>
    <w:rsid w:val="0005668F"/>
    <w:rsid w:val="000568D6"/>
    <w:rsid w:val="00056FD8"/>
    <w:rsid w:val="0005709D"/>
    <w:rsid w:val="0005789C"/>
    <w:rsid w:val="00057B1B"/>
    <w:rsid w:val="000600F3"/>
    <w:rsid w:val="00060392"/>
    <w:rsid w:val="0006078C"/>
    <w:rsid w:val="000607D2"/>
    <w:rsid w:val="00060B6C"/>
    <w:rsid w:val="0006165E"/>
    <w:rsid w:val="00061733"/>
    <w:rsid w:val="000617A2"/>
    <w:rsid w:val="000619AF"/>
    <w:rsid w:val="00061E34"/>
    <w:rsid w:val="00062042"/>
    <w:rsid w:val="00062DCB"/>
    <w:rsid w:val="00063138"/>
    <w:rsid w:val="000631BF"/>
    <w:rsid w:val="00063FCB"/>
    <w:rsid w:val="00064507"/>
    <w:rsid w:val="0006481D"/>
    <w:rsid w:val="00064D9B"/>
    <w:rsid w:val="00065767"/>
    <w:rsid w:val="00065778"/>
    <w:rsid w:val="00065DD4"/>
    <w:rsid w:val="00066B2D"/>
    <w:rsid w:val="00067004"/>
    <w:rsid w:val="00067536"/>
    <w:rsid w:val="0006772C"/>
    <w:rsid w:val="0007090F"/>
    <w:rsid w:val="00070916"/>
    <w:rsid w:val="00071233"/>
    <w:rsid w:val="00071427"/>
    <w:rsid w:val="00071D46"/>
    <w:rsid w:val="00071ED6"/>
    <w:rsid w:val="000721C0"/>
    <w:rsid w:val="0007252D"/>
    <w:rsid w:val="000726A1"/>
    <w:rsid w:val="000728F3"/>
    <w:rsid w:val="00072F0F"/>
    <w:rsid w:val="00072F40"/>
    <w:rsid w:val="000735C6"/>
    <w:rsid w:val="00073726"/>
    <w:rsid w:val="00073B1F"/>
    <w:rsid w:val="00074633"/>
    <w:rsid w:val="00074D3B"/>
    <w:rsid w:val="00074E0A"/>
    <w:rsid w:val="000758B9"/>
    <w:rsid w:val="00075C2C"/>
    <w:rsid w:val="00075E58"/>
    <w:rsid w:val="0007608B"/>
    <w:rsid w:val="000760D3"/>
    <w:rsid w:val="00076CA3"/>
    <w:rsid w:val="00076F49"/>
    <w:rsid w:val="00077002"/>
    <w:rsid w:val="00077C2D"/>
    <w:rsid w:val="0008038F"/>
    <w:rsid w:val="00080478"/>
    <w:rsid w:val="0008064E"/>
    <w:rsid w:val="0008068F"/>
    <w:rsid w:val="00080782"/>
    <w:rsid w:val="00080C76"/>
    <w:rsid w:val="00080C7A"/>
    <w:rsid w:val="0008101F"/>
    <w:rsid w:val="00081032"/>
    <w:rsid w:val="000818C6"/>
    <w:rsid w:val="000819C0"/>
    <w:rsid w:val="00081B89"/>
    <w:rsid w:val="00081BFF"/>
    <w:rsid w:val="00081DF5"/>
    <w:rsid w:val="00081F2F"/>
    <w:rsid w:val="0008204C"/>
    <w:rsid w:val="00082359"/>
    <w:rsid w:val="0008248B"/>
    <w:rsid w:val="00082AE8"/>
    <w:rsid w:val="000836F3"/>
    <w:rsid w:val="00083A32"/>
    <w:rsid w:val="00083BC2"/>
    <w:rsid w:val="00083C35"/>
    <w:rsid w:val="00083DBF"/>
    <w:rsid w:val="000851FA"/>
    <w:rsid w:val="000853B7"/>
    <w:rsid w:val="0008546F"/>
    <w:rsid w:val="00086306"/>
    <w:rsid w:val="00086413"/>
    <w:rsid w:val="00086961"/>
    <w:rsid w:val="00086FFB"/>
    <w:rsid w:val="00090079"/>
    <w:rsid w:val="00090279"/>
    <w:rsid w:val="00090289"/>
    <w:rsid w:val="0009094B"/>
    <w:rsid w:val="00090FF5"/>
    <w:rsid w:val="000916F5"/>
    <w:rsid w:val="00091A10"/>
    <w:rsid w:val="00092898"/>
    <w:rsid w:val="00092EB0"/>
    <w:rsid w:val="000934D7"/>
    <w:rsid w:val="00093597"/>
    <w:rsid w:val="000937AD"/>
    <w:rsid w:val="000939F7"/>
    <w:rsid w:val="00093A44"/>
    <w:rsid w:val="00093DF9"/>
    <w:rsid w:val="0009505D"/>
    <w:rsid w:val="000957F4"/>
    <w:rsid w:val="000959C0"/>
    <w:rsid w:val="00095CB8"/>
    <w:rsid w:val="00095DDC"/>
    <w:rsid w:val="00095DEB"/>
    <w:rsid w:val="00095F8B"/>
    <w:rsid w:val="000960F3"/>
    <w:rsid w:val="000961CB"/>
    <w:rsid w:val="00096948"/>
    <w:rsid w:val="00097624"/>
    <w:rsid w:val="00097D42"/>
    <w:rsid w:val="000A0260"/>
    <w:rsid w:val="000A0464"/>
    <w:rsid w:val="000A04BD"/>
    <w:rsid w:val="000A0980"/>
    <w:rsid w:val="000A137E"/>
    <w:rsid w:val="000A17C3"/>
    <w:rsid w:val="000A1A14"/>
    <w:rsid w:val="000A1CAA"/>
    <w:rsid w:val="000A2A95"/>
    <w:rsid w:val="000A2B42"/>
    <w:rsid w:val="000A316A"/>
    <w:rsid w:val="000A3587"/>
    <w:rsid w:val="000A4431"/>
    <w:rsid w:val="000A536B"/>
    <w:rsid w:val="000A557A"/>
    <w:rsid w:val="000A5644"/>
    <w:rsid w:val="000A5B44"/>
    <w:rsid w:val="000A5C03"/>
    <w:rsid w:val="000A6708"/>
    <w:rsid w:val="000A6820"/>
    <w:rsid w:val="000A69EC"/>
    <w:rsid w:val="000A78D1"/>
    <w:rsid w:val="000A7BC0"/>
    <w:rsid w:val="000B10B7"/>
    <w:rsid w:val="000B10F4"/>
    <w:rsid w:val="000B15F8"/>
    <w:rsid w:val="000B1897"/>
    <w:rsid w:val="000B1939"/>
    <w:rsid w:val="000B1B69"/>
    <w:rsid w:val="000B2667"/>
    <w:rsid w:val="000B28D1"/>
    <w:rsid w:val="000B2999"/>
    <w:rsid w:val="000B2F23"/>
    <w:rsid w:val="000B3A17"/>
    <w:rsid w:val="000B3C67"/>
    <w:rsid w:val="000B40C9"/>
    <w:rsid w:val="000B47E6"/>
    <w:rsid w:val="000B4CAB"/>
    <w:rsid w:val="000B4EEE"/>
    <w:rsid w:val="000B5190"/>
    <w:rsid w:val="000B51ED"/>
    <w:rsid w:val="000B53B0"/>
    <w:rsid w:val="000B5749"/>
    <w:rsid w:val="000B5778"/>
    <w:rsid w:val="000B5875"/>
    <w:rsid w:val="000B6138"/>
    <w:rsid w:val="000B6E6F"/>
    <w:rsid w:val="000B6F69"/>
    <w:rsid w:val="000B6FE7"/>
    <w:rsid w:val="000B7674"/>
    <w:rsid w:val="000B76A7"/>
    <w:rsid w:val="000B7E49"/>
    <w:rsid w:val="000C01CB"/>
    <w:rsid w:val="000C0BC6"/>
    <w:rsid w:val="000C15E7"/>
    <w:rsid w:val="000C1606"/>
    <w:rsid w:val="000C1F08"/>
    <w:rsid w:val="000C2248"/>
    <w:rsid w:val="000C2572"/>
    <w:rsid w:val="000C2901"/>
    <w:rsid w:val="000C2F72"/>
    <w:rsid w:val="000C3170"/>
    <w:rsid w:val="000C3A0A"/>
    <w:rsid w:val="000C3F4E"/>
    <w:rsid w:val="000C4106"/>
    <w:rsid w:val="000C45FC"/>
    <w:rsid w:val="000C478D"/>
    <w:rsid w:val="000C483E"/>
    <w:rsid w:val="000C4B52"/>
    <w:rsid w:val="000C51B2"/>
    <w:rsid w:val="000C51D4"/>
    <w:rsid w:val="000C5FB2"/>
    <w:rsid w:val="000C6145"/>
    <w:rsid w:val="000C67EB"/>
    <w:rsid w:val="000C6C80"/>
    <w:rsid w:val="000C71DC"/>
    <w:rsid w:val="000D067B"/>
    <w:rsid w:val="000D0781"/>
    <w:rsid w:val="000D0E0C"/>
    <w:rsid w:val="000D13FF"/>
    <w:rsid w:val="000D15D5"/>
    <w:rsid w:val="000D2121"/>
    <w:rsid w:val="000D2670"/>
    <w:rsid w:val="000D3378"/>
    <w:rsid w:val="000D38A6"/>
    <w:rsid w:val="000D3A17"/>
    <w:rsid w:val="000D3CD6"/>
    <w:rsid w:val="000D5B7F"/>
    <w:rsid w:val="000D5CEE"/>
    <w:rsid w:val="000D5FB8"/>
    <w:rsid w:val="000D63B7"/>
    <w:rsid w:val="000D6A7B"/>
    <w:rsid w:val="000D6F6B"/>
    <w:rsid w:val="000D7D2A"/>
    <w:rsid w:val="000E00FA"/>
    <w:rsid w:val="000E0D95"/>
    <w:rsid w:val="000E0FF8"/>
    <w:rsid w:val="000E11FF"/>
    <w:rsid w:val="000E162A"/>
    <w:rsid w:val="000E20A7"/>
    <w:rsid w:val="000E23F7"/>
    <w:rsid w:val="000E2423"/>
    <w:rsid w:val="000E3410"/>
    <w:rsid w:val="000E39A2"/>
    <w:rsid w:val="000E4422"/>
    <w:rsid w:val="000E45F3"/>
    <w:rsid w:val="000E4863"/>
    <w:rsid w:val="000E4941"/>
    <w:rsid w:val="000E5015"/>
    <w:rsid w:val="000E528F"/>
    <w:rsid w:val="000E5664"/>
    <w:rsid w:val="000E5AA0"/>
    <w:rsid w:val="000E5B05"/>
    <w:rsid w:val="000E6287"/>
    <w:rsid w:val="000E7461"/>
    <w:rsid w:val="000E74F5"/>
    <w:rsid w:val="000E784B"/>
    <w:rsid w:val="000E7F96"/>
    <w:rsid w:val="000F0724"/>
    <w:rsid w:val="000F078E"/>
    <w:rsid w:val="000F0A5E"/>
    <w:rsid w:val="000F104D"/>
    <w:rsid w:val="000F126F"/>
    <w:rsid w:val="000F172F"/>
    <w:rsid w:val="000F18FA"/>
    <w:rsid w:val="000F1940"/>
    <w:rsid w:val="000F1E7B"/>
    <w:rsid w:val="000F20E1"/>
    <w:rsid w:val="000F2157"/>
    <w:rsid w:val="000F23BB"/>
    <w:rsid w:val="000F2594"/>
    <w:rsid w:val="000F2874"/>
    <w:rsid w:val="000F290E"/>
    <w:rsid w:val="000F2BB5"/>
    <w:rsid w:val="000F2D32"/>
    <w:rsid w:val="000F3DD5"/>
    <w:rsid w:val="000F3EB2"/>
    <w:rsid w:val="000F3ED6"/>
    <w:rsid w:val="000F3F15"/>
    <w:rsid w:val="000F422A"/>
    <w:rsid w:val="000F48F3"/>
    <w:rsid w:val="000F5132"/>
    <w:rsid w:val="000F55EA"/>
    <w:rsid w:val="000F57ED"/>
    <w:rsid w:val="000F5AB4"/>
    <w:rsid w:val="000F691A"/>
    <w:rsid w:val="000F6965"/>
    <w:rsid w:val="000F6DAE"/>
    <w:rsid w:val="000F75F0"/>
    <w:rsid w:val="000F7A0E"/>
    <w:rsid w:val="001003FA"/>
    <w:rsid w:val="00100974"/>
    <w:rsid w:val="00101007"/>
    <w:rsid w:val="00101CE7"/>
    <w:rsid w:val="00102129"/>
    <w:rsid w:val="0010221C"/>
    <w:rsid w:val="0010251D"/>
    <w:rsid w:val="001028BF"/>
    <w:rsid w:val="001029F4"/>
    <w:rsid w:val="00102BB0"/>
    <w:rsid w:val="00103173"/>
    <w:rsid w:val="0010320D"/>
    <w:rsid w:val="00103306"/>
    <w:rsid w:val="0010385F"/>
    <w:rsid w:val="00103B66"/>
    <w:rsid w:val="00103E86"/>
    <w:rsid w:val="001041C0"/>
    <w:rsid w:val="001041C4"/>
    <w:rsid w:val="00104218"/>
    <w:rsid w:val="001042B3"/>
    <w:rsid w:val="001044F8"/>
    <w:rsid w:val="00104637"/>
    <w:rsid w:val="00104EEB"/>
    <w:rsid w:val="00105127"/>
    <w:rsid w:val="00105757"/>
    <w:rsid w:val="00105926"/>
    <w:rsid w:val="00105C70"/>
    <w:rsid w:val="00105F0D"/>
    <w:rsid w:val="0010607F"/>
    <w:rsid w:val="00106125"/>
    <w:rsid w:val="001062BF"/>
    <w:rsid w:val="001064BA"/>
    <w:rsid w:val="0010675A"/>
    <w:rsid w:val="0010680B"/>
    <w:rsid w:val="00107249"/>
    <w:rsid w:val="001073E7"/>
    <w:rsid w:val="0010762E"/>
    <w:rsid w:val="00107AE9"/>
    <w:rsid w:val="00107D60"/>
    <w:rsid w:val="001100F9"/>
    <w:rsid w:val="001101A7"/>
    <w:rsid w:val="00110228"/>
    <w:rsid w:val="001105CD"/>
    <w:rsid w:val="0011062D"/>
    <w:rsid w:val="00110DA0"/>
    <w:rsid w:val="00110F5E"/>
    <w:rsid w:val="00110F7D"/>
    <w:rsid w:val="00111550"/>
    <w:rsid w:val="00111907"/>
    <w:rsid w:val="00111D46"/>
    <w:rsid w:val="00111DEC"/>
    <w:rsid w:val="00112022"/>
    <w:rsid w:val="00112148"/>
    <w:rsid w:val="00113408"/>
    <w:rsid w:val="00113B01"/>
    <w:rsid w:val="00113DA2"/>
    <w:rsid w:val="00114117"/>
    <w:rsid w:val="00114F4E"/>
    <w:rsid w:val="001158B9"/>
    <w:rsid w:val="00115C02"/>
    <w:rsid w:val="00116604"/>
    <w:rsid w:val="00116616"/>
    <w:rsid w:val="001166A8"/>
    <w:rsid w:val="001169AB"/>
    <w:rsid w:val="00116C19"/>
    <w:rsid w:val="001172D8"/>
    <w:rsid w:val="0011754C"/>
    <w:rsid w:val="00117589"/>
    <w:rsid w:val="00117926"/>
    <w:rsid w:val="00120351"/>
    <w:rsid w:val="00120B84"/>
    <w:rsid w:val="00120BE3"/>
    <w:rsid w:val="0012127A"/>
    <w:rsid w:val="0012137B"/>
    <w:rsid w:val="00121786"/>
    <w:rsid w:val="00121813"/>
    <w:rsid w:val="00121E8B"/>
    <w:rsid w:val="00122108"/>
    <w:rsid w:val="00122852"/>
    <w:rsid w:val="00122FDB"/>
    <w:rsid w:val="00123130"/>
    <w:rsid w:val="0012397C"/>
    <w:rsid w:val="00123A0E"/>
    <w:rsid w:val="001244B8"/>
    <w:rsid w:val="00124565"/>
    <w:rsid w:val="00125080"/>
    <w:rsid w:val="0012518B"/>
    <w:rsid w:val="001255EC"/>
    <w:rsid w:val="00125A44"/>
    <w:rsid w:val="00125CE1"/>
    <w:rsid w:val="001268B8"/>
    <w:rsid w:val="00126988"/>
    <w:rsid w:val="0012714E"/>
    <w:rsid w:val="001276C5"/>
    <w:rsid w:val="00127B04"/>
    <w:rsid w:val="00127E1E"/>
    <w:rsid w:val="00130878"/>
    <w:rsid w:val="0013114B"/>
    <w:rsid w:val="00131DBA"/>
    <w:rsid w:val="00132196"/>
    <w:rsid w:val="00132529"/>
    <w:rsid w:val="00132626"/>
    <w:rsid w:val="0013273A"/>
    <w:rsid w:val="00132869"/>
    <w:rsid w:val="00132E6E"/>
    <w:rsid w:val="0013317D"/>
    <w:rsid w:val="0013362E"/>
    <w:rsid w:val="00133A7E"/>
    <w:rsid w:val="00133AB4"/>
    <w:rsid w:val="00133D01"/>
    <w:rsid w:val="0013415F"/>
    <w:rsid w:val="00135B5E"/>
    <w:rsid w:val="00135C57"/>
    <w:rsid w:val="00136566"/>
    <w:rsid w:val="001367E6"/>
    <w:rsid w:val="0013696E"/>
    <w:rsid w:val="001373ED"/>
    <w:rsid w:val="001403E4"/>
    <w:rsid w:val="00140A4B"/>
    <w:rsid w:val="00140EE4"/>
    <w:rsid w:val="0014112A"/>
    <w:rsid w:val="001413EC"/>
    <w:rsid w:val="0014152C"/>
    <w:rsid w:val="0014186F"/>
    <w:rsid w:val="00141910"/>
    <w:rsid w:val="00142452"/>
    <w:rsid w:val="001429B0"/>
    <w:rsid w:val="00142E99"/>
    <w:rsid w:val="00142F91"/>
    <w:rsid w:val="00143074"/>
    <w:rsid w:val="00143932"/>
    <w:rsid w:val="00143BE0"/>
    <w:rsid w:val="00143E81"/>
    <w:rsid w:val="00143E91"/>
    <w:rsid w:val="001442C1"/>
    <w:rsid w:val="0014467E"/>
    <w:rsid w:val="001455FA"/>
    <w:rsid w:val="001457F9"/>
    <w:rsid w:val="00145E3F"/>
    <w:rsid w:val="00145E97"/>
    <w:rsid w:val="001460D1"/>
    <w:rsid w:val="0014618F"/>
    <w:rsid w:val="001461B7"/>
    <w:rsid w:val="00146639"/>
    <w:rsid w:val="00146E00"/>
    <w:rsid w:val="00147335"/>
    <w:rsid w:val="0014765F"/>
    <w:rsid w:val="00147A17"/>
    <w:rsid w:val="00147C54"/>
    <w:rsid w:val="00147D4D"/>
    <w:rsid w:val="00147E1C"/>
    <w:rsid w:val="00147F99"/>
    <w:rsid w:val="0015032F"/>
    <w:rsid w:val="00150417"/>
    <w:rsid w:val="001504DB"/>
    <w:rsid w:val="001505F1"/>
    <w:rsid w:val="001506C2"/>
    <w:rsid w:val="00150760"/>
    <w:rsid w:val="00150B4B"/>
    <w:rsid w:val="00150D8C"/>
    <w:rsid w:val="00151284"/>
    <w:rsid w:val="00151752"/>
    <w:rsid w:val="00151A69"/>
    <w:rsid w:val="00151ED1"/>
    <w:rsid w:val="00152089"/>
    <w:rsid w:val="001520CC"/>
    <w:rsid w:val="001523AF"/>
    <w:rsid w:val="001524B3"/>
    <w:rsid w:val="00152940"/>
    <w:rsid w:val="00152EF5"/>
    <w:rsid w:val="0015313C"/>
    <w:rsid w:val="0015314D"/>
    <w:rsid w:val="0015391F"/>
    <w:rsid w:val="00153D36"/>
    <w:rsid w:val="00154039"/>
    <w:rsid w:val="00154EA8"/>
    <w:rsid w:val="00155C6C"/>
    <w:rsid w:val="0015637E"/>
    <w:rsid w:val="00156484"/>
    <w:rsid w:val="00156A78"/>
    <w:rsid w:val="00156AFD"/>
    <w:rsid w:val="001570C8"/>
    <w:rsid w:val="00157368"/>
    <w:rsid w:val="00157508"/>
    <w:rsid w:val="00160038"/>
    <w:rsid w:val="001602A1"/>
    <w:rsid w:val="001605D3"/>
    <w:rsid w:val="001607F4"/>
    <w:rsid w:val="00160BDA"/>
    <w:rsid w:val="0016171D"/>
    <w:rsid w:val="00161997"/>
    <w:rsid w:val="00161D53"/>
    <w:rsid w:val="001625D4"/>
    <w:rsid w:val="001628EA"/>
    <w:rsid w:val="00163229"/>
    <w:rsid w:val="00164082"/>
    <w:rsid w:val="00164174"/>
    <w:rsid w:val="001641DC"/>
    <w:rsid w:val="00164567"/>
    <w:rsid w:val="001654E1"/>
    <w:rsid w:val="001658BF"/>
    <w:rsid w:val="00165D13"/>
    <w:rsid w:val="00167561"/>
    <w:rsid w:val="00167A46"/>
    <w:rsid w:val="00167ABC"/>
    <w:rsid w:val="00170172"/>
    <w:rsid w:val="0017114F"/>
    <w:rsid w:val="001714E5"/>
    <w:rsid w:val="00171595"/>
    <w:rsid w:val="001725A7"/>
    <w:rsid w:val="00172795"/>
    <w:rsid w:val="00172ECE"/>
    <w:rsid w:val="00173C8B"/>
    <w:rsid w:val="00173D76"/>
    <w:rsid w:val="001740D8"/>
    <w:rsid w:val="00174999"/>
    <w:rsid w:val="00174CE4"/>
    <w:rsid w:val="00174DFA"/>
    <w:rsid w:val="00175700"/>
    <w:rsid w:val="00175773"/>
    <w:rsid w:val="001757EC"/>
    <w:rsid w:val="0017581E"/>
    <w:rsid w:val="00175A74"/>
    <w:rsid w:val="00177342"/>
    <w:rsid w:val="001779DD"/>
    <w:rsid w:val="0018058D"/>
    <w:rsid w:val="00180597"/>
    <w:rsid w:val="00180A47"/>
    <w:rsid w:val="00180DC1"/>
    <w:rsid w:val="00181615"/>
    <w:rsid w:val="00181883"/>
    <w:rsid w:val="001819D0"/>
    <w:rsid w:val="00181FC1"/>
    <w:rsid w:val="0018208F"/>
    <w:rsid w:val="00182192"/>
    <w:rsid w:val="00182209"/>
    <w:rsid w:val="00182D78"/>
    <w:rsid w:val="0018366F"/>
    <w:rsid w:val="00183729"/>
    <w:rsid w:val="001837CC"/>
    <w:rsid w:val="0018406A"/>
    <w:rsid w:val="001841C5"/>
    <w:rsid w:val="001843E2"/>
    <w:rsid w:val="00184F74"/>
    <w:rsid w:val="00185F8D"/>
    <w:rsid w:val="001863B8"/>
    <w:rsid w:val="001864EE"/>
    <w:rsid w:val="001869D4"/>
    <w:rsid w:val="00186F1F"/>
    <w:rsid w:val="00187146"/>
    <w:rsid w:val="00187C8F"/>
    <w:rsid w:val="0019005B"/>
    <w:rsid w:val="00190C49"/>
    <w:rsid w:val="00190E18"/>
    <w:rsid w:val="001912D6"/>
    <w:rsid w:val="00191421"/>
    <w:rsid w:val="001933F6"/>
    <w:rsid w:val="001939C6"/>
    <w:rsid w:val="00193E06"/>
    <w:rsid w:val="00193F10"/>
    <w:rsid w:val="00194594"/>
    <w:rsid w:val="0019470C"/>
    <w:rsid w:val="0019509D"/>
    <w:rsid w:val="00195279"/>
    <w:rsid w:val="00195474"/>
    <w:rsid w:val="00196027"/>
    <w:rsid w:val="001962E4"/>
    <w:rsid w:val="00196CC7"/>
    <w:rsid w:val="001972A3"/>
    <w:rsid w:val="00197594"/>
    <w:rsid w:val="00197781"/>
    <w:rsid w:val="00197AA7"/>
    <w:rsid w:val="001A0587"/>
    <w:rsid w:val="001A0639"/>
    <w:rsid w:val="001A077B"/>
    <w:rsid w:val="001A183E"/>
    <w:rsid w:val="001A2708"/>
    <w:rsid w:val="001A2E57"/>
    <w:rsid w:val="001A2FA7"/>
    <w:rsid w:val="001A2FE8"/>
    <w:rsid w:val="001A33C5"/>
    <w:rsid w:val="001A383B"/>
    <w:rsid w:val="001A3CEC"/>
    <w:rsid w:val="001A40BE"/>
    <w:rsid w:val="001A433F"/>
    <w:rsid w:val="001A439B"/>
    <w:rsid w:val="001A45CA"/>
    <w:rsid w:val="001A4E2B"/>
    <w:rsid w:val="001A5328"/>
    <w:rsid w:val="001A55FE"/>
    <w:rsid w:val="001A5CD1"/>
    <w:rsid w:val="001A5FA4"/>
    <w:rsid w:val="001A62C0"/>
    <w:rsid w:val="001A6C45"/>
    <w:rsid w:val="001A6E25"/>
    <w:rsid w:val="001A73B2"/>
    <w:rsid w:val="001A7F94"/>
    <w:rsid w:val="001B056D"/>
    <w:rsid w:val="001B0626"/>
    <w:rsid w:val="001B0897"/>
    <w:rsid w:val="001B0AFD"/>
    <w:rsid w:val="001B1016"/>
    <w:rsid w:val="001B13CF"/>
    <w:rsid w:val="001B16E3"/>
    <w:rsid w:val="001B1936"/>
    <w:rsid w:val="001B1B80"/>
    <w:rsid w:val="001B1DA1"/>
    <w:rsid w:val="001B2DFC"/>
    <w:rsid w:val="001B36A7"/>
    <w:rsid w:val="001B3BB2"/>
    <w:rsid w:val="001B3E0E"/>
    <w:rsid w:val="001B3E96"/>
    <w:rsid w:val="001B405F"/>
    <w:rsid w:val="001B49F2"/>
    <w:rsid w:val="001B4A52"/>
    <w:rsid w:val="001B4DC1"/>
    <w:rsid w:val="001B4E2B"/>
    <w:rsid w:val="001B53EB"/>
    <w:rsid w:val="001B5438"/>
    <w:rsid w:val="001B562F"/>
    <w:rsid w:val="001B5A7E"/>
    <w:rsid w:val="001B6675"/>
    <w:rsid w:val="001B6712"/>
    <w:rsid w:val="001B6DF7"/>
    <w:rsid w:val="001B6E65"/>
    <w:rsid w:val="001B6EA4"/>
    <w:rsid w:val="001B7688"/>
    <w:rsid w:val="001B7860"/>
    <w:rsid w:val="001B7F32"/>
    <w:rsid w:val="001C0D06"/>
    <w:rsid w:val="001C1328"/>
    <w:rsid w:val="001C173F"/>
    <w:rsid w:val="001C1C5F"/>
    <w:rsid w:val="001C2226"/>
    <w:rsid w:val="001C2477"/>
    <w:rsid w:val="001C25B9"/>
    <w:rsid w:val="001C2658"/>
    <w:rsid w:val="001C2747"/>
    <w:rsid w:val="001C2A9B"/>
    <w:rsid w:val="001C3563"/>
    <w:rsid w:val="001C43AD"/>
    <w:rsid w:val="001C474A"/>
    <w:rsid w:val="001C47FE"/>
    <w:rsid w:val="001C4FF9"/>
    <w:rsid w:val="001C50AD"/>
    <w:rsid w:val="001C5ADE"/>
    <w:rsid w:val="001C5E29"/>
    <w:rsid w:val="001C6353"/>
    <w:rsid w:val="001C67FB"/>
    <w:rsid w:val="001C7054"/>
    <w:rsid w:val="001C70EB"/>
    <w:rsid w:val="001C7181"/>
    <w:rsid w:val="001C7511"/>
    <w:rsid w:val="001C7772"/>
    <w:rsid w:val="001C78C1"/>
    <w:rsid w:val="001C7C5B"/>
    <w:rsid w:val="001D08DF"/>
    <w:rsid w:val="001D0B09"/>
    <w:rsid w:val="001D0BC3"/>
    <w:rsid w:val="001D0EE6"/>
    <w:rsid w:val="001D11A2"/>
    <w:rsid w:val="001D1405"/>
    <w:rsid w:val="001D1437"/>
    <w:rsid w:val="001D1CC9"/>
    <w:rsid w:val="001D1FFF"/>
    <w:rsid w:val="001D29FA"/>
    <w:rsid w:val="001D2BA6"/>
    <w:rsid w:val="001D2FA9"/>
    <w:rsid w:val="001D35F0"/>
    <w:rsid w:val="001D3D16"/>
    <w:rsid w:val="001D42A8"/>
    <w:rsid w:val="001D4307"/>
    <w:rsid w:val="001D4D58"/>
    <w:rsid w:val="001D4F7C"/>
    <w:rsid w:val="001D51ED"/>
    <w:rsid w:val="001D618C"/>
    <w:rsid w:val="001D6319"/>
    <w:rsid w:val="001D655A"/>
    <w:rsid w:val="001D7037"/>
    <w:rsid w:val="001D72EC"/>
    <w:rsid w:val="001D7395"/>
    <w:rsid w:val="001D74FF"/>
    <w:rsid w:val="001D7B5D"/>
    <w:rsid w:val="001D7C67"/>
    <w:rsid w:val="001D7DB1"/>
    <w:rsid w:val="001E09C4"/>
    <w:rsid w:val="001E0BC9"/>
    <w:rsid w:val="001E0CBB"/>
    <w:rsid w:val="001E0FF2"/>
    <w:rsid w:val="001E116E"/>
    <w:rsid w:val="001E178A"/>
    <w:rsid w:val="001E1995"/>
    <w:rsid w:val="001E1BCB"/>
    <w:rsid w:val="001E24D6"/>
    <w:rsid w:val="001E287D"/>
    <w:rsid w:val="001E2E0B"/>
    <w:rsid w:val="001E326C"/>
    <w:rsid w:val="001E3842"/>
    <w:rsid w:val="001E3BC5"/>
    <w:rsid w:val="001E53D6"/>
    <w:rsid w:val="001E5452"/>
    <w:rsid w:val="001E5789"/>
    <w:rsid w:val="001E588B"/>
    <w:rsid w:val="001E5D2D"/>
    <w:rsid w:val="001E5E67"/>
    <w:rsid w:val="001E6C8B"/>
    <w:rsid w:val="001E7487"/>
    <w:rsid w:val="001E7AE6"/>
    <w:rsid w:val="001E7CD5"/>
    <w:rsid w:val="001F0629"/>
    <w:rsid w:val="001F0E78"/>
    <w:rsid w:val="001F0FEC"/>
    <w:rsid w:val="001F12C2"/>
    <w:rsid w:val="001F13EC"/>
    <w:rsid w:val="001F1723"/>
    <w:rsid w:val="001F1E84"/>
    <w:rsid w:val="001F1FB2"/>
    <w:rsid w:val="001F2771"/>
    <w:rsid w:val="001F33C3"/>
    <w:rsid w:val="001F35E5"/>
    <w:rsid w:val="001F374C"/>
    <w:rsid w:val="001F42FB"/>
    <w:rsid w:val="001F594D"/>
    <w:rsid w:val="001F5D14"/>
    <w:rsid w:val="001F63EB"/>
    <w:rsid w:val="001F64FE"/>
    <w:rsid w:val="001F6BE7"/>
    <w:rsid w:val="001F726B"/>
    <w:rsid w:val="001F73EC"/>
    <w:rsid w:val="001F793E"/>
    <w:rsid w:val="001F7C1D"/>
    <w:rsid w:val="0020011A"/>
    <w:rsid w:val="00200EAB"/>
    <w:rsid w:val="00200F10"/>
    <w:rsid w:val="00200F9E"/>
    <w:rsid w:val="0020131C"/>
    <w:rsid w:val="00201341"/>
    <w:rsid w:val="0020145D"/>
    <w:rsid w:val="00201659"/>
    <w:rsid w:val="002018A5"/>
    <w:rsid w:val="00201A65"/>
    <w:rsid w:val="00202032"/>
    <w:rsid w:val="002020CF"/>
    <w:rsid w:val="002029C7"/>
    <w:rsid w:val="002032B9"/>
    <w:rsid w:val="002033AF"/>
    <w:rsid w:val="0020358E"/>
    <w:rsid w:val="00203AA7"/>
    <w:rsid w:val="00203D2B"/>
    <w:rsid w:val="0020443A"/>
    <w:rsid w:val="00204C3B"/>
    <w:rsid w:val="00205F15"/>
    <w:rsid w:val="002062A3"/>
    <w:rsid w:val="002062F5"/>
    <w:rsid w:val="00207114"/>
    <w:rsid w:val="002079C5"/>
    <w:rsid w:val="00207CD0"/>
    <w:rsid w:val="00207F00"/>
    <w:rsid w:val="002103AA"/>
    <w:rsid w:val="0021043C"/>
    <w:rsid w:val="00210569"/>
    <w:rsid w:val="00210585"/>
    <w:rsid w:val="00210A54"/>
    <w:rsid w:val="00210DDE"/>
    <w:rsid w:val="00211E91"/>
    <w:rsid w:val="00212542"/>
    <w:rsid w:val="00212695"/>
    <w:rsid w:val="00212C56"/>
    <w:rsid w:val="002131AC"/>
    <w:rsid w:val="00213342"/>
    <w:rsid w:val="0021354C"/>
    <w:rsid w:val="00213CF9"/>
    <w:rsid w:val="00213EB0"/>
    <w:rsid w:val="00214120"/>
    <w:rsid w:val="0021475B"/>
    <w:rsid w:val="00215445"/>
    <w:rsid w:val="002154CB"/>
    <w:rsid w:val="002155FE"/>
    <w:rsid w:val="002156C0"/>
    <w:rsid w:val="00215934"/>
    <w:rsid w:val="00215BD0"/>
    <w:rsid w:val="00215E24"/>
    <w:rsid w:val="00216471"/>
    <w:rsid w:val="00216698"/>
    <w:rsid w:val="00216DD4"/>
    <w:rsid w:val="00216EE5"/>
    <w:rsid w:val="002170ED"/>
    <w:rsid w:val="002173CC"/>
    <w:rsid w:val="00217DD3"/>
    <w:rsid w:val="00220829"/>
    <w:rsid w:val="0022094C"/>
    <w:rsid w:val="002209A6"/>
    <w:rsid w:val="00220E90"/>
    <w:rsid w:val="00220FEC"/>
    <w:rsid w:val="00221146"/>
    <w:rsid w:val="00221A78"/>
    <w:rsid w:val="00221B8B"/>
    <w:rsid w:val="00221BB2"/>
    <w:rsid w:val="00221BDC"/>
    <w:rsid w:val="00221D9D"/>
    <w:rsid w:val="00222038"/>
    <w:rsid w:val="00222612"/>
    <w:rsid w:val="00222664"/>
    <w:rsid w:val="002229A5"/>
    <w:rsid w:val="00222A2C"/>
    <w:rsid w:val="00222B71"/>
    <w:rsid w:val="0022316F"/>
    <w:rsid w:val="00223467"/>
    <w:rsid w:val="00223AFB"/>
    <w:rsid w:val="00223E1D"/>
    <w:rsid w:val="00224570"/>
    <w:rsid w:val="00224618"/>
    <w:rsid w:val="0022465B"/>
    <w:rsid w:val="002251B6"/>
    <w:rsid w:val="0022564E"/>
    <w:rsid w:val="00225737"/>
    <w:rsid w:val="00225B0B"/>
    <w:rsid w:val="00225BB0"/>
    <w:rsid w:val="00225C39"/>
    <w:rsid w:val="00226441"/>
    <w:rsid w:val="002264CA"/>
    <w:rsid w:val="00226772"/>
    <w:rsid w:val="00226D97"/>
    <w:rsid w:val="00227784"/>
    <w:rsid w:val="00227D1D"/>
    <w:rsid w:val="00230173"/>
    <w:rsid w:val="002302AA"/>
    <w:rsid w:val="00230584"/>
    <w:rsid w:val="0023078E"/>
    <w:rsid w:val="00231500"/>
    <w:rsid w:val="002316E0"/>
    <w:rsid w:val="002319A6"/>
    <w:rsid w:val="00231D16"/>
    <w:rsid w:val="0023228A"/>
    <w:rsid w:val="00232600"/>
    <w:rsid w:val="00232632"/>
    <w:rsid w:val="002334E3"/>
    <w:rsid w:val="002336D4"/>
    <w:rsid w:val="00233ABF"/>
    <w:rsid w:val="00233F63"/>
    <w:rsid w:val="0023480E"/>
    <w:rsid w:val="00234A27"/>
    <w:rsid w:val="00234EAD"/>
    <w:rsid w:val="0023529D"/>
    <w:rsid w:val="00235A07"/>
    <w:rsid w:val="00237C0A"/>
    <w:rsid w:val="00237D56"/>
    <w:rsid w:val="002404BF"/>
    <w:rsid w:val="00240721"/>
    <w:rsid w:val="0024084F"/>
    <w:rsid w:val="00240F0F"/>
    <w:rsid w:val="00241088"/>
    <w:rsid w:val="002414B7"/>
    <w:rsid w:val="00241567"/>
    <w:rsid w:val="00242235"/>
    <w:rsid w:val="0024233E"/>
    <w:rsid w:val="002426C3"/>
    <w:rsid w:val="002430C5"/>
    <w:rsid w:val="00243100"/>
    <w:rsid w:val="002435E6"/>
    <w:rsid w:val="002436CD"/>
    <w:rsid w:val="00243791"/>
    <w:rsid w:val="00243D92"/>
    <w:rsid w:val="00244694"/>
    <w:rsid w:val="0024495B"/>
    <w:rsid w:val="002449BE"/>
    <w:rsid w:val="00244D13"/>
    <w:rsid w:val="002450C1"/>
    <w:rsid w:val="002453D1"/>
    <w:rsid w:val="00245778"/>
    <w:rsid w:val="002457AC"/>
    <w:rsid w:val="00245C1F"/>
    <w:rsid w:val="00245DF3"/>
    <w:rsid w:val="002460FD"/>
    <w:rsid w:val="00246687"/>
    <w:rsid w:val="0024768F"/>
    <w:rsid w:val="00247B59"/>
    <w:rsid w:val="00247C7E"/>
    <w:rsid w:val="002500EF"/>
    <w:rsid w:val="00250F29"/>
    <w:rsid w:val="0025108A"/>
    <w:rsid w:val="0025133B"/>
    <w:rsid w:val="002529E1"/>
    <w:rsid w:val="00252C71"/>
    <w:rsid w:val="002535F9"/>
    <w:rsid w:val="00253E2C"/>
    <w:rsid w:val="00254568"/>
    <w:rsid w:val="00254633"/>
    <w:rsid w:val="00254964"/>
    <w:rsid w:val="00254D39"/>
    <w:rsid w:val="0025553B"/>
    <w:rsid w:val="00255667"/>
    <w:rsid w:val="00255746"/>
    <w:rsid w:val="002558FE"/>
    <w:rsid w:val="00255DDE"/>
    <w:rsid w:val="00255E2B"/>
    <w:rsid w:val="00255E41"/>
    <w:rsid w:val="00255F22"/>
    <w:rsid w:val="002561F1"/>
    <w:rsid w:val="0025663B"/>
    <w:rsid w:val="0025727C"/>
    <w:rsid w:val="0025742B"/>
    <w:rsid w:val="0025762C"/>
    <w:rsid w:val="00257661"/>
    <w:rsid w:val="00257A71"/>
    <w:rsid w:val="00257E6F"/>
    <w:rsid w:val="00260095"/>
    <w:rsid w:val="0026024F"/>
    <w:rsid w:val="0026051C"/>
    <w:rsid w:val="002607AA"/>
    <w:rsid w:val="0026088A"/>
    <w:rsid w:val="0026159B"/>
    <w:rsid w:val="00261749"/>
    <w:rsid w:val="002621E1"/>
    <w:rsid w:val="002622FA"/>
    <w:rsid w:val="0026236D"/>
    <w:rsid w:val="00263ABF"/>
    <w:rsid w:val="00263D30"/>
    <w:rsid w:val="00264197"/>
    <w:rsid w:val="0026419B"/>
    <w:rsid w:val="0026427C"/>
    <w:rsid w:val="00264458"/>
    <w:rsid w:val="00264922"/>
    <w:rsid w:val="00265958"/>
    <w:rsid w:val="00265CE2"/>
    <w:rsid w:val="00265E79"/>
    <w:rsid w:val="00266416"/>
    <w:rsid w:val="002669C5"/>
    <w:rsid w:val="00270674"/>
    <w:rsid w:val="0027095B"/>
    <w:rsid w:val="00270C5F"/>
    <w:rsid w:val="00270C9A"/>
    <w:rsid w:val="00271286"/>
    <w:rsid w:val="00271FFE"/>
    <w:rsid w:val="002723F3"/>
    <w:rsid w:val="00272686"/>
    <w:rsid w:val="002726BC"/>
    <w:rsid w:val="00272C86"/>
    <w:rsid w:val="0027344D"/>
    <w:rsid w:val="002735CE"/>
    <w:rsid w:val="00274318"/>
    <w:rsid w:val="002743A1"/>
    <w:rsid w:val="00274D53"/>
    <w:rsid w:val="00274EAC"/>
    <w:rsid w:val="00274F48"/>
    <w:rsid w:val="002752AA"/>
    <w:rsid w:val="00275828"/>
    <w:rsid w:val="00275BD8"/>
    <w:rsid w:val="0027618B"/>
    <w:rsid w:val="002761CF"/>
    <w:rsid w:val="002762A0"/>
    <w:rsid w:val="002767C5"/>
    <w:rsid w:val="002767FC"/>
    <w:rsid w:val="00276E4A"/>
    <w:rsid w:val="00277084"/>
    <w:rsid w:val="002771D1"/>
    <w:rsid w:val="00277726"/>
    <w:rsid w:val="00277CB4"/>
    <w:rsid w:val="00280029"/>
    <w:rsid w:val="00280C3B"/>
    <w:rsid w:val="00281198"/>
    <w:rsid w:val="00281A7B"/>
    <w:rsid w:val="00281B8A"/>
    <w:rsid w:val="00281C5A"/>
    <w:rsid w:val="002821D7"/>
    <w:rsid w:val="0028238A"/>
    <w:rsid w:val="00282469"/>
    <w:rsid w:val="00282906"/>
    <w:rsid w:val="00283613"/>
    <w:rsid w:val="00283D92"/>
    <w:rsid w:val="002840DE"/>
    <w:rsid w:val="00284536"/>
    <w:rsid w:val="00284595"/>
    <w:rsid w:val="00285874"/>
    <w:rsid w:val="00285B30"/>
    <w:rsid w:val="00286FC0"/>
    <w:rsid w:val="00287C0F"/>
    <w:rsid w:val="00290738"/>
    <w:rsid w:val="00290F67"/>
    <w:rsid w:val="0029153D"/>
    <w:rsid w:val="002917A0"/>
    <w:rsid w:val="00291A49"/>
    <w:rsid w:val="002933AE"/>
    <w:rsid w:val="002939DF"/>
    <w:rsid w:val="002944F8"/>
    <w:rsid w:val="002948CA"/>
    <w:rsid w:val="00294D43"/>
    <w:rsid w:val="00295045"/>
    <w:rsid w:val="00295606"/>
    <w:rsid w:val="002964A5"/>
    <w:rsid w:val="0029754B"/>
    <w:rsid w:val="00297568"/>
    <w:rsid w:val="0029766C"/>
    <w:rsid w:val="00297E10"/>
    <w:rsid w:val="00297E18"/>
    <w:rsid w:val="002A0546"/>
    <w:rsid w:val="002A08BD"/>
    <w:rsid w:val="002A094C"/>
    <w:rsid w:val="002A0D42"/>
    <w:rsid w:val="002A0E77"/>
    <w:rsid w:val="002A107E"/>
    <w:rsid w:val="002A1080"/>
    <w:rsid w:val="002A137A"/>
    <w:rsid w:val="002A16A1"/>
    <w:rsid w:val="002A2598"/>
    <w:rsid w:val="002A2A6D"/>
    <w:rsid w:val="002A2B6B"/>
    <w:rsid w:val="002A2C36"/>
    <w:rsid w:val="002A3153"/>
    <w:rsid w:val="002A3494"/>
    <w:rsid w:val="002A3A79"/>
    <w:rsid w:val="002A4255"/>
    <w:rsid w:val="002A4E7B"/>
    <w:rsid w:val="002A52F8"/>
    <w:rsid w:val="002A565B"/>
    <w:rsid w:val="002A57D9"/>
    <w:rsid w:val="002A5DD2"/>
    <w:rsid w:val="002A6A9C"/>
    <w:rsid w:val="002A71AE"/>
    <w:rsid w:val="002A7295"/>
    <w:rsid w:val="002A7BE1"/>
    <w:rsid w:val="002B06F8"/>
    <w:rsid w:val="002B11D9"/>
    <w:rsid w:val="002B11FE"/>
    <w:rsid w:val="002B1282"/>
    <w:rsid w:val="002B1398"/>
    <w:rsid w:val="002B13AB"/>
    <w:rsid w:val="002B1DFE"/>
    <w:rsid w:val="002B2E06"/>
    <w:rsid w:val="002B3076"/>
    <w:rsid w:val="002B363E"/>
    <w:rsid w:val="002B41D4"/>
    <w:rsid w:val="002B4317"/>
    <w:rsid w:val="002B4509"/>
    <w:rsid w:val="002B454B"/>
    <w:rsid w:val="002B49BF"/>
    <w:rsid w:val="002B511A"/>
    <w:rsid w:val="002B5303"/>
    <w:rsid w:val="002B5D7B"/>
    <w:rsid w:val="002B5DA0"/>
    <w:rsid w:val="002B5E1D"/>
    <w:rsid w:val="002B65EF"/>
    <w:rsid w:val="002B67B8"/>
    <w:rsid w:val="002B6DB4"/>
    <w:rsid w:val="002B7B80"/>
    <w:rsid w:val="002B7CCD"/>
    <w:rsid w:val="002B7DCF"/>
    <w:rsid w:val="002C05A0"/>
    <w:rsid w:val="002C08FB"/>
    <w:rsid w:val="002C0913"/>
    <w:rsid w:val="002C09A2"/>
    <w:rsid w:val="002C0E2B"/>
    <w:rsid w:val="002C1599"/>
    <w:rsid w:val="002C1849"/>
    <w:rsid w:val="002C30A6"/>
    <w:rsid w:val="002C3293"/>
    <w:rsid w:val="002C3B1E"/>
    <w:rsid w:val="002C402E"/>
    <w:rsid w:val="002C4262"/>
    <w:rsid w:val="002C4397"/>
    <w:rsid w:val="002C43CC"/>
    <w:rsid w:val="002C4423"/>
    <w:rsid w:val="002C4FA8"/>
    <w:rsid w:val="002C53E6"/>
    <w:rsid w:val="002C564A"/>
    <w:rsid w:val="002C59F5"/>
    <w:rsid w:val="002C5AA1"/>
    <w:rsid w:val="002C5BA6"/>
    <w:rsid w:val="002C5C0E"/>
    <w:rsid w:val="002C6401"/>
    <w:rsid w:val="002C65D3"/>
    <w:rsid w:val="002C6AFC"/>
    <w:rsid w:val="002C6C6C"/>
    <w:rsid w:val="002C6D55"/>
    <w:rsid w:val="002C6FF8"/>
    <w:rsid w:val="002D0050"/>
    <w:rsid w:val="002D047C"/>
    <w:rsid w:val="002D057F"/>
    <w:rsid w:val="002D09F9"/>
    <w:rsid w:val="002D11A2"/>
    <w:rsid w:val="002D1A4C"/>
    <w:rsid w:val="002D1F8C"/>
    <w:rsid w:val="002D268C"/>
    <w:rsid w:val="002D2D9F"/>
    <w:rsid w:val="002D2F5D"/>
    <w:rsid w:val="002D3277"/>
    <w:rsid w:val="002D3A96"/>
    <w:rsid w:val="002D3DE1"/>
    <w:rsid w:val="002D4A3F"/>
    <w:rsid w:val="002D4F2E"/>
    <w:rsid w:val="002D54A3"/>
    <w:rsid w:val="002D586A"/>
    <w:rsid w:val="002D59F3"/>
    <w:rsid w:val="002D5CB6"/>
    <w:rsid w:val="002D5F2E"/>
    <w:rsid w:val="002D6BD9"/>
    <w:rsid w:val="002D6F96"/>
    <w:rsid w:val="002D7F93"/>
    <w:rsid w:val="002E04AD"/>
    <w:rsid w:val="002E0804"/>
    <w:rsid w:val="002E122D"/>
    <w:rsid w:val="002E1509"/>
    <w:rsid w:val="002E18BF"/>
    <w:rsid w:val="002E22B6"/>
    <w:rsid w:val="002E267B"/>
    <w:rsid w:val="002E273C"/>
    <w:rsid w:val="002E2F9F"/>
    <w:rsid w:val="002E3671"/>
    <w:rsid w:val="002E37A8"/>
    <w:rsid w:val="002E4171"/>
    <w:rsid w:val="002E44E5"/>
    <w:rsid w:val="002E4B05"/>
    <w:rsid w:val="002E4B1D"/>
    <w:rsid w:val="002E5111"/>
    <w:rsid w:val="002E518A"/>
    <w:rsid w:val="002E5DB7"/>
    <w:rsid w:val="002E6091"/>
    <w:rsid w:val="002E617D"/>
    <w:rsid w:val="002E636A"/>
    <w:rsid w:val="002E6DDD"/>
    <w:rsid w:val="002E7A3F"/>
    <w:rsid w:val="002E7C1E"/>
    <w:rsid w:val="002F0455"/>
    <w:rsid w:val="002F0A16"/>
    <w:rsid w:val="002F0DAE"/>
    <w:rsid w:val="002F1100"/>
    <w:rsid w:val="002F1711"/>
    <w:rsid w:val="002F19A0"/>
    <w:rsid w:val="002F243E"/>
    <w:rsid w:val="002F24BA"/>
    <w:rsid w:val="002F28E5"/>
    <w:rsid w:val="002F2AB1"/>
    <w:rsid w:val="002F31EB"/>
    <w:rsid w:val="002F3434"/>
    <w:rsid w:val="002F3845"/>
    <w:rsid w:val="002F3937"/>
    <w:rsid w:val="002F3EFD"/>
    <w:rsid w:val="002F45AA"/>
    <w:rsid w:val="002F5564"/>
    <w:rsid w:val="002F6BF6"/>
    <w:rsid w:val="002F72C1"/>
    <w:rsid w:val="003002FE"/>
    <w:rsid w:val="0030112B"/>
    <w:rsid w:val="00301ECA"/>
    <w:rsid w:val="00302990"/>
    <w:rsid w:val="00302FB6"/>
    <w:rsid w:val="00303D0C"/>
    <w:rsid w:val="00303D39"/>
    <w:rsid w:val="0030421E"/>
    <w:rsid w:val="00304295"/>
    <w:rsid w:val="003042CE"/>
    <w:rsid w:val="00304AFC"/>
    <w:rsid w:val="00304D24"/>
    <w:rsid w:val="00305375"/>
    <w:rsid w:val="00306019"/>
    <w:rsid w:val="003062B0"/>
    <w:rsid w:val="003067C3"/>
    <w:rsid w:val="00306A52"/>
    <w:rsid w:val="00307369"/>
    <w:rsid w:val="003077DE"/>
    <w:rsid w:val="00307B73"/>
    <w:rsid w:val="00307EA0"/>
    <w:rsid w:val="0031063E"/>
    <w:rsid w:val="00310659"/>
    <w:rsid w:val="00311436"/>
    <w:rsid w:val="00311AE5"/>
    <w:rsid w:val="00311CF0"/>
    <w:rsid w:val="003123E6"/>
    <w:rsid w:val="00312BCE"/>
    <w:rsid w:val="00312BDC"/>
    <w:rsid w:val="00312D2C"/>
    <w:rsid w:val="00312E0E"/>
    <w:rsid w:val="003136C4"/>
    <w:rsid w:val="00313E43"/>
    <w:rsid w:val="00313FF4"/>
    <w:rsid w:val="003142D2"/>
    <w:rsid w:val="003149A0"/>
    <w:rsid w:val="00314A50"/>
    <w:rsid w:val="00314F92"/>
    <w:rsid w:val="0031586E"/>
    <w:rsid w:val="00315B10"/>
    <w:rsid w:val="00315C56"/>
    <w:rsid w:val="003160FB"/>
    <w:rsid w:val="00316264"/>
    <w:rsid w:val="00316337"/>
    <w:rsid w:val="003173E5"/>
    <w:rsid w:val="003175AC"/>
    <w:rsid w:val="003200CA"/>
    <w:rsid w:val="003201A2"/>
    <w:rsid w:val="003208B8"/>
    <w:rsid w:val="003214AB"/>
    <w:rsid w:val="003214CA"/>
    <w:rsid w:val="0032179C"/>
    <w:rsid w:val="003224CE"/>
    <w:rsid w:val="00322E0B"/>
    <w:rsid w:val="00322ECE"/>
    <w:rsid w:val="00323D3C"/>
    <w:rsid w:val="003252DC"/>
    <w:rsid w:val="003253C1"/>
    <w:rsid w:val="003255EE"/>
    <w:rsid w:val="0032648B"/>
    <w:rsid w:val="003266DD"/>
    <w:rsid w:val="00326A73"/>
    <w:rsid w:val="0032720E"/>
    <w:rsid w:val="00327503"/>
    <w:rsid w:val="00327B0F"/>
    <w:rsid w:val="00327B77"/>
    <w:rsid w:val="00327C6A"/>
    <w:rsid w:val="00330CF5"/>
    <w:rsid w:val="00330D32"/>
    <w:rsid w:val="003316A6"/>
    <w:rsid w:val="0033184C"/>
    <w:rsid w:val="00332128"/>
    <w:rsid w:val="003321EF"/>
    <w:rsid w:val="0033273A"/>
    <w:rsid w:val="00332B01"/>
    <w:rsid w:val="00332C97"/>
    <w:rsid w:val="003334F3"/>
    <w:rsid w:val="00333C0E"/>
    <w:rsid w:val="00333C6C"/>
    <w:rsid w:val="00333DEB"/>
    <w:rsid w:val="00333EA4"/>
    <w:rsid w:val="003341D9"/>
    <w:rsid w:val="00334245"/>
    <w:rsid w:val="00334C36"/>
    <w:rsid w:val="00335541"/>
    <w:rsid w:val="0033589C"/>
    <w:rsid w:val="00335BC2"/>
    <w:rsid w:val="003361F3"/>
    <w:rsid w:val="003362CE"/>
    <w:rsid w:val="003365DC"/>
    <w:rsid w:val="0033675E"/>
    <w:rsid w:val="00336B38"/>
    <w:rsid w:val="00336C7B"/>
    <w:rsid w:val="00336CB3"/>
    <w:rsid w:val="00336D62"/>
    <w:rsid w:val="0033736D"/>
    <w:rsid w:val="003374DF"/>
    <w:rsid w:val="0033782A"/>
    <w:rsid w:val="00337D25"/>
    <w:rsid w:val="00337EA5"/>
    <w:rsid w:val="00337F48"/>
    <w:rsid w:val="00340053"/>
    <w:rsid w:val="00340587"/>
    <w:rsid w:val="00340E96"/>
    <w:rsid w:val="0034127D"/>
    <w:rsid w:val="003416C2"/>
    <w:rsid w:val="00341C73"/>
    <w:rsid w:val="00342290"/>
    <w:rsid w:val="0034232D"/>
    <w:rsid w:val="00343FE6"/>
    <w:rsid w:val="003446E1"/>
    <w:rsid w:val="0034493A"/>
    <w:rsid w:val="00344AC0"/>
    <w:rsid w:val="00344D51"/>
    <w:rsid w:val="00344FC0"/>
    <w:rsid w:val="00345137"/>
    <w:rsid w:val="0034541D"/>
    <w:rsid w:val="003454C3"/>
    <w:rsid w:val="003454FC"/>
    <w:rsid w:val="00345822"/>
    <w:rsid w:val="003462B7"/>
    <w:rsid w:val="003464C8"/>
    <w:rsid w:val="00347516"/>
    <w:rsid w:val="00347579"/>
    <w:rsid w:val="003478E0"/>
    <w:rsid w:val="00347A00"/>
    <w:rsid w:val="00347E4F"/>
    <w:rsid w:val="0035067C"/>
    <w:rsid w:val="0035099E"/>
    <w:rsid w:val="00350CB9"/>
    <w:rsid w:val="00351125"/>
    <w:rsid w:val="003516B6"/>
    <w:rsid w:val="0035180D"/>
    <w:rsid w:val="00351CC5"/>
    <w:rsid w:val="00352266"/>
    <w:rsid w:val="00352451"/>
    <w:rsid w:val="003527DB"/>
    <w:rsid w:val="00352BD8"/>
    <w:rsid w:val="00352DA0"/>
    <w:rsid w:val="003538E7"/>
    <w:rsid w:val="0035391A"/>
    <w:rsid w:val="00354ADC"/>
    <w:rsid w:val="00355233"/>
    <w:rsid w:val="00355294"/>
    <w:rsid w:val="00355CA4"/>
    <w:rsid w:val="00356D97"/>
    <w:rsid w:val="00356FBC"/>
    <w:rsid w:val="003572B9"/>
    <w:rsid w:val="003579B7"/>
    <w:rsid w:val="00357C40"/>
    <w:rsid w:val="0036011B"/>
    <w:rsid w:val="00360358"/>
    <w:rsid w:val="00360EB0"/>
    <w:rsid w:val="00361349"/>
    <w:rsid w:val="003614CC"/>
    <w:rsid w:val="003616B1"/>
    <w:rsid w:val="00361AF6"/>
    <w:rsid w:val="00361C9E"/>
    <w:rsid w:val="00361F02"/>
    <w:rsid w:val="00362208"/>
    <w:rsid w:val="0036236E"/>
    <w:rsid w:val="00363245"/>
    <w:rsid w:val="003633FB"/>
    <w:rsid w:val="00363795"/>
    <w:rsid w:val="0036401C"/>
    <w:rsid w:val="00364637"/>
    <w:rsid w:val="003646AC"/>
    <w:rsid w:val="003649DA"/>
    <w:rsid w:val="00364A81"/>
    <w:rsid w:val="00364C47"/>
    <w:rsid w:val="00364D42"/>
    <w:rsid w:val="0036551D"/>
    <w:rsid w:val="003658D4"/>
    <w:rsid w:val="00365C56"/>
    <w:rsid w:val="00366385"/>
    <w:rsid w:val="00366413"/>
    <w:rsid w:val="00366CB0"/>
    <w:rsid w:val="00366F33"/>
    <w:rsid w:val="00367174"/>
    <w:rsid w:val="0036720F"/>
    <w:rsid w:val="00367249"/>
    <w:rsid w:val="003677A5"/>
    <w:rsid w:val="003679F8"/>
    <w:rsid w:val="00370E4A"/>
    <w:rsid w:val="00370F21"/>
    <w:rsid w:val="0037133F"/>
    <w:rsid w:val="003718A2"/>
    <w:rsid w:val="0037221B"/>
    <w:rsid w:val="003723DB"/>
    <w:rsid w:val="00372B0E"/>
    <w:rsid w:val="00373660"/>
    <w:rsid w:val="00374019"/>
    <w:rsid w:val="00374AC4"/>
    <w:rsid w:val="00376195"/>
    <w:rsid w:val="00376815"/>
    <w:rsid w:val="00376B07"/>
    <w:rsid w:val="00376B40"/>
    <w:rsid w:val="00377241"/>
    <w:rsid w:val="0037746C"/>
    <w:rsid w:val="00377951"/>
    <w:rsid w:val="003779C0"/>
    <w:rsid w:val="003779D7"/>
    <w:rsid w:val="00377A1F"/>
    <w:rsid w:val="00377BC6"/>
    <w:rsid w:val="003801B1"/>
    <w:rsid w:val="00380494"/>
    <w:rsid w:val="0038077D"/>
    <w:rsid w:val="003807D4"/>
    <w:rsid w:val="00380A51"/>
    <w:rsid w:val="00380A9D"/>
    <w:rsid w:val="00380B45"/>
    <w:rsid w:val="0038144B"/>
    <w:rsid w:val="00382096"/>
    <w:rsid w:val="0038211F"/>
    <w:rsid w:val="003821BA"/>
    <w:rsid w:val="0038235D"/>
    <w:rsid w:val="003828BA"/>
    <w:rsid w:val="00382F87"/>
    <w:rsid w:val="003835B9"/>
    <w:rsid w:val="003837D5"/>
    <w:rsid w:val="00384448"/>
    <w:rsid w:val="00385B14"/>
    <w:rsid w:val="00385E91"/>
    <w:rsid w:val="003860B0"/>
    <w:rsid w:val="0038618F"/>
    <w:rsid w:val="00386917"/>
    <w:rsid w:val="003869BC"/>
    <w:rsid w:val="00387512"/>
    <w:rsid w:val="0038759E"/>
    <w:rsid w:val="003905D1"/>
    <w:rsid w:val="003906CC"/>
    <w:rsid w:val="003906E0"/>
    <w:rsid w:val="00390AA8"/>
    <w:rsid w:val="00391760"/>
    <w:rsid w:val="00391E3B"/>
    <w:rsid w:val="00391E62"/>
    <w:rsid w:val="00391EDE"/>
    <w:rsid w:val="00392402"/>
    <w:rsid w:val="00392428"/>
    <w:rsid w:val="00392B02"/>
    <w:rsid w:val="003932ED"/>
    <w:rsid w:val="00393364"/>
    <w:rsid w:val="0039344F"/>
    <w:rsid w:val="00393AA7"/>
    <w:rsid w:val="003948BD"/>
    <w:rsid w:val="00394BF6"/>
    <w:rsid w:val="00395B08"/>
    <w:rsid w:val="00395F70"/>
    <w:rsid w:val="003961DB"/>
    <w:rsid w:val="00396291"/>
    <w:rsid w:val="003963DC"/>
    <w:rsid w:val="003967ED"/>
    <w:rsid w:val="00396D32"/>
    <w:rsid w:val="0039749C"/>
    <w:rsid w:val="003974AB"/>
    <w:rsid w:val="00397579"/>
    <w:rsid w:val="003A01FC"/>
    <w:rsid w:val="003A0726"/>
    <w:rsid w:val="003A0785"/>
    <w:rsid w:val="003A0E67"/>
    <w:rsid w:val="003A1292"/>
    <w:rsid w:val="003A12A2"/>
    <w:rsid w:val="003A1A8B"/>
    <w:rsid w:val="003A1F14"/>
    <w:rsid w:val="003A1FA5"/>
    <w:rsid w:val="003A254A"/>
    <w:rsid w:val="003A25CE"/>
    <w:rsid w:val="003A2BD5"/>
    <w:rsid w:val="003A343D"/>
    <w:rsid w:val="003A4268"/>
    <w:rsid w:val="003A4417"/>
    <w:rsid w:val="003A4431"/>
    <w:rsid w:val="003A4F8D"/>
    <w:rsid w:val="003A57DD"/>
    <w:rsid w:val="003A70C5"/>
    <w:rsid w:val="003A759F"/>
    <w:rsid w:val="003A7B8F"/>
    <w:rsid w:val="003A7F16"/>
    <w:rsid w:val="003B0738"/>
    <w:rsid w:val="003B12D0"/>
    <w:rsid w:val="003B17D2"/>
    <w:rsid w:val="003B1A39"/>
    <w:rsid w:val="003B1A8C"/>
    <w:rsid w:val="003B1C71"/>
    <w:rsid w:val="003B2191"/>
    <w:rsid w:val="003B245C"/>
    <w:rsid w:val="003B25C4"/>
    <w:rsid w:val="003B2CFA"/>
    <w:rsid w:val="003B30C0"/>
    <w:rsid w:val="003B3227"/>
    <w:rsid w:val="003B3306"/>
    <w:rsid w:val="003B3570"/>
    <w:rsid w:val="003B378D"/>
    <w:rsid w:val="003B3847"/>
    <w:rsid w:val="003B3ADE"/>
    <w:rsid w:val="003B3D54"/>
    <w:rsid w:val="003B4454"/>
    <w:rsid w:val="003B4524"/>
    <w:rsid w:val="003B45EB"/>
    <w:rsid w:val="003B4662"/>
    <w:rsid w:val="003B46F9"/>
    <w:rsid w:val="003B4ACC"/>
    <w:rsid w:val="003B4D1C"/>
    <w:rsid w:val="003B4D28"/>
    <w:rsid w:val="003B4EE6"/>
    <w:rsid w:val="003B4FAC"/>
    <w:rsid w:val="003B5128"/>
    <w:rsid w:val="003B5843"/>
    <w:rsid w:val="003B5857"/>
    <w:rsid w:val="003B592D"/>
    <w:rsid w:val="003B5B81"/>
    <w:rsid w:val="003B62E6"/>
    <w:rsid w:val="003B664A"/>
    <w:rsid w:val="003B68BC"/>
    <w:rsid w:val="003B6947"/>
    <w:rsid w:val="003B6CB5"/>
    <w:rsid w:val="003B79E1"/>
    <w:rsid w:val="003B7B34"/>
    <w:rsid w:val="003B7F84"/>
    <w:rsid w:val="003C0130"/>
    <w:rsid w:val="003C0D13"/>
    <w:rsid w:val="003C12E9"/>
    <w:rsid w:val="003C142C"/>
    <w:rsid w:val="003C263F"/>
    <w:rsid w:val="003C3672"/>
    <w:rsid w:val="003C4853"/>
    <w:rsid w:val="003C4E5B"/>
    <w:rsid w:val="003C5880"/>
    <w:rsid w:val="003C5BB8"/>
    <w:rsid w:val="003C68AF"/>
    <w:rsid w:val="003C69B8"/>
    <w:rsid w:val="003C7537"/>
    <w:rsid w:val="003C7B1B"/>
    <w:rsid w:val="003C7F0D"/>
    <w:rsid w:val="003D047D"/>
    <w:rsid w:val="003D070E"/>
    <w:rsid w:val="003D179B"/>
    <w:rsid w:val="003D2092"/>
    <w:rsid w:val="003D236A"/>
    <w:rsid w:val="003D2EDD"/>
    <w:rsid w:val="003D2F59"/>
    <w:rsid w:val="003D379E"/>
    <w:rsid w:val="003D3CB3"/>
    <w:rsid w:val="003D40F3"/>
    <w:rsid w:val="003D44F0"/>
    <w:rsid w:val="003D4830"/>
    <w:rsid w:val="003D4924"/>
    <w:rsid w:val="003D4E37"/>
    <w:rsid w:val="003D5384"/>
    <w:rsid w:val="003D5E71"/>
    <w:rsid w:val="003D696E"/>
    <w:rsid w:val="003D70F2"/>
    <w:rsid w:val="003D7581"/>
    <w:rsid w:val="003D7D7F"/>
    <w:rsid w:val="003E00B5"/>
    <w:rsid w:val="003E0CC1"/>
    <w:rsid w:val="003E0E03"/>
    <w:rsid w:val="003E0E33"/>
    <w:rsid w:val="003E0F1A"/>
    <w:rsid w:val="003E0F70"/>
    <w:rsid w:val="003E108D"/>
    <w:rsid w:val="003E10D7"/>
    <w:rsid w:val="003E127F"/>
    <w:rsid w:val="003E1654"/>
    <w:rsid w:val="003E17AE"/>
    <w:rsid w:val="003E187A"/>
    <w:rsid w:val="003E1ABB"/>
    <w:rsid w:val="003E1B82"/>
    <w:rsid w:val="003E1F72"/>
    <w:rsid w:val="003E2049"/>
    <w:rsid w:val="003E483B"/>
    <w:rsid w:val="003E4A0B"/>
    <w:rsid w:val="003E4D3D"/>
    <w:rsid w:val="003E57F2"/>
    <w:rsid w:val="003E5B14"/>
    <w:rsid w:val="003E5BB7"/>
    <w:rsid w:val="003E5BFB"/>
    <w:rsid w:val="003E6192"/>
    <w:rsid w:val="003E6956"/>
    <w:rsid w:val="003E6CDC"/>
    <w:rsid w:val="003E6E37"/>
    <w:rsid w:val="003E75D1"/>
    <w:rsid w:val="003E7E18"/>
    <w:rsid w:val="003E7E70"/>
    <w:rsid w:val="003F043D"/>
    <w:rsid w:val="003F0BE1"/>
    <w:rsid w:val="003F0FE4"/>
    <w:rsid w:val="003F0FED"/>
    <w:rsid w:val="003F1420"/>
    <w:rsid w:val="003F185F"/>
    <w:rsid w:val="003F219C"/>
    <w:rsid w:val="003F2B45"/>
    <w:rsid w:val="003F2BD9"/>
    <w:rsid w:val="003F2C41"/>
    <w:rsid w:val="003F2EE3"/>
    <w:rsid w:val="003F320B"/>
    <w:rsid w:val="003F3C80"/>
    <w:rsid w:val="003F422C"/>
    <w:rsid w:val="003F46ED"/>
    <w:rsid w:val="003F4720"/>
    <w:rsid w:val="003F477D"/>
    <w:rsid w:val="003F4B07"/>
    <w:rsid w:val="003F4FEE"/>
    <w:rsid w:val="003F538B"/>
    <w:rsid w:val="003F577E"/>
    <w:rsid w:val="003F57AD"/>
    <w:rsid w:val="003F5946"/>
    <w:rsid w:val="003F594E"/>
    <w:rsid w:val="003F5AC0"/>
    <w:rsid w:val="003F60B3"/>
    <w:rsid w:val="003F6B74"/>
    <w:rsid w:val="003F6E63"/>
    <w:rsid w:val="003F6F7B"/>
    <w:rsid w:val="003F792D"/>
    <w:rsid w:val="004004A0"/>
    <w:rsid w:val="00400601"/>
    <w:rsid w:val="00400840"/>
    <w:rsid w:val="004010D0"/>
    <w:rsid w:val="004019C5"/>
    <w:rsid w:val="00401A21"/>
    <w:rsid w:val="00401C1F"/>
    <w:rsid w:val="00401DB1"/>
    <w:rsid w:val="0040237B"/>
    <w:rsid w:val="00402C00"/>
    <w:rsid w:val="00402F5B"/>
    <w:rsid w:val="00403154"/>
    <w:rsid w:val="0040381C"/>
    <w:rsid w:val="00403A8E"/>
    <w:rsid w:val="00403B3F"/>
    <w:rsid w:val="00403B9E"/>
    <w:rsid w:val="00403BA1"/>
    <w:rsid w:val="00403EFD"/>
    <w:rsid w:val="00403F0E"/>
    <w:rsid w:val="00404303"/>
    <w:rsid w:val="00404486"/>
    <w:rsid w:val="00404AC9"/>
    <w:rsid w:val="00405417"/>
    <w:rsid w:val="0040560A"/>
    <w:rsid w:val="004058BE"/>
    <w:rsid w:val="00406AC2"/>
    <w:rsid w:val="004076EA"/>
    <w:rsid w:val="00407ACA"/>
    <w:rsid w:val="00407CA0"/>
    <w:rsid w:val="00410620"/>
    <w:rsid w:val="00410AC0"/>
    <w:rsid w:val="00410D20"/>
    <w:rsid w:val="004119FE"/>
    <w:rsid w:val="00411AF1"/>
    <w:rsid w:val="0041257F"/>
    <w:rsid w:val="00412EEA"/>
    <w:rsid w:val="00412F3E"/>
    <w:rsid w:val="00413556"/>
    <w:rsid w:val="00413B9A"/>
    <w:rsid w:val="00413C7D"/>
    <w:rsid w:val="00413E2B"/>
    <w:rsid w:val="00413E65"/>
    <w:rsid w:val="004145FA"/>
    <w:rsid w:val="0041489B"/>
    <w:rsid w:val="00414912"/>
    <w:rsid w:val="0041517E"/>
    <w:rsid w:val="00415339"/>
    <w:rsid w:val="00415665"/>
    <w:rsid w:val="00415BC9"/>
    <w:rsid w:val="00416769"/>
    <w:rsid w:val="0041690C"/>
    <w:rsid w:val="00416E85"/>
    <w:rsid w:val="00416F4A"/>
    <w:rsid w:val="00417044"/>
    <w:rsid w:val="00417829"/>
    <w:rsid w:val="00420722"/>
    <w:rsid w:val="00420BEA"/>
    <w:rsid w:val="00420E3C"/>
    <w:rsid w:val="00420FC8"/>
    <w:rsid w:val="0042108B"/>
    <w:rsid w:val="0042160E"/>
    <w:rsid w:val="00421742"/>
    <w:rsid w:val="00421ADA"/>
    <w:rsid w:val="004222E1"/>
    <w:rsid w:val="00422596"/>
    <w:rsid w:val="0042267B"/>
    <w:rsid w:val="004227A0"/>
    <w:rsid w:val="00422A55"/>
    <w:rsid w:val="00422AA2"/>
    <w:rsid w:val="00423081"/>
    <w:rsid w:val="00423275"/>
    <w:rsid w:val="004247CB"/>
    <w:rsid w:val="00424A4C"/>
    <w:rsid w:val="00424F32"/>
    <w:rsid w:val="00425185"/>
    <w:rsid w:val="00426144"/>
    <w:rsid w:val="00426521"/>
    <w:rsid w:val="00427588"/>
    <w:rsid w:val="00427FE8"/>
    <w:rsid w:val="00430140"/>
    <w:rsid w:val="00430A0E"/>
    <w:rsid w:val="00430F53"/>
    <w:rsid w:val="00431613"/>
    <w:rsid w:val="0043192F"/>
    <w:rsid w:val="00431D68"/>
    <w:rsid w:val="00432694"/>
    <w:rsid w:val="00432911"/>
    <w:rsid w:val="00432E9C"/>
    <w:rsid w:val="0043332C"/>
    <w:rsid w:val="0043408D"/>
    <w:rsid w:val="004349F8"/>
    <w:rsid w:val="00434DEB"/>
    <w:rsid w:val="0043507D"/>
    <w:rsid w:val="00435923"/>
    <w:rsid w:val="00435E85"/>
    <w:rsid w:val="004366CA"/>
    <w:rsid w:val="00436A95"/>
    <w:rsid w:val="00436D01"/>
    <w:rsid w:val="00436E13"/>
    <w:rsid w:val="00437708"/>
    <w:rsid w:val="00437F8D"/>
    <w:rsid w:val="004402B0"/>
    <w:rsid w:val="00440353"/>
    <w:rsid w:val="00440724"/>
    <w:rsid w:val="004409B2"/>
    <w:rsid w:val="00440F27"/>
    <w:rsid w:val="00441FE2"/>
    <w:rsid w:val="00442354"/>
    <w:rsid w:val="004425B8"/>
    <w:rsid w:val="00442C3D"/>
    <w:rsid w:val="00442E87"/>
    <w:rsid w:val="004449BD"/>
    <w:rsid w:val="00445625"/>
    <w:rsid w:val="00445AC6"/>
    <w:rsid w:val="00445B5E"/>
    <w:rsid w:val="00445F09"/>
    <w:rsid w:val="00445FA2"/>
    <w:rsid w:val="00446472"/>
    <w:rsid w:val="0044677B"/>
    <w:rsid w:val="0044694E"/>
    <w:rsid w:val="00447597"/>
    <w:rsid w:val="004476D1"/>
    <w:rsid w:val="00447767"/>
    <w:rsid w:val="004478DD"/>
    <w:rsid w:val="00447BC7"/>
    <w:rsid w:val="004500FA"/>
    <w:rsid w:val="0045037F"/>
    <w:rsid w:val="00450412"/>
    <w:rsid w:val="00450456"/>
    <w:rsid w:val="004507F5"/>
    <w:rsid w:val="00450B25"/>
    <w:rsid w:val="00450B2A"/>
    <w:rsid w:val="00450C54"/>
    <w:rsid w:val="00450D3D"/>
    <w:rsid w:val="004511E1"/>
    <w:rsid w:val="004511F6"/>
    <w:rsid w:val="00451271"/>
    <w:rsid w:val="00451842"/>
    <w:rsid w:val="0045185E"/>
    <w:rsid w:val="004518CE"/>
    <w:rsid w:val="004519E1"/>
    <w:rsid w:val="0045210C"/>
    <w:rsid w:val="004521E9"/>
    <w:rsid w:val="004523F0"/>
    <w:rsid w:val="004527D0"/>
    <w:rsid w:val="00452F52"/>
    <w:rsid w:val="0045412D"/>
    <w:rsid w:val="004541FF"/>
    <w:rsid w:val="00454BB4"/>
    <w:rsid w:val="00454F08"/>
    <w:rsid w:val="00455534"/>
    <w:rsid w:val="00455556"/>
    <w:rsid w:val="004576BB"/>
    <w:rsid w:val="00457A21"/>
    <w:rsid w:val="004605D6"/>
    <w:rsid w:val="00460944"/>
    <w:rsid w:val="00461142"/>
    <w:rsid w:val="0046131E"/>
    <w:rsid w:val="00461BF1"/>
    <w:rsid w:val="00461CE3"/>
    <w:rsid w:val="00462086"/>
    <w:rsid w:val="00462685"/>
    <w:rsid w:val="004627ED"/>
    <w:rsid w:val="00462891"/>
    <w:rsid w:val="0046303D"/>
    <w:rsid w:val="00463292"/>
    <w:rsid w:val="00463AFF"/>
    <w:rsid w:val="00464552"/>
    <w:rsid w:val="00464571"/>
    <w:rsid w:val="0046460F"/>
    <w:rsid w:val="00464770"/>
    <w:rsid w:val="00464FD6"/>
    <w:rsid w:val="00465018"/>
    <w:rsid w:val="00465130"/>
    <w:rsid w:val="00465441"/>
    <w:rsid w:val="0046581A"/>
    <w:rsid w:val="00465E8B"/>
    <w:rsid w:val="00466184"/>
    <w:rsid w:val="0046632E"/>
    <w:rsid w:val="004667FF"/>
    <w:rsid w:val="004670D3"/>
    <w:rsid w:val="004679E4"/>
    <w:rsid w:val="00467C90"/>
    <w:rsid w:val="00467F81"/>
    <w:rsid w:val="00470581"/>
    <w:rsid w:val="004706DB"/>
    <w:rsid w:val="00470E66"/>
    <w:rsid w:val="004711D8"/>
    <w:rsid w:val="00471671"/>
    <w:rsid w:val="00471853"/>
    <w:rsid w:val="004730E3"/>
    <w:rsid w:val="00473168"/>
    <w:rsid w:val="004735BE"/>
    <w:rsid w:val="00473D2C"/>
    <w:rsid w:val="00473F95"/>
    <w:rsid w:val="0047402D"/>
    <w:rsid w:val="0047406E"/>
    <w:rsid w:val="004743F7"/>
    <w:rsid w:val="00474712"/>
    <w:rsid w:val="00474755"/>
    <w:rsid w:val="0047475B"/>
    <w:rsid w:val="00474AF1"/>
    <w:rsid w:val="00475305"/>
    <w:rsid w:val="004759F6"/>
    <w:rsid w:val="00475EF4"/>
    <w:rsid w:val="00476360"/>
    <w:rsid w:val="0047639F"/>
    <w:rsid w:val="00476972"/>
    <w:rsid w:val="00476B31"/>
    <w:rsid w:val="00476E1E"/>
    <w:rsid w:val="00476EDC"/>
    <w:rsid w:val="00477EC5"/>
    <w:rsid w:val="0048004F"/>
    <w:rsid w:val="00480803"/>
    <w:rsid w:val="00480B52"/>
    <w:rsid w:val="0048344F"/>
    <w:rsid w:val="00483749"/>
    <w:rsid w:val="00483BA0"/>
    <w:rsid w:val="0048446A"/>
    <w:rsid w:val="00484477"/>
    <w:rsid w:val="0048499A"/>
    <w:rsid w:val="004849E1"/>
    <w:rsid w:val="004851BD"/>
    <w:rsid w:val="0048556F"/>
    <w:rsid w:val="0048567C"/>
    <w:rsid w:val="00485AA2"/>
    <w:rsid w:val="00485B81"/>
    <w:rsid w:val="00485DE5"/>
    <w:rsid w:val="004864E0"/>
    <w:rsid w:val="00486D6C"/>
    <w:rsid w:val="00486DC2"/>
    <w:rsid w:val="004874F6"/>
    <w:rsid w:val="004875A5"/>
    <w:rsid w:val="00487A3C"/>
    <w:rsid w:val="00487BB9"/>
    <w:rsid w:val="00487F3F"/>
    <w:rsid w:val="00490F72"/>
    <w:rsid w:val="0049217C"/>
    <w:rsid w:val="00492427"/>
    <w:rsid w:val="00492D70"/>
    <w:rsid w:val="00492D7E"/>
    <w:rsid w:val="00492E57"/>
    <w:rsid w:val="00492EE7"/>
    <w:rsid w:val="00493246"/>
    <w:rsid w:val="0049336B"/>
    <w:rsid w:val="004938DE"/>
    <w:rsid w:val="00493CFD"/>
    <w:rsid w:val="00494263"/>
    <w:rsid w:val="00494B7E"/>
    <w:rsid w:val="00494C4D"/>
    <w:rsid w:val="00494EA5"/>
    <w:rsid w:val="00495013"/>
    <w:rsid w:val="00495DEC"/>
    <w:rsid w:val="0049614E"/>
    <w:rsid w:val="004964B1"/>
    <w:rsid w:val="00496D71"/>
    <w:rsid w:val="00497685"/>
    <w:rsid w:val="004A07C5"/>
    <w:rsid w:val="004A0C6D"/>
    <w:rsid w:val="004A0D3D"/>
    <w:rsid w:val="004A176B"/>
    <w:rsid w:val="004A1DCF"/>
    <w:rsid w:val="004A2B4C"/>
    <w:rsid w:val="004A345A"/>
    <w:rsid w:val="004A380F"/>
    <w:rsid w:val="004A394A"/>
    <w:rsid w:val="004A395B"/>
    <w:rsid w:val="004A3974"/>
    <w:rsid w:val="004A3C1B"/>
    <w:rsid w:val="004A49B3"/>
    <w:rsid w:val="004A4A8A"/>
    <w:rsid w:val="004A4B89"/>
    <w:rsid w:val="004A4C81"/>
    <w:rsid w:val="004A4EA7"/>
    <w:rsid w:val="004A58B3"/>
    <w:rsid w:val="004A5957"/>
    <w:rsid w:val="004A5C71"/>
    <w:rsid w:val="004A613F"/>
    <w:rsid w:val="004A61C4"/>
    <w:rsid w:val="004A6307"/>
    <w:rsid w:val="004A6690"/>
    <w:rsid w:val="004A6815"/>
    <w:rsid w:val="004A6819"/>
    <w:rsid w:val="004A6B6C"/>
    <w:rsid w:val="004A6DB1"/>
    <w:rsid w:val="004A727E"/>
    <w:rsid w:val="004A73E6"/>
    <w:rsid w:val="004A79D6"/>
    <w:rsid w:val="004A7A2E"/>
    <w:rsid w:val="004B0200"/>
    <w:rsid w:val="004B046B"/>
    <w:rsid w:val="004B0717"/>
    <w:rsid w:val="004B1933"/>
    <w:rsid w:val="004B1D8D"/>
    <w:rsid w:val="004B1F25"/>
    <w:rsid w:val="004B1F47"/>
    <w:rsid w:val="004B24B1"/>
    <w:rsid w:val="004B25C2"/>
    <w:rsid w:val="004B2686"/>
    <w:rsid w:val="004B2FB1"/>
    <w:rsid w:val="004B361A"/>
    <w:rsid w:val="004B36A0"/>
    <w:rsid w:val="004B3811"/>
    <w:rsid w:val="004B3918"/>
    <w:rsid w:val="004B39CA"/>
    <w:rsid w:val="004B3EB1"/>
    <w:rsid w:val="004B4098"/>
    <w:rsid w:val="004B4799"/>
    <w:rsid w:val="004B53D3"/>
    <w:rsid w:val="004B5505"/>
    <w:rsid w:val="004B55E2"/>
    <w:rsid w:val="004B565C"/>
    <w:rsid w:val="004B5775"/>
    <w:rsid w:val="004B5BFB"/>
    <w:rsid w:val="004B6469"/>
    <w:rsid w:val="004B674E"/>
    <w:rsid w:val="004B6FE1"/>
    <w:rsid w:val="004B7569"/>
    <w:rsid w:val="004B7CE6"/>
    <w:rsid w:val="004C0605"/>
    <w:rsid w:val="004C0A8F"/>
    <w:rsid w:val="004C1402"/>
    <w:rsid w:val="004C1677"/>
    <w:rsid w:val="004C1BB9"/>
    <w:rsid w:val="004C2012"/>
    <w:rsid w:val="004C2145"/>
    <w:rsid w:val="004C2CF4"/>
    <w:rsid w:val="004C3104"/>
    <w:rsid w:val="004C331F"/>
    <w:rsid w:val="004C375F"/>
    <w:rsid w:val="004C3898"/>
    <w:rsid w:val="004C3B43"/>
    <w:rsid w:val="004C3C24"/>
    <w:rsid w:val="004C440C"/>
    <w:rsid w:val="004C4CE6"/>
    <w:rsid w:val="004C5492"/>
    <w:rsid w:val="004C57E9"/>
    <w:rsid w:val="004C5BCD"/>
    <w:rsid w:val="004C5E2F"/>
    <w:rsid w:val="004C6411"/>
    <w:rsid w:val="004C648F"/>
    <w:rsid w:val="004C702C"/>
    <w:rsid w:val="004C709C"/>
    <w:rsid w:val="004C70E2"/>
    <w:rsid w:val="004C7716"/>
    <w:rsid w:val="004C77D6"/>
    <w:rsid w:val="004C787E"/>
    <w:rsid w:val="004C7D62"/>
    <w:rsid w:val="004C7E13"/>
    <w:rsid w:val="004C7E6A"/>
    <w:rsid w:val="004D0417"/>
    <w:rsid w:val="004D089D"/>
    <w:rsid w:val="004D0DB8"/>
    <w:rsid w:val="004D1432"/>
    <w:rsid w:val="004D18AC"/>
    <w:rsid w:val="004D18D1"/>
    <w:rsid w:val="004D25E5"/>
    <w:rsid w:val="004D26AD"/>
    <w:rsid w:val="004D3894"/>
    <w:rsid w:val="004D3FFB"/>
    <w:rsid w:val="004D4178"/>
    <w:rsid w:val="004D45F2"/>
    <w:rsid w:val="004D465B"/>
    <w:rsid w:val="004D4668"/>
    <w:rsid w:val="004D50A9"/>
    <w:rsid w:val="004D56CC"/>
    <w:rsid w:val="004D56F6"/>
    <w:rsid w:val="004D595C"/>
    <w:rsid w:val="004D59F5"/>
    <w:rsid w:val="004D5ED8"/>
    <w:rsid w:val="004D60B6"/>
    <w:rsid w:val="004D62C1"/>
    <w:rsid w:val="004D7D31"/>
    <w:rsid w:val="004E00E1"/>
    <w:rsid w:val="004E04B6"/>
    <w:rsid w:val="004E1650"/>
    <w:rsid w:val="004E1932"/>
    <w:rsid w:val="004E2483"/>
    <w:rsid w:val="004E2EFC"/>
    <w:rsid w:val="004E338A"/>
    <w:rsid w:val="004E351F"/>
    <w:rsid w:val="004E3FC5"/>
    <w:rsid w:val="004E4137"/>
    <w:rsid w:val="004E4498"/>
    <w:rsid w:val="004E4E34"/>
    <w:rsid w:val="004E576B"/>
    <w:rsid w:val="004E63F0"/>
    <w:rsid w:val="004E68D3"/>
    <w:rsid w:val="004E6B3F"/>
    <w:rsid w:val="004E6E63"/>
    <w:rsid w:val="004E6E64"/>
    <w:rsid w:val="004E6F70"/>
    <w:rsid w:val="004E6F8B"/>
    <w:rsid w:val="004E720C"/>
    <w:rsid w:val="004E7807"/>
    <w:rsid w:val="004E7986"/>
    <w:rsid w:val="004E7C25"/>
    <w:rsid w:val="004F0403"/>
    <w:rsid w:val="004F110C"/>
    <w:rsid w:val="004F1DC9"/>
    <w:rsid w:val="004F2375"/>
    <w:rsid w:val="004F2BA0"/>
    <w:rsid w:val="004F3004"/>
    <w:rsid w:val="004F3929"/>
    <w:rsid w:val="004F4ADC"/>
    <w:rsid w:val="004F4BE9"/>
    <w:rsid w:val="004F4CEE"/>
    <w:rsid w:val="004F522E"/>
    <w:rsid w:val="004F67A7"/>
    <w:rsid w:val="004F739D"/>
    <w:rsid w:val="004F73A5"/>
    <w:rsid w:val="004F77A7"/>
    <w:rsid w:val="004F7817"/>
    <w:rsid w:val="004F7AD7"/>
    <w:rsid w:val="004F7AE2"/>
    <w:rsid w:val="004F7CB6"/>
    <w:rsid w:val="00500117"/>
    <w:rsid w:val="00500672"/>
    <w:rsid w:val="00500A41"/>
    <w:rsid w:val="00500A97"/>
    <w:rsid w:val="00501E7B"/>
    <w:rsid w:val="0050264B"/>
    <w:rsid w:val="005029F4"/>
    <w:rsid w:val="00502F8E"/>
    <w:rsid w:val="0050310F"/>
    <w:rsid w:val="00503461"/>
    <w:rsid w:val="005035AF"/>
    <w:rsid w:val="005043BB"/>
    <w:rsid w:val="00504553"/>
    <w:rsid w:val="0050462A"/>
    <w:rsid w:val="00504689"/>
    <w:rsid w:val="0050507A"/>
    <w:rsid w:val="005059CB"/>
    <w:rsid w:val="00505D4B"/>
    <w:rsid w:val="00505E5A"/>
    <w:rsid w:val="00506182"/>
    <w:rsid w:val="00506344"/>
    <w:rsid w:val="0050637B"/>
    <w:rsid w:val="00506A9A"/>
    <w:rsid w:val="00506B04"/>
    <w:rsid w:val="00506BAF"/>
    <w:rsid w:val="00506BB2"/>
    <w:rsid w:val="0050759D"/>
    <w:rsid w:val="005075E2"/>
    <w:rsid w:val="0050770F"/>
    <w:rsid w:val="00507818"/>
    <w:rsid w:val="00507824"/>
    <w:rsid w:val="00507C9F"/>
    <w:rsid w:val="00510A43"/>
    <w:rsid w:val="00510E49"/>
    <w:rsid w:val="005111B5"/>
    <w:rsid w:val="0051147C"/>
    <w:rsid w:val="00511758"/>
    <w:rsid w:val="00511BFB"/>
    <w:rsid w:val="00512253"/>
    <w:rsid w:val="00512C47"/>
    <w:rsid w:val="00512D07"/>
    <w:rsid w:val="005130E1"/>
    <w:rsid w:val="00513EF6"/>
    <w:rsid w:val="005149C9"/>
    <w:rsid w:val="00514E07"/>
    <w:rsid w:val="005153A1"/>
    <w:rsid w:val="00515465"/>
    <w:rsid w:val="005155DD"/>
    <w:rsid w:val="005159B5"/>
    <w:rsid w:val="005159D9"/>
    <w:rsid w:val="00515AEC"/>
    <w:rsid w:val="00515C3D"/>
    <w:rsid w:val="00515CBE"/>
    <w:rsid w:val="00516181"/>
    <w:rsid w:val="00517424"/>
    <w:rsid w:val="0051767C"/>
    <w:rsid w:val="00517AD7"/>
    <w:rsid w:val="00520065"/>
    <w:rsid w:val="00520716"/>
    <w:rsid w:val="005208B4"/>
    <w:rsid w:val="00520D6A"/>
    <w:rsid w:val="005212D8"/>
    <w:rsid w:val="005214AC"/>
    <w:rsid w:val="005218BF"/>
    <w:rsid w:val="00521A91"/>
    <w:rsid w:val="00521E00"/>
    <w:rsid w:val="00522287"/>
    <w:rsid w:val="00522524"/>
    <w:rsid w:val="0052260D"/>
    <w:rsid w:val="00522617"/>
    <w:rsid w:val="0052295F"/>
    <w:rsid w:val="00522B8A"/>
    <w:rsid w:val="005232F4"/>
    <w:rsid w:val="005239B0"/>
    <w:rsid w:val="00523B8C"/>
    <w:rsid w:val="00523FC3"/>
    <w:rsid w:val="00524133"/>
    <w:rsid w:val="005245E8"/>
    <w:rsid w:val="005250CB"/>
    <w:rsid w:val="00525674"/>
    <w:rsid w:val="00526203"/>
    <w:rsid w:val="005262BC"/>
    <w:rsid w:val="0052669F"/>
    <w:rsid w:val="0052680A"/>
    <w:rsid w:val="00527740"/>
    <w:rsid w:val="00527C23"/>
    <w:rsid w:val="00527F0D"/>
    <w:rsid w:val="0053017A"/>
    <w:rsid w:val="0053032F"/>
    <w:rsid w:val="00530C0D"/>
    <w:rsid w:val="00532EE8"/>
    <w:rsid w:val="0053396D"/>
    <w:rsid w:val="0053487C"/>
    <w:rsid w:val="0053492D"/>
    <w:rsid w:val="00534DA2"/>
    <w:rsid w:val="00534FBC"/>
    <w:rsid w:val="005352D0"/>
    <w:rsid w:val="0053573B"/>
    <w:rsid w:val="00535981"/>
    <w:rsid w:val="00535C29"/>
    <w:rsid w:val="00536401"/>
    <w:rsid w:val="00537763"/>
    <w:rsid w:val="005400C3"/>
    <w:rsid w:val="00540A47"/>
    <w:rsid w:val="005418F7"/>
    <w:rsid w:val="00541C28"/>
    <w:rsid w:val="00542BAA"/>
    <w:rsid w:val="005430B9"/>
    <w:rsid w:val="00543366"/>
    <w:rsid w:val="00543BE3"/>
    <w:rsid w:val="0054488A"/>
    <w:rsid w:val="005448DD"/>
    <w:rsid w:val="00544D34"/>
    <w:rsid w:val="00544D6F"/>
    <w:rsid w:val="00544E42"/>
    <w:rsid w:val="00545AFE"/>
    <w:rsid w:val="00545B54"/>
    <w:rsid w:val="00545D7D"/>
    <w:rsid w:val="00546276"/>
    <w:rsid w:val="0054670F"/>
    <w:rsid w:val="005469B3"/>
    <w:rsid w:val="00546ABD"/>
    <w:rsid w:val="00546B2D"/>
    <w:rsid w:val="00546C41"/>
    <w:rsid w:val="0054729B"/>
    <w:rsid w:val="0054732D"/>
    <w:rsid w:val="00547476"/>
    <w:rsid w:val="0054784A"/>
    <w:rsid w:val="00547B4A"/>
    <w:rsid w:val="00547D00"/>
    <w:rsid w:val="0055038E"/>
    <w:rsid w:val="0055045C"/>
    <w:rsid w:val="00550A00"/>
    <w:rsid w:val="0055146B"/>
    <w:rsid w:val="005515AF"/>
    <w:rsid w:val="00551A8A"/>
    <w:rsid w:val="00552216"/>
    <w:rsid w:val="005528AD"/>
    <w:rsid w:val="00552D5A"/>
    <w:rsid w:val="0055349D"/>
    <w:rsid w:val="005538DC"/>
    <w:rsid w:val="00554042"/>
    <w:rsid w:val="005543EE"/>
    <w:rsid w:val="0055442F"/>
    <w:rsid w:val="00554769"/>
    <w:rsid w:val="0055512A"/>
    <w:rsid w:val="005552B1"/>
    <w:rsid w:val="00555E8B"/>
    <w:rsid w:val="005565F2"/>
    <w:rsid w:val="00556F0F"/>
    <w:rsid w:val="005570D1"/>
    <w:rsid w:val="005577AF"/>
    <w:rsid w:val="00557A7D"/>
    <w:rsid w:val="00557F68"/>
    <w:rsid w:val="0056034F"/>
    <w:rsid w:val="005603FE"/>
    <w:rsid w:val="0056087B"/>
    <w:rsid w:val="00560C59"/>
    <w:rsid w:val="005610FC"/>
    <w:rsid w:val="00561345"/>
    <w:rsid w:val="005613CA"/>
    <w:rsid w:val="00561911"/>
    <w:rsid w:val="00561B3A"/>
    <w:rsid w:val="00561C56"/>
    <w:rsid w:val="00562516"/>
    <w:rsid w:val="005627C8"/>
    <w:rsid w:val="00562AE2"/>
    <w:rsid w:val="005633CA"/>
    <w:rsid w:val="005635B1"/>
    <w:rsid w:val="0056396D"/>
    <w:rsid w:val="00563D41"/>
    <w:rsid w:val="005640C9"/>
    <w:rsid w:val="0056422F"/>
    <w:rsid w:val="005644E4"/>
    <w:rsid w:val="0056456D"/>
    <w:rsid w:val="00564B3A"/>
    <w:rsid w:val="00564B6C"/>
    <w:rsid w:val="00564D72"/>
    <w:rsid w:val="00564FBE"/>
    <w:rsid w:val="0056506B"/>
    <w:rsid w:val="00565538"/>
    <w:rsid w:val="005657C2"/>
    <w:rsid w:val="00565D3F"/>
    <w:rsid w:val="00565E0E"/>
    <w:rsid w:val="005667DB"/>
    <w:rsid w:val="00566A60"/>
    <w:rsid w:val="00566A9D"/>
    <w:rsid w:val="00566AE9"/>
    <w:rsid w:val="00566C07"/>
    <w:rsid w:val="0056763E"/>
    <w:rsid w:val="0056769D"/>
    <w:rsid w:val="00567BD0"/>
    <w:rsid w:val="00567CF1"/>
    <w:rsid w:val="00570128"/>
    <w:rsid w:val="005706C8"/>
    <w:rsid w:val="00570BAB"/>
    <w:rsid w:val="00570D52"/>
    <w:rsid w:val="00570D67"/>
    <w:rsid w:val="005717AD"/>
    <w:rsid w:val="00571986"/>
    <w:rsid w:val="00571C18"/>
    <w:rsid w:val="00571D27"/>
    <w:rsid w:val="00571D3B"/>
    <w:rsid w:val="00571DD5"/>
    <w:rsid w:val="005721E1"/>
    <w:rsid w:val="00572555"/>
    <w:rsid w:val="005726AD"/>
    <w:rsid w:val="00572A5F"/>
    <w:rsid w:val="00572B5C"/>
    <w:rsid w:val="00572DF5"/>
    <w:rsid w:val="005730A6"/>
    <w:rsid w:val="005735F9"/>
    <w:rsid w:val="0057369F"/>
    <w:rsid w:val="005737FF"/>
    <w:rsid w:val="00573C95"/>
    <w:rsid w:val="00573EFD"/>
    <w:rsid w:val="00573F06"/>
    <w:rsid w:val="0057404D"/>
    <w:rsid w:val="0057423C"/>
    <w:rsid w:val="00574E62"/>
    <w:rsid w:val="00575029"/>
    <w:rsid w:val="0057580C"/>
    <w:rsid w:val="005759A3"/>
    <w:rsid w:val="00575BB6"/>
    <w:rsid w:val="005766FD"/>
    <w:rsid w:val="00576D0A"/>
    <w:rsid w:val="00576ECB"/>
    <w:rsid w:val="00576FBB"/>
    <w:rsid w:val="00577275"/>
    <w:rsid w:val="005773B4"/>
    <w:rsid w:val="00577526"/>
    <w:rsid w:val="00577CD4"/>
    <w:rsid w:val="00580277"/>
    <w:rsid w:val="00580C74"/>
    <w:rsid w:val="00581523"/>
    <w:rsid w:val="00581896"/>
    <w:rsid w:val="005830FD"/>
    <w:rsid w:val="0058318D"/>
    <w:rsid w:val="00583721"/>
    <w:rsid w:val="0058387D"/>
    <w:rsid w:val="00583DDF"/>
    <w:rsid w:val="00584320"/>
    <w:rsid w:val="005843D6"/>
    <w:rsid w:val="00584A9F"/>
    <w:rsid w:val="00585225"/>
    <w:rsid w:val="00585320"/>
    <w:rsid w:val="0058545B"/>
    <w:rsid w:val="00585523"/>
    <w:rsid w:val="0058586D"/>
    <w:rsid w:val="00585945"/>
    <w:rsid w:val="005860D2"/>
    <w:rsid w:val="0058664E"/>
    <w:rsid w:val="00586697"/>
    <w:rsid w:val="0058719F"/>
    <w:rsid w:val="005879E2"/>
    <w:rsid w:val="00587DE1"/>
    <w:rsid w:val="00587E1E"/>
    <w:rsid w:val="00590476"/>
    <w:rsid w:val="00590DAF"/>
    <w:rsid w:val="00590F45"/>
    <w:rsid w:val="005915F0"/>
    <w:rsid w:val="00591A96"/>
    <w:rsid w:val="00592221"/>
    <w:rsid w:val="00592DC5"/>
    <w:rsid w:val="005934E5"/>
    <w:rsid w:val="00593D38"/>
    <w:rsid w:val="00594302"/>
    <w:rsid w:val="00594435"/>
    <w:rsid w:val="00594475"/>
    <w:rsid w:val="00594B7C"/>
    <w:rsid w:val="00594C47"/>
    <w:rsid w:val="00594E58"/>
    <w:rsid w:val="00595709"/>
    <w:rsid w:val="00595919"/>
    <w:rsid w:val="00595A13"/>
    <w:rsid w:val="00595F98"/>
    <w:rsid w:val="0059615D"/>
    <w:rsid w:val="0059630E"/>
    <w:rsid w:val="0059651B"/>
    <w:rsid w:val="00596685"/>
    <w:rsid w:val="005967B2"/>
    <w:rsid w:val="0059720F"/>
    <w:rsid w:val="00597390"/>
    <w:rsid w:val="005A0612"/>
    <w:rsid w:val="005A0665"/>
    <w:rsid w:val="005A0ADC"/>
    <w:rsid w:val="005A0B8E"/>
    <w:rsid w:val="005A0BD1"/>
    <w:rsid w:val="005A1258"/>
    <w:rsid w:val="005A1548"/>
    <w:rsid w:val="005A2741"/>
    <w:rsid w:val="005A2D6A"/>
    <w:rsid w:val="005A31B9"/>
    <w:rsid w:val="005A329E"/>
    <w:rsid w:val="005A35E1"/>
    <w:rsid w:val="005A371C"/>
    <w:rsid w:val="005A3B09"/>
    <w:rsid w:val="005A3BB3"/>
    <w:rsid w:val="005A482E"/>
    <w:rsid w:val="005A495B"/>
    <w:rsid w:val="005A532A"/>
    <w:rsid w:val="005A5766"/>
    <w:rsid w:val="005A5968"/>
    <w:rsid w:val="005A5A90"/>
    <w:rsid w:val="005A5AA8"/>
    <w:rsid w:val="005A5B2F"/>
    <w:rsid w:val="005A601C"/>
    <w:rsid w:val="005A616D"/>
    <w:rsid w:val="005A68FC"/>
    <w:rsid w:val="005A6CB5"/>
    <w:rsid w:val="005A6D49"/>
    <w:rsid w:val="005A6F62"/>
    <w:rsid w:val="005A70FA"/>
    <w:rsid w:val="005A7289"/>
    <w:rsid w:val="005B0274"/>
    <w:rsid w:val="005B0839"/>
    <w:rsid w:val="005B0B0A"/>
    <w:rsid w:val="005B0C8B"/>
    <w:rsid w:val="005B0E90"/>
    <w:rsid w:val="005B11E3"/>
    <w:rsid w:val="005B1332"/>
    <w:rsid w:val="005B1382"/>
    <w:rsid w:val="005B199F"/>
    <w:rsid w:val="005B1CCB"/>
    <w:rsid w:val="005B275A"/>
    <w:rsid w:val="005B2DDF"/>
    <w:rsid w:val="005B338F"/>
    <w:rsid w:val="005B3553"/>
    <w:rsid w:val="005B3CF0"/>
    <w:rsid w:val="005B4739"/>
    <w:rsid w:val="005B482F"/>
    <w:rsid w:val="005B4909"/>
    <w:rsid w:val="005B4AC6"/>
    <w:rsid w:val="005B4AFC"/>
    <w:rsid w:val="005B4B92"/>
    <w:rsid w:val="005B54D2"/>
    <w:rsid w:val="005B5EAA"/>
    <w:rsid w:val="005B5F60"/>
    <w:rsid w:val="005B5FE3"/>
    <w:rsid w:val="005B60B6"/>
    <w:rsid w:val="005B6164"/>
    <w:rsid w:val="005B6228"/>
    <w:rsid w:val="005B65AB"/>
    <w:rsid w:val="005B6A0D"/>
    <w:rsid w:val="005B6A87"/>
    <w:rsid w:val="005B7122"/>
    <w:rsid w:val="005B7133"/>
    <w:rsid w:val="005B73AF"/>
    <w:rsid w:val="005B769F"/>
    <w:rsid w:val="005B7C99"/>
    <w:rsid w:val="005B7E44"/>
    <w:rsid w:val="005C178C"/>
    <w:rsid w:val="005C21CF"/>
    <w:rsid w:val="005C2368"/>
    <w:rsid w:val="005C2450"/>
    <w:rsid w:val="005C25D5"/>
    <w:rsid w:val="005C2929"/>
    <w:rsid w:val="005C2B7C"/>
    <w:rsid w:val="005C3053"/>
    <w:rsid w:val="005C326F"/>
    <w:rsid w:val="005C354D"/>
    <w:rsid w:val="005C3C4F"/>
    <w:rsid w:val="005C40B5"/>
    <w:rsid w:val="005C41A6"/>
    <w:rsid w:val="005C462B"/>
    <w:rsid w:val="005C4DA0"/>
    <w:rsid w:val="005C4F66"/>
    <w:rsid w:val="005C5B09"/>
    <w:rsid w:val="005C6160"/>
    <w:rsid w:val="005C7A15"/>
    <w:rsid w:val="005C7B12"/>
    <w:rsid w:val="005D012D"/>
    <w:rsid w:val="005D058A"/>
    <w:rsid w:val="005D063A"/>
    <w:rsid w:val="005D0959"/>
    <w:rsid w:val="005D11DB"/>
    <w:rsid w:val="005D16A6"/>
    <w:rsid w:val="005D24A7"/>
    <w:rsid w:val="005D3210"/>
    <w:rsid w:val="005D3664"/>
    <w:rsid w:val="005D3D50"/>
    <w:rsid w:val="005D44E3"/>
    <w:rsid w:val="005D48A6"/>
    <w:rsid w:val="005D4D44"/>
    <w:rsid w:val="005D52BC"/>
    <w:rsid w:val="005D56B4"/>
    <w:rsid w:val="005D5D22"/>
    <w:rsid w:val="005D5D44"/>
    <w:rsid w:val="005D5E37"/>
    <w:rsid w:val="005D6488"/>
    <w:rsid w:val="005D679F"/>
    <w:rsid w:val="005D6A91"/>
    <w:rsid w:val="005D6BF3"/>
    <w:rsid w:val="005D6E1D"/>
    <w:rsid w:val="005D6EDA"/>
    <w:rsid w:val="005D73EA"/>
    <w:rsid w:val="005D740A"/>
    <w:rsid w:val="005D7490"/>
    <w:rsid w:val="005D7660"/>
    <w:rsid w:val="005D776F"/>
    <w:rsid w:val="005D7953"/>
    <w:rsid w:val="005D795C"/>
    <w:rsid w:val="005D7D26"/>
    <w:rsid w:val="005D7E42"/>
    <w:rsid w:val="005D7F44"/>
    <w:rsid w:val="005E0171"/>
    <w:rsid w:val="005E0D22"/>
    <w:rsid w:val="005E1428"/>
    <w:rsid w:val="005E1C3D"/>
    <w:rsid w:val="005E2138"/>
    <w:rsid w:val="005E243B"/>
    <w:rsid w:val="005E24FD"/>
    <w:rsid w:val="005E252C"/>
    <w:rsid w:val="005E2DD4"/>
    <w:rsid w:val="005E3D31"/>
    <w:rsid w:val="005E4074"/>
    <w:rsid w:val="005E4444"/>
    <w:rsid w:val="005E5492"/>
    <w:rsid w:val="005E5B3E"/>
    <w:rsid w:val="005E5E2E"/>
    <w:rsid w:val="005E63DD"/>
    <w:rsid w:val="005E6635"/>
    <w:rsid w:val="005E68EA"/>
    <w:rsid w:val="005E6D10"/>
    <w:rsid w:val="005E74AD"/>
    <w:rsid w:val="005E7502"/>
    <w:rsid w:val="005E75DB"/>
    <w:rsid w:val="005E77C4"/>
    <w:rsid w:val="005E7C3C"/>
    <w:rsid w:val="005E7DA0"/>
    <w:rsid w:val="005F0987"/>
    <w:rsid w:val="005F0A93"/>
    <w:rsid w:val="005F1DB3"/>
    <w:rsid w:val="005F2999"/>
    <w:rsid w:val="005F2D4C"/>
    <w:rsid w:val="005F2E9D"/>
    <w:rsid w:val="005F3939"/>
    <w:rsid w:val="005F3C12"/>
    <w:rsid w:val="005F3D74"/>
    <w:rsid w:val="005F41ED"/>
    <w:rsid w:val="005F4403"/>
    <w:rsid w:val="005F4739"/>
    <w:rsid w:val="005F49C8"/>
    <w:rsid w:val="005F4A02"/>
    <w:rsid w:val="005F4B9E"/>
    <w:rsid w:val="005F4BBC"/>
    <w:rsid w:val="005F54DC"/>
    <w:rsid w:val="005F55EF"/>
    <w:rsid w:val="005F5A50"/>
    <w:rsid w:val="005F5ACD"/>
    <w:rsid w:val="005F5BAA"/>
    <w:rsid w:val="005F650A"/>
    <w:rsid w:val="005F65F4"/>
    <w:rsid w:val="005F704B"/>
    <w:rsid w:val="005F7851"/>
    <w:rsid w:val="005F7A5F"/>
    <w:rsid w:val="005F7A9A"/>
    <w:rsid w:val="005F7B59"/>
    <w:rsid w:val="005F7D8E"/>
    <w:rsid w:val="00600089"/>
    <w:rsid w:val="0060037E"/>
    <w:rsid w:val="006003EB"/>
    <w:rsid w:val="00600949"/>
    <w:rsid w:val="00600B14"/>
    <w:rsid w:val="00601DA1"/>
    <w:rsid w:val="00601E31"/>
    <w:rsid w:val="006026E8"/>
    <w:rsid w:val="006028D7"/>
    <w:rsid w:val="00602B65"/>
    <w:rsid w:val="00602F3A"/>
    <w:rsid w:val="00603098"/>
    <w:rsid w:val="0060439B"/>
    <w:rsid w:val="0060479C"/>
    <w:rsid w:val="00604A0F"/>
    <w:rsid w:val="00604C6E"/>
    <w:rsid w:val="00604CC2"/>
    <w:rsid w:val="00604E56"/>
    <w:rsid w:val="00605A6F"/>
    <w:rsid w:val="00605ACF"/>
    <w:rsid w:val="00605B85"/>
    <w:rsid w:val="00605ED2"/>
    <w:rsid w:val="00606E98"/>
    <w:rsid w:val="0060760A"/>
    <w:rsid w:val="00607A98"/>
    <w:rsid w:val="006100E8"/>
    <w:rsid w:val="006103AE"/>
    <w:rsid w:val="00610545"/>
    <w:rsid w:val="006106A1"/>
    <w:rsid w:val="00610D6B"/>
    <w:rsid w:val="00610E37"/>
    <w:rsid w:val="00611151"/>
    <w:rsid w:val="006111C3"/>
    <w:rsid w:val="00611411"/>
    <w:rsid w:val="006123C2"/>
    <w:rsid w:val="00612455"/>
    <w:rsid w:val="006128DD"/>
    <w:rsid w:val="00612D6A"/>
    <w:rsid w:val="00612DDE"/>
    <w:rsid w:val="006132C6"/>
    <w:rsid w:val="0061391A"/>
    <w:rsid w:val="00613DA2"/>
    <w:rsid w:val="00613FA4"/>
    <w:rsid w:val="00615312"/>
    <w:rsid w:val="00615562"/>
    <w:rsid w:val="006156D5"/>
    <w:rsid w:val="00615C75"/>
    <w:rsid w:val="006161EA"/>
    <w:rsid w:val="00616752"/>
    <w:rsid w:val="00616936"/>
    <w:rsid w:val="00616B84"/>
    <w:rsid w:val="00617087"/>
    <w:rsid w:val="0061731B"/>
    <w:rsid w:val="006177A1"/>
    <w:rsid w:val="00617C16"/>
    <w:rsid w:val="00617FA6"/>
    <w:rsid w:val="006206F5"/>
    <w:rsid w:val="00620C01"/>
    <w:rsid w:val="0062149D"/>
    <w:rsid w:val="006216E8"/>
    <w:rsid w:val="00621ECB"/>
    <w:rsid w:val="0062203F"/>
    <w:rsid w:val="0062363C"/>
    <w:rsid w:val="006238C2"/>
    <w:rsid w:val="00623B6E"/>
    <w:rsid w:val="00623B98"/>
    <w:rsid w:val="00623C92"/>
    <w:rsid w:val="00623DAA"/>
    <w:rsid w:val="00624161"/>
    <w:rsid w:val="0062435D"/>
    <w:rsid w:val="006246E7"/>
    <w:rsid w:val="006248AE"/>
    <w:rsid w:val="00624A86"/>
    <w:rsid w:val="00624BDC"/>
    <w:rsid w:val="00624BE5"/>
    <w:rsid w:val="00624D4A"/>
    <w:rsid w:val="00625410"/>
    <w:rsid w:val="00625979"/>
    <w:rsid w:val="006261A3"/>
    <w:rsid w:val="00626484"/>
    <w:rsid w:val="00626918"/>
    <w:rsid w:val="00626A7A"/>
    <w:rsid w:val="00626B49"/>
    <w:rsid w:val="00626BDF"/>
    <w:rsid w:val="0062784C"/>
    <w:rsid w:val="00630B14"/>
    <w:rsid w:val="00630D32"/>
    <w:rsid w:val="006316DA"/>
    <w:rsid w:val="00631757"/>
    <w:rsid w:val="006317C3"/>
    <w:rsid w:val="00631AE4"/>
    <w:rsid w:val="00631F5D"/>
    <w:rsid w:val="00631FAB"/>
    <w:rsid w:val="0063220E"/>
    <w:rsid w:val="00632960"/>
    <w:rsid w:val="00632D67"/>
    <w:rsid w:val="0063350A"/>
    <w:rsid w:val="006342BB"/>
    <w:rsid w:val="006347D5"/>
    <w:rsid w:val="00634A4B"/>
    <w:rsid w:val="00634FC7"/>
    <w:rsid w:val="00635686"/>
    <w:rsid w:val="006356B2"/>
    <w:rsid w:val="00635C27"/>
    <w:rsid w:val="006360C1"/>
    <w:rsid w:val="006362B4"/>
    <w:rsid w:val="00636D71"/>
    <w:rsid w:val="0063755E"/>
    <w:rsid w:val="006406E9"/>
    <w:rsid w:val="006408BB"/>
    <w:rsid w:val="0064093C"/>
    <w:rsid w:val="00640D4E"/>
    <w:rsid w:val="00641798"/>
    <w:rsid w:val="00641D12"/>
    <w:rsid w:val="00642390"/>
    <w:rsid w:val="00642597"/>
    <w:rsid w:val="006427F5"/>
    <w:rsid w:val="00643194"/>
    <w:rsid w:val="00643B45"/>
    <w:rsid w:val="00643B70"/>
    <w:rsid w:val="00643EB8"/>
    <w:rsid w:val="00643FCC"/>
    <w:rsid w:val="006446BD"/>
    <w:rsid w:val="006448BE"/>
    <w:rsid w:val="00644BB6"/>
    <w:rsid w:val="00644EAE"/>
    <w:rsid w:val="0064525B"/>
    <w:rsid w:val="00646467"/>
    <w:rsid w:val="006465A7"/>
    <w:rsid w:val="00646C06"/>
    <w:rsid w:val="00646F4F"/>
    <w:rsid w:val="00647358"/>
    <w:rsid w:val="006475E5"/>
    <w:rsid w:val="006503FC"/>
    <w:rsid w:val="00650720"/>
    <w:rsid w:val="00650A30"/>
    <w:rsid w:val="00650E1F"/>
    <w:rsid w:val="006510CD"/>
    <w:rsid w:val="0065174F"/>
    <w:rsid w:val="00651A1C"/>
    <w:rsid w:val="00651D19"/>
    <w:rsid w:val="00651DB2"/>
    <w:rsid w:val="00652879"/>
    <w:rsid w:val="00652A44"/>
    <w:rsid w:val="006537D1"/>
    <w:rsid w:val="006537D7"/>
    <w:rsid w:val="00653B12"/>
    <w:rsid w:val="006542F6"/>
    <w:rsid w:val="00654AFC"/>
    <w:rsid w:val="00654D68"/>
    <w:rsid w:val="00655849"/>
    <w:rsid w:val="00656815"/>
    <w:rsid w:val="00656D21"/>
    <w:rsid w:val="006571E1"/>
    <w:rsid w:val="00657926"/>
    <w:rsid w:val="00657D21"/>
    <w:rsid w:val="00657DE5"/>
    <w:rsid w:val="006601C6"/>
    <w:rsid w:val="00660563"/>
    <w:rsid w:val="006605BB"/>
    <w:rsid w:val="00660AB2"/>
    <w:rsid w:val="00660CB0"/>
    <w:rsid w:val="00660FE2"/>
    <w:rsid w:val="0066120D"/>
    <w:rsid w:val="00661DD5"/>
    <w:rsid w:val="00662B67"/>
    <w:rsid w:val="00662E63"/>
    <w:rsid w:val="00662FDF"/>
    <w:rsid w:val="00663160"/>
    <w:rsid w:val="00663E42"/>
    <w:rsid w:val="006641BB"/>
    <w:rsid w:val="0066432F"/>
    <w:rsid w:val="00664947"/>
    <w:rsid w:val="00664AD8"/>
    <w:rsid w:val="00664E94"/>
    <w:rsid w:val="00665B20"/>
    <w:rsid w:val="00665E16"/>
    <w:rsid w:val="00665E5E"/>
    <w:rsid w:val="00665F95"/>
    <w:rsid w:val="00666049"/>
    <w:rsid w:val="00667B72"/>
    <w:rsid w:val="00667DF0"/>
    <w:rsid w:val="0067025F"/>
    <w:rsid w:val="00670394"/>
    <w:rsid w:val="00670484"/>
    <w:rsid w:val="00670A61"/>
    <w:rsid w:val="00670ECB"/>
    <w:rsid w:val="006712F3"/>
    <w:rsid w:val="006715A3"/>
    <w:rsid w:val="0067215E"/>
    <w:rsid w:val="00672FDA"/>
    <w:rsid w:val="00673087"/>
    <w:rsid w:val="0067310E"/>
    <w:rsid w:val="006735F1"/>
    <w:rsid w:val="00673717"/>
    <w:rsid w:val="006737C2"/>
    <w:rsid w:val="0067412F"/>
    <w:rsid w:val="00674234"/>
    <w:rsid w:val="006750AF"/>
    <w:rsid w:val="00675228"/>
    <w:rsid w:val="00675B19"/>
    <w:rsid w:val="00675B4A"/>
    <w:rsid w:val="00675D94"/>
    <w:rsid w:val="00675F32"/>
    <w:rsid w:val="006766C5"/>
    <w:rsid w:val="0067677A"/>
    <w:rsid w:val="006769F9"/>
    <w:rsid w:val="00676B71"/>
    <w:rsid w:val="0067703F"/>
    <w:rsid w:val="006772FA"/>
    <w:rsid w:val="00677B16"/>
    <w:rsid w:val="00677F1D"/>
    <w:rsid w:val="00680149"/>
    <w:rsid w:val="00680560"/>
    <w:rsid w:val="006807C6"/>
    <w:rsid w:val="006808D7"/>
    <w:rsid w:val="00680A0D"/>
    <w:rsid w:val="00681353"/>
    <w:rsid w:val="006815DF"/>
    <w:rsid w:val="0068180E"/>
    <w:rsid w:val="00681BFE"/>
    <w:rsid w:val="00681C54"/>
    <w:rsid w:val="0068205C"/>
    <w:rsid w:val="00682060"/>
    <w:rsid w:val="006828F8"/>
    <w:rsid w:val="00682E1F"/>
    <w:rsid w:val="00682FEB"/>
    <w:rsid w:val="006831B6"/>
    <w:rsid w:val="006833EF"/>
    <w:rsid w:val="00683A6B"/>
    <w:rsid w:val="00683E41"/>
    <w:rsid w:val="00683EC2"/>
    <w:rsid w:val="00684316"/>
    <w:rsid w:val="006843C2"/>
    <w:rsid w:val="00684431"/>
    <w:rsid w:val="00684A8F"/>
    <w:rsid w:val="00684D0F"/>
    <w:rsid w:val="00684D52"/>
    <w:rsid w:val="00684F77"/>
    <w:rsid w:val="00684F92"/>
    <w:rsid w:val="006854B6"/>
    <w:rsid w:val="00685D93"/>
    <w:rsid w:val="00685D9C"/>
    <w:rsid w:val="006861B7"/>
    <w:rsid w:val="0068642E"/>
    <w:rsid w:val="00686619"/>
    <w:rsid w:val="00686A2E"/>
    <w:rsid w:val="00687327"/>
    <w:rsid w:val="006874F4"/>
    <w:rsid w:val="00687E05"/>
    <w:rsid w:val="00687FEE"/>
    <w:rsid w:val="006902DE"/>
    <w:rsid w:val="00690439"/>
    <w:rsid w:val="006908BF"/>
    <w:rsid w:val="006908D4"/>
    <w:rsid w:val="006909DC"/>
    <w:rsid w:val="00690A9D"/>
    <w:rsid w:val="00690D3C"/>
    <w:rsid w:val="00690DBD"/>
    <w:rsid w:val="00691493"/>
    <w:rsid w:val="00691734"/>
    <w:rsid w:val="006917AE"/>
    <w:rsid w:val="006917E8"/>
    <w:rsid w:val="00691AA7"/>
    <w:rsid w:val="00692067"/>
    <w:rsid w:val="006920B4"/>
    <w:rsid w:val="0069283C"/>
    <w:rsid w:val="00692B48"/>
    <w:rsid w:val="00692C00"/>
    <w:rsid w:val="00692C78"/>
    <w:rsid w:val="00692E32"/>
    <w:rsid w:val="006931CE"/>
    <w:rsid w:val="006932EF"/>
    <w:rsid w:val="006937EC"/>
    <w:rsid w:val="00693854"/>
    <w:rsid w:val="00694070"/>
    <w:rsid w:val="006952DD"/>
    <w:rsid w:val="0069560F"/>
    <w:rsid w:val="00695F55"/>
    <w:rsid w:val="0069626E"/>
    <w:rsid w:val="00696641"/>
    <w:rsid w:val="006968C1"/>
    <w:rsid w:val="0069696A"/>
    <w:rsid w:val="00696DC5"/>
    <w:rsid w:val="00697313"/>
    <w:rsid w:val="00697608"/>
    <w:rsid w:val="006A0188"/>
    <w:rsid w:val="006A0493"/>
    <w:rsid w:val="006A04C7"/>
    <w:rsid w:val="006A0B79"/>
    <w:rsid w:val="006A110F"/>
    <w:rsid w:val="006A13ED"/>
    <w:rsid w:val="006A14D5"/>
    <w:rsid w:val="006A1514"/>
    <w:rsid w:val="006A1E5C"/>
    <w:rsid w:val="006A2090"/>
    <w:rsid w:val="006A2248"/>
    <w:rsid w:val="006A2A06"/>
    <w:rsid w:val="006A2B8C"/>
    <w:rsid w:val="006A2E15"/>
    <w:rsid w:val="006A3376"/>
    <w:rsid w:val="006A436C"/>
    <w:rsid w:val="006A444F"/>
    <w:rsid w:val="006A4ED0"/>
    <w:rsid w:val="006A5B22"/>
    <w:rsid w:val="006A5C88"/>
    <w:rsid w:val="006A5CF3"/>
    <w:rsid w:val="006A5F6F"/>
    <w:rsid w:val="006A6054"/>
    <w:rsid w:val="006A682D"/>
    <w:rsid w:val="006A718A"/>
    <w:rsid w:val="006A743E"/>
    <w:rsid w:val="006A74DC"/>
    <w:rsid w:val="006A756C"/>
    <w:rsid w:val="006A77B4"/>
    <w:rsid w:val="006A79A3"/>
    <w:rsid w:val="006A7BC3"/>
    <w:rsid w:val="006B1016"/>
    <w:rsid w:val="006B116C"/>
    <w:rsid w:val="006B1BDF"/>
    <w:rsid w:val="006B20EC"/>
    <w:rsid w:val="006B212B"/>
    <w:rsid w:val="006B2166"/>
    <w:rsid w:val="006B241D"/>
    <w:rsid w:val="006B27DE"/>
    <w:rsid w:val="006B2840"/>
    <w:rsid w:val="006B2A8A"/>
    <w:rsid w:val="006B33B1"/>
    <w:rsid w:val="006B3ED5"/>
    <w:rsid w:val="006B4DD5"/>
    <w:rsid w:val="006B4E87"/>
    <w:rsid w:val="006B53F7"/>
    <w:rsid w:val="006B572F"/>
    <w:rsid w:val="006B597E"/>
    <w:rsid w:val="006B5F22"/>
    <w:rsid w:val="006B6043"/>
    <w:rsid w:val="006B6357"/>
    <w:rsid w:val="006B66D0"/>
    <w:rsid w:val="006B7922"/>
    <w:rsid w:val="006B7984"/>
    <w:rsid w:val="006B79B5"/>
    <w:rsid w:val="006B7F48"/>
    <w:rsid w:val="006C00B3"/>
    <w:rsid w:val="006C07A5"/>
    <w:rsid w:val="006C0B39"/>
    <w:rsid w:val="006C0C84"/>
    <w:rsid w:val="006C109C"/>
    <w:rsid w:val="006C113C"/>
    <w:rsid w:val="006C1C73"/>
    <w:rsid w:val="006C2129"/>
    <w:rsid w:val="006C3310"/>
    <w:rsid w:val="006C398D"/>
    <w:rsid w:val="006C3DD3"/>
    <w:rsid w:val="006C4095"/>
    <w:rsid w:val="006C472B"/>
    <w:rsid w:val="006C57C9"/>
    <w:rsid w:val="006C584A"/>
    <w:rsid w:val="006C5F16"/>
    <w:rsid w:val="006C7079"/>
    <w:rsid w:val="006C7445"/>
    <w:rsid w:val="006C7560"/>
    <w:rsid w:val="006C770A"/>
    <w:rsid w:val="006C772F"/>
    <w:rsid w:val="006C7A03"/>
    <w:rsid w:val="006C7DEB"/>
    <w:rsid w:val="006D07DF"/>
    <w:rsid w:val="006D0C67"/>
    <w:rsid w:val="006D0E81"/>
    <w:rsid w:val="006D1020"/>
    <w:rsid w:val="006D149A"/>
    <w:rsid w:val="006D16EA"/>
    <w:rsid w:val="006D1AFD"/>
    <w:rsid w:val="006D1B2B"/>
    <w:rsid w:val="006D2A31"/>
    <w:rsid w:val="006D2B69"/>
    <w:rsid w:val="006D2ECA"/>
    <w:rsid w:val="006D3033"/>
    <w:rsid w:val="006D3361"/>
    <w:rsid w:val="006D3480"/>
    <w:rsid w:val="006D354A"/>
    <w:rsid w:val="006D36F7"/>
    <w:rsid w:val="006D3C10"/>
    <w:rsid w:val="006D3C96"/>
    <w:rsid w:val="006D3E80"/>
    <w:rsid w:val="006D462F"/>
    <w:rsid w:val="006D497D"/>
    <w:rsid w:val="006D4A25"/>
    <w:rsid w:val="006D4AD9"/>
    <w:rsid w:val="006D5981"/>
    <w:rsid w:val="006D5997"/>
    <w:rsid w:val="006D5BA5"/>
    <w:rsid w:val="006D628E"/>
    <w:rsid w:val="006D6414"/>
    <w:rsid w:val="006D6F70"/>
    <w:rsid w:val="006D6FF0"/>
    <w:rsid w:val="006D7287"/>
    <w:rsid w:val="006D755C"/>
    <w:rsid w:val="006D75D0"/>
    <w:rsid w:val="006D76EE"/>
    <w:rsid w:val="006D7AAE"/>
    <w:rsid w:val="006E01F0"/>
    <w:rsid w:val="006E0CE0"/>
    <w:rsid w:val="006E1009"/>
    <w:rsid w:val="006E1463"/>
    <w:rsid w:val="006E17C0"/>
    <w:rsid w:val="006E192B"/>
    <w:rsid w:val="006E1A17"/>
    <w:rsid w:val="006E1BCF"/>
    <w:rsid w:val="006E272B"/>
    <w:rsid w:val="006E28AF"/>
    <w:rsid w:val="006E2AFA"/>
    <w:rsid w:val="006E3496"/>
    <w:rsid w:val="006E34EC"/>
    <w:rsid w:val="006E40ED"/>
    <w:rsid w:val="006E4858"/>
    <w:rsid w:val="006E4A5E"/>
    <w:rsid w:val="006E4BBF"/>
    <w:rsid w:val="006E4F5B"/>
    <w:rsid w:val="006E5433"/>
    <w:rsid w:val="006E5544"/>
    <w:rsid w:val="006E5778"/>
    <w:rsid w:val="006E5819"/>
    <w:rsid w:val="006E5918"/>
    <w:rsid w:val="006E5C9F"/>
    <w:rsid w:val="006E5E78"/>
    <w:rsid w:val="006E6148"/>
    <w:rsid w:val="006E69E9"/>
    <w:rsid w:val="006E6A8F"/>
    <w:rsid w:val="006E72E7"/>
    <w:rsid w:val="006E761B"/>
    <w:rsid w:val="006E77B7"/>
    <w:rsid w:val="006E7988"/>
    <w:rsid w:val="006E7D8E"/>
    <w:rsid w:val="006F0A3A"/>
    <w:rsid w:val="006F0ED4"/>
    <w:rsid w:val="006F1D64"/>
    <w:rsid w:val="006F2D8A"/>
    <w:rsid w:val="006F2F37"/>
    <w:rsid w:val="006F3357"/>
    <w:rsid w:val="006F3887"/>
    <w:rsid w:val="006F3B1B"/>
    <w:rsid w:val="006F42EC"/>
    <w:rsid w:val="006F45AC"/>
    <w:rsid w:val="006F4C9D"/>
    <w:rsid w:val="006F4DDA"/>
    <w:rsid w:val="006F6F01"/>
    <w:rsid w:val="006F7171"/>
    <w:rsid w:val="006F719B"/>
    <w:rsid w:val="006F71A4"/>
    <w:rsid w:val="006F76B1"/>
    <w:rsid w:val="006F7C13"/>
    <w:rsid w:val="006F7DAA"/>
    <w:rsid w:val="006F7E89"/>
    <w:rsid w:val="0070058E"/>
    <w:rsid w:val="007008D9"/>
    <w:rsid w:val="007009A9"/>
    <w:rsid w:val="00701026"/>
    <w:rsid w:val="007011C0"/>
    <w:rsid w:val="0070147D"/>
    <w:rsid w:val="0070152C"/>
    <w:rsid w:val="00701F7B"/>
    <w:rsid w:val="0070202E"/>
    <w:rsid w:val="00702C19"/>
    <w:rsid w:val="00702D42"/>
    <w:rsid w:val="00703C8D"/>
    <w:rsid w:val="00703DEC"/>
    <w:rsid w:val="007044D3"/>
    <w:rsid w:val="00704876"/>
    <w:rsid w:val="00704D56"/>
    <w:rsid w:val="007050CC"/>
    <w:rsid w:val="00705633"/>
    <w:rsid w:val="00706101"/>
    <w:rsid w:val="0070670B"/>
    <w:rsid w:val="00706A74"/>
    <w:rsid w:val="00706ACD"/>
    <w:rsid w:val="00706EEA"/>
    <w:rsid w:val="007072FF"/>
    <w:rsid w:val="0070733B"/>
    <w:rsid w:val="0070755E"/>
    <w:rsid w:val="00707BC4"/>
    <w:rsid w:val="00710DC4"/>
    <w:rsid w:val="0071144D"/>
    <w:rsid w:val="00711E88"/>
    <w:rsid w:val="007121CE"/>
    <w:rsid w:val="007122F1"/>
    <w:rsid w:val="007124B0"/>
    <w:rsid w:val="00713213"/>
    <w:rsid w:val="00713688"/>
    <w:rsid w:val="0071380A"/>
    <w:rsid w:val="00713F0E"/>
    <w:rsid w:val="00714BD8"/>
    <w:rsid w:val="007155F7"/>
    <w:rsid w:val="0071567C"/>
    <w:rsid w:val="00715D4C"/>
    <w:rsid w:val="007164B3"/>
    <w:rsid w:val="007164EB"/>
    <w:rsid w:val="0071779D"/>
    <w:rsid w:val="0072006F"/>
    <w:rsid w:val="00720B91"/>
    <w:rsid w:val="00720F65"/>
    <w:rsid w:val="0072123A"/>
    <w:rsid w:val="007213E2"/>
    <w:rsid w:val="00721831"/>
    <w:rsid w:val="00721CFA"/>
    <w:rsid w:val="00721DA4"/>
    <w:rsid w:val="00721EF0"/>
    <w:rsid w:val="0072213B"/>
    <w:rsid w:val="00722A82"/>
    <w:rsid w:val="007232F9"/>
    <w:rsid w:val="00723342"/>
    <w:rsid w:val="007238F2"/>
    <w:rsid w:val="00723C72"/>
    <w:rsid w:val="00724073"/>
    <w:rsid w:val="00725BE9"/>
    <w:rsid w:val="00725D2F"/>
    <w:rsid w:val="00725FEB"/>
    <w:rsid w:val="00726062"/>
    <w:rsid w:val="007261AE"/>
    <w:rsid w:val="00726570"/>
    <w:rsid w:val="007269F7"/>
    <w:rsid w:val="00726B9B"/>
    <w:rsid w:val="00726D46"/>
    <w:rsid w:val="00726DA4"/>
    <w:rsid w:val="007274A0"/>
    <w:rsid w:val="0073009C"/>
    <w:rsid w:val="007307EF"/>
    <w:rsid w:val="00730B34"/>
    <w:rsid w:val="00730CEE"/>
    <w:rsid w:val="00730D32"/>
    <w:rsid w:val="00730F90"/>
    <w:rsid w:val="00731350"/>
    <w:rsid w:val="0073218C"/>
    <w:rsid w:val="00733160"/>
    <w:rsid w:val="00733A70"/>
    <w:rsid w:val="007350CA"/>
    <w:rsid w:val="00735376"/>
    <w:rsid w:val="00735465"/>
    <w:rsid w:val="007355D5"/>
    <w:rsid w:val="00735D4E"/>
    <w:rsid w:val="00736CAE"/>
    <w:rsid w:val="00736F63"/>
    <w:rsid w:val="007375CD"/>
    <w:rsid w:val="0073793C"/>
    <w:rsid w:val="007411A9"/>
    <w:rsid w:val="0074130C"/>
    <w:rsid w:val="0074197F"/>
    <w:rsid w:val="00741A48"/>
    <w:rsid w:val="00741B3F"/>
    <w:rsid w:val="00741F81"/>
    <w:rsid w:val="007420B5"/>
    <w:rsid w:val="007421F6"/>
    <w:rsid w:val="00742644"/>
    <w:rsid w:val="0074344A"/>
    <w:rsid w:val="00743AFF"/>
    <w:rsid w:val="007442E0"/>
    <w:rsid w:val="007447C1"/>
    <w:rsid w:val="0074496C"/>
    <w:rsid w:val="00744A9D"/>
    <w:rsid w:val="0074510A"/>
    <w:rsid w:val="00745E0D"/>
    <w:rsid w:val="0074658F"/>
    <w:rsid w:val="00746A43"/>
    <w:rsid w:val="00746F63"/>
    <w:rsid w:val="007473B7"/>
    <w:rsid w:val="00747897"/>
    <w:rsid w:val="00747CD0"/>
    <w:rsid w:val="00750477"/>
    <w:rsid w:val="0075106F"/>
    <w:rsid w:val="007517AE"/>
    <w:rsid w:val="00751DAA"/>
    <w:rsid w:val="00751E52"/>
    <w:rsid w:val="00751F0E"/>
    <w:rsid w:val="00752DAA"/>
    <w:rsid w:val="00752E9C"/>
    <w:rsid w:val="00753FC1"/>
    <w:rsid w:val="007540C4"/>
    <w:rsid w:val="00754830"/>
    <w:rsid w:val="007549C6"/>
    <w:rsid w:val="007549DB"/>
    <w:rsid w:val="00754B2F"/>
    <w:rsid w:val="00754B3E"/>
    <w:rsid w:val="00754F29"/>
    <w:rsid w:val="007553D7"/>
    <w:rsid w:val="00755D5A"/>
    <w:rsid w:val="0075645E"/>
    <w:rsid w:val="00756586"/>
    <w:rsid w:val="00756791"/>
    <w:rsid w:val="00756795"/>
    <w:rsid w:val="0075699B"/>
    <w:rsid w:val="00756A6D"/>
    <w:rsid w:val="00757273"/>
    <w:rsid w:val="007574CC"/>
    <w:rsid w:val="00757681"/>
    <w:rsid w:val="007579FF"/>
    <w:rsid w:val="00757C54"/>
    <w:rsid w:val="00757F0B"/>
    <w:rsid w:val="00760155"/>
    <w:rsid w:val="007607C1"/>
    <w:rsid w:val="0076089A"/>
    <w:rsid w:val="00760D17"/>
    <w:rsid w:val="007612ED"/>
    <w:rsid w:val="00761346"/>
    <w:rsid w:val="0076134A"/>
    <w:rsid w:val="00761485"/>
    <w:rsid w:val="00761531"/>
    <w:rsid w:val="00761875"/>
    <w:rsid w:val="007625AB"/>
    <w:rsid w:val="007625EB"/>
    <w:rsid w:val="00762A77"/>
    <w:rsid w:val="00762D20"/>
    <w:rsid w:val="00763B59"/>
    <w:rsid w:val="00763C2A"/>
    <w:rsid w:val="007640F3"/>
    <w:rsid w:val="00764531"/>
    <w:rsid w:val="007647E0"/>
    <w:rsid w:val="007648E3"/>
    <w:rsid w:val="00764939"/>
    <w:rsid w:val="007651B7"/>
    <w:rsid w:val="007656E2"/>
    <w:rsid w:val="0076575A"/>
    <w:rsid w:val="00765CF5"/>
    <w:rsid w:val="00765D53"/>
    <w:rsid w:val="00766246"/>
    <w:rsid w:val="0076665B"/>
    <w:rsid w:val="00766739"/>
    <w:rsid w:val="00766883"/>
    <w:rsid w:val="00766E60"/>
    <w:rsid w:val="00767967"/>
    <w:rsid w:val="00770185"/>
    <w:rsid w:val="007702A5"/>
    <w:rsid w:val="00770B0E"/>
    <w:rsid w:val="007713DD"/>
    <w:rsid w:val="007714C5"/>
    <w:rsid w:val="0077151D"/>
    <w:rsid w:val="0077154D"/>
    <w:rsid w:val="007719BA"/>
    <w:rsid w:val="00771A1E"/>
    <w:rsid w:val="007727E4"/>
    <w:rsid w:val="007736A1"/>
    <w:rsid w:val="0077410C"/>
    <w:rsid w:val="007745D3"/>
    <w:rsid w:val="00775376"/>
    <w:rsid w:val="007755C4"/>
    <w:rsid w:val="007766DD"/>
    <w:rsid w:val="00776DC9"/>
    <w:rsid w:val="00777067"/>
    <w:rsid w:val="00777163"/>
    <w:rsid w:val="007771AB"/>
    <w:rsid w:val="00777299"/>
    <w:rsid w:val="0077751C"/>
    <w:rsid w:val="007819DC"/>
    <w:rsid w:val="00781F8B"/>
    <w:rsid w:val="00782789"/>
    <w:rsid w:val="00782CC3"/>
    <w:rsid w:val="00782EB9"/>
    <w:rsid w:val="007831AF"/>
    <w:rsid w:val="00783281"/>
    <w:rsid w:val="007833DD"/>
    <w:rsid w:val="007837E9"/>
    <w:rsid w:val="00783801"/>
    <w:rsid w:val="0078387F"/>
    <w:rsid w:val="00783C96"/>
    <w:rsid w:val="007841F7"/>
    <w:rsid w:val="007844E9"/>
    <w:rsid w:val="007847F9"/>
    <w:rsid w:val="0078496A"/>
    <w:rsid w:val="00784D5C"/>
    <w:rsid w:val="00784EB3"/>
    <w:rsid w:val="00784FD5"/>
    <w:rsid w:val="0078530F"/>
    <w:rsid w:val="00785925"/>
    <w:rsid w:val="00785935"/>
    <w:rsid w:val="00785E36"/>
    <w:rsid w:val="00785F08"/>
    <w:rsid w:val="00786256"/>
    <w:rsid w:val="00786C5F"/>
    <w:rsid w:val="00786DB0"/>
    <w:rsid w:val="007875BB"/>
    <w:rsid w:val="007877F3"/>
    <w:rsid w:val="007903D3"/>
    <w:rsid w:val="00790482"/>
    <w:rsid w:val="007908D2"/>
    <w:rsid w:val="00790B2B"/>
    <w:rsid w:val="00790D54"/>
    <w:rsid w:val="00790E7D"/>
    <w:rsid w:val="007910AD"/>
    <w:rsid w:val="00791D77"/>
    <w:rsid w:val="00792061"/>
    <w:rsid w:val="00792654"/>
    <w:rsid w:val="00792B9A"/>
    <w:rsid w:val="00793201"/>
    <w:rsid w:val="007936B5"/>
    <w:rsid w:val="007937C0"/>
    <w:rsid w:val="00793C00"/>
    <w:rsid w:val="00793D2B"/>
    <w:rsid w:val="00793F87"/>
    <w:rsid w:val="00793FE7"/>
    <w:rsid w:val="00794084"/>
    <w:rsid w:val="0079416A"/>
    <w:rsid w:val="0079419D"/>
    <w:rsid w:val="007942FB"/>
    <w:rsid w:val="0079453E"/>
    <w:rsid w:val="00794618"/>
    <w:rsid w:val="007946E8"/>
    <w:rsid w:val="00794780"/>
    <w:rsid w:val="00795EDF"/>
    <w:rsid w:val="00796ED0"/>
    <w:rsid w:val="0079713A"/>
    <w:rsid w:val="0079719E"/>
    <w:rsid w:val="00797296"/>
    <w:rsid w:val="00797B14"/>
    <w:rsid w:val="00797DC8"/>
    <w:rsid w:val="007A07DB"/>
    <w:rsid w:val="007A0E40"/>
    <w:rsid w:val="007A1819"/>
    <w:rsid w:val="007A1A37"/>
    <w:rsid w:val="007A1C48"/>
    <w:rsid w:val="007A208A"/>
    <w:rsid w:val="007A2103"/>
    <w:rsid w:val="007A2723"/>
    <w:rsid w:val="007A2A72"/>
    <w:rsid w:val="007A2D49"/>
    <w:rsid w:val="007A2DAC"/>
    <w:rsid w:val="007A310D"/>
    <w:rsid w:val="007A342B"/>
    <w:rsid w:val="007A3856"/>
    <w:rsid w:val="007A3DEB"/>
    <w:rsid w:val="007A41C9"/>
    <w:rsid w:val="007A4830"/>
    <w:rsid w:val="007A48F4"/>
    <w:rsid w:val="007A48F5"/>
    <w:rsid w:val="007A4CB2"/>
    <w:rsid w:val="007A4CC0"/>
    <w:rsid w:val="007A4EE6"/>
    <w:rsid w:val="007A5348"/>
    <w:rsid w:val="007A5820"/>
    <w:rsid w:val="007A59C9"/>
    <w:rsid w:val="007A5C2D"/>
    <w:rsid w:val="007A5CD8"/>
    <w:rsid w:val="007A5E84"/>
    <w:rsid w:val="007A613F"/>
    <w:rsid w:val="007A6C9A"/>
    <w:rsid w:val="007A7010"/>
    <w:rsid w:val="007A709C"/>
    <w:rsid w:val="007A7475"/>
    <w:rsid w:val="007A77FE"/>
    <w:rsid w:val="007A7D54"/>
    <w:rsid w:val="007A7EF2"/>
    <w:rsid w:val="007B094B"/>
    <w:rsid w:val="007B15F4"/>
    <w:rsid w:val="007B1FE9"/>
    <w:rsid w:val="007B2378"/>
    <w:rsid w:val="007B2560"/>
    <w:rsid w:val="007B28AE"/>
    <w:rsid w:val="007B314A"/>
    <w:rsid w:val="007B32AC"/>
    <w:rsid w:val="007B3E36"/>
    <w:rsid w:val="007B435F"/>
    <w:rsid w:val="007B477A"/>
    <w:rsid w:val="007B47D0"/>
    <w:rsid w:val="007B491F"/>
    <w:rsid w:val="007B4E90"/>
    <w:rsid w:val="007B552D"/>
    <w:rsid w:val="007B5786"/>
    <w:rsid w:val="007B593E"/>
    <w:rsid w:val="007B603B"/>
    <w:rsid w:val="007B6CF6"/>
    <w:rsid w:val="007B6EC6"/>
    <w:rsid w:val="007B782E"/>
    <w:rsid w:val="007C01B3"/>
    <w:rsid w:val="007C01C5"/>
    <w:rsid w:val="007C03D8"/>
    <w:rsid w:val="007C0FB2"/>
    <w:rsid w:val="007C10E4"/>
    <w:rsid w:val="007C13AB"/>
    <w:rsid w:val="007C1CC8"/>
    <w:rsid w:val="007C2021"/>
    <w:rsid w:val="007C22C9"/>
    <w:rsid w:val="007C27B9"/>
    <w:rsid w:val="007C2902"/>
    <w:rsid w:val="007C2909"/>
    <w:rsid w:val="007C2A33"/>
    <w:rsid w:val="007C2A3F"/>
    <w:rsid w:val="007C318F"/>
    <w:rsid w:val="007C3239"/>
    <w:rsid w:val="007C35A5"/>
    <w:rsid w:val="007C3729"/>
    <w:rsid w:val="007C3C6C"/>
    <w:rsid w:val="007C5497"/>
    <w:rsid w:val="007C570B"/>
    <w:rsid w:val="007C5CC0"/>
    <w:rsid w:val="007C6607"/>
    <w:rsid w:val="007C6645"/>
    <w:rsid w:val="007C6A90"/>
    <w:rsid w:val="007C6B19"/>
    <w:rsid w:val="007C719A"/>
    <w:rsid w:val="007C72CD"/>
    <w:rsid w:val="007C7A15"/>
    <w:rsid w:val="007C7B3F"/>
    <w:rsid w:val="007D0587"/>
    <w:rsid w:val="007D0AAF"/>
    <w:rsid w:val="007D106B"/>
    <w:rsid w:val="007D1DF2"/>
    <w:rsid w:val="007D29DF"/>
    <w:rsid w:val="007D2EA2"/>
    <w:rsid w:val="007D321B"/>
    <w:rsid w:val="007D4397"/>
    <w:rsid w:val="007D48B7"/>
    <w:rsid w:val="007D5604"/>
    <w:rsid w:val="007D637B"/>
    <w:rsid w:val="007D63C2"/>
    <w:rsid w:val="007D69CB"/>
    <w:rsid w:val="007D6EEC"/>
    <w:rsid w:val="007D7831"/>
    <w:rsid w:val="007D7920"/>
    <w:rsid w:val="007D7AA2"/>
    <w:rsid w:val="007E00B9"/>
    <w:rsid w:val="007E0BB9"/>
    <w:rsid w:val="007E0F41"/>
    <w:rsid w:val="007E147E"/>
    <w:rsid w:val="007E1ED9"/>
    <w:rsid w:val="007E20E0"/>
    <w:rsid w:val="007E31AC"/>
    <w:rsid w:val="007E3876"/>
    <w:rsid w:val="007E3922"/>
    <w:rsid w:val="007E43B2"/>
    <w:rsid w:val="007E47B4"/>
    <w:rsid w:val="007E514C"/>
    <w:rsid w:val="007E5980"/>
    <w:rsid w:val="007E59AD"/>
    <w:rsid w:val="007E5A80"/>
    <w:rsid w:val="007E642F"/>
    <w:rsid w:val="007E67DE"/>
    <w:rsid w:val="007E69DF"/>
    <w:rsid w:val="007E7A1A"/>
    <w:rsid w:val="007F01FD"/>
    <w:rsid w:val="007F036E"/>
    <w:rsid w:val="007F105D"/>
    <w:rsid w:val="007F106A"/>
    <w:rsid w:val="007F142C"/>
    <w:rsid w:val="007F1516"/>
    <w:rsid w:val="007F1A18"/>
    <w:rsid w:val="007F1BFE"/>
    <w:rsid w:val="007F1D7A"/>
    <w:rsid w:val="007F2DA3"/>
    <w:rsid w:val="007F31FA"/>
    <w:rsid w:val="007F36A9"/>
    <w:rsid w:val="007F3AFE"/>
    <w:rsid w:val="007F3E54"/>
    <w:rsid w:val="007F44FA"/>
    <w:rsid w:val="007F4946"/>
    <w:rsid w:val="007F4E51"/>
    <w:rsid w:val="007F5576"/>
    <w:rsid w:val="007F5AAE"/>
    <w:rsid w:val="007F5AC8"/>
    <w:rsid w:val="007F5B0A"/>
    <w:rsid w:val="007F5C05"/>
    <w:rsid w:val="007F664E"/>
    <w:rsid w:val="007F68B6"/>
    <w:rsid w:val="007F7C0A"/>
    <w:rsid w:val="0080008B"/>
    <w:rsid w:val="00800502"/>
    <w:rsid w:val="00800811"/>
    <w:rsid w:val="008009C4"/>
    <w:rsid w:val="00800D50"/>
    <w:rsid w:val="00800FA7"/>
    <w:rsid w:val="008012B6"/>
    <w:rsid w:val="008018AD"/>
    <w:rsid w:val="008026E7"/>
    <w:rsid w:val="008027C0"/>
    <w:rsid w:val="00802863"/>
    <w:rsid w:val="00802C5C"/>
    <w:rsid w:val="00802F51"/>
    <w:rsid w:val="00802F59"/>
    <w:rsid w:val="0080327F"/>
    <w:rsid w:val="00803422"/>
    <w:rsid w:val="00803662"/>
    <w:rsid w:val="00803B8A"/>
    <w:rsid w:val="00804046"/>
    <w:rsid w:val="008045AB"/>
    <w:rsid w:val="00804CAF"/>
    <w:rsid w:val="0080520E"/>
    <w:rsid w:val="008052A1"/>
    <w:rsid w:val="0080537F"/>
    <w:rsid w:val="00805B10"/>
    <w:rsid w:val="00805FB7"/>
    <w:rsid w:val="00806211"/>
    <w:rsid w:val="00806416"/>
    <w:rsid w:val="008065DF"/>
    <w:rsid w:val="00806BAC"/>
    <w:rsid w:val="00806BDD"/>
    <w:rsid w:val="00806E4C"/>
    <w:rsid w:val="00806FD6"/>
    <w:rsid w:val="008070D5"/>
    <w:rsid w:val="008071D3"/>
    <w:rsid w:val="00810186"/>
    <w:rsid w:val="00810D63"/>
    <w:rsid w:val="00810DF8"/>
    <w:rsid w:val="00811555"/>
    <w:rsid w:val="00812011"/>
    <w:rsid w:val="008122B7"/>
    <w:rsid w:val="008122D0"/>
    <w:rsid w:val="0081255C"/>
    <w:rsid w:val="00813557"/>
    <w:rsid w:val="0081358B"/>
    <w:rsid w:val="00813AF1"/>
    <w:rsid w:val="00813BE4"/>
    <w:rsid w:val="00814713"/>
    <w:rsid w:val="00814AB7"/>
    <w:rsid w:val="0081508E"/>
    <w:rsid w:val="008152F3"/>
    <w:rsid w:val="008154FB"/>
    <w:rsid w:val="00815EEF"/>
    <w:rsid w:val="008166D3"/>
    <w:rsid w:val="00816741"/>
    <w:rsid w:val="00816CB6"/>
    <w:rsid w:val="00816E66"/>
    <w:rsid w:val="00816FF5"/>
    <w:rsid w:val="008172AC"/>
    <w:rsid w:val="00817521"/>
    <w:rsid w:val="00817D98"/>
    <w:rsid w:val="00820677"/>
    <w:rsid w:val="00820D4C"/>
    <w:rsid w:val="00820D83"/>
    <w:rsid w:val="00820EF8"/>
    <w:rsid w:val="00821145"/>
    <w:rsid w:val="008214B3"/>
    <w:rsid w:val="00821EF0"/>
    <w:rsid w:val="0082217E"/>
    <w:rsid w:val="00822571"/>
    <w:rsid w:val="008226DE"/>
    <w:rsid w:val="008227EA"/>
    <w:rsid w:val="00822942"/>
    <w:rsid w:val="00822A90"/>
    <w:rsid w:val="00822C77"/>
    <w:rsid w:val="00822D84"/>
    <w:rsid w:val="00822DE0"/>
    <w:rsid w:val="008231B9"/>
    <w:rsid w:val="008231D9"/>
    <w:rsid w:val="008235F1"/>
    <w:rsid w:val="008235F7"/>
    <w:rsid w:val="00823E65"/>
    <w:rsid w:val="00823F77"/>
    <w:rsid w:val="0082419C"/>
    <w:rsid w:val="0082426D"/>
    <w:rsid w:val="008242ED"/>
    <w:rsid w:val="00824AC1"/>
    <w:rsid w:val="00824C7F"/>
    <w:rsid w:val="00826282"/>
    <w:rsid w:val="008268A2"/>
    <w:rsid w:val="00826A5C"/>
    <w:rsid w:val="00826AC1"/>
    <w:rsid w:val="00827275"/>
    <w:rsid w:val="00827370"/>
    <w:rsid w:val="008278CC"/>
    <w:rsid w:val="0082790D"/>
    <w:rsid w:val="0083002A"/>
    <w:rsid w:val="00830748"/>
    <w:rsid w:val="00830D0C"/>
    <w:rsid w:val="00830D0E"/>
    <w:rsid w:val="008313A7"/>
    <w:rsid w:val="00831550"/>
    <w:rsid w:val="008319B8"/>
    <w:rsid w:val="0083249E"/>
    <w:rsid w:val="0083351B"/>
    <w:rsid w:val="00833562"/>
    <w:rsid w:val="0083373A"/>
    <w:rsid w:val="00833A3C"/>
    <w:rsid w:val="00834204"/>
    <w:rsid w:val="00834578"/>
    <w:rsid w:val="00835BD4"/>
    <w:rsid w:val="00835C41"/>
    <w:rsid w:val="00835D9A"/>
    <w:rsid w:val="00835E1E"/>
    <w:rsid w:val="00836013"/>
    <w:rsid w:val="008367FB"/>
    <w:rsid w:val="00836AAE"/>
    <w:rsid w:val="00840749"/>
    <w:rsid w:val="0084083E"/>
    <w:rsid w:val="00840901"/>
    <w:rsid w:val="00840C5F"/>
    <w:rsid w:val="00841582"/>
    <w:rsid w:val="00841D36"/>
    <w:rsid w:val="00842957"/>
    <w:rsid w:val="00842A74"/>
    <w:rsid w:val="00842CD2"/>
    <w:rsid w:val="00842DFF"/>
    <w:rsid w:val="00843565"/>
    <w:rsid w:val="00843A27"/>
    <w:rsid w:val="00843AC8"/>
    <w:rsid w:val="00843C9B"/>
    <w:rsid w:val="00845170"/>
    <w:rsid w:val="00845314"/>
    <w:rsid w:val="00845414"/>
    <w:rsid w:val="008459EB"/>
    <w:rsid w:val="00845DC6"/>
    <w:rsid w:val="00845ED3"/>
    <w:rsid w:val="00845FB8"/>
    <w:rsid w:val="008461FB"/>
    <w:rsid w:val="00850E69"/>
    <w:rsid w:val="00851048"/>
    <w:rsid w:val="008512BC"/>
    <w:rsid w:val="008517DE"/>
    <w:rsid w:val="00851A86"/>
    <w:rsid w:val="0085220E"/>
    <w:rsid w:val="0085233F"/>
    <w:rsid w:val="008524C0"/>
    <w:rsid w:val="008525A7"/>
    <w:rsid w:val="00852806"/>
    <w:rsid w:val="00852D4F"/>
    <w:rsid w:val="00853D34"/>
    <w:rsid w:val="008542A2"/>
    <w:rsid w:val="00854834"/>
    <w:rsid w:val="00855279"/>
    <w:rsid w:val="008572D4"/>
    <w:rsid w:val="00857391"/>
    <w:rsid w:val="00857AF2"/>
    <w:rsid w:val="00857C46"/>
    <w:rsid w:val="00860A56"/>
    <w:rsid w:val="00861BCF"/>
    <w:rsid w:val="00861C1F"/>
    <w:rsid w:val="00861EBC"/>
    <w:rsid w:val="00861FC2"/>
    <w:rsid w:val="008625EB"/>
    <w:rsid w:val="00862BA3"/>
    <w:rsid w:val="00862DCB"/>
    <w:rsid w:val="00863A65"/>
    <w:rsid w:val="00864A51"/>
    <w:rsid w:val="00864D53"/>
    <w:rsid w:val="00865135"/>
    <w:rsid w:val="00865142"/>
    <w:rsid w:val="008653CB"/>
    <w:rsid w:val="0086579B"/>
    <w:rsid w:val="0086584E"/>
    <w:rsid w:val="008660E6"/>
    <w:rsid w:val="00866282"/>
    <w:rsid w:val="00866B3B"/>
    <w:rsid w:val="00867094"/>
    <w:rsid w:val="00867358"/>
    <w:rsid w:val="0086784A"/>
    <w:rsid w:val="00867926"/>
    <w:rsid w:val="00867B22"/>
    <w:rsid w:val="008701BD"/>
    <w:rsid w:val="008704E4"/>
    <w:rsid w:val="00870755"/>
    <w:rsid w:val="00870793"/>
    <w:rsid w:val="00870985"/>
    <w:rsid w:val="00871783"/>
    <w:rsid w:val="00871DE8"/>
    <w:rsid w:val="0087212C"/>
    <w:rsid w:val="00872222"/>
    <w:rsid w:val="008725A8"/>
    <w:rsid w:val="008725CE"/>
    <w:rsid w:val="00872E7B"/>
    <w:rsid w:val="00873201"/>
    <w:rsid w:val="0087374C"/>
    <w:rsid w:val="00873D54"/>
    <w:rsid w:val="00874760"/>
    <w:rsid w:val="00874875"/>
    <w:rsid w:val="00874A12"/>
    <w:rsid w:val="00874F75"/>
    <w:rsid w:val="0087503A"/>
    <w:rsid w:val="00875146"/>
    <w:rsid w:val="0087580C"/>
    <w:rsid w:val="00875CD0"/>
    <w:rsid w:val="0087653E"/>
    <w:rsid w:val="008768E7"/>
    <w:rsid w:val="00876C66"/>
    <w:rsid w:val="00876E27"/>
    <w:rsid w:val="008779C6"/>
    <w:rsid w:val="00880866"/>
    <w:rsid w:val="008811AB"/>
    <w:rsid w:val="0088140D"/>
    <w:rsid w:val="008814A3"/>
    <w:rsid w:val="0088174A"/>
    <w:rsid w:val="0088197F"/>
    <w:rsid w:val="008819AE"/>
    <w:rsid w:val="00881DC4"/>
    <w:rsid w:val="008821C1"/>
    <w:rsid w:val="00882685"/>
    <w:rsid w:val="008826D7"/>
    <w:rsid w:val="00882D87"/>
    <w:rsid w:val="00883095"/>
    <w:rsid w:val="008830D9"/>
    <w:rsid w:val="00883699"/>
    <w:rsid w:val="00883952"/>
    <w:rsid w:val="00883957"/>
    <w:rsid w:val="008850F1"/>
    <w:rsid w:val="008858D6"/>
    <w:rsid w:val="00885BDB"/>
    <w:rsid w:val="0088616A"/>
    <w:rsid w:val="008866F7"/>
    <w:rsid w:val="00887A40"/>
    <w:rsid w:val="00890137"/>
    <w:rsid w:val="0089032A"/>
    <w:rsid w:val="00890686"/>
    <w:rsid w:val="008910AC"/>
    <w:rsid w:val="008911AD"/>
    <w:rsid w:val="0089161E"/>
    <w:rsid w:val="008917D9"/>
    <w:rsid w:val="00891D4D"/>
    <w:rsid w:val="00891F35"/>
    <w:rsid w:val="0089218A"/>
    <w:rsid w:val="00892B60"/>
    <w:rsid w:val="00892CA0"/>
    <w:rsid w:val="00893A7E"/>
    <w:rsid w:val="00893B36"/>
    <w:rsid w:val="00893D45"/>
    <w:rsid w:val="00894850"/>
    <w:rsid w:val="00894DB1"/>
    <w:rsid w:val="00896399"/>
    <w:rsid w:val="0089679E"/>
    <w:rsid w:val="008969E7"/>
    <w:rsid w:val="00897206"/>
    <w:rsid w:val="0089785D"/>
    <w:rsid w:val="00897CC5"/>
    <w:rsid w:val="008A0435"/>
    <w:rsid w:val="008A0526"/>
    <w:rsid w:val="008A0DCC"/>
    <w:rsid w:val="008A12AB"/>
    <w:rsid w:val="008A1FF2"/>
    <w:rsid w:val="008A21F4"/>
    <w:rsid w:val="008A2493"/>
    <w:rsid w:val="008A263A"/>
    <w:rsid w:val="008A3824"/>
    <w:rsid w:val="008A392A"/>
    <w:rsid w:val="008A3E00"/>
    <w:rsid w:val="008A3F48"/>
    <w:rsid w:val="008A4C33"/>
    <w:rsid w:val="008A4FBB"/>
    <w:rsid w:val="008A54B0"/>
    <w:rsid w:val="008A59E9"/>
    <w:rsid w:val="008A5C97"/>
    <w:rsid w:val="008A5FD1"/>
    <w:rsid w:val="008A6602"/>
    <w:rsid w:val="008A6E06"/>
    <w:rsid w:val="008A7434"/>
    <w:rsid w:val="008A7C18"/>
    <w:rsid w:val="008A7FB6"/>
    <w:rsid w:val="008B0272"/>
    <w:rsid w:val="008B0309"/>
    <w:rsid w:val="008B0365"/>
    <w:rsid w:val="008B0897"/>
    <w:rsid w:val="008B09F8"/>
    <w:rsid w:val="008B0AA5"/>
    <w:rsid w:val="008B0D55"/>
    <w:rsid w:val="008B0DF0"/>
    <w:rsid w:val="008B0E8F"/>
    <w:rsid w:val="008B0FF0"/>
    <w:rsid w:val="008B1560"/>
    <w:rsid w:val="008B176F"/>
    <w:rsid w:val="008B1F80"/>
    <w:rsid w:val="008B233B"/>
    <w:rsid w:val="008B256B"/>
    <w:rsid w:val="008B40F4"/>
    <w:rsid w:val="008B4D80"/>
    <w:rsid w:val="008B5F25"/>
    <w:rsid w:val="008B67E8"/>
    <w:rsid w:val="008B6A02"/>
    <w:rsid w:val="008B6C77"/>
    <w:rsid w:val="008B6E49"/>
    <w:rsid w:val="008B713E"/>
    <w:rsid w:val="008B7605"/>
    <w:rsid w:val="008B788B"/>
    <w:rsid w:val="008B79B2"/>
    <w:rsid w:val="008B7A00"/>
    <w:rsid w:val="008B7B69"/>
    <w:rsid w:val="008B7F29"/>
    <w:rsid w:val="008C04BF"/>
    <w:rsid w:val="008C084F"/>
    <w:rsid w:val="008C0D0D"/>
    <w:rsid w:val="008C1619"/>
    <w:rsid w:val="008C1CA6"/>
    <w:rsid w:val="008C1DBE"/>
    <w:rsid w:val="008C1F5C"/>
    <w:rsid w:val="008C2596"/>
    <w:rsid w:val="008C2874"/>
    <w:rsid w:val="008C2A7F"/>
    <w:rsid w:val="008C2C5D"/>
    <w:rsid w:val="008C2DF6"/>
    <w:rsid w:val="008C2F00"/>
    <w:rsid w:val="008C37A1"/>
    <w:rsid w:val="008C40AA"/>
    <w:rsid w:val="008C4222"/>
    <w:rsid w:val="008C46C8"/>
    <w:rsid w:val="008C48C1"/>
    <w:rsid w:val="008C495B"/>
    <w:rsid w:val="008C5253"/>
    <w:rsid w:val="008C597D"/>
    <w:rsid w:val="008C6135"/>
    <w:rsid w:val="008C65C9"/>
    <w:rsid w:val="008C67E6"/>
    <w:rsid w:val="008C6A37"/>
    <w:rsid w:val="008C6B37"/>
    <w:rsid w:val="008C7205"/>
    <w:rsid w:val="008C72A0"/>
    <w:rsid w:val="008C77C3"/>
    <w:rsid w:val="008C7EE3"/>
    <w:rsid w:val="008D0513"/>
    <w:rsid w:val="008D07EE"/>
    <w:rsid w:val="008D0ADA"/>
    <w:rsid w:val="008D0E96"/>
    <w:rsid w:val="008D1791"/>
    <w:rsid w:val="008D1907"/>
    <w:rsid w:val="008D1E85"/>
    <w:rsid w:val="008D23B9"/>
    <w:rsid w:val="008D2A86"/>
    <w:rsid w:val="008D3106"/>
    <w:rsid w:val="008D33E2"/>
    <w:rsid w:val="008D366D"/>
    <w:rsid w:val="008D39B2"/>
    <w:rsid w:val="008D3EEF"/>
    <w:rsid w:val="008D4264"/>
    <w:rsid w:val="008D4283"/>
    <w:rsid w:val="008D4C94"/>
    <w:rsid w:val="008D4F16"/>
    <w:rsid w:val="008D5562"/>
    <w:rsid w:val="008D5834"/>
    <w:rsid w:val="008D5C4C"/>
    <w:rsid w:val="008D683D"/>
    <w:rsid w:val="008D688C"/>
    <w:rsid w:val="008D69E3"/>
    <w:rsid w:val="008D7CCA"/>
    <w:rsid w:val="008D7CF4"/>
    <w:rsid w:val="008E0327"/>
    <w:rsid w:val="008E03AA"/>
    <w:rsid w:val="008E044E"/>
    <w:rsid w:val="008E0489"/>
    <w:rsid w:val="008E0701"/>
    <w:rsid w:val="008E0A75"/>
    <w:rsid w:val="008E13CB"/>
    <w:rsid w:val="008E14F5"/>
    <w:rsid w:val="008E1752"/>
    <w:rsid w:val="008E1FE8"/>
    <w:rsid w:val="008E204D"/>
    <w:rsid w:val="008E2915"/>
    <w:rsid w:val="008E2BE0"/>
    <w:rsid w:val="008E3122"/>
    <w:rsid w:val="008E343E"/>
    <w:rsid w:val="008E447E"/>
    <w:rsid w:val="008E475D"/>
    <w:rsid w:val="008E495D"/>
    <w:rsid w:val="008E4A3B"/>
    <w:rsid w:val="008E4DC5"/>
    <w:rsid w:val="008E4E49"/>
    <w:rsid w:val="008E5049"/>
    <w:rsid w:val="008E5290"/>
    <w:rsid w:val="008E52CB"/>
    <w:rsid w:val="008E57D4"/>
    <w:rsid w:val="008E59F6"/>
    <w:rsid w:val="008E5A58"/>
    <w:rsid w:val="008E5BF5"/>
    <w:rsid w:val="008E5E56"/>
    <w:rsid w:val="008E6B10"/>
    <w:rsid w:val="008E78CD"/>
    <w:rsid w:val="008E7CC9"/>
    <w:rsid w:val="008F03BC"/>
    <w:rsid w:val="008F0533"/>
    <w:rsid w:val="008F0659"/>
    <w:rsid w:val="008F07EB"/>
    <w:rsid w:val="008F0A16"/>
    <w:rsid w:val="008F0FF8"/>
    <w:rsid w:val="008F1332"/>
    <w:rsid w:val="008F1957"/>
    <w:rsid w:val="008F1AD2"/>
    <w:rsid w:val="008F2971"/>
    <w:rsid w:val="008F2D97"/>
    <w:rsid w:val="008F2ED3"/>
    <w:rsid w:val="008F3306"/>
    <w:rsid w:val="008F3D7A"/>
    <w:rsid w:val="008F4350"/>
    <w:rsid w:val="008F449C"/>
    <w:rsid w:val="008F4635"/>
    <w:rsid w:val="008F4829"/>
    <w:rsid w:val="008F5197"/>
    <w:rsid w:val="008F544C"/>
    <w:rsid w:val="008F568F"/>
    <w:rsid w:val="008F5A29"/>
    <w:rsid w:val="008F6443"/>
    <w:rsid w:val="008F6584"/>
    <w:rsid w:val="008F69B2"/>
    <w:rsid w:val="008F6D27"/>
    <w:rsid w:val="008F6DEB"/>
    <w:rsid w:val="008F72E0"/>
    <w:rsid w:val="008F7357"/>
    <w:rsid w:val="008F7427"/>
    <w:rsid w:val="008F788F"/>
    <w:rsid w:val="008F7F58"/>
    <w:rsid w:val="008F7F7B"/>
    <w:rsid w:val="009005F0"/>
    <w:rsid w:val="00900710"/>
    <w:rsid w:val="0090078B"/>
    <w:rsid w:val="00900BA1"/>
    <w:rsid w:val="00900C7D"/>
    <w:rsid w:val="00900CFD"/>
    <w:rsid w:val="00901023"/>
    <w:rsid w:val="009015EB"/>
    <w:rsid w:val="00901D6E"/>
    <w:rsid w:val="009020A8"/>
    <w:rsid w:val="00902192"/>
    <w:rsid w:val="009024E2"/>
    <w:rsid w:val="009025D0"/>
    <w:rsid w:val="00902ED4"/>
    <w:rsid w:val="00902F17"/>
    <w:rsid w:val="00903187"/>
    <w:rsid w:val="00903259"/>
    <w:rsid w:val="009039A3"/>
    <w:rsid w:val="00903D77"/>
    <w:rsid w:val="00903F00"/>
    <w:rsid w:val="00903FA7"/>
    <w:rsid w:val="00904491"/>
    <w:rsid w:val="009048AB"/>
    <w:rsid w:val="00904E2A"/>
    <w:rsid w:val="0090522B"/>
    <w:rsid w:val="0090566E"/>
    <w:rsid w:val="0090575D"/>
    <w:rsid w:val="00905806"/>
    <w:rsid w:val="00905A5C"/>
    <w:rsid w:val="00905D53"/>
    <w:rsid w:val="00905E24"/>
    <w:rsid w:val="009065B9"/>
    <w:rsid w:val="00906C8B"/>
    <w:rsid w:val="00906F63"/>
    <w:rsid w:val="00907C8B"/>
    <w:rsid w:val="00910402"/>
    <w:rsid w:val="00910739"/>
    <w:rsid w:val="00910B60"/>
    <w:rsid w:val="00910D82"/>
    <w:rsid w:val="00911138"/>
    <w:rsid w:val="009113B5"/>
    <w:rsid w:val="00911451"/>
    <w:rsid w:val="00911894"/>
    <w:rsid w:val="009119FB"/>
    <w:rsid w:val="00911DEA"/>
    <w:rsid w:val="0091219B"/>
    <w:rsid w:val="0091236A"/>
    <w:rsid w:val="009125BC"/>
    <w:rsid w:val="009130A2"/>
    <w:rsid w:val="00913139"/>
    <w:rsid w:val="009135BD"/>
    <w:rsid w:val="00913FA1"/>
    <w:rsid w:val="0091428D"/>
    <w:rsid w:val="00914353"/>
    <w:rsid w:val="009144A1"/>
    <w:rsid w:val="009147F3"/>
    <w:rsid w:val="00914B2F"/>
    <w:rsid w:val="00915B0C"/>
    <w:rsid w:val="00915B46"/>
    <w:rsid w:val="00915EC7"/>
    <w:rsid w:val="009160F3"/>
    <w:rsid w:val="0091681D"/>
    <w:rsid w:val="0091698F"/>
    <w:rsid w:val="00916A4B"/>
    <w:rsid w:val="00917826"/>
    <w:rsid w:val="00917E26"/>
    <w:rsid w:val="00917E61"/>
    <w:rsid w:val="00917F8F"/>
    <w:rsid w:val="0092000E"/>
    <w:rsid w:val="009202EC"/>
    <w:rsid w:val="00920567"/>
    <w:rsid w:val="00920D5A"/>
    <w:rsid w:val="00920FE7"/>
    <w:rsid w:val="009214B8"/>
    <w:rsid w:val="00921854"/>
    <w:rsid w:val="009219D0"/>
    <w:rsid w:val="00921FDF"/>
    <w:rsid w:val="0092221C"/>
    <w:rsid w:val="00923030"/>
    <w:rsid w:val="00923422"/>
    <w:rsid w:val="009239D1"/>
    <w:rsid w:val="00923A92"/>
    <w:rsid w:val="009243F2"/>
    <w:rsid w:val="00925224"/>
    <w:rsid w:val="00925829"/>
    <w:rsid w:val="009261D7"/>
    <w:rsid w:val="0092626A"/>
    <w:rsid w:val="00926871"/>
    <w:rsid w:val="009271C9"/>
    <w:rsid w:val="00927247"/>
    <w:rsid w:val="0092773E"/>
    <w:rsid w:val="00927BBF"/>
    <w:rsid w:val="009302C5"/>
    <w:rsid w:val="009304B7"/>
    <w:rsid w:val="00930589"/>
    <w:rsid w:val="00930DE0"/>
    <w:rsid w:val="00931260"/>
    <w:rsid w:val="00931634"/>
    <w:rsid w:val="00931821"/>
    <w:rsid w:val="00931972"/>
    <w:rsid w:val="009319B0"/>
    <w:rsid w:val="00931A5B"/>
    <w:rsid w:val="0093229A"/>
    <w:rsid w:val="00932954"/>
    <w:rsid w:val="00932FBB"/>
    <w:rsid w:val="009332DD"/>
    <w:rsid w:val="0093353E"/>
    <w:rsid w:val="009338BD"/>
    <w:rsid w:val="0093399E"/>
    <w:rsid w:val="0093432B"/>
    <w:rsid w:val="00934A5C"/>
    <w:rsid w:val="00934E96"/>
    <w:rsid w:val="00935220"/>
    <w:rsid w:val="00935250"/>
    <w:rsid w:val="00935327"/>
    <w:rsid w:val="009354D1"/>
    <w:rsid w:val="00935788"/>
    <w:rsid w:val="009362C1"/>
    <w:rsid w:val="0093644A"/>
    <w:rsid w:val="00936B29"/>
    <w:rsid w:val="00937274"/>
    <w:rsid w:val="00937776"/>
    <w:rsid w:val="009379F9"/>
    <w:rsid w:val="009408D7"/>
    <w:rsid w:val="00940F0A"/>
    <w:rsid w:val="0094127C"/>
    <w:rsid w:val="009414F3"/>
    <w:rsid w:val="00941619"/>
    <w:rsid w:val="0094240D"/>
    <w:rsid w:val="00942623"/>
    <w:rsid w:val="009428C5"/>
    <w:rsid w:val="00942907"/>
    <w:rsid w:val="009437C2"/>
    <w:rsid w:val="00943CDB"/>
    <w:rsid w:val="00944045"/>
    <w:rsid w:val="009442E3"/>
    <w:rsid w:val="00944384"/>
    <w:rsid w:val="009443AA"/>
    <w:rsid w:val="00944B0F"/>
    <w:rsid w:val="00944E5D"/>
    <w:rsid w:val="00945195"/>
    <w:rsid w:val="0094523C"/>
    <w:rsid w:val="009452E2"/>
    <w:rsid w:val="00945364"/>
    <w:rsid w:val="00945B76"/>
    <w:rsid w:val="00946000"/>
    <w:rsid w:val="00946127"/>
    <w:rsid w:val="0094655D"/>
    <w:rsid w:val="00946745"/>
    <w:rsid w:val="00950377"/>
    <w:rsid w:val="0095223B"/>
    <w:rsid w:val="009525D6"/>
    <w:rsid w:val="00952676"/>
    <w:rsid w:val="009528DA"/>
    <w:rsid w:val="0095295D"/>
    <w:rsid w:val="0095302F"/>
    <w:rsid w:val="00954EAF"/>
    <w:rsid w:val="0095591D"/>
    <w:rsid w:val="0095623D"/>
    <w:rsid w:val="009564F9"/>
    <w:rsid w:val="0095657A"/>
    <w:rsid w:val="00956825"/>
    <w:rsid w:val="00956A2A"/>
    <w:rsid w:val="00956A7C"/>
    <w:rsid w:val="00956E9C"/>
    <w:rsid w:val="00957358"/>
    <w:rsid w:val="00957455"/>
    <w:rsid w:val="009576F0"/>
    <w:rsid w:val="00957D6A"/>
    <w:rsid w:val="00957EBC"/>
    <w:rsid w:val="00957FB3"/>
    <w:rsid w:val="009601BB"/>
    <w:rsid w:val="0096050A"/>
    <w:rsid w:val="0096089B"/>
    <w:rsid w:val="009618C5"/>
    <w:rsid w:val="009618D5"/>
    <w:rsid w:val="0096200A"/>
    <w:rsid w:val="00962314"/>
    <w:rsid w:val="00962529"/>
    <w:rsid w:val="00962B1C"/>
    <w:rsid w:val="00962D7F"/>
    <w:rsid w:val="009633DC"/>
    <w:rsid w:val="00963613"/>
    <w:rsid w:val="00963F44"/>
    <w:rsid w:val="009644E6"/>
    <w:rsid w:val="00964E4B"/>
    <w:rsid w:val="0096621F"/>
    <w:rsid w:val="0096651D"/>
    <w:rsid w:val="00966939"/>
    <w:rsid w:val="00966E4E"/>
    <w:rsid w:val="00966F22"/>
    <w:rsid w:val="00967027"/>
    <w:rsid w:val="0096706C"/>
    <w:rsid w:val="009674E2"/>
    <w:rsid w:val="00967774"/>
    <w:rsid w:val="00967896"/>
    <w:rsid w:val="0096796F"/>
    <w:rsid w:val="00967C69"/>
    <w:rsid w:val="0097032B"/>
    <w:rsid w:val="009705B5"/>
    <w:rsid w:val="009707E3"/>
    <w:rsid w:val="00971C73"/>
    <w:rsid w:val="00972490"/>
    <w:rsid w:val="009725BB"/>
    <w:rsid w:val="0097360F"/>
    <w:rsid w:val="00973DE9"/>
    <w:rsid w:val="0097408B"/>
    <w:rsid w:val="00974610"/>
    <w:rsid w:val="00974842"/>
    <w:rsid w:val="00974F34"/>
    <w:rsid w:val="0097505A"/>
    <w:rsid w:val="00976521"/>
    <w:rsid w:val="0097667C"/>
    <w:rsid w:val="00976BA9"/>
    <w:rsid w:val="00977656"/>
    <w:rsid w:val="00977ECF"/>
    <w:rsid w:val="00980449"/>
    <w:rsid w:val="00980A53"/>
    <w:rsid w:val="00981098"/>
    <w:rsid w:val="00981134"/>
    <w:rsid w:val="00981687"/>
    <w:rsid w:val="00981A4B"/>
    <w:rsid w:val="00981BAA"/>
    <w:rsid w:val="00981E31"/>
    <w:rsid w:val="00981FEF"/>
    <w:rsid w:val="009825A3"/>
    <w:rsid w:val="009825A5"/>
    <w:rsid w:val="009832F1"/>
    <w:rsid w:val="00983366"/>
    <w:rsid w:val="009838CC"/>
    <w:rsid w:val="009841FE"/>
    <w:rsid w:val="00984CC5"/>
    <w:rsid w:val="00985738"/>
    <w:rsid w:val="00985A84"/>
    <w:rsid w:val="00985AD7"/>
    <w:rsid w:val="00985E86"/>
    <w:rsid w:val="0098657C"/>
    <w:rsid w:val="009867D4"/>
    <w:rsid w:val="009869AD"/>
    <w:rsid w:val="00986AF8"/>
    <w:rsid w:val="00986FAE"/>
    <w:rsid w:val="00987C99"/>
    <w:rsid w:val="00987D60"/>
    <w:rsid w:val="009904F8"/>
    <w:rsid w:val="00990FD8"/>
    <w:rsid w:val="00991134"/>
    <w:rsid w:val="009911BD"/>
    <w:rsid w:val="00991B1E"/>
    <w:rsid w:val="00991EFE"/>
    <w:rsid w:val="00991FD7"/>
    <w:rsid w:val="009922BF"/>
    <w:rsid w:val="009923FF"/>
    <w:rsid w:val="00993970"/>
    <w:rsid w:val="00995258"/>
    <w:rsid w:val="009953FE"/>
    <w:rsid w:val="009954BF"/>
    <w:rsid w:val="00995614"/>
    <w:rsid w:val="00995667"/>
    <w:rsid w:val="00995A1F"/>
    <w:rsid w:val="00995BBA"/>
    <w:rsid w:val="00995DE7"/>
    <w:rsid w:val="00995EC5"/>
    <w:rsid w:val="00995FCA"/>
    <w:rsid w:val="00995FDC"/>
    <w:rsid w:val="00996756"/>
    <w:rsid w:val="009972DB"/>
    <w:rsid w:val="009978FD"/>
    <w:rsid w:val="00997E28"/>
    <w:rsid w:val="009A0060"/>
    <w:rsid w:val="009A0221"/>
    <w:rsid w:val="009A0549"/>
    <w:rsid w:val="009A09A5"/>
    <w:rsid w:val="009A1233"/>
    <w:rsid w:val="009A154D"/>
    <w:rsid w:val="009A1E10"/>
    <w:rsid w:val="009A1F5A"/>
    <w:rsid w:val="009A238C"/>
    <w:rsid w:val="009A2B00"/>
    <w:rsid w:val="009A2C56"/>
    <w:rsid w:val="009A3B0C"/>
    <w:rsid w:val="009A3E7A"/>
    <w:rsid w:val="009A41DC"/>
    <w:rsid w:val="009A48BB"/>
    <w:rsid w:val="009A4CB0"/>
    <w:rsid w:val="009A506D"/>
    <w:rsid w:val="009A53AF"/>
    <w:rsid w:val="009A5BDB"/>
    <w:rsid w:val="009A5E81"/>
    <w:rsid w:val="009A634B"/>
    <w:rsid w:val="009A63E0"/>
    <w:rsid w:val="009A645A"/>
    <w:rsid w:val="009A68F0"/>
    <w:rsid w:val="009B033F"/>
    <w:rsid w:val="009B04CA"/>
    <w:rsid w:val="009B092C"/>
    <w:rsid w:val="009B0A6B"/>
    <w:rsid w:val="009B0DFD"/>
    <w:rsid w:val="009B129D"/>
    <w:rsid w:val="009B1323"/>
    <w:rsid w:val="009B25C4"/>
    <w:rsid w:val="009B2E0F"/>
    <w:rsid w:val="009B2E4A"/>
    <w:rsid w:val="009B2F08"/>
    <w:rsid w:val="009B33E8"/>
    <w:rsid w:val="009B34F2"/>
    <w:rsid w:val="009B3614"/>
    <w:rsid w:val="009B3AB8"/>
    <w:rsid w:val="009B3B1C"/>
    <w:rsid w:val="009B4067"/>
    <w:rsid w:val="009B421C"/>
    <w:rsid w:val="009B42E8"/>
    <w:rsid w:val="009B4530"/>
    <w:rsid w:val="009B475B"/>
    <w:rsid w:val="009B4816"/>
    <w:rsid w:val="009B4BB2"/>
    <w:rsid w:val="009B4EB3"/>
    <w:rsid w:val="009B4FC4"/>
    <w:rsid w:val="009B5696"/>
    <w:rsid w:val="009B5AC0"/>
    <w:rsid w:val="009B5B04"/>
    <w:rsid w:val="009B5E70"/>
    <w:rsid w:val="009B60E5"/>
    <w:rsid w:val="009B6CAA"/>
    <w:rsid w:val="009B7790"/>
    <w:rsid w:val="009B7B4A"/>
    <w:rsid w:val="009B7D95"/>
    <w:rsid w:val="009C00F3"/>
    <w:rsid w:val="009C0650"/>
    <w:rsid w:val="009C08DC"/>
    <w:rsid w:val="009C0C35"/>
    <w:rsid w:val="009C0D4F"/>
    <w:rsid w:val="009C1405"/>
    <w:rsid w:val="009C18A3"/>
    <w:rsid w:val="009C18F2"/>
    <w:rsid w:val="009C1AB2"/>
    <w:rsid w:val="009C2BCE"/>
    <w:rsid w:val="009C2DE8"/>
    <w:rsid w:val="009C35F0"/>
    <w:rsid w:val="009C39A7"/>
    <w:rsid w:val="009C40BF"/>
    <w:rsid w:val="009C40DA"/>
    <w:rsid w:val="009C42AD"/>
    <w:rsid w:val="009C4473"/>
    <w:rsid w:val="009C4873"/>
    <w:rsid w:val="009C4E0A"/>
    <w:rsid w:val="009C4EDF"/>
    <w:rsid w:val="009C532F"/>
    <w:rsid w:val="009C61A9"/>
    <w:rsid w:val="009C6BFF"/>
    <w:rsid w:val="009C6C2E"/>
    <w:rsid w:val="009C7000"/>
    <w:rsid w:val="009C74B2"/>
    <w:rsid w:val="009C79A7"/>
    <w:rsid w:val="009D0217"/>
    <w:rsid w:val="009D057E"/>
    <w:rsid w:val="009D1228"/>
    <w:rsid w:val="009D1353"/>
    <w:rsid w:val="009D1757"/>
    <w:rsid w:val="009D17CB"/>
    <w:rsid w:val="009D1F69"/>
    <w:rsid w:val="009D2414"/>
    <w:rsid w:val="009D27BA"/>
    <w:rsid w:val="009D2CA3"/>
    <w:rsid w:val="009D2F95"/>
    <w:rsid w:val="009D327A"/>
    <w:rsid w:val="009D37A2"/>
    <w:rsid w:val="009D3B55"/>
    <w:rsid w:val="009D3D04"/>
    <w:rsid w:val="009D426E"/>
    <w:rsid w:val="009D45FC"/>
    <w:rsid w:val="009D517F"/>
    <w:rsid w:val="009D53F2"/>
    <w:rsid w:val="009D586D"/>
    <w:rsid w:val="009D6083"/>
    <w:rsid w:val="009D6518"/>
    <w:rsid w:val="009D698F"/>
    <w:rsid w:val="009D6A34"/>
    <w:rsid w:val="009D6B0D"/>
    <w:rsid w:val="009D6B97"/>
    <w:rsid w:val="009D7144"/>
    <w:rsid w:val="009D78A6"/>
    <w:rsid w:val="009D7C90"/>
    <w:rsid w:val="009D7CAE"/>
    <w:rsid w:val="009D7FAF"/>
    <w:rsid w:val="009E01EE"/>
    <w:rsid w:val="009E023D"/>
    <w:rsid w:val="009E0D48"/>
    <w:rsid w:val="009E0F16"/>
    <w:rsid w:val="009E21E6"/>
    <w:rsid w:val="009E2575"/>
    <w:rsid w:val="009E310A"/>
    <w:rsid w:val="009E3391"/>
    <w:rsid w:val="009E3952"/>
    <w:rsid w:val="009E3F04"/>
    <w:rsid w:val="009E400D"/>
    <w:rsid w:val="009E418F"/>
    <w:rsid w:val="009E4281"/>
    <w:rsid w:val="009E4773"/>
    <w:rsid w:val="009E47C4"/>
    <w:rsid w:val="009E47C6"/>
    <w:rsid w:val="009E4D07"/>
    <w:rsid w:val="009E4DA0"/>
    <w:rsid w:val="009E502E"/>
    <w:rsid w:val="009E66FC"/>
    <w:rsid w:val="009E673F"/>
    <w:rsid w:val="009E715C"/>
    <w:rsid w:val="009E72F2"/>
    <w:rsid w:val="009F0307"/>
    <w:rsid w:val="009F0796"/>
    <w:rsid w:val="009F09F0"/>
    <w:rsid w:val="009F0A1E"/>
    <w:rsid w:val="009F0A5D"/>
    <w:rsid w:val="009F21CF"/>
    <w:rsid w:val="009F2AE9"/>
    <w:rsid w:val="009F3D19"/>
    <w:rsid w:val="009F442B"/>
    <w:rsid w:val="009F445E"/>
    <w:rsid w:val="009F4473"/>
    <w:rsid w:val="009F4B01"/>
    <w:rsid w:val="009F4CF0"/>
    <w:rsid w:val="009F5226"/>
    <w:rsid w:val="009F60DF"/>
    <w:rsid w:val="009F61EC"/>
    <w:rsid w:val="009F65AC"/>
    <w:rsid w:val="009F6A06"/>
    <w:rsid w:val="009F6ACF"/>
    <w:rsid w:val="009F6C34"/>
    <w:rsid w:val="009F73C8"/>
    <w:rsid w:val="009F7464"/>
    <w:rsid w:val="009F74BB"/>
    <w:rsid w:val="009F74D9"/>
    <w:rsid w:val="009F76FD"/>
    <w:rsid w:val="009F7709"/>
    <w:rsid w:val="009F77E5"/>
    <w:rsid w:val="00A017B3"/>
    <w:rsid w:val="00A01854"/>
    <w:rsid w:val="00A027BB"/>
    <w:rsid w:val="00A02887"/>
    <w:rsid w:val="00A028F1"/>
    <w:rsid w:val="00A02A93"/>
    <w:rsid w:val="00A02DAD"/>
    <w:rsid w:val="00A02EB0"/>
    <w:rsid w:val="00A03079"/>
    <w:rsid w:val="00A032A1"/>
    <w:rsid w:val="00A037D3"/>
    <w:rsid w:val="00A038BD"/>
    <w:rsid w:val="00A039A2"/>
    <w:rsid w:val="00A04B53"/>
    <w:rsid w:val="00A05330"/>
    <w:rsid w:val="00A055C1"/>
    <w:rsid w:val="00A05870"/>
    <w:rsid w:val="00A05D95"/>
    <w:rsid w:val="00A0641B"/>
    <w:rsid w:val="00A065AC"/>
    <w:rsid w:val="00A07607"/>
    <w:rsid w:val="00A07C39"/>
    <w:rsid w:val="00A10E82"/>
    <w:rsid w:val="00A10F8F"/>
    <w:rsid w:val="00A11481"/>
    <w:rsid w:val="00A11486"/>
    <w:rsid w:val="00A115B5"/>
    <w:rsid w:val="00A115E5"/>
    <w:rsid w:val="00A118F1"/>
    <w:rsid w:val="00A11B52"/>
    <w:rsid w:val="00A1236A"/>
    <w:rsid w:val="00A12370"/>
    <w:rsid w:val="00A129A6"/>
    <w:rsid w:val="00A130A7"/>
    <w:rsid w:val="00A133A4"/>
    <w:rsid w:val="00A13EAD"/>
    <w:rsid w:val="00A13ED7"/>
    <w:rsid w:val="00A144FE"/>
    <w:rsid w:val="00A1485B"/>
    <w:rsid w:val="00A14F37"/>
    <w:rsid w:val="00A1523E"/>
    <w:rsid w:val="00A153DE"/>
    <w:rsid w:val="00A157A6"/>
    <w:rsid w:val="00A15846"/>
    <w:rsid w:val="00A15B88"/>
    <w:rsid w:val="00A1611A"/>
    <w:rsid w:val="00A1617A"/>
    <w:rsid w:val="00A1652A"/>
    <w:rsid w:val="00A166F0"/>
    <w:rsid w:val="00A1767E"/>
    <w:rsid w:val="00A176A2"/>
    <w:rsid w:val="00A17CFD"/>
    <w:rsid w:val="00A20885"/>
    <w:rsid w:val="00A21066"/>
    <w:rsid w:val="00A211DC"/>
    <w:rsid w:val="00A21367"/>
    <w:rsid w:val="00A21AA4"/>
    <w:rsid w:val="00A22944"/>
    <w:rsid w:val="00A22DEA"/>
    <w:rsid w:val="00A232C0"/>
    <w:rsid w:val="00A23378"/>
    <w:rsid w:val="00A23BF8"/>
    <w:rsid w:val="00A23CE2"/>
    <w:rsid w:val="00A23E04"/>
    <w:rsid w:val="00A24D0F"/>
    <w:rsid w:val="00A24D82"/>
    <w:rsid w:val="00A25300"/>
    <w:rsid w:val="00A254C0"/>
    <w:rsid w:val="00A255EC"/>
    <w:rsid w:val="00A25BCA"/>
    <w:rsid w:val="00A263D5"/>
    <w:rsid w:val="00A26595"/>
    <w:rsid w:val="00A26710"/>
    <w:rsid w:val="00A27250"/>
    <w:rsid w:val="00A27699"/>
    <w:rsid w:val="00A278C4"/>
    <w:rsid w:val="00A2797E"/>
    <w:rsid w:val="00A3006E"/>
    <w:rsid w:val="00A309B9"/>
    <w:rsid w:val="00A31147"/>
    <w:rsid w:val="00A311CA"/>
    <w:rsid w:val="00A31221"/>
    <w:rsid w:val="00A3191A"/>
    <w:rsid w:val="00A31F6F"/>
    <w:rsid w:val="00A32321"/>
    <w:rsid w:val="00A32546"/>
    <w:rsid w:val="00A32D28"/>
    <w:rsid w:val="00A33C9D"/>
    <w:rsid w:val="00A34460"/>
    <w:rsid w:val="00A34906"/>
    <w:rsid w:val="00A34F71"/>
    <w:rsid w:val="00A359BC"/>
    <w:rsid w:val="00A35B4A"/>
    <w:rsid w:val="00A35C5F"/>
    <w:rsid w:val="00A35DAA"/>
    <w:rsid w:val="00A35F23"/>
    <w:rsid w:val="00A365A0"/>
    <w:rsid w:val="00A3661C"/>
    <w:rsid w:val="00A367EF"/>
    <w:rsid w:val="00A36D8C"/>
    <w:rsid w:val="00A374DA"/>
    <w:rsid w:val="00A37DF6"/>
    <w:rsid w:val="00A40667"/>
    <w:rsid w:val="00A409C5"/>
    <w:rsid w:val="00A40CB7"/>
    <w:rsid w:val="00A40D1E"/>
    <w:rsid w:val="00A40DDC"/>
    <w:rsid w:val="00A41361"/>
    <w:rsid w:val="00A413D4"/>
    <w:rsid w:val="00A41AA3"/>
    <w:rsid w:val="00A41AAC"/>
    <w:rsid w:val="00A41D01"/>
    <w:rsid w:val="00A4217E"/>
    <w:rsid w:val="00A4286E"/>
    <w:rsid w:val="00A42B63"/>
    <w:rsid w:val="00A42D3A"/>
    <w:rsid w:val="00A42DAC"/>
    <w:rsid w:val="00A430C6"/>
    <w:rsid w:val="00A431C0"/>
    <w:rsid w:val="00A4330D"/>
    <w:rsid w:val="00A434A3"/>
    <w:rsid w:val="00A4352F"/>
    <w:rsid w:val="00A43565"/>
    <w:rsid w:val="00A43DBC"/>
    <w:rsid w:val="00A4436E"/>
    <w:rsid w:val="00A44688"/>
    <w:rsid w:val="00A449B1"/>
    <w:rsid w:val="00A44CDE"/>
    <w:rsid w:val="00A4539C"/>
    <w:rsid w:val="00A455AB"/>
    <w:rsid w:val="00A45FF2"/>
    <w:rsid w:val="00A468A7"/>
    <w:rsid w:val="00A47232"/>
    <w:rsid w:val="00A473B6"/>
    <w:rsid w:val="00A473DD"/>
    <w:rsid w:val="00A47DE0"/>
    <w:rsid w:val="00A47E41"/>
    <w:rsid w:val="00A50CFF"/>
    <w:rsid w:val="00A5189E"/>
    <w:rsid w:val="00A52571"/>
    <w:rsid w:val="00A5300F"/>
    <w:rsid w:val="00A53A4C"/>
    <w:rsid w:val="00A53BF6"/>
    <w:rsid w:val="00A53FEF"/>
    <w:rsid w:val="00A54144"/>
    <w:rsid w:val="00A54206"/>
    <w:rsid w:val="00A55020"/>
    <w:rsid w:val="00A55398"/>
    <w:rsid w:val="00A55845"/>
    <w:rsid w:val="00A5584B"/>
    <w:rsid w:val="00A56855"/>
    <w:rsid w:val="00A56F50"/>
    <w:rsid w:val="00A56FCE"/>
    <w:rsid w:val="00A57739"/>
    <w:rsid w:val="00A601AD"/>
    <w:rsid w:val="00A601D4"/>
    <w:rsid w:val="00A6154C"/>
    <w:rsid w:val="00A616E2"/>
    <w:rsid w:val="00A61828"/>
    <w:rsid w:val="00A61856"/>
    <w:rsid w:val="00A619CF"/>
    <w:rsid w:val="00A61D96"/>
    <w:rsid w:val="00A62328"/>
    <w:rsid w:val="00A6242B"/>
    <w:rsid w:val="00A62857"/>
    <w:rsid w:val="00A62991"/>
    <w:rsid w:val="00A63857"/>
    <w:rsid w:val="00A6397E"/>
    <w:rsid w:val="00A63A06"/>
    <w:rsid w:val="00A63D21"/>
    <w:rsid w:val="00A63EF2"/>
    <w:rsid w:val="00A64363"/>
    <w:rsid w:val="00A64C39"/>
    <w:rsid w:val="00A652FF"/>
    <w:rsid w:val="00A65BA6"/>
    <w:rsid w:val="00A66227"/>
    <w:rsid w:val="00A6629A"/>
    <w:rsid w:val="00A66415"/>
    <w:rsid w:val="00A6694B"/>
    <w:rsid w:val="00A66B17"/>
    <w:rsid w:val="00A673B0"/>
    <w:rsid w:val="00A6742C"/>
    <w:rsid w:val="00A67FDC"/>
    <w:rsid w:val="00A70793"/>
    <w:rsid w:val="00A709E3"/>
    <w:rsid w:val="00A70FFE"/>
    <w:rsid w:val="00A71645"/>
    <w:rsid w:val="00A71C74"/>
    <w:rsid w:val="00A725B6"/>
    <w:rsid w:val="00A72747"/>
    <w:rsid w:val="00A729B0"/>
    <w:rsid w:val="00A73474"/>
    <w:rsid w:val="00A73E5C"/>
    <w:rsid w:val="00A74810"/>
    <w:rsid w:val="00A74EF6"/>
    <w:rsid w:val="00A75194"/>
    <w:rsid w:val="00A75238"/>
    <w:rsid w:val="00A75BB6"/>
    <w:rsid w:val="00A762D5"/>
    <w:rsid w:val="00A7646E"/>
    <w:rsid w:val="00A76728"/>
    <w:rsid w:val="00A7679F"/>
    <w:rsid w:val="00A77263"/>
    <w:rsid w:val="00A7749F"/>
    <w:rsid w:val="00A77939"/>
    <w:rsid w:val="00A77CE4"/>
    <w:rsid w:val="00A77DC5"/>
    <w:rsid w:val="00A806B8"/>
    <w:rsid w:val="00A807FE"/>
    <w:rsid w:val="00A812B4"/>
    <w:rsid w:val="00A81815"/>
    <w:rsid w:val="00A83C59"/>
    <w:rsid w:val="00A83C71"/>
    <w:rsid w:val="00A849D9"/>
    <w:rsid w:val="00A856F1"/>
    <w:rsid w:val="00A868F6"/>
    <w:rsid w:val="00A875BB"/>
    <w:rsid w:val="00A87BB6"/>
    <w:rsid w:val="00A87D3A"/>
    <w:rsid w:val="00A9016B"/>
    <w:rsid w:val="00A9061E"/>
    <w:rsid w:val="00A90622"/>
    <w:rsid w:val="00A90D3A"/>
    <w:rsid w:val="00A917B2"/>
    <w:rsid w:val="00A92121"/>
    <w:rsid w:val="00A92275"/>
    <w:rsid w:val="00A935AF"/>
    <w:rsid w:val="00A93716"/>
    <w:rsid w:val="00A93C8E"/>
    <w:rsid w:val="00A942AC"/>
    <w:rsid w:val="00A942D1"/>
    <w:rsid w:val="00A95932"/>
    <w:rsid w:val="00A95F2B"/>
    <w:rsid w:val="00A96198"/>
    <w:rsid w:val="00A966B4"/>
    <w:rsid w:val="00A967F7"/>
    <w:rsid w:val="00A96DEB"/>
    <w:rsid w:val="00A971AE"/>
    <w:rsid w:val="00A97624"/>
    <w:rsid w:val="00A976FC"/>
    <w:rsid w:val="00A977AD"/>
    <w:rsid w:val="00A97815"/>
    <w:rsid w:val="00A9783A"/>
    <w:rsid w:val="00A97CFD"/>
    <w:rsid w:val="00AA0764"/>
    <w:rsid w:val="00AA09BA"/>
    <w:rsid w:val="00AA20EB"/>
    <w:rsid w:val="00AA2124"/>
    <w:rsid w:val="00AA2887"/>
    <w:rsid w:val="00AA2E42"/>
    <w:rsid w:val="00AA2EF6"/>
    <w:rsid w:val="00AA2F87"/>
    <w:rsid w:val="00AA35FB"/>
    <w:rsid w:val="00AA3672"/>
    <w:rsid w:val="00AA3A9E"/>
    <w:rsid w:val="00AA3BA7"/>
    <w:rsid w:val="00AA466C"/>
    <w:rsid w:val="00AA51CA"/>
    <w:rsid w:val="00AA55CE"/>
    <w:rsid w:val="00AA5702"/>
    <w:rsid w:val="00AA5767"/>
    <w:rsid w:val="00AA5ABF"/>
    <w:rsid w:val="00AA6189"/>
    <w:rsid w:val="00AA65B0"/>
    <w:rsid w:val="00AA673E"/>
    <w:rsid w:val="00AA6BB2"/>
    <w:rsid w:val="00AA6FBD"/>
    <w:rsid w:val="00AA7310"/>
    <w:rsid w:val="00AA75A0"/>
    <w:rsid w:val="00AA7630"/>
    <w:rsid w:val="00AA7D76"/>
    <w:rsid w:val="00AA7E79"/>
    <w:rsid w:val="00AB041D"/>
    <w:rsid w:val="00AB0569"/>
    <w:rsid w:val="00AB08D6"/>
    <w:rsid w:val="00AB0CB8"/>
    <w:rsid w:val="00AB0D8C"/>
    <w:rsid w:val="00AB1ACF"/>
    <w:rsid w:val="00AB1DE7"/>
    <w:rsid w:val="00AB1FFB"/>
    <w:rsid w:val="00AB2013"/>
    <w:rsid w:val="00AB241F"/>
    <w:rsid w:val="00AB2667"/>
    <w:rsid w:val="00AB315E"/>
    <w:rsid w:val="00AB3DD4"/>
    <w:rsid w:val="00AB421E"/>
    <w:rsid w:val="00AB47F4"/>
    <w:rsid w:val="00AB59AF"/>
    <w:rsid w:val="00AB5E93"/>
    <w:rsid w:val="00AB6BEE"/>
    <w:rsid w:val="00AB6C6F"/>
    <w:rsid w:val="00AB6CEB"/>
    <w:rsid w:val="00AB6EF7"/>
    <w:rsid w:val="00AB76CB"/>
    <w:rsid w:val="00AB7913"/>
    <w:rsid w:val="00AC09FD"/>
    <w:rsid w:val="00AC0EEB"/>
    <w:rsid w:val="00AC13C0"/>
    <w:rsid w:val="00AC1576"/>
    <w:rsid w:val="00AC2677"/>
    <w:rsid w:val="00AC29E5"/>
    <w:rsid w:val="00AC2FC0"/>
    <w:rsid w:val="00AC309E"/>
    <w:rsid w:val="00AC36F8"/>
    <w:rsid w:val="00AC384F"/>
    <w:rsid w:val="00AC4B96"/>
    <w:rsid w:val="00AC4BC9"/>
    <w:rsid w:val="00AC4DE1"/>
    <w:rsid w:val="00AC4FBE"/>
    <w:rsid w:val="00AC5A32"/>
    <w:rsid w:val="00AC6AD7"/>
    <w:rsid w:val="00AC6BE8"/>
    <w:rsid w:val="00AC6E16"/>
    <w:rsid w:val="00AC711F"/>
    <w:rsid w:val="00AC7126"/>
    <w:rsid w:val="00AC714C"/>
    <w:rsid w:val="00AC7B7B"/>
    <w:rsid w:val="00AD0A64"/>
    <w:rsid w:val="00AD0E5F"/>
    <w:rsid w:val="00AD0F7B"/>
    <w:rsid w:val="00AD1ADB"/>
    <w:rsid w:val="00AD2333"/>
    <w:rsid w:val="00AD2356"/>
    <w:rsid w:val="00AD2484"/>
    <w:rsid w:val="00AD24ED"/>
    <w:rsid w:val="00AD26DC"/>
    <w:rsid w:val="00AD28EC"/>
    <w:rsid w:val="00AD291C"/>
    <w:rsid w:val="00AD2F3C"/>
    <w:rsid w:val="00AD3138"/>
    <w:rsid w:val="00AD3290"/>
    <w:rsid w:val="00AD37DE"/>
    <w:rsid w:val="00AD3D99"/>
    <w:rsid w:val="00AD3E2B"/>
    <w:rsid w:val="00AD48F8"/>
    <w:rsid w:val="00AD4F26"/>
    <w:rsid w:val="00AD5027"/>
    <w:rsid w:val="00AD5A96"/>
    <w:rsid w:val="00AD5F54"/>
    <w:rsid w:val="00AD627B"/>
    <w:rsid w:val="00AD68E3"/>
    <w:rsid w:val="00AD7067"/>
    <w:rsid w:val="00AD779E"/>
    <w:rsid w:val="00AD78C0"/>
    <w:rsid w:val="00AE02B2"/>
    <w:rsid w:val="00AE0705"/>
    <w:rsid w:val="00AE0B5E"/>
    <w:rsid w:val="00AE0C1E"/>
    <w:rsid w:val="00AE1206"/>
    <w:rsid w:val="00AE1A39"/>
    <w:rsid w:val="00AE1BEB"/>
    <w:rsid w:val="00AE2596"/>
    <w:rsid w:val="00AE25F1"/>
    <w:rsid w:val="00AE27F6"/>
    <w:rsid w:val="00AE289A"/>
    <w:rsid w:val="00AE28E5"/>
    <w:rsid w:val="00AE2D50"/>
    <w:rsid w:val="00AE31E4"/>
    <w:rsid w:val="00AE3277"/>
    <w:rsid w:val="00AE35D2"/>
    <w:rsid w:val="00AE3699"/>
    <w:rsid w:val="00AE3836"/>
    <w:rsid w:val="00AE48D1"/>
    <w:rsid w:val="00AE4E21"/>
    <w:rsid w:val="00AE52D1"/>
    <w:rsid w:val="00AE5479"/>
    <w:rsid w:val="00AE5485"/>
    <w:rsid w:val="00AE56E6"/>
    <w:rsid w:val="00AE5720"/>
    <w:rsid w:val="00AE5B31"/>
    <w:rsid w:val="00AE636C"/>
    <w:rsid w:val="00AE643E"/>
    <w:rsid w:val="00AE64F3"/>
    <w:rsid w:val="00AE6D2A"/>
    <w:rsid w:val="00AE6DEC"/>
    <w:rsid w:val="00AE74E2"/>
    <w:rsid w:val="00AE7785"/>
    <w:rsid w:val="00AE7B45"/>
    <w:rsid w:val="00AF0584"/>
    <w:rsid w:val="00AF068C"/>
    <w:rsid w:val="00AF0C2A"/>
    <w:rsid w:val="00AF0D76"/>
    <w:rsid w:val="00AF1418"/>
    <w:rsid w:val="00AF1555"/>
    <w:rsid w:val="00AF1841"/>
    <w:rsid w:val="00AF2208"/>
    <w:rsid w:val="00AF22F1"/>
    <w:rsid w:val="00AF2742"/>
    <w:rsid w:val="00AF2943"/>
    <w:rsid w:val="00AF2BCA"/>
    <w:rsid w:val="00AF31E9"/>
    <w:rsid w:val="00AF3212"/>
    <w:rsid w:val="00AF39B4"/>
    <w:rsid w:val="00AF3D02"/>
    <w:rsid w:val="00AF3DB6"/>
    <w:rsid w:val="00AF453B"/>
    <w:rsid w:val="00AF470D"/>
    <w:rsid w:val="00AF4740"/>
    <w:rsid w:val="00AF50A6"/>
    <w:rsid w:val="00AF55E9"/>
    <w:rsid w:val="00AF5984"/>
    <w:rsid w:val="00AF5F29"/>
    <w:rsid w:val="00AF6746"/>
    <w:rsid w:val="00AF67E6"/>
    <w:rsid w:val="00AF6E91"/>
    <w:rsid w:val="00B0055E"/>
    <w:rsid w:val="00B00682"/>
    <w:rsid w:val="00B00A32"/>
    <w:rsid w:val="00B00A45"/>
    <w:rsid w:val="00B014AE"/>
    <w:rsid w:val="00B0181B"/>
    <w:rsid w:val="00B01965"/>
    <w:rsid w:val="00B01F68"/>
    <w:rsid w:val="00B03119"/>
    <w:rsid w:val="00B03777"/>
    <w:rsid w:val="00B03CBA"/>
    <w:rsid w:val="00B04076"/>
    <w:rsid w:val="00B044E5"/>
    <w:rsid w:val="00B047A6"/>
    <w:rsid w:val="00B049DB"/>
    <w:rsid w:val="00B04B04"/>
    <w:rsid w:val="00B04D6C"/>
    <w:rsid w:val="00B05826"/>
    <w:rsid w:val="00B059BE"/>
    <w:rsid w:val="00B067FE"/>
    <w:rsid w:val="00B06A7C"/>
    <w:rsid w:val="00B06A94"/>
    <w:rsid w:val="00B06E05"/>
    <w:rsid w:val="00B06ECD"/>
    <w:rsid w:val="00B077C5"/>
    <w:rsid w:val="00B07CFE"/>
    <w:rsid w:val="00B100AF"/>
    <w:rsid w:val="00B10E31"/>
    <w:rsid w:val="00B10E8F"/>
    <w:rsid w:val="00B10EF6"/>
    <w:rsid w:val="00B111EA"/>
    <w:rsid w:val="00B111EC"/>
    <w:rsid w:val="00B11AAB"/>
    <w:rsid w:val="00B11DCB"/>
    <w:rsid w:val="00B11F4E"/>
    <w:rsid w:val="00B121A1"/>
    <w:rsid w:val="00B12576"/>
    <w:rsid w:val="00B1290E"/>
    <w:rsid w:val="00B12BC3"/>
    <w:rsid w:val="00B131DF"/>
    <w:rsid w:val="00B1338F"/>
    <w:rsid w:val="00B134EC"/>
    <w:rsid w:val="00B136E8"/>
    <w:rsid w:val="00B13822"/>
    <w:rsid w:val="00B141DA"/>
    <w:rsid w:val="00B142DF"/>
    <w:rsid w:val="00B147B4"/>
    <w:rsid w:val="00B14903"/>
    <w:rsid w:val="00B14E21"/>
    <w:rsid w:val="00B15482"/>
    <w:rsid w:val="00B1564C"/>
    <w:rsid w:val="00B159C8"/>
    <w:rsid w:val="00B16794"/>
    <w:rsid w:val="00B16A83"/>
    <w:rsid w:val="00B16CFC"/>
    <w:rsid w:val="00B17EE4"/>
    <w:rsid w:val="00B20091"/>
    <w:rsid w:val="00B202FD"/>
    <w:rsid w:val="00B20F74"/>
    <w:rsid w:val="00B21813"/>
    <w:rsid w:val="00B218FA"/>
    <w:rsid w:val="00B21BF1"/>
    <w:rsid w:val="00B222A8"/>
    <w:rsid w:val="00B225C5"/>
    <w:rsid w:val="00B229CC"/>
    <w:rsid w:val="00B239E6"/>
    <w:rsid w:val="00B23C3A"/>
    <w:rsid w:val="00B2408A"/>
    <w:rsid w:val="00B245FA"/>
    <w:rsid w:val="00B24675"/>
    <w:rsid w:val="00B24D59"/>
    <w:rsid w:val="00B24F1B"/>
    <w:rsid w:val="00B2591B"/>
    <w:rsid w:val="00B25A99"/>
    <w:rsid w:val="00B267EB"/>
    <w:rsid w:val="00B26D92"/>
    <w:rsid w:val="00B26F21"/>
    <w:rsid w:val="00B272BA"/>
    <w:rsid w:val="00B27B82"/>
    <w:rsid w:val="00B27EB4"/>
    <w:rsid w:val="00B30022"/>
    <w:rsid w:val="00B300BA"/>
    <w:rsid w:val="00B3013E"/>
    <w:rsid w:val="00B3058A"/>
    <w:rsid w:val="00B3068E"/>
    <w:rsid w:val="00B30D5D"/>
    <w:rsid w:val="00B3119F"/>
    <w:rsid w:val="00B31568"/>
    <w:rsid w:val="00B31953"/>
    <w:rsid w:val="00B32035"/>
    <w:rsid w:val="00B32162"/>
    <w:rsid w:val="00B330B5"/>
    <w:rsid w:val="00B3374B"/>
    <w:rsid w:val="00B33977"/>
    <w:rsid w:val="00B341DB"/>
    <w:rsid w:val="00B3486F"/>
    <w:rsid w:val="00B34A5D"/>
    <w:rsid w:val="00B34AB2"/>
    <w:rsid w:val="00B34E02"/>
    <w:rsid w:val="00B34E83"/>
    <w:rsid w:val="00B3571D"/>
    <w:rsid w:val="00B35AB3"/>
    <w:rsid w:val="00B35B09"/>
    <w:rsid w:val="00B35C9C"/>
    <w:rsid w:val="00B35CD7"/>
    <w:rsid w:val="00B36124"/>
    <w:rsid w:val="00B36210"/>
    <w:rsid w:val="00B36558"/>
    <w:rsid w:val="00B36760"/>
    <w:rsid w:val="00B36A8C"/>
    <w:rsid w:val="00B36B8D"/>
    <w:rsid w:val="00B37433"/>
    <w:rsid w:val="00B40015"/>
    <w:rsid w:val="00B40614"/>
    <w:rsid w:val="00B4086E"/>
    <w:rsid w:val="00B40F5A"/>
    <w:rsid w:val="00B4108F"/>
    <w:rsid w:val="00B414F1"/>
    <w:rsid w:val="00B4175E"/>
    <w:rsid w:val="00B418C7"/>
    <w:rsid w:val="00B41B4C"/>
    <w:rsid w:val="00B41F42"/>
    <w:rsid w:val="00B420B6"/>
    <w:rsid w:val="00B4248E"/>
    <w:rsid w:val="00B43443"/>
    <w:rsid w:val="00B434B3"/>
    <w:rsid w:val="00B437C1"/>
    <w:rsid w:val="00B4380C"/>
    <w:rsid w:val="00B439F6"/>
    <w:rsid w:val="00B43C33"/>
    <w:rsid w:val="00B4479A"/>
    <w:rsid w:val="00B44A8A"/>
    <w:rsid w:val="00B44C63"/>
    <w:rsid w:val="00B44DD5"/>
    <w:rsid w:val="00B44E1E"/>
    <w:rsid w:val="00B451F3"/>
    <w:rsid w:val="00B458C2"/>
    <w:rsid w:val="00B46120"/>
    <w:rsid w:val="00B4640A"/>
    <w:rsid w:val="00B46413"/>
    <w:rsid w:val="00B46472"/>
    <w:rsid w:val="00B46847"/>
    <w:rsid w:val="00B47C6D"/>
    <w:rsid w:val="00B47CE6"/>
    <w:rsid w:val="00B47D98"/>
    <w:rsid w:val="00B5090E"/>
    <w:rsid w:val="00B50B99"/>
    <w:rsid w:val="00B51484"/>
    <w:rsid w:val="00B51599"/>
    <w:rsid w:val="00B5195B"/>
    <w:rsid w:val="00B51993"/>
    <w:rsid w:val="00B51D7C"/>
    <w:rsid w:val="00B525B7"/>
    <w:rsid w:val="00B5275E"/>
    <w:rsid w:val="00B52828"/>
    <w:rsid w:val="00B528AC"/>
    <w:rsid w:val="00B529F2"/>
    <w:rsid w:val="00B529FC"/>
    <w:rsid w:val="00B52ED1"/>
    <w:rsid w:val="00B54A72"/>
    <w:rsid w:val="00B557A8"/>
    <w:rsid w:val="00B55AC6"/>
    <w:rsid w:val="00B56295"/>
    <w:rsid w:val="00B57734"/>
    <w:rsid w:val="00B60090"/>
    <w:rsid w:val="00B60ADB"/>
    <w:rsid w:val="00B60B2F"/>
    <w:rsid w:val="00B60FA6"/>
    <w:rsid w:val="00B611F9"/>
    <w:rsid w:val="00B6122D"/>
    <w:rsid w:val="00B612C9"/>
    <w:rsid w:val="00B618FE"/>
    <w:rsid w:val="00B6289D"/>
    <w:rsid w:val="00B628A2"/>
    <w:rsid w:val="00B63327"/>
    <w:rsid w:val="00B63692"/>
    <w:rsid w:val="00B63B53"/>
    <w:rsid w:val="00B63B8C"/>
    <w:rsid w:val="00B63E48"/>
    <w:rsid w:val="00B64157"/>
    <w:rsid w:val="00B649CB"/>
    <w:rsid w:val="00B64A7D"/>
    <w:rsid w:val="00B650EB"/>
    <w:rsid w:val="00B6565D"/>
    <w:rsid w:val="00B662D1"/>
    <w:rsid w:val="00B663DB"/>
    <w:rsid w:val="00B668D8"/>
    <w:rsid w:val="00B66AF9"/>
    <w:rsid w:val="00B672A5"/>
    <w:rsid w:val="00B67340"/>
    <w:rsid w:val="00B67B47"/>
    <w:rsid w:val="00B67B99"/>
    <w:rsid w:val="00B67BA4"/>
    <w:rsid w:val="00B67C2C"/>
    <w:rsid w:val="00B7037C"/>
    <w:rsid w:val="00B706B0"/>
    <w:rsid w:val="00B72217"/>
    <w:rsid w:val="00B72902"/>
    <w:rsid w:val="00B72C52"/>
    <w:rsid w:val="00B72F6B"/>
    <w:rsid w:val="00B72F8D"/>
    <w:rsid w:val="00B734D6"/>
    <w:rsid w:val="00B738F8"/>
    <w:rsid w:val="00B73CD3"/>
    <w:rsid w:val="00B7404F"/>
    <w:rsid w:val="00B747DF"/>
    <w:rsid w:val="00B74860"/>
    <w:rsid w:val="00B74A95"/>
    <w:rsid w:val="00B754BE"/>
    <w:rsid w:val="00B75936"/>
    <w:rsid w:val="00B75B99"/>
    <w:rsid w:val="00B75DBB"/>
    <w:rsid w:val="00B75EF8"/>
    <w:rsid w:val="00B76462"/>
    <w:rsid w:val="00B7686B"/>
    <w:rsid w:val="00B7732D"/>
    <w:rsid w:val="00B77FC4"/>
    <w:rsid w:val="00B80029"/>
    <w:rsid w:val="00B80F69"/>
    <w:rsid w:val="00B81711"/>
    <w:rsid w:val="00B819BE"/>
    <w:rsid w:val="00B81D5F"/>
    <w:rsid w:val="00B81DF5"/>
    <w:rsid w:val="00B82053"/>
    <w:rsid w:val="00B82185"/>
    <w:rsid w:val="00B8263C"/>
    <w:rsid w:val="00B82A8A"/>
    <w:rsid w:val="00B83B55"/>
    <w:rsid w:val="00B83D6A"/>
    <w:rsid w:val="00B84125"/>
    <w:rsid w:val="00B8428B"/>
    <w:rsid w:val="00B847DB"/>
    <w:rsid w:val="00B84C58"/>
    <w:rsid w:val="00B84C63"/>
    <w:rsid w:val="00B84E23"/>
    <w:rsid w:val="00B84EAB"/>
    <w:rsid w:val="00B854C1"/>
    <w:rsid w:val="00B85513"/>
    <w:rsid w:val="00B85B06"/>
    <w:rsid w:val="00B85C18"/>
    <w:rsid w:val="00B85DAA"/>
    <w:rsid w:val="00B85F57"/>
    <w:rsid w:val="00B8603A"/>
    <w:rsid w:val="00B86127"/>
    <w:rsid w:val="00B86294"/>
    <w:rsid w:val="00B86A43"/>
    <w:rsid w:val="00B87A64"/>
    <w:rsid w:val="00B87D7A"/>
    <w:rsid w:val="00B87F01"/>
    <w:rsid w:val="00B87F62"/>
    <w:rsid w:val="00B90518"/>
    <w:rsid w:val="00B90A72"/>
    <w:rsid w:val="00B90CBE"/>
    <w:rsid w:val="00B90EDF"/>
    <w:rsid w:val="00B91A34"/>
    <w:rsid w:val="00B92296"/>
    <w:rsid w:val="00B92467"/>
    <w:rsid w:val="00B926D3"/>
    <w:rsid w:val="00B92989"/>
    <w:rsid w:val="00B936A2"/>
    <w:rsid w:val="00B937FD"/>
    <w:rsid w:val="00B93989"/>
    <w:rsid w:val="00B93C69"/>
    <w:rsid w:val="00B942DE"/>
    <w:rsid w:val="00B94452"/>
    <w:rsid w:val="00B9468A"/>
    <w:rsid w:val="00B9526B"/>
    <w:rsid w:val="00B95377"/>
    <w:rsid w:val="00B96417"/>
    <w:rsid w:val="00B96519"/>
    <w:rsid w:val="00B9652A"/>
    <w:rsid w:val="00B96AEB"/>
    <w:rsid w:val="00B96AEE"/>
    <w:rsid w:val="00B971C4"/>
    <w:rsid w:val="00B978C2"/>
    <w:rsid w:val="00BA070E"/>
    <w:rsid w:val="00BA0A92"/>
    <w:rsid w:val="00BA0E97"/>
    <w:rsid w:val="00BA1493"/>
    <w:rsid w:val="00BA185F"/>
    <w:rsid w:val="00BA2817"/>
    <w:rsid w:val="00BA2883"/>
    <w:rsid w:val="00BA2F2C"/>
    <w:rsid w:val="00BA320C"/>
    <w:rsid w:val="00BA37AB"/>
    <w:rsid w:val="00BA38E0"/>
    <w:rsid w:val="00BA3D98"/>
    <w:rsid w:val="00BA407D"/>
    <w:rsid w:val="00BA4820"/>
    <w:rsid w:val="00BA4847"/>
    <w:rsid w:val="00BA4AB0"/>
    <w:rsid w:val="00BA4D66"/>
    <w:rsid w:val="00BA4E9F"/>
    <w:rsid w:val="00BA54B6"/>
    <w:rsid w:val="00BA5761"/>
    <w:rsid w:val="00BA5F75"/>
    <w:rsid w:val="00BA649B"/>
    <w:rsid w:val="00BA6FB2"/>
    <w:rsid w:val="00BA71A7"/>
    <w:rsid w:val="00BA740B"/>
    <w:rsid w:val="00BB05A4"/>
    <w:rsid w:val="00BB0903"/>
    <w:rsid w:val="00BB09A9"/>
    <w:rsid w:val="00BB0F3C"/>
    <w:rsid w:val="00BB0FFF"/>
    <w:rsid w:val="00BB1707"/>
    <w:rsid w:val="00BB177E"/>
    <w:rsid w:val="00BB1AB5"/>
    <w:rsid w:val="00BB1D06"/>
    <w:rsid w:val="00BB20BE"/>
    <w:rsid w:val="00BB25B8"/>
    <w:rsid w:val="00BB286A"/>
    <w:rsid w:val="00BB2B6C"/>
    <w:rsid w:val="00BB40D0"/>
    <w:rsid w:val="00BB417E"/>
    <w:rsid w:val="00BB4908"/>
    <w:rsid w:val="00BB4C99"/>
    <w:rsid w:val="00BB507E"/>
    <w:rsid w:val="00BB52C6"/>
    <w:rsid w:val="00BB5310"/>
    <w:rsid w:val="00BB5BDF"/>
    <w:rsid w:val="00BB5FCF"/>
    <w:rsid w:val="00BB6648"/>
    <w:rsid w:val="00BB6D59"/>
    <w:rsid w:val="00BB7488"/>
    <w:rsid w:val="00BB76EC"/>
    <w:rsid w:val="00BB7745"/>
    <w:rsid w:val="00BB7765"/>
    <w:rsid w:val="00BB7809"/>
    <w:rsid w:val="00BB7B9B"/>
    <w:rsid w:val="00BB7CC1"/>
    <w:rsid w:val="00BC0385"/>
    <w:rsid w:val="00BC0DB7"/>
    <w:rsid w:val="00BC12D1"/>
    <w:rsid w:val="00BC1472"/>
    <w:rsid w:val="00BC1C8F"/>
    <w:rsid w:val="00BC1F56"/>
    <w:rsid w:val="00BC251F"/>
    <w:rsid w:val="00BC284B"/>
    <w:rsid w:val="00BC2856"/>
    <w:rsid w:val="00BC2E8C"/>
    <w:rsid w:val="00BC30B9"/>
    <w:rsid w:val="00BC379D"/>
    <w:rsid w:val="00BC37D5"/>
    <w:rsid w:val="00BC5219"/>
    <w:rsid w:val="00BC54E0"/>
    <w:rsid w:val="00BC586F"/>
    <w:rsid w:val="00BC5C2C"/>
    <w:rsid w:val="00BC6216"/>
    <w:rsid w:val="00BC63D3"/>
    <w:rsid w:val="00BC66C0"/>
    <w:rsid w:val="00BC67D2"/>
    <w:rsid w:val="00BC6CE8"/>
    <w:rsid w:val="00BC7073"/>
    <w:rsid w:val="00BC737C"/>
    <w:rsid w:val="00BC7CF0"/>
    <w:rsid w:val="00BC7F42"/>
    <w:rsid w:val="00BD0239"/>
    <w:rsid w:val="00BD038E"/>
    <w:rsid w:val="00BD064E"/>
    <w:rsid w:val="00BD068B"/>
    <w:rsid w:val="00BD12C2"/>
    <w:rsid w:val="00BD16C6"/>
    <w:rsid w:val="00BD17B7"/>
    <w:rsid w:val="00BD265A"/>
    <w:rsid w:val="00BD2740"/>
    <w:rsid w:val="00BD27A0"/>
    <w:rsid w:val="00BD306E"/>
    <w:rsid w:val="00BD37DD"/>
    <w:rsid w:val="00BD3832"/>
    <w:rsid w:val="00BD3ABC"/>
    <w:rsid w:val="00BD527D"/>
    <w:rsid w:val="00BD57BE"/>
    <w:rsid w:val="00BD620D"/>
    <w:rsid w:val="00BD62ED"/>
    <w:rsid w:val="00BD6E86"/>
    <w:rsid w:val="00BD7E7C"/>
    <w:rsid w:val="00BE00F2"/>
    <w:rsid w:val="00BE02D3"/>
    <w:rsid w:val="00BE051C"/>
    <w:rsid w:val="00BE0889"/>
    <w:rsid w:val="00BE08C4"/>
    <w:rsid w:val="00BE0D4A"/>
    <w:rsid w:val="00BE0E22"/>
    <w:rsid w:val="00BE16A6"/>
    <w:rsid w:val="00BE18BB"/>
    <w:rsid w:val="00BE196E"/>
    <w:rsid w:val="00BE1CCE"/>
    <w:rsid w:val="00BE230C"/>
    <w:rsid w:val="00BE249B"/>
    <w:rsid w:val="00BE2FAF"/>
    <w:rsid w:val="00BE3143"/>
    <w:rsid w:val="00BE3377"/>
    <w:rsid w:val="00BE34C0"/>
    <w:rsid w:val="00BE34EB"/>
    <w:rsid w:val="00BE363B"/>
    <w:rsid w:val="00BE3C51"/>
    <w:rsid w:val="00BE424C"/>
    <w:rsid w:val="00BE4310"/>
    <w:rsid w:val="00BE4334"/>
    <w:rsid w:val="00BE45F7"/>
    <w:rsid w:val="00BE46D2"/>
    <w:rsid w:val="00BE4C9C"/>
    <w:rsid w:val="00BE5CC3"/>
    <w:rsid w:val="00BE63B5"/>
    <w:rsid w:val="00BE7BF1"/>
    <w:rsid w:val="00BE7C1A"/>
    <w:rsid w:val="00BF0415"/>
    <w:rsid w:val="00BF09B1"/>
    <w:rsid w:val="00BF0AB3"/>
    <w:rsid w:val="00BF0B4D"/>
    <w:rsid w:val="00BF0E32"/>
    <w:rsid w:val="00BF1295"/>
    <w:rsid w:val="00BF1937"/>
    <w:rsid w:val="00BF24AD"/>
    <w:rsid w:val="00BF26B8"/>
    <w:rsid w:val="00BF2707"/>
    <w:rsid w:val="00BF29EE"/>
    <w:rsid w:val="00BF30C0"/>
    <w:rsid w:val="00BF32E9"/>
    <w:rsid w:val="00BF3588"/>
    <w:rsid w:val="00BF3692"/>
    <w:rsid w:val="00BF3BC2"/>
    <w:rsid w:val="00BF4206"/>
    <w:rsid w:val="00BF4B44"/>
    <w:rsid w:val="00BF4EA9"/>
    <w:rsid w:val="00BF5072"/>
    <w:rsid w:val="00BF54AC"/>
    <w:rsid w:val="00BF577B"/>
    <w:rsid w:val="00BF6320"/>
    <w:rsid w:val="00BF6398"/>
    <w:rsid w:val="00BF63B5"/>
    <w:rsid w:val="00BF66B6"/>
    <w:rsid w:val="00BF6A62"/>
    <w:rsid w:val="00BF6D01"/>
    <w:rsid w:val="00BF6FC9"/>
    <w:rsid w:val="00BF7582"/>
    <w:rsid w:val="00BF7C13"/>
    <w:rsid w:val="00BF7CD1"/>
    <w:rsid w:val="00C00053"/>
    <w:rsid w:val="00C0010B"/>
    <w:rsid w:val="00C0161E"/>
    <w:rsid w:val="00C01D4F"/>
    <w:rsid w:val="00C01D9C"/>
    <w:rsid w:val="00C02579"/>
    <w:rsid w:val="00C02779"/>
    <w:rsid w:val="00C02C0C"/>
    <w:rsid w:val="00C037C0"/>
    <w:rsid w:val="00C03ABF"/>
    <w:rsid w:val="00C03C29"/>
    <w:rsid w:val="00C03E7E"/>
    <w:rsid w:val="00C04202"/>
    <w:rsid w:val="00C04A6E"/>
    <w:rsid w:val="00C04E14"/>
    <w:rsid w:val="00C055C6"/>
    <w:rsid w:val="00C056C7"/>
    <w:rsid w:val="00C0579D"/>
    <w:rsid w:val="00C05CD0"/>
    <w:rsid w:val="00C0631D"/>
    <w:rsid w:val="00C06488"/>
    <w:rsid w:val="00C066A5"/>
    <w:rsid w:val="00C06DFC"/>
    <w:rsid w:val="00C076A4"/>
    <w:rsid w:val="00C07BC8"/>
    <w:rsid w:val="00C102CD"/>
    <w:rsid w:val="00C103CE"/>
    <w:rsid w:val="00C10410"/>
    <w:rsid w:val="00C108FA"/>
    <w:rsid w:val="00C10F75"/>
    <w:rsid w:val="00C111A1"/>
    <w:rsid w:val="00C11293"/>
    <w:rsid w:val="00C119B7"/>
    <w:rsid w:val="00C12056"/>
    <w:rsid w:val="00C12AED"/>
    <w:rsid w:val="00C13091"/>
    <w:rsid w:val="00C1311E"/>
    <w:rsid w:val="00C131AE"/>
    <w:rsid w:val="00C132DF"/>
    <w:rsid w:val="00C14176"/>
    <w:rsid w:val="00C145A3"/>
    <w:rsid w:val="00C1512B"/>
    <w:rsid w:val="00C151F8"/>
    <w:rsid w:val="00C1540E"/>
    <w:rsid w:val="00C158FE"/>
    <w:rsid w:val="00C15F01"/>
    <w:rsid w:val="00C162CF"/>
    <w:rsid w:val="00C1686A"/>
    <w:rsid w:val="00C16962"/>
    <w:rsid w:val="00C20383"/>
    <w:rsid w:val="00C2049E"/>
    <w:rsid w:val="00C204F0"/>
    <w:rsid w:val="00C2146E"/>
    <w:rsid w:val="00C21A7B"/>
    <w:rsid w:val="00C21AA7"/>
    <w:rsid w:val="00C21BD0"/>
    <w:rsid w:val="00C21EE2"/>
    <w:rsid w:val="00C22602"/>
    <w:rsid w:val="00C22633"/>
    <w:rsid w:val="00C22995"/>
    <w:rsid w:val="00C23869"/>
    <w:rsid w:val="00C239AB"/>
    <w:rsid w:val="00C2457F"/>
    <w:rsid w:val="00C24C64"/>
    <w:rsid w:val="00C25374"/>
    <w:rsid w:val="00C25CE8"/>
    <w:rsid w:val="00C25D60"/>
    <w:rsid w:val="00C261E7"/>
    <w:rsid w:val="00C2642A"/>
    <w:rsid w:val="00C26A41"/>
    <w:rsid w:val="00C279AD"/>
    <w:rsid w:val="00C279B1"/>
    <w:rsid w:val="00C302A8"/>
    <w:rsid w:val="00C30325"/>
    <w:rsid w:val="00C304F0"/>
    <w:rsid w:val="00C31608"/>
    <w:rsid w:val="00C3211E"/>
    <w:rsid w:val="00C32508"/>
    <w:rsid w:val="00C32919"/>
    <w:rsid w:val="00C3379F"/>
    <w:rsid w:val="00C33850"/>
    <w:rsid w:val="00C34238"/>
    <w:rsid w:val="00C35B2C"/>
    <w:rsid w:val="00C35C55"/>
    <w:rsid w:val="00C35D2E"/>
    <w:rsid w:val="00C36166"/>
    <w:rsid w:val="00C36BFE"/>
    <w:rsid w:val="00C407B1"/>
    <w:rsid w:val="00C40E7D"/>
    <w:rsid w:val="00C4126D"/>
    <w:rsid w:val="00C413D2"/>
    <w:rsid w:val="00C414AC"/>
    <w:rsid w:val="00C4327B"/>
    <w:rsid w:val="00C4347B"/>
    <w:rsid w:val="00C438C1"/>
    <w:rsid w:val="00C439F8"/>
    <w:rsid w:val="00C442CA"/>
    <w:rsid w:val="00C44CCF"/>
    <w:rsid w:val="00C45019"/>
    <w:rsid w:val="00C45595"/>
    <w:rsid w:val="00C45E25"/>
    <w:rsid w:val="00C46278"/>
    <w:rsid w:val="00C4656C"/>
    <w:rsid w:val="00C465EE"/>
    <w:rsid w:val="00C468D5"/>
    <w:rsid w:val="00C4700D"/>
    <w:rsid w:val="00C4725B"/>
    <w:rsid w:val="00C479F9"/>
    <w:rsid w:val="00C47BD6"/>
    <w:rsid w:val="00C47DF3"/>
    <w:rsid w:val="00C50246"/>
    <w:rsid w:val="00C506DC"/>
    <w:rsid w:val="00C50A16"/>
    <w:rsid w:val="00C5128E"/>
    <w:rsid w:val="00C512E5"/>
    <w:rsid w:val="00C51820"/>
    <w:rsid w:val="00C52161"/>
    <w:rsid w:val="00C52412"/>
    <w:rsid w:val="00C52544"/>
    <w:rsid w:val="00C528C9"/>
    <w:rsid w:val="00C52A51"/>
    <w:rsid w:val="00C52AB2"/>
    <w:rsid w:val="00C52C41"/>
    <w:rsid w:val="00C531D2"/>
    <w:rsid w:val="00C53C62"/>
    <w:rsid w:val="00C54151"/>
    <w:rsid w:val="00C543BB"/>
    <w:rsid w:val="00C54E02"/>
    <w:rsid w:val="00C54FF4"/>
    <w:rsid w:val="00C55A9C"/>
    <w:rsid w:val="00C55CC9"/>
    <w:rsid w:val="00C55F3B"/>
    <w:rsid w:val="00C56361"/>
    <w:rsid w:val="00C56428"/>
    <w:rsid w:val="00C56B90"/>
    <w:rsid w:val="00C56BAD"/>
    <w:rsid w:val="00C56BD9"/>
    <w:rsid w:val="00C56E7B"/>
    <w:rsid w:val="00C570C3"/>
    <w:rsid w:val="00C57561"/>
    <w:rsid w:val="00C579F4"/>
    <w:rsid w:val="00C60093"/>
    <w:rsid w:val="00C60742"/>
    <w:rsid w:val="00C607FC"/>
    <w:rsid w:val="00C60F67"/>
    <w:rsid w:val="00C6145A"/>
    <w:rsid w:val="00C61B8D"/>
    <w:rsid w:val="00C61C8E"/>
    <w:rsid w:val="00C61CC1"/>
    <w:rsid w:val="00C62BD9"/>
    <w:rsid w:val="00C6317C"/>
    <w:rsid w:val="00C63705"/>
    <w:rsid w:val="00C6384F"/>
    <w:rsid w:val="00C63E54"/>
    <w:rsid w:val="00C63F36"/>
    <w:rsid w:val="00C64905"/>
    <w:rsid w:val="00C64B20"/>
    <w:rsid w:val="00C64BCE"/>
    <w:rsid w:val="00C64D58"/>
    <w:rsid w:val="00C655FF"/>
    <w:rsid w:val="00C65A62"/>
    <w:rsid w:val="00C65F25"/>
    <w:rsid w:val="00C662E0"/>
    <w:rsid w:val="00C666C5"/>
    <w:rsid w:val="00C6686E"/>
    <w:rsid w:val="00C67C33"/>
    <w:rsid w:val="00C67D93"/>
    <w:rsid w:val="00C67E53"/>
    <w:rsid w:val="00C701E4"/>
    <w:rsid w:val="00C7021D"/>
    <w:rsid w:val="00C70FD4"/>
    <w:rsid w:val="00C714C3"/>
    <w:rsid w:val="00C7187D"/>
    <w:rsid w:val="00C719A1"/>
    <w:rsid w:val="00C71A1E"/>
    <w:rsid w:val="00C721B3"/>
    <w:rsid w:val="00C7227E"/>
    <w:rsid w:val="00C7235B"/>
    <w:rsid w:val="00C72B91"/>
    <w:rsid w:val="00C738C4"/>
    <w:rsid w:val="00C7397E"/>
    <w:rsid w:val="00C73C69"/>
    <w:rsid w:val="00C73C71"/>
    <w:rsid w:val="00C747EE"/>
    <w:rsid w:val="00C74C42"/>
    <w:rsid w:val="00C74DC7"/>
    <w:rsid w:val="00C74FFA"/>
    <w:rsid w:val="00C7508F"/>
    <w:rsid w:val="00C75194"/>
    <w:rsid w:val="00C75544"/>
    <w:rsid w:val="00C75A84"/>
    <w:rsid w:val="00C75F43"/>
    <w:rsid w:val="00C768E1"/>
    <w:rsid w:val="00C76CFC"/>
    <w:rsid w:val="00C77154"/>
    <w:rsid w:val="00C7734C"/>
    <w:rsid w:val="00C77540"/>
    <w:rsid w:val="00C802E3"/>
    <w:rsid w:val="00C805DC"/>
    <w:rsid w:val="00C80F84"/>
    <w:rsid w:val="00C814FC"/>
    <w:rsid w:val="00C81A35"/>
    <w:rsid w:val="00C81EE9"/>
    <w:rsid w:val="00C820DE"/>
    <w:rsid w:val="00C82173"/>
    <w:rsid w:val="00C8239F"/>
    <w:rsid w:val="00C823CE"/>
    <w:rsid w:val="00C82899"/>
    <w:rsid w:val="00C82B60"/>
    <w:rsid w:val="00C82CA5"/>
    <w:rsid w:val="00C82E1E"/>
    <w:rsid w:val="00C82E67"/>
    <w:rsid w:val="00C831AE"/>
    <w:rsid w:val="00C836FC"/>
    <w:rsid w:val="00C83FBE"/>
    <w:rsid w:val="00C84066"/>
    <w:rsid w:val="00C8448B"/>
    <w:rsid w:val="00C84C1D"/>
    <w:rsid w:val="00C853DC"/>
    <w:rsid w:val="00C85766"/>
    <w:rsid w:val="00C85FF1"/>
    <w:rsid w:val="00C86BA9"/>
    <w:rsid w:val="00C86F1F"/>
    <w:rsid w:val="00C8761C"/>
    <w:rsid w:val="00C87A05"/>
    <w:rsid w:val="00C87AF1"/>
    <w:rsid w:val="00C87E31"/>
    <w:rsid w:val="00C900E6"/>
    <w:rsid w:val="00C90C39"/>
    <w:rsid w:val="00C90D96"/>
    <w:rsid w:val="00C90F9C"/>
    <w:rsid w:val="00C91475"/>
    <w:rsid w:val="00C9209D"/>
    <w:rsid w:val="00C93BBF"/>
    <w:rsid w:val="00C93BDB"/>
    <w:rsid w:val="00C93D55"/>
    <w:rsid w:val="00C93DC0"/>
    <w:rsid w:val="00C941DB"/>
    <w:rsid w:val="00C9461F"/>
    <w:rsid w:val="00C949A6"/>
    <w:rsid w:val="00C94D5E"/>
    <w:rsid w:val="00C95005"/>
    <w:rsid w:val="00C95052"/>
    <w:rsid w:val="00C95482"/>
    <w:rsid w:val="00C95AE2"/>
    <w:rsid w:val="00C95E0C"/>
    <w:rsid w:val="00C96298"/>
    <w:rsid w:val="00C963FB"/>
    <w:rsid w:val="00C9682C"/>
    <w:rsid w:val="00C96B12"/>
    <w:rsid w:val="00C97918"/>
    <w:rsid w:val="00C979EC"/>
    <w:rsid w:val="00C97D8B"/>
    <w:rsid w:val="00C97FF1"/>
    <w:rsid w:val="00CA067B"/>
    <w:rsid w:val="00CA0AF7"/>
    <w:rsid w:val="00CA0F6F"/>
    <w:rsid w:val="00CA1392"/>
    <w:rsid w:val="00CA1560"/>
    <w:rsid w:val="00CA1647"/>
    <w:rsid w:val="00CA1C57"/>
    <w:rsid w:val="00CA1D4C"/>
    <w:rsid w:val="00CA2084"/>
    <w:rsid w:val="00CA31E8"/>
    <w:rsid w:val="00CA334D"/>
    <w:rsid w:val="00CA37FE"/>
    <w:rsid w:val="00CA3906"/>
    <w:rsid w:val="00CA39CC"/>
    <w:rsid w:val="00CA3D63"/>
    <w:rsid w:val="00CA3E5B"/>
    <w:rsid w:val="00CA4066"/>
    <w:rsid w:val="00CA48CB"/>
    <w:rsid w:val="00CA4A94"/>
    <w:rsid w:val="00CA4E7B"/>
    <w:rsid w:val="00CA4F01"/>
    <w:rsid w:val="00CA4F77"/>
    <w:rsid w:val="00CA500D"/>
    <w:rsid w:val="00CA51A9"/>
    <w:rsid w:val="00CA5624"/>
    <w:rsid w:val="00CA5668"/>
    <w:rsid w:val="00CA6404"/>
    <w:rsid w:val="00CA69AD"/>
    <w:rsid w:val="00CA6F77"/>
    <w:rsid w:val="00CA750E"/>
    <w:rsid w:val="00CA78D9"/>
    <w:rsid w:val="00CA7B85"/>
    <w:rsid w:val="00CB00D5"/>
    <w:rsid w:val="00CB04E0"/>
    <w:rsid w:val="00CB07CF"/>
    <w:rsid w:val="00CB0C3E"/>
    <w:rsid w:val="00CB0D42"/>
    <w:rsid w:val="00CB165E"/>
    <w:rsid w:val="00CB20ED"/>
    <w:rsid w:val="00CB228E"/>
    <w:rsid w:val="00CB252F"/>
    <w:rsid w:val="00CB2977"/>
    <w:rsid w:val="00CB2983"/>
    <w:rsid w:val="00CB299E"/>
    <w:rsid w:val="00CB29D7"/>
    <w:rsid w:val="00CB46BF"/>
    <w:rsid w:val="00CB4845"/>
    <w:rsid w:val="00CB5A80"/>
    <w:rsid w:val="00CB6127"/>
    <w:rsid w:val="00CB67D5"/>
    <w:rsid w:val="00CB6A8F"/>
    <w:rsid w:val="00CB6F40"/>
    <w:rsid w:val="00CB781E"/>
    <w:rsid w:val="00CB78FB"/>
    <w:rsid w:val="00CC042D"/>
    <w:rsid w:val="00CC066B"/>
    <w:rsid w:val="00CC0DC3"/>
    <w:rsid w:val="00CC0F7C"/>
    <w:rsid w:val="00CC173F"/>
    <w:rsid w:val="00CC1A71"/>
    <w:rsid w:val="00CC1F81"/>
    <w:rsid w:val="00CC2220"/>
    <w:rsid w:val="00CC27CE"/>
    <w:rsid w:val="00CC2801"/>
    <w:rsid w:val="00CC295C"/>
    <w:rsid w:val="00CC29EC"/>
    <w:rsid w:val="00CC2EFB"/>
    <w:rsid w:val="00CC36E9"/>
    <w:rsid w:val="00CC48BA"/>
    <w:rsid w:val="00CC4C3C"/>
    <w:rsid w:val="00CC4D0A"/>
    <w:rsid w:val="00CC4EE0"/>
    <w:rsid w:val="00CC5C5D"/>
    <w:rsid w:val="00CC5C88"/>
    <w:rsid w:val="00CC7233"/>
    <w:rsid w:val="00CC75B2"/>
    <w:rsid w:val="00CC7866"/>
    <w:rsid w:val="00CC7D59"/>
    <w:rsid w:val="00CD0939"/>
    <w:rsid w:val="00CD0BD3"/>
    <w:rsid w:val="00CD1097"/>
    <w:rsid w:val="00CD11B4"/>
    <w:rsid w:val="00CD1799"/>
    <w:rsid w:val="00CD1990"/>
    <w:rsid w:val="00CD19BB"/>
    <w:rsid w:val="00CD1AF5"/>
    <w:rsid w:val="00CD1E36"/>
    <w:rsid w:val="00CD2B4E"/>
    <w:rsid w:val="00CD301E"/>
    <w:rsid w:val="00CD30D6"/>
    <w:rsid w:val="00CD34F2"/>
    <w:rsid w:val="00CD3767"/>
    <w:rsid w:val="00CD43A8"/>
    <w:rsid w:val="00CD492E"/>
    <w:rsid w:val="00CD4D91"/>
    <w:rsid w:val="00CD50A2"/>
    <w:rsid w:val="00CD51F8"/>
    <w:rsid w:val="00CD58BC"/>
    <w:rsid w:val="00CD5FA9"/>
    <w:rsid w:val="00CD68DA"/>
    <w:rsid w:val="00CD6E69"/>
    <w:rsid w:val="00CD7337"/>
    <w:rsid w:val="00CD735C"/>
    <w:rsid w:val="00CD7448"/>
    <w:rsid w:val="00CD7523"/>
    <w:rsid w:val="00CD788D"/>
    <w:rsid w:val="00CD7F54"/>
    <w:rsid w:val="00CE0034"/>
    <w:rsid w:val="00CE08B1"/>
    <w:rsid w:val="00CE0D5A"/>
    <w:rsid w:val="00CE121B"/>
    <w:rsid w:val="00CE13BD"/>
    <w:rsid w:val="00CE1428"/>
    <w:rsid w:val="00CE143C"/>
    <w:rsid w:val="00CE1612"/>
    <w:rsid w:val="00CE1C0E"/>
    <w:rsid w:val="00CE1D40"/>
    <w:rsid w:val="00CE1F4A"/>
    <w:rsid w:val="00CE2A05"/>
    <w:rsid w:val="00CE3C45"/>
    <w:rsid w:val="00CE3F26"/>
    <w:rsid w:val="00CE4116"/>
    <w:rsid w:val="00CE44BE"/>
    <w:rsid w:val="00CE458E"/>
    <w:rsid w:val="00CE4698"/>
    <w:rsid w:val="00CE5B7A"/>
    <w:rsid w:val="00CE5C2C"/>
    <w:rsid w:val="00CE62B7"/>
    <w:rsid w:val="00CE650A"/>
    <w:rsid w:val="00CE7303"/>
    <w:rsid w:val="00CE7899"/>
    <w:rsid w:val="00CF0607"/>
    <w:rsid w:val="00CF0B46"/>
    <w:rsid w:val="00CF0FCC"/>
    <w:rsid w:val="00CF161D"/>
    <w:rsid w:val="00CF1900"/>
    <w:rsid w:val="00CF2079"/>
    <w:rsid w:val="00CF2413"/>
    <w:rsid w:val="00CF2571"/>
    <w:rsid w:val="00CF2731"/>
    <w:rsid w:val="00CF2B1C"/>
    <w:rsid w:val="00CF2C5E"/>
    <w:rsid w:val="00CF338C"/>
    <w:rsid w:val="00CF37B5"/>
    <w:rsid w:val="00CF3C5D"/>
    <w:rsid w:val="00CF4B99"/>
    <w:rsid w:val="00CF4BDC"/>
    <w:rsid w:val="00CF5548"/>
    <w:rsid w:val="00CF5E0B"/>
    <w:rsid w:val="00CF61EA"/>
    <w:rsid w:val="00CF6263"/>
    <w:rsid w:val="00CF6351"/>
    <w:rsid w:val="00CF6D47"/>
    <w:rsid w:val="00CF71B9"/>
    <w:rsid w:val="00CF7C61"/>
    <w:rsid w:val="00CF7CC3"/>
    <w:rsid w:val="00CF7F0C"/>
    <w:rsid w:val="00D00788"/>
    <w:rsid w:val="00D00B5E"/>
    <w:rsid w:val="00D00C3F"/>
    <w:rsid w:val="00D00DBD"/>
    <w:rsid w:val="00D01011"/>
    <w:rsid w:val="00D0144F"/>
    <w:rsid w:val="00D017C0"/>
    <w:rsid w:val="00D0221B"/>
    <w:rsid w:val="00D02AA8"/>
    <w:rsid w:val="00D02D5F"/>
    <w:rsid w:val="00D0336E"/>
    <w:rsid w:val="00D035AC"/>
    <w:rsid w:val="00D0397B"/>
    <w:rsid w:val="00D03993"/>
    <w:rsid w:val="00D03FD8"/>
    <w:rsid w:val="00D04118"/>
    <w:rsid w:val="00D042E7"/>
    <w:rsid w:val="00D0450F"/>
    <w:rsid w:val="00D0458C"/>
    <w:rsid w:val="00D04592"/>
    <w:rsid w:val="00D045AA"/>
    <w:rsid w:val="00D047B3"/>
    <w:rsid w:val="00D04AD6"/>
    <w:rsid w:val="00D05F37"/>
    <w:rsid w:val="00D06540"/>
    <w:rsid w:val="00D065FE"/>
    <w:rsid w:val="00D0724B"/>
    <w:rsid w:val="00D076A8"/>
    <w:rsid w:val="00D077C9"/>
    <w:rsid w:val="00D07A89"/>
    <w:rsid w:val="00D07B3B"/>
    <w:rsid w:val="00D07DC0"/>
    <w:rsid w:val="00D103C2"/>
    <w:rsid w:val="00D112E8"/>
    <w:rsid w:val="00D112F9"/>
    <w:rsid w:val="00D11C42"/>
    <w:rsid w:val="00D11F46"/>
    <w:rsid w:val="00D1211B"/>
    <w:rsid w:val="00D127E7"/>
    <w:rsid w:val="00D1290B"/>
    <w:rsid w:val="00D13045"/>
    <w:rsid w:val="00D1365A"/>
    <w:rsid w:val="00D13D6E"/>
    <w:rsid w:val="00D14640"/>
    <w:rsid w:val="00D14B69"/>
    <w:rsid w:val="00D14CDE"/>
    <w:rsid w:val="00D152C0"/>
    <w:rsid w:val="00D15780"/>
    <w:rsid w:val="00D157FA"/>
    <w:rsid w:val="00D15943"/>
    <w:rsid w:val="00D15EBB"/>
    <w:rsid w:val="00D15EFF"/>
    <w:rsid w:val="00D15FC7"/>
    <w:rsid w:val="00D16346"/>
    <w:rsid w:val="00D16373"/>
    <w:rsid w:val="00D16C41"/>
    <w:rsid w:val="00D16C6C"/>
    <w:rsid w:val="00D16D50"/>
    <w:rsid w:val="00D16EE1"/>
    <w:rsid w:val="00D172D7"/>
    <w:rsid w:val="00D176D2"/>
    <w:rsid w:val="00D17C5D"/>
    <w:rsid w:val="00D201C0"/>
    <w:rsid w:val="00D206E1"/>
    <w:rsid w:val="00D20AF1"/>
    <w:rsid w:val="00D2187A"/>
    <w:rsid w:val="00D21C39"/>
    <w:rsid w:val="00D21EAD"/>
    <w:rsid w:val="00D22739"/>
    <w:rsid w:val="00D22E04"/>
    <w:rsid w:val="00D23C26"/>
    <w:rsid w:val="00D23FAC"/>
    <w:rsid w:val="00D253DE"/>
    <w:rsid w:val="00D25E8E"/>
    <w:rsid w:val="00D25FCE"/>
    <w:rsid w:val="00D266C2"/>
    <w:rsid w:val="00D27BBF"/>
    <w:rsid w:val="00D27DE7"/>
    <w:rsid w:val="00D27E71"/>
    <w:rsid w:val="00D3002C"/>
    <w:rsid w:val="00D3018F"/>
    <w:rsid w:val="00D30900"/>
    <w:rsid w:val="00D309DB"/>
    <w:rsid w:val="00D31288"/>
    <w:rsid w:val="00D3180B"/>
    <w:rsid w:val="00D31958"/>
    <w:rsid w:val="00D32288"/>
    <w:rsid w:val="00D325AF"/>
    <w:rsid w:val="00D326F2"/>
    <w:rsid w:val="00D32791"/>
    <w:rsid w:val="00D329D8"/>
    <w:rsid w:val="00D33278"/>
    <w:rsid w:val="00D332FF"/>
    <w:rsid w:val="00D333C8"/>
    <w:rsid w:val="00D336DA"/>
    <w:rsid w:val="00D3372F"/>
    <w:rsid w:val="00D33821"/>
    <w:rsid w:val="00D33A71"/>
    <w:rsid w:val="00D3420D"/>
    <w:rsid w:val="00D34D09"/>
    <w:rsid w:val="00D351F5"/>
    <w:rsid w:val="00D35E3F"/>
    <w:rsid w:val="00D3601A"/>
    <w:rsid w:val="00D361B7"/>
    <w:rsid w:val="00D363DB"/>
    <w:rsid w:val="00D36529"/>
    <w:rsid w:val="00D36973"/>
    <w:rsid w:val="00D369A2"/>
    <w:rsid w:val="00D36A63"/>
    <w:rsid w:val="00D36A65"/>
    <w:rsid w:val="00D36BB6"/>
    <w:rsid w:val="00D374FF"/>
    <w:rsid w:val="00D37571"/>
    <w:rsid w:val="00D4047A"/>
    <w:rsid w:val="00D404F0"/>
    <w:rsid w:val="00D4084E"/>
    <w:rsid w:val="00D41373"/>
    <w:rsid w:val="00D42388"/>
    <w:rsid w:val="00D4275B"/>
    <w:rsid w:val="00D42F3B"/>
    <w:rsid w:val="00D436B8"/>
    <w:rsid w:val="00D43793"/>
    <w:rsid w:val="00D43B79"/>
    <w:rsid w:val="00D444D9"/>
    <w:rsid w:val="00D44C52"/>
    <w:rsid w:val="00D459CF"/>
    <w:rsid w:val="00D461E9"/>
    <w:rsid w:val="00D4659E"/>
    <w:rsid w:val="00D46625"/>
    <w:rsid w:val="00D475FD"/>
    <w:rsid w:val="00D47AFE"/>
    <w:rsid w:val="00D47C33"/>
    <w:rsid w:val="00D47FE8"/>
    <w:rsid w:val="00D501B8"/>
    <w:rsid w:val="00D50505"/>
    <w:rsid w:val="00D51BB5"/>
    <w:rsid w:val="00D51D60"/>
    <w:rsid w:val="00D51E50"/>
    <w:rsid w:val="00D520B1"/>
    <w:rsid w:val="00D529B7"/>
    <w:rsid w:val="00D52E81"/>
    <w:rsid w:val="00D532C3"/>
    <w:rsid w:val="00D5432A"/>
    <w:rsid w:val="00D567C1"/>
    <w:rsid w:val="00D56830"/>
    <w:rsid w:val="00D56FBA"/>
    <w:rsid w:val="00D57406"/>
    <w:rsid w:val="00D5740B"/>
    <w:rsid w:val="00D57505"/>
    <w:rsid w:val="00D5793A"/>
    <w:rsid w:val="00D579A0"/>
    <w:rsid w:val="00D57D69"/>
    <w:rsid w:val="00D57F0E"/>
    <w:rsid w:val="00D603EB"/>
    <w:rsid w:val="00D60480"/>
    <w:rsid w:val="00D6051E"/>
    <w:rsid w:val="00D605CA"/>
    <w:rsid w:val="00D60A4B"/>
    <w:rsid w:val="00D61679"/>
    <w:rsid w:val="00D61A2E"/>
    <w:rsid w:val="00D61AB2"/>
    <w:rsid w:val="00D61ED8"/>
    <w:rsid w:val="00D6233E"/>
    <w:rsid w:val="00D6235F"/>
    <w:rsid w:val="00D62548"/>
    <w:rsid w:val="00D62E1F"/>
    <w:rsid w:val="00D6331B"/>
    <w:rsid w:val="00D63342"/>
    <w:rsid w:val="00D63ADA"/>
    <w:rsid w:val="00D63ECB"/>
    <w:rsid w:val="00D63F3D"/>
    <w:rsid w:val="00D63F73"/>
    <w:rsid w:val="00D64043"/>
    <w:rsid w:val="00D6439C"/>
    <w:rsid w:val="00D646C8"/>
    <w:rsid w:val="00D64801"/>
    <w:rsid w:val="00D64A01"/>
    <w:rsid w:val="00D64A66"/>
    <w:rsid w:val="00D64EA3"/>
    <w:rsid w:val="00D64F30"/>
    <w:rsid w:val="00D655FA"/>
    <w:rsid w:val="00D6585E"/>
    <w:rsid w:val="00D65CE3"/>
    <w:rsid w:val="00D65FDF"/>
    <w:rsid w:val="00D66157"/>
    <w:rsid w:val="00D66A93"/>
    <w:rsid w:val="00D66A9F"/>
    <w:rsid w:val="00D66BDD"/>
    <w:rsid w:val="00D6764F"/>
    <w:rsid w:val="00D707DA"/>
    <w:rsid w:val="00D70884"/>
    <w:rsid w:val="00D70BA6"/>
    <w:rsid w:val="00D70EA4"/>
    <w:rsid w:val="00D7120A"/>
    <w:rsid w:val="00D71395"/>
    <w:rsid w:val="00D716CC"/>
    <w:rsid w:val="00D717F2"/>
    <w:rsid w:val="00D717FC"/>
    <w:rsid w:val="00D7185A"/>
    <w:rsid w:val="00D7192C"/>
    <w:rsid w:val="00D71A6E"/>
    <w:rsid w:val="00D71EB6"/>
    <w:rsid w:val="00D72946"/>
    <w:rsid w:val="00D72BE6"/>
    <w:rsid w:val="00D7322E"/>
    <w:rsid w:val="00D73289"/>
    <w:rsid w:val="00D7348F"/>
    <w:rsid w:val="00D73623"/>
    <w:rsid w:val="00D7378F"/>
    <w:rsid w:val="00D7394F"/>
    <w:rsid w:val="00D73F08"/>
    <w:rsid w:val="00D74903"/>
    <w:rsid w:val="00D74CE1"/>
    <w:rsid w:val="00D74FCC"/>
    <w:rsid w:val="00D751BD"/>
    <w:rsid w:val="00D75A68"/>
    <w:rsid w:val="00D75E52"/>
    <w:rsid w:val="00D75F92"/>
    <w:rsid w:val="00D760AA"/>
    <w:rsid w:val="00D76368"/>
    <w:rsid w:val="00D77532"/>
    <w:rsid w:val="00D77541"/>
    <w:rsid w:val="00D776EE"/>
    <w:rsid w:val="00D7778F"/>
    <w:rsid w:val="00D808A8"/>
    <w:rsid w:val="00D809AB"/>
    <w:rsid w:val="00D81310"/>
    <w:rsid w:val="00D814AC"/>
    <w:rsid w:val="00D81A94"/>
    <w:rsid w:val="00D81B4F"/>
    <w:rsid w:val="00D827EB"/>
    <w:rsid w:val="00D82930"/>
    <w:rsid w:val="00D82A0C"/>
    <w:rsid w:val="00D82B19"/>
    <w:rsid w:val="00D837D3"/>
    <w:rsid w:val="00D8395E"/>
    <w:rsid w:val="00D83DF9"/>
    <w:rsid w:val="00D83E55"/>
    <w:rsid w:val="00D84467"/>
    <w:rsid w:val="00D84474"/>
    <w:rsid w:val="00D844E8"/>
    <w:rsid w:val="00D84919"/>
    <w:rsid w:val="00D850D4"/>
    <w:rsid w:val="00D85408"/>
    <w:rsid w:val="00D8580C"/>
    <w:rsid w:val="00D85B42"/>
    <w:rsid w:val="00D86146"/>
    <w:rsid w:val="00D8639E"/>
    <w:rsid w:val="00D86785"/>
    <w:rsid w:val="00D867B8"/>
    <w:rsid w:val="00D86D8B"/>
    <w:rsid w:val="00D87498"/>
    <w:rsid w:val="00D87529"/>
    <w:rsid w:val="00D87928"/>
    <w:rsid w:val="00D87B1A"/>
    <w:rsid w:val="00D90245"/>
    <w:rsid w:val="00D902E3"/>
    <w:rsid w:val="00D90375"/>
    <w:rsid w:val="00D90475"/>
    <w:rsid w:val="00D90FF2"/>
    <w:rsid w:val="00D91C57"/>
    <w:rsid w:val="00D91F5A"/>
    <w:rsid w:val="00D92261"/>
    <w:rsid w:val="00D9254A"/>
    <w:rsid w:val="00D92AB3"/>
    <w:rsid w:val="00D93F73"/>
    <w:rsid w:val="00D9507D"/>
    <w:rsid w:val="00D95087"/>
    <w:rsid w:val="00D95192"/>
    <w:rsid w:val="00D951D4"/>
    <w:rsid w:val="00D95976"/>
    <w:rsid w:val="00D96331"/>
    <w:rsid w:val="00D9647D"/>
    <w:rsid w:val="00D96B5E"/>
    <w:rsid w:val="00D96C76"/>
    <w:rsid w:val="00D96C78"/>
    <w:rsid w:val="00D97133"/>
    <w:rsid w:val="00D97194"/>
    <w:rsid w:val="00D972C7"/>
    <w:rsid w:val="00D976B4"/>
    <w:rsid w:val="00D97AD5"/>
    <w:rsid w:val="00DA02DA"/>
    <w:rsid w:val="00DA04E4"/>
    <w:rsid w:val="00DA0984"/>
    <w:rsid w:val="00DA0F8B"/>
    <w:rsid w:val="00DA0FE7"/>
    <w:rsid w:val="00DA18C9"/>
    <w:rsid w:val="00DA190F"/>
    <w:rsid w:val="00DA1C13"/>
    <w:rsid w:val="00DA289A"/>
    <w:rsid w:val="00DA2F68"/>
    <w:rsid w:val="00DA30DE"/>
    <w:rsid w:val="00DA312E"/>
    <w:rsid w:val="00DA3217"/>
    <w:rsid w:val="00DA386B"/>
    <w:rsid w:val="00DA3B2A"/>
    <w:rsid w:val="00DA4091"/>
    <w:rsid w:val="00DA4093"/>
    <w:rsid w:val="00DA4D40"/>
    <w:rsid w:val="00DA4ED8"/>
    <w:rsid w:val="00DA4FE5"/>
    <w:rsid w:val="00DA500F"/>
    <w:rsid w:val="00DA5355"/>
    <w:rsid w:val="00DA59E2"/>
    <w:rsid w:val="00DA5CC2"/>
    <w:rsid w:val="00DA5CC5"/>
    <w:rsid w:val="00DA5DEA"/>
    <w:rsid w:val="00DA7AE0"/>
    <w:rsid w:val="00DB01A6"/>
    <w:rsid w:val="00DB0943"/>
    <w:rsid w:val="00DB09E4"/>
    <w:rsid w:val="00DB0ACC"/>
    <w:rsid w:val="00DB0E8F"/>
    <w:rsid w:val="00DB12FA"/>
    <w:rsid w:val="00DB1FED"/>
    <w:rsid w:val="00DB2274"/>
    <w:rsid w:val="00DB2E89"/>
    <w:rsid w:val="00DB304C"/>
    <w:rsid w:val="00DB31FC"/>
    <w:rsid w:val="00DB3E13"/>
    <w:rsid w:val="00DB43A8"/>
    <w:rsid w:val="00DB4641"/>
    <w:rsid w:val="00DB497C"/>
    <w:rsid w:val="00DB4AC3"/>
    <w:rsid w:val="00DB5840"/>
    <w:rsid w:val="00DB5941"/>
    <w:rsid w:val="00DB5B26"/>
    <w:rsid w:val="00DB61AA"/>
    <w:rsid w:val="00DB749D"/>
    <w:rsid w:val="00DB7D93"/>
    <w:rsid w:val="00DC02D0"/>
    <w:rsid w:val="00DC0757"/>
    <w:rsid w:val="00DC0C5C"/>
    <w:rsid w:val="00DC0D77"/>
    <w:rsid w:val="00DC1576"/>
    <w:rsid w:val="00DC170C"/>
    <w:rsid w:val="00DC1892"/>
    <w:rsid w:val="00DC1D58"/>
    <w:rsid w:val="00DC264D"/>
    <w:rsid w:val="00DC28FF"/>
    <w:rsid w:val="00DC2A65"/>
    <w:rsid w:val="00DC2D2B"/>
    <w:rsid w:val="00DC2D74"/>
    <w:rsid w:val="00DC2F3F"/>
    <w:rsid w:val="00DC32A2"/>
    <w:rsid w:val="00DC3786"/>
    <w:rsid w:val="00DC3A5A"/>
    <w:rsid w:val="00DC3BA3"/>
    <w:rsid w:val="00DC42D7"/>
    <w:rsid w:val="00DC4310"/>
    <w:rsid w:val="00DC44B3"/>
    <w:rsid w:val="00DC44C2"/>
    <w:rsid w:val="00DC47F9"/>
    <w:rsid w:val="00DC4C17"/>
    <w:rsid w:val="00DC55FE"/>
    <w:rsid w:val="00DC5DB0"/>
    <w:rsid w:val="00DC6613"/>
    <w:rsid w:val="00DC665A"/>
    <w:rsid w:val="00DC6710"/>
    <w:rsid w:val="00DC6AC5"/>
    <w:rsid w:val="00DC6B1E"/>
    <w:rsid w:val="00DC7760"/>
    <w:rsid w:val="00DC7BFC"/>
    <w:rsid w:val="00DC7CA8"/>
    <w:rsid w:val="00DD0728"/>
    <w:rsid w:val="00DD0D74"/>
    <w:rsid w:val="00DD0F97"/>
    <w:rsid w:val="00DD152F"/>
    <w:rsid w:val="00DD1CF3"/>
    <w:rsid w:val="00DD2464"/>
    <w:rsid w:val="00DD29C4"/>
    <w:rsid w:val="00DD3336"/>
    <w:rsid w:val="00DD3712"/>
    <w:rsid w:val="00DD3787"/>
    <w:rsid w:val="00DD3B4E"/>
    <w:rsid w:val="00DD3EAD"/>
    <w:rsid w:val="00DD4414"/>
    <w:rsid w:val="00DD49A5"/>
    <w:rsid w:val="00DD5A4C"/>
    <w:rsid w:val="00DD5F41"/>
    <w:rsid w:val="00DD63E7"/>
    <w:rsid w:val="00DD6765"/>
    <w:rsid w:val="00DD6998"/>
    <w:rsid w:val="00DD6E81"/>
    <w:rsid w:val="00DD7AA2"/>
    <w:rsid w:val="00DE03AC"/>
    <w:rsid w:val="00DE069B"/>
    <w:rsid w:val="00DE09C2"/>
    <w:rsid w:val="00DE0C8B"/>
    <w:rsid w:val="00DE1ABA"/>
    <w:rsid w:val="00DE1B48"/>
    <w:rsid w:val="00DE1EEC"/>
    <w:rsid w:val="00DE2156"/>
    <w:rsid w:val="00DE2703"/>
    <w:rsid w:val="00DE2C1D"/>
    <w:rsid w:val="00DE31F3"/>
    <w:rsid w:val="00DE37E8"/>
    <w:rsid w:val="00DE3D81"/>
    <w:rsid w:val="00DE46C4"/>
    <w:rsid w:val="00DE4A47"/>
    <w:rsid w:val="00DE4DD9"/>
    <w:rsid w:val="00DE4F05"/>
    <w:rsid w:val="00DE565D"/>
    <w:rsid w:val="00DE5990"/>
    <w:rsid w:val="00DE5A2A"/>
    <w:rsid w:val="00DE5C2C"/>
    <w:rsid w:val="00DE61AC"/>
    <w:rsid w:val="00DE66E0"/>
    <w:rsid w:val="00DE687F"/>
    <w:rsid w:val="00DE6931"/>
    <w:rsid w:val="00DE69FF"/>
    <w:rsid w:val="00DE6A76"/>
    <w:rsid w:val="00DE6D1D"/>
    <w:rsid w:val="00DE7E44"/>
    <w:rsid w:val="00DF0177"/>
    <w:rsid w:val="00DF02A5"/>
    <w:rsid w:val="00DF04C7"/>
    <w:rsid w:val="00DF0936"/>
    <w:rsid w:val="00DF0BDD"/>
    <w:rsid w:val="00DF0F0C"/>
    <w:rsid w:val="00DF1157"/>
    <w:rsid w:val="00DF1E08"/>
    <w:rsid w:val="00DF1EF4"/>
    <w:rsid w:val="00DF2450"/>
    <w:rsid w:val="00DF321B"/>
    <w:rsid w:val="00DF3CDC"/>
    <w:rsid w:val="00DF3D4D"/>
    <w:rsid w:val="00DF40A6"/>
    <w:rsid w:val="00DF42ED"/>
    <w:rsid w:val="00DF4C97"/>
    <w:rsid w:val="00DF52AC"/>
    <w:rsid w:val="00DF68CF"/>
    <w:rsid w:val="00DF6DFB"/>
    <w:rsid w:val="00DF6E91"/>
    <w:rsid w:val="00DF7264"/>
    <w:rsid w:val="00DF7EC8"/>
    <w:rsid w:val="00E00115"/>
    <w:rsid w:val="00E00508"/>
    <w:rsid w:val="00E0056F"/>
    <w:rsid w:val="00E005FC"/>
    <w:rsid w:val="00E006B8"/>
    <w:rsid w:val="00E008DF"/>
    <w:rsid w:val="00E01222"/>
    <w:rsid w:val="00E01629"/>
    <w:rsid w:val="00E017C7"/>
    <w:rsid w:val="00E01E08"/>
    <w:rsid w:val="00E020E7"/>
    <w:rsid w:val="00E0216D"/>
    <w:rsid w:val="00E02331"/>
    <w:rsid w:val="00E029E6"/>
    <w:rsid w:val="00E03512"/>
    <w:rsid w:val="00E0353B"/>
    <w:rsid w:val="00E037EF"/>
    <w:rsid w:val="00E0394A"/>
    <w:rsid w:val="00E03BEC"/>
    <w:rsid w:val="00E04940"/>
    <w:rsid w:val="00E04D18"/>
    <w:rsid w:val="00E04E1B"/>
    <w:rsid w:val="00E04F4B"/>
    <w:rsid w:val="00E04FA9"/>
    <w:rsid w:val="00E05233"/>
    <w:rsid w:val="00E0529F"/>
    <w:rsid w:val="00E05AC2"/>
    <w:rsid w:val="00E060C2"/>
    <w:rsid w:val="00E06679"/>
    <w:rsid w:val="00E06784"/>
    <w:rsid w:val="00E068B5"/>
    <w:rsid w:val="00E0720B"/>
    <w:rsid w:val="00E1070F"/>
    <w:rsid w:val="00E10D2D"/>
    <w:rsid w:val="00E10E68"/>
    <w:rsid w:val="00E110A4"/>
    <w:rsid w:val="00E11165"/>
    <w:rsid w:val="00E1172A"/>
    <w:rsid w:val="00E11D8B"/>
    <w:rsid w:val="00E12F0E"/>
    <w:rsid w:val="00E130BA"/>
    <w:rsid w:val="00E131A7"/>
    <w:rsid w:val="00E131AF"/>
    <w:rsid w:val="00E13609"/>
    <w:rsid w:val="00E13894"/>
    <w:rsid w:val="00E13E15"/>
    <w:rsid w:val="00E142DF"/>
    <w:rsid w:val="00E14707"/>
    <w:rsid w:val="00E14B26"/>
    <w:rsid w:val="00E14CB6"/>
    <w:rsid w:val="00E14D38"/>
    <w:rsid w:val="00E14EBD"/>
    <w:rsid w:val="00E15270"/>
    <w:rsid w:val="00E15332"/>
    <w:rsid w:val="00E15C31"/>
    <w:rsid w:val="00E160E1"/>
    <w:rsid w:val="00E16105"/>
    <w:rsid w:val="00E16DE4"/>
    <w:rsid w:val="00E1759F"/>
    <w:rsid w:val="00E17BC0"/>
    <w:rsid w:val="00E201BF"/>
    <w:rsid w:val="00E20516"/>
    <w:rsid w:val="00E2082C"/>
    <w:rsid w:val="00E21B28"/>
    <w:rsid w:val="00E222E3"/>
    <w:rsid w:val="00E22316"/>
    <w:rsid w:val="00E223CE"/>
    <w:rsid w:val="00E22AA1"/>
    <w:rsid w:val="00E23539"/>
    <w:rsid w:val="00E242D5"/>
    <w:rsid w:val="00E24978"/>
    <w:rsid w:val="00E24982"/>
    <w:rsid w:val="00E24D98"/>
    <w:rsid w:val="00E253E1"/>
    <w:rsid w:val="00E25880"/>
    <w:rsid w:val="00E25D2B"/>
    <w:rsid w:val="00E25E33"/>
    <w:rsid w:val="00E25ED0"/>
    <w:rsid w:val="00E25F5B"/>
    <w:rsid w:val="00E2689B"/>
    <w:rsid w:val="00E26BB8"/>
    <w:rsid w:val="00E26CA2"/>
    <w:rsid w:val="00E26FC7"/>
    <w:rsid w:val="00E27656"/>
    <w:rsid w:val="00E27AF4"/>
    <w:rsid w:val="00E27FD4"/>
    <w:rsid w:val="00E300A4"/>
    <w:rsid w:val="00E306BC"/>
    <w:rsid w:val="00E30991"/>
    <w:rsid w:val="00E30AD2"/>
    <w:rsid w:val="00E31849"/>
    <w:rsid w:val="00E31C99"/>
    <w:rsid w:val="00E32799"/>
    <w:rsid w:val="00E328F4"/>
    <w:rsid w:val="00E32A71"/>
    <w:rsid w:val="00E32D99"/>
    <w:rsid w:val="00E33332"/>
    <w:rsid w:val="00E3376F"/>
    <w:rsid w:val="00E338A3"/>
    <w:rsid w:val="00E34152"/>
    <w:rsid w:val="00E353CF"/>
    <w:rsid w:val="00E3541C"/>
    <w:rsid w:val="00E35B06"/>
    <w:rsid w:val="00E35D1C"/>
    <w:rsid w:val="00E36115"/>
    <w:rsid w:val="00E3674F"/>
    <w:rsid w:val="00E36E91"/>
    <w:rsid w:val="00E376F0"/>
    <w:rsid w:val="00E40086"/>
    <w:rsid w:val="00E40457"/>
    <w:rsid w:val="00E40610"/>
    <w:rsid w:val="00E40642"/>
    <w:rsid w:val="00E414B4"/>
    <w:rsid w:val="00E415DC"/>
    <w:rsid w:val="00E416CE"/>
    <w:rsid w:val="00E416E1"/>
    <w:rsid w:val="00E41896"/>
    <w:rsid w:val="00E41B5B"/>
    <w:rsid w:val="00E429C6"/>
    <w:rsid w:val="00E42BFA"/>
    <w:rsid w:val="00E42C29"/>
    <w:rsid w:val="00E4354A"/>
    <w:rsid w:val="00E4380B"/>
    <w:rsid w:val="00E43A24"/>
    <w:rsid w:val="00E43EA2"/>
    <w:rsid w:val="00E44637"/>
    <w:rsid w:val="00E451F4"/>
    <w:rsid w:val="00E453EA"/>
    <w:rsid w:val="00E45587"/>
    <w:rsid w:val="00E4568A"/>
    <w:rsid w:val="00E4569C"/>
    <w:rsid w:val="00E45B18"/>
    <w:rsid w:val="00E46119"/>
    <w:rsid w:val="00E461A8"/>
    <w:rsid w:val="00E46464"/>
    <w:rsid w:val="00E464D7"/>
    <w:rsid w:val="00E4703B"/>
    <w:rsid w:val="00E47403"/>
    <w:rsid w:val="00E47944"/>
    <w:rsid w:val="00E47960"/>
    <w:rsid w:val="00E47B68"/>
    <w:rsid w:val="00E47E32"/>
    <w:rsid w:val="00E50696"/>
    <w:rsid w:val="00E506B3"/>
    <w:rsid w:val="00E5077B"/>
    <w:rsid w:val="00E50E03"/>
    <w:rsid w:val="00E513BC"/>
    <w:rsid w:val="00E517B2"/>
    <w:rsid w:val="00E51A94"/>
    <w:rsid w:val="00E52D6E"/>
    <w:rsid w:val="00E52EF4"/>
    <w:rsid w:val="00E532C6"/>
    <w:rsid w:val="00E53590"/>
    <w:rsid w:val="00E5372E"/>
    <w:rsid w:val="00E539E6"/>
    <w:rsid w:val="00E53D5B"/>
    <w:rsid w:val="00E540D1"/>
    <w:rsid w:val="00E54906"/>
    <w:rsid w:val="00E54BCA"/>
    <w:rsid w:val="00E54F34"/>
    <w:rsid w:val="00E55895"/>
    <w:rsid w:val="00E55F5A"/>
    <w:rsid w:val="00E561B5"/>
    <w:rsid w:val="00E562E4"/>
    <w:rsid w:val="00E56628"/>
    <w:rsid w:val="00E5682A"/>
    <w:rsid w:val="00E56A19"/>
    <w:rsid w:val="00E56C5D"/>
    <w:rsid w:val="00E56F1E"/>
    <w:rsid w:val="00E5733B"/>
    <w:rsid w:val="00E57BD0"/>
    <w:rsid w:val="00E57CED"/>
    <w:rsid w:val="00E57FB6"/>
    <w:rsid w:val="00E602F0"/>
    <w:rsid w:val="00E6092E"/>
    <w:rsid w:val="00E60938"/>
    <w:rsid w:val="00E609E3"/>
    <w:rsid w:val="00E60CBB"/>
    <w:rsid w:val="00E60D23"/>
    <w:rsid w:val="00E60FF4"/>
    <w:rsid w:val="00E614BD"/>
    <w:rsid w:val="00E614F8"/>
    <w:rsid w:val="00E61F74"/>
    <w:rsid w:val="00E620B0"/>
    <w:rsid w:val="00E62503"/>
    <w:rsid w:val="00E627AA"/>
    <w:rsid w:val="00E62B70"/>
    <w:rsid w:val="00E62DA3"/>
    <w:rsid w:val="00E63555"/>
    <w:rsid w:val="00E641AE"/>
    <w:rsid w:val="00E642B2"/>
    <w:rsid w:val="00E64403"/>
    <w:rsid w:val="00E6445C"/>
    <w:rsid w:val="00E64581"/>
    <w:rsid w:val="00E6461B"/>
    <w:rsid w:val="00E64767"/>
    <w:rsid w:val="00E64F52"/>
    <w:rsid w:val="00E65024"/>
    <w:rsid w:val="00E6567A"/>
    <w:rsid w:val="00E65871"/>
    <w:rsid w:val="00E65A12"/>
    <w:rsid w:val="00E65B20"/>
    <w:rsid w:val="00E65DD5"/>
    <w:rsid w:val="00E662C9"/>
    <w:rsid w:val="00E66309"/>
    <w:rsid w:val="00E66437"/>
    <w:rsid w:val="00E66DBC"/>
    <w:rsid w:val="00E671F6"/>
    <w:rsid w:val="00E67334"/>
    <w:rsid w:val="00E674E9"/>
    <w:rsid w:val="00E6792B"/>
    <w:rsid w:val="00E70630"/>
    <w:rsid w:val="00E70E3A"/>
    <w:rsid w:val="00E71292"/>
    <w:rsid w:val="00E71368"/>
    <w:rsid w:val="00E71659"/>
    <w:rsid w:val="00E71877"/>
    <w:rsid w:val="00E7207E"/>
    <w:rsid w:val="00E72080"/>
    <w:rsid w:val="00E72D4B"/>
    <w:rsid w:val="00E734C7"/>
    <w:rsid w:val="00E73560"/>
    <w:rsid w:val="00E73898"/>
    <w:rsid w:val="00E7395C"/>
    <w:rsid w:val="00E73A1E"/>
    <w:rsid w:val="00E73B20"/>
    <w:rsid w:val="00E73DAF"/>
    <w:rsid w:val="00E74817"/>
    <w:rsid w:val="00E7499C"/>
    <w:rsid w:val="00E74E63"/>
    <w:rsid w:val="00E751F7"/>
    <w:rsid w:val="00E753CF"/>
    <w:rsid w:val="00E75B44"/>
    <w:rsid w:val="00E75E45"/>
    <w:rsid w:val="00E76131"/>
    <w:rsid w:val="00E76741"/>
    <w:rsid w:val="00E76880"/>
    <w:rsid w:val="00E76E03"/>
    <w:rsid w:val="00E7710A"/>
    <w:rsid w:val="00E77239"/>
    <w:rsid w:val="00E77412"/>
    <w:rsid w:val="00E77EFC"/>
    <w:rsid w:val="00E80530"/>
    <w:rsid w:val="00E805C1"/>
    <w:rsid w:val="00E806B1"/>
    <w:rsid w:val="00E808F1"/>
    <w:rsid w:val="00E80A9C"/>
    <w:rsid w:val="00E80E1E"/>
    <w:rsid w:val="00E81171"/>
    <w:rsid w:val="00E8122C"/>
    <w:rsid w:val="00E828D5"/>
    <w:rsid w:val="00E82981"/>
    <w:rsid w:val="00E829E0"/>
    <w:rsid w:val="00E82C9E"/>
    <w:rsid w:val="00E82CEB"/>
    <w:rsid w:val="00E8305B"/>
    <w:rsid w:val="00E83433"/>
    <w:rsid w:val="00E83C9D"/>
    <w:rsid w:val="00E85258"/>
    <w:rsid w:val="00E85BD6"/>
    <w:rsid w:val="00E86215"/>
    <w:rsid w:val="00E86298"/>
    <w:rsid w:val="00E86405"/>
    <w:rsid w:val="00E864BB"/>
    <w:rsid w:val="00E869A7"/>
    <w:rsid w:val="00E86AEA"/>
    <w:rsid w:val="00E873A7"/>
    <w:rsid w:val="00E8767F"/>
    <w:rsid w:val="00E87B09"/>
    <w:rsid w:val="00E90394"/>
    <w:rsid w:val="00E9057B"/>
    <w:rsid w:val="00E909C5"/>
    <w:rsid w:val="00E909D4"/>
    <w:rsid w:val="00E9111C"/>
    <w:rsid w:val="00E91248"/>
    <w:rsid w:val="00E914ED"/>
    <w:rsid w:val="00E915E7"/>
    <w:rsid w:val="00E918A6"/>
    <w:rsid w:val="00E91AA2"/>
    <w:rsid w:val="00E91C02"/>
    <w:rsid w:val="00E92174"/>
    <w:rsid w:val="00E921A9"/>
    <w:rsid w:val="00E92543"/>
    <w:rsid w:val="00E92B89"/>
    <w:rsid w:val="00E93200"/>
    <w:rsid w:val="00E944E4"/>
    <w:rsid w:val="00E94689"/>
    <w:rsid w:val="00E94D27"/>
    <w:rsid w:val="00E94F21"/>
    <w:rsid w:val="00E950C1"/>
    <w:rsid w:val="00E9510C"/>
    <w:rsid w:val="00E95C81"/>
    <w:rsid w:val="00E95F11"/>
    <w:rsid w:val="00E964FF"/>
    <w:rsid w:val="00E96796"/>
    <w:rsid w:val="00E96CB4"/>
    <w:rsid w:val="00E97247"/>
    <w:rsid w:val="00E9729C"/>
    <w:rsid w:val="00E97422"/>
    <w:rsid w:val="00E974C9"/>
    <w:rsid w:val="00E9759C"/>
    <w:rsid w:val="00E9779C"/>
    <w:rsid w:val="00E979BA"/>
    <w:rsid w:val="00E97A87"/>
    <w:rsid w:val="00EA0502"/>
    <w:rsid w:val="00EA0C83"/>
    <w:rsid w:val="00EA0CFA"/>
    <w:rsid w:val="00EA0DD0"/>
    <w:rsid w:val="00EA0E2E"/>
    <w:rsid w:val="00EA0FB2"/>
    <w:rsid w:val="00EA1041"/>
    <w:rsid w:val="00EA11E4"/>
    <w:rsid w:val="00EA1C76"/>
    <w:rsid w:val="00EA1CE6"/>
    <w:rsid w:val="00EA268B"/>
    <w:rsid w:val="00EA26F5"/>
    <w:rsid w:val="00EA2934"/>
    <w:rsid w:val="00EA320E"/>
    <w:rsid w:val="00EA366C"/>
    <w:rsid w:val="00EA38CE"/>
    <w:rsid w:val="00EA420D"/>
    <w:rsid w:val="00EA4252"/>
    <w:rsid w:val="00EA4481"/>
    <w:rsid w:val="00EA46D7"/>
    <w:rsid w:val="00EA4BC0"/>
    <w:rsid w:val="00EA4EC2"/>
    <w:rsid w:val="00EA59CD"/>
    <w:rsid w:val="00EA5BB9"/>
    <w:rsid w:val="00EA5C4D"/>
    <w:rsid w:val="00EA663C"/>
    <w:rsid w:val="00EA6763"/>
    <w:rsid w:val="00EA6D39"/>
    <w:rsid w:val="00EA6FFD"/>
    <w:rsid w:val="00EA72E7"/>
    <w:rsid w:val="00EA75D5"/>
    <w:rsid w:val="00EB0388"/>
    <w:rsid w:val="00EB062A"/>
    <w:rsid w:val="00EB0706"/>
    <w:rsid w:val="00EB0BEA"/>
    <w:rsid w:val="00EB0D75"/>
    <w:rsid w:val="00EB0E28"/>
    <w:rsid w:val="00EB18B9"/>
    <w:rsid w:val="00EB1D17"/>
    <w:rsid w:val="00EB1E09"/>
    <w:rsid w:val="00EB304C"/>
    <w:rsid w:val="00EB370A"/>
    <w:rsid w:val="00EB3782"/>
    <w:rsid w:val="00EB461F"/>
    <w:rsid w:val="00EB49BB"/>
    <w:rsid w:val="00EB4BE0"/>
    <w:rsid w:val="00EB4C54"/>
    <w:rsid w:val="00EB4E35"/>
    <w:rsid w:val="00EB5651"/>
    <w:rsid w:val="00EB56FA"/>
    <w:rsid w:val="00EB5FE8"/>
    <w:rsid w:val="00EB6053"/>
    <w:rsid w:val="00EB6627"/>
    <w:rsid w:val="00EB73D2"/>
    <w:rsid w:val="00EB7593"/>
    <w:rsid w:val="00EB78BC"/>
    <w:rsid w:val="00EB7D13"/>
    <w:rsid w:val="00EB7E98"/>
    <w:rsid w:val="00EC0000"/>
    <w:rsid w:val="00EC0253"/>
    <w:rsid w:val="00EC0433"/>
    <w:rsid w:val="00EC090D"/>
    <w:rsid w:val="00EC0CB5"/>
    <w:rsid w:val="00EC0F95"/>
    <w:rsid w:val="00EC1ED4"/>
    <w:rsid w:val="00EC26E1"/>
    <w:rsid w:val="00EC2BEC"/>
    <w:rsid w:val="00EC2DBE"/>
    <w:rsid w:val="00EC3022"/>
    <w:rsid w:val="00EC302F"/>
    <w:rsid w:val="00EC35F6"/>
    <w:rsid w:val="00EC41F1"/>
    <w:rsid w:val="00EC4D88"/>
    <w:rsid w:val="00EC4EFC"/>
    <w:rsid w:val="00EC5719"/>
    <w:rsid w:val="00EC5732"/>
    <w:rsid w:val="00EC5A5E"/>
    <w:rsid w:val="00EC671B"/>
    <w:rsid w:val="00EC6A00"/>
    <w:rsid w:val="00EC71E2"/>
    <w:rsid w:val="00EC74C9"/>
    <w:rsid w:val="00EC7CFA"/>
    <w:rsid w:val="00ED02F2"/>
    <w:rsid w:val="00ED047A"/>
    <w:rsid w:val="00ED07B2"/>
    <w:rsid w:val="00ED121A"/>
    <w:rsid w:val="00ED16CB"/>
    <w:rsid w:val="00ED172B"/>
    <w:rsid w:val="00ED18B7"/>
    <w:rsid w:val="00ED258A"/>
    <w:rsid w:val="00ED25B2"/>
    <w:rsid w:val="00ED28D5"/>
    <w:rsid w:val="00ED2B29"/>
    <w:rsid w:val="00ED2BBF"/>
    <w:rsid w:val="00ED2FB5"/>
    <w:rsid w:val="00ED32F1"/>
    <w:rsid w:val="00ED3541"/>
    <w:rsid w:val="00ED3750"/>
    <w:rsid w:val="00ED4748"/>
    <w:rsid w:val="00ED4B99"/>
    <w:rsid w:val="00ED56F9"/>
    <w:rsid w:val="00ED5B95"/>
    <w:rsid w:val="00ED631F"/>
    <w:rsid w:val="00ED66EF"/>
    <w:rsid w:val="00ED71A8"/>
    <w:rsid w:val="00ED7360"/>
    <w:rsid w:val="00ED781B"/>
    <w:rsid w:val="00ED78F9"/>
    <w:rsid w:val="00ED7A2B"/>
    <w:rsid w:val="00ED7F50"/>
    <w:rsid w:val="00ED7FEE"/>
    <w:rsid w:val="00EE0027"/>
    <w:rsid w:val="00EE0DCD"/>
    <w:rsid w:val="00EE1A95"/>
    <w:rsid w:val="00EE254A"/>
    <w:rsid w:val="00EE2623"/>
    <w:rsid w:val="00EE2653"/>
    <w:rsid w:val="00EE2892"/>
    <w:rsid w:val="00EE2F16"/>
    <w:rsid w:val="00EE4365"/>
    <w:rsid w:val="00EE4B22"/>
    <w:rsid w:val="00EE4D93"/>
    <w:rsid w:val="00EE5F94"/>
    <w:rsid w:val="00EE619D"/>
    <w:rsid w:val="00EE68C7"/>
    <w:rsid w:val="00EE7652"/>
    <w:rsid w:val="00EF0136"/>
    <w:rsid w:val="00EF091D"/>
    <w:rsid w:val="00EF0BFF"/>
    <w:rsid w:val="00EF0DF5"/>
    <w:rsid w:val="00EF12CC"/>
    <w:rsid w:val="00EF177D"/>
    <w:rsid w:val="00EF1B3F"/>
    <w:rsid w:val="00EF1BD8"/>
    <w:rsid w:val="00EF215D"/>
    <w:rsid w:val="00EF228B"/>
    <w:rsid w:val="00EF2328"/>
    <w:rsid w:val="00EF24E2"/>
    <w:rsid w:val="00EF339B"/>
    <w:rsid w:val="00EF33F9"/>
    <w:rsid w:val="00EF3A6D"/>
    <w:rsid w:val="00EF44F3"/>
    <w:rsid w:val="00EF4C3F"/>
    <w:rsid w:val="00EF50D0"/>
    <w:rsid w:val="00EF54E9"/>
    <w:rsid w:val="00EF5B37"/>
    <w:rsid w:val="00EF6089"/>
    <w:rsid w:val="00EF6968"/>
    <w:rsid w:val="00EF6C57"/>
    <w:rsid w:val="00EF6ED0"/>
    <w:rsid w:val="00EF7043"/>
    <w:rsid w:val="00F004EC"/>
    <w:rsid w:val="00F008AE"/>
    <w:rsid w:val="00F00E85"/>
    <w:rsid w:val="00F0104A"/>
    <w:rsid w:val="00F012BF"/>
    <w:rsid w:val="00F015B7"/>
    <w:rsid w:val="00F01863"/>
    <w:rsid w:val="00F01A68"/>
    <w:rsid w:val="00F01CB8"/>
    <w:rsid w:val="00F01DFB"/>
    <w:rsid w:val="00F02553"/>
    <w:rsid w:val="00F029A1"/>
    <w:rsid w:val="00F02B2B"/>
    <w:rsid w:val="00F02BF6"/>
    <w:rsid w:val="00F02C04"/>
    <w:rsid w:val="00F02E1F"/>
    <w:rsid w:val="00F0346E"/>
    <w:rsid w:val="00F03586"/>
    <w:rsid w:val="00F03B25"/>
    <w:rsid w:val="00F043C7"/>
    <w:rsid w:val="00F04D80"/>
    <w:rsid w:val="00F05594"/>
    <w:rsid w:val="00F05D92"/>
    <w:rsid w:val="00F066C9"/>
    <w:rsid w:val="00F068F1"/>
    <w:rsid w:val="00F06F88"/>
    <w:rsid w:val="00F105AA"/>
    <w:rsid w:val="00F10BB8"/>
    <w:rsid w:val="00F10D2D"/>
    <w:rsid w:val="00F1128D"/>
    <w:rsid w:val="00F11423"/>
    <w:rsid w:val="00F116F9"/>
    <w:rsid w:val="00F117D9"/>
    <w:rsid w:val="00F11B2C"/>
    <w:rsid w:val="00F11E59"/>
    <w:rsid w:val="00F1226C"/>
    <w:rsid w:val="00F12404"/>
    <w:rsid w:val="00F1262E"/>
    <w:rsid w:val="00F12641"/>
    <w:rsid w:val="00F12CDC"/>
    <w:rsid w:val="00F131F8"/>
    <w:rsid w:val="00F13832"/>
    <w:rsid w:val="00F13AEF"/>
    <w:rsid w:val="00F1427C"/>
    <w:rsid w:val="00F14292"/>
    <w:rsid w:val="00F1433D"/>
    <w:rsid w:val="00F1464B"/>
    <w:rsid w:val="00F146F4"/>
    <w:rsid w:val="00F14F9B"/>
    <w:rsid w:val="00F15191"/>
    <w:rsid w:val="00F152C8"/>
    <w:rsid w:val="00F15818"/>
    <w:rsid w:val="00F15B11"/>
    <w:rsid w:val="00F15BBF"/>
    <w:rsid w:val="00F15C6B"/>
    <w:rsid w:val="00F16217"/>
    <w:rsid w:val="00F16842"/>
    <w:rsid w:val="00F16C06"/>
    <w:rsid w:val="00F16E6A"/>
    <w:rsid w:val="00F16F3D"/>
    <w:rsid w:val="00F17252"/>
    <w:rsid w:val="00F179AF"/>
    <w:rsid w:val="00F2006C"/>
    <w:rsid w:val="00F20182"/>
    <w:rsid w:val="00F2027F"/>
    <w:rsid w:val="00F209B3"/>
    <w:rsid w:val="00F20A92"/>
    <w:rsid w:val="00F20CF4"/>
    <w:rsid w:val="00F21137"/>
    <w:rsid w:val="00F21150"/>
    <w:rsid w:val="00F21259"/>
    <w:rsid w:val="00F2153A"/>
    <w:rsid w:val="00F21833"/>
    <w:rsid w:val="00F22277"/>
    <w:rsid w:val="00F22301"/>
    <w:rsid w:val="00F223BE"/>
    <w:rsid w:val="00F22402"/>
    <w:rsid w:val="00F22882"/>
    <w:rsid w:val="00F2320F"/>
    <w:rsid w:val="00F2350E"/>
    <w:rsid w:val="00F23A9E"/>
    <w:rsid w:val="00F23C44"/>
    <w:rsid w:val="00F24574"/>
    <w:rsid w:val="00F24D7E"/>
    <w:rsid w:val="00F25036"/>
    <w:rsid w:val="00F2507C"/>
    <w:rsid w:val="00F26482"/>
    <w:rsid w:val="00F26812"/>
    <w:rsid w:val="00F26AD5"/>
    <w:rsid w:val="00F26E24"/>
    <w:rsid w:val="00F277DF"/>
    <w:rsid w:val="00F27FDA"/>
    <w:rsid w:val="00F300BA"/>
    <w:rsid w:val="00F3079F"/>
    <w:rsid w:val="00F308A5"/>
    <w:rsid w:val="00F3121D"/>
    <w:rsid w:val="00F31229"/>
    <w:rsid w:val="00F3165A"/>
    <w:rsid w:val="00F320F9"/>
    <w:rsid w:val="00F3214C"/>
    <w:rsid w:val="00F327DD"/>
    <w:rsid w:val="00F32A57"/>
    <w:rsid w:val="00F32B60"/>
    <w:rsid w:val="00F3372B"/>
    <w:rsid w:val="00F3378D"/>
    <w:rsid w:val="00F3471B"/>
    <w:rsid w:val="00F35046"/>
    <w:rsid w:val="00F35223"/>
    <w:rsid w:val="00F357F2"/>
    <w:rsid w:val="00F35BD2"/>
    <w:rsid w:val="00F35F73"/>
    <w:rsid w:val="00F361D8"/>
    <w:rsid w:val="00F36508"/>
    <w:rsid w:val="00F3662A"/>
    <w:rsid w:val="00F36B08"/>
    <w:rsid w:val="00F36BAC"/>
    <w:rsid w:val="00F36CB5"/>
    <w:rsid w:val="00F370B8"/>
    <w:rsid w:val="00F37EEA"/>
    <w:rsid w:val="00F40732"/>
    <w:rsid w:val="00F414DC"/>
    <w:rsid w:val="00F41746"/>
    <w:rsid w:val="00F41E08"/>
    <w:rsid w:val="00F42002"/>
    <w:rsid w:val="00F4233E"/>
    <w:rsid w:val="00F4274F"/>
    <w:rsid w:val="00F427D9"/>
    <w:rsid w:val="00F43556"/>
    <w:rsid w:val="00F43565"/>
    <w:rsid w:val="00F43E90"/>
    <w:rsid w:val="00F441AF"/>
    <w:rsid w:val="00F4485B"/>
    <w:rsid w:val="00F45075"/>
    <w:rsid w:val="00F45671"/>
    <w:rsid w:val="00F45B8D"/>
    <w:rsid w:val="00F45CA3"/>
    <w:rsid w:val="00F45F91"/>
    <w:rsid w:val="00F460E6"/>
    <w:rsid w:val="00F46FA3"/>
    <w:rsid w:val="00F4742C"/>
    <w:rsid w:val="00F505DC"/>
    <w:rsid w:val="00F50999"/>
    <w:rsid w:val="00F50C48"/>
    <w:rsid w:val="00F50D6F"/>
    <w:rsid w:val="00F5104C"/>
    <w:rsid w:val="00F51E2F"/>
    <w:rsid w:val="00F51F64"/>
    <w:rsid w:val="00F52417"/>
    <w:rsid w:val="00F52962"/>
    <w:rsid w:val="00F52B5C"/>
    <w:rsid w:val="00F52D00"/>
    <w:rsid w:val="00F52D3B"/>
    <w:rsid w:val="00F532AE"/>
    <w:rsid w:val="00F533E3"/>
    <w:rsid w:val="00F53D5E"/>
    <w:rsid w:val="00F547D5"/>
    <w:rsid w:val="00F549A2"/>
    <w:rsid w:val="00F54ADB"/>
    <w:rsid w:val="00F5555D"/>
    <w:rsid w:val="00F55680"/>
    <w:rsid w:val="00F5569D"/>
    <w:rsid w:val="00F558DE"/>
    <w:rsid w:val="00F55DFA"/>
    <w:rsid w:val="00F5634E"/>
    <w:rsid w:val="00F5642C"/>
    <w:rsid w:val="00F56CE3"/>
    <w:rsid w:val="00F56ED0"/>
    <w:rsid w:val="00F5730F"/>
    <w:rsid w:val="00F5794D"/>
    <w:rsid w:val="00F57D1E"/>
    <w:rsid w:val="00F60168"/>
    <w:rsid w:val="00F60F10"/>
    <w:rsid w:val="00F60FE9"/>
    <w:rsid w:val="00F60FFB"/>
    <w:rsid w:val="00F6161A"/>
    <w:rsid w:val="00F616E7"/>
    <w:rsid w:val="00F61E60"/>
    <w:rsid w:val="00F62584"/>
    <w:rsid w:val="00F62E04"/>
    <w:rsid w:val="00F631CA"/>
    <w:rsid w:val="00F634E3"/>
    <w:rsid w:val="00F63879"/>
    <w:rsid w:val="00F642E3"/>
    <w:rsid w:val="00F648F6"/>
    <w:rsid w:val="00F655F6"/>
    <w:rsid w:val="00F657A9"/>
    <w:rsid w:val="00F65BD0"/>
    <w:rsid w:val="00F6606F"/>
    <w:rsid w:val="00F661B0"/>
    <w:rsid w:val="00F66431"/>
    <w:rsid w:val="00F665CC"/>
    <w:rsid w:val="00F6705F"/>
    <w:rsid w:val="00F67212"/>
    <w:rsid w:val="00F677A3"/>
    <w:rsid w:val="00F7043B"/>
    <w:rsid w:val="00F70507"/>
    <w:rsid w:val="00F706C3"/>
    <w:rsid w:val="00F72A05"/>
    <w:rsid w:val="00F73257"/>
    <w:rsid w:val="00F732EF"/>
    <w:rsid w:val="00F733DD"/>
    <w:rsid w:val="00F73786"/>
    <w:rsid w:val="00F737C8"/>
    <w:rsid w:val="00F73E75"/>
    <w:rsid w:val="00F73FC4"/>
    <w:rsid w:val="00F74941"/>
    <w:rsid w:val="00F74BDD"/>
    <w:rsid w:val="00F759A0"/>
    <w:rsid w:val="00F759A3"/>
    <w:rsid w:val="00F759B5"/>
    <w:rsid w:val="00F75CFC"/>
    <w:rsid w:val="00F76144"/>
    <w:rsid w:val="00F762C5"/>
    <w:rsid w:val="00F763E1"/>
    <w:rsid w:val="00F76497"/>
    <w:rsid w:val="00F765CA"/>
    <w:rsid w:val="00F77A4B"/>
    <w:rsid w:val="00F77B49"/>
    <w:rsid w:val="00F80012"/>
    <w:rsid w:val="00F800F1"/>
    <w:rsid w:val="00F803C5"/>
    <w:rsid w:val="00F81305"/>
    <w:rsid w:val="00F8178E"/>
    <w:rsid w:val="00F818A8"/>
    <w:rsid w:val="00F81F05"/>
    <w:rsid w:val="00F827BD"/>
    <w:rsid w:val="00F83105"/>
    <w:rsid w:val="00F83138"/>
    <w:rsid w:val="00F835A1"/>
    <w:rsid w:val="00F83645"/>
    <w:rsid w:val="00F84210"/>
    <w:rsid w:val="00F84488"/>
    <w:rsid w:val="00F84505"/>
    <w:rsid w:val="00F84559"/>
    <w:rsid w:val="00F856D2"/>
    <w:rsid w:val="00F857AD"/>
    <w:rsid w:val="00F85916"/>
    <w:rsid w:val="00F85F26"/>
    <w:rsid w:val="00F8605B"/>
    <w:rsid w:val="00F86067"/>
    <w:rsid w:val="00F86213"/>
    <w:rsid w:val="00F86341"/>
    <w:rsid w:val="00F86762"/>
    <w:rsid w:val="00F86D23"/>
    <w:rsid w:val="00F87F15"/>
    <w:rsid w:val="00F87FDB"/>
    <w:rsid w:val="00F904DD"/>
    <w:rsid w:val="00F90E86"/>
    <w:rsid w:val="00F91B47"/>
    <w:rsid w:val="00F91FEA"/>
    <w:rsid w:val="00F92184"/>
    <w:rsid w:val="00F92E2C"/>
    <w:rsid w:val="00F92F9F"/>
    <w:rsid w:val="00F935F5"/>
    <w:rsid w:val="00F9360A"/>
    <w:rsid w:val="00F93687"/>
    <w:rsid w:val="00F939CD"/>
    <w:rsid w:val="00F939FE"/>
    <w:rsid w:val="00F93A29"/>
    <w:rsid w:val="00F93FBE"/>
    <w:rsid w:val="00F9431B"/>
    <w:rsid w:val="00F94458"/>
    <w:rsid w:val="00F9458A"/>
    <w:rsid w:val="00F94672"/>
    <w:rsid w:val="00F94D8F"/>
    <w:rsid w:val="00F95288"/>
    <w:rsid w:val="00F953A6"/>
    <w:rsid w:val="00F95AE2"/>
    <w:rsid w:val="00F9604B"/>
    <w:rsid w:val="00F96634"/>
    <w:rsid w:val="00F96873"/>
    <w:rsid w:val="00F969A5"/>
    <w:rsid w:val="00F970BC"/>
    <w:rsid w:val="00F970C6"/>
    <w:rsid w:val="00F972B9"/>
    <w:rsid w:val="00F97471"/>
    <w:rsid w:val="00F975BB"/>
    <w:rsid w:val="00F9787A"/>
    <w:rsid w:val="00F97E08"/>
    <w:rsid w:val="00F97F30"/>
    <w:rsid w:val="00FA03EB"/>
    <w:rsid w:val="00FA09EB"/>
    <w:rsid w:val="00FA0AA8"/>
    <w:rsid w:val="00FA0C44"/>
    <w:rsid w:val="00FA14D9"/>
    <w:rsid w:val="00FA1512"/>
    <w:rsid w:val="00FA1523"/>
    <w:rsid w:val="00FA1A92"/>
    <w:rsid w:val="00FA231E"/>
    <w:rsid w:val="00FA25C1"/>
    <w:rsid w:val="00FA269A"/>
    <w:rsid w:val="00FA2E26"/>
    <w:rsid w:val="00FA38ED"/>
    <w:rsid w:val="00FA40ED"/>
    <w:rsid w:val="00FA451F"/>
    <w:rsid w:val="00FA47DD"/>
    <w:rsid w:val="00FA48E0"/>
    <w:rsid w:val="00FA4EA5"/>
    <w:rsid w:val="00FA512E"/>
    <w:rsid w:val="00FA52F8"/>
    <w:rsid w:val="00FA5362"/>
    <w:rsid w:val="00FA56CC"/>
    <w:rsid w:val="00FA668C"/>
    <w:rsid w:val="00FA6FB8"/>
    <w:rsid w:val="00FA755E"/>
    <w:rsid w:val="00FA75A4"/>
    <w:rsid w:val="00FA7726"/>
    <w:rsid w:val="00FA7962"/>
    <w:rsid w:val="00FA7A59"/>
    <w:rsid w:val="00FB018F"/>
    <w:rsid w:val="00FB0DEA"/>
    <w:rsid w:val="00FB0F7D"/>
    <w:rsid w:val="00FB136A"/>
    <w:rsid w:val="00FB14A4"/>
    <w:rsid w:val="00FB1A6A"/>
    <w:rsid w:val="00FB1F3C"/>
    <w:rsid w:val="00FB2456"/>
    <w:rsid w:val="00FB2C01"/>
    <w:rsid w:val="00FB2C3B"/>
    <w:rsid w:val="00FB330E"/>
    <w:rsid w:val="00FB3997"/>
    <w:rsid w:val="00FB3F53"/>
    <w:rsid w:val="00FB49D7"/>
    <w:rsid w:val="00FB4DC1"/>
    <w:rsid w:val="00FB5178"/>
    <w:rsid w:val="00FB5212"/>
    <w:rsid w:val="00FB52E3"/>
    <w:rsid w:val="00FB561D"/>
    <w:rsid w:val="00FB6F01"/>
    <w:rsid w:val="00FB7127"/>
    <w:rsid w:val="00FB7210"/>
    <w:rsid w:val="00FB79AA"/>
    <w:rsid w:val="00FB7A29"/>
    <w:rsid w:val="00FC0068"/>
    <w:rsid w:val="00FC130C"/>
    <w:rsid w:val="00FC1C69"/>
    <w:rsid w:val="00FC1F10"/>
    <w:rsid w:val="00FC1FFD"/>
    <w:rsid w:val="00FC2917"/>
    <w:rsid w:val="00FC2DC7"/>
    <w:rsid w:val="00FC2E0E"/>
    <w:rsid w:val="00FC3847"/>
    <w:rsid w:val="00FC3D41"/>
    <w:rsid w:val="00FC4588"/>
    <w:rsid w:val="00FC5273"/>
    <w:rsid w:val="00FC5751"/>
    <w:rsid w:val="00FC5F88"/>
    <w:rsid w:val="00FC6042"/>
    <w:rsid w:val="00FC664C"/>
    <w:rsid w:val="00FC69F7"/>
    <w:rsid w:val="00FC6CE3"/>
    <w:rsid w:val="00FC7434"/>
    <w:rsid w:val="00FC746D"/>
    <w:rsid w:val="00FD0232"/>
    <w:rsid w:val="00FD0590"/>
    <w:rsid w:val="00FD05B9"/>
    <w:rsid w:val="00FD0827"/>
    <w:rsid w:val="00FD11AB"/>
    <w:rsid w:val="00FD15D3"/>
    <w:rsid w:val="00FD1827"/>
    <w:rsid w:val="00FD1963"/>
    <w:rsid w:val="00FD1D6A"/>
    <w:rsid w:val="00FD22F4"/>
    <w:rsid w:val="00FD2630"/>
    <w:rsid w:val="00FD279D"/>
    <w:rsid w:val="00FD27D3"/>
    <w:rsid w:val="00FD2EE7"/>
    <w:rsid w:val="00FD359F"/>
    <w:rsid w:val="00FD3F6F"/>
    <w:rsid w:val="00FD41A3"/>
    <w:rsid w:val="00FD4BB8"/>
    <w:rsid w:val="00FD5420"/>
    <w:rsid w:val="00FD572A"/>
    <w:rsid w:val="00FD58A5"/>
    <w:rsid w:val="00FD5F61"/>
    <w:rsid w:val="00FD6141"/>
    <w:rsid w:val="00FD64BA"/>
    <w:rsid w:val="00FD6B48"/>
    <w:rsid w:val="00FD6E42"/>
    <w:rsid w:val="00FD7866"/>
    <w:rsid w:val="00FE0173"/>
    <w:rsid w:val="00FE0499"/>
    <w:rsid w:val="00FE0D40"/>
    <w:rsid w:val="00FE0D45"/>
    <w:rsid w:val="00FE0D5D"/>
    <w:rsid w:val="00FE1123"/>
    <w:rsid w:val="00FE27E7"/>
    <w:rsid w:val="00FE31E6"/>
    <w:rsid w:val="00FE3915"/>
    <w:rsid w:val="00FE437E"/>
    <w:rsid w:val="00FE4794"/>
    <w:rsid w:val="00FE4C80"/>
    <w:rsid w:val="00FE5DD1"/>
    <w:rsid w:val="00FE6846"/>
    <w:rsid w:val="00FE6A10"/>
    <w:rsid w:val="00FE6EA8"/>
    <w:rsid w:val="00FE79CF"/>
    <w:rsid w:val="00FE7E0E"/>
    <w:rsid w:val="00FE7F18"/>
    <w:rsid w:val="00FF075F"/>
    <w:rsid w:val="00FF1792"/>
    <w:rsid w:val="00FF1A26"/>
    <w:rsid w:val="00FF1C54"/>
    <w:rsid w:val="00FF26AC"/>
    <w:rsid w:val="00FF2FE5"/>
    <w:rsid w:val="00FF3456"/>
    <w:rsid w:val="00FF3519"/>
    <w:rsid w:val="00FF3DE5"/>
    <w:rsid w:val="00FF3EBB"/>
    <w:rsid w:val="00FF45CC"/>
    <w:rsid w:val="00FF45EF"/>
    <w:rsid w:val="00FF49F0"/>
    <w:rsid w:val="00FF4C73"/>
    <w:rsid w:val="00FF4CE0"/>
    <w:rsid w:val="00FF5A3F"/>
    <w:rsid w:val="00FF5A95"/>
    <w:rsid w:val="00FF6B57"/>
    <w:rsid w:val="00FF7085"/>
    <w:rsid w:val="00FF7C2E"/>
    <w:rsid w:val="00FF7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A2AAFAD"/>
  <w15:chartTrackingRefBased/>
  <w15:docId w15:val="{48D1EDC4-468D-45E0-ABC7-65346FB05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annotation reference" w:uiPriority="99"/>
    <w:lsdException w:name="page number" w:uiPriority="99"/>
    <w:lsdException w:name="Title" w:qFormat="1"/>
    <w:lsdException w:name="Subtitle" w:qFormat="1"/>
    <w:lsdException w:name="Body Text 2" w:uiPriority="99"/>
    <w:lsdException w:name="Hyperlink" w:uiPriority="99"/>
    <w:lsdException w:name="Strong" w:qFormat="1"/>
    <w:lsdException w:name="Emphasis" w:uiPriority="20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20BE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1080"/>
      <w:outlineLvl w:val="4"/>
    </w:pPr>
    <w:rPr>
      <w:rFonts w:ascii="Times New Roman" w:hAnsi="Times New Roman" w:cs="Eucros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อักขระ,BT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  <w:uiPriority w:val="99"/>
  </w:style>
  <w:style w:type="paragraph" w:customStyle="1" w:styleId="a0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a2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87079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jc w:val="thaiDistribute"/>
    </w:pPr>
    <w:rPr>
      <w:rFonts w:ascii="Angsana New" w:hAnsi="Angsana New"/>
      <w:b/>
      <w:bCs/>
      <w:i/>
      <w:iCs/>
      <w:sz w:val="28"/>
      <w:szCs w:val="28"/>
    </w:rPr>
  </w:style>
  <w:style w:type="character" w:customStyle="1" w:styleId="AccPolicyHeadingChar">
    <w:name w:val="Acc Policy Heading Char"/>
    <w:link w:val="AccPolicyHeading"/>
    <w:rsid w:val="00870793"/>
    <w:rPr>
      <w:rFonts w:ascii="Angsana New" w:hAnsi="Angsana New"/>
      <w:b/>
      <w:bCs/>
      <w:i/>
      <w:iCs/>
      <w:sz w:val="28"/>
      <w:szCs w:val="28"/>
    </w:rPr>
  </w:style>
  <w:style w:type="paragraph" w:customStyle="1" w:styleId="accpolicyheading0">
    <w:name w:val="accpolicyheading"/>
    <w:basedOn w:val="Normal"/>
    <w:rsid w:val="0080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805B10"/>
    <w:pPr>
      <w:spacing w:line="26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D327A"/>
    <w:rPr>
      <w:rFonts w:ascii="Tahoma" w:hAnsi="Tahoma" w:cs="Tahoma"/>
      <w:sz w:val="16"/>
      <w:szCs w:val="16"/>
    </w:rPr>
  </w:style>
  <w:style w:type="character" w:customStyle="1" w:styleId="BodyTextChar">
    <w:name w:val="Body Text Char"/>
    <w:aliases w:val="bt Char,body text Char,Body Char,Body อักขระ Char,BT Char"/>
    <w:link w:val="BodyText"/>
    <w:rsid w:val="00C55F3B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30">
    <w:name w:val="?????3????"/>
    <w:basedOn w:val="Normal"/>
    <w:rsid w:val="00FC1F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F6A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7519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rsid w:val="00891F3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3">
    <w:name w:val="???"/>
    <w:basedOn w:val="Normal"/>
    <w:rsid w:val="00E627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0F172F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0F172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Default">
    <w:name w:val="Default"/>
    <w:rsid w:val="001757E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erChar">
    <w:name w:val="Header Char"/>
    <w:link w:val="Header"/>
    <w:locked/>
    <w:rsid w:val="00903F0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6317C3"/>
    <w:rPr>
      <w:rFonts w:ascii="Arial" w:hAnsi="Arial"/>
      <w:sz w:val="18"/>
      <w:szCs w:val="18"/>
    </w:rPr>
  </w:style>
  <w:style w:type="paragraph" w:customStyle="1" w:styleId="index">
    <w:name w:val="index"/>
    <w:aliases w:val="ix"/>
    <w:basedOn w:val="BodyText"/>
    <w:rsid w:val="008172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,BT Char1"/>
    <w:locked/>
    <w:rsid w:val="00011ACB"/>
    <w:rPr>
      <w:rFonts w:ascii="Arial" w:hAnsi="Arial"/>
      <w:sz w:val="18"/>
      <w:szCs w:val="18"/>
    </w:rPr>
  </w:style>
  <w:style w:type="character" w:styleId="LineNumber">
    <w:name w:val="line number"/>
    <w:basedOn w:val="DefaultParagraphFont"/>
    <w:rsid w:val="00D4084E"/>
  </w:style>
  <w:style w:type="paragraph" w:customStyle="1" w:styleId="AccPolicyalternative">
    <w:name w:val="Acc Policy alternative"/>
    <w:basedOn w:val="Normal"/>
    <w:autoRedefine/>
    <w:rsid w:val="0078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138" w:right="-25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BodyText3Char">
    <w:name w:val="Body Text 3 Char"/>
    <w:link w:val="BodyText3"/>
    <w:rsid w:val="00AC13C0"/>
    <w:rPr>
      <w:rFonts w:cs="EucrosiaUPC"/>
      <w:sz w:val="30"/>
      <w:szCs w:val="30"/>
      <w:lang w:val="th-TH"/>
    </w:rPr>
  </w:style>
  <w:style w:type="character" w:styleId="Hyperlink">
    <w:name w:val="Hyperlink"/>
    <w:uiPriority w:val="99"/>
    <w:unhideWhenUsed/>
    <w:rsid w:val="00C46278"/>
    <w:rPr>
      <w:color w:val="0000FF"/>
      <w:u w:val="single"/>
    </w:rPr>
  </w:style>
  <w:style w:type="paragraph" w:customStyle="1" w:styleId="RNormal">
    <w:name w:val="RNormal"/>
    <w:basedOn w:val="Normal"/>
    <w:rsid w:val="002E4B0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Emphasis">
    <w:name w:val="Emphasis"/>
    <w:uiPriority w:val="20"/>
    <w:qFormat/>
    <w:rsid w:val="002B49BF"/>
    <w:rPr>
      <w:b/>
      <w:bCs/>
      <w:i w:val="0"/>
      <w:iCs w:val="0"/>
    </w:rPr>
  </w:style>
  <w:style w:type="paragraph" w:customStyle="1" w:styleId="FSContent">
    <w:name w:val="FS_Content"/>
    <w:basedOn w:val="Normal"/>
    <w:link w:val="FSContentChar"/>
    <w:qFormat/>
    <w:rsid w:val="007D792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7D7920"/>
    <w:rPr>
      <w:rFonts w:ascii="Angsana New" w:eastAsia="MS Mincho" w:hAnsi="Angsana New"/>
      <w:sz w:val="30"/>
      <w:szCs w:val="30"/>
    </w:rPr>
  </w:style>
  <w:style w:type="character" w:customStyle="1" w:styleId="HeaderChar1">
    <w:name w:val="Header Char1"/>
    <w:rsid w:val="007A0E40"/>
    <w:rPr>
      <w:rFonts w:ascii="Arial" w:eastAsia="Times New Roman" w:hAnsi="Arial" w:cs="Times New Roman"/>
      <w:sz w:val="18"/>
      <w:szCs w:val="18"/>
    </w:rPr>
  </w:style>
  <w:style w:type="character" w:styleId="CommentReference">
    <w:name w:val="annotation reference"/>
    <w:uiPriority w:val="99"/>
    <w:unhideWhenUsed/>
    <w:rsid w:val="00311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11AE5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11AE5"/>
    <w:rPr>
      <w:rFonts w:ascii="Arial" w:hAnsi="Arial"/>
      <w:szCs w:val="25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34F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34F71"/>
    <w:rPr>
      <w:rFonts w:ascii="Angsana New" w:eastAsia="Calibri" w:hAnsi="Angsana New"/>
      <w:i/>
      <w:iCs/>
      <w:sz w:val="30"/>
      <w:szCs w:val="30"/>
    </w:rPr>
  </w:style>
  <w:style w:type="paragraph" w:styleId="Revision">
    <w:name w:val="Revision"/>
    <w:hidden/>
    <w:uiPriority w:val="99"/>
    <w:semiHidden/>
    <w:rsid w:val="00BF6D01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uiPriority w:val="99"/>
    <w:locked/>
    <w:rsid w:val="003A4F8D"/>
    <w:rPr>
      <w:rFonts w:ascii="Book Antiqua" w:hAnsi="Book Antiqua"/>
      <w:sz w:val="22"/>
      <w:szCs w:val="22"/>
    </w:rPr>
  </w:style>
  <w:style w:type="paragraph" w:customStyle="1" w:styleId="a4">
    <w:name w:val="???????"/>
    <w:basedOn w:val="Normal"/>
    <w:rsid w:val="005F4B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hAnsi="Book Antiqua"/>
      <w:b/>
      <w:bCs/>
      <w:sz w:val="30"/>
      <w:szCs w:val="30"/>
      <w:lang w:val="th-TH" w:eastAsia="th-TH"/>
    </w:rPr>
  </w:style>
  <w:style w:type="character" w:customStyle="1" w:styleId="Heading2Char">
    <w:name w:val="Heading 2 Char"/>
    <w:basedOn w:val="DefaultParagraphFont"/>
    <w:link w:val="Heading2"/>
    <w:rsid w:val="00B47C6D"/>
    <w:rPr>
      <w:rFonts w:ascii="Arial" w:hAnsi="Arial" w:cs="Times New Roman"/>
      <w:b/>
      <w:bCs/>
      <w:sz w:val="18"/>
      <w:szCs w:val="18"/>
    </w:rPr>
  </w:style>
  <w:style w:type="paragraph" w:styleId="NoSpacing">
    <w:name w:val="No Spacing"/>
    <w:uiPriority w:val="1"/>
    <w:qFormat/>
    <w:rsid w:val="007F7C0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C85FF1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A5DD2"/>
    <w:rPr>
      <w:rFonts w:cs="Times New Roman"/>
      <w:sz w:val="22"/>
      <w:lang w:val="en-GB" w:bidi="ar-SA"/>
    </w:rPr>
  </w:style>
  <w:style w:type="character" w:customStyle="1" w:styleId="AccPolicyalternativeChar">
    <w:name w:val="Acc Policy alternative Char"/>
    <w:basedOn w:val="AccPolicysubheadChar"/>
    <w:rsid w:val="00FA7A59"/>
    <w:rPr>
      <w:rFonts w:ascii="Angsana New" w:eastAsia="Calibri" w:hAnsi="Angsana New"/>
      <w:bCs/>
      <w:i/>
      <w:iCs/>
      <w:sz w:val="22"/>
      <w:szCs w:val="22"/>
      <w:lang w:val="en-US" w:eastAsia="en-GB" w:bidi="th-TH"/>
    </w:rPr>
  </w:style>
  <w:style w:type="paragraph" w:styleId="CommentSubject">
    <w:name w:val="annotation subject"/>
    <w:basedOn w:val="CommentText"/>
    <w:next w:val="CommentText"/>
    <w:link w:val="CommentSubjectChar"/>
    <w:rsid w:val="006C3D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C3DD3"/>
    <w:rPr>
      <w:rFonts w:ascii="Arial" w:hAnsi="Arial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5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FF320F-3E2A-438E-B438-D74F86DB690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E17DBA6-46C2-4565-A684-F3CAC44AB2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D1E6859-4EF4-4AD1-ACE4-A84E93D25C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1686</TotalTime>
  <Pages>14</Pages>
  <Words>2331</Words>
  <Characters>10982</Characters>
  <Application>Microsoft Office Word</Application>
  <DocSecurity>0</DocSecurity>
  <Lines>91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Toray Textiles (Thailand) PLC.</vt:lpstr>
    </vt:vector>
  </TitlesOfParts>
  <Company>Toshiba</Company>
  <LinksUpToDate>false</LinksUpToDate>
  <CharactersWithSpaces>13287</CharactersWithSpaces>
  <SharedDoc>false</SharedDoc>
  <HLinks>
    <vt:vector size="18" baseType="variant">
      <vt:variant>
        <vt:i4>2031631</vt:i4>
      </vt:variant>
      <vt:variant>
        <vt:i4>6</vt:i4>
      </vt:variant>
      <vt:variant>
        <vt:i4>0</vt:i4>
      </vt:variant>
      <vt:variant>
        <vt:i4>5</vt:i4>
      </vt:variant>
      <vt:variant>
        <vt:lpwstr>https://smelink.net/company/ns-og-energy-solutions-thailand-ltd.html</vt:lpwstr>
      </vt:variant>
      <vt:variant>
        <vt:lpwstr/>
      </vt:variant>
      <vt:variant>
        <vt:i4>1572892</vt:i4>
      </vt:variant>
      <vt:variant>
        <vt:i4>3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  <vt:variant>
        <vt:i4>1572892</vt:i4>
      </vt:variant>
      <vt:variant>
        <vt:i4>0</vt:i4>
      </vt:variant>
      <vt:variant>
        <vt:i4>0</vt:i4>
      </vt:variant>
      <vt:variant>
        <vt:i4>5</vt:i4>
      </vt:variant>
      <vt:variant>
        <vt:lpwstr>http://dir.sanook.com/clickstat.php?linkid=79874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Toray Textiles (Thailand) PLC.</dc:title>
  <dc:subject/>
  <dc:creator>ladawan_e76</dc:creator>
  <cp:keywords/>
  <dc:description/>
  <cp:lastModifiedBy>Krittika, Pattanaponganun</cp:lastModifiedBy>
  <cp:revision>464</cp:revision>
  <cp:lastPrinted>2024-01-30T09:47:00Z</cp:lastPrinted>
  <dcterms:created xsi:type="dcterms:W3CDTF">2022-05-20T06:19:00Z</dcterms:created>
  <dcterms:modified xsi:type="dcterms:W3CDTF">2024-02-07T02:17:00Z</dcterms:modified>
</cp:coreProperties>
</file>