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BE6E7" w14:textId="3E7AA846" w:rsidR="0029139A" w:rsidRDefault="00AB2E30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  <w:bookmarkStart w:id="0" w:name="SubTitle"/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</w:p>
    <w:p w14:paraId="0DF5D79B" w14:textId="77777777" w:rsidR="00ED47E4" w:rsidRPr="000E3BA3" w:rsidRDefault="00ED47E4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2B5D04D1" w14:textId="77777777" w:rsidR="004E0F49" w:rsidRPr="000E3BA3" w:rsidRDefault="004E0F49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  <w:cs/>
        </w:rPr>
      </w:pPr>
    </w:p>
    <w:p w14:paraId="2A8E7F8C" w14:textId="77777777" w:rsidR="0029139A" w:rsidRPr="000E3BA3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37BFEB7C" w14:textId="77777777" w:rsidR="0029139A" w:rsidRPr="000E3BA3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58B9D4C7" w14:textId="77777777" w:rsidR="00022FD1" w:rsidRPr="00DF06DC" w:rsidRDefault="00022FD1" w:rsidP="00022FD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DF06D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DF06DC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DF06DC">
        <w:rPr>
          <w:rFonts w:ascii="Angsana New" w:hAnsi="Angsana New" w:cs="Angsana New"/>
          <w:sz w:val="52"/>
          <w:szCs w:val="52"/>
        </w:rPr>
        <w:t>(</w:t>
      </w:r>
      <w:r w:rsidRPr="00DF06DC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DF06DC">
        <w:rPr>
          <w:rFonts w:ascii="Angsana New" w:hAnsi="Angsana New" w:cs="Angsana New"/>
          <w:sz w:val="52"/>
          <w:szCs w:val="52"/>
        </w:rPr>
        <w:t xml:space="preserve">) </w:t>
      </w:r>
      <w:r w:rsidRPr="00DF06D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C24C33D" w14:textId="77777777" w:rsidR="0029139A" w:rsidRPr="00DF06DC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5962D90B" w14:textId="10272024" w:rsidR="0029139A" w:rsidRPr="00DF06DC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F06D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4A3EF8" w:rsidRPr="00DF06D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284919" w:rsidRPr="00DF06DC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4A3EF8" w:rsidRPr="00DF06D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9C1B59" w:rsidRPr="00DF06DC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5354A" w:rsidRPr="00DF06DC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402D6BC3" w14:textId="77777777" w:rsidR="0029139A" w:rsidRPr="00DF06DC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F06D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98BFFD8" w14:textId="77777777" w:rsidR="0029139A" w:rsidRPr="00DF06DC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F06D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AE2B970" w14:textId="77777777" w:rsidR="0029139A" w:rsidRPr="00DF06DC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2"/>
          <w:szCs w:val="32"/>
        </w:rPr>
      </w:pPr>
    </w:p>
    <w:p w14:paraId="66F0F1D3" w14:textId="77777777" w:rsidR="00631906" w:rsidRPr="00DF06DC" w:rsidRDefault="00631906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bookmarkEnd w:id="0"/>
    <w:p w14:paraId="447A1A79" w14:textId="77777777" w:rsidR="003C0B4B" w:rsidRPr="00DF06DC" w:rsidRDefault="003C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</w:rPr>
        <w:sectPr w:rsidR="003C0B4B" w:rsidRPr="00DF06DC" w:rsidSect="00891371">
          <w:headerReference w:type="default" r:id="rId13"/>
          <w:footerReference w:type="even" r:id="rId14"/>
          <w:footerReference w:type="default" r:id="rId15"/>
          <w:headerReference w:type="first" r:id="rId16"/>
          <w:pgSz w:w="11909" w:h="16834" w:code="9"/>
          <w:pgMar w:top="691" w:right="1379" w:bottom="576" w:left="1440" w:header="720" w:footer="720" w:gutter="0"/>
          <w:pgNumType w:start="0"/>
          <w:cols w:space="720"/>
          <w:titlePg/>
        </w:sectPr>
      </w:pPr>
    </w:p>
    <w:p w14:paraId="7EC30AAE" w14:textId="77777777" w:rsidR="003602F6" w:rsidRPr="00AB12E4" w:rsidRDefault="003602F6" w:rsidP="003602F6">
      <w:pPr>
        <w:pStyle w:val="Heading5"/>
        <w:jc w:val="both"/>
        <w:rPr>
          <w:rFonts w:ascii="Angsana New" w:hAnsi="Angsana New" w:cs="Angsana New"/>
        </w:rPr>
      </w:pPr>
      <w:r w:rsidRPr="00AB12E4">
        <w:rPr>
          <w:rFonts w:ascii="Angsana New" w:hAnsi="Angsana New" w:cs="Angsana New" w:hint="cs"/>
          <w:cs/>
        </w:rPr>
        <w:lastRenderedPageBreak/>
        <w:t>รายงานของผู้สอบบัญชีรับอนุญาต</w:t>
      </w:r>
    </w:p>
    <w:p w14:paraId="1B7DB1E5" w14:textId="77777777" w:rsidR="003602F6" w:rsidRPr="00AB12E4" w:rsidRDefault="003602F6" w:rsidP="0036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401E5B42" w14:textId="77777777" w:rsidR="003602F6" w:rsidRPr="00467660" w:rsidRDefault="003602F6" w:rsidP="0036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B12E4">
        <w:rPr>
          <w:rFonts w:ascii="Angsana New" w:hAnsi="Angsana New" w:hint="cs"/>
          <w:b/>
          <w:bCs/>
          <w:sz w:val="30"/>
          <w:szCs w:val="30"/>
          <w:cs/>
        </w:rPr>
        <w:t>เสนอ  ผู้ถือหุ้นบริษัท แอสเสท เวิรด์ คอร์ป จำกัด</w:t>
      </w:r>
      <w:r w:rsidRPr="00AB12E4">
        <w:rPr>
          <w:rFonts w:ascii="Angsana New" w:hAnsi="Angsana New" w:hint="cs"/>
          <w:b/>
          <w:bCs/>
          <w:sz w:val="30"/>
          <w:szCs w:val="30"/>
        </w:rPr>
        <w:t xml:space="preserve"> (</w:t>
      </w:r>
      <w:r w:rsidRPr="00467660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Pr="00AB12E4">
        <w:rPr>
          <w:rFonts w:ascii="Angsana New" w:hAnsi="Angsana New" w:hint="cs"/>
          <w:b/>
          <w:bCs/>
          <w:sz w:val="30"/>
          <w:szCs w:val="30"/>
        </w:rPr>
        <w:t>)</w:t>
      </w:r>
      <w:r w:rsidRPr="00467660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679FCE3D" w14:textId="77777777" w:rsidR="003602F6" w:rsidRPr="00AB12E4" w:rsidRDefault="003602F6" w:rsidP="0036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8B7DD23" w14:textId="77777777" w:rsidR="003602F6" w:rsidRPr="00AB12E4" w:rsidRDefault="003602F6" w:rsidP="0036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AB12E4">
        <w:rPr>
          <w:rFonts w:ascii="Angsana New" w:hAnsi="Angsana New" w:hint="cs"/>
          <w:i/>
          <w:iCs/>
          <w:spacing w:val="-6"/>
          <w:sz w:val="30"/>
          <w:szCs w:val="30"/>
          <w:cs/>
        </w:rPr>
        <w:t>ความเห็น</w:t>
      </w:r>
    </w:p>
    <w:p w14:paraId="40AB85E5" w14:textId="77777777" w:rsidR="003602F6" w:rsidRPr="00AB12E4" w:rsidRDefault="003602F6" w:rsidP="0036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F3C778A" w14:textId="77777777" w:rsidR="003602F6" w:rsidRPr="00AB12E4" w:rsidRDefault="003602F6" w:rsidP="003602F6">
      <w:pPr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pacing w:val="-6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แอสเสท เวิรด์ คอร์ป จำกัด</w:t>
      </w:r>
      <w:r w:rsidRPr="00AB12E4">
        <w:rPr>
          <w:rFonts w:ascii="Angsana New" w:eastAsia="Calibri" w:hAnsi="Angsana New" w:hint="cs"/>
          <w:spacing w:val="-6"/>
          <w:sz w:val="30"/>
          <w:szCs w:val="30"/>
        </w:rPr>
        <w:t xml:space="preserve"> </w:t>
      </w:r>
      <w:r w:rsidRPr="00AB12E4">
        <w:rPr>
          <w:rFonts w:ascii="Angsana New" w:hAnsi="Angsana New" w:hint="cs"/>
          <w:sz w:val="30"/>
          <w:szCs w:val="30"/>
        </w:rPr>
        <w:t>(</w:t>
      </w:r>
      <w:r w:rsidRPr="00467660">
        <w:rPr>
          <w:rFonts w:ascii="Angsana New" w:hAnsi="Angsana New" w:hint="cs"/>
          <w:sz w:val="30"/>
          <w:szCs w:val="30"/>
          <w:cs/>
        </w:rPr>
        <w:t>มหาชน</w:t>
      </w:r>
      <w:r w:rsidRPr="00AB12E4">
        <w:rPr>
          <w:rFonts w:ascii="Angsana New" w:hAnsi="Angsana New" w:hint="cs"/>
          <w:sz w:val="30"/>
          <w:szCs w:val="30"/>
        </w:rPr>
        <w:t>)</w:t>
      </w:r>
      <w:r w:rsidRPr="00AB12E4">
        <w:rPr>
          <w:rFonts w:ascii="Angsana New" w:hAnsi="Angsana New" w:hint="cs"/>
          <w:sz w:val="30"/>
          <w:szCs w:val="30"/>
          <w:cs/>
        </w:rPr>
        <w:t xml:space="preserve"> </w:t>
      </w:r>
      <w:r w:rsidRPr="00AB12E4">
        <w:rPr>
          <w:rFonts w:ascii="Angsana New" w:eastAsia="Calibri" w:hAnsi="Angsana New" w:hint="cs"/>
          <w:spacing w:val="-6"/>
          <w:sz w:val="30"/>
          <w:szCs w:val="30"/>
          <w:cs/>
        </w:rPr>
        <w:t>และบริษัทย่อย</w:t>
      </w: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 (กลุ่มบริษัท) และของเฉพาะบริษัท แอสเสท เวิรด์ คอร์ป จำกัด</w:t>
      </w:r>
      <w:r w:rsidRPr="00AB12E4">
        <w:rPr>
          <w:rFonts w:ascii="Angsana New" w:eastAsia="Calibri" w:hAnsi="Angsana New" w:hint="cs"/>
          <w:sz w:val="30"/>
          <w:szCs w:val="30"/>
        </w:rPr>
        <w:t xml:space="preserve"> </w:t>
      </w:r>
      <w:r w:rsidRPr="00AB12E4">
        <w:rPr>
          <w:rFonts w:ascii="Angsana New" w:hAnsi="Angsana New" w:hint="cs"/>
          <w:sz w:val="30"/>
          <w:szCs w:val="30"/>
        </w:rPr>
        <w:t>(</w:t>
      </w:r>
      <w:r w:rsidRPr="00467660">
        <w:rPr>
          <w:rFonts w:ascii="Angsana New" w:hAnsi="Angsana New" w:hint="cs"/>
          <w:sz w:val="30"/>
          <w:szCs w:val="30"/>
          <w:cs/>
        </w:rPr>
        <w:t>มหาชน</w:t>
      </w:r>
      <w:r w:rsidRPr="00AB12E4">
        <w:rPr>
          <w:rFonts w:ascii="Angsana New" w:hAnsi="Angsana New" w:hint="cs"/>
          <w:sz w:val="30"/>
          <w:szCs w:val="30"/>
        </w:rPr>
        <w:t>)</w:t>
      </w: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 (บริษัท) ตามลำดับ ซึ่งประกอบด้วยงบแสดงฐานะการเงินรวมและงบแสดงฐานะการเงินเฉพาะกิจการ ณ วันที่</w:t>
      </w:r>
      <w:r>
        <w:rPr>
          <w:rFonts w:ascii="Angsana New" w:eastAsia="Calibri" w:hAnsi="Angsana New"/>
          <w:sz w:val="30"/>
          <w:szCs w:val="30"/>
        </w:rPr>
        <w:t xml:space="preserve"> 31 </w:t>
      </w: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Pr="00AB12E4">
        <w:rPr>
          <w:rFonts w:ascii="Angsana New" w:eastAsia="Calibri" w:hAnsi="Angsana New" w:hint="cs"/>
          <w:sz w:val="30"/>
          <w:szCs w:val="30"/>
        </w:rPr>
        <w:t>256</w:t>
      </w:r>
      <w:r>
        <w:rPr>
          <w:rFonts w:ascii="Angsana New" w:eastAsia="Calibri" w:hAnsi="Angsana New"/>
          <w:sz w:val="30"/>
          <w:szCs w:val="30"/>
        </w:rPr>
        <w:t>6</w:t>
      </w:r>
      <w:r w:rsidRPr="00AB12E4">
        <w:rPr>
          <w:rFonts w:ascii="Angsana New" w:eastAsia="Calibri" w:hAnsi="Angsana New" w:hint="cs"/>
          <w:sz w:val="30"/>
          <w:szCs w:val="30"/>
        </w:rPr>
        <w:t xml:space="preserve"> </w:t>
      </w:r>
      <w:r w:rsidRPr="00AB12E4">
        <w:rPr>
          <w:rFonts w:ascii="Angsana New" w:eastAsia="Calibri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Pr="00AB12E4">
        <w:rPr>
          <w:rFonts w:ascii="Angsana New" w:eastAsia="Calibri" w:hAnsi="Angsana New" w:hint="cs"/>
          <w:spacing w:val="-6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Pr="00AB12E4">
        <w:rPr>
          <w:rFonts w:ascii="Angsana New" w:eastAsia="Calibri" w:hAnsi="Angsana New" w:hint="cs"/>
          <w:sz w:val="30"/>
          <w:szCs w:val="30"/>
          <w:cs/>
        </w:rPr>
        <w:t>เฉพาะกิจการ สำหรับปีสิ้นสุด</w:t>
      </w:r>
      <w:r w:rsidRPr="00467660">
        <w:rPr>
          <w:rFonts w:ascii="Angsana New" w:eastAsia="Calibri" w:hAnsi="Angsana New" w:hint="cs"/>
          <w:sz w:val="30"/>
          <w:szCs w:val="30"/>
          <w:cs/>
        </w:rPr>
        <w:t>วัน</w:t>
      </w:r>
      <w:r w:rsidRPr="00AB12E4">
        <w:rPr>
          <w:rFonts w:ascii="Angsana New" w:eastAsia="Calibri" w:hAnsi="Angsana New" w:hint="cs"/>
          <w:sz w:val="30"/>
          <w:szCs w:val="30"/>
          <w:cs/>
        </w:rPr>
        <w:t>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1DC29857" w14:textId="77777777" w:rsidR="003602F6" w:rsidRPr="00AB12E4" w:rsidRDefault="003602F6" w:rsidP="003602F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D5B05B7" w14:textId="77777777" w:rsidR="003602F6" w:rsidRPr="00AB12E4" w:rsidRDefault="003602F6" w:rsidP="0036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          เฉพาะกิจการของกลุ่มบริษัทและบริษัท ตามลำดับ ณ วันที่</w:t>
      </w:r>
      <w:r>
        <w:rPr>
          <w:rFonts w:ascii="Angsana New" w:eastAsia="Calibri" w:hAnsi="Angsana New"/>
          <w:sz w:val="30"/>
          <w:szCs w:val="30"/>
        </w:rPr>
        <w:t xml:space="preserve"> 31 </w:t>
      </w: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Pr="00AB12E4">
        <w:rPr>
          <w:rFonts w:ascii="Angsana New" w:eastAsia="Calibri" w:hAnsi="Angsana New" w:hint="cs"/>
          <w:sz w:val="30"/>
          <w:szCs w:val="30"/>
        </w:rPr>
        <w:t>256</w:t>
      </w:r>
      <w:r>
        <w:rPr>
          <w:rFonts w:ascii="Angsana New" w:eastAsia="Calibri" w:hAnsi="Angsana New"/>
          <w:sz w:val="30"/>
          <w:szCs w:val="30"/>
        </w:rPr>
        <w:t>6</w:t>
      </w:r>
      <w:r w:rsidRPr="00AB12E4">
        <w:rPr>
          <w:rFonts w:ascii="Angsana New" w:eastAsia="Calibri" w:hAnsi="Angsana New" w:hint="cs"/>
          <w:sz w:val="30"/>
          <w:szCs w:val="30"/>
        </w:rPr>
        <w:t xml:space="preserve"> </w:t>
      </w:r>
      <w:r w:rsidRPr="00AB12E4">
        <w:rPr>
          <w:rFonts w:ascii="Angsana New" w:eastAsia="Calibri" w:hAnsi="Angsana New" w:hint="cs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</w:t>
      </w:r>
      <w:r w:rsidRPr="00467660">
        <w:rPr>
          <w:rFonts w:ascii="Angsana New" w:eastAsia="Calibri" w:hAnsi="Angsana New" w:hint="cs"/>
          <w:sz w:val="30"/>
          <w:szCs w:val="30"/>
          <w:cs/>
        </w:rPr>
        <w:t>วัน</w:t>
      </w:r>
      <w:r w:rsidRPr="00AB12E4">
        <w:rPr>
          <w:rFonts w:ascii="Angsana New" w:eastAsia="Calibri" w:hAnsi="Angsana New" w:hint="cs"/>
          <w:sz w:val="30"/>
          <w:szCs w:val="30"/>
          <w:cs/>
        </w:rPr>
        <w:t>เดียวกันโดยถูกต้องตามที่ควรในสาระสำคัญตามมาตรฐานการรายงานทางการเงิน</w:t>
      </w:r>
    </w:p>
    <w:p w14:paraId="37F71B97" w14:textId="77777777" w:rsidR="003602F6" w:rsidRPr="00AB12E4" w:rsidRDefault="003602F6" w:rsidP="0036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DEA4F17" w14:textId="77777777" w:rsidR="003602F6" w:rsidRPr="00AB12E4" w:rsidRDefault="003602F6" w:rsidP="0036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bookmarkStart w:id="1" w:name="_Hlk64052487"/>
      <w:r w:rsidRPr="00AB12E4">
        <w:rPr>
          <w:rFonts w:ascii="Angsana New" w:hAnsi="Angsana New" w:hint="cs"/>
          <w:i/>
          <w:iCs/>
          <w:spacing w:val="-6"/>
          <w:sz w:val="30"/>
          <w:szCs w:val="30"/>
          <w:cs/>
        </w:rPr>
        <w:t>เกณฑ์ในการแสดงความเห็น</w:t>
      </w:r>
    </w:p>
    <w:p w14:paraId="40E8FA06" w14:textId="77777777" w:rsidR="003602F6" w:rsidRPr="00AB12E4" w:rsidRDefault="003602F6" w:rsidP="0036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4CC9BC2" w14:textId="77777777" w:rsidR="003602F6" w:rsidRPr="0056709B" w:rsidRDefault="003602F6" w:rsidP="003602F6">
      <w:pPr>
        <w:jc w:val="thaiDistribute"/>
        <w:rPr>
          <w:rFonts w:ascii="Angsana New" w:hAnsi="Angsana New"/>
          <w:sz w:val="30"/>
          <w:szCs w:val="30"/>
        </w:rPr>
      </w:pPr>
      <w:r w:rsidRPr="0056709B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56709B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56709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56709B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6709B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56709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56709B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56709B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56709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6709B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56709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6709B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56709B">
        <w:rPr>
          <w:rFonts w:asciiTheme="majorBidi" w:hAnsiTheme="majorBidi" w:cstheme="majorBidi"/>
          <w:sz w:val="30"/>
          <w:szCs w:val="30"/>
        </w:rPr>
        <w:t xml:space="preserve"> </w:t>
      </w:r>
      <w:r w:rsidRPr="0056709B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56709B">
        <w:rPr>
          <w:rFonts w:asciiTheme="majorBidi" w:hAnsiTheme="majorBidi" w:cstheme="majorBidi"/>
          <w:sz w:val="30"/>
          <w:szCs w:val="30"/>
        </w:rPr>
        <w:t xml:space="preserve"> (</w:t>
      </w:r>
      <w:r w:rsidRPr="0056709B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56709B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56709B">
        <w:rPr>
          <w:rFonts w:ascii="Angsana New" w:eastAsia="Calibri" w:hAnsi="Angsana New"/>
          <w:sz w:val="30"/>
          <w:szCs w:val="30"/>
        </w:rPr>
        <w:t xml:space="preserve"> </w:t>
      </w:r>
      <w:r w:rsidRPr="0056709B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56709B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56709B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8804AAC" w14:textId="77777777" w:rsidR="003602F6" w:rsidRPr="00AB12E4" w:rsidRDefault="003602F6" w:rsidP="003602F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BDA995" w14:textId="77777777" w:rsidR="003602F6" w:rsidRPr="00AB12E4" w:rsidRDefault="003602F6" w:rsidP="003602F6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3602F6" w:rsidRPr="00AB12E4" w:rsidSect="00790FD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9" w:h="16834" w:code="9"/>
          <w:pgMar w:top="691" w:right="1379" w:bottom="576" w:left="1440" w:header="720" w:footer="720" w:gutter="0"/>
          <w:cols w:space="720"/>
          <w:titlePg/>
        </w:sectPr>
      </w:pPr>
    </w:p>
    <w:p w14:paraId="32E7C5B2" w14:textId="77777777" w:rsidR="003602F6" w:rsidRPr="00101448" w:rsidRDefault="003602F6" w:rsidP="003602F6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01448">
        <w:rPr>
          <w:rFonts w:ascii="Angsana New" w:hAnsi="Angsana New" w:hint="cs"/>
          <w:i/>
          <w:iCs/>
          <w:color w:val="000000"/>
          <w:sz w:val="30"/>
          <w:szCs w:val="30"/>
          <w:cs/>
        </w:rPr>
        <w:t>เรื่องสำคัญในการตรวจสอบ</w:t>
      </w:r>
    </w:p>
    <w:p w14:paraId="0098133D" w14:textId="77777777" w:rsidR="003602F6" w:rsidRPr="00101448" w:rsidRDefault="003602F6" w:rsidP="003602F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526A8E8" w14:textId="77777777" w:rsidR="003602F6" w:rsidRPr="00101448" w:rsidRDefault="003602F6" w:rsidP="003602F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101448">
        <w:rPr>
          <w:rFonts w:ascii="Angsana New" w:eastAsia="Calibri" w:hAnsi="Angsana New" w:hint="cs"/>
          <w:color w:val="000000"/>
          <w:sz w:val="30"/>
          <w:szCs w:val="30"/>
        </w:rPr>
        <w:br/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การตรวจสอบงบการเงิน</w:t>
      </w:r>
      <w:r w:rsidRPr="00101448">
        <w:rPr>
          <w:rFonts w:ascii="Angsana New" w:hAnsi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สำหรับงวด</w:t>
      </w:r>
      <w:r w:rsidRPr="00101448">
        <w:rPr>
          <w:rFonts w:ascii="Angsana New" w:eastAsia="Calibri" w:hAnsi="Angsana New" w:hint="cs"/>
          <w:color w:val="000000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การตรวจสอบงบการเงิน</w:t>
      </w:r>
      <w:r w:rsidRPr="00101448">
        <w:rPr>
          <w:rFonts w:ascii="Angsana New" w:hAnsi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โดยรวมและในการแสดงความเห็นของ</w:t>
      </w:r>
      <w:r w:rsidRPr="00101448">
        <w:rPr>
          <w:rFonts w:ascii="Angsana New" w:hAnsi="Angsana New" w:hint="cs"/>
          <w:color w:val="000000"/>
          <w:sz w:val="30"/>
          <w:szCs w:val="30"/>
          <w:cs/>
        </w:rPr>
        <w:t>ข้าพเจ้า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ทั้งนี้</w:t>
      </w:r>
      <w:r w:rsidRPr="00101448">
        <w:rPr>
          <w:rFonts w:ascii="Angsana New" w:hAnsi="Angsana New" w:hint="cs"/>
          <w:color w:val="000000"/>
          <w:sz w:val="30"/>
          <w:szCs w:val="30"/>
          <w:cs/>
        </w:rPr>
        <w:t>ข้าพเจ้า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Pr="00101448">
        <w:rPr>
          <w:rFonts w:ascii="Angsana New" w:eastAsia="Calibri" w:hAnsi="Angsana New" w:hint="cs"/>
          <w:color w:val="000000"/>
          <w:sz w:val="30"/>
          <w:szCs w:val="30"/>
        </w:rPr>
        <w:tab/>
      </w:r>
    </w:p>
    <w:p w14:paraId="172AAA65" w14:textId="77777777" w:rsidR="003602F6" w:rsidRPr="00F4747D" w:rsidRDefault="003602F6" w:rsidP="003602F6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6"/>
        <w:gridCol w:w="4889"/>
      </w:tblGrid>
      <w:tr w:rsidR="003602F6" w:rsidRPr="00AB12E4" w14:paraId="5E3FEABF" w14:textId="77777777" w:rsidTr="00FA3DBE">
        <w:tc>
          <w:tcPr>
            <w:tcW w:w="9355" w:type="dxa"/>
            <w:gridSpan w:val="2"/>
            <w:shd w:val="clear" w:color="auto" w:fill="auto"/>
          </w:tcPr>
          <w:p w14:paraId="66EE47A8" w14:textId="77777777" w:rsidR="003602F6" w:rsidRPr="00AB12E4" w:rsidRDefault="003602F6" w:rsidP="00FA3D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747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มูลค่าของอสังหาริมทรัพย์เพื่อการลงทุน</w:t>
            </w:r>
          </w:p>
        </w:tc>
      </w:tr>
      <w:tr w:rsidR="003602F6" w:rsidRPr="00AB12E4" w14:paraId="67944BA9" w14:textId="77777777" w:rsidTr="00FA3DBE">
        <w:tc>
          <w:tcPr>
            <w:tcW w:w="9355" w:type="dxa"/>
            <w:gridSpan w:val="2"/>
            <w:shd w:val="clear" w:color="auto" w:fill="auto"/>
          </w:tcPr>
          <w:p w14:paraId="551D7EBF" w14:textId="446BE286" w:rsidR="003602F6" w:rsidRPr="00AB12E4" w:rsidRDefault="003602F6" w:rsidP="00FA3D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12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อ้างถึงหมาย</w:t>
            </w:r>
            <w:r w:rsidRPr="001014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เหตุ </w:t>
            </w:r>
            <w:r w:rsidRPr="0010144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152755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</w:tr>
      <w:tr w:rsidR="003602F6" w:rsidRPr="00574A2B" w14:paraId="25C1C965" w14:textId="77777777" w:rsidTr="00FA3DBE">
        <w:tc>
          <w:tcPr>
            <w:tcW w:w="4466" w:type="dxa"/>
            <w:shd w:val="clear" w:color="auto" w:fill="auto"/>
          </w:tcPr>
          <w:p w14:paraId="3F279046" w14:textId="77777777" w:rsidR="003602F6" w:rsidRPr="00574A2B" w:rsidRDefault="003602F6" w:rsidP="00FA3D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74A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89" w:type="dxa"/>
            <w:shd w:val="clear" w:color="auto" w:fill="auto"/>
          </w:tcPr>
          <w:p w14:paraId="6BD6AD43" w14:textId="77777777" w:rsidR="003602F6" w:rsidRPr="00574A2B" w:rsidRDefault="003602F6" w:rsidP="00FA3D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74A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3602F6" w:rsidRPr="00574A2B" w14:paraId="5B12AE2A" w14:textId="77777777" w:rsidTr="00FA3DBE">
        <w:tc>
          <w:tcPr>
            <w:tcW w:w="4466" w:type="dxa"/>
            <w:shd w:val="clear" w:color="auto" w:fill="auto"/>
          </w:tcPr>
          <w:p w14:paraId="1657EA75" w14:textId="77777777" w:rsidR="003602F6" w:rsidRPr="00F4747D" w:rsidRDefault="003602F6" w:rsidP="00FA3DB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747D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วัดมูลค่าด้วยมูลค่ายุติธรรมและมีนัยสำคัญต่องบการเงินของกลุ่มบริษัท มูลค่ายุติธรรมของอสังหาริมทรัพย์เพื่อการลงทุนประมาณโดยวิธีรายได้ วิธีประมาณต้นทุนทดแทนและวิธีการเปรียบเทียบราคาตลาด ซึ่งผู้บริหารต้องใช้ดุลยพินิจอย่างมากในการกำหนดข้อสมมติที่สำคัญ</w:t>
            </w:r>
            <w:r w:rsidRPr="00B234B3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กลุ่มบริษัทได้แต่งตั้งผู้ประเมินราคาอิสระจากภายนอก</w:t>
            </w:r>
            <w:r w:rsidRPr="00F4747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เพื่อประเมินมูลค่ายุติธรรมของอสังหาริมทรัพย์เพื่อการลงทุนดังกล่าว</w:t>
            </w:r>
          </w:p>
          <w:p w14:paraId="45CA37E9" w14:textId="77777777" w:rsidR="003602F6" w:rsidRPr="00F4747D" w:rsidRDefault="003602F6" w:rsidP="00FA3DB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9CFC254" w14:textId="77777777" w:rsidR="003602F6" w:rsidRPr="00574A2B" w:rsidRDefault="003602F6" w:rsidP="00FA3DB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747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ข้าพเจ้าให้ความสำคัญกับรายการดังกล่าวเนื่องจากการประเมินมูลค่ายุติธรรมนั้นมีความซับซ้อน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</w:t>
            </w:r>
            <w:r w:rsidRPr="00F4747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มีการใช้ดุลยพินิจของผู้บริหารในการกำหนดข้อสมมติที่สำคัญ</w:t>
            </w:r>
          </w:p>
        </w:tc>
        <w:tc>
          <w:tcPr>
            <w:tcW w:w="4889" w:type="dxa"/>
            <w:shd w:val="clear" w:color="auto" w:fill="auto"/>
          </w:tcPr>
          <w:p w14:paraId="325F04CE" w14:textId="77777777" w:rsidR="003602F6" w:rsidRPr="00152755" w:rsidRDefault="003602F6" w:rsidP="00FA3DB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วิธีการตรวจสอบในเรื่องนี้ได้รวมถึง</w:t>
            </w:r>
          </w:p>
          <w:p w14:paraId="02482915" w14:textId="77777777" w:rsidR="003602F6" w:rsidRPr="00152755" w:rsidRDefault="003602F6" w:rsidP="00FA3DB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•</w:t>
            </w:r>
            <w:r w:rsidRPr="00152755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และประเมินวิธีการที่กลุ่มบริษัทใช้ในการกำหนดและประเมินมูลค่ายุติธรรมของอสังหาริมทรัพย์เพื่อการลงทุน</w:t>
            </w:r>
          </w:p>
          <w:p w14:paraId="255CC0BB" w14:textId="77777777" w:rsidR="003602F6" w:rsidRPr="00152755" w:rsidRDefault="003602F6" w:rsidP="00FA3DBE">
            <w:pPr>
              <w:pStyle w:val="Default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14:paraId="725A7EF4" w14:textId="77777777" w:rsidR="003602F6" w:rsidRPr="00152755" w:rsidRDefault="003602F6" w:rsidP="00FA3DB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•</w:t>
            </w:r>
            <w:r w:rsidRPr="00152755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ประเมินความเป็นอิสระ คุณสมบัติ และความสามารถของผู้ประเมินราคาของกลุ่มบริษัท</w:t>
            </w:r>
          </w:p>
          <w:p w14:paraId="14C55041" w14:textId="77777777" w:rsidR="003602F6" w:rsidRPr="00152755" w:rsidRDefault="003602F6" w:rsidP="00FA3DBE">
            <w:pPr>
              <w:pStyle w:val="Default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14:paraId="70A47998" w14:textId="77777777" w:rsidR="003602F6" w:rsidRPr="00152755" w:rsidRDefault="003602F6" w:rsidP="00FA3DB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•</w:t>
            </w:r>
            <w:r w:rsidRPr="00152755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การใช้ผลงานของผู้เชี่ยวชาญภายนอกที่ว่าจ้างโดย</w:t>
            </w:r>
            <w:r w:rsidRPr="00152755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เคพีเอ็มจีในการพิจารณาความสมเหตุสมผลของวิธีการวัดมูลค่าและข้อสมมติสำคัญที่ใช้ในการประเมินมูลค่ายุติธรรมของสินทรัพย์</w:t>
            </w:r>
          </w:p>
          <w:p w14:paraId="70D9ADF5" w14:textId="77777777" w:rsidR="003602F6" w:rsidRPr="00152755" w:rsidRDefault="003602F6" w:rsidP="00FA3DBE">
            <w:pPr>
              <w:pStyle w:val="Default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14:paraId="69F38604" w14:textId="77777777" w:rsidR="003602F6" w:rsidRPr="00152755" w:rsidRDefault="003602F6" w:rsidP="00FA3DB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•</w:t>
            </w:r>
            <w:r w:rsidRPr="00152755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พิจารณาความสมเหตุสมผลของข้อสมมติที่สำคัญโดยการเปรียบเทียบกับข้อมูลที่เกิดขึ้นจริง พิจารณาความสมเหตุสมผลในการเปลี่ยนแปลงมูลค่าของอสังหาริมทรัพย์เพื่อการลงทุนที่มีนัยสำคัญจากปีก่อน และทดสอบการคำนวณ  และ</w:t>
            </w:r>
          </w:p>
          <w:p w14:paraId="3E692497" w14:textId="77777777" w:rsidR="003602F6" w:rsidRPr="00152755" w:rsidRDefault="003602F6" w:rsidP="00FA3DBE">
            <w:pPr>
              <w:pStyle w:val="Defaul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62AD863A" w14:textId="77777777" w:rsidR="003602F6" w:rsidRPr="00152755" w:rsidRDefault="003602F6" w:rsidP="00FA3DB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5275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•  พิจารณาถึงความเพียงพอของการเปิดเผยข้อมูลตามมาตรฐานการรายงานทางการเงิน</w:t>
            </w:r>
          </w:p>
          <w:p w14:paraId="360342F3" w14:textId="77777777" w:rsidR="003602F6" w:rsidRPr="00152755" w:rsidRDefault="003602F6" w:rsidP="00FA3DB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14:paraId="362C42FD" w14:textId="77777777" w:rsidR="003602F6" w:rsidRPr="00152755" w:rsidRDefault="003602F6" w:rsidP="00FA3DB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6AC3F5D" w14:textId="77777777" w:rsidR="003602F6" w:rsidRDefault="003602F6" w:rsidP="0036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bookmarkStart w:id="2" w:name="_Hlk64052496"/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4BEAD1B" w14:textId="77777777" w:rsidR="003602F6" w:rsidRDefault="003602F6" w:rsidP="003602F6">
      <w:pPr>
        <w:snapToGri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74A2B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6203C012" w14:textId="77777777" w:rsidR="003602F6" w:rsidRPr="0011314A" w:rsidRDefault="003602F6" w:rsidP="003602F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bookmarkEnd w:id="2"/>
    <w:p w14:paraId="44EC5585" w14:textId="53664DB3" w:rsidR="003602F6" w:rsidRDefault="003602F6" w:rsidP="003602F6">
      <w:pPr>
        <w:snapToGrid w:val="0"/>
        <w:jc w:val="thaiDistribute"/>
        <w:rPr>
          <w:rFonts w:ascii="Angsana New" w:hAnsi="Angsana New"/>
          <w:sz w:val="30"/>
          <w:szCs w:val="30"/>
        </w:rPr>
      </w:pPr>
      <w:r w:rsidRPr="00FF289E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ข้าพเจ้าขอให้สังเกตหมายเหตุข้อ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 w:rsidR="00611F44">
        <w:rPr>
          <w:rFonts w:ascii="Angsana New" w:hAnsi="Angsana New"/>
          <w:sz w:val="30"/>
          <w:szCs w:val="30"/>
        </w:rPr>
        <w:t>4</w:t>
      </w:r>
      <w:r w:rsidRPr="00FF289E">
        <w:rPr>
          <w:rFonts w:ascii="Angsana New" w:hAnsi="Angsana New"/>
          <w:sz w:val="30"/>
          <w:szCs w:val="30"/>
        </w:rPr>
        <w:t xml:space="preserve"> </w:t>
      </w:r>
      <w:r w:rsidRPr="00FF289E">
        <w:rPr>
          <w:rFonts w:ascii="Angsana New" w:hAnsi="Angsana New" w:hint="cs"/>
          <w:sz w:val="30"/>
          <w:szCs w:val="30"/>
          <w:cs/>
        </w:rPr>
        <w:t>ซึ่งได้อธิบายถึงผลกระทบจากการรวมธุรกิจภายใต้การควบคุมเดียวกัน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 w:rsidRPr="00FF289E">
        <w:rPr>
          <w:rFonts w:ascii="Angsana New" w:hAnsi="Angsana New" w:hint="cs"/>
          <w:sz w:val="30"/>
          <w:szCs w:val="30"/>
          <w:cs/>
        </w:rPr>
        <w:t>ตัวเลขเปรียบเทียบที่นำมาแสดงนี้นำมาจากงบการเงินที่ตรวจสอบแล้ว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 w:rsidRPr="00FF289E">
        <w:rPr>
          <w:rFonts w:ascii="Angsana New" w:hAnsi="Angsana New" w:hint="cs"/>
          <w:sz w:val="30"/>
          <w:szCs w:val="30"/>
          <w:cs/>
        </w:rPr>
        <w:t>ณ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 w:rsidRPr="00FF289E">
        <w:rPr>
          <w:rFonts w:ascii="Angsana New" w:hAnsi="Angsana New" w:hint="cs"/>
          <w:sz w:val="30"/>
          <w:szCs w:val="30"/>
          <w:cs/>
        </w:rPr>
        <w:t>วันที่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 w:rsidRPr="00FF289E">
        <w:rPr>
          <w:rFonts w:ascii="Angsana New" w:hAnsi="Angsana New" w:hint="cs"/>
          <w:sz w:val="30"/>
          <w:szCs w:val="30"/>
          <w:cs/>
        </w:rPr>
        <w:t>และสำหรับปีสิ้นสุดวันที่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 w:rsidRPr="003602F6">
        <w:rPr>
          <w:rFonts w:ascii="Angsana New" w:hAnsi="Angsana New"/>
          <w:sz w:val="30"/>
          <w:szCs w:val="30"/>
        </w:rPr>
        <w:t xml:space="preserve">31 </w:t>
      </w:r>
      <w:r w:rsidRPr="003602F6">
        <w:rPr>
          <w:rFonts w:ascii="Angsana New" w:hAnsi="Angsana New" w:hint="cs"/>
          <w:sz w:val="30"/>
          <w:szCs w:val="30"/>
          <w:cs/>
        </w:rPr>
        <w:t>ธันวาคม</w:t>
      </w:r>
      <w:r w:rsidRPr="003602F6">
        <w:rPr>
          <w:rFonts w:ascii="Angsana New" w:hAnsi="Angsana New"/>
          <w:sz w:val="30"/>
          <w:szCs w:val="30"/>
          <w:cs/>
        </w:rPr>
        <w:t xml:space="preserve"> </w:t>
      </w:r>
      <w:r w:rsidRPr="003602F6">
        <w:rPr>
          <w:rFonts w:ascii="Angsana New" w:hAnsi="Angsana New"/>
          <w:sz w:val="30"/>
          <w:szCs w:val="30"/>
        </w:rPr>
        <w:t>2565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 w:rsidRPr="00FF289E">
        <w:rPr>
          <w:rFonts w:ascii="Angsana New" w:hAnsi="Angsana New" w:hint="cs"/>
          <w:sz w:val="30"/>
          <w:szCs w:val="30"/>
          <w:cs/>
        </w:rPr>
        <w:t>และหลังจากปรับปรุงรายการตามที่กล่าวไว้ในหมายเหตุข้อ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 w:rsidR="00611F44">
        <w:rPr>
          <w:rFonts w:ascii="Angsana New" w:hAnsi="Angsana New"/>
          <w:sz w:val="30"/>
          <w:szCs w:val="30"/>
        </w:rPr>
        <w:t>4</w:t>
      </w:r>
      <w:r w:rsidRPr="00FF289E">
        <w:rPr>
          <w:rFonts w:ascii="Angsana New" w:hAnsi="Angsana New"/>
          <w:sz w:val="30"/>
          <w:szCs w:val="30"/>
        </w:rPr>
        <w:t xml:space="preserve"> </w:t>
      </w:r>
      <w:r w:rsidRPr="00FF289E">
        <w:rPr>
          <w:rFonts w:ascii="Angsana New" w:hAnsi="Angsana New" w:hint="cs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3999A722" w14:textId="77777777" w:rsidR="003602F6" w:rsidRPr="0011314A" w:rsidRDefault="003602F6" w:rsidP="003602F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56AD98B2" w14:textId="77777777" w:rsidR="003602F6" w:rsidRPr="00574A2B" w:rsidRDefault="003602F6" w:rsidP="003602F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74A2B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ข้อมูลอื่น </w:t>
      </w:r>
    </w:p>
    <w:p w14:paraId="5CC7BA3B" w14:textId="77777777" w:rsidR="003602F6" w:rsidRPr="0011314A" w:rsidRDefault="003602F6" w:rsidP="003602F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54053E7" w14:textId="77777777" w:rsidR="003602F6" w:rsidRPr="00976738" w:rsidRDefault="003602F6" w:rsidP="003602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574A2B">
        <w:rPr>
          <w:rFonts w:ascii="Angsana New" w:hAnsi="Angsana New" w:hint="cs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>
        <w:rPr>
          <w:rFonts w:ascii="Angsana New" w:hAnsi="Angsana New"/>
          <w:sz w:val="30"/>
          <w:szCs w:val="30"/>
          <w:cs/>
        </w:rPr>
        <w:br/>
      </w:r>
      <w:r w:rsidRPr="00574A2B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FDFC964" w14:textId="77777777" w:rsidR="003602F6" w:rsidRPr="0011314A" w:rsidRDefault="003602F6" w:rsidP="003602F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bookmarkEnd w:id="1"/>
    <w:p w14:paraId="073DE091" w14:textId="77777777" w:rsidR="003602F6" w:rsidRPr="00976738" w:rsidRDefault="003602F6" w:rsidP="003602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76738">
        <w:rPr>
          <w:rFonts w:ascii="Angsana New" w:hAnsi="Angsana New" w:hint="cs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6BDCC8FB" w14:textId="77777777" w:rsidR="003602F6" w:rsidRPr="0011314A" w:rsidRDefault="003602F6" w:rsidP="003602F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01728C4" w14:textId="77777777" w:rsidR="003602F6" w:rsidRPr="00976738" w:rsidRDefault="003602F6" w:rsidP="003602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76738">
        <w:rPr>
          <w:rFonts w:ascii="Angsana New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</w:t>
      </w:r>
      <w:r>
        <w:rPr>
          <w:rFonts w:ascii="Angsana New" w:hAnsi="Angsana New" w:hint="cs"/>
          <w:sz w:val="30"/>
          <w:szCs w:val="30"/>
          <w:cs/>
        </w:rPr>
        <w:t>ว</w:t>
      </w:r>
      <w:r w:rsidRPr="00976738">
        <w:rPr>
          <w:rFonts w:ascii="Angsana New" w:hAnsi="Angsana New" w:hint="cs"/>
          <w:sz w:val="30"/>
          <w:szCs w:val="30"/>
          <w:cs/>
        </w:rPr>
        <w:t xml:space="preserve">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383AA1D" w14:textId="77777777" w:rsidR="003602F6" w:rsidRPr="0011314A" w:rsidRDefault="003602F6" w:rsidP="003602F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D21FC3E" w14:textId="77777777" w:rsidR="003602F6" w:rsidRDefault="003602F6" w:rsidP="003602F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76738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BD6AAF8" w14:textId="77777777" w:rsidR="003602F6" w:rsidRPr="0011314A" w:rsidRDefault="003602F6" w:rsidP="003602F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569BAC4" w14:textId="77777777" w:rsidR="003602F6" w:rsidRPr="00AB12E4" w:rsidRDefault="003602F6" w:rsidP="003602F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B12E4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42EE6C5" w14:textId="77777777" w:rsidR="003602F6" w:rsidRPr="0011314A" w:rsidRDefault="003602F6" w:rsidP="003602F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657C6D1" w14:textId="77777777" w:rsidR="003602F6" w:rsidRPr="00AB12E4" w:rsidRDefault="003602F6" w:rsidP="003602F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073230E" w14:textId="77777777" w:rsidR="003602F6" w:rsidRPr="00807C7C" w:rsidRDefault="003602F6" w:rsidP="003602F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C14B5D7" w14:textId="77777777" w:rsidR="003602F6" w:rsidRDefault="003602F6" w:rsidP="0036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190C636" w14:textId="77777777" w:rsidR="003602F6" w:rsidRPr="00AB12E4" w:rsidRDefault="003602F6" w:rsidP="003602F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A10B593" w14:textId="77777777" w:rsidR="003602F6" w:rsidRPr="00807C7C" w:rsidRDefault="003602F6" w:rsidP="003602F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5E128578" w14:textId="77777777" w:rsidR="003602F6" w:rsidRDefault="003602F6" w:rsidP="003602F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0797335D" w14:textId="77777777" w:rsidR="003602F6" w:rsidRDefault="003602F6" w:rsidP="003602F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E9A1BA6" w14:textId="77777777" w:rsidR="003602F6" w:rsidRPr="00AB12E4" w:rsidRDefault="003602F6" w:rsidP="003602F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AB12E4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923973C" w14:textId="77777777" w:rsidR="003602F6" w:rsidRPr="00AB12E4" w:rsidRDefault="003602F6" w:rsidP="003602F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56D89CD" w14:textId="77777777" w:rsidR="003602F6" w:rsidRPr="00AB12E4" w:rsidRDefault="003602F6" w:rsidP="003602F6">
      <w:pPr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B12E4">
        <w:rPr>
          <w:rFonts w:ascii="Angsana New" w:hAnsi="Angsana New" w:hint="cs"/>
          <w:sz w:val="30"/>
          <w:szCs w:val="30"/>
          <w:cs/>
        </w:rPr>
        <w:t>ลต่อการตัดสินใจทางเศรษฐกิจของผู้ใช้</w:t>
      </w:r>
      <w:r>
        <w:rPr>
          <w:rFonts w:ascii="Angsana New" w:hAnsi="Angsana New"/>
          <w:sz w:val="30"/>
          <w:szCs w:val="30"/>
          <w:cs/>
        </w:rPr>
        <w:br/>
      </w:r>
      <w:r w:rsidRPr="00AB12E4">
        <w:rPr>
          <w:rFonts w:ascii="Angsana New" w:hAnsi="Angsana New" w:hint="cs"/>
          <w:sz w:val="30"/>
          <w:szCs w:val="30"/>
          <w:cs/>
        </w:rPr>
        <w:t>งบการเงินจากการใช้งบการเงินรวมและงบการเงินเฉพาะกิจการเหล่านี้</w:t>
      </w:r>
    </w:p>
    <w:p w14:paraId="464C4F5F" w14:textId="77777777" w:rsidR="003602F6" w:rsidRDefault="003602F6" w:rsidP="003602F6">
      <w:pPr>
        <w:jc w:val="thaiDistribute"/>
        <w:rPr>
          <w:rFonts w:ascii="Angsana New" w:hAnsi="Angsana New"/>
          <w:sz w:val="30"/>
          <w:szCs w:val="30"/>
        </w:rPr>
      </w:pPr>
    </w:p>
    <w:p w14:paraId="788DB771" w14:textId="77777777" w:rsidR="003602F6" w:rsidRDefault="003602F6" w:rsidP="003602F6">
      <w:pPr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AB12E4">
        <w:rPr>
          <w:rFonts w:ascii="Angsana New" w:eastAsia="Calibri" w:hAnsi="Angsana New" w:hint="cs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6FC35246" w14:textId="77777777" w:rsidR="003602F6" w:rsidRPr="009C6912" w:rsidRDefault="003602F6" w:rsidP="003602F6">
      <w:pPr>
        <w:jc w:val="thaiDistribute"/>
        <w:rPr>
          <w:rFonts w:ascii="Angsana New" w:hAnsi="Angsana New"/>
          <w:sz w:val="16"/>
          <w:szCs w:val="16"/>
        </w:rPr>
      </w:pPr>
    </w:p>
    <w:p w14:paraId="33383ABF" w14:textId="77777777" w:rsidR="003602F6" w:rsidRDefault="003602F6" w:rsidP="003602F6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F3279D8" w14:textId="77777777" w:rsidR="003602F6" w:rsidRDefault="003602F6" w:rsidP="0036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16"/>
          <w:szCs w:val="16"/>
        </w:rPr>
      </w:pPr>
    </w:p>
    <w:p w14:paraId="1E791FC0" w14:textId="77777777" w:rsidR="003602F6" w:rsidRPr="009C6912" w:rsidRDefault="003602F6" w:rsidP="0036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27C3B8C8" w14:textId="77777777" w:rsidR="003602F6" w:rsidRDefault="003602F6" w:rsidP="003602F6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51192171" w14:textId="77777777" w:rsidR="003602F6" w:rsidRDefault="003602F6" w:rsidP="003602F6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C24CF68" w14:textId="77777777" w:rsidR="003602F6" w:rsidRPr="006574BB" w:rsidRDefault="003602F6" w:rsidP="0036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3B359D14" w14:textId="77777777" w:rsidR="003602F6" w:rsidRDefault="003602F6" w:rsidP="003602F6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B12E4">
        <w:rPr>
          <w:rFonts w:ascii="Angsana New" w:eastAsia="Calibri" w:hAnsi="Angsana New" w:hint="cs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</w:t>
      </w:r>
      <w:r w:rsidRPr="00467660">
        <w:rPr>
          <w:rFonts w:ascii="Angsana New" w:eastAsia="Calibri" w:hAnsi="Angsana New" w:hint="cs"/>
          <w:sz w:val="30"/>
          <w:szCs w:val="30"/>
          <w:cs/>
        </w:rPr>
        <w:t>้า</w:t>
      </w: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12D7C902" w14:textId="77777777" w:rsidR="003602F6" w:rsidRPr="009C6912" w:rsidRDefault="003602F6" w:rsidP="0036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7B4702CD" w14:textId="77777777" w:rsidR="003602F6" w:rsidRDefault="003602F6" w:rsidP="003602F6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E4371B3" w14:textId="77777777" w:rsidR="003602F6" w:rsidRPr="009C6912" w:rsidRDefault="003602F6" w:rsidP="0036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2C6DCA5A" w14:textId="77777777" w:rsidR="003602F6" w:rsidRPr="00AB12E4" w:rsidRDefault="003602F6" w:rsidP="00335592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AF8AEF2" w14:textId="77777777" w:rsidR="003602F6" w:rsidRPr="00AB12E4" w:rsidRDefault="003602F6" w:rsidP="0033559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15C4200" w14:textId="77777777" w:rsidR="003602F6" w:rsidRPr="00AB12E4" w:rsidRDefault="003602F6" w:rsidP="00335592">
      <w:pPr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B5CA36F" w14:textId="77777777" w:rsidR="003602F6" w:rsidRDefault="003602F6" w:rsidP="003602F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BF6C453" w14:textId="77777777" w:rsidR="003602F6" w:rsidRPr="00244F22" w:rsidRDefault="003602F6" w:rsidP="003602F6">
      <w:pPr>
        <w:jc w:val="thaiDistribute"/>
        <w:rPr>
          <w:rFonts w:ascii="Angsana New" w:hAnsi="Angsana New"/>
          <w:sz w:val="30"/>
          <w:szCs w:val="30"/>
          <w:cs/>
        </w:rPr>
      </w:pPr>
      <w:r w:rsidRPr="00FF289E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FF289E">
        <w:rPr>
          <w:rFonts w:ascii="Angsana New" w:eastAsia="Calibri" w:hAnsi="Angsana New" w:hint="cs"/>
          <w:sz w:val="30"/>
          <w:szCs w:val="30"/>
          <w:cs/>
        </w:rPr>
        <w:t>และ</w:t>
      </w:r>
      <w:r w:rsidRPr="00FF289E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3CEE9320" w14:textId="77777777" w:rsidR="003602F6" w:rsidRPr="00AB12E4" w:rsidRDefault="003602F6" w:rsidP="003602F6">
      <w:pPr>
        <w:jc w:val="thaiDistribute"/>
        <w:rPr>
          <w:rFonts w:ascii="Angsana New" w:eastAsia="Calibri" w:hAnsi="Angsana New"/>
          <w:sz w:val="30"/>
          <w:szCs w:val="30"/>
        </w:rPr>
      </w:pPr>
      <w:r w:rsidRPr="00CD4328">
        <w:rPr>
          <w:rFonts w:ascii="Angsana New" w:eastAsia="Calibri" w:hAnsi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ข้าพเจ้าได้พิจารณาเรื่องต่าง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ๆ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CD4328">
        <w:rPr>
          <w:rFonts w:ascii="Angsana New" w:eastAsia="Calibri" w:hAnsi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78F1083" w14:textId="77777777" w:rsidR="003602F6" w:rsidRPr="00AB12E4" w:rsidRDefault="003602F6" w:rsidP="003602F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6793BEB" w14:textId="77777777" w:rsidR="003602F6" w:rsidRPr="00AB12E4" w:rsidRDefault="003602F6" w:rsidP="003602F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3FC8767" w14:textId="77777777" w:rsidR="003602F6" w:rsidRPr="00AB12E4" w:rsidRDefault="003602F6" w:rsidP="003602F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9E35CDF" w14:textId="77777777" w:rsidR="003602F6" w:rsidRPr="00AB12E4" w:rsidRDefault="003602F6" w:rsidP="003602F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26ECAC6" w14:textId="77777777" w:rsidR="003602F6" w:rsidRPr="00AB12E4" w:rsidRDefault="003602F6" w:rsidP="003602F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F66001E" w14:textId="77777777" w:rsidR="003602F6" w:rsidRPr="00AB12E4" w:rsidRDefault="003602F6" w:rsidP="003602F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71F7836" w14:textId="77777777" w:rsidR="003602F6" w:rsidRPr="00AB12E4" w:rsidRDefault="003602F6" w:rsidP="003602F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D536617" w14:textId="77777777" w:rsidR="003602F6" w:rsidRPr="00AB12E4" w:rsidRDefault="003602F6" w:rsidP="0036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>(</w:t>
      </w:r>
      <w:r w:rsidRPr="00487703">
        <w:rPr>
          <w:rFonts w:ascii="Angsana New" w:hAnsi="Angsana New" w:hint="cs"/>
          <w:sz w:val="30"/>
          <w:szCs w:val="30"/>
          <w:cs/>
        </w:rPr>
        <w:t>สุเมธ</w:t>
      </w:r>
      <w:r w:rsidRPr="00487703">
        <w:rPr>
          <w:rFonts w:ascii="Angsana New" w:hAnsi="Angsana New"/>
          <w:sz w:val="30"/>
          <w:szCs w:val="30"/>
          <w:cs/>
        </w:rPr>
        <w:t xml:space="preserve"> </w:t>
      </w:r>
      <w:r w:rsidRPr="00487703">
        <w:rPr>
          <w:rFonts w:ascii="Angsana New" w:hAnsi="Angsana New" w:hint="cs"/>
          <w:sz w:val="30"/>
          <w:szCs w:val="30"/>
          <w:cs/>
        </w:rPr>
        <w:t>แจ้งสามสี</w:t>
      </w:r>
      <w:r w:rsidRPr="00AB12E4">
        <w:rPr>
          <w:rFonts w:ascii="Angsana New" w:hAnsi="Angsana New" w:hint="cs"/>
          <w:sz w:val="30"/>
          <w:szCs w:val="30"/>
          <w:cs/>
        </w:rPr>
        <w:t>)</w:t>
      </w:r>
    </w:p>
    <w:p w14:paraId="63805C37" w14:textId="77777777" w:rsidR="003602F6" w:rsidRPr="00AB12E4" w:rsidRDefault="003602F6" w:rsidP="0036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4E5E9E58" w14:textId="77777777" w:rsidR="003602F6" w:rsidRPr="00AB12E4" w:rsidRDefault="003602F6" w:rsidP="0036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9362</w:t>
      </w:r>
    </w:p>
    <w:p w14:paraId="1EED732F" w14:textId="77777777" w:rsidR="003602F6" w:rsidRPr="00AB12E4" w:rsidRDefault="003602F6" w:rsidP="0036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4"/>
          <w:szCs w:val="14"/>
        </w:rPr>
      </w:pPr>
    </w:p>
    <w:p w14:paraId="1668840E" w14:textId="77777777" w:rsidR="003602F6" w:rsidRPr="00AB12E4" w:rsidRDefault="003602F6" w:rsidP="0036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29EC67B" w14:textId="77777777" w:rsidR="003602F6" w:rsidRPr="00AB12E4" w:rsidRDefault="003602F6" w:rsidP="0036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60313BC4" w14:textId="1E30F97E" w:rsidR="003602F6" w:rsidRPr="00AB12E4" w:rsidRDefault="003602F6" w:rsidP="0036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</w:rPr>
      </w:pPr>
      <w:r w:rsidRPr="003602F6">
        <w:rPr>
          <w:rFonts w:ascii="Angsana New" w:hAnsi="Angsana New"/>
          <w:sz w:val="30"/>
          <w:szCs w:val="30"/>
        </w:rPr>
        <w:t>28</w:t>
      </w:r>
      <w:r w:rsidRPr="003602F6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Pr="003602F6">
        <w:rPr>
          <w:rFonts w:ascii="Angsana New" w:hAnsi="Angsana New" w:hint="cs"/>
          <w:sz w:val="30"/>
          <w:szCs w:val="30"/>
        </w:rPr>
        <w:t>256</w:t>
      </w:r>
      <w:r w:rsidRPr="003602F6">
        <w:rPr>
          <w:rFonts w:ascii="Angsana New" w:hAnsi="Angsana New"/>
          <w:sz w:val="30"/>
          <w:szCs w:val="30"/>
        </w:rPr>
        <w:t>7</w:t>
      </w:r>
    </w:p>
    <w:p w14:paraId="5C43588B" w14:textId="1EA8AC08" w:rsidR="009861BD" w:rsidRPr="00DF06DC" w:rsidRDefault="009861BD" w:rsidP="0011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</w:rPr>
      </w:pPr>
    </w:p>
    <w:sectPr w:rsidR="009861BD" w:rsidRPr="00DF06DC" w:rsidSect="00201841">
      <w:headerReference w:type="default" r:id="rId23"/>
      <w:footerReference w:type="default" r:id="rId24"/>
      <w:pgSz w:w="11909" w:h="16834" w:code="9"/>
      <w:pgMar w:top="691" w:right="1379" w:bottom="576" w:left="1440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64845" w14:textId="77777777" w:rsidR="00891371" w:rsidRDefault="00891371">
      <w:r>
        <w:separator/>
      </w:r>
    </w:p>
  </w:endnote>
  <w:endnote w:type="continuationSeparator" w:id="0">
    <w:p w14:paraId="6E5085E1" w14:textId="77777777" w:rsidR="00891371" w:rsidRDefault="00891371">
      <w:r>
        <w:continuationSeparator/>
      </w:r>
    </w:p>
  </w:endnote>
  <w:endnote w:type="continuationNotice" w:id="1">
    <w:p w14:paraId="34697B20" w14:textId="77777777" w:rsidR="00891371" w:rsidRDefault="0089137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F622D" w14:textId="77777777" w:rsidR="009B55E5" w:rsidRDefault="009B55E5" w:rsidP="00EB6D6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16</w:t>
    </w:r>
    <w:r>
      <w:rPr>
        <w:rStyle w:val="PageNumber"/>
        <w:cs/>
      </w:rPr>
      <w:fldChar w:fldCharType="end"/>
    </w:r>
  </w:p>
  <w:p w14:paraId="2AF61CFC" w14:textId="77777777" w:rsidR="009B55E5" w:rsidRDefault="009B55E5" w:rsidP="000A5D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85581" w14:textId="77777777" w:rsidR="009B55E5" w:rsidRPr="000A5D33" w:rsidRDefault="009B55E5" w:rsidP="007C49B1">
    <w:pPr>
      <w:pStyle w:val="Footer"/>
      <w:framePr w:wrap="around" w:vAnchor="text" w:hAnchor="page" w:x="5937" w:y="2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A5D3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A5D3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650D27" w14:textId="77777777" w:rsidR="009B55E5" w:rsidRPr="00300A8F" w:rsidRDefault="009B55E5" w:rsidP="004A3E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sz w:val="28"/>
        <w:szCs w:val="28"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8C625" w14:textId="77777777" w:rsidR="003602F6" w:rsidRDefault="003602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ED46B" w14:textId="77777777" w:rsidR="003602F6" w:rsidRPr="000A5D33" w:rsidRDefault="003602F6" w:rsidP="007C49B1">
    <w:pPr>
      <w:pStyle w:val="Footer"/>
      <w:framePr w:wrap="around" w:vAnchor="text" w:hAnchor="page" w:x="5937" w:y="2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A5D3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A5D3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27D747" w14:textId="77777777" w:rsidR="003602F6" w:rsidRPr="00300A8F" w:rsidRDefault="003602F6" w:rsidP="004A3E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sz w:val="28"/>
        <w:szCs w:val="28"/>
        <w:lang w:val="nl-NL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10751" w14:textId="77777777" w:rsidR="003602F6" w:rsidRDefault="003602F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34F1C" w14:textId="77777777" w:rsidR="00034B84" w:rsidRPr="00034B84" w:rsidRDefault="00034B84" w:rsidP="007C49B1">
    <w:pPr>
      <w:pStyle w:val="Footer"/>
      <w:framePr w:wrap="around" w:vAnchor="text" w:hAnchor="page" w:x="5937" w:y="2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A5D3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A5D3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6CEB3FF" w14:textId="77777777" w:rsidR="00034B84" w:rsidRPr="00034B84" w:rsidRDefault="00034B84" w:rsidP="004A3E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sz w:val="28"/>
        <w:szCs w:val="28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A17A6" w14:textId="77777777" w:rsidR="00891371" w:rsidRDefault="00891371">
      <w:r>
        <w:separator/>
      </w:r>
    </w:p>
  </w:footnote>
  <w:footnote w:type="continuationSeparator" w:id="0">
    <w:p w14:paraId="78B2FAE5" w14:textId="77777777" w:rsidR="00891371" w:rsidRDefault="00891371">
      <w:r>
        <w:continuationSeparator/>
      </w:r>
    </w:p>
  </w:footnote>
  <w:footnote w:type="continuationNotice" w:id="1">
    <w:p w14:paraId="6B684E18" w14:textId="77777777" w:rsidR="00891371" w:rsidRDefault="0089137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D1247" w14:textId="77777777" w:rsidR="009B55E5" w:rsidRDefault="009B55E5" w:rsidP="005124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7B4EC" w14:textId="77777777" w:rsidR="009B55E5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9A48339" w14:textId="77777777" w:rsidR="009B55E5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74AF21B" w14:textId="77777777" w:rsidR="009B55E5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136CBD5" w14:textId="77777777" w:rsidR="009B55E5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E364B93" w14:textId="77777777" w:rsidR="009B55E5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FE0BC9" w14:textId="77777777" w:rsidR="009B55E5" w:rsidRPr="0099421C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EBB4C" w14:textId="77777777" w:rsidR="003602F6" w:rsidRDefault="003602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BEA69" w14:textId="77777777" w:rsidR="003602F6" w:rsidRDefault="003602F6" w:rsidP="005124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692C9FEC" w14:textId="77777777" w:rsidR="003602F6" w:rsidRDefault="003602F6" w:rsidP="005124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DDA4C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CCC6375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8107523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A6AC6D0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D59E038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BFBA932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096CFBC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4AC40B5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F769F" w14:textId="27D82181" w:rsidR="00721815" w:rsidRDefault="00721815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298A1CDE" w14:textId="328243AC" w:rsidR="00201841" w:rsidRDefault="00201841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4A6ADADA" w14:textId="005AADF9" w:rsidR="00201841" w:rsidRDefault="00201841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31D0D597" w14:textId="77777777" w:rsidR="00201841" w:rsidRPr="005B29F8" w:rsidRDefault="00201841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4E34B8"/>
    <w:multiLevelType w:val="hybridMultilevel"/>
    <w:tmpl w:val="4E78CE4A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0C63860"/>
    <w:multiLevelType w:val="multilevel"/>
    <w:tmpl w:val="331078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BF0946"/>
    <w:multiLevelType w:val="hybridMultilevel"/>
    <w:tmpl w:val="97D8C82A"/>
    <w:lvl w:ilvl="0" w:tplc="DC36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A97531E"/>
    <w:multiLevelType w:val="hybridMultilevel"/>
    <w:tmpl w:val="D716271A"/>
    <w:lvl w:ilvl="0" w:tplc="17D0E55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9E3D9A"/>
    <w:multiLevelType w:val="hybridMultilevel"/>
    <w:tmpl w:val="01CE9124"/>
    <w:lvl w:ilvl="0" w:tplc="2D92A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2F6021"/>
    <w:multiLevelType w:val="hybridMultilevel"/>
    <w:tmpl w:val="27740CC8"/>
    <w:lvl w:ilvl="0" w:tplc="789453FA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9632A388"/>
    <w:lvl w:ilvl="0">
      <w:start w:val="19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576225E"/>
    <w:multiLevelType w:val="hybridMultilevel"/>
    <w:tmpl w:val="12ACAF26"/>
    <w:lvl w:ilvl="0" w:tplc="252A100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27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178328A"/>
    <w:multiLevelType w:val="hybridMultilevel"/>
    <w:tmpl w:val="8C1EC62C"/>
    <w:lvl w:ilvl="0" w:tplc="22242A5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4F7E8A"/>
    <w:multiLevelType w:val="hybridMultilevel"/>
    <w:tmpl w:val="C0A85F1A"/>
    <w:lvl w:ilvl="0" w:tplc="F420318C">
      <w:start w:val="1"/>
      <w:numFmt w:val="thaiLetters"/>
      <w:lvlText w:val="(%1)"/>
      <w:lvlJc w:val="left"/>
      <w:pPr>
        <w:ind w:left="144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7ECA53BA"/>
    <w:multiLevelType w:val="hybridMultilevel"/>
    <w:tmpl w:val="BED45AAA"/>
    <w:lvl w:ilvl="0" w:tplc="89D88AD4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A95D99"/>
    <w:multiLevelType w:val="hybridMultilevel"/>
    <w:tmpl w:val="0F580B2E"/>
    <w:lvl w:ilvl="0" w:tplc="BE80B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756013">
    <w:abstractNumId w:val="6"/>
  </w:num>
  <w:num w:numId="2" w16cid:durableId="2128086001">
    <w:abstractNumId w:val="5"/>
  </w:num>
  <w:num w:numId="3" w16cid:durableId="717973737">
    <w:abstractNumId w:val="9"/>
  </w:num>
  <w:num w:numId="4" w16cid:durableId="430441396">
    <w:abstractNumId w:val="7"/>
  </w:num>
  <w:num w:numId="5" w16cid:durableId="923536897">
    <w:abstractNumId w:val="8"/>
  </w:num>
  <w:num w:numId="6" w16cid:durableId="1714882452">
    <w:abstractNumId w:val="3"/>
  </w:num>
  <w:num w:numId="7" w16cid:durableId="1220288569">
    <w:abstractNumId w:val="2"/>
  </w:num>
  <w:num w:numId="8" w16cid:durableId="267084477">
    <w:abstractNumId w:val="0"/>
  </w:num>
  <w:num w:numId="9" w16cid:durableId="151801972">
    <w:abstractNumId w:val="1"/>
  </w:num>
  <w:num w:numId="10" w16cid:durableId="1600211939">
    <w:abstractNumId w:val="4"/>
  </w:num>
  <w:num w:numId="11" w16cid:durableId="1899592401">
    <w:abstractNumId w:val="24"/>
  </w:num>
  <w:num w:numId="12" w16cid:durableId="1998457734">
    <w:abstractNumId w:val="16"/>
  </w:num>
  <w:num w:numId="13" w16cid:durableId="34237016">
    <w:abstractNumId w:val="31"/>
  </w:num>
  <w:num w:numId="14" w16cid:durableId="1416124914">
    <w:abstractNumId w:val="21"/>
  </w:num>
  <w:num w:numId="15" w16cid:durableId="545022565">
    <w:abstractNumId w:val="25"/>
  </w:num>
  <w:num w:numId="16" w16cid:durableId="1747070721">
    <w:abstractNumId w:val="13"/>
  </w:num>
  <w:num w:numId="17" w16cid:durableId="1748384130">
    <w:abstractNumId w:val="28"/>
  </w:num>
  <w:num w:numId="18" w16cid:durableId="1038894434">
    <w:abstractNumId w:val="19"/>
  </w:num>
  <w:num w:numId="19" w16cid:durableId="1014189362">
    <w:abstractNumId w:val="32"/>
  </w:num>
  <w:num w:numId="20" w16cid:durableId="2076854085">
    <w:abstractNumId w:val="20"/>
  </w:num>
  <w:num w:numId="21" w16cid:durableId="1473449635">
    <w:abstractNumId w:val="17"/>
  </w:num>
  <w:num w:numId="22" w16cid:durableId="833225917">
    <w:abstractNumId w:val="23"/>
  </w:num>
  <w:num w:numId="23" w16cid:durableId="757289414">
    <w:abstractNumId w:val="33"/>
  </w:num>
  <w:num w:numId="24" w16cid:durableId="1390613421">
    <w:abstractNumId w:val="30"/>
  </w:num>
  <w:num w:numId="25" w16cid:durableId="682585172">
    <w:abstractNumId w:val="27"/>
  </w:num>
  <w:num w:numId="26" w16cid:durableId="1051073911">
    <w:abstractNumId w:val="26"/>
  </w:num>
  <w:num w:numId="27" w16cid:durableId="524641076">
    <w:abstractNumId w:val="22"/>
  </w:num>
  <w:num w:numId="28" w16cid:durableId="1543786003">
    <w:abstractNumId w:val="11"/>
  </w:num>
  <w:num w:numId="29" w16cid:durableId="28922719">
    <w:abstractNumId w:val="34"/>
  </w:num>
  <w:num w:numId="30" w16cid:durableId="705644354">
    <w:abstractNumId w:val="10"/>
  </w:num>
  <w:num w:numId="31" w16cid:durableId="1592666878">
    <w:abstractNumId w:val="15"/>
  </w:num>
  <w:num w:numId="32" w16cid:durableId="1299919103">
    <w:abstractNumId w:val="12"/>
  </w:num>
  <w:num w:numId="33" w16cid:durableId="490029401">
    <w:abstractNumId w:val="29"/>
  </w:num>
  <w:num w:numId="34" w16cid:durableId="776293198">
    <w:abstractNumId w:val="18"/>
  </w:num>
  <w:num w:numId="35" w16cid:durableId="1139421695">
    <w:abstractNumId w:val="1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D77"/>
    <w:rsid w:val="0000005B"/>
    <w:rsid w:val="00000165"/>
    <w:rsid w:val="00000191"/>
    <w:rsid w:val="00000280"/>
    <w:rsid w:val="00000332"/>
    <w:rsid w:val="00000600"/>
    <w:rsid w:val="0000076C"/>
    <w:rsid w:val="00000A6D"/>
    <w:rsid w:val="00000A74"/>
    <w:rsid w:val="00000DA2"/>
    <w:rsid w:val="0000125F"/>
    <w:rsid w:val="000012EE"/>
    <w:rsid w:val="0000137A"/>
    <w:rsid w:val="00001499"/>
    <w:rsid w:val="0000157C"/>
    <w:rsid w:val="00001794"/>
    <w:rsid w:val="000017EF"/>
    <w:rsid w:val="00001A34"/>
    <w:rsid w:val="00001A97"/>
    <w:rsid w:val="00001B51"/>
    <w:rsid w:val="00001D10"/>
    <w:rsid w:val="00001D38"/>
    <w:rsid w:val="00001EDE"/>
    <w:rsid w:val="00002206"/>
    <w:rsid w:val="0000227F"/>
    <w:rsid w:val="00002299"/>
    <w:rsid w:val="000023EC"/>
    <w:rsid w:val="00002658"/>
    <w:rsid w:val="000027DA"/>
    <w:rsid w:val="0000281C"/>
    <w:rsid w:val="00002837"/>
    <w:rsid w:val="000028B1"/>
    <w:rsid w:val="000028B3"/>
    <w:rsid w:val="000028EF"/>
    <w:rsid w:val="00002D45"/>
    <w:rsid w:val="000032F2"/>
    <w:rsid w:val="000032F5"/>
    <w:rsid w:val="00003432"/>
    <w:rsid w:val="000034CC"/>
    <w:rsid w:val="00003605"/>
    <w:rsid w:val="00003649"/>
    <w:rsid w:val="000036A2"/>
    <w:rsid w:val="0000379C"/>
    <w:rsid w:val="00003808"/>
    <w:rsid w:val="00003A1F"/>
    <w:rsid w:val="00003A2C"/>
    <w:rsid w:val="00003ACE"/>
    <w:rsid w:val="00003D74"/>
    <w:rsid w:val="00004152"/>
    <w:rsid w:val="0000416D"/>
    <w:rsid w:val="0000419C"/>
    <w:rsid w:val="000042CD"/>
    <w:rsid w:val="00004336"/>
    <w:rsid w:val="000044FE"/>
    <w:rsid w:val="00004549"/>
    <w:rsid w:val="0000455D"/>
    <w:rsid w:val="0000481E"/>
    <w:rsid w:val="0000482A"/>
    <w:rsid w:val="0000496F"/>
    <w:rsid w:val="000049EC"/>
    <w:rsid w:val="00004D9B"/>
    <w:rsid w:val="00005328"/>
    <w:rsid w:val="0000557B"/>
    <w:rsid w:val="000059DB"/>
    <w:rsid w:val="00005E60"/>
    <w:rsid w:val="00005E7F"/>
    <w:rsid w:val="00005F24"/>
    <w:rsid w:val="00006087"/>
    <w:rsid w:val="000062F5"/>
    <w:rsid w:val="0000641B"/>
    <w:rsid w:val="000064E4"/>
    <w:rsid w:val="00006517"/>
    <w:rsid w:val="000068A6"/>
    <w:rsid w:val="000068D9"/>
    <w:rsid w:val="00006BAD"/>
    <w:rsid w:val="00006E92"/>
    <w:rsid w:val="00006FDF"/>
    <w:rsid w:val="00007067"/>
    <w:rsid w:val="00007127"/>
    <w:rsid w:val="000071B6"/>
    <w:rsid w:val="00007205"/>
    <w:rsid w:val="00007282"/>
    <w:rsid w:val="00007287"/>
    <w:rsid w:val="0000753E"/>
    <w:rsid w:val="0000758C"/>
    <w:rsid w:val="00007651"/>
    <w:rsid w:val="00007692"/>
    <w:rsid w:val="00007700"/>
    <w:rsid w:val="00007A7C"/>
    <w:rsid w:val="00007E9D"/>
    <w:rsid w:val="00007EC3"/>
    <w:rsid w:val="00010058"/>
    <w:rsid w:val="00010158"/>
    <w:rsid w:val="000101A5"/>
    <w:rsid w:val="00010344"/>
    <w:rsid w:val="00010492"/>
    <w:rsid w:val="0001057A"/>
    <w:rsid w:val="00010619"/>
    <w:rsid w:val="00010850"/>
    <w:rsid w:val="0001089D"/>
    <w:rsid w:val="000108D7"/>
    <w:rsid w:val="00010C43"/>
    <w:rsid w:val="00010D28"/>
    <w:rsid w:val="00010E50"/>
    <w:rsid w:val="0001102B"/>
    <w:rsid w:val="0001105A"/>
    <w:rsid w:val="000110A6"/>
    <w:rsid w:val="0001130F"/>
    <w:rsid w:val="00011491"/>
    <w:rsid w:val="000114B6"/>
    <w:rsid w:val="000114B9"/>
    <w:rsid w:val="0001150D"/>
    <w:rsid w:val="00011676"/>
    <w:rsid w:val="00011768"/>
    <w:rsid w:val="000117A3"/>
    <w:rsid w:val="0001187D"/>
    <w:rsid w:val="000119BE"/>
    <w:rsid w:val="00011BC2"/>
    <w:rsid w:val="00011D0A"/>
    <w:rsid w:val="00011D8E"/>
    <w:rsid w:val="00011D99"/>
    <w:rsid w:val="00011DF8"/>
    <w:rsid w:val="00011FD9"/>
    <w:rsid w:val="000121BA"/>
    <w:rsid w:val="00012205"/>
    <w:rsid w:val="000122D0"/>
    <w:rsid w:val="000125A7"/>
    <w:rsid w:val="000127D7"/>
    <w:rsid w:val="0001287B"/>
    <w:rsid w:val="000128CA"/>
    <w:rsid w:val="000128E8"/>
    <w:rsid w:val="0001299C"/>
    <w:rsid w:val="00012B4E"/>
    <w:rsid w:val="00012BDD"/>
    <w:rsid w:val="00012F64"/>
    <w:rsid w:val="00012FB6"/>
    <w:rsid w:val="000130A2"/>
    <w:rsid w:val="00013132"/>
    <w:rsid w:val="000134AD"/>
    <w:rsid w:val="00013534"/>
    <w:rsid w:val="000135DF"/>
    <w:rsid w:val="00013896"/>
    <w:rsid w:val="000138D0"/>
    <w:rsid w:val="00013C6C"/>
    <w:rsid w:val="00013D45"/>
    <w:rsid w:val="00013D9C"/>
    <w:rsid w:val="00013E08"/>
    <w:rsid w:val="00013E5E"/>
    <w:rsid w:val="00013FA3"/>
    <w:rsid w:val="00013FE1"/>
    <w:rsid w:val="0001401F"/>
    <w:rsid w:val="00014109"/>
    <w:rsid w:val="00014425"/>
    <w:rsid w:val="0001443B"/>
    <w:rsid w:val="000145A7"/>
    <w:rsid w:val="0001476B"/>
    <w:rsid w:val="0001492C"/>
    <w:rsid w:val="00014B21"/>
    <w:rsid w:val="00014B2D"/>
    <w:rsid w:val="00014B33"/>
    <w:rsid w:val="00014BC9"/>
    <w:rsid w:val="00014DB6"/>
    <w:rsid w:val="00014EEB"/>
    <w:rsid w:val="00015075"/>
    <w:rsid w:val="0001519B"/>
    <w:rsid w:val="00015485"/>
    <w:rsid w:val="000156DD"/>
    <w:rsid w:val="0001572A"/>
    <w:rsid w:val="00015799"/>
    <w:rsid w:val="00015802"/>
    <w:rsid w:val="0001583E"/>
    <w:rsid w:val="000159C6"/>
    <w:rsid w:val="00015B40"/>
    <w:rsid w:val="00015B78"/>
    <w:rsid w:val="00015BD0"/>
    <w:rsid w:val="00015C62"/>
    <w:rsid w:val="00015CD8"/>
    <w:rsid w:val="00015DAC"/>
    <w:rsid w:val="00015DCD"/>
    <w:rsid w:val="00015FCA"/>
    <w:rsid w:val="000160CE"/>
    <w:rsid w:val="000160FF"/>
    <w:rsid w:val="00016207"/>
    <w:rsid w:val="00016238"/>
    <w:rsid w:val="0001623A"/>
    <w:rsid w:val="0001635E"/>
    <w:rsid w:val="000163C9"/>
    <w:rsid w:val="00016443"/>
    <w:rsid w:val="0001649A"/>
    <w:rsid w:val="00016967"/>
    <w:rsid w:val="00016C84"/>
    <w:rsid w:val="00016F04"/>
    <w:rsid w:val="00016F61"/>
    <w:rsid w:val="00016FFB"/>
    <w:rsid w:val="00017114"/>
    <w:rsid w:val="000171FD"/>
    <w:rsid w:val="000173EC"/>
    <w:rsid w:val="0001740C"/>
    <w:rsid w:val="000174F7"/>
    <w:rsid w:val="00017896"/>
    <w:rsid w:val="000178F6"/>
    <w:rsid w:val="00017BFE"/>
    <w:rsid w:val="00017D5D"/>
    <w:rsid w:val="00020192"/>
    <w:rsid w:val="000201C3"/>
    <w:rsid w:val="000201D0"/>
    <w:rsid w:val="0002023E"/>
    <w:rsid w:val="0002024D"/>
    <w:rsid w:val="0002029E"/>
    <w:rsid w:val="000203F0"/>
    <w:rsid w:val="00020469"/>
    <w:rsid w:val="000204B6"/>
    <w:rsid w:val="00020563"/>
    <w:rsid w:val="00020799"/>
    <w:rsid w:val="000207CB"/>
    <w:rsid w:val="0002090B"/>
    <w:rsid w:val="00020CD6"/>
    <w:rsid w:val="00020D09"/>
    <w:rsid w:val="00020DB6"/>
    <w:rsid w:val="000212C2"/>
    <w:rsid w:val="00021474"/>
    <w:rsid w:val="00021610"/>
    <w:rsid w:val="0002195A"/>
    <w:rsid w:val="000219AE"/>
    <w:rsid w:val="00021FE3"/>
    <w:rsid w:val="00022042"/>
    <w:rsid w:val="0002204E"/>
    <w:rsid w:val="000221AA"/>
    <w:rsid w:val="000221DF"/>
    <w:rsid w:val="00022279"/>
    <w:rsid w:val="000224F5"/>
    <w:rsid w:val="000225F8"/>
    <w:rsid w:val="00022777"/>
    <w:rsid w:val="00022B2F"/>
    <w:rsid w:val="00022E5A"/>
    <w:rsid w:val="00022E7A"/>
    <w:rsid w:val="00022FD1"/>
    <w:rsid w:val="00023045"/>
    <w:rsid w:val="000232E7"/>
    <w:rsid w:val="000237FC"/>
    <w:rsid w:val="000238B6"/>
    <w:rsid w:val="00023BC1"/>
    <w:rsid w:val="00023F9C"/>
    <w:rsid w:val="00024003"/>
    <w:rsid w:val="0002413F"/>
    <w:rsid w:val="00024258"/>
    <w:rsid w:val="000243B2"/>
    <w:rsid w:val="0002454F"/>
    <w:rsid w:val="0002459B"/>
    <w:rsid w:val="00024722"/>
    <w:rsid w:val="000249CD"/>
    <w:rsid w:val="00024A7A"/>
    <w:rsid w:val="00024AB4"/>
    <w:rsid w:val="00024E92"/>
    <w:rsid w:val="00024ECB"/>
    <w:rsid w:val="00025070"/>
    <w:rsid w:val="0002507E"/>
    <w:rsid w:val="00025177"/>
    <w:rsid w:val="0002518F"/>
    <w:rsid w:val="000251A3"/>
    <w:rsid w:val="0002525A"/>
    <w:rsid w:val="00025302"/>
    <w:rsid w:val="0002545D"/>
    <w:rsid w:val="000258DF"/>
    <w:rsid w:val="000259F9"/>
    <w:rsid w:val="00025BCB"/>
    <w:rsid w:val="00025C95"/>
    <w:rsid w:val="00025DA2"/>
    <w:rsid w:val="00025E85"/>
    <w:rsid w:val="00025EEE"/>
    <w:rsid w:val="00025FEF"/>
    <w:rsid w:val="000260F9"/>
    <w:rsid w:val="000261EB"/>
    <w:rsid w:val="0002642F"/>
    <w:rsid w:val="000265FC"/>
    <w:rsid w:val="00026704"/>
    <w:rsid w:val="0002679A"/>
    <w:rsid w:val="000268B8"/>
    <w:rsid w:val="00026B5B"/>
    <w:rsid w:val="00026C6F"/>
    <w:rsid w:val="00026E8C"/>
    <w:rsid w:val="00026F23"/>
    <w:rsid w:val="00026F53"/>
    <w:rsid w:val="0002708F"/>
    <w:rsid w:val="00027140"/>
    <w:rsid w:val="00027342"/>
    <w:rsid w:val="0002768C"/>
    <w:rsid w:val="00027714"/>
    <w:rsid w:val="00027930"/>
    <w:rsid w:val="00027D35"/>
    <w:rsid w:val="00027EC8"/>
    <w:rsid w:val="000301CF"/>
    <w:rsid w:val="00030393"/>
    <w:rsid w:val="0003041D"/>
    <w:rsid w:val="00030568"/>
    <w:rsid w:val="0003056A"/>
    <w:rsid w:val="00030853"/>
    <w:rsid w:val="00030A52"/>
    <w:rsid w:val="00030C18"/>
    <w:rsid w:val="00030D33"/>
    <w:rsid w:val="00030D3C"/>
    <w:rsid w:val="00030DB8"/>
    <w:rsid w:val="00030E41"/>
    <w:rsid w:val="00030F64"/>
    <w:rsid w:val="000313E1"/>
    <w:rsid w:val="00031533"/>
    <w:rsid w:val="000317B7"/>
    <w:rsid w:val="000317C0"/>
    <w:rsid w:val="000317EC"/>
    <w:rsid w:val="00031917"/>
    <w:rsid w:val="00031AA5"/>
    <w:rsid w:val="00031B30"/>
    <w:rsid w:val="00031E49"/>
    <w:rsid w:val="00031F79"/>
    <w:rsid w:val="00032082"/>
    <w:rsid w:val="000320B5"/>
    <w:rsid w:val="00032245"/>
    <w:rsid w:val="00032367"/>
    <w:rsid w:val="000323C0"/>
    <w:rsid w:val="00032575"/>
    <w:rsid w:val="00032653"/>
    <w:rsid w:val="000327A6"/>
    <w:rsid w:val="00032BA9"/>
    <w:rsid w:val="00032C73"/>
    <w:rsid w:val="00032CE8"/>
    <w:rsid w:val="00032D88"/>
    <w:rsid w:val="00032D95"/>
    <w:rsid w:val="00032ECB"/>
    <w:rsid w:val="000330CA"/>
    <w:rsid w:val="000331A1"/>
    <w:rsid w:val="0003325C"/>
    <w:rsid w:val="0003333C"/>
    <w:rsid w:val="0003345C"/>
    <w:rsid w:val="00033464"/>
    <w:rsid w:val="000336E7"/>
    <w:rsid w:val="0003387C"/>
    <w:rsid w:val="00033B9E"/>
    <w:rsid w:val="00033C4E"/>
    <w:rsid w:val="000340BF"/>
    <w:rsid w:val="00034315"/>
    <w:rsid w:val="0003439F"/>
    <w:rsid w:val="00034694"/>
    <w:rsid w:val="000346D1"/>
    <w:rsid w:val="00034758"/>
    <w:rsid w:val="00034768"/>
    <w:rsid w:val="00034A1B"/>
    <w:rsid w:val="00034A3F"/>
    <w:rsid w:val="00034B0A"/>
    <w:rsid w:val="00034B84"/>
    <w:rsid w:val="00034B8F"/>
    <w:rsid w:val="00034C81"/>
    <w:rsid w:val="00034D1A"/>
    <w:rsid w:val="00034ED2"/>
    <w:rsid w:val="00034EF0"/>
    <w:rsid w:val="0003511B"/>
    <w:rsid w:val="000351B5"/>
    <w:rsid w:val="000353BF"/>
    <w:rsid w:val="000354D9"/>
    <w:rsid w:val="0003558A"/>
    <w:rsid w:val="00035690"/>
    <w:rsid w:val="0003574B"/>
    <w:rsid w:val="000357D8"/>
    <w:rsid w:val="00035BE3"/>
    <w:rsid w:val="00035F76"/>
    <w:rsid w:val="00036073"/>
    <w:rsid w:val="0003636B"/>
    <w:rsid w:val="000364D0"/>
    <w:rsid w:val="0003651F"/>
    <w:rsid w:val="000365DC"/>
    <w:rsid w:val="0003678D"/>
    <w:rsid w:val="00036C91"/>
    <w:rsid w:val="00036D2F"/>
    <w:rsid w:val="00036DBC"/>
    <w:rsid w:val="000370A8"/>
    <w:rsid w:val="00037104"/>
    <w:rsid w:val="000375F5"/>
    <w:rsid w:val="00037698"/>
    <w:rsid w:val="0003792F"/>
    <w:rsid w:val="00037B54"/>
    <w:rsid w:val="00037BD2"/>
    <w:rsid w:val="00037FC8"/>
    <w:rsid w:val="000401DD"/>
    <w:rsid w:val="00040256"/>
    <w:rsid w:val="000402D8"/>
    <w:rsid w:val="00040548"/>
    <w:rsid w:val="00040A6C"/>
    <w:rsid w:val="00040C6A"/>
    <w:rsid w:val="00040C9F"/>
    <w:rsid w:val="000414DA"/>
    <w:rsid w:val="00041558"/>
    <w:rsid w:val="000416C7"/>
    <w:rsid w:val="00041721"/>
    <w:rsid w:val="0004173D"/>
    <w:rsid w:val="00041755"/>
    <w:rsid w:val="000418AD"/>
    <w:rsid w:val="00041B14"/>
    <w:rsid w:val="00041D35"/>
    <w:rsid w:val="00041F50"/>
    <w:rsid w:val="00042149"/>
    <w:rsid w:val="0004215D"/>
    <w:rsid w:val="000421CC"/>
    <w:rsid w:val="000421F9"/>
    <w:rsid w:val="000422C5"/>
    <w:rsid w:val="0004246A"/>
    <w:rsid w:val="000424E0"/>
    <w:rsid w:val="000424EF"/>
    <w:rsid w:val="00042694"/>
    <w:rsid w:val="0004295B"/>
    <w:rsid w:val="00042A76"/>
    <w:rsid w:val="00042E12"/>
    <w:rsid w:val="00042EC9"/>
    <w:rsid w:val="00042F1B"/>
    <w:rsid w:val="0004302B"/>
    <w:rsid w:val="0004310D"/>
    <w:rsid w:val="000434B4"/>
    <w:rsid w:val="00043BE6"/>
    <w:rsid w:val="00043BEE"/>
    <w:rsid w:val="00043D5E"/>
    <w:rsid w:val="0004400F"/>
    <w:rsid w:val="0004404D"/>
    <w:rsid w:val="000440FC"/>
    <w:rsid w:val="00044156"/>
    <w:rsid w:val="000443AB"/>
    <w:rsid w:val="00044438"/>
    <w:rsid w:val="00044613"/>
    <w:rsid w:val="0004461E"/>
    <w:rsid w:val="000449E3"/>
    <w:rsid w:val="00044A42"/>
    <w:rsid w:val="00044AB3"/>
    <w:rsid w:val="00044B40"/>
    <w:rsid w:val="00044BE7"/>
    <w:rsid w:val="00044C00"/>
    <w:rsid w:val="00044C33"/>
    <w:rsid w:val="00044E1D"/>
    <w:rsid w:val="00044E8F"/>
    <w:rsid w:val="00044EE9"/>
    <w:rsid w:val="000450F5"/>
    <w:rsid w:val="000456E5"/>
    <w:rsid w:val="00045751"/>
    <w:rsid w:val="000457E9"/>
    <w:rsid w:val="000458B7"/>
    <w:rsid w:val="00045B3B"/>
    <w:rsid w:val="00045BE4"/>
    <w:rsid w:val="00045DA5"/>
    <w:rsid w:val="00045EC4"/>
    <w:rsid w:val="00045FE5"/>
    <w:rsid w:val="00046070"/>
    <w:rsid w:val="00046258"/>
    <w:rsid w:val="00046BA1"/>
    <w:rsid w:val="00046BD2"/>
    <w:rsid w:val="00046D3D"/>
    <w:rsid w:val="00047045"/>
    <w:rsid w:val="00047150"/>
    <w:rsid w:val="000471B7"/>
    <w:rsid w:val="00047325"/>
    <w:rsid w:val="0004740E"/>
    <w:rsid w:val="00047473"/>
    <w:rsid w:val="000477C8"/>
    <w:rsid w:val="000478E5"/>
    <w:rsid w:val="000478F5"/>
    <w:rsid w:val="00047951"/>
    <w:rsid w:val="000479FF"/>
    <w:rsid w:val="00047BBB"/>
    <w:rsid w:val="00047CA8"/>
    <w:rsid w:val="00047E55"/>
    <w:rsid w:val="00047F7E"/>
    <w:rsid w:val="0005037C"/>
    <w:rsid w:val="000503AC"/>
    <w:rsid w:val="0005059D"/>
    <w:rsid w:val="000505E4"/>
    <w:rsid w:val="0005071B"/>
    <w:rsid w:val="0005084F"/>
    <w:rsid w:val="00050C08"/>
    <w:rsid w:val="00050C56"/>
    <w:rsid w:val="00050DDD"/>
    <w:rsid w:val="00050E68"/>
    <w:rsid w:val="00050EC5"/>
    <w:rsid w:val="00050F7C"/>
    <w:rsid w:val="0005124F"/>
    <w:rsid w:val="00051369"/>
    <w:rsid w:val="0005143D"/>
    <w:rsid w:val="000514C2"/>
    <w:rsid w:val="000515E4"/>
    <w:rsid w:val="000516EB"/>
    <w:rsid w:val="00051DDD"/>
    <w:rsid w:val="00051F0E"/>
    <w:rsid w:val="00051FDA"/>
    <w:rsid w:val="00052117"/>
    <w:rsid w:val="0005218D"/>
    <w:rsid w:val="00052375"/>
    <w:rsid w:val="0005240D"/>
    <w:rsid w:val="00052464"/>
    <w:rsid w:val="00052589"/>
    <w:rsid w:val="000525E9"/>
    <w:rsid w:val="00052677"/>
    <w:rsid w:val="000526B1"/>
    <w:rsid w:val="000526D0"/>
    <w:rsid w:val="000526DF"/>
    <w:rsid w:val="000527F9"/>
    <w:rsid w:val="00052889"/>
    <w:rsid w:val="00052941"/>
    <w:rsid w:val="00052A90"/>
    <w:rsid w:val="00052AE7"/>
    <w:rsid w:val="00052B39"/>
    <w:rsid w:val="00052C84"/>
    <w:rsid w:val="00052F74"/>
    <w:rsid w:val="000532F1"/>
    <w:rsid w:val="000535C6"/>
    <w:rsid w:val="000537CF"/>
    <w:rsid w:val="00053831"/>
    <w:rsid w:val="000538AC"/>
    <w:rsid w:val="00053A39"/>
    <w:rsid w:val="00053CA4"/>
    <w:rsid w:val="00054054"/>
    <w:rsid w:val="00054272"/>
    <w:rsid w:val="000543B9"/>
    <w:rsid w:val="0005443A"/>
    <w:rsid w:val="0005453F"/>
    <w:rsid w:val="000545D2"/>
    <w:rsid w:val="0005479B"/>
    <w:rsid w:val="000549A4"/>
    <w:rsid w:val="000549D0"/>
    <w:rsid w:val="00054AB9"/>
    <w:rsid w:val="00054D5C"/>
    <w:rsid w:val="00054DD6"/>
    <w:rsid w:val="00054E1B"/>
    <w:rsid w:val="00054E88"/>
    <w:rsid w:val="00054E94"/>
    <w:rsid w:val="0005502D"/>
    <w:rsid w:val="000551D7"/>
    <w:rsid w:val="0005538F"/>
    <w:rsid w:val="000553DD"/>
    <w:rsid w:val="000554C4"/>
    <w:rsid w:val="00055545"/>
    <w:rsid w:val="000555EE"/>
    <w:rsid w:val="00055630"/>
    <w:rsid w:val="00055CC8"/>
    <w:rsid w:val="00055F4A"/>
    <w:rsid w:val="000560BC"/>
    <w:rsid w:val="00056139"/>
    <w:rsid w:val="000563EA"/>
    <w:rsid w:val="0005651C"/>
    <w:rsid w:val="0005675E"/>
    <w:rsid w:val="000568D2"/>
    <w:rsid w:val="00056C59"/>
    <w:rsid w:val="00056C5E"/>
    <w:rsid w:val="00056D55"/>
    <w:rsid w:val="000570CC"/>
    <w:rsid w:val="0005721B"/>
    <w:rsid w:val="000574F6"/>
    <w:rsid w:val="00057591"/>
    <w:rsid w:val="000575B3"/>
    <w:rsid w:val="0005774D"/>
    <w:rsid w:val="00057930"/>
    <w:rsid w:val="000579DE"/>
    <w:rsid w:val="00057BDC"/>
    <w:rsid w:val="00057E83"/>
    <w:rsid w:val="00057E85"/>
    <w:rsid w:val="00057F0E"/>
    <w:rsid w:val="00057F24"/>
    <w:rsid w:val="00057F9B"/>
    <w:rsid w:val="0006005A"/>
    <w:rsid w:val="00060144"/>
    <w:rsid w:val="000601EE"/>
    <w:rsid w:val="00060256"/>
    <w:rsid w:val="000602CE"/>
    <w:rsid w:val="000604CE"/>
    <w:rsid w:val="00060513"/>
    <w:rsid w:val="000605E8"/>
    <w:rsid w:val="0006076B"/>
    <w:rsid w:val="00060830"/>
    <w:rsid w:val="00060998"/>
    <w:rsid w:val="00060D74"/>
    <w:rsid w:val="00060EC2"/>
    <w:rsid w:val="00060F70"/>
    <w:rsid w:val="000611F0"/>
    <w:rsid w:val="00061327"/>
    <w:rsid w:val="00061360"/>
    <w:rsid w:val="00061377"/>
    <w:rsid w:val="0006143E"/>
    <w:rsid w:val="000615E1"/>
    <w:rsid w:val="000616C2"/>
    <w:rsid w:val="00061738"/>
    <w:rsid w:val="0006174E"/>
    <w:rsid w:val="000618FE"/>
    <w:rsid w:val="000619A3"/>
    <w:rsid w:val="00061A18"/>
    <w:rsid w:val="00061D9C"/>
    <w:rsid w:val="00061EDA"/>
    <w:rsid w:val="00062054"/>
    <w:rsid w:val="000621CF"/>
    <w:rsid w:val="00062336"/>
    <w:rsid w:val="0006237D"/>
    <w:rsid w:val="0006238C"/>
    <w:rsid w:val="00062918"/>
    <w:rsid w:val="00062D3E"/>
    <w:rsid w:val="00062D45"/>
    <w:rsid w:val="00062D83"/>
    <w:rsid w:val="00062E57"/>
    <w:rsid w:val="00062F12"/>
    <w:rsid w:val="00062FBC"/>
    <w:rsid w:val="00063293"/>
    <w:rsid w:val="00063457"/>
    <w:rsid w:val="00063492"/>
    <w:rsid w:val="0006350E"/>
    <w:rsid w:val="000636CA"/>
    <w:rsid w:val="000636D8"/>
    <w:rsid w:val="0006397A"/>
    <w:rsid w:val="00063A52"/>
    <w:rsid w:val="00063ACD"/>
    <w:rsid w:val="00063BF1"/>
    <w:rsid w:val="00063C7D"/>
    <w:rsid w:val="00063CEE"/>
    <w:rsid w:val="00063E3B"/>
    <w:rsid w:val="00064071"/>
    <w:rsid w:val="000640C5"/>
    <w:rsid w:val="000643FA"/>
    <w:rsid w:val="000645CA"/>
    <w:rsid w:val="00064896"/>
    <w:rsid w:val="000649F6"/>
    <w:rsid w:val="00064A1D"/>
    <w:rsid w:val="00064DCF"/>
    <w:rsid w:val="00064FCF"/>
    <w:rsid w:val="00064FE6"/>
    <w:rsid w:val="0006502C"/>
    <w:rsid w:val="000656ED"/>
    <w:rsid w:val="000658B7"/>
    <w:rsid w:val="00065935"/>
    <w:rsid w:val="000659BD"/>
    <w:rsid w:val="00065C40"/>
    <w:rsid w:val="00065C9D"/>
    <w:rsid w:val="00066055"/>
    <w:rsid w:val="000660BC"/>
    <w:rsid w:val="0006613B"/>
    <w:rsid w:val="00066275"/>
    <w:rsid w:val="00066299"/>
    <w:rsid w:val="000668FF"/>
    <w:rsid w:val="0006695A"/>
    <w:rsid w:val="00066C7C"/>
    <w:rsid w:val="00066D26"/>
    <w:rsid w:val="00066DB3"/>
    <w:rsid w:val="00066F16"/>
    <w:rsid w:val="00066F87"/>
    <w:rsid w:val="000670FB"/>
    <w:rsid w:val="00067200"/>
    <w:rsid w:val="00067329"/>
    <w:rsid w:val="000673E0"/>
    <w:rsid w:val="00067B4F"/>
    <w:rsid w:val="00067B6A"/>
    <w:rsid w:val="00067BFC"/>
    <w:rsid w:val="00067C00"/>
    <w:rsid w:val="00067D00"/>
    <w:rsid w:val="00067F48"/>
    <w:rsid w:val="00067F50"/>
    <w:rsid w:val="00067FB5"/>
    <w:rsid w:val="000700AB"/>
    <w:rsid w:val="000702BF"/>
    <w:rsid w:val="000703A1"/>
    <w:rsid w:val="00070459"/>
    <w:rsid w:val="0007050A"/>
    <w:rsid w:val="0007075E"/>
    <w:rsid w:val="000707C4"/>
    <w:rsid w:val="00070898"/>
    <w:rsid w:val="00070A37"/>
    <w:rsid w:val="00070D85"/>
    <w:rsid w:val="00070DB7"/>
    <w:rsid w:val="0007104E"/>
    <w:rsid w:val="000711B8"/>
    <w:rsid w:val="0007126C"/>
    <w:rsid w:val="000713D9"/>
    <w:rsid w:val="00071486"/>
    <w:rsid w:val="000715DB"/>
    <w:rsid w:val="00071628"/>
    <w:rsid w:val="00071750"/>
    <w:rsid w:val="000718C9"/>
    <w:rsid w:val="00071A2F"/>
    <w:rsid w:val="00071A5B"/>
    <w:rsid w:val="00071BC0"/>
    <w:rsid w:val="00071CAE"/>
    <w:rsid w:val="00071E4A"/>
    <w:rsid w:val="00071F05"/>
    <w:rsid w:val="00071F07"/>
    <w:rsid w:val="00072241"/>
    <w:rsid w:val="0007257A"/>
    <w:rsid w:val="0007264D"/>
    <w:rsid w:val="0007274E"/>
    <w:rsid w:val="00072852"/>
    <w:rsid w:val="00072A06"/>
    <w:rsid w:val="00072AFD"/>
    <w:rsid w:val="00072B45"/>
    <w:rsid w:val="00072C3E"/>
    <w:rsid w:val="00072D9A"/>
    <w:rsid w:val="00072DDB"/>
    <w:rsid w:val="00072EFB"/>
    <w:rsid w:val="000730DB"/>
    <w:rsid w:val="0007320C"/>
    <w:rsid w:val="0007361C"/>
    <w:rsid w:val="000736A7"/>
    <w:rsid w:val="00073880"/>
    <w:rsid w:val="000740BD"/>
    <w:rsid w:val="0007415A"/>
    <w:rsid w:val="0007490A"/>
    <w:rsid w:val="00074952"/>
    <w:rsid w:val="00074A08"/>
    <w:rsid w:val="00074A6C"/>
    <w:rsid w:val="00074AD8"/>
    <w:rsid w:val="00074BFA"/>
    <w:rsid w:val="00074DEE"/>
    <w:rsid w:val="00075030"/>
    <w:rsid w:val="000751BD"/>
    <w:rsid w:val="00075329"/>
    <w:rsid w:val="00075740"/>
    <w:rsid w:val="000757AD"/>
    <w:rsid w:val="00075A31"/>
    <w:rsid w:val="00075CA7"/>
    <w:rsid w:val="00075D2A"/>
    <w:rsid w:val="00075DD5"/>
    <w:rsid w:val="00075F32"/>
    <w:rsid w:val="00076188"/>
    <w:rsid w:val="00076280"/>
    <w:rsid w:val="0007631D"/>
    <w:rsid w:val="000763D4"/>
    <w:rsid w:val="000764E6"/>
    <w:rsid w:val="000764F5"/>
    <w:rsid w:val="00076871"/>
    <w:rsid w:val="000768A9"/>
    <w:rsid w:val="000768D2"/>
    <w:rsid w:val="00076C1C"/>
    <w:rsid w:val="00076CE5"/>
    <w:rsid w:val="00076DBE"/>
    <w:rsid w:val="00076DE9"/>
    <w:rsid w:val="00076F33"/>
    <w:rsid w:val="00077026"/>
    <w:rsid w:val="000772A6"/>
    <w:rsid w:val="00077540"/>
    <w:rsid w:val="000775B5"/>
    <w:rsid w:val="000776C5"/>
    <w:rsid w:val="00077721"/>
    <w:rsid w:val="0007781A"/>
    <w:rsid w:val="0007783D"/>
    <w:rsid w:val="00077C8C"/>
    <w:rsid w:val="00077D30"/>
    <w:rsid w:val="00077E48"/>
    <w:rsid w:val="00077E8E"/>
    <w:rsid w:val="00080093"/>
    <w:rsid w:val="0008029F"/>
    <w:rsid w:val="00080436"/>
    <w:rsid w:val="00080519"/>
    <w:rsid w:val="000805EA"/>
    <w:rsid w:val="0008060D"/>
    <w:rsid w:val="000808C7"/>
    <w:rsid w:val="00080986"/>
    <w:rsid w:val="00080A72"/>
    <w:rsid w:val="00080B4A"/>
    <w:rsid w:val="00080BB8"/>
    <w:rsid w:val="00081191"/>
    <w:rsid w:val="0008142A"/>
    <w:rsid w:val="00081488"/>
    <w:rsid w:val="000814EB"/>
    <w:rsid w:val="000817C7"/>
    <w:rsid w:val="000818A6"/>
    <w:rsid w:val="00081B3D"/>
    <w:rsid w:val="00081B73"/>
    <w:rsid w:val="00081CF4"/>
    <w:rsid w:val="00081DAE"/>
    <w:rsid w:val="00081EE9"/>
    <w:rsid w:val="00081F54"/>
    <w:rsid w:val="00082099"/>
    <w:rsid w:val="0008226C"/>
    <w:rsid w:val="00082308"/>
    <w:rsid w:val="000826E4"/>
    <w:rsid w:val="0008277F"/>
    <w:rsid w:val="0008288C"/>
    <w:rsid w:val="0008298E"/>
    <w:rsid w:val="000829B3"/>
    <w:rsid w:val="00082A4E"/>
    <w:rsid w:val="00082B44"/>
    <w:rsid w:val="00082D05"/>
    <w:rsid w:val="000830AF"/>
    <w:rsid w:val="00083311"/>
    <w:rsid w:val="00083522"/>
    <w:rsid w:val="00083528"/>
    <w:rsid w:val="0008369B"/>
    <w:rsid w:val="00083891"/>
    <w:rsid w:val="000839BB"/>
    <w:rsid w:val="00083FD4"/>
    <w:rsid w:val="000841AC"/>
    <w:rsid w:val="00084323"/>
    <w:rsid w:val="000843F8"/>
    <w:rsid w:val="00084470"/>
    <w:rsid w:val="00084577"/>
    <w:rsid w:val="00084684"/>
    <w:rsid w:val="0008489E"/>
    <w:rsid w:val="000849D3"/>
    <w:rsid w:val="00084C79"/>
    <w:rsid w:val="00084C97"/>
    <w:rsid w:val="00084D9A"/>
    <w:rsid w:val="00084E32"/>
    <w:rsid w:val="00084F58"/>
    <w:rsid w:val="00084F5A"/>
    <w:rsid w:val="00085626"/>
    <w:rsid w:val="000858C9"/>
    <w:rsid w:val="00085B8F"/>
    <w:rsid w:val="00085C78"/>
    <w:rsid w:val="00085EB4"/>
    <w:rsid w:val="00086002"/>
    <w:rsid w:val="0008618F"/>
    <w:rsid w:val="00086226"/>
    <w:rsid w:val="000864BE"/>
    <w:rsid w:val="0008661F"/>
    <w:rsid w:val="000866E1"/>
    <w:rsid w:val="00086895"/>
    <w:rsid w:val="00086B30"/>
    <w:rsid w:val="00086D37"/>
    <w:rsid w:val="00086FFA"/>
    <w:rsid w:val="000873C2"/>
    <w:rsid w:val="00087404"/>
    <w:rsid w:val="000876EB"/>
    <w:rsid w:val="0008777E"/>
    <w:rsid w:val="000877D3"/>
    <w:rsid w:val="00087887"/>
    <w:rsid w:val="00087EA4"/>
    <w:rsid w:val="00090119"/>
    <w:rsid w:val="00090298"/>
    <w:rsid w:val="0009035A"/>
    <w:rsid w:val="00090417"/>
    <w:rsid w:val="000904C0"/>
    <w:rsid w:val="00090AEA"/>
    <w:rsid w:val="00090D2F"/>
    <w:rsid w:val="00090DA3"/>
    <w:rsid w:val="00090E06"/>
    <w:rsid w:val="00090E8C"/>
    <w:rsid w:val="00090EEB"/>
    <w:rsid w:val="00090FAD"/>
    <w:rsid w:val="00091020"/>
    <w:rsid w:val="000911B4"/>
    <w:rsid w:val="000911E1"/>
    <w:rsid w:val="00091498"/>
    <w:rsid w:val="000914C8"/>
    <w:rsid w:val="00091554"/>
    <w:rsid w:val="0009174B"/>
    <w:rsid w:val="00091874"/>
    <w:rsid w:val="00091908"/>
    <w:rsid w:val="00091BC4"/>
    <w:rsid w:val="00091C60"/>
    <w:rsid w:val="00091DFF"/>
    <w:rsid w:val="00091EDE"/>
    <w:rsid w:val="0009201F"/>
    <w:rsid w:val="000921BD"/>
    <w:rsid w:val="0009222E"/>
    <w:rsid w:val="000922E7"/>
    <w:rsid w:val="0009232E"/>
    <w:rsid w:val="000928C1"/>
    <w:rsid w:val="00092901"/>
    <w:rsid w:val="0009296F"/>
    <w:rsid w:val="00092A9A"/>
    <w:rsid w:val="00092B3A"/>
    <w:rsid w:val="00092B64"/>
    <w:rsid w:val="00092E49"/>
    <w:rsid w:val="00092FF0"/>
    <w:rsid w:val="00093360"/>
    <w:rsid w:val="0009348F"/>
    <w:rsid w:val="000934D2"/>
    <w:rsid w:val="000935F5"/>
    <w:rsid w:val="00093756"/>
    <w:rsid w:val="00093892"/>
    <w:rsid w:val="00093B3E"/>
    <w:rsid w:val="00093BB5"/>
    <w:rsid w:val="00093BCB"/>
    <w:rsid w:val="00093C5E"/>
    <w:rsid w:val="00093DB2"/>
    <w:rsid w:val="00093DF4"/>
    <w:rsid w:val="00093E7A"/>
    <w:rsid w:val="000941E2"/>
    <w:rsid w:val="0009426F"/>
    <w:rsid w:val="0009433E"/>
    <w:rsid w:val="00094615"/>
    <w:rsid w:val="00094AD7"/>
    <w:rsid w:val="00094C02"/>
    <w:rsid w:val="00094CF2"/>
    <w:rsid w:val="00094D4F"/>
    <w:rsid w:val="00094D52"/>
    <w:rsid w:val="00094D87"/>
    <w:rsid w:val="00094E15"/>
    <w:rsid w:val="00094F80"/>
    <w:rsid w:val="00095044"/>
    <w:rsid w:val="00095150"/>
    <w:rsid w:val="000951B7"/>
    <w:rsid w:val="000952BE"/>
    <w:rsid w:val="0009531D"/>
    <w:rsid w:val="000953A4"/>
    <w:rsid w:val="0009589E"/>
    <w:rsid w:val="00095A26"/>
    <w:rsid w:val="00095AD1"/>
    <w:rsid w:val="00095B44"/>
    <w:rsid w:val="00095B4D"/>
    <w:rsid w:val="00095D3A"/>
    <w:rsid w:val="00095E14"/>
    <w:rsid w:val="00095EEA"/>
    <w:rsid w:val="00096176"/>
    <w:rsid w:val="000962C8"/>
    <w:rsid w:val="000963E2"/>
    <w:rsid w:val="000963F0"/>
    <w:rsid w:val="0009645B"/>
    <w:rsid w:val="0009655D"/>
    <w:rsid w:val="00096573"/>
    <w:rsid w:val="0009658F"/>
    <w:rsid w:val="0009686B"/>
    <w:rsid w:val="000969CF"/>
    <w:rsid w:val="00096AA8"/>
    <w:rsid w:val="00096B64"/>
    <w:rsid w:val="00096C1E"/>
    <w:rsid w:val="00096F9B"/>
    <w:rsid w:val="0009726F"/>
    <w:rsid w:val="00097277"/>
    <w:rsid w:val="000973F1"/>
    <w:rsid w:val="000974C2"/>
    <w:rsid w:val="00097585"/>
    <w:rsid w:val="000975B1"/>
    <w:rsid w:val="000976F6"/>
    <w:rsid w:val="0009794D"/>
    <w:rsid w:val="00097979"/>
    <w:rsid w:val="00097AB0"/>
    <w:rsid w:val="00097C77"/>
    <w:rsid w:val="000A00A2"/>
    <w:rsid w:val="000A0105"/>
    <w:rsid w:val="000A01B7"/>
    <w:rsid w:val="000A020C"/>
    <w:rsid w:val="000A066F"/>
    <w:rsid w:val="000A06DC"/>
    <w:rsid w:val="000A07B2"/>
    <w:rsid w:val="000A0888"/>
    <w:rsid w:val="000A0B20"/>
    <w:rsid w:val="000A0B2D"/>
    <w:rsid w:val="000A0DA5"/>
    <w:rsid w:val="000A0EB7"/>
    <w:rsid w:val="000A108D"/>
    <w:rsid w:val="000A126A"/>
    <w:rsid w:val="000A1321"/>
    <w:rsid w:val="000A15D7"/>
    <w:rsid w:val="000A163D"/>
    <w:rsid w:val="000A1660"/>
    <w:rsid w:val="000A1776"/>
    <w:rsid w:val="000A1AD7"/>
    <w:rsid w:val="000A1D30"/>
    <w:rsid w:val="000A1F76"/>
    <w:rsid w:val="000A2124"/>
    <w:rsid w:val="000A21CC"/>
    <w:rsid w:val="000A22D1"/>
    <w:rsid w:val="000A2359"/>
    <w:rsid w:val="000A2445"/>
    <w:rsid w:val="000A246D"/>
    <w:rsid w:val="000A2541"/>
    <w:rsid w:val="000A25F0"/>
    <w:rsid w:val="000A25F4"/>
    <w:rsid w:val="000A28A2"/>
    <w:rsid w:val="000A29F9"/>
    <w:rsid w:val="000A2C68"/>
    <w:rsid w:val="000A2D4C"/>
    <w:rsid w:val="000A2E13"/>
    <w:rsid w:val="000A2EB4"/>
    <w:rsid w:val="000A33DD"/>
    <w:rsid w:val="000A34CD"/>
    <w:rsid w:val="000A36F1"/>
    <w:rsid w:val="000A388A"/>
    <w:rsid w:val="000A3A1F"/>
    <w:rsid w:val="000A3B78"/>
    <w:rsid w:val="000A3D03"/>
    <w:rsid w:val="000A3D70"/>
    <w:rsid w:val="000A3D7F"/>
    <w:rsid w:val="000A3DCD"/>
    <w:rsid w:val="000A41BE"/>
    <w:rsid w:val="000A430A"/>
    <w:rsid w:val="000A43C0"/>
    <w:rsid w:val="000A43C9"/>
    <w:rsid w:val="000A4545"/>
    <w:rsid w:val="000A4658"/>
    <w:rsid w:val="000A46B9"/>
    <w:rsid w:val="000A4949"/>
    <w:rsid w:val="000A4AFE"/>
    <w:rsid w:val="000A4B9D"/>
    <w:rsid w:val="000A4C5A"/>
    <w:rsid w:val="000A4D05"/>
    <w:rsid w:val="000A4D85"/>
    <w:rsid w:val="000A4DEF"/>
    <w:rsid w:val="000A5101"/>
    <w:rsid w:val="000A51FA"/>
    <w:rsid w:val="000A5281"/>
    <w:rsid w:val="000A5333"/>
    <w:rsid w:val="000A5420"/>
    <w:rsid w:val="000A5572"/>
    <w:rsid w:val="000A57C0"/>
    <w:rsid w:val="000A580B"/>
    <w:rsid w:val="000A5AA3"/>
    <w:rsid w:val="000A5AAE"/>
    <w:rsid w:val="000A5C19"/>
    <w:rsid w:val="000A5C9F"/>
    <w:rsid w:val="000A5D33"/>
    <w:rsid w:val="000A5D54"/>
    <w:rsid w:val="000A5DD7"/>
    <w:rsid w:val="000A60B8"/>
    <w:rsid w:val="000A66BF"/>
    <w:rsid w:val="000A6701"/>
    <w:rsid w:val="000A671E"/>
    <w:rsid w:val="000A678C"/>
    <w:rsid w:val="000A67F7"/>
    <w:rsid w:val="000A6947"/>
    <w:rsid w:val="000A69C7"/>
    <w:rsid w:val="000A6B21"/>
    <w:rsid w:val="000A6CF0"/>
    <w:rsid w:val="000A6ECA"/>
    <w:rsid w:val="000A70A7"/>
    <w:rsid w:val="000A721C"/>
    <w:rsid w:val="000A72A7"/>
    <w:rsid w:val="000A7391"/>
    <w:rsid w:val="000A7394"/>
    <w:rsid w:val="000A7468"/>
    <w:rsid w:val="000A7684"/>
    <w:rsid w:val="000A7830"/>
    <w:rsid w:val="000A78EE"/>
    <w:rsid w:val="000A7A5F"/>
    <w:rsid w:val="000A7AA7"/>
    <w:rsid w:val="000A7BE6"/>
    <w:rsid w:val="000A7C09"/>
    <w:rsid w:val="000A7C79"/>
    <w:rsid w:val="000A7D79"/>
    <w:rsid w:val="000A7DD4"/>
    <w:rsid w:val="000A7DFD"/>
    <w:rsid w:val="000A7E6D"/>
    <w:rsid w:val="000A7F5A"/>
    <w:rsid w:val="000A7F72"/>
    <w:rsid w:val="000B003A"/>
    <w:rsid w:val="000B0216"/>
    <w:rsid w:val="000B0319"/>
    <w:rsid w:val="000B049D"/>
    <w:rsid w:val="000B0527"/>
    <w:rsid w:val="000B0845"/>
    <w:rsid w:val="000B0A34"/>
    <w:rsid w:val="000B0B09"/>
    <w:rsid w:val="000B0C17"/>
    <w:rsid w:val="000B0CA9"/>
    <w:rsid w:val="000B0E9B"/>
    <w:rsid w:val="000B0F74"/>
    <w:rsid w:val="000B0F77"/>
    <w:rsid w:val="000B1027"/>
    <w:rsid w:val="000B10A1"/>
    <w:rsid w:val="000B10D9"/>
    <w:rsid w:val="000B115E"/>
    <w:rsid w:val="000B158D"/>
    <w:rsid w:val="000B180D"/>
    <w:rsid w:val="000B1844"/>
    <w:rsid w:val="000B1882"/>
    <w:rsid w:val="000B1931"/>
    <w:rsid w:val="000B1952"/>
    <w:rsid w:val="000B1C45"/>
    <w:rsid w:val="000B1D69"/>
    <w:rsid w:val="000B1FDB"/>
    <w:rsid w:val="000B205F"/>
    <w:rsid w:val="000B21B0"/>
    <w:rsid w:val="000B22CE"/>
    <w:rsid w:val="000B24CE"/>
    <w:rsid w:val="000B26F5"/>
    <w:rsid w:val="000B28B7"/>
    <w:rsid w:val="000B2CA4"/>
    <w:rsid w:val="000B2D5B"/>
    <w:rsid w:val="000B2DB6"/>
    <w:rsid w:val="000B30E6"/>
    <w:rsid w:val="000B3117"/>
    <w:rsid w:val="000B3227"/>
    <w:rsid w:val="000B3413"/>
    <w:rsid w:val="000B35DE"/>
    <w:rsid w:val="000B35ED"/>
    <w:rsid w:val="000B366C"/>
    <w:rsid w:val="000B3787"/>
    <w:rsid w:val="000B3888"/>
    <w:rsid w:val="000B395D"/>
    <w:rsid w:val="000B39E8"/>
    <w:rsid w:val="000B3F07"/>
    <w:rsid w:val="000B3F11"/>
    <w:rsid w:val="000B3F19"/>
    <w:rsid w:val="000B43F4"/>
    <w:rsid w:val="000B4556"/>
    <w:rsid w:val="000B4701"/>
    <w:rsid w:val="000B4746"/>
    <w:rsid w:val="000B4864"/>
    <w:rsid w:val="000B4964"/>
    <w:rsid w:val="000B49AE"/>
    <w:rsid w:val="000B49D3"/>
    <w:rsid w:val="000B4AB4"/>
    <w:rsid w:val="000B4CFD"/>
    <w:rsid w:val="000B4DDD"/>
    <w:rsid w:val="000B4E32"/>
    <w:rsid w:val="000B4FC3"/>
    <w:rsid w:val="000B52BD"/>
    <w:rsid w:val="000B52F6"/>
    <w:rsid w:val="000B540D"/>
    <w:rsid w:val="000B5762"/>
    <w:rsid w:val="000B5ACE"/>
    <w:rsid w:val="000B5BA1"/>
    <w:rsid w:val="000B5BF7"/>
    <w:rsid w:val="000B5CC3"/>
    <w:rsid w:val="000B5D93"/>
    <w:rsid w:val="000B5ED4"/>
    <w:rsid w:val="000B5FB2"/>
    <w:rsid w:val="000B61AE"/>
    <w:rsid w:val="000B6340"/>
    <w:rsid w:val="000B6417"/>
    <w:rsid w:val="000B659D"/>
    <w:rsid w:val="000B665A"/>
    <w:rsid w:val="000B6A1A"/>
    <w:rsid w:val="000B6A21"/>
    <w:rsid w:val="000B6C66"/>
    <w:rsid w:val="000B6D5C"/>
    <w:rsid w:val="000B6DC2"/>
    <w:rsid w:val="000B6EC0"/>
    <w:rsid w:val="000B6F84"/>
    <w:rsid w:val="000B7156"/>
    <w:rsid w:val="000B718D"/>
    <w:rsid w:val="000B72AE"/>
    <w:rsid w:val="000B72B2"/>
    <w:rsid w:val="000B72D3"/>
    <w:rsid w:val="000B7325"/>
    <w:rsid w:val="000B7577"/>
    <w:rsid w:val="000B75EB"/>
    <w:rsid w:val="000B7740"/>
    <w:rsid w:val="000B7743"/>
    <w:rsid w:val="000B79A8"/>
    <w:rsid w:val="000B7A16"/>
    <w:rsid w:val="000B7A44"/>
    <w:rsid w:val="000B7A68"/>
    <w:rsid w:val="000B7AC1"/>
    <w:rsid w:val="000B7DA2"/>
    <w:rsid w:val="000B7F24"/>
    <w:rsid w:val="000C014A"/>
    <w:rsid w:val="000C03B0"/>
    <w:rsid w:val="000C03DF"/>
    <w:rsid w:val="000C03E5"/>
    <w:rsid w:val="000C0651"/>
    <w:rsid w:val="000C0CE5"/>
    <w:rsid w:val="000C0CF6"/>
    <w:rsid w:val="000C0DFC"/>
    <w:rsid w:val="000C0FD2"/>
    <w:rsid w:val="000C11BD"/>
    <w:rsid w:val="000C1799"/>
    <w:rsid w:val="000C1E6F"/>
    <w:rsid w:val="000C1EFA"/>
    <w:rsid w:val="000C215F"/>
    <w:rsid w:val="000C2497"/>
    <w:rsid w:val="000C24C2"/>
    <w:rsid w:val="000C2745"/>
    <w:rsid w:val="000C27CF"/>
    <w:rsid w:val="000C29CC"/>
    <w:rsid w:val="000C2AA9"/>
    <w:rsid w:val="000C2B6A"/>
    <w:rsid w:val="000C2EC9"/>
    <w:rsid w:val="000C3192"/>
    <w:rsid w:val="000C362E"/>
    <w:rsid w:val="000C37A9"/>
    <w:rsid w:val="000C38C4"/>
    <w:rsid w:val="000C397D"/>
    <w:rsid w:val="000C3B0C"/>
    <w:rsid w:val="000C3B3F"/>
    <w:rsid w:val="000C3B88"/>
    <w:rsid w:val="000C3C9A"/>
    <w:rsid w:val="000C3CD8"/>
    <w:rsid w:val="000C3F65"/>
    <w:rsid w:val="000C40FB"/>
    <w:rsid w:val="000C4251"/>
    <w:rsid w:val="000C42EE"/>
    <w:rsid w:val="000C43A3"/>
    <w:rsid w:val="000C4489"/>
    <w:rsid w:val="000C44B4"/>
    <w:rsid w:val="000C44BC"/>
    <w:rsid w:val="000C461E"/>
    <w:rsid w:val="000C4A60"/>
    <w:rsid w:val="000C4ADE"/>
    <w:rsid w:val="000C4B36"/>
    <w:rsid w:val="000C4C65"/>
    <w:rsid w:val="000C4CD2"/>
    <w:rsid w:val="000C4E1E"/>
    <w:rsid w:val="000C4E5C"/>
    <w:rsid w:val="000C4F02"/>
    <w:rsid w:val="000C5536"/>
    <w:rsid w:val="000C558C"/>
    <w:rsid w:val="000C561C"/>
    <w:rsid w:val="000C564F"/>
    <w:rsid w:val="000C567A"/>
    <w:rsid w:val="000C58E6"/>
    <w:rsid w:val="000C598C"/>
    <w:rsid w:val="000C5A6C"/>
    <w:rsid w:val="000C5A80"/>
    <w:rsid w:val="000C5D3C"/>
    <w:rsid w:val="000C5ECF"/>
    <w:rsid w:val="000C5F46"/>
    <w:rsid w:val="000C606A"/>
    <w:rsid w:val="000C6557"/>
    <w:rsid w:val="000C66CD"/>
    <w:rsid w:val="000C68F4"/>
    <w:rsid w:val="000C6948"/>
    <w:rsid w:val="000C6E77"/>
    <w:rsid w:val="000C7258"/>
    <w:rsid w:val="000C7412"/>
    <w:rsid w:val="000C74F2"/>
    <w:rsid w:val="000C7503"/>
    <w:rsid w:val="000C75C8"/>
    <w:rsid w:val="000C7694"/>
    <w:rsid w:val="000C7784"/>
    <w:rsid w:val="000C78EE"/>
    <w:rsid w:val="000C7BC8"/>
    <w:rsid w:val="000C7ED2"/>
    <w:rsid w:val="000C7F4B"/>
    <w:rsid w:val="000C7FD3"/>
    <w:rsid w:val="000D0061"/>
    <w:rsid w:val="000D0143"/>
    <w:rsid w:val="000D02B9"/>
    <w:rsid w:val="000D03EA"/>
    <w:rsid w:val="000D0443"/>
    <w:rsid w:val="000D0699"/>
    <w:rsid w:val="000D07E9"/>
    <w:rsid w:val="000D0CD4"/>
    <w:rsid w:val="000D0D06"/>
    <w:rsid w:val="000D0D42"/>
    <w:rsid w:val="000D0D7A"/>
    <w:rsid w:val="000D0E20"/>
    <w:rsid w:val="000D1011"/>
    <w:rsid w:val="000D1112"/>
    <w:rsid w:val="000D1276"/>
    <w:rsid w:val="000D1482"/>
    <w:rsid w:val="000D158B"/>
    <w:rsid w:val="000D180D"/>
    <w:rsid w:val="000D1A5A"/>
    <w:rsid w:val="000D1D5D"/>
    <w:rsid w:val="000D1E9C"/>
    <w:rsid w:val="000D207B"/>
    <w:rsid w:val="000D2135"/>
    <w:rsid w:val="000D214E"/>
    <w:rsid w:val="000D21DA"/>
    <w:rsid w:val="000D2318"/>
    <w:rsid w:val="000D2366"/>
    <w:rsid w:val="000D24DC"/>
    <w:rsid w:val="000D257F"/>
    <w:rsid w:val="000D261C"/>
    <w:rsid w:val="000D26E8"/>
    <w:rsid w:val="000D2D48"/>
    <w:rsid w:val="000D2DC7"/>
    <w:rsid w:val="000D2EF6"/>
    <w:rsid w:val="000D30FB"/>
    <w:rsid w:val="000D3109"/>
    <w:rsid w:val="000D3147"/>
    <w:rsid w:val="000D31C8"/>
    <w:rsid w:val="000D34D3"/>
    <w:rsid w:val="000D3698"/>
    <w:rsid w:val="000D3708"/>
    <w:rsid w:val="000D378F"/>
    <w:rsid w:val="000D3810"/>
    <w:rsid w:val="000D3891"/>
    <w:rsid w:val="000D39F6"/>
    <w:rsid w:val="000D3AA5"/>
    <w:rsid w:val="000D3D2D"/>
    <w:rsid w:val="000D3EA0"/>
    <w:rsid w:val="000D4069"/>
    <w:rsid w:val="000D41DA"/>
    <w:rsid w:val="000D43D2"/>
    <w:rsid w:val="000D47CC"/>
    <w:rsid w:val="000D4909"/>
    <w:rsid w:val="000D4914"/>
    <w:rsid w:val="000D499A"/>
    <w:rsid w:val="000D49A2"/>
    <w:rsid w:val="000D4A04"/>
    <w:rsid w:val="000D4AA2"/>
    <w:rsid w:val="000D4B09"/>
    <w:rsid w:val="000D4ED5"/>
    <w:rsid w:val="000D4EFA"/>
    <w:rsid w:val="000D5084"/>
    <w:rsid w:val="000D5176"/>
    <w:rsid w:val="000D51E1"/>
    <w:rsid w:val="000D525C"/>
    <w:rsid w:val="000D5361"/>
    <w:rsid w:val="000D558F"/>
    <w:rsid w:val="000D57A6"/>
    <w:rsid w:val="000D57E8"/>
    <w:rsid w:val="000D58DE"/>
    <w:rsid w:val="000D5958"/>
    <w:rsid w:val="000D5979"/>
    <w:rsid w:val="000D59DE"/>
    <w:rsid w:val="000D59FE"/>
    <w:rsid w:val="000D5AAB"/>
    <w:rsid w:val="000D5AB8"/>
    <w:rsid w:val="000D5CB8"/>
    <w:rsid w:val="000D5CDB"/>
    <w:rsid w:val="000D6071"/>
    <w:rsid w:val="000D60C1"/>
    <w:rsid w:val="000D61E9"/>
    <w:rsid w:val="000D657D"/>
    <w:rsid w:val="000D65DC"/>
    <w:rsid w:val="000D65DF"/>
    <w:rsid w:val="000D67F3"/>
    <w:rsid w:val="000D6869"/>
    <w:rsid w:val="000D6910"/>
    <w:rsid w:val="000D6C37"/>
    <w:rsid w:val="000D6D3B"/>
    <w:rsid w:val="000D6DBD"/>
    <w:rsid w:val="000D6EE5"/>
    <w:rsid w:val="000D7039"/>
    <w:rsid w:val="000D7082"/>
    <w:rsid w:val="000D71D9"/>
    <w:rsid w:val="000D74B3"/>
    <w:rsid w:val="000D7511"/>
    <w:rsid w:val="000D7765"/>
    <w:rsid w:val="000D77DC"/>
    <w:rsid w:val="000D780B"/>
    <w:rsid w:val="000D7A8A"/>
    <w:rsid w:val="000D7B0A"/>
    <w:rsid w:val="000D7CF1"/>
    <w:rsid w:val="000D7D56"/>
    <w:rsid w:val="000D7EFB"/>
    <w:rsid w:val="000E027F"/>
    <w:rsid w:val="000E04E4"/>
    <w:rsid w:val="000E0841"/>
    <w:rsid w:val="000E098F"/>
    <w:rsid w:val="000E09C1"/>
    <w:rsid w:val="000E0A0A"/>
    <w:rsid w:val="000E0AAC"/>
    <w:rsid w:val="000E0E5D"/>
    <w:rsid w:val="000E0E7E"/>
    <w:rsid w:val="000E0F62"/>
    <w:rsid w:val="000E10B3"/>
    <w:rsid w:val="000E140E"/>
    <w:rsid w:val="000E15B8"/>
    <w:rsid w:val="000E1725"/>
    <w:rsid w:val="000E1793"/>
    <w:rsid w:val="000E18D6"/>
    <w:rsid w:val="000E1B05"/>
    <w:rsid w:val="000E1BB1"/>
    <w:rsid w:val="000E1BD7"/>
    <w:rsid w:val="000E1C8A"/>
    <w:rsid w:val="000E1D95"/>
    <w:rsid w:val="000E1EC0"/>
    <w:rsid w:val="000E20BB"/>
    <w:rsid w:val="000E21B1"/>
    <w:rsid w:val="000E2208"/>
    <w:rsid w:val="000E2233"/>
    <w:rsid w:val="000E2275"/>
    <w:rsid w:val="000E22C8"/>
    <w:rsid w:val="000E2311"/>
    <w:rsid w:val="000E23A6"/>
    <w:rsid w:val="000E245D"/>
    <w:rsid w:val="000E2669"/>
    <w:rsid w:val="000E267D"/>
    <w:rsid w:val="000E26AD"/>
    <w:rsid w:val="000E277F"/>
    <w:rsid w:val="000E2787"/>
    <w:rsid w:val="000E27F5"/>
    <w:rsid w:val="000E280A"/>
    <w:rsid w:val="000E28A7"/>
    <w:rsid w:val="000E292C"/>
    <w:rsid w:val="000E296C"/>
    <w:rsid w:val="000E29D5"/>
    <w:rsid w:val="000E2B67"/>
    <w:rsid w:val="000E2DE4"/>
    <w:rsid w:val="000E2EA7"/>
    <w:rsid w:val="000E2FF3"/>
    <w:rsid w:val="000E3122"/>
    <w:rsid w:val="000E32C1"/>
    <w:rsid w:val="000E3385"/>
    <w:rsid w:val="000E3588"/>
    <w:rsid w:val="000E39AD"/>
    <w:rsid w:val="000E39CD"/>
    <w:rsid w:val="000E3BA3"/>
    <w:rsid w:val="000E3CA0"/>
    <w:rsid w:val="000E3CC5"/>
    <w:rsid w:val="000E3D1C"/>
    <w:rsid w:val="000E3DF2"/>
    <w:rsid w:val="000E3E6D"/>
    <w:rsid w:val="000E3F66"/>
    <w:rsid w:val="000E3FE7"/>
    <w:rsid w:val="000E413D"/>
    <w:rsid w:val="000E42A8"/>
    <w:rsid w:val="000E4786"/>
    <w:rsid w:val="000E495A"/>
    <w:rsid w:val="000E4A82"/>
    <w:rsid w:val="000E4C4C"/>
    <w:rsid w:val="000E4D72"/>
    <w:rsid w:val="000E51F7"/>
    <w:rsid w:val="000E52FC"/>
    <w:rsid w:val="000E550A"/>
    <w:rsid w:val="000E5552"/>
    <w:rsid w:val="000E55CB"/>
    <w:rsid w:val="000E5620"/>
    <w:rsid w:val="000E569B"/>
    <w:rsid w:val="000E57A1"/>
    <w:rsid w:val="000E585B"/>
    <w:rsid w:val="000E599F"/>
    <w:rsid w:val="000E5A94"/>
    <w:rsid w:val="000E5B58"/>
    <w:rsid w:val="000E5BB2"/>
    <w:rsid w:val="000E5BCD"/>
    <w:rsid w:val="000E5E5E"/>
    <w:rsid w:val="000E5F30"/>
    <w:rsid w:val="000E5F6B"/>
    <w:rsid w:val="000E60CE"/>
    <w:rsid w:val="000E6154"/>
    <w:rsid w:val="000E622A"/>
    <w:rsid w:val="000E6255"/>
    <w:rsid w:val="000E6312"/>
    <w:rsid w:val="000E6464"/>
    <w:rsid w:val="000E652A"/>
    <w:rsid w:val="000E6570"/>
    <w:rsid w:val="000E66A8"/>
    <w:rsid w:val="000E66CD"/>
    <w:rsid w:val="000E6839"/>
    <w:rsid w:val="000E69F3"/>
    <w:rsid w:val="000E6B2E"/>
    <w:rsid w:val="000E6B8F"/>
    <w:rsid w:val="000E6D7A"/>
    <w:rsid w:val="000E6E68"/>
    <w:rsid w:val="000E6EA4"/>
    <w:rsid w:val="000E6F52"/>
    <w:rsid w:val="000E6FEC"/>
    <w:rsid w:val="000E70AE"/>
    <w:rsid w:val="000E7144"/>
    <w:rsid w:val="000E7457"/>
    <w:rsid w:val="000E7484"/>
    <w:rsid w:val="000E75AD"/>
    <w:rsid w:val="000E75E6"/>
    <w:rsid w:val="000E760D"/>
    <w:rsid w:val="000E7687"/>
    <w:rsid w:val="000E79FB"/>
    <w:rsid w:val="000E7B3A"/>
    <w:rsid w:val="000E7C38"/>
    <w:rsid w:val="000E7C76"/>
    <w:rsid w:val="000E7CDB"/>
    <w:rsid w:val="000E7D05"/>
    <w:rsid w:val="000E7E72"/>
    <w:rsid w:val="000F0105"/>
    <w:rsid w:val="000F0480"/>
    <w:rsid w:val="000F0767"/>
    <w:rsid w:val="000F076E"/>
    <w:rsid w:val="000F09D2"/>
    <w:rsid w:val="000F0C36"/>
    <w:rsid w:val="000F0C49"/>
    <w:rsid w:val="000F0CC1"/>
    <w:rsid w:val="000F103D"/>
    <w:rsid w:val="000F11AC"/>
    <w:rsid w:val="000F1304"/>
    <w:rsid w:val="000F13EF"/>
    <w:rsid w:val="000F1648"/>
    <w:rsid w:val="000F174B"/>
    <w:rsid w:val="000F1A38"/>
    <w:rsid w:val="000F1DE1"/>
    <w:rsid w:val="000F20AB"/>
    <w:rsid w:val="000F225C"/>
    <w:rsid w:val="000F2372"/>
    <w:rsid w:val="000F23C3"/>
    <w:rsid w:val="000F2445"/>
    <w:rsid w:val="000F28D8"/>
    <w:rsid w:val="000F297A"/>
    <w:rsid w:val="000F2A61"/>
    <w:rsid w:val="000F2AB6"/>
    <w:rsid w:val="000F2AE0"/>
    <w:rsid w:val="000F2AF2"/>
    <w:rsid w:val="000F2B12"/>
    <w:rsid w:val="000F2B9B"/>
    <w:rsid w:val="000F31F1"/>
    <w:rsid w:val="000F32EC"/>
    <w:rsid w:val="000F342B"/>
    <w:rsid w:val="000F368F"/>
    <w:rsid w:val="000F36AB"/>
    <w:rsid w:val="000F37DD"/>
    <w:rsid w:val="000F3859"/>
    <w:rsid w:val="000F38C3"/>
    <w:rsid w:val="000F39A3"/>
    <w:rsid w:val="000F3D23"/>
    <w:rsid w:val="000F3EE5"/>
    <w:rsid w:val="000F3F57"/>
    <w:rsid w:val="000F4094"/>
    <w:rsid w:val="000F411B"/>
    <w:rsid w:val="000F4357"/>
    <w:rsid w:val="000F47C4"/>
    <w:rsid w:val="000F49FC"/>
    <w:rsid w:val="000F4A99"/>
    <w:rsid w:val="000F4B04"/>
    <w:rsid w:val="000F4C55"/>
    <w:rsid w:val="000F4CCD"/>
    <w:rsid w:val="000F4CEC"/>
    <w:rsid w:val="000F4E9B"/>
    <w:rsid w:val="000F508E"/>
    <w:rsid w:val="000F50AE"/>
    <w:rsid w:val="000F5317"/>
    <w:rsid w:val="000F531C"/>
    <w:rsid w:val="000F53C1"/>
    <w:rsid w:val="000F5627"/>
    <w:rsid w:val="000F56B5"/>
    <w:rsid w:val="000F56E3"/>
    <w:rsid w:val="000F574F"/>
    <w:rsid w:val="000F5A61"/>
    <w:rsid w:val="000F5AD9"/>
    <w:rsid w:val="000F5E7A"/>
    <w:rsid w:val="000F5FE6"/>
    <w:rsid w:val="000F6077"/>
    <w:rsid w:val="000F6386"/>
    <w:rsid w:val="000F6389"/>
    <w:rsid w:val="000F657F"/>
    <w:rsid w:val="000F6723"/>
    <w:rsid w:val="000F681F"/>
    <w:rsid w:val="000F68EA"/>
    <w:rsid w:val="000F69C1"/>
    <w:rsid w:val="000F6B1A"/>
    <w:rsid w:val="000F7009"/>
    <w:rsid w:val="000F72B1"/>
    <w:rsid w:val="000F72DD"/>
    <w:rsid w:val="000F7580"/>
    <w:rsid w:val="000F770B"/>
    <w:rsid w:val="000F7745"/>
    <w:rsid w:val="000F79E5"/>
    <w:rsid w:val="000F7B51"/>
    <w:rsid w:val="000F7CD5"/>
    <w:rsid w:val="000F7E80"/>
    <w:rsid w:val="000F7F01"/>
    <w:rsid w:val="000F7FE1"/>
    <w:rsid w:val="00100065"/>
    <w:rsid w:val="001002A6"/>
    <w:rsid w:val="001002DE"/>
    <w:rsid w:val="001002F1"/>
    <w:rsid w:val="001002F5"/>
    <w:rsid w:val="0010030D"/>
    <w:rsid w:val="0010031F"/>
    <w:rsid w:val="00100332"/>
    <w:rsid w:val="0010034B"/>
    <w:rsid w:val="00100355"/>
    <w:rsid w:val="001004DF"/>
    <w:rsid w:val="00100518"/>
    <w:rsid w:val="00100527"/>
    <w:rsid w:val="00100549"/>
    <w:rsid w:val="00100A3A"/>
    <w:rsid w:val="00100AC6"/>
    <w:rsid w:val="00100BFC"/>
    <w:rsid w:val="00100CA9"/>
    <w:rsid w:val="0010101C"/>
    <w:rsid w:val="00101113"/>
    <w:rsid w:val="00101448"/>
    <w:rsid w:val="0010171A"/>
    <w:rsid w:val="001017D4"/>
    <w:rsid w:val="00101802"/>
    <w:rsid w:val="001019BE"/>
    <w:rsid w:val="001019F0"/>
    <w:rsid w:val="00101C50"/>
    <w:rsid w:val="00101E87"/>
    <w:rsid w:val="00101F14"/>
    <w:rsid w:val="001021B3"/>
    <w:rsid w:val="00102278"/>
    <w:rsid w:val="001023F4"/>
    <w:rsid w:val="001025D3"/>
    <w:rsid w:val="0010268B"/>
    <w:rsid w:val="0010269A"/>
    <w:rsid w:val="0010288F"/>
    <w:rsid w:val="0010296E"/>
    <w:rsid w:val="00102A49"/>
    <w:rsid w:val="00102B74"/>
    <w:rsid w:val="00102B8D"/>
    <w:rsid w:val="00102C16"/>
    <w:rsid w:val="00102D0F"/>
    <w:rsid w:val="00102D98"/>
    <w:rsid w:val="00102DF6"/>
    <w:rsid w:val="00103224"/>
    <w:rsid w:val="001032BF"/>
    <w:rsid w:val="0010333F"/>
    <w:rsid w:val="001036B2"/>
    <w:rsid w:val="00103752"/>
    <w:rsid w:val="001037A0"/>
    <w:rsid w:val="001037B1"/>
    <w:rsid w:val="00103870"/>
    <w:rsid w:val="001038A9"/>
    <w:rsid w:val="00103C5C"/>
    <w:rsid w:val="00103D65"/>
    <w:rsid w:val="00103E1A"/>
    <w:rsid w:val="0010423E"/>
    <w:rsid w:val="00104358"/>
    <w:rsid w:val="00104877"/>
    <w:rsid w:val="00104B18"/>
    <w:rsid w:val="00104C07"/>
    <w:rsid w:val="00104E1A"/>
    <w:rsid w:val="00104F84"/>
    <w:rsid w:val="00104FF3"/>
    <w:rsid w:val="001052A9"/>
    <w:rsid w:val="001053C2"/>
    <w:rsid w:val="001053E5"/>
    <w:rsid w:val="00105466"/>
    <w:rsid w:val="001054B3"/>
    <w:rsid w:val="0010555D"/>
    <w:rsid w:val="00105669"/>
    <w:rsid w:val="00105672"/>
    <w:rsid w:val="00105AAF"/>
    <w:rsid w:val="00105ADF"/>
    <w:rsid w:val="00105B3A"/>
    <w:rsid w:val="00105E7B"/>
    <w:rsid w:val="00105F24"/>
    <w:rsid w:val="00106162"/>
    <w:rsid w:val="001062D2"/>
    <w:rsid w:val="001062DB"/>
    <w:rsid w:val="001064D2"/>
    <w:rsid w:val="00106500"/>
    <w:rsid w:val="00106505"/>
    <w:rsid w:val="0010668F"/>
    <w:rsid w:val="0010670E"/>
    <w:rsid w:val="00106836"/>
    <w:rsid w:val="00106B5C"/>
    <w:rsid w:val="00106E90"/>
    <w:rsid w:val="001072CE"/>
    <w:rsid w:val="0010786B"/>
    <w:rsid w:val="00107976"/>
    <w:rsid w:val="00107B8D"/>
    <w:rsid w:val="00107C53"/>
    <w:rsid w:val="00107C64"/>
    <w:rsid w:val="00107DCA"/>
    <w:rsid w:val="00107F71"/>
    <w:rsid w:val="00107F7A"/>
    <w:rsid w:val="00110017"/>
    <w:rsid w:val="001102E8"/>
    <w:rsid w:val="0011032C"/>
    <w:rsid w:val="0011059D"/>
    <w:rsid w:val="0011074F"/>
    <w:rsid w:val="00110893"/>
    <w:rsid w:val="00110B54"/>
    <w:rsid w:val="00110BB3"/>
    <w:rsid w:val="00110C0A"/>
    <w:rsid w:val="00110D09"/>
    <w:rsid w:val="00110DCE"/>
    <w:rsid w:val="0011108E"/>
    <w:rsid w:val="001111E7"/>
    <w:rsid w:val="001111F7"/>
    <w:rsid w:val="00111224"/>
    <w:rsid w:val="0011130A"/>
    <w:rsid w:val="00111568"/>
    <w:rsid w:val="0011168D"/>
    <w:rsid w:val="00111816"/>
    <w:rsid w:val="0011186F"/>
    <w:rsid w:val="00111A46"/>
    <w:rsid w:val="00111BB8"/>
    <w:rsid w:val="00111D7F"/>
    <w:rsid w:val="00111F6A"/>
    <w:rsid w:val="001120AF"/>
    <w:rsid w:val="0011213D"/>
    <w:rsid w:val="00112191"/>
    <w:rsid w:val="001122AF"/>
    <w:rsid w:val="0011237A"/>
    <w:rsid w:val="001125C2"/>
    <w:rsid w:val="0011262A"/>
    <w:rsid w:val="00112740"/>
    <w:rsid w:val="001129DA"/>
    <w:rsid w:val="00112A4F"/>
    <w:rsid w:val="00112A99"/>
    <w:rsid w:val="00112AE8"/>
    <w:rsid w:val="00112C3E"/>
    <w:rsid w:val="00112C93"/>
    <w:rsid w:val="00112DC0"/>
    <w:rsid w:val="00112E30"/>
    <w:rsid w:val="00112EB1"/>
    <w:rsid w:val="00112ED6"/>
    <w:rsid w:val="00112FC4"/>
    <w:rsid w:val="001130A7"/>
    <w:rsid w:val="001130AC"/>
    <w:rsid w:val="0011311E"/>
    <w:rsid w:val="0011314A"/>
    <w:rsid w:val="00113195"/>
    <w:rsid w:val="00113227"/>
    <w:rsid w:val="001132F5"/>
    <w:rsid w:val="00113325"/>
    <w:rsid w:val="001133E1"/>
    <w:rsid w:val="0011366A"/>
    <w:rsid w:val="0011368F"/>
    <w:rsid w:val="00113A72"/>
    <w:rsid w:val="00113A7D"/>
    <w:rsid w:val="00113B55"/>
    <w:rsid w:val="00113B97"/>
    <w:rsid w:val="00113BEB"/>
    <w:rsid w:val="00113C89"/>
    <w:rsid w:val="00114253"/>
    <w:rsid w:val="0011429C"/>
    <w:rsid w:val="00114425"/>
    <w:rsid w:val="001148EA"/>
    <w:rsid w:val="001151AA"/>
    <w:rsid w:val="001151D9"/>
    <w:rsid w:val="00115446"/>
    <w:rsid w:val="00115660"/>
    <w:rsid w:val="001158D0"/>
    <w:rsid w:val="00115977"/>
    <w:rsid w:val="00115C03"/>
    <w:rsid w:val="00115DB8"/>
    <w:rsid w:val="00115E9A"/>
    <w:rsid w:val="00116026"/>
    <w:rsid w:val="001161F8"/>
    <w:rsid w:val="00116430"/>
    <w:rsid w:val="001164CA"/>
    <w:rsid w:val="00116582"/>
    <w:rsid w:val="00116870"/>
    <w:rsid w:val="001168D9"/>
    <w:rsid w:val="0011694F"/>
    <w:rsid w:val="00116A45"/>
    <w:rsid w:val="00116BC8"/>
    <w:rsid w:val="00116D4E"/>
    <w:rsid w:val="00116F88"/>
    <w:rsid w:val="00116FAA"/>
    <w:rsid w:val="001172A4"/>
    <w:rsid w:val="001176A9"/>
    <w:rsid w:val="0011771B"/>
    <w:rsid w:val="00117ABC"/>
    <w:rsid w:val="00117B3D"/>
    <w:rsid w:val="00117BCC"/>
    <w:rsid w:val="00117C90"/>
    <w:rsid w:val="00117E34"/>
    <w:rsid w:val="00117E63"/>
    <w:rsid w:val="00117F5B"/>
    <w:rsid w:val="0012004D"/>
    <w:rsid w:val="00120322"/>
    <w:rsid w:val="00120395"/>
    <w:rsid w:val="00120472"/>
    <w:rsid w:val="00120517"/>
    <w:rsid w:val="001205EE"/>
    <w:rsid w:val="0012074C"/>
    <w:rsid w:val="00120A68"/>
    <w:rsid w:val="00120F0A"/>
    <w:rsid w:val="001210FF"/>
    <w:rsid w:val="001212BC"/>
    <w:rsid w:val="001212ED"/>
    <w:rsid w:val="00121455"/>
    <w:rsid w:val="00121498"/>
    <w:rsid w:val="0012171A"/>
    <w:rsid w:val="001217B9"/>
    <w:rsid w:val="001217DD"/>
    <w:rsid w:val="00121A75"/>
    <w:rsid w:val="00121DC2"/>
    <w:rsid w:val="00121EA8"/>
    <w:rsid w:val="001221FD"/>
    <w:rsid w:val="0012228D"/>
    <w:rsid w:val="001222C4"/>
    <w:rsid w:val="001223A1"/>
    <w:rsid w:val="00122536"/>
    <w:rsid w:val="001226F7"/>
    <w:rsid w:val="00122721"/>
    <w:rsid w:val="001227FE"/>
    <w:rsid w:val="00122831"/>
    <w:rsid w:val="001229C3"/>
    <w:rsid w:val="00122A67"/>
    <w:rsid w:val="00122C09"/>
    <w:rsid w:val="00122C9A"/>
    <w:rsid w:val="00122DDC"/>
    <w:rsid w:val="00122F9A"/>
    <w:rsid w:val="00123618"/>
    <w:rsid w:val="00123634"/>
    <w:rsid w:val="00123683"/>
    <w:rsid w:val="00123834"/>
    <w:rsid w:val="00123C01"/>
    <w:rsid w:val="00123D99"/>
    <w:rsid w:val="00123F50"/>
    <w:rsid w:val="00123FAC"/>
    <w:rsid w:val="0012412D"/>
    <w:rsid w:val="00124135"/>
    <w:rsid w:val="00124161"/>
    <w:rsid w:val="0012418C"/>
    <w:rsid w:val="001241EB"/>
    <w:rsid w:val="0012426B"/>
    <w:rsid w:val="0012455B"/>
    <w:rsid w:val="00124660"/>
    <w:rsid w:val="00124942"/>
    <w:rsid w:val="001249A0"/>
    <w:rsid w:val="00124CB7"/>
    <w:rsid w:val="00124D2F"/>
    <w:rsid w:val="00124E5E"/>
    <w:rsid w:val="00124E65"/>
    <w:rsid w:val="00124E68"/>
    <w:rsid w:val="00124F17"/>
    <w:rsid w:val="00124FD7"/>
    <w:rsid w:val="00125164"/>
    <w:rsid w:val="00125226"/>
    <w:rsid w:val="0012525B"/>
    <w:rsid w:val="001252F6"/>
    <w:rsid w:val="001253E7"/>
    <w:rsid w:val="00125488"/>
    <w:rsid w:val="0012571D"/>
    <w:rsid w:val="00125794"/>
    <w:rsid w:val="0012580D"/>
    <w:rsid w:val="00125982"/>
    <w:rsid w:val="00125B4C"/>
    <w:rsid w:val="00125C3D"/>
    <w:rsid w:val="00125F79"/>
    <w:rsid w:val="00125F8B"/>
    <w:rsid w:val="00126428"/>
    <w:rsid w:val="001264D9"/>
    <w:rsid w:val="00126649"/>
    <w:rsid w:val="001266AB"/>
    <w:rsid w:val="001267FE"/>
    <w:rsid w:val="00126E19"/>
    <w:rsid w:val="001273FA"/>
    <w:rsid w:val="00127562"/>
    <w:rsid w:val="0012759C"/>
    <w:rsid w:val="0012767E"/>
    <w:rsid w:val="00127692"/>
    <w:rsid w:val="001277AC"/>
    <w:rsid w:val="001278C7"/>
    <w:rsid w:val="00127A4C"/>
    <w:rsid w:val="00127B01"/>
    <w:rsid w:val="00127B23"/>
    <w:rsid w:val="00127B66"/>
    <w:rsid w:val="00127EAE"/>
    <w:rsid w:val="00127FB1"/>
    <w:rsid w:val="0013015A"/>
    <w:rsid w:val="0013021C"/>
    <w:rsid w:val="00130278"/>
    <w:rsid w:val="00130294"/>
    <w:rsid w:val="0013038C"/>
    <w:rsid w:val="0013051A"/>
    <w:rsid w:val="00130958"/>
    <w:rsid w:val="00130990"/>
    <w:rsid w:val="001309D9"/>
    <w:rsid w:val="00130AF9"/>
    <w:rsid w:val="00130B27"/>
    <w:rsid w:val="00130C0D"/>
    <w:rsid w:val="00130DA8"/>
    <w:rsid w:val="00130DB0"/>
    <w:rsid w:val="00130E55"/>
    <w:rsid w:val="00131278"/>
    <w:rsid w:val="001313C6"/>
    <w:rsid w:val="001313EF"/>
    <w:rsid w:val="00131547"/>
    <w:rsid w:val="001316B0"/>
    <w:rsid w:val="00131993"/>
    <w:rsid w:val="00131A67"/>
    <w:rsid w:val="00131B52"/>
    <w:rsid w:val="00131D19"/>
    <w:rsid w:val="00131D3A"/>
    <w:rsid w:val="00131D7E"/>
    <w:rsid w:val="00131DAC"/>
    <w:rsid w:val="001320C1"/>
    <w:rsid w:val="001321BC"/>
    <w:rsid w:val="001321EB"/>
    <w:rsid w:val="001322BA"/>
    <w:rsid w:val="00132306"/>
    <w:rsid w:val="00132331"/>
    <w:rsid w:val="0013249A"/>
    <w:rsid w:val="00132795"/>
    <w:rsid w:val="00132945"/>
    <w:rsid w:val="00132A97"/>
    <w:rsid w:val="00132B55"/>
    <w:rsid w:val="00132BBF"/>
    <w:rsid w:val="00132C98"/>
    <w:rsid w:val="00132CA0"/>
    <w:rsid w:val="00132CB8"/>
    <w:rsid w:val="00132E5C"/>
    <w:rsid w:val="00132EAA"/>
    <w:rsid w:val="00133040"/>
    <w:rsid w:val="001330B4"/>
    <w:rsid w:val="001330E7"/>
    <w:rsid w:val="00133105"/>
    <w:rsid w:val="001331E3"/>
    <w:rsid w:val="001332CA"/>
    <w:rsid w:val="001334CE"/>
    <w:rsid w:val="00133907"/>
    <w:rsid w:val="00133A2B"/>
    <w:rsid w:val="00133AC7"/>
    <w:rsid w:val="00133BF7"/>
    <w:rsid w:val="00133D08"/>
    <w:rsid w:val="00133EAB"/>
    <w:rsid w:val="001340E7"/>
    <w:rsid w:val="00134345"/>
    <w:rsid w:val="001344C1"/>
    <w:rsid w:val="001345F2"/>
    <w:rsid w:val="00134962"/>
    <w:rsid w:val="00134986"/>
    <w:rsid w:val="001349F1"/>
    <w:rsid w:val="00134ADC"/>
    <w:rsid w:val="00134C64"/>
    <w:rsid w:val="00134DA0"/>
    <w:rsid w:val="00134E54"/>
    <w:rsid w:val="001353DD"/>
    <w:rsid w:val="001354C5"/>
    <w:rsid w:val="00135529"/>
    <w:rsid w:val="00135673"/>
    <w:rsid w:val="00135788"/>
    <w:rsid w:val="00135871"/>
    <w:rsid w:val="00135987"/>
    <w:rsid w:val="00135A9B"/>
    <w:rsid w:val="00135B15"/>
    <w:rsid w:val="00135CE1"/>
    <w:rsid w:val="00135E05"/>
    <w:rsid w:val="00135F0A"/>
    <w:rsid w:val="00136299"/>
    <w:rsid w:val="001363C0"/>
    <w:rsid w:val="001363CC"/>
    <w:rsid w:val="00136449"/>
    <w:rsid w:val="0013656E"/>
    <w:rsid w:val="0013675C"/>
    <w:rsid w:val="00136874"/>
    <w:rsid w:val="001368B7"/>
    <w:rsid w:val="00136BF4"/>
    <w:rsid w:val="00136C61"/>
    <w:rsid w:val="00136DC6"/>
    <w:rsid w:val="00136E7D"/>
    <w:rsid w:val="00136E8B"/>
    <w:rsid w:val="00136F81"/>
    <w:rsid w:val="0013731D"/>
    <w:rsid w:val="001374E3"/>
    <w:rsid w:val="0013752B"/>
    <w:rsid w:val="0013759C"/>
    <w:rsid w:val="0013789F"/>
    <w:rsid w:val="00137C09"/>
    <w:rsid w:val="00137CA6"/>
    <w:rsid w:val="00137E51"/>
    <w:rsid w:val="00137F9F"/>
    <w:rsid w:val="00140053"/>
    <w:rsid w:val="00140105"/>
    <w:rsid w:val="00140129"/>
    <w:rsid w:val="001401B5"/>
    <w:rsid w:val="0014026F"/>
    <w:rsid w:val="00140573"/>
    <w:rsid w:val="0014066A"/>
    <w:rsid w:val="001407CB"/>
    <w:rsid w:val="001409C7"/>
    <w:rsid w:val="00140BFA"/>
    <w:rsid w:val="00140C60"/>
    <w:rsid w:val="00140E76"/>
    <w:rsid w:val="00140EEA"/>
    <w:rsid w:val="00140FAC"/>
    <w:rsid w:val="00141041"/>
    <w:rsid w:val="00141182"/>
    <w:rsid w:val="00141347"/>
    <w:rsid w:val="0014143F"/>
    <w:rsid w:val="00141474"/>
    <w:rsid w:val="00141574"/>
    <w:rsid w:val="00141781"/>
    <w:rsid w:val="00141883"/>
    <w:rsid w:val="0014188C"/>
    <w:rsid w:val="001419BD"/>
    <w:rsid w:val="00141A43"/>
    <w:rsid w:val="00141A79"/>
    <w:rsid w:val="00142006"/>
    <w:rsid w:val="00142031"/>
    <w:rsid w:val="0014207E"/>
    <w:rsid w:val="00142094"/>
    <w:rsid w:val="00142133"/>
    <w:rsid w:val="001421CF"/>
    <w:rsid w:val="00142307"/>
    <w:rsid w:val="00142488"/>
    <w:rsid w:val="001424C1"/>
    <w:rsid w:val="001426A1"/>
    <w:rsid w:val="001427E1"/>
    <w:rsid w:val="00142CA7"/>
    <w:rsid w:val="00142D44"/>
    <w:rsid w:val="00142F45"/>
    <w:rsid w:val="00143149"/>
    <w:rsid w:val="001432BA"/>
    <w:rsid w:val="001433D4"/>
    <w:rsid w:val="00143598"/>
    <w:rsid w:val="0014386A"/>
    <w:rsid w:val="00143981"/>
    <w:rsid w:val="00143AB9"/>
    <w:rsid w:val="00143B33"/>
    <w:rsid w:val="00143BCF"/>
    <w:rsid w:val="00143DAA"/>
    <w:rsid w:val="00143F64"/>
    <w:rsid w:val="00143FD1"/>
    <w:rsid w:val="00144071"/>
    <w:rsid w:val="0014407A"/>
    <w:rsid w:val="00144322"/>
    <w:rsid w:val="00144782"/>
    <w:rsid w:val="001447EA"/>
    <w:rsid w:val="00144831"/>
    <w:rsid w:val="001448EF"/>
    <w:rsid w:val="00144A76"/>
    <w:rsid w:val="00144DC0"/>
    <w:rsid w:val="00144E15"/>
    <w:rsid w:val="00144E83"/>
    <w:rsid w:val="001450A7"/>
    <w:rsid w:val="00145496"/>
    <w:rsid w:val="00145529"/>
    <w:rsid w:val="0014553C"/>
    <w:rsid w:val="00145664"/>
    <w:rsid w:val="001457CF"/>
    <w:rsid w:val="00145A8B"/>
    <w:rsid w:val="00145B61"/>
    <w:rsid w:val="00145CAA"/>
    <w:rsid w:val="00145D05"/>
    <w:rsid w:val="00145D2F"/>
    <w:rsid w:val="00145D75"/>
    <w:rsid w:val="00145DD2"/>
    <w:rsid w:val="00145F0A"/>
    <w:rsid w:val="00145FC9"/>
    <w:rsid w:val="00145FE7"/>
    <w:rsid w:val="0014612C"/>
    <w:rsid w:val="00146221"/>
    <w:rsid w:val="00146373"/>
    <w:rsid w:val="00146987"/>
    <w:rsid w:val="00146A4F"/>
    <w:rsid w:val="00146AC3"/>
    <w:rsid w:val="00146D19"/>
    <w:rsid w:val="00146EA3"/>
    <w:rsid w:val="00147362"/>
    <w:rsid w:val="001475BE"/>
    <w:rsid w:val="00147635"/>
    <w:rsid w:val="0014769A"/>
    <w:rsid w:val="0014791F"/>
    <w:rsid w:val="00147920"/>
    <w:rsid w:val="00147A52"/>
    <w:rsid w:val="00147AF7"/>
    <w:rsid w:val="00147B49"/>
    <w:rsid w:val="00147C4D"/>
    <w:rsid w:val="001501CF"/>
    <w:rsid w:val="001502A8"/>
    <w:rsid w:val="0015042B"/>
    <w:rsid w:val="00150827"/>
    <w:rsid w:val="00150884"/>
    <w:rsid w:val="00150C6D"/>
    <w:rsid w:val="00150C7A"/>
    <w:rsid w:val="00150CA7"/>
    <w:rsid w:val="00150CEA"/>
    <w:rsid w:val="00150D5E"/>
    <w:rsid w:val="00151094"/>
    <w:rsid w:val="001510BF"/>
    <w:rsid w:val="00151147"/>
    <w:rsid w:val="0015115E"/>
    <w:rsid w:val="001513EF"/>
    <w:rsid w:val="00151562"/>
    <w:rsid w:val="001517C3"/>
    <w:rsid w:val="001517E2"/>
    <w:rsid w:val="00151A2B"/>
    <w:rsid w:val="00151BAA"/>
    <w:rsid w:val="00151E80"/>
    <w:rsid w:val="0015234B"/>
    <w:rsid w:val="001525D3"/>
    <w:rsid w:val="001526FE"/>
    <w:rsid w:val="00152755"/>
    <w:rsid w:val="001529B4"/>
    <w:rsid w:val="00152E81"/>
    <w:rsid w:val="0015312F"/>
    <w:rsid w:val="001531C6"/>
    <w:rsid w:val="0015328F"/>
    <w:rsid w:val="001534B1"/>
    <w:rsid w:val="00153528"/>
    <w:rsid w:val="0015355C"/>
    <w:rsid w:val="001535EE"/>
    <w:rsid w:val="0015389C"/>
    <w:rsid w:val="0015399F"/>
    <w:rsid w:val="00153AAC"/>
    <w:rsid w:val="00153C86"/>
    <w:rsid w:val="00153EAD"/>
    <w:rsid w:val="00154043"/>
    <w:rsid w:val="00154089"/>
    <w:rsid w:val="00154095"/>
    <w:rsid w:val="001540E2"/>
    <w:rsid w:val="00154240"/>
    <w:rsid w:val="001544C9"/>
    <w:rsid w:val="001544DF"/>
    <w:rsid w:val="001545A3"/>
    <w:rsid w:val="001545AA"/>
    <w:rsid w:val="001545F4"/>
    <w:rsid w:val="001546EE"/>
    <w:rsid w:val="00154735"/>
    <w:rsid w:val="00154790"/>
    <w:rsid w:val="001548BA"/>
    <w:rsid w:val="001549BF"/>
    <w:rsid w:val="00154BE1"/>
    <w:rsid w:val="00154C76"/>
    <w:rsid w:val="00154EB1"/>
    <w:rsid w:val="00154EF4"/>
    <w:rsid w:val="00154F16"/>
    <w:rsid w:val="00154F83"/>
    <w:rsid w:val="001551A1"/>
    <w:rsid w:val="001551C1"/>
    <w:rsid w:val="00155BFD"/>
    <w:rsid w:val="00155D4B"/>
    <w:rsid w:val="00155F51"/>
    <w:rsid w:val="001564DE"/>
    <w:rsid w:val="00156558"/>
    <w:rsid w:val="0015655A"/>
    <w:rsid w:val="0015692F"/>
    <w:rsid w:val="00156A2D"/>
    <w:rsid w:val="00156BDF"/>
    <w:rsid w:val="00156F48"/>
    <w:rsid w:val="00157281"/>
    <w:rsid w:val="0015757F"/>
    <w:rsid w:val="00157666"/>
    <w:rsid w:val="00157683"/>
    <w:rsid w:val="001576AB"/>
    <w:rsid w:val="00157786"/>
    <w:rsid w:val="0015792C"/>
    <w:rsid w:val="00157B44"/>
    <w:rsid w:val="00157C1A"/>
    <w:rsid w:val="00157FC2"/>
    <w:rsid w:val="00160088"/>
    <w:rsid w:val="001600DF"/>
    <w:rsid w:val="00160108"/>
    <w:rsid w:val="00160179"/>
    <w:rsid w:val="001601A9"/>
    <w:rsid w:val="001601D0"/>
    <w:rsid w:val="00160428"/>
    <w:rsid w:val="001606A1"/>
    <w:rsid w:val="0016091C"/>
    <w:rsid w:val="00160949"/>
    <w:rsid w:val="00160AA6"/>
    <w:rsid w:val="00160DBA"/>
    <w:rsid w:val="00160F94"/>
    <w:rsid w:val="00161190"/>
    <w:rsid w:val="001612AD"/>
    <w:rsid w:val="00161327"/>
    <w:rsid w:val="0016141C"/>
    <w:rsid w:val="00161456"/>
    <w:rsid w:val="001615EC"/>
    <w:rsid w:val="001616B6"/>
    <w:rsid w:val="00161702"/>
    <w:rsid w:val="00161C4D"/>
    <w:rsid w:val="00161C96"/>
    <w:rsid w:val="00161E55"/>
    <w:rsid w:val="00161FF1"/>
    <w:rsid w:val="00162224"/>
    <w:rsid w:val="00162299"/>
    <w:rsid w:val="001623AC"/>
    <w:rsid w:val="0016267A"/>
    <w:rsid w:val="0016281D"/>
    <w:rsid w:val="00162982"/>
    <w:rsid w:val="00162A8E"/>
    <w:rsid w:val="00162CBA"/>
    <w:rsid w:val="00162DF4"/>
    <w:rsid w:val="00162E2C"/>
    <w:rsid w:val="00163069"/>
    <w:rsid w:val="00163100"/>
    <w:rsid w:val="0016312F"/>
    <w:rsid w:val="00163196"/>
    <w:rsid w:val="00163754"/>
    <w:rsid w:val="0016377E"/>
    <w:rsid w:val="001637DF"/>
    <w:rsid w:val="001639D2"/>
    <w:rsid w:val="00163AAA"/>
    <w:rsid w:val="00163C09"/>
    <w:rsid w:val="00163D49"/>
    <w:rsid w:val="00163EA3"/>
    <w:rsid w:val="0016409E"/>
    <w:rsid w:val="001640AB"/>
    <w:rsid w:val="00164322"/>
    <w:rsid w:val="00164491"/>
    <w:rsid w:val="001644BF"/>
    <w:rsid w:val="00164575"/>
    <w:rsid w:val="001645C2"/>
    <w:rsid w:val="0016460D"/>
    <w:rsid w:val="0016468A"/>
    <w:rsid w:val="0016481F"/>
    <w:rsid w:val="00164884"/>
    <w:rsid w:val="00164AAA"/>
    <w:rsid w:val="00164AD2"/>
    <w:rsid w:val="00164CA2"/>
    <w:rsid w:val="00164DEC"/>
    <w:rsid w:val="001650BF"/>
    <w:rsid w:val="00165566"/>
    <w:rsid w:val="001656D5"/>
    <w:rsid w:val="0016585A"/>
    <w:rsid w:val="001658DD"/>
    <w:rsid w:val="001658F2"/>
    <w:rsid w:val="0016594B"/>
    <w:rsid w:val="00166142"/>
    <w:rsid w:val="001662B4"/>
    <w:rsid w:val="00166312"/>
    <w:rsid w:val="0016662B"/>
    <w:rsid w:val="0016663A"/>
    <w:rsid w:val="00166838"/>
    <w:rsid w:val="00166A19"/>
    <w:rsid w:val="00166DCD"/>
    <w:rsid w:val="00166EFD"/>
    <w:rsid w:val="00167001"/>
    <w:rsid w:val="0016718B"/>
    <w:rsid w:val="001672A2"/>
    <w:rsid w:val="00167354"/>
    <w:rsid w:val="0016742D"/>
    <w:rsid w:val="0016755D"/>
    <w:rsid w:val="0016767A"/>
    <w:rsid w:val="0016780A"/>
    <w:rsid w:val="001678C1"/>
    <w:rsid w:val="00167903"/>
    <w:rsid w:val="00167AF5"/>
    <w:rsid w:val="00167B8C"/>
    <w:rsid w:val="00167B9D"/>
    <w:rsid w:val="00167C55"/>
    <w:rsid w:val="00167D92"/>
    <w:rsid w:val="00167EB1"/>
    <w:rsid w:val="001700C2"/>
    <w:rsid w:val="0017023E"/>
    <w:rsid w:val="00170607"/>
    <w:rsid w:val="001708C0"/>
    <w:rsid w:val="00170A5C"/>
    <w:rsid w:val="00170B18"/>
    <w:rsid w:val="00170C48"/>
    <w:rsid w:val="00170FF5"/>
    <w:rsid w:val="00171201"/>
    <w:rsid w:val="0017155A"/>
    <w:rsid w:val="001717A8"/>
    <w:rsid w:val="001718FA"/>
    <w:rsid w:val="001719D0"/>
    <w:rsid w:val="00171AA5"/>
    <w:rsid w:val="00171CAB"/>
    <w:rsid w:val="00171CAC"/>
    <w:rsid w:val="00171CDA"/>
    <w:rsid w:val="00171D04"/>
    <w:rsid w:val="00171D79"/>
    <w:rsid w:val="00171E1B"/>
    <w:rsid w:val="00171E30"/>
    <w:rsid w:val="0017200B"/>
    <w:rsid w:val="00172373"/>
    <w:rsid w:val="001723DD"/>
    <w:rsid w:val="00172503"/>
    <w:rsid w:val="00172573"/>
    <w:rsid w:val="001726FC"/>
    <w:rsid w:val="0017274E"/>
    <w:rsid w:val="00172999"/>
    <w:rsid w:val="00172E14"/>
    <w:rsid w:val="00172E4A"/>
    <w:rsid w:val="00172EA9"/>
    <w:rsid w:val="00172F69"/>
    <w:rsid w:val="00172FA5"/>
    <w:rsid w:val="0017329D"/>
    <w:rsid w:val="001734EA"/>
    <w:rsid w:val="0017361B"/>
    <w:rsid w:val="0017367A"/>
    <w:rsid w:val="00173882"/>
    <w:rsid w:val="00173ABA"/>
    <w:rsid w:val="00173B6E"/>
    <w:rsid w:val="00173B96"/>
    <w:rsid w:val="00173C24"/>
    <w:rsid w:val="00173F68"/>
    <w:rsid w:val="00173FBC"/>
    <w:rsid w:val="00173FDC"/>
    <w:rsid w:val="001740A7"/>
    <w:rsid w:val="001741A7"/>
    <w:rsid w:val="00174391"/>
    <w:rsid w:val="00174682"/>
    <w:rsid w:val="00174686"/>
    <w:rsid w:val="0017487E"/>
    <w:rsid w:val="0017492E"/>
    <w:rsid w:val="00174D70"/>
    <w:rsid w:val="00174E17"/>
    <w:rsid w:val="00174E8E"/>
    <w:rsid w:val="00174E92"/>
    <w:rsid w:val="001751B9"/>
    <w:rsid w:val="001752A5"/>
    <w:rsid w:val="00175377"/>
    <w:rsid w:val="0017537F"/>
    <w:rsid w:val="0017559A"/>
    <w:rsid w:val="00175777"/>
    <w:rsid w:val="00175A76"/>
    <w:rsid w:val="00175AB3"/>
    <w:rsid w:val="00175CCF"/>
    <w:rsid w:val="00175CD2"/>
    <w:rsid w:val="00175CFC"/>
    <w:rsid w:val="00175DBE"/>
    <w:rsid w:val="00175E66"/>
    <w:rsid w:val="00175F10"/>
    <w:rsid w:val="00175F2C"/>
    <w:rsid w:val="00175F59"/>
    <w:rsid w:val="00175FC6"/>
    <w:rsid w:val="001761AD"/>
    <w:rsid w:val="001763B5"/>
    <w:rsid w:val="00176542"/>
    <w:rsid w:val="001766F5"/>
    <w:rsid w:val="001767EA"/>
    <w:rsid w:val="00176810"/>
    <w:rsid w:val="00176B75"/>
    <w:rsid w:val="00176D50"/>
    <w:rsid w:val="00176D9E"/>
    <w:rsid w:val="0017702A"/>
    <w:rsid w:val="0017709A"/>
    <w:rsid w:val="001771BE"/>
    <w:rsid w:val="001772BB"/>
    <w:rsid w:val="001772FD"/>
    <w:rsid w:val="0017743F"/>
    <w:rsid w:val="00177461"/>
    <w:rsid w:val="00177955"/>
    <w:rsid w:val="00177961"/>
    <w:rsid w:val="001779A4"/>
    <w:rsid w:val="00177B9E"/>
    <w:rsid w:val="00177E1E"/>
    <w:rsid w:val="00177F7F"/>
    <w:rsid w:val="00180028"/>
    <w:rsid w:val="00180035"/>
    <w:rsid w:val="0018012A"/>
    <w:rsid w:val="0018038B"/>
    <w:rsid w:val="00180397"/>
    <w:rsid w:val="00180592"/>
    <w:rsid w:val="001805DF"/>
    <w:rsid w:val="00180645"/>
    <w:rsid w:val="001806A4"/>
    <w:rsid w:val="00180795"/>
    <w:rsid w:val="001808C8"/>
    <w:rsid w:val="00180B02"/>
    <w:rsid w:val="00180B49"/>
    <w:rsid w:val="00180CBB"/>
    <w:rsid w:val="0018106D"/>
    <w:rsid w:val="0018146D"/>
    <w:rsid w:val="001819EA"/>
    <w:rsid w:val="00181A03"/>
    <w:rsid w:val="00181AF4"/>
    <w:rsid w:val="00181B1B"/>
    <w:rsid w:val="00181C81"/>
    <w:rsid w:val="00181CC1"/>
    <w:rsid w:val="00181D46"/>
    <w:rsid w:val="00182280"/>
    <w:rsid w:val="001822EC"/>
    <w:rsid w:val="001823D4"/>
    <w:rsid w:val="00182421"/>
    <w:rsid w:val="0018257B"/>
    <w:rsid w:val="001826EF"/>
    <w:rsid w:val="001827A2"/>
    <w:rsid w:val="00182A3A"/>
    <w:rsid w:val="00182AC3"/>
    <w:rsid w:val="00182B06"/>
    <w:rsid w:val="00182CAE"/>
    <w:rsid w:val="00182CD7"/>
    <w:rsid w:val="00182DA4"/>
    <w:rsid w:val="00182F93"/>
    <w:rsid w:val="00182F99"/>
    <w:rsid w:val="001830DF"/>
    <w:rsid w:val="00183125"/>
    <w:rsid w:val="001832A4"/>
    <w:rsid w:val="0018332D"/>
    <w:rsid w:val="001835E7"/>
    <w:rsid w:val="001835E8"/>
    <w:rsid w:val="00183669"/>
    <w:rsid w:val="001836A2"/>
    <w:rsid w:val="0018378A"/>
    <w:rsid w:val="001837D3"/>
    <w:rsid w:val="00183804"/>
    <w:rsid w:val="00183813"/>
    <w:rsid w:val="00183A59"/>
    <w:rsid w:val="00183CD1"/>
    <w:rsid w:val="00183FE8"/>
    <w:rsid w:val="00184A32"/>
    <w:rsid w:val="00184A57"/>
    <w:rsid w:val="00184BAA"/>
    <w:rsid w:val="00184C52"/>
    <w:rsid w:val="00184EBE"/>
    <w:rsid w:val="0018519A"/>
    <w:rsid w:val="00185360"/>
    <w:rsid w:val="001853DC"/>
    <w:rsid w:val="0018547E"/>
    <w:rsid w:val="00185B31"/>
    <w:rsid w:val="00185B90"/>
    <w:rsid w:val="00185BAD"/>
    <w:rsid w:val="00185EBC"/>
    <w:rsid w:val="001862B3"/>
    <w:rsid w:val="001864AD"/>
    <w:rsid w:val="00186581"/>
    <w:rsid w:val="00186684"/>
    <w:rsid w:val="0018681E"/>
    <w:rsid w:val="00186937"/>
    <w:rsid w:val="00186939"/>
    <w:rsid w:val="00186B5C"/>
    <w:rsid w:val="0018726F"/>
    <w:rsid w:val="00187332"/>
    <w:rsid w:val="001874C1"/>
    <w:rsid w:val="0018751D"/>
    <w:rsid w:val="00187786"/>
    <w:rsid w:val="00187888"/>
    <w:rsid w:val="0018794E"/>
    <w:rsid w:val="00187AB1"/>
    <w:rsid w:val="00187C2C"/>
    <w:rsid w:val="00187E89"/>
    <w:rsid w:val="00190405"/>
    <w:rsid w:val="0019061A"/>
    <w:rsid w:val="001906BE"/>
    <w:rsid w:val="0019079A"/>
    <w:rsid w:val="00190A18"/>
    <w:rsid w:val="00190C14"/>
    <w:rsid w:val="00190C7C"/>
    <w:rsid w:val="00190CBC"/>
    <w:rsid w:val="00190DD7"/>
    <w:rsid w:val="00191155"/>
    <w:rsid w:val="0019142A"/>
    <w:rsid w:val="00191522"/>
    <w:rsid w:val="0019167A"/>
    <w:rsid w:val="001917D2"/>
    <w:rsid w:val="00191818"/>
    <w:rsid w:val="00191890"/>
    <w:rsid w:val="00191958"/>
    <w:rsid w:val="00191A88"/>
    <w:rsid w:val="00191C05"/>
    <w:rsid w:val="00191C0F"/>
    <w:rsid w:val="00191C84"/>
    <w:rsid w:val="00191DF6"/>
    <w:rsid w:val="00192048"/>
    <w:rsid w:val="001921FA"/>
    <w:rsid w:val="00192325"/>
    <w:rsid w:val="0019239A"/>
    <w:rsid w:val="0019246B"/>
    <w:rsid w:val="00192663"/>
    <w:rsid w:val="00192792"/>
    <w:rsid w:val="0019287B"/>
    <w:rsid w:val="00192968"/>
    <w:rsid w:val="001929A3"/>
    <w:rsid w:val="00192E3B"/>
    <w:rsid w:val="0019316F"/>
    <w:rsid w:val="00193203"/>
    <w:rsid w:val="0019331F"/>
    <w:rsid w:val="001933C4"/>
    <w:rsid w:val="0019357F"/>
    <w:rsid w:val="0019368C"/>
    <w:rsid w:val="001937C2"/>
    <w:rsid w:val="00193AC2"/>
    <w:rsid w:val="00193B85"/>
    <w:rsid w:val="00193B98"/>
    <w:rsid w:val="00193BDE"/>
    <w:rsid w:val="00193BF3"/>
    <w:rsid w:val="00193C22"/>
    <w:rsid w:val="00193ED9"/>
    <w:rsid w:val="00193F65"/>
    <w:rsid w:val="00194045"/>
    <w:rsid w:val="00194183"/>
    <w:rsid w:val="00194240"/>
    <w:rsid w:val="0019457D"/>
    <w:rsid w:val="00194647"/>
    <w:rsid w:val="00194B20"/>
    <w:rsid w:val="00194BA9"/>
    <w:rsid w:val="00194D6D"/>
    <w:rsid w:val="00194EF0"/>
    <w:rsid w:val="001950DD"/>
    <w:rsid w:val="00195354"/>
    <w:rsid w:val="00195468"/>
    <w:rsid w:val="001954DE"/>
    <w:rsid w:val="001955A6"/>
    <w:rsid w:val="00195629"/>
    <w:rsid w:val="0019568F"/>
    <w:rsid w:val="00195C11"/>
    <w:rsid w:val="00195C7A"/>
    <w:rsid w:val="00195EB7"/>
    <w:rsid w:val="00195F03"/>
    <w:rsid w:val="00196058"/>
    <w:rsid w:val="001961F1"/>
    <w:rsid w:val="00196220"/>
    <w:rsid w:val="00196518"/>
    <w:rsid w:val="001967FD"/>
    <w:rsid w:val="00196921"/>
    <w:rsid w:val="00196A04"/>
    <w:rsid w:val="00196A52"/>
    <w:rsid w:val="00196AA3"/>
    <w:rsid w:val="00196DF6"/>
    <w:rsid w:val="00197188"/>
    <w:rsid w:val="00197362"/>
    <w:rsid w:val="0019743F"/>
    <w:rsid w:val="0019749C"/>
    <w:rsid w:val="001977F5"/>
    <w:rsid w:val="00197875"/>
    <w:rsid w:val="001979CA"/>
    <w:rsid w:val="00197A1A"/>
    <w:rsid w:val="00197BAC"/>
    <w:rsid w:val="00197CCA"/>
    <w:rsid w:val="00197CDA"/>
    <w:rsid w:val="00197D9C"/>
    <w:rsid w:val="00197DE6"/>
    <w:rsid w:val="00197F4A"/>
    <w:rsid w:val="001A0010"/>
    <w:rsid w:val="001A0024"/>
    <w:rsid w:val="001A00C2"/>
    <w:rsid w:val="001A059E"/>
    <w:rsid w:val="001A05A2"/>
    <w:rsid w:val="001A0785"/>
    <w:rsid w:val="001A08A8"/>
    <w:rsid w:val="001A0EDB"/>
    <w:rsid w:val="001A0EE4"/>
    <w:rsid w:val="001A1092"/>
    <w:rsid w:val="001A10DA"/>
    <w:rsid w:val="001A158E"/>
    <w:rsid w:val="001A175C"/>
    <w:rsid w:val="001A17C0"/>
    <w:rsid w:val="001A1B81"/>
    <w:rsid w:val="001A1DFE"/>
    <w:rsid w:val="001A1F6B"/>
    <w:rsid w:val="001A216A"/>
    <w:rsid w:val="001A230B"/>
    <w:rsid w:val="001A232C"/>
    <w:rsid w:val="001A2429"/>
    <w:rsid w:val="001A252B"/>
    <w:rsid w:val="001A254F"/>
    <w:rsid w:val="001A27F8"/>
    <w:rsid w:val="001A2885"/>
    <w:rsid w:val="001A28EC"/>
    <w:rsid w:val="001A297E"/>
    <w:rsid w:val="001A29B7"/>
    <w:rsid w:val="001A2A5A"/>
    <w:rsid w:val="001A2BA3"/>
    <w:rsid w:val="001A2CAA"/>
    <w:rsid w:val="001A2D43"/>
    <w:rsid w:val="001A2D83"/>
    <w:rsid w:val="001A2DB0"/>
    <w:rsid w:val="001A3002"/>
    <w:rsid w:val="001A3356"/>
    <w:rsid w:val="001A3407"/>
    <w:rsid w:val="001A38B9"/>
    <w:rsid w:val="001A3AEC"/>
    <w:rsid w:val="001A3B05"/>
    <w:rsid w:val="001A3C8F"/>
    <w:rsid w:val="001A3D74"/>
    <w:rsid w:val="001A401E"/>
    <w:rsid w:val="001A404D"/>
    <w:rsid w:val="001A4157"/>
    <w:rsid w:val="001A4331"/>
    <w:rsid w:val="001A4373"/>
    <w:rsid w:val="001A45D2"/>
    <w:rsid w:val="001A4649"/>
    <w:rsid w:val="001A4895"/>
    <w:rsid w:val="001A48C1"/>
    <w:rsid w:val="001A490F"/>
    <w:rsid w:val="001A4AE8"/>
    <w:rsid w:val="001A4BF6"/>
    <w:rsid w:val="001A4DDC"/>
    <w:rsid w:val="001A4EE1"/>
    <w:rsid w:val="001A500C"/>
    <w:rsid w:val="001A50CF"/>
    <w:rsid w:val="001A5111"/>
    <w:rsid w:val="001A529F"/>
    <w:rsid w:val="001A52A4"/>
    <w:rsid w:val="001A5365"/>
    <w:rsid w:val="001A5658"/>
    <w:rsid w:val="001A57D1"/>
    <w:rsid w:val="001A59CE"/>
    <w:rsid w:val="001A5AAF"/>
    <w:rsid w:val="001A5E90"/>
    <w:rsid w:val="001A60E7"/>
    <w:rsid w:val="001A6454"/>
    <w:rsid w:val="001A667E"/>
    <w:rsid w:val="001A6957"/>
    <w:rsid w:val="001A6A45"/>
    <w:rsid w:val="001A6B20"/>
    <w:rsid w:val="001A6B7F"/>
    <w:rsid w:val="001A6DCE"/>
    <w:rsid w:val="001A70EF"/>
    <w:rsid w:val="001A71E3"/>
    <w:rsid w:val="001A7275"/>
    <w:rsid w:val="001A729B"/>
    <w:rsid w:val="001A73FB"/>
    <w:rsid w:val="001A747F"/>
    <w:rsid w:val="001A7638"/>
    <w:rsid w:val="001A774F"/>
    <w:rsid w:val="001A77DC"/>
    <w:rsid w:val="001A7A83"/>
    <w:rsid w:val="001A7B9B"/>
    <w:rsid w:val="001A7CD7"/>
    <w:rsid w:val="001A7D32"/>
    <w:rsid w:val="001A7D86"/>
    <w:rsid w:val="001A7EF5"/>
    <w:rsid w:val="001B017A"/>
    <w:rsid w:val="001B01D7"/>
    <w:rsid w:val="001B02B9"/>
    <w:rsid w:val="001B0654"/>
    <w:rsid w:val="001B09BF"/>
    <w:rsid w:val="001B09FC"/>
    <w:rsid w:val="001B10DA"/>
    <w:rsid w:val="001B123E"/>
    <w:rsid w:val="001B15FA"/>
    <w:rsid w:val="001B160C"/>
    <w:rsid w:val="001B1701"/>
    <w:rsid w:val="001B18A1"/>
    <w:rsid w:val="001B19CD"/>
    <w:rsid w:val="001B1A05"/>
    <w:rsid w:val="001B1CB0"/>
    <w:rsid w:val="001B1D00"/>
    <w:rsid w:val="001B1D0E"/>
    <w:rsid w:val="001B1E18"/>
    <w:rsid w:val="001B1FF8"/>
    <w:rsid w:val="001B214A"/>
    <w:rsid w:val="001B21D0"/>
    <w:rsid w:val="001B2208"/>
    <w:rsid w:val="001B22FE"/>
    <w:rsid w:val="001B2325"/>
    <w:rsid w:val="001B2484"/>
    <w:rsid w:val="001B25CC"/>
    <w:rsid w:val="001B25DD"/>
    <w:rsid w:val="001B27CA"/>
    <w:rsid w:val="001B28B6"/>
    <w:rsid w:val="001B2B0A"/>
    <w:rsid w:val="001B2B1B"/>
    <w:rsid w:val="001B2C94"/>
    <w:rsid w:val="001B315D"/>
    <w:rsid w:val="001B35AD"/>
    <w:rsid w:val="001B3632"/>
    <w:rsid w:val="001B39D1"/>
    <w:rsid w:val="001B3D3D"/>
    <w:rsid w:val="001B3EA6"/>
    <w:rsid w:val="001B43D3"/>
    <w:rsid w:val="001B4608"/>
    <w:rsid w:val="001B482B"/>
    <w:rsid w:val="001B4B88"/>
    <w:rsid w:val="001B4B8B"/>
    <w:rsid w:val="001B4B8F"/>
    <w:rsid w:val="001B4B97"/>
    <w:rsid w:val="001B4C1A"/>
    <w:rsid w:val="001B4E05"/>
    <w:rsid w:val="001B4E45"/>
    <w:rsid w:val="001B4F52"/>
    <w:rsid w:val="001B5024"/>
    <w:rsid w:val="001B50BD"/>
    <w:rsid w:val="001B51B2"/>
    <w:rsid w:val="001B52D9"/>
    <w:rsid w:val="001B54E4"/>
    <w:rsid w:val="001B54FD"/>
    <w:rsid w:val="001B5AF1"/>
    <w:rsid w:val="001B5BEE"/>
    <w:rsid w:val="001B5C68"/>
    <w:rsid w:val="001B5EDF"/>
    <w:rsid w:val="001B5F61"/>
    <w:rsid w:val="001B5FDF"/>
    <w:rsid w:val="001B60AA"/>
    <w:rsid w:val="001B6200"/>
    <w:rsid w:val="001B628F"/>
    <w:rsid w:val="001B64E2"/>
    <w:rsid w:val="001B6947"/>
    <w:rsid w:val="001B6ABB"/>
    <w:rsid w:val="001B6B39"/>
    <w:rsid w:val="001B6E11"/>
    <w:rsid w:val="001B6EBB"/>
    <w:rsid w:val="001B6FEA"/>
    <w:rsid w:val="001B7292"/>
    <w:rsid w:val="001B7526"/>
    <w:rsid w:val="001B766F"/>
    <w:rsid w:val="001B76D0"/>
    <w:rsid w:val="001B775C"/>
    <w:rsid w:val="001B7A00"/>
    <w:rsid w:val="001B7C57"/>
    <w:rsid w:val="001B7CC7"/>
    <w:rsid w:val="001B7D57"/>
    <w:rsid w:val="001C0025"/>
    <w:rsid w:val="001C00E2"/>
    <w:rsid w:val="001C00FC"/>
    <w:rsid w:val="001C013D"/>
    <w:rsid w:val="001C037C"/>
    <w:rsid w:val="001C0542"/>
    <w:rsid w:val="001C0679"/>
    <w:rsid w:val="001C0955"/>
    <w:rsid w:val="001C097B"/>
    <w:rsid w:val="001C0A67"/>
    <w:rsid w:val="001C0ABA"/>
    <w:rsid w:val="001C0B4F"/>
    <w:rsid w:val="001C0C59"/>
    <w:rsid w:val="001C0F36"/>
    <w:rsid w:val="001C0F69"/>
    <w:rsid w:val="001C1125"/>
    <w:rsid w:val="001C11CA"/>
    <w:rsid w:val="001C1305"/>
    <w:rsid w:val="001C1459"/>
    <w:rsid w:val="001C165C"/>
    <w:rsid w:val="001C166F"/>
    <w:rsid w:val="001C1694"/>
    <w:rsid w:val="001C176E"/>
    <w:rsid w:val="001C18F0"/>
    <w:rsid w:val="001C190E"/>
    <w:rsid w:val="001C1A29"/>
    <w:rsid w:val="001C1A63"/>
    <w:rsid w:val="001C1DF3"/>
    <w:rsid w:val="001C1E40"/>
    <w:rsid w:val="001C1FC3"/>
    <w:rsid w:val="001C2000"/>
    <w:rsid w:val="001C2026"/>
    <w:rsid w:val="001C215B"/>
    <w:rsid w:val="001C22A8"/>
    <w:rsid w:val="001C2322"/>
    <w:rsid w:val="001C23AB"/>
    <w:rsid w:val="001C2571"/>
    <w:rsid w:val="001C264A"/>
    <w:rsid w:val="001C27A1"/>
    <w:rsid w:val="001C27B1"/>
    <w:rsid w:val="001C28AE"/>
    <w:rsid w:val="001C2C0B"/>
    <w:rsid w:val="001C2EF8"/>
    <w:rsid w:val="001C2FDA"/>
    <w:rsid w:val="001C349D"/>
    <w:rsid w:val="001C37D2"/>
    <w:rsid w:val="001C389F"/>
    <w:rsid w:val="001C3A59"/>
    <w:rsid w:val="001C3C04"/>
    <w:rsid w:val="001C3C1C"/>
    <w:rsid w:val="001C403D"/>
    <w:rsid w:val="001C40F9"/>
    <w:rsid w:val="001C43D4"/>
    <w:rsid w:val="001C445B"/>
    <w:rsid w:val="001C47AB"/>
    <w:rsid w:val="001C47E8"/>
    <w:rsid w:val="001C4920"/>
    <w:rsid w:val="001C4A57"/>
    <w:rsid w:val="001C4B60"/>
    <w:rsid w:val="001C4BC9"/>
    <w:rsid w:val="001C51AE"/>
    <w:rsid w:val="001C51F1"/>
    <w:rsid w:val="001C527A"/>
    <w:rsid w:val="001C5287"/>
    <w:rsid w:val="001C5436"/>
    <w:rsid w:val="001C5682"/>
    <w:rsid w:val="001C5740"/>
    <w:rsid w:val="001C59FA"/>
    <w:rsid w:val="001C5A7B"/>
    <w:rsid w:val="001C5ADF"/>
    <w:rsid w:val="001C5B27"/>
    <w:rsid w:val="001C5B3A"/>
    <w:rsid w:val="001C5B45"/>
    <w:rsid w:val="001C5BAD"/>
    <w:rsid w:val="001C6109"/>
    <w:rsid w:val="001C6165"/>
    <w:rsid w:val="001C620D"/>
    <w:rsid w:val="001C6384"/>
    <w:rsid w:val="001C642A"/>
    <w:rsid w:val="001C6987"/>
    <w:rsid w:val="001C6AB7"/>
    <w:rsid w:val="001C6B68"/>
    <w:rsid w:val="001C6BA4"/>
    <w:rsid w:val="001C6CF2"/>
    <w:rsid w:val="001C6FE5"/>
    <w:rsid w:val="001C71FA"/>
    <w:rsid w:val="001C726C"/>
    <w:rsid w:val="001C72E1"/>
    <w:rsid w:val="001C751B"/>
    <w:rsid w:val="001C753C"/>
    <w:rsid w:val="001C7585"/>
    <w:rsid w:val="001C768B"/>
    <w:rsid w:val="001C76BA"/>
    <w:rsid w:val="001C7792"/>
    <w:rsid w:val="001C7823"/>
    <w:rsid w:val="001C7A5F"/>
    <w:rsid w:val="001C7A9B"/>
    <w:rsid w:val="001C7B7B"/>
    <w:rsid w:val="001C7C19"/>
    <w:rsid w:val="001C7D06"/>
    <w:rsid w:val="001C7D99"/>
    <w:rsid w:val="001C7DC6"/>
    <w:rsid w:val="001C7DCC"/>
    <w:rsid w:val="001C7E1C"/>
    <w:rsid w:val="001C7F04"/>
    <w:rsid w:val="001D04B2"/>
    <w:rsid w:val="001D0619"/>
    <w:rsid w:val="001D0823"/>
    <w:rsid w:val="001D0914"/>
    <w:rsid w:val="001D0A8E"/>
    <w:rsid w:val="001D0B6B"/>
    <w:rsid w:val="001D0B70"/>
    <w:rsid w:val="001D0BEF"/>
    <w:rsid w:val="001D0C3E"/>
    <w:rsid w:val="001D0C56"/>
    <w:rsid w:val="001D0C67"/>
    <w:rsid w:val="001D0C72"/>
    <w:rsid w:val="001D0C73"/>
    <w:rsid w:val="001D0C96"/>
    <w:rsid w:val="001D0CD4"/>
    <w:rsid w:val="001D0CED"/>
    <w:rsid w:val="001D0EA7"/>
    <w:rsid w:val="001D0ECF"/>
    <w:rsid w:val="001D0F67"/>
    <w:rsid w:val="001D1074"/>
    <w:rsid w:val="001D10F9"/>
    <w:rsid w:val="001D110D"/>
    <w:rsid w:val="001D11D6"/>
    <w:rsid w:val="001D1312"/>
    <w:rsid w:val="001D13C8"/>
    <w:rsid w:val="001D143C"/>
    <w:rsid w:val="001D16CF"/>
    <w:rsid w:val="001D16F5"/>
    <w:rsid w:val="001D1948"/>
    <w:rsid w:val="001D19BE"/>
    <w:rsid w:val="001D1AB5"/>
    <w:rsid w:val="001D1ACB"/>
    <w:rsid w:val="001D1DB1"/>
    <w:rsid w:val="001D1F25"/>
    <w:rsid w:val="001D1F6F"/>
    <w:rsid w:val="001D2336"/>
    <w:rsid w:val="001D258C"/>
    <w:rsid w:val="001D25B0"/>
    <w:rsid w:val="001D2661"/>
    <w:rsid w:val="001D27AC"/>
    <w:rsid w:val="001D281B"/>
    <w:rsid w:val="001D2CC3"/>
    <w:rsid w:val="001D2D0B"/>
    <w:rsid w:val="001D2D67"/>
    <w:rsid w:val="001D2EED"/>
    <w:rsid w:val="001D2F17"/>
    <w:rsid w:val="001D2F60"/>
    <w:rsid w:val="001D30EE"/>
    <w:rsid w:val="001D31A4"/>
    <w:rsid w:val="001D31EF"/>
    <w:rsid w:val="001D344A"/>
    <w:rsid w:val="001D345B"/>
    <w:rsid w:val="001D34A4"/>
    <w:rsid w:val="001D34F7"/>
    <w:rsid w:val="001D34FE"/>
    <w:rsid w:val="001D3547"/>
    <w:rsid w:val="001D364B"/>
    <w:rsid w:val="001D3746"/>
    <w:rsid w:val="001D397E"/>
    <w:rsid w:val="001D39EB"/>
    <w:rsid w:val="001D3A16"/>
    <w:rsid w:val="001D3B1F"/>
    <w:rsid w:val="001D3B85"/>
    <w:rsid w:val="001D3C1B"/>
    <w:rsid w:val="001D3EC9"/>
    <w:rsid w:val="001D40AE"/>
    <w:rsid w:val="001D41DF"/>
    <w:rsid w:val="001D41E5"/>
    <w:rsid w:val="001D42BC"/>
    <w:rsid w:val="001D443D"/>
    <w:rsid w:val="001D4969"/>
    <w:rsid w:val="001D4A63"/>
    <w:rsid w:val="001D4C7B"/>
    <w:rsid w:val="001D4EE7"/>
    <w:rsid w:val="001D4F8F"/>
    <w:rsid w:val="001D4FCE"/>
    <w:rsid w:val="001D526A"/>
    <w:rsid w:val="001D52B2"/>
    <w:rsid w:val="001D53E3"/>
    <w:rsid w:val="001D5467"/>
    <w:rsid w:val="001D5468"/>
    <w:rsid w:val="001D590D"/>
    <w:rsid w:val="001D5911"/>
    <w:rsid w:val="001D5BBC"/>
    <w:rsid w:val="001D5CAD"/>
    <w:rsid w:val="001D5FB9"/>
    <w:rsid w:val="001D619E"/>
    <w:rsid w:val="001D6277"/>
    <w:rsid w:val="001D62F4"/>
    <w:rsid w:val="001D62F8"/>
    <w:rsid w:val="001D66D5"/>
    <w:rsid w:val="001D69F5"/>
    <w:rsid w:val="001D6A34"/>
    <w:rsid w:val="001D6A71"/>
    <w:rsid w:val="001D6AD0"/>
    <w:rsid w:val="001D6BBC"/>
    <w:rsid w:val="001D6BC8"/>
    <w:rsid w:val="001D6BDE"/>
    <w:rsid w:val="001D6C7D"/>
    <w:rsid w:val="001D6ECD"/>
    <w:rsid w:val="001D71D3"/>
    <w:rsid w:val="001D725A"/>
    <w:rsid w:val="001D73C3"/>
    <w:rsid w:val="001D73FB"/>
    <w:rsid w:val="001D74D9"/>
    <w:rsid w:val="001D7680"/>
    <w:rsid w:val="001D7AF1"/>
    <w:rsid w:val="001D7BCC"/>
    <w:rsid w:val="001D7C07"/>
    <w:rsid w:val="001D7C12"/>
    <w:rsid w:val="001D7C75"/>
    <w:rsid w:val="001D7FFB"/>
    <w:rsid w:val="001E0117"/>
    <w:rsid w:val="001E0314"/>
    <w:rsid w:val="001E038C"/>
    <w:rsid w:val="001E03FA"/>
    <w:rsid w:val="001E04A8"/>
    <w:rsid w:val="001E0703"/>
    <w:rsid w:val="001E07CE"/>
    <w:rsid w:val="001E0A3C"/>
    <w:rsid w:val="001E0A70"/>
    <w:rsid w:val="001E0C0B"/>
    <w:rsid w:val="001E0C21"/>
    <w:rsid w:val="001E10F9"/>
    <w:rsid w:val="001E13BF"/>
    <w:rsid w:val="001E146E"/>
    <w:rsid w:val="001E1536"/>
    <w:rsid w:val="001E1729"/>
    <w:rsid w:val="001E1969"/>
    <w:rsid w:val="001E1AAB"/>
    <w:rsid w:val="001E1CA4"/>
    <w:rsid w:val="001E1D65"/>
    <w:rsid w:val="001E1F99"/>
    <w:rsid w:val="001E22C6"/>
    <w:rsid w:val="001E24CF"/>
    <w:rsid w:val="001E26A7"/>
    <w:rsid w:val="001E2712"/>
    <w:rsid w:val="001E272A"/>
    <w:rsid w:val="001E2733"/>
    <w:rsid w:val="001E288A"/>
    <w:rsid w:val="001E2A36"/>
    <w:rsid w:val="001E2BEF"/>
    <w:rsid w:val="001E2BF1"/>
    <w:rsid w:val="001E2DD1"/>
    <w:rsid w:val="001E2EB9"/>
    <w:rsid w:val="001E2EF5"/>
    <w:rsid w:val="001E2F30"/>
    <w:rsid w:val="001E314C"/>
    <w:rsid w:val="001E32C5"/>
    <w:rsid w:val="001E32F0"/>
    <w:rsid w:val="001E3303"/>
    <w:rsid w:val="001E339D"/>
    <w:rsid w:val="001E35F6"/>
    <w:rsid w:val="001E3665"/>
    <w:rsid w:val="001E36EA"/>
    <w:rsid w:val="001E3756"/>
    <w:rsid w:val="001E3DA0"/>
    <w:rsid w:val="001E3DA2"/>
    <w:rsid w:val="001E3F45"/>
    <w:rsid w:val="001E3FD1"/>
    <w:rsid w:val="001E4094"/>
    <w:rsid w:val="001E4262"/>
    <w:rsid w:val="001E42A6"/>
    <w:rsid w:val="001E446D"/>
    <w:rsid w:val="001E4560"/>
    <w:rsid w:val="001E47CE"/>
    <w:rsid w:val="001E488F"/>
    <w:rsid w:val="001E48AA"/>
    <w:rsid w:val="001E48E3"/>
    <w:rsid w:val="001E4A66"/>
    <w:rsid w:val="001E4A9F"/>
    <w:rsid w:val="001E4B92"/>
    <w:rsid w:val="001E4CCA"/>
    <w:rsid w:val="001E5009"/>
    <w:rsid w:val="001E505D"/>
    <w:rsid w:val="001E50F3"/>
    <w:rsid w:val="001E5133"/>
    <w:rsid w:val="001E5164"/>
    <w:rsid w:val="001E532C"/>
    <w:rsid w:val="001E53EE"/>
    <w:rsid w:val="001E5448"/>
    <w:rsid w:val="001E5581"/>
    <w:rsid w:val="001E55AE"/>
    <w:rsid w:val="001E5626"/>
    <w:rsid w:val="001E5675"/>
    <w:rsid w:val="001E5718"/>
    <w:rsid w:val="001E5798"/>
    <w:rsid w:val="001E57A3"/>
    <w:rsid w:val="001E585B"/>
    <w:rsid w:val="001E5B78"/>
    <w:rsid w:val="001E5BCF"/>
    <w:rsid w:val="001E602A"/>
    <w:rsid w:val="001E62C0"/>
    <w:rsid w:val="001E639B"/>
    <w:rsid w:val="001E63CE"/>
    <w:rsid w:val="001E66DC"/>
    <w:rsid w:val="001E67A2"/>
    <w:rsid w:val="001E6961"/>
    <w:rsid w:val="001E6B5C"/>
    <w:rsid w:val="001E6E22"/>
    <w:rsid w:val="001E6E7F"/>
    <w:rsid w:val="001E6E93"/>
    <w:rsid w:val="001E6F61"/>
    <w:rsid w:val="001E6F84"/>
    <w:rsid w:val="001E7046"/>
    <w:rsid w:val="001E7076"/>
    <w:rsid w:val="001E70BF"/>
    <w:rsid w:val="001E71AC"/>
    <w:rsid w:val="001E71B7"/>
    <w:rsid w:val="001E7621"/>
    <w:rsid w:val="001E766B"/>
    <w:rsid w:val="001E768C"/>
    <w:rsid w:val="001E7833"/>
    <w:rsid w:val="001E790A"/>
    <w:rsid w:val="001E7AD1"/>
    <w:rsid w:val="001E7BAB"/>
    <w:rsid w:val="001F0204"/>
    <w:rsid w:val="001F05E7"/>
    <w:rsid w:val="001F05FB"/>
    <w:rsid w:val="001F06C5"/>
    <w:rsid w:val="001F071B"/>
    <w:rsid w:val="001F08EC"/>
    <w:rsid w:val="001F0934"/>
    <w:rsid w:val="001F0955"/>
    <w:rsid w:val="001F09B1"/>
    <w:rsid w:val="001F0B0D"/>
    <w:rsid w:val="001F0C36"/>
    <w:rsid w:val="001F0C37"/>
    <w:rsid w:val="001F0C81"/>
    <w:rsid w:val="001F0CFB"/>
    <w:rsid w:val="001F0E12"/>
    <w:rsid w:val="001F0EC4"/>
    <w:rsid w:val="001F0F00"/>
    <w:rsid w:val="001F103D"/>
    <w:rsid w:val="001F1176"/>
    <w:rsid w:val="001F11A5"/>
    <w:rsid w:val="001F11AB"/>
    <w:rsid w:val="001F11D3"/>
    <w:rsid w:val="001F1248"/>
    <w:rsid w:val="001F135F"/>
    <w:rsid w:val="001F1423"/>
    <w:rsid w:val="001F15A2"/>
    <w:rsid w:val="001F167D"/>
    <w:rsid w:val="001F16E6"/>
    <w:rsid w:val="001F16FC"/>
    <w:rsid w:val="001F17E0"/>
    <w:rsid w:val="001F1CB3"/>
    <w:rsid w:val="001F1CBB"/>
    <w:rsid w:val="001F1CE7"/>
    <w:rsid w:val="001F1EC8"/>
    <w:rsid w:val="001F21A0"/>
    <w:rsid w:val="001F21FB"/>
    <w:rsid w:val="001F22B6"/>
    <w:rsid w:val="001F2353"/>
    <w:rsid w:val="001F27D0"/>
    <w:rsid w:val="001F321C"/>
    <w:rsid w:val="001F3306"/>
    <w:rsid w:val="001F332A"/>
    <w:rsid w:val="001F3580"/>
    <w:rsid w:val="001F3612"/>
    <w:rsid w:val="001F362D"/>
    <w:rsid w:val="001F36F2"/>
    <w:rsid w:val="001F387E"/>
    <w:rsid w:val="001F3978"/>
    <w:rsid w:val="001F3B6A"/>
    <w:rsid w:val="001F3C36"/>
    <w:rsid w:val="001F3E69"/>
    <w:rsid w:val="001F3EAD"/>
    <w:rsid w:val="001F3EB2"/>
    <w:rsid w:val="001F40F9"/>
    <w:rsid w:val="001F42E7"/>
    <w:rsid w:val="001F46EB"/>
    <w:rsid w:val="001F473F"/>
    <w:rsid w:val="001F47A0"/>
    <w:rsid w:val="001F48B2"/>
    <w:rsid w:val="001F4AC5"/>
    <w:rsid w:val="001F4B56"/>
    <w:rsid w:val="001F4CFF"/>
    <w:rsid w:val="001F4D0B"/>
    <w:rsid w:val="001F4D6F"/>
    <w:rsid w:val="001F4E50"/>
    <w:rsid w:val="001F5167"/>
    <w:rsid w:val="001F5178"/>
    <w:rsid w:val="001F52D8"/>
    <w:rsid w:val="001F536F"/>
    <w:rsid w:val="001F5432"/>
    <w:rsid w:val="001F554B"/>
    <w:rsid w:val="001F5614"/>
    <w:rsid w:val="001F5708"/>
    <w:rsid w:val="001F5B48"/>
    <w:rsid w:val="001F5B53"/>
    <w:rsid w:val="001F63F0"/>
    <w:rsid w:val="001F65BE"/>
    <w:rsid w:val="001F6736"/>
    <w:rsid w:val="001F6804"/>
    <w:rsid w:val="001F68B6"/>
    <w:rsid w:val="001F68DA"/>
    <w:rsid w:val="001F6969"/>
    <w:rsid w:val="001F6992"/>
    <w:rsid w:val="001F69DE"/>
    <w:rsid w:val="001F6ABE"/>
    <w:rsid w:val="001F6C78"/>
    <w:rsid w:val="001F6EA2"/>
    <w:rsid w:val="001F709B"/>
    <w:rsid w:val="001F719B"/>
    <w:rsid w:val="001F73DE"/>
    <w:rsid w:val="001F7521"/>
    <w:rsid w:val="001F754F"/>
    <w:rsid w:val="001F75E9"/>
    <w:rsid w:val="001F77DB"/>
    <w:rsid w:val="001F77E7"/>
    <w:rsid w:val="001F78DD"/>
    <w:rsid w:val="001F7A77"/>
    <w:rsid w:val="001F7AFC"/>
    <w:rsid w:val="00200045"/>
    <w:rsid w:val="00200240"/>
    <w:rsid w:val="0020026C"/>
    <w:rsid w:val="00200398"/>
    <w:rsid w:val="00200451"/>
    <w:rsid w:val="002006E9"/>
    <w:rsid w:val="002008C2"/>
    <w:rsid w:val="002008E0"/>
    <w:rsid w:val="00200950"/>
    <w:rsid w:val="00200ADD"/>
    <w:rsid w:val="00200CB4"/>
    <w:rsid w:val="00200F70"/>
    <w:rsid w:val="002010D4"/>
    <w:rsid w:val="00201172"/>
    <w:rsid w:val="00201179"/>
    <w:rsid w:val="00201366"/>
    <w:rsid w:val="00201506"/>
    <w:rsid w:val="00201841"/>
    <w:rsid w:val="00201878"/>
    <w:rsid w:val="002019E8"/>
    <w:rsid w:val="00201A8A"/>
    <w:rsid w:val="00201E9B"/>
    <w:rsid w:val="00201F21"/>
    <w:rsid w:val="00201F75"/>
    <w:rsid w:val="00201F8F"/>
    <w:rsid w:val="00201FEA"/>
    <w:rsid w:val="00202079"/>
    <w:rsid w:val="00202356"/>
    <w:rsid w:val="0020278A"/>
    <w:rsid w:val="00202AFA"/>
    <w:rsid w:val="00202BAD"/>
    <w:rsid w:val="00202D23"/>
    <w:rsid w:val="00202D59"/>
    <w:rsid w:val="00202DAB"/>
    <w:rsid w:val="00202F1C"/>
    <w:rsid w:val="00203444"/>
    <w:rsid w:val="00203543"/>
    <w:rsid w:val="0020369E"/>
    <w:rsid w:val="00203708"/>
    <w:rsid w:val="002037DB"/>
    <w:rsid w:val="00203AA6"/>
    <w:rsid w:val="00203AD9"/>
    <w:rsid w:val="00203DFB"/>
    <w:rsid w:val="00203E94"/>
    <w:rsid w:val="00203EC5"/>
    <w:rsid w:val="0020449C"/>
    <w:rsid w:val="00204568"/>
    <w:rsid w:val="00204881"/>
    <w:rsid w:val="00204F99"/>
    <w:rsid w:val="0020500E"/>
    <w:rsid w:val="00205103"/>
    <w:rsid w:val="00205197"/>
    <w:rsid w:val="00205481"/>
    <w:rsid w:val="002054BD"/>
    <w:rsid w:val="002057ED"/>
    <w:rsid w:val="00205AFB"/>
    <w:rsid w:val="00205C1A"/>
    <w:rsid w:val="00205C2C"/>
    <w:rsid w:val="00205DDB"/>
    <w:rsid w:val="00205F3B"/>
    <w:rsid w:val="0020612B"/>
    <w:rsid w:val="002065BD"/>
    <w:rsid w:val="00206651"/>
    <w:rsid w:val="00206680"/>
    <w:rsid w:val="0020678A"/>
    <w:rsid w:val="00206899"/>
    <w:rsid w:val="00206BF9"/>
    <w:rsid w:val="00206CEB"/>
    <w:rsid w:val="00206EA2"/>
    <w:rsid w:val="00207096"/>
    <w:rsid w:val="002070BA"/>
    <w:rsid w:val="002071FF"/>
    <w:rsid w:val="00207369"/>
    <w:rsid w:val="002074F7"/>
    <w:rsid w:val="0020758E"/>
    <w:rsid w:val="002075E4"/>
    <w:rsid w:val="0020776C"/>
    <w:rsid w:val="0020776D"/>
    <w:rsid w:val="00207773"/>
    <w:rsid w:val="0020784B"/>
    <w:rsid w:val="00207912"/>
    <w:rsid w:val="00207AA7"/>
    <w:rsid w:val="00207AC8"/>
    <w:rsid w:val="00207C00"/>
    <w:rsid w:val="00207D7C"/>
    <w:rsid w:val="00207DF7"/>
    <w:rsid w:val="00207F72"/>
    <w:rsid w:val="00207F9D"/>
    <w:rsid w:val="00207FBB"/>
    <w:rsid w:val="00210088"/>
    <w:rsid w:val="002102B9"/>
    <w:rsid w:val="00210339"/>
    <w:rsid w:val="002103BC"/>
    <w:rsid w:val="00210538"/>
    <w:rsid w:val="0021053C"/>
    <w:rsid w:val="00210560"/>
    <w:rsid w:val="002106C5"/>
    <w:rsid w:val="00210766"/>
    <w:rsid w:val="002109E2"/>
    <w:rsid w:val="00210BB1"/>
    <w:rsid w:val="00210BCF"/>
    <w:rsid w:val="00210D99"/>
    <w:rsid w:val="00210DDF"/>
    <w:rsid w:val="00210F1A"/>
    <w:rsid w:val="002111B9"/>
    <w:rsid w:val="00211289"/>
    <w:rsid w:val="0021137E"/>
    <w:rsid w:val="00211554"/>
    <w:rsid w:val="002117AA"/>
    <w:rsid w:val="0021180B"/>
    <w:rsid w:val="002118D7"/>
    <w:rsid w:val="002118FE"/>
    <w:rsid w:val="002119AA"/>
    <w:rsid w:val="002119C7"/>
    <w:rsid w:val="00211A90"/>
    <w:rsid w:val="00211AD3"/>
    <w:rsid w:val="00211AEA"/>
    <w:rsid w:val="00211C93"/>
    <w:rsid w:val="00211CEE"/>
    <w:rsid w:val="00211CF4"/>
    <w:rsid w:val="00211DE1"/>
    <w:rsid w:val="00211E1B"/>
    <w:rsid w:val="002120D6"/>
    <w:rsid w:val="00212172"/>
    <w:rsid w:val="0021227E"/>
    <w:rsid w:val="00212337"/>
    <w:rsid w:val="00212390"/>
    <w:rsid w:val="002123DA"/>
    <w:rsid w:val="00212544"/>
    <w:rsid w:val="002125F0"/>
    <w:rsid w:val="00212730"/>
    <w:rsid w:val="00212AE2"/>
    <w:rsid w:val="00212AFD"/>
    <w:rsid w:val="00212B51"/>
    <w:rsid w:val="00212D91"/>
    <w:rsid w:val="00212E85"/>
    <w:rsid w:val="00212EFD"/>
    <w:rsid w:val="00213049"/>
    <w:rsid w:val="002131F3"/>
    <w:rsid w:val="0021329B"/>
    <w:rsid w:val="002132B4"/>
    <w:rsid w:val="0021357E"/>
    <w:rsid w:val="0021365D"/>
    <w:rsid w:val="00213753"/>
    <w:rsid w:val="00213764"/>
    <w:rsid w:val="002139DE"/>
    <w:rsid w:val="00213C00"/>
    <w:rsid w:val="00213CA8"/>
    <w:rsid w:val="00213CAE"/>
    <w:rsid w:val="00213E7F"/>
    <w:rsid w:val="00213EB1"/>
    <w:rsid w:val="002140F8"/>
    <w:rsid w:val="0021423C"/>
    <w:rsid w:val="002144E9"/>
    <w:rsid w:val="002146A9"/>
    <w:rsid w:val="00214760"/>
    <w:rsid w:val="002147F5"/>
    <w:rsid w:val="0021493A"/>
    <w:rsid w:val="00214980"/>
    <w:rsid w:val="002149ED"/>
    <w:rsid w:val="00214B08"/>
    <w:rsid w:val="00214EAC"/>
    <w:rsid w:val="00214F12"/>
    <w:rsid w:val="002153FC"/>
    <w:rsid w:val="00215469"/>
    <w:rsid w:val="0021553C"/>
    <w:rsid w:val="0021566A"/>
    <w:rsid w:val="0021566C"/>
    <w:rsid w:val="002156FE"/>
    <w:rsid w:val="002157F5"/>
    <w:rsid w:val="002159A1"/>
    <w:rsid w:val="00215BAD"/>
    <w:rsid w:val="00215BE1"/>
    <w:rsid w:val="0021608A"/>
    <w:rsid w:val="00216098"/>
    <w:rsid w:val="0021653A"/>
    <w:rsid w:val="0021656F"/>
    <w:rsid w:val="00216653"/>
    <w:rsid w:val="002169D5"/>
    <w:rsid w:val="00216D0F"/>
    <w:rsid w:val="00216DE3"/>
    <w:rsid w:val="002170C9"/>
    <w:rsid w:val="002170D5"/>
    <w:rsid w:val="00217345"/>
    <w:rsid w:val="00217714"/>
    <w:rsid w:val="00217744"/>
    <w:rsid w:val="002178C0"/>
    <w:rsid w:val="00217A59"/>
    <w:rsid w:val="00220259"/>
    <w:rsid w:val="00220274"/>
    <w:rsid w:val="0022039D"/>
    <w:rsid w:val="0022062B"/>
    <w:rsid w:val="00220753"/>
    <w:rsid w:val="00220835"/>
    <w:rsid w:val="00220870"/>
    <w:rsid w:val="002208BE"/>
    <w:rsid w:val="00220AAD"/>
    <w:rsid w:val="00220B12"/>
    <w:rsid w:val="00220CA0"/>
    <w:rsid w:val="00220E3E"/>
    <w:rsid w:val="00220F78"/>
    <w:rsid w:val="0022103A"/>
    <w:rsid w:val="00221419"/>
    <w:rsid w:val="002218A5"/>
    <w:rsid w:val="002218F7"/>
    <w:rsid w:val="00221934"/>
    <w:rsid w:val="002219A2"/>
    <w:rsid w:val="00221B5D"/>
    <w:rsid w:val="00221B98"/>
    <w:rsid w:val="00221BC0"/>
    <w:rsid w:val="00221C22"/>
    <w:rsid w:val="00221E76"/>
    <w:rsid w:val="00222002"/>
    <w:rsid w:val="00222017"/>
    <w:rsid w:val="00222255"/>
    <w:rsid w:val="00222294"/>
    <w:rsid w:val="0022231E"/>
    <w:rsid w:val="002223AC"/>
    <w:rsid w:val="00222435"/>
    <w:rsid w:val="002224DD"/>
    <w:rsid w:val="0022260A"/>
    <w:rsid w:val="002227D5"/>
    <w:rsid w:val="0022287F"/>
    <w:rsid w:val="00222A4E"/>
    <w:rsid w:val="00222E3E"/>
    <w:rsid w:val="00222EBE"/>
    <w:rsid w:val="00223053"/>
    <w:rsid w:val="002230EA"/>
    <w:rsid w:val="00223180"/>
    <w:rsid w:val="002231B9"/>
    <w:rsid w:val="00223506"/>
    <w:rsid w:val="00223675"/>
    <w:rsid w:val="002236BB"/>
    <w:rsid w:val="002237EB"/>
    <w:rsid w:val="00223818"/>
    <w:rsid w:val="00223982"/>
    <w:rsid w:val="002239F4"/>
    <w:rsid w:val="00223A7B"/>
    <w:rsid w:val="00223C7D"/>
    <w:rsid w:val="00223E7C"/>
    <w:rsid w:val="002240D5"/>
    <w:rsid w:val="00224128"/>
    <w:rsid w:val="00224224"/>
    <w:rsid w:val="00224291"/>
    <w:rsid w:val="00224296"/>
    <w:rsid w:val="002242C8"/>
    <w:rsid w:val="00224417"/>
    <w:rsid w:val="00224475"/>
    <w:rsid w:val="002244CB"/>
    <w:rsid w:val="00224578"/>
    <w:rsid w:val="0022486A"/>
    <w:rsid w:val="00224FAB"/>
    <w:rsid w:val="00225057"/>
    <w:rsid w:val="00225399"/>
    <w:rsid w:val="002253B6"/>
    <w:rsid w:val="002253D2"/>
    <w:rsid w:val="002254B1"/>
    <w:rsid w:val="00225561"/>
    <w:rsid w:val="0022573F"/>
    <w:rsid w:val="0022589A"/>
    <w:rsid w:val="0022592B"/>
    <w:rsid w:val="00225FBE"/>
    <w:rsid w:val="00226097"/>
    <w:rsid w:val="002260A3"/>
    <w:rsid w:val="0022618B"/>
    <w:rsid w:val="0022618C"/>
    <w:rsid w:val="002261A0"/>
    <w:rsid w:val="002262A4"/>
    <w:rsid w:val="002262D5"/>
    <w:rsid w:val="00226489"/>
    <w:rsid w:val="0022661A"/>
    <w:rsid w:val="0022662C"/>
    <w:rsid w:val="0022682E"/>
    <w:rsid w:val="00226875"/>
    <w:rsid w:val="002268E6"/>
    <w:rsid w:val="00226A0B"/>
    <w:rsid w:val="00226A1F"/>
    <w:rsid w:val="00226B15"/>
    <w:rsid w:val="00226D0E"/>
    <w:rsid w:val="00226D1F"/>
    <w:rsid w:val="00226E87"/>
    <w:rsid w:val="00226FC1"/>
    <w:rsid w:val="00227008"/>
    <w:rsid w:val="0022705E"/>
    <w:rsid w:val="002270A0"/>
    <w:rsid w:val="002270C5"/>
    <w:rsid w:val="00227168"/>
    <w:rsid w:val="00227183"/>
    <w:rsid w:val="002272EC"/>
    <w:rsid w:val="00227433"/>
    <w:rsid w:val="00227846"/>
    <w:rsid w:val="00227888"/>
    <w:rsid w:val="002278A8"/>
    <w:rsid w:val="00227B31"/>
    <w:rsid w:val="00227BAD"/>
    <w:rsid w:val="00227E45"/>
    <w:rsid w:val="00227F1D"/>
    <w:rsid w:val="002301AD"/>
    <w:rsid w:val="002302EA"/>
    <w:rsid w:val="00230632"/>
    <w:rsid w:val="00230A1C"/>
    <w:rsid w:val="00230A39"/>
    <w:rsid w:val="00230AB0"/>
    <w:rsid w:val="00230AB7"/>
    <w:rsid w:val="00230EEC"/>
    <w:rsid w:val="00230F26"/>
    <w:rsid w:val="00230FC1"/>
    <w:rsid w:val="0023100D"/>
    <w:rsid w:val="0023101D"/>
    <w:rsid w:val="002311DC"/>
    <w:rsid w:val="00231244"/>
    <w:rsid w:val="002313EA"/>
    <w:rsid w:val="002318FF"/>
    <w:rsid w:val="0023193D"/>
    <w:rsid w:val="00231A81"/>
    <w:rsid w:val="00231B0B"/>
    <w:rsid w:val="00231B0C"/>
    <w:rsid w:val="00231B75"/>
    <w:rsid w:val="00231C08"/>
    <w:rsid w:val="00231C2A"/>
    <w:rsid w:val="002321F5"/>
    <w:rsid w:val="0023228D"/>
    <w:rsid w:val="002322FA"/>
    <w:rsid w:val="002323AA"/>
    <w:rsid w:val="00232405"/>
    <w:rsid w:val="00232464"/>
    <w:rsid w:val="00232546"/>
    <w:rsid w:val="00232666"/>
    <w:rsid w:val="0023277A"/>
    <w:rsid w:val="002328CB"/>
    <w:rsid w:val="002328E1"/>
    <w:rsid w:val="00232949"/>
    <w:rsid w:val="002329D5"/>
    <w:rsid w:val="00232A5E"/>
    <w:rsid w:val="00232D5F"/>
    <w:rsid w:val="00233007"/>
    <w:rsid w:val="002330E0"/>
    <w:rsid w:val="00233276"/>
    <w:rsid w:val="002332C5"/>
    <w:rsid w:val="0023333B"/>
    <w:rsid w:val="00233378"/>
    <w:rsid w:val="00233486"/>
    <w:rsid w:val="0023367B"/>
    <w:rsid w:val="0023367E"/>
    <w:rsid w:val="0023377A"/>
    <w:rsid w:val="002339CF"/>
    <w:rsid w:val="0023403C"/>
    <w:rsid w:val="0023424A"/>
    <w:rsid w:val="0023428B"/>
    <w:rsid w:val="0023446C"/>
    <w:rsid w:val="0023475E"/>
    <w:rsid w:val="002347C8"/>
    <w:rsid w:val="002347DB"/>
    <w:rsid w:val="00234828"/>
    <w:rsid w:val="002348FF"/>
    <w:rsid w:val="00234978"/>
    <w:rsid w:val="00234CEF"/>
    <w:rsid w:val="00234E20"/>
    <w:rsid w:val="00234EF5"/>
    <w:rsid w:val="00234F05"/>
    <w:rsid w:val="00235004"/>
    <w:rsid w:val="00235187"/>
    <w:rsid w:val="00235415"/>
    <w:rsid w:val="00235748"/>
    <w:rsid w:val="0023579C"/>
    <w:rsid w:val="002358AD"/>
    <w:rsid w:val="00235BD8"/>
    <w:rsid w:val="00235EA8"/>
    <w:rsid w:val="00235F4E"/>
    <w:rsid w:val="002361E4"/>
    <w:rsid w:val="0023623E"/>
    <w:rsid w:val="002363B2"/>
    <w:rsid w:val="002363B6"/>
    <w:rsid w:val="0023663B"/>
    <w:rsid w:val="002366E7"/>
    <w:rsid w:val="002369CF"/>
    <w:rsid w:val="002369EB"/>
    <w:rsid w:val="00236AE1"/>
    <w:rsid w:val="00236B50"/>
    <w:rsid w:val="00236D06"/>
    <w:rsid w:val="002370E2"/>
    <w:rsid w:val="002370EE"/>
    <w:rsid w:val="002372AD"/>
    <w:rsid w:val="0023740D"/>
    <w:rsid w:val="00237471"/>
    <w:rsid w:val="00237479"/>
    <w:rsid w:val="0023782B"/>
    <w:rsid w:val="00237A3F"/>
    <w:rsid w:val="00237D07"/>
    <w:rsid w:val="00237DF3"/>
    <w:rsid w:val="00237E54"/>
    <w:rsid w:val="00237F1A"/>
    <w:rsid w:val="00240142"/>
    <w:rsid w:val="00240593"/>
    <w:rsid w:val="0024078B"/>
    <w:rsid w:val="00240930"/>
    <w:rsid w:val="00240AD4"/>
    <w:rsid w:val="00240C8D"/>
    <w:rsid w:val="00240CB4"/>
    <w:rsid w:val="00240FBC"/>
    <w:rsid w:val="002410C7"/>
    <w:rsid w:val="002412E2"/>
    <w:rsid w:val="00241345"/>
    <w:rsid w:val="002414C7"/>
    <w:rsid w:val="00241541"/>
    <w:rsid w:val="002415E3"/>
    <w:rsid w:val="002416DB"/>
    <w:rsid w:val="002416F2"/>
    <w:rsid w:val="0024170E"/>
    <w:rsid w:val="0024180F"/>
    <w:rsid w:val="002418FE"/>
    <w:rsid w:val="00241932"/>
    <w:rsid w:val="00241A7A"/>
    <w:rsid w:val="00241A80"/>
    <w:rsid w:val="00241CAF"/>
    <w:rsid w:val="00241D99"/>
    <w:rsid w:val="00241E28"/>
    <w:rsid w:val="00241E68"/>
    <w:rsid w:val="002420A4"/>
    <w:rsid w:val="002420E3"/>
    <w:rsid w:val="00242262"/>
    <w:rsid w:val="002423BC"/>
    <w:rsid w:val="0024248E"/>
    <w:rsid w:val="0024249F"/>
    <w:rsid w:val="0024251F"/>
    <w:rsid w:val="002426E6"/>
    <w:rsid w:val="0024294D"/>
    <w:rsid w:val="00242A0D"/>
    <w:rsid w:val="00242B53"/>
    <w:rsid w:val="00242B8B"/>
    <w:rsid w:val="00242DF7"/>
    <w:rsid w:val="00242E93"/>
    <w:rsid w:val="002430F3"/>
    <w:rsid w:val="00243154"/>
    <w:rsid w:val="00243552"/>
    <w:rsid w:val="002436E7"/>
    <w:rsid w:val="002437A4"/>
    <w:rsid w:val="00243839"/>
    <w:rsid w:val="002438F3"/>
    <w:rsid w:val="002439AA"/>
    <w:rsid w:val="002439D5"/>
    <w:rsid w:val="00243CB2"/>
    <w:rsid w:val="00243DD8"/>
    <w:rsid w:val="00243F28"/>
    <w:rsid w:val="00243F61"/>
    <w:rsid w:val="00243F85"/>
    <w:rsid w:val="0024437C"/>
    <w:rsid w:val="002443E5"/>
    <w:rsid w:val="002447C0"/>
    <w:rsid w:val="002448A4"/>
    <w:rsid w:val="00244968"/>
    <w:rsid w:val="00244995"/>
    <w:rsid w:val="00244D05"/>
    <w:rsid w:val="00244D0E"/>
    <w:rsid w:val="00244EE0"/>
    <w:rsid w:val="002453A0"/>
    <w:rsid w:val="0024543D"/>
    <w:rsid w:val="00245440"/>
    <w:rsid w:val="00245480"/>
    <w:rsid w:val="002455B7"/>
    <w:rsid w:val="0024561D"/>
    <w:rsid w:val="0024567C"/>
    <w:rsid w:val="00245685"/>
    <w:rsid w:val="002456E3"/>
    <w:rsid w:val="002459B9"/>
    <w:rsid w:val="00245AA3"/>
    <w:rsid w:val="00245B91"/>
    <w:rsid w:val="00245D6F"/>
    <w:rsid w:val="00245D80"/>
    <w:rsid w:val="00245E56"/>
    <w:rsid w:val="00245F7D"/>
    <w:rsid w:val="00246015"/>
    <w:rsid w:val="002460A1"/>
    <w:rsid w:val="00246116"/>
    <w:rsid w:val="00246142"/>
    <w:rsid w:val="00246385"/>
    <w:rsid w:val="00246607"/>
    <w:rsid w:val="0024661B"/>
    <w:rsid w:val="0024681F"/>
    <w:rsid w:val="0024686B"/>
    <w:rsid w:val="00246AD9"/>
    <w:rsid w:val="00246D4C"/>
    <w:rsid w:val="00246E74"/>
    <w:rsid w:val="00246E7B"/>
    <w:rsid w:val="00246FD0"/>
    <w:rsid w:val="0024714A"/>
    <w:rsid w:val="002471CC"/>
    <w:rsid w:val="00247213"/>
    <w:rsid w:val="002476F0"/>
    <w:rsid w:val="00247727"/>
    <w:rsid w:val="002477CB"/>
    <w:rsid w:val="002477FF"/>
    <w:rsid w:val="002479A8"/>
    <w:rsid w:val="00247B48"/>
    <w:rsid w:val="00247B7A"/>
    <w:rsid w:val="00247D5B"/>
    <w:rsid w:val="00247DDC"/>
    <w:rsid w:val="0025044D"/>
    <w:rsid w:val="00250537"/>
    <w:rsid w:val="00250597"/>
    <w:rsid w:val="00250BE4"/>
    <w:rsid w:val="00250C0D"/>
    <w:rsid w:val="00250C54"/>
    <w:rsid w:val="00250D08"/>
    <w:rsid w:val="00250D6A"/>
    <w:rsid w:val="00250FEB"/>
    <w:rsid w:val="002510EB"/>
    <w:rsid w:val="00251199"/>
    <w:rsid w:val="002511E0"/>
    <w:rsid w:val="00251326"/>
    <w:rsid w:val="0025141B"/>
    <w:rsid w:val="0025180E"/>
    <w:rsid w:val="00251956"/>
    <w:rsid w:val="00251E40"/>
    <w:rsid w:val="00251E69"/>
    <w:rsid w:val="002520AC"/>
    <w:rsid w:val="00252145"/>
    <w:rsid w:val="002521FB"/>
    <w:rsid w:val="002522AD"/>
    <w:rsid w:val="002522D2"/>
    <w:rsid w:val="002522F7"/>
    <w:rsid w:val="0025254C"/>
    <w:rsid w:val="0025261F"/>
    <w:rsid w:val="002527A2"/>
    <w:rsid w:val="002528DD"/>
    <w:rsid w:val="00252AD1"/>
    <w:rsid w:val="00252B20"/>
    <w:rsid w:val="00252B4D"/>
    <w:rsid w:val="00252C65"/>
    <w:rsid w:val="00252D06"/>
    <w:rsid w:val="00252EB1"/>
    <w:rsid w:val="00253908"/>
    <w:rsid w:val="00253BC2"/>
    <w:rsid w:val="00253C8F"/>
    <w:rsid w:val="00253F2C"/>
    <w:rsid w:val="00253F3A"/>
    <w:rsid w:val="00254599"/>
    <w:rsid w:val="002546C8"/>
    <w:rsid w:val="0025471B"/>
    <w:rsid w:val="00254883"/>
    <w:rsid w:val="00254A0A"/>
    <w:rsid w:val="00254A0B"/>
    <w:rsid w:val="00254A21"/>
    <w:rsid w:val="00254BD0"/>
    <w:rsid w:val="00254D73"/>
    <w:rsid w:val="00254DEF"/>
    <w:rsid w:val="00254E5C"/>
    <w:rsid w:val="00255077"/>
    <w:rsid w:val="00255196"/>
    <w:rsid w:val="002552B4"/>
    <w:rsid w:val="0025535D"/>
    <w:rsid w:val="002553D1"/>
    <w:rsid w:val="00255AC2"/>
    <w:rsid w:val="00255BE6"/>
    <w:rsid w:val="00255C84"/>
    <w:rsid w:val="00255DA9"/>
    <w:rsid w:val="00255EA7"/>
    <w:rsid w:val="00255F0C"/>
    <w:rsid w:val="00255F1E"/>
    <w:rsid w:val="0025606A"/>
    <w:rsid w:val="0025624C"/>
    <w:rsid w:val="002563A4"/>
    <w:rsid w:val="0025648B"/>
    <w:rsid w:val="0025662B"/>
    <w:rsid w:val="00256638"/>
    <w:rsid w:val="0025679D"/>
    <w:rsid w:val="0025680C"/>
    <w:rsid w:val="0025681F"/>
    <w:rsid w:val="0025689A"/>
    <w:rsid w:val="002568AB"/>
    <w:rsid w:val="002569F7"/>
    <w:rsid w:val="00256A1D"/>
    <w:rsid w:val="00256B2B"/>
    <w:rsid w:val="00256B2E"/>
    <w:rsid w:val="00256B53"/>
    <w:rsid w:val="00256CD2"/>
    <w:rsid w:val="00256D54"/>
    <w:rsid w:val="00256E62"/>
    <w:rsid w:val="00256F4C"/>
    <w:rsid w:val="00257018"/>
    <w:rsid w:val="0025715D"/>
    <w:rsid w:val="00257165"/>
    <w:rsid w:val="00257352"/>
    <w:rsid w:val="002573E4"/>
    <w:rsid w:val="00257472"/>
    <w:rsid w:val="002576AE"/>
    <w:rsid w:val="002578B1"/>
    <w:rsid w:val="002578FD"/>
    <w:rsid w:val="00257987"/>
    <w:rsid w:val="00257A4A"/>
    <w:rsid w:val="00257BA8"/>
    <w:rsid w:val="00257CFC"/>
    <w:rsid w:val="00257DDD"/>
    <w:rsid w:val="00257E0E"/>
    <w:rsid w:val="00257E27"/>
    <w:rsid w:val="00260187"/>
    <w:rsid w:val="002602EC"/>
    <w:rsid w:val="00260360"/>
    <w:rsid w:val="0026045B"/>
    <w:rsid w:val="00260586"/>
    <w:rsid w:val="002608D9"/>
    <w:rsid w:val="002608E4"/>
    <w:rsid w:val="00260A04"/>
    <w:rsid w:val="00260BFC"/>
    <w:rsid w:val="00260C15"/>
    <w:rsid w:val="00260CB3"/>
    <w:rsid w:val="00260CC8"/>
    <w:rsid w:val="00260D19"/>
    <w:rsid w:val="00260D78"/>
    <w:rsid w:val="00260E5B"/>
    <w:rsid w:val="00261452"/>
    <w:rsid w:val="00261680"/>
    <w:rsid w:val="00261752"/>
    <w:rsid w:val="00261876"/>
    <w:rsid w:val="002618D7"/>
    <w:rsid w:val="00261945"/>
    <w:rsid w:val="00261A11"/>
    <w:rsid w:val="00261B1E"/>
    <w:rsid w:val="00261D51"/>
    <w:rsid w:val="00261EC4"/>
    <w:rsid w:val="0026203C"/>
    <w:rsid w:val="002623F6"/>
    <w:rsid w:val="00262492"/>
    <w:rsid w:val="0026252C"/>
    <w:rsid w:val="002625CC"/>
    <w:rsid w:val="00262E78"/>
    <w:rsid w:val="00262F24"/>
    <w:rsid w:val="00263136"/>
    <w:rsid w:val="00263228"/>
    <w:rsid w:val="0026324E"/>
    <w:rsid w:val="00263280"/>
    <w:rsid w:val="002632D0"/>
    <w:rsid w:val="00263396"/>
    <w:rsid w:val="00263730"/>
    <w:rsid w:val="0026375F"/>
    <w:rsid w:val="00263AA3"/>
    <w:rsid w:val="00263D06"/>
    <w:rsid w:val="00263D2C"/>
    <w:rsid w:val="00263DC8"/>
    <w:rsid w:val="00263DD1"/>
    <w:rsid w:val="00263DF3"/>
    <w:rsid w:val="00263EBD"/>
    <w:rsid w:val="00264024"/>
    <w:rsid w:val="00264033"/>
    <w:rsid w:val="002640A8"/>
    <w:rsid w:val="00264365"/>
    <w:rsid w:val="0026460A"/>
    <w:rsid w:val="002646C7"/>
    <w:rsid w:val="00264808"/>
    <w:rsid w:val="00264812"/>
    <w:rsid w:val="002649EE"/>
    <w:rsid w:val="00264A9E"/>
    <w:rsid w:val="00264AE6"/>
    <w:rsid w:val="00264AEB"/>
    <w:rsid w:val="00264B8F"/>
    <w:rsid w:val="00264CF2"/>
    <w:rsid w:val="0026518F"/>
    <w:rsid w:val="002651A1"/>
    <w:rsid w:val="002654F5"/>
    <w:rsid w:val="00265675"/>
    <w:rsid w:val="002656D8"/>
    <w:rsid w:val="00265981"/>
    <w:rsid w:val="002659F0"/>
    <w:rsid w:val="00265AAC"/>
    <w:rsid w:val="00265AFA"/>
    <w:rsid w:val="00265B2B"/>
    <w:rsid w:val="00265B44"/>
    <w:rsid w:val="00265C85"/>
    <w:rsid w:val="00265CF7"/>
    <w:rsid w:val="00265D4F"/>
    <w:rsid w:val="00265DF0"/>
    <w:rsid w:val="00265E5F"/>
    <w:rsid w:val="00266231"/>
    <w:rsid w:val="00266682"/>
    <w:rsid w:val="002668A7"/>
    <w:rsid w:val="00266B42"/>
    <w:rsid w:val="00266CA5"/>
    <w:rsid w:val="00267373"/>
    <w:rsid w:val="00267465"/>
    <w:rsid w:val="00267811"/>
    <w:rsid w:val="00267B62"/>
    <w:rsid w:val="00267C0A"/>
    <w:rsid w:val="00267C9A"/>
    <w:rsid w:val="00267D0A"/>
    <w:rsid w:val="00267E3C"/>
    <w:rsid w:val="002702FF"/>
    <w:rsid w:val="002704D4"/>
    <w:rsid w:val="0027053D"/>
    <w:rsid w:val="00270651"/>
    <w:rsid w:val="00270676"/>
    <w:rsid w:val="00270684"/>
    <w:rsid w:val="00270723"/>
    <w:rsid w:val="00270AA4"/>
    <w:rsid w:val="00270B49"/>
    <w:rsid w:val="00270C0C"/>
    <w:rsid w:val="00270D15"/>
    <w:rsid w:val="00271080"/>
    <w:rsid w:val="00271451"/>
    <w:rsid w:val="00271560"/>
    <w:rsid w:val="002716CA"/>
    <w:rsid w:val="00271930"/>
    <w:rsid w:val="00271A41"/>
    <w:rsid w:val="00271C8A"/>
    <w:rsid w:val="00271CA1"/>
    <w:rsid w:val="00271DD6"/>
    <w:rsid w:val="00272238"/>
    <w:rsid w:val="002722E3"/>
    <w:rsid w:val="00272310"/>
    <w:rsid w:val="002723A1"/>
    <w:rsid w:val="002723CC"/>
    <w:rsid w:val="002724AE"/>
    <w:rsid w:val="0027270B"/>
    <w:rsid w:val="00272718"/>
    <w:rsid w:val="002728E7"/>
    <w:rsid w:val="002729CB"/>
    <w:rsid w:val="00272A8D"/>
    <w:rsid w:val="00272B03"/>
    <w:rsid w:val="00272D4A"/>
    <w:rsid w:val="00272D73"/>
    <w:rsid w:val="00272DE0"/>
    <w:rsid w:val="00272F3F"/>
    <w:rsid w:val="0027303F"/>
    <w:rsid w:val="0027317C"/>
    <w:rsid w:val="00273315"/>
    <w:rsid w:val="0027339C"/>
    <w:rsid w:val="002733C1"/>
    <w:rsid w:val="002734E2"/>
    <w:rsid w:val="00273529"/>
    <w:rsid w:val="00273749"/>
    <w:rsid w:val="00273D69"/>
    <w:rsid w:val="00273E17"/>
    <w:rsid w:val="0027403C"/>
    <w:rsid w:val="00274047"/>
    <w:rsid w:val="0027424B"/>
    <w:rsid w:val="002742F8"/>
    <w:rsid w:val="00274453"/>
    <w:rsid w:val="0027445A"/>
    <w:rsid w:val="002744A3"/>
    <w:rsid w:val="002745E7"/>
    <w:rsid w:val="00274611"/>
    <w:rsid w:val="00274892"/>
    <w:rsid w:val="002748EE"/>
    <w:rsid w:val="00274A51"/>
    <w:rsid w:val="00274B37"/>
    <w:rsid w:val="00274D5C"/>
    <w:rsid w:val="00274DBC"/>
    <w:rsid w:val="00274FE1"/>
    <w:rsid w:val="00275001"/>
    <w:rsid w:val="00275117"/>
    <w:rsid w:val="002752F5"/>
    <w:rsid w:val="002753AE"/>
    <w:rsid w:val="0027545F"/>
    <w:rsid w:val="00275667"/>
    <w:rsid w:val="0027569D"/>
    <w:rsid w:val="002756B6"/>
    <w:rsid w:val="00275792"/>
    <w:rsid w:val="0027588B"/>
    <w:rsid w:val="00275969"/>
    <w:rsid w:val="002759CF"/>
    <w:rsid w:val="00275B83"/>
    <w:rsid w:val="00275CA6"/>
    <w:rsid w:val="00275CD3"/>
    <w:rsid w:val="00275DA8"/>
    <w:rsid w:val="00275E98"/>
    <w:rsid w:val="00275E9F"/>
    <w:rsid w:val="00275EF4"/>
    <w:rsid w:val="002761CE"/>
    <w:rsid w:val="002762FA"/>
    <w:rsid w:val="002763A6"/>
    <w:rsid w:val="00276438"/>
    <w:rsid w:val="00276689"/>
    <w:rsid w:val="0027679A"/>
    <w:rsid w:val="002767C0"/>
    <w:rsid w:val="002767C8"/>
    <w:rsid w:val="002768DC"/>
    <w:rsid w:val="002768E1"/>
    <w:rsid w:val="00276D44"/>
    <w:rsid w:val="00277307"/>
    <w:rsid w:val="002773B7"/>
    <w:rsid w:val="002773DE"/>
    <w:rsid w:val="002773F7"/>
    <w:rsid w:val="002775B5"/>
    <w:rsid w:val="002775D6"/>
    <w:rsid w:val="0027779E"/>
    <w:rsid w:val="002777C0"/>
    <w:rsid w:val="00277824"/>
    <w:rsid w:val="00277C4B"/>
    <w:rsid w:val="00280019"/>
    <w:rsid w:val="002800EF"/>
    <w:rsid w:val="0028011E"/>
    <w:rsid w:val="002801B1"/>
    <w:rsid w:val="00280474"/>
    <w:rsid w:val="00280609"/>
    <w:rsid w:val="002806F5"/>
    <w:rsid w:val="002807E6"/>
    <w:rsid w:val="00280CA2"/>
    <w:rsid w:val="00280E21"/>
    <w:rsid w:val="00280EAF"/>
    <w:rsid w:val="00280F31"/>
    <w:rsid w:val="00281011"/>
    <w:rsid w:val="002810C7"/>
    <w:rsid w:val="002813E8"/>
    <w:rsid w:val="00281501"/>
    <w:rsid w:val="00281513"/>
    <w:rsid w:val="0028162E"/>
    <w:rsid w:val="002817AC"/>
    <w:rsid w:val="00281AD8"/>
    <w:rsid w:val="00281B09"/>
    <w:rsid w:val="00281D9D"/>
    <w:rsid w:val="00282106"/>
    <w:rsid w:val="002824DE"/>
    <w:rsid w:val="0028257A"/>
    <w:rsid w:val="002825F3"/>
    <w:rsid w:val="00282903"/>
    <w:rsid w:val="002829A3"/>
    <w:rsid w:val="002829BC"/>
    <w:rsid w:val="00282AB8"/>
    <w:rsid w:val="00282BB3"/>
    <w:rsid w:val="00282DB0"/>
    <w:rsid w:val="00283204"/>
    <w:rsid w:val="00283236"/>
    <w:rsid w:val="0028332A"/>
    <w:rsid w:val="00283607"/>
    <w:rsid w:val="002836C1"/>
    <w:rsid w:val="002838BD"/>
    <w:rsid w:val="00283B45"/>
    <w:rsid w:val="00283B60"/>
    <w:rsid w:val="00283CA1"/>
    <w:rsid w:val="00284248"/>
    <w:rsid w:val="00284307"/>
    <w:rsid w:val="00284443"/>
    <w:rsid w:val="002846E5"/>
    <w:rsid w:val="002848EB"/>
    <w:rsid w:val="00284919"/>
    <w:rsid w:val="002849D8"/>
    <w:rsid w:val="00284A20"/>
    <w:rsid w:val="00284AE0"/>
    <w:rsid w:val="00284F35"/>
    <w:rsid w:val="00284FB8"/>
    <w:rsid w:val="002851CA"/>
    <w:rsid w:val="002851F2"/>
    <w:rsid w:val="002851F8"/>
    <w:rsid w:val="002852D8"/>
    <w:rsid w:val="0028546B"/>
    <w:rsid w:val="0028559D"/>
    <w:rsid w:val="0028565C"/>
    <w:rsid w:val="0028567E"/>
    <w:rsid w:val="00285707"/>
    <w:rsid w:val="0028589D"/>
    <w:rsid w:val="002858EB"/>
    <w:rsid w:val="0028594E"/>
    <w:rsid w:val="00285C41"/>
    <w:rsid w:val="00285E9A"/>
    <w:rsid w:val="00285FA9"/>
    <w:rsid w:val="002860A4"/>
    <w:rsid w:val="002860BE"/>
    <w:rsid w:val="002862C0"/>
    <w:rsid w:val="002862C6"/>
    <w:rsid w:val="002862F2"/>
    <w:rsid w:val="002863DE"/>
    <w:rsid w:val="0028667F"/>
    <w:rsid w:val="00286684"/>
    <w:rsid w:val="002868A0"/>
    <w:rsid w:val="002868B9"/>
    <w:rsid w:val="002868DE"/>
    <w:rsid w:val="00286960"/>
    <w:rsid w:val="00286996"/>
    <w:rsid w:val="00286E2B"/>
    <w:rsid w:val="00286F6F"/>
    <w:rsid w:val="00287223"/>
    <w:rsid w:val="00287273"/>
    <w:rsid w:val="00287358"/>
    <w:rsid w:val="00287590"/>
    <w:rsid w:val="002876B9"/>
    <w:rsid w:val="002877FC"/>
    <w:rsid w:val="0028788D"/>
    <w:rsid w:val="002878F1"/>
    <w:rsid w:val="00287923"/>
    <w:rsid w:val="00287940"/>
    <w:rsid w:val="00287985"/>
    <w:rsid w:val="002879F7"/>
    <w:rsid w:val="00287A29"/>
    <w:rsid w:val="00287B73"/>
    <w:rsid w:val="00287C60"/>
    <w:rsid w:val="00287C6F"/>
    <w:rsid w:val="00287CD7"/>
    <w:rsid w:val="00287D3B"/>
    <w:rsid w:val="002902AE"/>
    <w:rsid w:val="0029047B"/>
    <w:rsid w:val="0029048C"/>
    <w:rsid w:val="002904DB"/>
    <w:rsid w:val="0029063E"/>
    <w:rsid w:val="002907C6"/>
    <w:rsid w:val="002909CE"/>
    <w:rsid w:val="00290B41"/>
    <w:rsid w:val="00290C41"/>
    <w:rsid w:val="00290C54"/>
    <w:rsid w:val="00290D44"/>
    <w:rsid w:val="0029114B"/>
    <w:rsid w:val="0029139A"/>
    <w:rsid w:val="002913BD"/>
    <w:rsid w:val="002913D2"/>
    <w:rsid w:val="0029145A"/>
    <w:rsid w:val="00291544"/>
    <w:rsid w:val="002916C5"/>
    <w:rsid w:val="002917C0"/>
    <w:rsid w:val="002918EE"/>
    <w:rsid w:val="0029197D"/>
    <w:rsid w:val="00291A1D"/>
    <w:rsid w:val="00291AD1"/>
    <w:rsid w:val="00291AE6"/>
    <w:rsid w:val="00291BD2"/>
    <w:rsid w:val="00291C54"/>
    <w:rsid w:val="00291CC5"/>
    <w:rsid w:val="00291DD2"/>
    <w:rsid w:val="00291E6F"/>
    <w:rsid w:val="00291FD4"/>
    <w:rsid w:val="00292177"/>
    <w:rsid w:val="002922CB"/>
    <w:rsid w:val="0029282B"/>
    <w:rsid w:val="0029288F"/>
    <w:rsid w:val="00292AF8"/>
    <w:rsid w:val="00292F7B"/>
    <w:rsid w:val="0029308E"/>
    <w:rsid w:val="002930A7"/>
    <w:rsid w:val="0029315A"/>
    <w:rsid w:val="002931A0"/>
    <w:rsid w:val="00293253"/>
    <w:rsid w:val="002932CE"/>
    <w:rsid w:val="002932DA"/>
    <w:rsid w:val="00293472"/>
    <w:rsid w:val="00293499"/>
    <w:rsid w:val="002939CA"/>
    <w:rsid w:val="00293BCB"/>
    <w:rsid w:val="00293C07"/>
    <w:rsid w:val="00293D36"/>
    <w:rsid w:val="002940ED"/>
    <w:rsid w:val="0029418C"/>
    <w:rsid w:val="002942A1"/>
    <w:rsid w:val="00294315"/>
    <w:rsid w:val="00294407"/>
    <w:rsid w:val="002944F0"/>
    <w:rsid w:val="0029494A"/>
    <w:rsid w:val="00294AD1"/>
    <w:rsid w:val="00294AEE"/>
    <w:rsid w:val="00294DCF"/>
    <w:rsid w:val="00294E9B"/>
    <w:rsid w:val="00295020"/>
    <w:rsid w:val="002950C6"/>
    <w:rsid w:val="002950F5"/>
    <w:rsid w:val="002951A1"/>
    <w:rsid w:val="00295263"/>
    <w:rsid w:val="00295530"/>
    <w:rsid w:val="00295A6A"/>
    <w:rsid w:val="00295A72"/>
    <w:rsid w:val="00295DF7"/>
    <w:rsid w:val="00295E9B"/>
    <w:rsid w:val="00295EFB"/>
    <w:rsid w:val="00295F55"/>
    <w:rsid w:val="00296062"/>
    <w:rsid w:val="00296090"/>
    <w:rsid w:val="00296608"/>
    <w:rsid w:val="00296673"/>
    <w:rsid w:val="0029674E"/>
    <w:rsid w:val="002968DB"/>
    <w:rsid w:val="00296A4F"/>
    <w:rsid w:val="00296A6E"/>
    <w:rsid w:val="00296AE2"/>
    <w:rsid w:val="00296F16"/>
    <w:rsid w:val="0029706C"/>
    <w:rsid w:val="002971B9"/>
    <w:rsid w:val="002972A9"/>
    <w:rsid w:val="0029736A"/>
    <w:rsid w:val="00297486"/>
    <w:rsid w:val="002977A1"/>
    <w:rsid w:val="002978E2"/>
    <w:rsid w:val="002978F1"/>
    <w:rsid w:val="00297ACB"/>
    <w:rsid w:val="00297AF2"/>
    <w:rsid w:val="00297C18"/>
    <w:rsid w:val="00297E16"/>
    <w:rsid w:val="00297E34"/>
    <w:rsid w:val="00297F26"/>
    <w:rsid w:val="002A0104"/>
    <w:rsid w:val="002A01F8"/>
    <w:rsid w:val="002A0246"/>
    <w:rsid w:val="002A0580"/>
    <w:rsid w:val="002A075A"/>
    <w:rsid w:val="002A0803"/>
    <w:rsid w:val="002A08CA"/>
    <w:rsid w:val="002A0951"/>
    <w:rsid w:val="002A09CD"/>
    <w:rsid w:val="002A09F3"/>
    <w:rsid w:val="002A0BE3"/>
    <w:rsid w:val="002A0C52"/>
    <w:rsid w:val="002A0CB5"/>
    <w:rsid w:val="002A0D0D"/>
    <w:rsid w:val="002A0D3B"/>
    <w:rsid w:val="002A0EAC"/>
    <w:rsid w:val="002A106B"/>
    <w:rsid w:val="002A11D0"/>
    <w:rsid w:val="002A11DF"/>
    <w:rsid w:val="002A11F4"/>
    <w:rsid w:val="002A130A"/>
    <w:rsid w:val="002A188E"/>
    <w:rsid w:val="002A18DC"/>
    <w:rsid w:val="002A1BBD"/>
    <w:rsid w:val="002A1C89"/>
    <w:rsid w:val="002A1DFD"/>
    <w:rsid w:val="002A1E07"/>
    <w:rsid w:val="002A1FFE"/>
    <w:rsid w:val="002A2086"/>
    <w:rsid w:val="002A20DE"/>
    <w:rsid w:val="002A22D1"/>
    <w:rsid w:val="002A22D2"/>
    <w:rsid w:val="002A23EE"/>
    <w:rsid w:val="002A2640"/>
    <w:rsid w:val="002A279A"/>
    <w:rsid w:val="002A28FA"/>
    <w:rsid w:val="002A2C3A"/>
    <w:rsid w:val="002A2E56"/>
    <w:rsid w:val="002A2EDE"/>
    <w:rsid w:val="002A2EEE"/>
    <w:rsid w:val="002A2F4B"/>
    <w:rsid w:val="002A2F9C"/>
    <w:rsid w:val="002A3067"/>
    <w:rsid w:val="002A30CE"/>
    <w:rsid w:val="002A33D5"/>
    <w:rsid w:val="002A3576"/>
    <w:rsid w:val="002A3598"/>
    <w:rsid w:val="002A35DB"/>
    <w:rsid w:val="002A3723"/>
    <w:rsid w:val="002A3759"/>
    <w:rsid w:val="002A382B"/>
    <w:rsid w:val="002A38C2"/>
    <w:rsid w:val="002A39C7"/>
    <w:rsid w:val="002A3A4D"/>
    <w:rsid w:val="002A3C2C"/>
    <w:rsid w:val="002A3D0E"/>
    <w:rsid w:val="002A3E2B"/>
    <w:rsid w:val="002A3F40"/>
    <w:rsid w:val="002A3F58"/>
    <w:rsid w:val="002A40CD"/>
    <w:rsid w:val="002A418D"/>
    <w:rsid w:val="002A41F3"/>
    <w:rsid w:val="002A427B"/>
    <w:rsid w:val="002A448E"/>
    <w:rsid w:val="002A4501"/>
    <w:rsid w:val="002A4603"/>
    <w:rsid w:val="002A46E6"/>
    <w:rsid w:val="002A4950"/>
    <w:rsid w:val="002A4AA3"/>
    <w:rsid w:val="002A4ABA"/>
    <w:rsid w:val="002A4F5B"/>
    <w:rsid w:val="002A500B"/>
    <w:rsid w:val="002A5054"/>
    <w:rsid w:val="002A505E"/>
    <w:rsid w:val="002A50D9"/>
    <w:rsid w:val="002A5169"/>
    <w:rsid w:val="002A5313"/>
    <w:rsid w:val="002A534A"/>
    <w:rsid w:val="002A53DE"/>
    <w:rsid w:val="002A5442"/>
    <w:rsid w:val="002A57EC"/>
    <w:rsid w:val="002A5919"/>
    <w:rsid w:val="002A591E"/>
    <w:rsid w:val="002A59AB"/>
    <w:rsid w:val="002A5AFC"/>
    <w:rsid w:val="002A5C19"/>
    <w:rsid w:val="002A5C87"/>
    <w:rsid w:val="002A5F88"/>
    <w:rsid w:val="002A60E6"/>
    <w:rsid w:val="002A628E"/>
    <w:rsid w:val="002A6649"/>
    <w:rsid w:val="002A6752"/>
    <w:rsid w:val="002A6776"/>
    <w:rsid w:val="002A6812"/>
    <w:rsid w:val="002A689B"/>
    <w:rsid w:val="002A6D16"/>
    <w:rsid w:val="002A6D2A"/>
    <w:rsid w:val="002A6DB4"/>
    <w:rsid w:val="002A6F25"/>
    <w:rsid w:val="002A71D5"/>
    <w:rsid w:val="002A7269"/>
    <w:rsid w:val="002A72BB"/>
    <w:rsid w:val="002A7597"/>
    <w:rsid w:val="002A7A30"/>
    <w:rsid w:val="002A7A63"/>
    <w:rsid w:val="002A7BC8"/>
    <w:rsid w:val="002A7ECC"/>
    <w:rsid w:val="002A7FF5"/>
    <w:rsid w:val="002B0058"/>
    <w:rsid w:val="002B0181"/>
    <w:rsid w:val="002B01B1"/>
    <w:rsid w:val="002B04C8"/>
    <w:rsid w:val="002B07D2"/>
    <w:rsid w:val="002B0805"/>
    <w:rsid w:val="002B0A12"/>
    <w:rsid w:val="002B0AAD"/>
    <w:rsid w:val="002B0CB1"/>
    <w:rsid w:val="002B0CF2"/>
    <w:rsid w:val="002B0E7F"/>
    <w:rsid w:val="002B0F14"/>
    <w:rsid w:val="002B0F81"/>
    <w:rsid w:val="002B0FBC"/>
    <w:rsid w:val="002B1167"/>
    <w:rsid w:val="002B12D4"/>
    <w:rsid w:val="002B1942"/>
    <w:rsid w:val="002B1A2A"/>
    <w:rsid w:val="002B1CB8"/>
    <w:rsid w:val="002B1D74"/>
    <w:rsid w:val="002B1E9F"/>
    <w:rsid w:val="002B1FAB"/>
    <w:rsid w:val="002B228C"/>
    <w:rsid w:val="002B22B1"/>
    <w:rsid w:val="002B253C"/>
    <w:rsid w:val="002B25B9"/>
    <w:rsid w:val="002B269E"/>
    <w:rsid w:val="002B27EC"/>
    <w:rsid w:val="002B2A39"/>
    <w:rsid w:val="002B2A60"/>
    <w:rsid w:val="002B2D37"/>
    <w:rsid w:val="002B2D70"/>
    <w:rsid w:val="002B2F63"/>
    <w:rsid w:val="002B32C3"/>
    <w:rsid w:val="002B32FA"/>
    <w:rsid w:val="002B33A2"/>
    <w:rsid w:val="002B37C2"/>
    <w:rsid w:val="002B3AA9"/>
    <w:rsid w:val="002B3D8F"/>
    <w:rsid w:val="002B3FC3"/>
    <w:rsid w:val="002B3FDC"/>
    <w:rsid w:val="002B4182"/>
    <w:rsid w:val="002B41FD"/>
    <w:rsid w:val="002B425C"/>
    <w:rsid w:val="002B458D"/>
    <w:rsid w:val="002B4613"/>
    <w:rsid w:val="002B46AD"/>
    <w:rsid w:val="002B46FC"/>
    <w:rsid w:val="002B4A7F"/>
    <w:rsid w:val="002B4A93"/>
    <w:rsid w:val="002B4ADE"/>
    <w:rsid w:val="002B4B04"/>
    <w:rsid w:val="002B4B73"/>
    <w:rsid w:val="002B4CEF"/>
    <w:rsid w:val="002B4D06"/>
    <w:rsid w:val="002B4DB8"/>
    <w:rsid w:val="002B4E8E"/>
    <w:rsid w:val="002B4FA8"/>
    <w:rsid w:val="002B5087"/>
    <w:rsid w:val="002B50C0"/>
    <w:rsid w:val="002B52D0"/>
    <w:rsid w:val="002B5519"/>
    <w:rsid w:val="002B592A"/>
    <w:rsid w:val="002B59DE"/>
    <w:rsid w:val="002B5A64"/>
    <w:rsid w:val="002B5A93"/>
    <w:rsid w:val="002B5B25"/>
    <w:rsid w:val="002B5BC0"/>
    <w:rsid w:val="002B5CA6"/>
    <w:rsid w:val="002B5CA8"/>
    <w:rsid w:val="002B5EA3"/>
    <w:rsid w:val="002B5F0F"/>
    <w:rsid w:val="002B6066"/>
    <w:rsid w:val="002B6124"/>
    <w:rsid w:val="002B625E"/>
    <w:rsid w:val="002B672F"/>
    <w:rsid w:val="002B696A"/>
    <w:rsid w:val="002B6982"/>
    <w:rsid w:val="002B6BA9"/>
    <w:rsid w:val="002B6F05"/>
    <w:rsid w:val="002B71D3"/>
    <w:rsid w:val="002B73B0"/>
    <w:rsid w:val="002B75AA"/>
    <w:rsid w:val="002B764F"/>
    <w:rsid w:val="002B79A4"/>
    <w:rsid w:val="002B79F6"/>
    <w:rsid w:val="002B7A9A"/>
    <w:rsid w:val="002C0044"/>
    <w:rsid w:val="002C00BF"/>
    <w:rsid w:val="002C0356"/>
    <w:rsid w:val="002C0443"/>
    <w:rsid w:val="002C047F"/>
    <w:rsid w:val="002C0773"/>
    <w:rsid w:val="002C092F"/>
    <w:rsid w:val="002C0B74"/>
    <w:rsid w:val="002C0C82"/>
    <w:rsid w:val="002C0D3C"/>
    <w:rsid w:val="002C0E91"/>
    <w:rsid w:val="002C0ED5"/>
    <w:rsid w:val="002C0EDE"/>
    <w:rsid w:val="002C1095"/>
    <w:rsid w:val="002C11E4"/>
    <w:rsid w:val="002C131C"/>
    <w:rsid w:val="002C1325"/>
    <w:rsid w:val="002C141A"/>
    <w:rsid w:val="002C160A"/>
    <w:rsid w:val="002C16BC"/>
    <w:rsid w:val="002C1704"/>
    <w:rsid w:val="002C1717"/>
    <w:rsid w:val="002C1783"/>
    <w:rsid w:val="002C1AD0"/>
    <w:rsid w:val="002C1C85"/>
    <w:rsid w:val="002C21DB"/>
    <w:rsid w:val="002C22B6"/>
    <w:rsid w:val="002C23AD"/>
    <w:rsid w:val="002C23AE"/>
    <w:rsid w:val="002C2658"/>
    <w:rsid w:val="002C28F4"/>
    <w:rsid w:val="002C2B13"/>
    <w:rsid w:val="002C2C59"/>
    <w:rsid w:val="002C35C9"/>
    <w:rsid w:val="002C36D8"/>
    <w:rsid w:val="002C3817"/>
    <w:rsid w:val="002C392B"/>
    <w:rsid w:val="002C39AE"/>
    <w:rsid w:val="002C3B82"/>
    <w:rsid w:val="002C3BAB"/>
    <w:rsid w:val="002C3D24"/>
    <w:rsid w:val="002C3D9B"/>
    <w:rsid w:val="002C3E43"/>
    <w:rsid w:val="002C3E49"/>
    <w:rsid w:val="002C3E72"/>
    <w:rsid w:val="002C3FFF"/>
    <w:rsid w:val="002C4011"/>
    <w:rsid w:val="002C41B5"/>
    <w:rsid w:val="002C425F"/>
    <w:rsid w:val="002C43DD"/>
    <w:rsid w:val="002C442D"/>
    <w:rsid w:val="002C45D1"/>
    <w:rsid w:val="002C4682"/>
    <w:rsid w:val="002C47A7"/>
    <w:rsid w:val="002C4806"/>
    <w:rsid w:val="002C4879"/>
    <w:rsid w:val="002C48B3"/>
    <w:rsid w:val="002C4BCF"/>
    <w:rsid w:val="002C4E5B"/>
    <w:rsid w:val="002C4EBD"/>
    <w:rsid w:val="002C505E"/>
    <w:rsid w:val="002C507E"/>
    <w:rsid w:val="002C51A5"/>
    <w:rsid w:val="002C5434"/>
    <w:rsid w:val="002C5461"/>
    <w:rsid w:val="002C5563"/>
    <w:rsid w:val="002C5644"/>
    <w:rsid w:val="002C597E"/>
    <w:rsid w:val="002C598F"/>
    <w:rsid w:val="002C5AD6"/>
    <w:rsid w:val="002C5ADB"/>
    <w:rsid w:val="002C5B94"/>
    <w:rsid w:val="002C5DDF"/>
    <w:rsid w:val="002C5E14"/>
    <w:rsid w:val="002C5EDE"/>
    <w:rsid w:val="002C6298"/>
    <w:rsid w:val="002C629C"/>
    <w:rsid w:val="002C62EA"/>
    <w:rsid w:val="002C63E8"/>
    <w:rsid w:val="002C678D"/>
    <w:rsid w:val="002C6794"/>
    <w:rsid w:val="002C68AE"/>
    <w:rsid w:val="002C690E"/>
    <w:rsid w:val="002C6ABF"/>
    <w:rsid w:val="002C6B22"/>
    <w:rsid w:val="002C6B33"/>
    <w:rsid w:val="002C6B98"/>
    <w:rsid w:val="002C6CE4"/>
    <w:rsid w:val="002C727B"/>
    <w:rsid w:val="002C763B"/>
    <w:rsid w:val="002C76C5"/>
    <w:rsid w:val="002C76F3"/>
    <w:rsid w:val="002C784B"/>
    <w:rsid w:val="002C7887"/>
    <w:rsid w:val="002C78F5"/>
    <w:rsid w:val="002D02B0"/>
    <w:rsid w:val="002D05E9"/>
    <w:rsid w:val="002D065A"/>
    <w:rsid w:val="002D08D9"/>
    <w:rsid w:val="002D0D3E"/>
    <w:rsid w:val="002D0D89"/>
    <w:rsid w:val="002D0E6C"/>
    <w:rsid w:val="002D0F9F"/>
    <w:rsid w:val="002D0FAA"/>
    <w:rsid w:val="002D136D"/>
    <w:rsid w:val="002D13CC"/>
    <w:rsid w:val="002D13CE"/>
    <w:rsid w:val="002D1457"/>
    <w:rsid w:val="002D1714"/>
    <w:rsid w:val="002D186C"/>
    <w:rsid w:val="002D1ACD"/>
    <w:rsid w:val="002D1E28"/>
    <w:rsid w:val="002D1EFB"/>
    <w:rsid w:val="002D1F16"/>
    <w:rsid w:val="002D1F29"/>
    <w:rsid w:val="002D212D"/>
    <w:rsid w:val="002D215D"/>
    <w:rsid w:val="002D238B"/>
    <w:rsid w:val="002D23B4"/>
    <w:rsid w:val="002D28A9"/>
    <w:rsid w:val="002D291B"/>
    <w:rsid w:val="002D2956"/>
    <w:rsid w:val="002D2B53"/>
    <w:rsid w:val="002D2C26"/>
    <w:rsid w:val="002D2C37"/>
    <w:rsid w:val="002D2E05"/>
    <w:rsid w:val="002D2E21"/>
    <w:rsid w:val="002D2E82"/>
    <w:rsid w:val="002D2EA3"/>
    <w:rsid w:val="002D304B"/>
    <w:rsid w:val="002D3099"/>
    <w:rsid w:val="002D31F4"/>
    <w:rsid w:val="002D3857"/>
    <w:rsid w:val="002D3CBF"/>
    <w:rsid w:val="002D413F"/>
    <w:rsid w:val="002D46F1"/>
    <w:rsid w:val="002D4782"/>
    <w:rsid w:val="002D4D91"/>
    <w:rsid w:val="002D4ECD"/>
    <w:rsid w:val="002D519D"/>
    <w:rsid w:val="002D5331"/>
    <w:rsid w:val="002D5379"/>
    <w:rsid w:val="002D56B8"/>
    <w:rsid w:val="002D5829"/>
    <w:rsid w:val="002D5888"/>
    <w:rsid w:val="002D5A8E"/>
    <w:rsid w:val="002D5ADA"/>
    <w:rsid w:val="002D5B83"/>
    <w:rsid w:val="002D5BEC"/>
    <w:rsid w:val="002D5CD4"/>
    <w:rsid w:val="002D5DF0"/>
    <w:rsid w:val="002D5EDE"/>
    <w:rsid w:val="002D5EE8"/>
    <w:rsid w:val="002D5F76"/>
    <w:rsid w:val="002D5FB1"/>
    <w:rsid w:val="002D601D"/>
    <w:rsid w:val="002D60FE"/>
    <w:rsid w:val="002D6253"/>
    <w:rsid w:val="002D62F9"/>
    <w:rsid w:val="002D631A"/>
    <w:rsid w:val="002D632F"/>
    <w:rsid w:val="002D64B5"/>
    <w:rsid w:val="002D6658"/>
    <w:rsid w:val="002D66E3"/>
    <w:rsid w:val="002D6744"/>
    <w:rsid w:val="002D684A"/>
    <w:rsid w:val="002D6BDC"/>
    <w:rsid w:val="002D6D8F"/>
    <w:rsid w:val="002D6EEE"/>
    <w:rsid w:val="002D6FF3"/>
    <w:rsid w:val="002D7147"/>
    <w:rsid w:val="002D72A1"/>
    <w:rsid w:val="002D74D1"/>
    <w:rsid w:val="002D760E"/>
    <w:rsid w:val="002D76B3"/>
    <w:rsid w:val="002D798E"/>
    <w:rsid w:val="002D79A0"/>
    <w:rsid w:val="002D79F4"/>
    <w:rsid w:val="002D7A20"/>
    <w:rsid w:val="002D7A48"/>
    <w:rsid w:val="002D7B93"/>
    <w:rsid w:val="002E00A3"/>
    <w:rsid w:val="002E02B7"/>
    <w:rsid w:val="002E02D5"/>
    <w:rsid w:val="002E031B"/>
    <w:rsid w:val="002E0379"/>
    <w:rsid w:val="002E053D"/>
    <w:rsid w:val="002E0981"/>
    <w:rsid w:val="002E0D8A"/>
    <w:rsid w:val="002E0D8C"/>
    <w:rsid w:val="002E0E70"/>
    <w:rsid w:val="002E0EDA"/>
    <w:rsid w:val="002E10F2"/>
    <w:rsid w:val="002E1340"/>
    <w:rsid w:val="002E1489"/>
    <w:rsid w:val="002E1B14"/>
    <w:rsid w:val="002E1C9E"/>
    <w:rsid w:val="002E1D26"/>
    <w:rsid w:val="002E1DA2"/>
    <w:rsid w:val="002E1E24"/>
    <w:rsid w:val="002E2061"/>
    <w:rsid w:val="002E20B5"/>
    <w:rsid w:val="002E23BD"/>
    <w:rsid w:val="002E2400"/>
    <w:rsid w:val="002E248F"/>
    <w:rsid w:val="002E24B4"/>
    <w:rsid w:val="002E257F"/>
    <w:rsid w:val="002E25CE"/>
    <w:rsid w:val="002E25F4"/>
    <w:rsid w:val="002E2670"/>
    <w:rsid w:val="002E2690"/>
    <w:rsid w:val="002E2878"/>
    <w:rsid w:val="002E2B73"/>
    <w:rsid w:val="002E2B90"/>
    <w:rsid w:val="002E2BDD"/>
    <w:rsid w:val="002E2C2D"/>
    <w:rsid w:val="002E2CB5"/>
    <w:rsid w:val="002E2E9C"/>
    <w:rsid w:val="002E2F38"/>
    <w:rsid w:val="002E303E"/>
    <w:rsid w:val="002E30AD"/>
    <w:rsid w:val="002E317C"/>
    <w:rsid w:val="002E31EA"/>
    <w:rsid w:val="002E34A7"/>
    <w:rsid w:val="002E3576"/>
    <w:rsid w:val="002E35FE"/>
    <w:rsid w:val="002E3725"/>
    <w:rsid w:val="002E37E5"/>
    <w:rsid w:val="002E3B65"/>
    <w:rsid w:val="002E3CCE"/>
    <w:rsid w:val="002E3D68"/>
    <w:rsid w:val="002E40E5"/>
    <w:rsid w:val="002E413E"/>
    <w:rsid w:val="002E418B"/>
    <w:rsid w:val="002E4357"/>
    <w:rsid w:val="002E454C"/>
    <w:rsid w:val="002E46F2"/>
    <w:rsid w:val="002E4784"/>
    <w:rsid w:val="002E4837"/>
    <w:rsid w:val="002E489A"/>
    <w:rsid w:val="002E4979"/>
    <w:rsid w:val="002E49D9"/>
    <w:rsid w:val="002E4B0C"/>
    <w:rsid w:val="002E4D7D"/>
    <w:rsid w:val="002E4DC1"/>
    <w:rsid w:val="002E4E5C"/>
    <w:rsid w:val="002E4FA3"/>
    <w:rsid w:val="002E4FD4"/>
    <w:rsid w:val="002E5024"/>
    <w:rsid w:val="002E5115"/>
    <w:rsid w:val="002E5467"/>
    <w:rsid w:val="002E5478"/>
    <w:rsid w:val="002E547E"/>
    <w:rsid w:val="002E5529"/>
    <w:rsid w:val="002E589F"/>
    <w:rsid w:val="002E58A7"/>
    <w:rsid w:val="002E5900"/>
    <w:rsid w:val="002E5956"/>
    <w:rsid w:val="002E5A3C"/>
    <w:rsid w:val="002E5CD3"/>
    <w:rsid w:val="002E5D07"/>
    <w:rsid w:val="002E5DB7"/>
    <w:rsid w:val="002E5F1A"/>
    <w:rsid w:val="002E622B"/>
    <w:rsid w:val="002E62EA"/>
    <w:rsid w:val="002E6309"/>
    <w:rsid w:val="002E675A"/>
    <w:rsid w:val="002E6905"/>
    <w:rsid w:val="002E6BA0"/>
    <w:rsid w:val="002E6FAA"/>
    <w:rsid w:val="002E73C6"/>
    <w:rsid w:val="002E7518"/>
    <w:rsid w:val="002E7521"/>
    <w:rsid w:val="002E7582"/>
    <w:rsid w:val="002E7623"/>
    <w:rsid w:val="002E7649"/>
    <w:rsid w:val="002E7694"/>
    <w:rsid w:val="002E7878"/>
    <w:rsid w:val="002E78E8"/>
    <w:rsid w:val="002E7935"/>
    <w:rsid w:val="002E7B13"/>
    <w:rsid w:val="002E7CF2"/>
    <w:rsid w:val="002E7EF9"/>
    <w:rsid w:val="002F00CE"/>
    <w:rsid w:val="002F027D"/>
    <w:rsid w:val="002F042C"/>
    <w:rsid w:val="002F0648"/>
    <w:rsid w:val="002F08CD"/>
    <w:rsid w:val="002F08DA"/>
    <w:rsid w:val="002F0B3A"/>
    <w:rsid w:val="002F0F03"/>
    <w:rsid w:val="002F10A6"/>
    <w:rsid w:val="002F12ED"/>
    <w:rsid w:val="002F1308"/>
    <w:rsid w:val="002F142B"/>
    <w:rsid w:val="002F1471"/>
    <w:rsid w:val="002F162D"/>
    <w:rsid w:val="002F18FC"/>
    <w:rsid w:val="002F1B10"/>
    <w:rsid w:val="002F1B82"/>
    <w:rsid w:val="002F1F0D"/>
    <w:rsid w:val="002F1F8A"/>
    <w:rsid w:val="002F1F8F"/>
    <w:rsid w:val="002F1FDB"/>
    <w:rsid w:val="002F20B4"/>
    <w:rsid w:val="002F20D3"/>
    <w:rsid w:val="002F21D5"/>
    <w:rsid w:val="002F2224"/>
    <w:rsid w:val="002F23E1"/>
    <w:rsid w:val="002F240E"/>
    <w:rsid w:val="002F2541"/>
    <w:rsid w:val="002F2640"/>
    <w:rsid w:val="002F26FB"/>
    <w:rsid w:val="002F279B"/>
    <w:rsid w:val="002F29EF"/>
    <w:rsid w:val="002F2B77"/>
    <w:rsid w:val="002F2BE7"/>
    <w:rsid w:val="002F301E"/>
    <w:rsid w:val="002F30E5"/>
    <w:rsid w:val="002F334A"/>
    <w:rsid w:val="002F346C"/>
    <w:rsid w:val="002F353E"/>
    <w:rsid w:val="002F3641"/>
    <w:rsid w:val="002F373A"/>
    <w:rsid w:val="002F37F9"/>
    <w:rsid w:val="002F38EC"/>
    <w:rsid w:val="002F39CF"/>
    <w:rsid w:val="002F3BC5"/>
    <w:rsid w:val="002F3BDE"/>
    <w:rsid w:val="002F3D2C"/>
    <w:rsid w:val="002F3EBD"/>
    <w:rsid w:val="002F3EDC"/>
    <w:rsid w:val="002F406E"/>
    <w:rsid w:val="002F40DC"/>
    <w:rsid w:val="002F4175"/>
    <w:rsid w:val="002F4289"/>
    <w:rsid w:val="002F42B1"/>
    <w:rsid w:val="002F42C4"/>
    <w:rsid w:val="002F435D"/>
    <w:rsid w:val="002F4596"/>
    <w:rsid w:val="002F4714"/>
    <w:rsid w:val="002F48AE"/>
    <w:rsid w:val="002F49D1"/>
    <w:rsid w:val="002F4AB0"/>
    <w:rsid w:val="002F4CB1"/>
    <w:rsid w:val="002F4CE6"/>
    <w:rsid w:val="002F4F66"/>
    <w:rsid w:val="002F4FA1"/>
    <w:rsid w:val="002F53B1"/>
    <w:rsid w:val="002F546E"/>
    <w:rsid w:val="002F54A8"/>
    <w:rsid w:val="002F5531"/>
    <w:rsid w:val="002F55FA"/>
    <w:rsid w:val="002F56DD"/>
    <w:rsid w:val="002F581B"/>
    <w:rsid w:val="002F5929"/>
    <w:rsid w:val="002F597F"/>
    <w:rsid w:val="002F5B0E"/>
    <w:rsid w:val="002F5C11"/>
    <w:rsid w:val="002F5CD6"/>
    <w:rsid w:val="002F5CFB"/>
    <w:rsid w:val="002F5DB8"/>
    <w:rsid w:val="002F5F7A"/>
    <w:rsid w:val="002F5FE8"/>
    <w:rsid w:val="002F666B"/>
    <w:rsid w:val="002F685C"/>
    <w:rsid w:val="002F6A82"/>
    <w:rsid w:val="002F6B94"/>
    <w:rsid w:val="002F6BF4"/>
    <w:rsid w:val="002F6C75"/>
    <w:rsid w:val="002F6CCF"/>
    <w:rsid w:val="002F6CFC"/>
    <w:rsid w:val="002F6FE4"/>
    <w:rsid w:val="002F72E5"/>
    <w:rsid w:val="002F7596"/>
    <w:rsid w:val="002F7935"/>
    <w:rsid w:val="002F7A74"/>
    <w:rsid w:val="002F7BAA"/>
    <w:rsid w:val="002F7C26"/>
    <w:rsid w:val="002F7D09"/>
    <w:rsid w:val="002F7D14"/>
    <w:rsid w:val="002F7DCE"/>
    <w:rsid w:val="002F7E58"/>
    <w:rsid w:val="0030019D"/>
    <w:rsid w:val="003001CB"/>
    <w:rsid w:val="003006BC"/>
    <w:rsid w:val="00300705"/>
    <w:rsid w:val="00300770"/>
    <w:rsid w:val="003007C5"/>
    <w:rsid w:val="00300948"/>
    <w:rsid w:val="00300A38"/>
    <w:rsid w:val="00300A8F"/>
    <w:rsid w:val="00300B73"/>
    <w:rsid w:val="00300C0D"/>
    <w:rsid w:val="00300C44"/>
    <w:rsid w:val="00300DB2"/>
    <w:rsid w:val="00300DBC"/>
    <w:rsid w:val="00300F0E"/>
    <w:rsid w:val="00300FE6"/>
    <w:rsid w:val="00301221"/>
    <w:rsid w:val="0030122E"/>
    <w:rsid w:val="00301241"/>
    <w:rsid w:val="003013A7"/>
    <w:rsid w:val="0030148D"/>
    <w:rsid w:val="00301525"/>
    <w:rsid w:val="0030184A"/>
    <w:rsid w:val="00301944"/>
    <w:rsid w:val="00301AC2"/>
    <w:rsid w:val="00301AEB"/>
    <w:rsid w:val="00301B80"/>
    <w:rsid w:val="00301BBA"/>
    <w:rsid w:val="00301C4F"/>
    <w:rsid w:val="00301E83"/>
    <w:rsid w:val="0030207E"/>
    <w:rsid w:val="0030213A"/>
    <w:rsid w:val="00302195"/>
    <w:rsid w:val="00302253"/>
    <w:rsid w:val="003023ED"/>
    <w:rsid w:val="00302425"/>
    <w:rsid w:val="00302467"/>
    <w:rsid w:val="0030260B"/>
    <w:rsid w:val="003026DE"/>
    <w:rsid w:val="003027BC"/>
    <w:rsid w:val="00302957"/>
    <w:rsid w:val="00302CE6"/>
    <w:rsid w:val="00302E83"/>
    <w:rsid w:val="00303365"/>
    <w:rsid w:val="0030342F"/>
    <w:rsid w:val="0030349A"/>
    <w:rsid w:val="003035BE"/>
    <w:rsid w:val="00303680"/>
    <w:rsid w:val="00303984"/>
    <w:rsid w:val="00303B7C"/>
    <w:rsid w:val="00303BC5"/>
    <w:rsid w:val="00303BD4"/>
    <w:rsid w:val="00303BDB"/>
    <w:rsid w:val="00303D73"/>
    <w:rsid w:val="00303E6B"/>
    <w:rsid w:val="00303F42"/>
    <w:rsid w:val="00303FF8"/>
    <w:rsid w:val="0030408B"/>
    <w:rsid w:val="0030429F"/>
    <w:rsid w:val="00304300"/>
    <w:rsid w:val="003044CA"/>
    <w:rsid w:val="003046DA"/>
    <w:rsid w:val="0030484B"/>
    <w:rsid w:val="00304A85"/>
    <w:rsid w:val="00304A8B"/>
    <w:rsid w:val="00304AD8"/>
    <w:rsid w:val="00304CAD"/>
    <w:rsid w:val="00304D53"/>
    <w:rsid w:val="0030509D"/>
    <w:rsid w:val="00305129"/>
    <w:rsid w:val="003052C9"/>
    <w:rsid w:val="00305531"/>
    <w:rsid w:val="003055F5"/>
    <w:rsid w:val="00305611"/>
    <w:rsid w:val="003058C7"/>
    <w:rsid w:val="00305B4D"/>
    <w:rsid w:val="00305B50"/>
    <w:rsid w:val="00305BD6"/>
    <w:rsid w:val="00305C7D"/>
    <w:rsid w:val="00305ED1"/>
    <w:rsid w:val="00305EE7"/>
    <w:rsid w:val="003060E7"/>
    <w:rsid w:val="0030622C"/>
    <w:rsid w:val="003062EA"/>
    <w:rsid w:val="00306349"/>
    <w:rsid w:val="00306376"/>
    <w:rsid w:val="00306453"/>
    <w:rsid w:val="003064AF"/>
    <w:rsid w:val="0030652D"/>
    <w:rsid w:val="003069DB"/>
    <w:rsid w:val="00306A88"/>
    <w:rsid w:val="00306B13"/>
    <w:rsid w:val="00306BA4"/>
    <w:rsid w:val="00306D7D"/>
    <w:rsid w:val="00306EAE"/>
    <w:rsid w:val="00306F95"/>
    <w:rsid w:val="0030714D"/>
    <w:rsid w:val="003071E7"/>
    <w:rsid w:val="00307268"/>
    <w:rsid w:val="0030726A"/>
    <w:rsid w:val="0030744B"/>
    <w:rsid w:val="003078A6"/>
    <w:rsid w:val="00307A9E"/>
    <w:rsid w:val="00307C10"/>
    <w:rsid w:val="00307D95"/>
    <w:rsid w:val="00307F3C"/>
    <w:rsid w:val="0031001B"/>
    <w:rsid w:val="003100FF"/>
    <w:rsid w:val="0031012D"/>
    <w:rsid w:val="00310169"/>
    <w:rsid w:val="00310329"/>
    <w:rsid w:val="0031034C"/>
    <w:rsid w:val="00310429"/>
    <w:rsid w:val="00310852"/>
    <w:rsid w:val="00310947"/>
    <w:rsid w:val="00310989"/>
    <w:rsid w:val="003109BA"/>
    <w:rsid w:val="003109E0"/>
    <w:rsid w:val="00310A77"/>
    <w:rsid w:val="00310AA1"/>
    <w:rsid w:val="00310B81"/>
    <w:rsid w:val="0031110D"/>
    <w:rsid w:val="0031122C"/>
    <w:rsid w:val="00311282"/>
    <w:rsid w:val="003112E7"/>
    <w:rsid w:val="00311364"/>
    <w:rsid w:val="00311501"/>
    <w:rsid w:val="0031157F"/>
    <w:rsid w:val="0031197E"/>
    <w:rsid w:val="00311A32"/>
    <w:rsid w:val="00311BC7"/>
    <w:rsid w:val="00311C4F"/>
    <w:rsid w:val="00311DDF"/>
    <w:rsid w:val="00311F92"/>
    <w:rsid w:val="0031206F"/>
    <w:rsid w:val="00312370"/>
    <w:rsid w:val="003123FB"/>
    <w:rsid w:val="00312570"/>
    <w:rsid w:val="00312808"/>
    <w:rsid w:val="00312B66"/>
    <w:rsid w:val="00312D2E"/>
    <w:rsid w:val="003130E0"/>
    <w:rsid w:val="003130E5"/>
    <w:rsid w:val="00313262"/>
    <w:rsid w:val="003132CA"/>
    <w:rsid w:val="00313388"/>
    <w:rsid w:val="003134ED"/>
    <w:rsid w:val="003135CF"/>
    <w:rsid w:val="00313742"/>
    <w:rsid w:val="00313811"/>
    <w:rsid w:val="00313AB8"/>
    <w:rsid w:val="00313B14"/>
    <w:rsid w:val="00313B98"/>
    <w:rsid w:val="00313CCE"/>
    <w:rsid w:val="00313DF0"/>
    <w:rsid w:val="00314018"/>
    <w:rsid w:val="003140E2"/>
    <w:rsid w:val="0031412B"/>
    <w:rsid w:val="00314510"/>
    <w:rsid w:val="0031453F"/>
    <w:rsid w:val="00314547"/>
    <w:rsid w:val="003145B9"/>
    <w:rsid w:val="00314815"/>
    <w:rsid w:val="00314BFE"/>
    <w:rsid w:val="00314C22"/>
    <w:rsid w:val="00314C67"/>
    <w:rsid w:val="00314D43"/>
    <w:rsid w:val="00315230"/>
    <w:rsid w:val="0031541C"/>
    <w:rsid w:val="00315611"/>
    <w:rsid w:val="003156B3"/>
    <w:rsid w:val="00315751"/>
    <w:rsid w:val="003158AA"/>
    <w:rsid w:val="0031590C"/>
    <w:rsid w:val="00315967"/>
    <w:rsid w:val="00315D46"/>
    <w:rsid w:val="00315F32"/>
    <w:rsid w:val="00316081"/>
    <w:rsid w:val="003161A8"/>
    <w:rsid w:val="00316470"/>
    <w:rsid w:val="003165AD"/>
    <w:rsid w:val="00316673"/>
    <w:rsid w:val="003168AB"/>
    <w:rsid w:val="00316A13"/>
    <w:rsid w:val="00316A23"/>
    <w:rsid w:val="00316A3C"/>
    <w:rsid w:val="00316EE0"/>
    <w:rsid w:val="00316FF6"/>
    <w:rsid w:val="0031716D"/>
    <w:rsid w:val="003171DD"/>
    <w:rsid w:val="0031726B"/>
    <w:rsid w:val="00317285"/>
    <w:rsid w:val="003172C6"/>
    <w:rsid w:val="00317470"/>
    <w:rsid w:val="00317475"/>
    <w:rsid w:val="003175B7"/>
    <w:rsid w:val="003176BD"/>
    <w:rsid w:val="003176E0"/>
    <w:rsid w:val="00317739"/>
    <w:rsid w:val="00317799"/>
    <w:rsid w:val="00317852"/>
    <w:rsid w:val="0031789E"/>
    <w:rsid w:val="00317A8D"/>
    <w:rsid w:val="00317AFA"/>
    <w:rsid w:val="00317BED"/>
    <w:rsid w:val="00317CF8"/>
    <w:rsid w:val="00317D15"/>
    <w:rsid w:val="00317DBA"/>
    <w:rsid w:val="00317EAD"/>
    <w:rsid w:val="00317F00"/>
    <w:rsid w:val="00317F98"/>
    <w:rsid w:val="00317FBE"/>
    <w:rsid w:val="003200CC"/>
    <w:rsid w:val="003205CB"/>
    <w:rsid w:val="00320610"/>
    <w:rsid w:val="003206A6"/>
    <w:rsid w:val="00320965"/>
    <w:rsid w:val="00320A76"/>
    <w:rsid w:val="00320D86"/>
    <w:rsid w:val="00320DC6"/>
    <w:rsid w:val="0032127E"/>
    <w:rsid w:val="003212CE"/>
    <w:rsid w:val="00321312"/>
    <w:rsid w:val="0032139C"/>
    <w:rsid w:val="00321413"/>
    <w:rsid w:val="00321554"/>
    <w:rsid w:val="003215D8"/>
    <w:rsid w:val="00321664"/>
    <w:rsid w:val="00321671"/>
    <w:rsid w:val="003216A8"/>
    <w:rsid w:val="003218E8"/>
    <w:rsid w:val="00321A55"/>
    <w:rsid w:val="00321B21"/>
    <w:rsid w:val="00321DF2"/>
    <w:rsid w:val="003221C3"/>
    <w:rsid w:val="003222C3"/>
    <w:rsid w:val="003222D0"/>
    <w:rsid w:val="0032235D"/>
    <w:rsid w:val="003223FC"/>
    <w:rsid w:val="00322919"/>
    <w:rsid w:val="00322A14"/>
    <w:rsid w:val="00322B6A"/>
    <w:rsid w:val="00322C55"/>
    <w:rsid w:val="00322CC9"/>
    <w:rsid w:val="00322DCB"/>
    <w:rsid w:val="00322DFE"/>
    <w:rsid w:val="00322E4B"/>
    <w:rsid w:val="00323030"/>
    <w:rsid w:val="003230BE"/>
    <w:rsid w:val="003230D4"/>
    <w:rsid w:val="003230ED"/>
    <w:rsid w:val="0032346B"/>
    <w:rsid w:val="00323510"/>
    <w:rsid w:val="003235DE"/>
    <w:rsid w:val="00323646"/>
    <w:rsid w:val="003236D0"/>
    <w:rsid w:val="003239B4"/>
    <w:rsid w:val="00323B6D"/>
    <w:rsid w:val="00323D35"/>
    <w:rsid w:val="0032405D"/>
    <w:rsid w:val="0032427D"/>
    <w:rsid w:val="0032434E"/>
    <w:rsid w:val="0032455B"/>
    <w:rsid w:val="003245B1"/>
    <w:rsid w:val="003247DE"/>
    <w:rsid w:val="003247EC"/>
    <w:rsid w:val="003247F7"/>
    <w:rsid w:val="003247F8"/>
    <w:rsid w:val="003248E7"/>
    <w:rsid w:val="00324A77"/>
    <w:rsid w:val="00324C7E"/>
    <w:rsid w:val="00324D7E"/>
    <w:rsid w:val="00324DD5"/>
    <w:rsid w:val="00324E2D"/>
    <w:rsid w:val="00324E6B"/>
    <w:rsid w:val="00324EC4"/>
    <w:rsid w:val="003250AA"/>
    <w:rsid w:val="00325320"/>
    <w:rsid w:val="00325432"/>
    <w:rsid w:val="003254D3"/>
    <w:rsid w:val="003254EC"/>
    <w:rsid w:val="003254F1"/>
    <w:rsid w:val="00325587"/>
    <w:rsid w:val="00325820"/>
    <w:rsid w:val="00325A13"/>
    <w:rsid w:val="00325F72"/>
    <w:rsid w:val="00326074"/>
    <w:rsid w:val="00326176"/>
    <w:rsid w:val="00326235"/>
    <w:rsid w:val="00326703"/>
    <w:rsid w:val="00326723"/>
    <w:rsid w:val="003269FE"/>
    <w:rsid w:val="00326A00"/>
    <w:rsid w:val="00326B7F"/>
    <w:rsid w:val="00326BE2"/>
    <w:rsid w:val="00326C7C"/>
    <w:rsid w:val="00326FC2"/>
    <w:rsid w:val="00326FF7"/>
    <w:rsid w:val="00327227"/>
    <w:rsid w:val="003272AF"/>
    <w:rsid w:val="0032735C"/>
    <w:rsid w:val="00327402"/>
    <w:rsid w:val="00327450"/>
    <w:rsid w:val="00327510"/>
    <w:rsid w:val="00327569"/>
    <w:rsid w:val="003277A0"/>
    <w:rsid w:val="00327A64"/>
    <w:rsid w:val="00327AF9"/>
    <w:rsid w:val="00327FB2"/>
    <w:rsid w:val="00330586"/>
    <w:rsid w:val="003305B3"/>
    <w:rsid w:val="0033069B"/>
    <w:rsid w:val="00330A7A"/>
    <w:rsid w:val="00331056"/>
    <w:rsid w:val="00331095"/>
    <w:rsid w:val="003311A9"/>
    <w:rsid w:val="00331258"/>
    <w:rsid w:val="00331281"/>
    <w:rsid w:val="003312E3"/>
    <w:rsid w:val="00331405"/>
    <w:rsid w:val="003315AD"/>
    <w:rsid w:val="00331924"/>
    <w:rsid w:val="003319A0"/>
    <w:rsid w:val="00331BFF"/>
    <w:rsid w:val="00331E9A"/>
    <w:rsid w:val="00331F86"/>
    <w:rsid w:val="0033203C"/>
    <w:rsid w:val="003320D9"/>
    <w:rsid w:val="00332249"/>
    <w:rsid w:val="00332344"/>
    <w:rsid w:val="0033240A"/>
    <w:rsid w:val="003324D5"/>
    <w:rsid w:val="003325FD"/>
    <w:rsid w:val="00332623"/>
    <w:rsid w:val="00332832"/>
    <w:rsid w:val="0033283B"/>
    <w:rsid w:val="00332906"/>
    <w:rsid w:val="00332927"/>
    <w:rsid w:val="003329E5"/>
    <w:rsid w:val="00332A56"/>
    <w:rsid w:val="00332C8F"/>
    <w:rsid w:val="00332D6A"/>
    <w:rsid w:val="00332EA0"/>
    <w:rsid w:val="00332FC5"/>
    <w:rsid w:val="00333309"/>
    <w:rsid w:val="0033345B"/>
    <w:rsid w:val="00333635"/>
    <w:rsid w:val="003337BA"/>
    <w:rsid w:val="003338BE"/>
    <w:rsid w:val="00333979"/>
    <w:rsid w:val="00333B30"/>
    <w:rsid w:val="00333B7B"/>
    <w:rsid w:val="00333D4A"/>
    <w:rsid w:val="00333DE9"/>
    <w:rsid w:val="00333E2B"/>
    <w:rsid w:val="00333E5A"/>
    <w:rsid w:val="00334001"/>
    <w:rsid w:val="00334099"/>
    <w:rsid w:val="003340E7"/>
    <w:rsid w:val="00334242"/>
    <w:rsid w:val="0033425A"/>
    <w:rsid w:val="00334265"/>
    <w:rsid w:val="003342E8"/>
    <w:rsid w:val="003346B7"/>
    <w:rsid w:val="00334718"/>
    <w:rsid w:val="00334861"/>
    <w:rsid w:val="00334977"/>
    <w:rsid w:val="003349F2"/>
    <w:rsid w:val="00334B5D"/>
    <w:rsid w:val="00334ED3"/>
    <w:rsid w:val="00335154"/>
    <w:rsid w:val="0033526E"/>
    <w:rsid w:val="00335343"/>
    <w:rsid w:val="00335592"/>
    <w:rsid w:val="00335B0A"/>
    <w:rsid w:val="00335B76"/>
    <w:rsid w:val="00335D3E"/>
    <w:rsid w:val="00335ED6"/>
    <w:rsid w:val="00335EF9"/>
    <w:rsid w:val="00335F2D"/>
    <w:rsid w:val="0033612F"/>
    <w:rsid w:val="003361D1"/>
    <w:rsid w:val="0033652D"/>
    <w:rsid w:val="00336653"/>
    <w:rsid w:val="00336839"/>
    <w:rsid w:val="00336A26"/>
    <w:rsid w:val="00336E94"/>
    <w:rsid w:val="00336FAA"/>
    <w:rsid w:val="003373C5"/>
    <w:rsid w:val="003375BF"/>
    <w:rsid w:val="00337767"/>
    <w:rsid w:val="003378F0"/>
    <w:rsid w:val="0033793D"/>
    <w:rsid w:val="00337A7A"/>
    <w:rsid w:val="00337B18"/>
    <w:rsid w:val="00337EEC"/>
    <w:rsid w:val="00337F7C"/>
    <w:rsid w:val="00340038"/>
    <w:rsid w:val="0034043C"/>
    <w:rsid w:val="003406B9"/>
    <w:rsid w:val="003407E2"/>
    <w:rsid w:val="00340860"/>
    <w:rsid w:val="003408CE"/>
    <w:rsid w:val="0034096B"/>
    <w:rsid w:val="003409EA"/>
    <w:rsid w:val="00340C8D"/>
    <w:rsid w:val="00340EBF"/>
    <w:rsid w:val="00340ED2"/>
    <w:rsid w:val="00341109"/>
    <w:rsid w:val="00341110"/>
    <w:rsid w:val="003411AB"/>
    <w:rsid w:val="0034126A"/>
    <w:rsid w:val="003412AE"/>
    <w:rsid w:val="003412EE"/>
    <w:rsid w:val="003414C7"/>
    <w:rsid w:val="003415AA"/>
    <w:rsid w:val="003417FE"/>
    <w:rsid w:val="00341819"/>
    <w:rsid w:val="00341DAA"/>
    <w:rsid w:val="00341DE6"/>
    <w:rsid w:val="00341F3E"/>
    <w:rsid w:val="0034212A"/>
    <w:rsid w:val="003421C0"/>
    <w:rsid w:val="00342279"/>
    <w:rsid w:val="003423BE"/>
    <w:rsid w:val="00342588"/>
    <w:rsid w:val="003427AF"/>
    <w:rsid w:val="0034288F"/>
    <w:rsid w:val="00342A4D"/>
    <w:rsid w:val="00342A8F"/>
    <w:rsid w:val="00342BD4"/>
    <w:rsid w:val="00342C20"/>
    <w:rsid w:val="00342D3E"/>
    <w:rsid w:val="00342D4C"/>
    <w:rsid w:val="00342F7B"/>
    <w:rsid w:val="00342FD7"/>
    <w:rsid w:val="00343166"/>
    <w:rsid w:val="003432A4"/>
    <w:rsid w:val="00343663"/>
    <w:rsid w:val="00343752"/>
    <w:rsid w:val="00343856"/>
    <w:rsid w:val="003439DA"/>
    <w:rsid w:val="00343A2E"/>
    <w:rsid w:val="00343CD9"/>
    <w:rsid w:val="00343D57"/>
    <w:rsid w:val="00343ED2"/>
    <w:rsid w:val="00343F64"/>
    <w:rsid w:val="0034406A"/>
    <w:rsid w:val="003441F0"/>
    <w:rsid w:val="003442D7"/>
    <w:rsid w:val="0034440A"/>
    <w:rsid w:val="0034442A"/>
    <w:rsid w:val="0034443D"/>
    <w:rsid w:val="0034446F"/>
    <w:rsid w:val="003445B8"/>
    <w:rsid w:val="00344681"/>
    <w:rsid w:val="0034474D"/>
    <w:rsid w:val="00344759"/>
    <w:rsid w:val="00344791"/>
    <w:rsid w:val="0034481A"/>
    <w:rsid w:val="0034489B"/>
    <w:rsid w:val="00344AC9"/>
    <w:rsid w:val="00344AF5"/>
    <w:rsid w:val="00344B45"/>
    <w:rsid w:val="00344B55"/>
    <w:rsid w:val="00344B79"/>
    <w:rsid w:val="00344CA5"/>
    <w:rsid w:val="003450FE"/>
    <w:rsid w:val="0034519D"/>
    <w:rsid w:val="003453E1"/>
    <w:rsid w:val="00345457"/>
    <w:rsid w:val="00345555"/>
    <w:rsid w:val="00345587"/>
    <w:rsid w:val="003455B2"/>
    <w:rsid w:val="00345685"/>
    <w:rsid w:val="003457FB"/>
    <w:rsid w:val="0034587B"/>
    <w:rsid w:val="00345B22"/>
    <w:rsid w:val="00345B56"/>
    <w:rsid w:val="00345D3D"/>
    <w:rsid w:val="00345E92"/>
    <w:rsid w:val="003461C6"/>
    <w:rsid w:val="003463B6"/>
    <w:rsid w:val="003463DC"/>
    <w:rsid w:val="003465B2"/>
    <w:rsid w:val="0034687E"/>
    <w:rsid w:val="003469F7"/>
    <w:rsid w:val="003469FD"/>
    <w:rsid w:val="00346AA6"/>
    <w:rsid w:val="00346C3B"/>
    <w:rsid w:val="00346C8D"/>
    <w:rsid w:val="00346C98"/>
    <w:rsid w:val="00346E49"/>
    <w:rsid w:val="0034720E"/>
    <w:rsid w:val="0034734A"/>
    <w:rsid w:val="003473B5"/>
    <w:rsid w:val="003477D4"/>
    <w:rsid w:val="00347A2B"/>
    <w:rsid w:val="00347D8B"/>
    <w:rsid w:val="00347E3E"/>
    <w:rsid w:val="00347FDB"/>
    <w:rsid w:val="00350040"/>
    <w:rsid w:val="003501F2"/>
    <w:rsid w:val="003502F4"/>
    <w:rsid w:val="00350339"/>
    <w:rsid w:val="0035036D"/>
    <w:rsid w:val="00350782"/>
    <w:rsid w:val="003507FB"/>
    <w:rsid w:val="00350985"/>
    <w:rsid w:val="00350A1B"/>
    <w:rsid w:val="00350BB0"/>
    <w:rsid w:val="00350BCE"/>
    <w:rsid w:val="00350C60"/>
    <w:rsid w:val="00350E07"/>
    <w:rsid w:val="00350E17"/>
    <w:rsid w:val="00350E3E"/>
    <w:rsid w:val="00350E63"/>
    <w:rsid w:val="00351086"/>
    <w:rsid w:val="003513F5"/>
    <w:rsid w:val="00351471"/>
    <w:rsid w:val="0035155C"/>
    <w:rsid w:val="00351655"/>
    <w:rsid w:val="00351BE5"/>
    <w:rsid w:val="00351E9C"/>
    <w:rsid w:val="00351EA6"/>
    <w:rsid w:val="00351FF3"/>
    <w:rsid w:val="00352400"/>
    <w:rsid w:val="00352772"/>
    <w:rsid w:val="00352983"/>
    <w:rsid w:val="00352A16"/>
    <w:rsid w:val="00352B56"/>
    <w:rsid w:val="00352C24"/>
    <w:rsid w:val="00352DD4"/>
    <w:rsid w:val="00352DD8"/>
    <w:rsid w:val="00352F09"/>
    <w:rsid w:val="00352F8E"/>
    <w:rsid w:val="00352FCE"/>
    <w:rsid w:val="00353089"/>
    <w:rsid w:val="00353222"/>
    <w:rsid w:val="00353240"/>
    <w:rsid w:val="003533EA"/>
    <w:rsid w:val="00353639"/>
    <w:rsid w:val="00353644"/>
    <w:rsid w:val="00353683"/>
    <w:rsid w:val="003536C2"/>
    <w:rsid w:val="00353703"/>
    <w:rsid w:val="0035370E"/>
    <w:rsid w:val="00353A1B"/>
    <w:rsid w:val="00353C1C"/>
    <w:rsid w:val="00353C6E"/>
    <w:rsid w:val="00353DA1"/>
    <w:rsid w:val="00353E5D"/>
    <w:rsid w:val="00353E9A"/>
    <w:rsid w:val="003540C4"/>
    <w:rsid w:val="00354138"/>
    <w:rsid w:val="003541C2"/>
    <w:rsid w:val="003541FD"/>
    <w:rsid w:val="003542A6"/>
    <w:rsid w:val="003543EF"/>
    <w:rsid w:val="0035449E"/>
    <w:rsid w:val="003545A3"/>
    <w:rsid w:val="0035477C"/>
    <w:rsid w:val="003548AC"/>
    <w:rsid w:val="003548BD"/>
    <w:rsid w:val="003548DE"/>
    <w:rsid w:val="003549BC"/>
    <w:rsid w:val="003549FC"/>
    <w:rsid w:val="00354A11"/>
    <w:rsid w:val="00354A2E"/>
    <w:rsid w:val="00354C0B"/>
    <w:rsid w:val="00354EA8"/>
    <w:rsid w:val="00354FE0"/>
    <w:rsid w:val="0035524F"/>
    <w:rsid w:val="0035536D"/>
    <w:rsid w:val="00355419"/>
    <w:rsid w:val="0035556D"/>
    <w:rsid w:val="0035564F"/>
    <w:rsid w:val="00355813"/>
    <w:rsid w:val="00355869"/>
    <w:rsid w:val="003558E9"/>
    <w:rsid w:val="00355B6A"/>
    <w:rsid w:val="00355EAB"/>
    <w:rsid w:val="00355F48"/>
    <w:rsid w:val="00355F9A"/>
    <w:rsid w:val="00356405"/>
    <w:rsid w:val="00356410"/>
    <w:rsid w:val="003566A0"/>
    <w:rsid w:val="003566DF"/>
    <w:rsid w:val="0035672B"/>
    <w:rsid w:val="00356775"/>
    <w:rsid w:val="003568C8"/>
    <w:rsid w:val="00356B31"/>
    <w:rsid w:val="00356D32"/>
    <w:rsid w:val="00356D3B"/>
    <w:rsid w:val="00356FB0"/>
    <w:rsid w:val="00357005"/>
    <w:rsid w:val="00357112"/>
    <w:rsid w:val="003572DB"/>
    <w:rsid w:val="00357528"/>
    <w:rsid w:val="00357846"/>
    <w:rsid w:val="00357AC5"/>
    <w:rsid w:val="00357ACD"/>
    <w:rsid w:val="00360021"/>
    <w:rsid w:val="003600F5"/>
    <w:rsid w:val="00360228"/>
    <w:rsid w:val="003602F6"/>
    <w:rsid w:val="0036033C"/>
    <w:rsid w:val="003606C6"/>
    <w:rsid w:val="00360736"/>
    <w:rsid w:val="0036077A"/>
    <w:rsid w:val="003608AE"/>
    <w:rsid w:val="0036091C"/>
    <w:rsid w:val="0036098F"/>
    <w:rsid w:val="003609E8"/>
    <w:rsid w:val="00360CFD"/>
    <w:rsid w:val="00360DF1"/>
    <w:rsid w:val="00360FAC"/>
    <w:rsid w:val="0036108A"/>
    <w:rsid w:val="00361162"/>
    <w:rsid w:val="0036119F"/>
    <w:rsid w:val="003614C9"/>
    <w:rsid w:val="00361574"/>
    <w:rsid w:val="003615AE"/>
    <w:rsid w:val="003615BE"/>
    <w:rsid w:val="003616B3"/>
    <w:rsid w:val="00361746"/>
    <w:rsid w:val="003618DC"/>
    <w:rsid w:val="00361DA7"/>
    <w:rsid w:val="00362020"/>
    <w:rsid w:val="00362141"/>
    <w:rsid w:val="00362214"/>
    <w:rsid w:val="00362469"/>
    <w:rsid w:val="00362590"/>
    <w:rsid w:val="00362634"/>
    <w:rsid w:val="00362B52"/>
    <w:rsid w:val="00362C48"/>
    <w:rsid w:val="00362E3F"/>
    <w:rsid w:val="00362FD4"/>
    <w:rsid w:val="003630D2"/>
    <w:rsid w:val="0036310D"/>
    <w:rsid w:val="003632BC"/>
    <w:rsid w:val="003634D0"/>
    <w:rsid w:val="003636BD"/>
    <w:rsid w:val="0036388E"/>
    <w:rsid w:val="00363898"/>
    <w:rsid w:val="00363BDE"/>
    <w:rsid w:val="00363F43"/>
    <w:rsid w:val="003641F0"/>
    <w:rsid w:val="00364294"/>
    <w:rsid w:val="00364342"/>
    <w:rsid w:val="003643D7"/>
    <w:rsid w:val="00364750"/>
    <w:rsid w:val="003649C5"/>
    <w:rsid w:val="00364A10"/>
    <w:rsid w:val="00364BA1"/>
    <w:rsid w:val="00364E30"/>
    <w:rsid w:val="00364EA4"/>
    <w:rsid w:val="00364EE4"/>
    <w:rsid w:val="00364F2E"/>
    <w:rsid w:val="00364FAB"/>
    <w:rsid w:val="003656C8"/>
    <w:rsid w:val="0036579B"/>
    <w:rsid w:val="00365831"/>
    <w:rsid w:val="00365870"/>
    <w:rsid w:val="00365954"/>
    <w:rsid w:val="00365C4E"/>
    <w:rsid w:val="00365CD7"/>
    <w:rsid w:val="00365D68"/>
    <w:rsid w:val="00365D7C"/>
    <w:rsid w:val="00366336"/>
    <w:rsid w:val="003663DE"/>
    <w:rsid w:val="00366405"/>
    <w:rsid w:val="0036644C"/>
    <w:rsid w:val="003664AE"/>
    <w:rsid w:val="00366538"/>
    <w:rsid w:val="003665DD"/>
    <w:rsid w:val="0036661F"/>
    <w:rsid w:val="00366671"/>
    <w:rsid w:val="0036682E"/>
    <w:rsid w:val="00366868"/>
    <w:rsid w:val="00366956"/>
    <w:rsid w:val="00366AAD"/>
    <w:rsid w:val="00366B3D"/>
    <w:rsid w:val="00366B60"/>
    <w:rsid w:val="00366D1B"/>
    <w:rsid w:val="00366FAC"/>
    <w:rsid w:val="00366FD2"/>
    <w:rsid w:val="00367153"/>
    <w:rsid w:val="003671E7"/>
    <w:rsid w:val="0036723A"/>
    <w:rsid w:val="00367267"/>
    <w:rsid w:val="00367456"/>
    <w:rsid w:val="003674B1"/>
    <w:rsid w:val="00367591"/>
    <w:rsid w:val="0036760A"/>
    <w:rsid w:val="00367680"/>
    <w:rsid w:val="00367886"/>
    <w:rsid w:val="00367907"/>
    <w:rsid w:val="003679A1"/>
    <w:rsid w:val="003679CB"/>
    <w:rsid w:val="00367C33"/>
    <w:rsid w:val="00367CC2"/>
    <w:rsid w:val="00367D32"/>
    <w:rsid w:val="00367F0F"/>
    <w:rsid w:val="00367FB5"/>
    <w:rsid w:val="00370120"/>
    <w:rsid w:val="003702FD"/>
    <w:rsid w:val="003705FA"/>
    <w:rsid w:val="00370670"/>
    <w:rsid w:val="003707CD"/>
    <w:rsid w:val="00370882"/>
    <w:rsid w:val="00370A09"/>
    <w:rsid w:val="00370CA3"/>
    <w:rsid w:val="00370CAC"/>
    <w:rsid w:val="00370D2D"/>
    <w:rsid w:val="00370E3D"/>
    <w:rsid w:val="00370F13"/>
    <w:rsid w:val="00371123"/>
    <w:rsid w:val="003711F7"/>
    <w:rsid w:val="00371256"/>
    <w:rsid w:val="003713B6"/>
    <w:rsid w:val="0037146F"/>
    <w:rsid w:val="00371551"/>
    <w:rsid w:val="00371561"/>
    <w:rsid w:val="003717AB"/>
    <w:rsid w:val="00371903"/>
    <w:rsid w:val="00371A16"/>
    <w:rsid w:val="00371D65"/>
    <w:rsid w:val="00371DB7"/>
    <w:rsid w:val="00371E30"/>
    <w:rsid w:val="00371EDD"/>
    <w:rsid w:val="00372151"/>
    <w:rsid w:val="003721B9"/>
    <w:rsid w:val="0037245D"/>
    <w:rsid w:val="0037245F"/>
    <w:rsid w:val="00372481"/>
    <w:rsid w:val="0037274F"/>
    <w:rsid w:val="00372883"/>
    <w:rsid w:val="003729D5"/>
    <w:rsid w:val="00372C8B"/>
    <w:rsid w:val="00372DBD"/>
    <w:rsid w:val="00372EA8"/>
    <w:rsid w:val="00373187"/>
    <w:rsid w:val="00373194"/>
    <w:rsid w:val="003731C5"/>
    <w:rsid w:val="003732CF"/>
    <w:rsid w:val="00373477"/>
    <w:rsid w:val="003734E5"/>
    <w:rsid w:val="00373661"/>
    <w:rsid w:val="00373908"/>
    <w:rsid w:val="0037399A"/>
    <w:rsid w:val="00373A2E"/>
    <w:rsid w:val="00373A6C"/>
    <w:rsid w:val="00373BDC"/>
    <w:rsid w:val="00373E85"/>
    <w:rsid w:val="00373FB8"/>
    <w:rsid w:val="00374406"/>
    <w:rsid w:val="00374664"/>
    <w:rsid w:val="0037469B"/>
    <w:rsid w:val="00374707"/>
    <w:rsid w:val="0037476D"/>
    <w:rsid w:val="003747BC"/>
    <w:rsid w:val="003748AC"/>
    <w:rsid w:val="00374C10"/>
    <w:rsid w:val="00374DCB"/>
    <w:rsid w:val="00374EC1"/>
    <w:rsid w:val="00374EE9"/>
    <w:rsid w:val="00374F11"/>
    <w:rsid w:val="00374F23"/>
    <w:rsid w:val="00374F5E"/>
    <w:rsid w:val="00375118"/>
    <w:rsid w:val="00375210"/>
    <w:rsid w:val="003757D6"/>
    <w:rsid w:val="00375827"/>
    <w:rsid w:val="003759B6"/>
    <w:rsid w:val="00375B21"/>
    <w:rsid w:val="00375C90"/>
    <w:rsid w:val="00375CCC"/>
    <w:rsid w:val="00375CDD"/>
    <w:rsid w:val="00375CE1"/>
    <w:rsid w:val="00375CF9"/>
    <w:rsid w:val="0037603A"/>
    <w:rsid w:val="00376339"/>
    <w:rsid w:val="0037642B"/>
    <w:rsid w:val="003766D9"/>
    <w:rsid w:val="0037691F"/>
    <w:rsid w:val="0037696D"/>
    <w:rsid w:val="00376AB4"/>
    <w:rsid w:val="00376B95"/>
    <w:rsid w:val="00376D27"/>
    <w:rsid w:val="00376F5A"/>
    <w:rsid w:val="00376F9A"/>
    <w:rsid w:val="00377019"/>
    <w:rsid w:val="003770E7"/>
    <w:rsid w:val="0037716A"/>
    <w:rsid w:val="0037731A"/>
    <w:rsid w:val="0037736F"/>
    <w:rsid w:val="0037738D"/>
    <w:rsid w:val="003773A9"/>
    <w:rsid w:val="00377732"/>
    <w:rsid w:val="00377848"/>
    <w:rsid w:val="003778CD"/>
    <w:rsid w:val="00377934"/>
    <w:rsid w:val="00377AE5"/>
    <w:rsid w:val="00377B7E"/>
    <w:rsid w:val="00377C6F"/>
    <w:rsid w:val="00377CC8"/>
    <w:rsid w:val="00377D28"/>
    <w:rsid w:val="003801A4"/>
    <w:rsid w:val="003801C1"/>
    <w:rsid w:val="00380290"/>
    <w:rsid w:val="003802BC"/>
    <w:rsid w:val="003802CF"/>
    <w:rsid w:val="00380496"/>
    <w:rsid w:val="003805F5"/>
    <w:rsid w:val="0038062A"/>
    <w:rsid w:val="00380635"/>
    <w:rsid w:val="00380660"/>
    <w:rsid w:val="0038069E"/>
    <w:rsid w:val="0038087D"/>
    <w:rsid w:val="00380B35"/>
    <w:rsid w:val="00380B4E"/>
    <w:rsid w:val="00380B63"/>
    <w:rsid w:val="00380BB7"/>
    <w:rsid w:val="00380E17"/>
    <w:rsid w:val="00380F0F"/>
    <w:rsid w:val="00380F6E"/>
    <w:rsid w:val="0038123B"/>
    <w:rsid w:val="00381271"/>
    <w:rsid w:val="003812F8"/>
    <w:rsid w:val="00381314"/>
    <w:rsid w:val="0038131E"/>
    <w:rsid w:val="003813CE"/>
    <w:rsid w:val="00381508"/>
    <w:rsid w:val="00381546"/>
    <w:rsid w:val="00381731"/>
    <w:rsid w:val="003817C5"/>
    <w:rsid w:val="00381823"/>
    <w:rsid w:val="003819AE"/>
    <w:rsid w:val="00382099"/>
    <w:rsid w:val="003823DD"/>
    <w:rsid w:val="00382431"/>
    <w:rsid w:val="00382483"/>
    <w:rsid w:val="00382620"/>
    <w:rsid w:val="00382734"/>
    <w:rsid w:val="00382A58"/>
    <w:rsid w:val="00382A8A"/>
    <w:rsid w:val="00382B0B"/>
    <w:rsid w:val="00382BFC"/>
    <w:rsid w:val="00382D3C"/>
    <w:rsid w:val="00382EA8"/>
    <w:rsid w:val="00382EB5"/>
    <w:rsid w:val="00382F05"/>
    <w:rsid w:val="0038314F"/>
    <w:rsid w:val="00383337"/>
    <w:rsid w:val="0038335C"/>
    <w:rsid w:val="003833AE"/>
    <w:rsid w:val="003838DE"/>
    <w:rsid w:val="00383AC3"/>
    <w:rsid w:val="00383E0D"/>
    <w:rsid w:val="00383F01"/>
    <w:rsid w:val="00384008"/>
    <w:rsid w:val="00384222"/>
    <w:rsid w:val="00384569"/>
    <w:rsid w:val="003845C6"/>
    <w:rsid w:val="00384603"/>
    <w:rsid w:val="003847CA"/>
    <w:rsid w:val="003849B2"/>
    <w:rsid w:val="003849E2"/>
    <w:rsid w:val="00384D06"/>
    <w:rsid w:val="00384DEE"/>
    <w:rsid w:val="00385034"/>
    <w:rsid w:val="0038535E"/>
    <w:rsid w:val="00385367"/>
    <w:rsid w:val="00385AC5"/>
    <w:rsid w:val="00385B36"/>
    <w:rsid w:val="00385B66"/>
    <w:rsid w:val="00385C67"/>
    <w:rsid w:val="00385D5F"/>
    <w:rsid w:val="00385E71"/>
    <w:rsid w:val="00385F32"/>
    <w:rsid w:val="003860E7"/>
    <w:rsid w:val="0038616D"/>
    <w:rsid w:val="00386336"/>
    <w:rsid w:val="00386431"/>
    <w:rsid w:val="0038669E"/>
    <w:rsid w:val="00386747"/>
    <w:rsid w:val="003867E5"/>
    <w:rsid w:val="00386A94"/>
    <w:rsid w:val="00386BDB"/>
    <w:rsid w:val="00386C7E"/>
    <w:rsid w:val="00386E43"/>
    <w:rsid w:val="00386F9E"/>
    <w:rsid w:val="00387042"/>
    <w:rsid w:val="00387045"/>
    <w:rsid w:val="003874E6"/>
    <w:rsid w:val="003875C6"/>
    <w:rsid w:val="003875C8"/>
    <w:rsid w:val="003875F7"/>
    <w:rsid w:val="003876E6"/>
    <w:rsid w:val="00387756"/>
    <w:rsid w:val="003877E9"/>
    <w:rsid w:val="003878C5"/>
    <w:rsid w:val="00387A57"/>
    <w:rsid w:val="00387A99"/>
    <w:rsid w:val="0039006C"/>
    <w:rsid w:val="00390634"/>
    <w:rsid w:val="003906A0"/>
    <w:rsid w:val="0039070B"/>
    <w:rsid w:val="003908DA"/>
    <w:rsid w:val="00390A79"/>
    <w:rsid w:val="00390B9A"/>
    <w:rsid w:val="00390C88"/>
    <w:rsid w:val="00390CB6"/>
    <w:rsid w:val="00390D69"/>
    <w:rsid w:val="00390EEE"/>
    <w:rsid w:val="00390FA9"/>
    <w:rsid w:val="003910DB"/>
    <w:rsid w:val="00391334"/>
    <w:rsid w:val="0039136C"/>
    <w:rsid w:val="003913F6"/>
    <w:rsid w:val="003915AE"/>
    <w:rsid w:val="0039166C"/>
    <w:rsid w:val="00391759"/>
    <w:rsid w:val="0039190C"/>
    <w:rsid w:val="00391AD1"/>
    <w:rsid w:val="00391AF5"/>
    <w:rsid w:val="00391BDD"/>
    <w:rsid w:val="00391BEE"/>
    <w:rsid w:val="00391C8A"/>
    <w:rsid w:val="00391D87"/>
    <w:rsid w:val="00391E16"/>
    <w:rsid w:val="00391E27"/>
    <w:rsid w:val="00391F7B"/>
    <w:rsid w:val="00391F84"/>
    <w:rsid w:val="00391FFD"/>
    <w:rsid w:val="003923E3"/>
    <w:rsid w:val="00392598"/>
    <w:rsid w:val="003925E4"/>
    <w:rsid w:val="0039270F"/>
    <w:rsid w:val="0039284E"/>
    <w:rsid w:val="00392938"/>
    <w:rsid w:val="00392A77"/>
    <w:rsid w:val="00392ADD"/>
    <w:rsid w:val="00392B28"/>
    <w:rsid w:val="00392B55"/>
    <w:rsid w:val="00392BA6"/>
    <w:rsid w:val="00392ECE"/>
    <w:rsid w:val="0039302C"/>
    <w:rsid w:val="003931CD"/>
    <w:rsid w:val="00393228"/>
    <w:rsid w:val="0039325A"/>
    <w:rsid w:val="00393306"/>
    <w:rsid w:val="0039342B"/>
    <w:rsid w:val="00393431"/>
    <w:rsid w:val="003935ED"/>
    <w:rsid w:val="00393715"/>
    <w:rsid w:val="00393892"/>
    <w:rsid w:val="00393DF0"/>
    <w:rsid w:val="00393E4E"/>
    <w:rsid w:val="00393EB2"/>
    <w:rsid w:val="00393FA0"/>
    <w:rsid w:val="00394074"/>
    <w:rsid w:val="003942A2"/>
    <w:rsid w:val="00394360"/>
    <w:rsid w:val="003943D5"/>
    <w:rsid w:val="00394860"/>
    <w:rsid w:val="003948B5"/>
    <w:rsid w:val="003948C1"/>
    <w:rsid w:val="003949D9"/>
    <w:rsid w:val="00394A25"/>
    <w:rsid w:val="00394DC1"/>
    <w:rsid w:val="00394DC8"/>
    <w:rsid w:val="00394E35"/>
    <w:rsid w:val="00394E53"/>
    <w:rsid w:val="00395060"/>
    <w:rsid w:val="00395179"/>
    <w:rsid w:val="003951A6"/>
    <w:rsid w:val="003951AB"/>
    <w:rsid w:val="0039523C"/>
    <w:rsid w:val="00395447"/>
    <w:rsid w:val="00395DB2"/>
    <w:rsid w:val="00395E75"/>
    <w:rsid w:val="00395FAE"/>
    <w:rsid w:val="00396027"/>
    <w:rsid w:val="0039603A"/>
    <w:rsid w:val="0039621A"/>
    <w:rsid w:val="003965B1"/>
    <w:rsid w:val="0039665B"/>
    <w:rsid w:val="00396663"/>
    <w:rsid w:val="00396674"/>
    <w:rsid w:val="003966F6"/>
    <w:rsid w:val="00396A60"/>
    <w:rsid w:val="00396C17"/>
    <w:rsid w:val="00396E41"/>
    <w:rsid w:val="00397038"/>
    <w:rsid w:val="0039705D"/>
    <w:rsid w:val="0039709A"/>
    <w:rsid w:val="00397298"/>
    <w:rsid w:val="003972F9"/>
    <w:rsid w:val="00397320"/>
    <w:rsid w:val="003977F1"/>
    <w:rsid w:val="00397995"/>
    <w:rsid w:val="003979AE"/>
    <w:rsid w:val="00397A08"/>
    <w:rsid w:val="00397A32"/>
    <w:rsid w:val="00397AFA"/>
    <w:rsid w:val="00397B60"/>
    <w:rsid w:val="00397BC6"/>
    <w:rsid w:val="00397BD1"/>
    <w:rsid w:val="00397CD5"/>
    <w:rsid w:val="00397CD8"/>
    <w:rsid w:val="00397F8D"/>
    <w:rsid w:val="003A039B"/>
    <w:rsid w:val="003A0611"/>
    <w:rsid w:val="003A0652"/>
    <w:rsid w:val="003A07E0"/>
    <w:rsid w:val="003A08B6"/>
    <w:rsid w:val="003A0D7C"/>
    <w:rsid w:val="003A0FC9"/>
    <w:rsid w:val="003A0FE9"/>
    <w:rsid w:val="003A0FF4"/>
    <w:rsid w:val="003A10E2"/>
    <w:rsid w:val="003A118B"/>
    <w:rsid w:val="003A1358"/>
    <w:rsid w:val="003A14A7"/>
    <w:rsid w:val="003A155C"/>
    <w:rsid w:val="003A16CC"/>
    <w:rsid w:val="003A1777"/>
    <w:rsid w:val="003A1896"/>
    <w:rsid w:val="003A1916"/>
    <w:rsid w:val="003A1957"/>
    <w:rsid w:val="003A1A54"/>
    <w:rsid w:val="003A1AB2"/>
    <w:rsid w:val="003A1AF7"/>
    <w:rsid w:val="003A1B41"/>
    <w:rsid w:val="003A1B90"/>
    <w:rsid w:val="003A1BD8"/>
    <w:rsid w:val="003A1ED7"/>
    <w:rsid w:val="003A1F2E"/>
    <w:rsid w:val="003A1F9C"/>
    <w:rsid w:val="003A20C4"/>
    <w:rsid w:val="003A21D8"/>
    <w:rsid w:val="003A2252"/>
    <w:rsid w:val="003A246C"/>
    <w:rsid w:val="003A2749"/>
    <w:rsid w:val="003A27FF"/>
    <w:rsid w:val="003A289C"/>
    <w:rsid w:val="003A2995"/>
    <w:rsid w:val="003A2A50"/>
    <w:rsid w:val="003A2CD6"/>
    <w:rsid w:val="003A2D72"/>
    <w:rsid w:val="003A2DD4"/>
    <w:rsid w:val="003A2E08"/>
    <w:rsid w:val="003A2EB2"/>
    <w:rsid w:val="003A2FEB"/>
    <w:rsid w:val="003A306A"/>
    <w:rsid w:val="003A31CA"/>
    <w:rsid w:val="003A3230"/>
    <w:rsid w:val="003A32AF"/>
    <w:rsid w:val="003A3301"/>
    <w:rsid w:val="003A339A"/>
    <w:rsid w:val="003A34B6"/>
    <w:rsid w:val="003A353A"/>
    <w:rsid w:val="003A3590"/>
    <w:rsid w:val="003A3730"/>
    <w:rsid w:val="003A3AD5"/>
    <w:rsid w:val="003A3B79"/>
    <w:rsid w:val="003A3C40"/>
    <w:rsid w:val="003A3CDE"/>
    <w:rsid w:val="003A3CEC"/>
    <w:rsid w:val="003A3D9E"/>
    <w:rsid w:val="003A3DF7"/>
    <w:rsid w:val="003A408C"/>
    <w:rsid w:val="003A40EC"/>
    <w:rsid w:val="003A41F0"/>
    <w:rsid w:val="003A42BC"/>
    <w:rsid w:val="003A435C"/>
    <w:rsid w:val="003A43C1"/>
    <w:rsid w:val="003A4477"/>
    <w:rsid w:val="003A4770"/>
    <w:rsid w:val="003A47CD"/>
    <w:rsid w:val="003A4871"/>
    <w:rsid w:val="003A4AF0"/>
    <w:rsid w:val="003A4BC4"/>
    <w:rsid w:val="003A4D72"/>
    <w:rsid w:val="003A50F1"/>
    <w:rsid w:val="003A5146"/>
    <w:rsid w:val="003A52DA"/>
    <w:rsid w:val="003A548A"/>
    <w:rsid w:val="003A54B0"/>
    <w:rsid w:val="003A54F7"/>
    <w:rsid w:val="003A566B"/>
    <w:rsid w:val="003A58F9"/>
    <w:rsid w:val="003A58FE"/>
    <w:rsid w:val="003A5A91"/>
    <w:rsid w:val="003A5B95"/>
    <w:rsid w:val="003A5BA9"/>
    <w:rsid w:val="003A5D9F"/>
    <w:rsid w:val="003A5DF5"/>
    <w:rsid w:val="003A5EDA"/>
    <w:rsid w:val="003A5FF8"/>
    <w:rsid w:val="003A6313"/>
    <w:rsid w:val="003A6468"/>
    <w:rsid w:val="003A649C"/>
    <w:rsid w:val="003A6587"/>
    <w:rsid w:val="003A6611"/>
    <w:rsid w:val="003A663B"/>
    <w:rsid w:val="003A66DD"/>
    <w:rsid w:val="003A684E"/>
    <w:rsid w:val="003A68B8"/>
    <w:rsid w:val="003A6BE2"/>
    <w:rsid w:val="003A6C14"/>
    <w:rsid w:val="003A6C72"/>
    <w:rsid w:val="003A6CF6"/>
    <w:rsid w:val="003A6F25"/>
    <w:rsid w:val="003A6FEB"/>
    <w:rsid w:val="003A706C"/>
    <w:rsid w:val="003A72E6"/>
    <w:rsid w:val="003A7335"/>
    <w:rsid w:val="003A78E9"/>
    <w:rsid w:val="003A7A68"/>
    <w:rsid w:val="003A7A7A"/>
    <w:rsid w:val="003A7F5D"/>
    <w:rsid w:val="003A7FE1"/>
    <w:rsid w:val="003B00A1"/>
    <w:rsid w:val="003B02DA"/>
    <w:rsid w:val="003B050E"/>
    <w:rsid w:val="003B0695"/>
    <w:rsid w:val="003B0852"/>
    <w:rsid w:val="003B085A"/>
    <w:rsid w:val="003B09B3"/>
    <w:rsid w:val="003B0A2A"/>
    <w:rsid w:val="003B0A90"/>
    <w:rsid w:val="003B0B64"/>
    <w:rsid w:val="003B0B81"/>
    <w:rsid w:val="003B0BA1"/>
    <w:rsid w:val="003B0D0D"/>
    <w:rsid w:val="003B0D41"/>
    <w:rsid w:val="003B1019"/>
    <w:rsid w:val="003B1247"/>
    <w:rsid w:val="003B1654"/>
    <w:rsid w:val="003B171A"/>
    <w:rsid w:val="003B17E0"/>
    <w:rsid w:val="003B1824"/>
    <w:rsid w:val="003B1918"/>
    <w:rsid w:val="003B1945"/>
    <w:rsid w:val="003B1A41"/>
    <w:rsid w:val="003B1A74"/>
    <w:rsid w:val="003B1A89"/>
    <w:rsid w:val="003B1BCF"/>
    <w:rsid w:val="003B1C22"/>
    <w:rsid w:val="003B1ED0"/>
    <w:rsid w:val="003B2103"/>
    <w:rsid w:val="003B21B7"/>
    <w:rsid w:val="003B2476"/>
    <w:rsid w:val="003B257E"/>
    <w:rsid w:val="003B287E"/>
    <w:rsid w:val="003B2EE3"/>
    <w:rsid w:val="003B3041"/>
    <w:rsid w:val="003B32C0"/>
    <w:rsid w:val="003B3422"/>
    <w:rsid w:val="003B396E"/>
    <w:rsid w:val="003B3A37"/>
    <w:rsid w:val="003B3D24"/>
    <w:rsid w:val="003B3DBA"/>
    <w:rsid w:val="003B404F"/>
    <w:rsid w:val="003B406F"/>
    <w:rsid w:val="003B42F2"/>
    <w:rsid w:val="003B4977"/>
    <w:rsid w:val="003B4A98"/>
    <w:rsid w:val="003B4CC2"/>
    <w:rsid w:val="003B4FD5"/>
    <w:rsid w:val="003B5043"/>
    <w:rsid w:val="003B50F1"/>
    <w:rsid w:val="003B5298"/>
    <w:rsid w:val="003B5367"/>
    <w:rsid w:val="003B548D"/>
    <w:rsid w:val="003B5929"/>
    <w:rsid w:val="003B5A8D"/>
    <w:rsid w:val="003B5B21"/>
    <w:rsid w:val="003B5B9D"/>
    <w:rsid w:val="003B5D0B"/>
    <w:rsid w:val="003B5DC8"/>
    <w:rsid w:val="003B5FB7"/>
    <w:rsid w:val="003B6924"/>
    <w:rsid w:val="003B6AC6"/>
    <w:rsid w:val="003B6C72"/>
    <w:rsid w:val="003B6E0A"/>
    <w:rsid w:val="003B6E0E"/>
    <w:rsid w:val="003B6E83"/>
    <w:rsid w:val="003B70BA"/>
    <w:rsid w:val="003B7198"/>
    <w:rsid w:val="003B7489"/>
    <w:rsid w:val="003B7748"/>
    <w:rsid w:val="003B779C"/>
    <w:rsid w:val="003B7941"/>
    <w:rsid w:val="003B7959"/>
    <w:rsid w:val="003B7974"/>
    <w:rsid w:val="003B7D45"/>
    <w:rsid w:val="003B7E47"/>
    <w:rsid w:val="003B7EBC"/>
    <w:rsid w:val="003B7ECB"/>
    <w:rsid w:val="003C0541"/>
    <w:rsid w:val="003C058F"/>
    <w:rsid w:val="003C05A5"/>
    <w:rsid w:val="003C07CA"/>
    <w:rsid w:val="003C0803"/>
    <w:rsid w:val="003C091A"/>
    <w:rsid w:val="003C09E3"/>
    <w:rsid w:val="003C0A56"/>
    <w:rsid w:val="003C0B4B"/>
    <w:rsid w:val="003C0C83"/>
    <w:rsid w:val="003C0DB6"/>
    <w:rsid w:val="003C0F4E"/>
    <w:rsid w:val="003C1119"/>
    <w:rsid w:val="003C116F"/>
    <w:rsid w:val="003C14FB"/>
    <w:rsid w:val="003C1802"/>
    <w:rsid w:val="003C1B19"/>
    <w:rsid w:val="003C1C38"/>
    <w:rsid w:val="003C1C9C"/>
    <w:rsid w:val="003C1CDE"/>
    <w:rsid w:val="003C21B7"/>
    <w:rsid w:val="003C239E"/>
    <w:rsid w:val="003C250C"/>
    <w:rsid w:val="003C25E4"/>
    <w:rsid w:val="003C267D"/>
    <w:rsid w:val="003C26C3"/>
    <w:rsid w:val="003C270D"/>
    <w:rsid w:val="003C276B"/>
    <w:rsid w:val="003C2A0A"/>
    <w:rsid w:val="003C2A1C"/>
    <w:rsid w:val="003C2A68"/>
    <w:rsid w:val="003C2A9D"/>
    <w:rsid w:val="003C2ACC"/>
    <w:rsid w:val="003C2C59"/>
    <w:rsid w:val="003C2CF2"/>
    <w:rsid w:val="003C2E10"/>
    <w:rsid w:val="003C2E2D"/>
    <w:rsid w:val="003C2EC3"/>
    <w:rsid w:val="003C2FEC"/>
    <w:rsid w:val="003C3002"/>
    <w:rsid w:val="003C314E"/>
    <w:rsid w:val="003C3225"/>
    <w:rsid w:val="003C32D8"/>
    <w:rsid w:val="003C32FB"/>
    <w:rsid w:val="003C3388"/>
    <w:rsid w:val="003C34C4"/>
    <w:rsid w:val="003C365F"/>
    <w:rsid w:val="003C3895"/>
    <w:rsid w:val="003C397A"/>
    <w:rsid w:val="003C3CAF"/>
    <w:rsid w:val="003C3DEF"/>
    <w:rsid w:val="003C3DFA"/>
    <w:rsid w:val="003C3EB5"/>
    <w:rsid w:val="003C3ECA"/>
    <w:rsid w:val="003C4111"/>
    <w:rsid w:val="003C41B3"/>
    <w:rsid w:val="003C43FA"/>
    <w:rsid w:val="003C46F9"/>
    <w:rsid w:val="003C4728"/>
    <w:rsid w:val="003C47AF"/>
    <w:rsid w:val="003C47C3"/>
    <w:rsid w:val="003C483C"/>
    <w:rsid w:val="003C4B7F"/>
    <w:rsid w:val="003C4BC0"/>
    <w:rsid w:val="003C4BE5"/>
    <w:rsid w:val="003C4CBA"/>
    <w:rsid w:val="003C4FAE"/>
    <w:rsid w:val="003C4FFD"/>
    <w:rsid w:val="003C50B4"/>
    <w:rsid w:val="003C51EB"/>
    <w:rsid w:val="003C5503"/>
    <w:rsid w:val="003C5529"/>
    <w:rsid w:val="003C562F"/>
    <w:rsid w:val="003C5932"/>
    <w:rsid w:val="003C5BCD"/>
    <w:rsid w:val="003C5CB8"/>
    <w:rsid w:val="003C5D0C"/>
    <w:rsid w:val="003C5F2C"/>
    <w:rsid w:val="003C5F3A"/>
    <w:rsid w:val="003C5FB7"/>
    <w:rsid w:val="003C60DC"/>
    <w:rsid w:val="003C6273"/>
    <w:rsid w:val="003C62BF"/>
    <w:rsid w:val="003C641E"/>
    <w:rsid w:val="003C64AD"/>
    <w:rsid w:val="003C66DC"/>
    <w:rsid w:val="003C6801"/>
    <w:rsid w:val="003C6BE7"/>
    <w:rsid w:val="003C6BEC"/>
    <w:rsid w:val="003C6CBF"/>
    <w:rsid w:val="003C6D48"/>
    <w:rsid w:val="003C6F24"/>
    <w:rsid w:val="003C7080"/>
    <w:rsid w:val="003C755D"/>
    <w:rsid w:val="003C76EB"/>
    <w:rsid w:val="003C770C"/>
    <w:rsid w:val="003C77B1"/>
    <w:rsid w:val="003C7A6E"/>
    <w:rsid w:val="003C7FBA"/>
    <w:rsid w:val="003D0109"/>
    <w:rsid w:val="003D030B"/>
    <w:rsid w:val="003D035C"/>
    <w:rsid w:val="003D0435"/>
    <w:rsid w:val="003D0608"/>
    <w:rsid w:val="003D0615"/>
    <w:rsid w:val="003D0863"/>
    <w:rsid w:val="003D098A"/>
    <w:rsid w:val="003D0A34"/>
    <w:rsid w:val="003D0B93"/>
    <w:rsid w:val="003D0DC5"/>
    <w:rsid w:val="003D0DF4"/>
    <w:rsid w:val="003D0E6E"/>
    <w:rsid w:val="003D1339"/>
    <w:rsid w:val="003D15F2"/>
    <w:rsid w:val="003D169C"/>
    <w:rsid w:val="003D18A6"/>
    <w:rsid w:val="003D1D33"/>
    <w:rsid w:val="003D1D35"/>
    <w:rsid w:val="003D1F19"/>
    <w:rsid w:val="003D1F77"/>
    <w:rsid w:val="003D2016"/>
    <w:rsid w:val="003D2020"/>
    <w:rsid w:val="003D206D"/>
    <w:rsid w:val="003D22F7"/>
    <w:rsid w:val="003D2495"/>
    <w:rsid w:val="003D2558"/>
    <w:rsid w:val="003D258C"/>
    <w:rsid w:val="003D2694"/>
    <w:rsid w:val="003D26C5"/>
    <w:rsid w:val="003D2762"/>
    <w:rsid w:val="003D27B8"/>
    <w:rsid w:val="003D291C"/>
    <w:rsid w:val="003D2A00"/>
    <w:rsid w:val="003D2BAD"/>
    <w:rsid w:val="003D2EDC"/>
    <w:rsid w:val="003D310E"/>
    <w:rsid w:val="003D3185"/>
    <w:rsid w:val="003D325A"/>
    <w:rsid w:val="003D325C"/>
    <w:rsid w:val="003D3284"/>
    <w:rsid w:val="003D338C"/>
    <w:rsid w:val="003D33A4"/>
    <w:rsid w:val="003D34AF"/>
    <w:rsid w:val="003D3725"/>
    <w:rsid w:val="003D3734"/>
    <w:rsid w:val="003D37BD"/>
    <w:rsid w:val="003D391D"/>
    <w:rsid w:val="003D3B5E"/>
    <w:rsid w:val="003D3DB4"/>
    <w:rsid w:val="003D3FB4"/>
    <w:rsid w:val="003D407D"/>
    <w:rsid w:val="003D40D2"/>
    <w:rsid w:val="003D4135"/>
    <w:rsid w:val="003D42A9"/>
    <w:rsid w:val="003D430A"/>
    <w:rsid w:val="003D43E6"/>
    <w:rsid w:val="003D462F"/>
    <w:rsid w:val="003D46BB"/>
    <w:rsid w:val="003D46E9"/>
    <w:rsid w:val="003D4798"/>
    <w:rsid w:val="003D4906"/>
    <w:rsid w:val="003D4B17"/>
    <w:rsid w:val="003D4BBD"/>
    <w:rsid w:val="003D4C37"/>
    <w:rsid w:val="003D4F98"/>
    <w:rsid w:val="003D5045"/>
    <w:rsid w:val="003D5450"/>
    <w:rsid w:val="003D5523"/>
    <w:rsid w:val="003D5637"/>
    <w:rsid w:val="003D56A7"/>
    <w:rsid w:val="003D56E4"/>
    <w:rsid w:val="003D5801"/>
    <w:rsid w:val="003D5854"/>
    <w:rsid w:val="003D5CC2"/>
    <w:rsid w:val="003D5CF4"/>
    <w:rsid w:val="003D5F09"/>
    <w:rsid w:val="003D5FD5"/>
    <w:rsid w:val="003D6096"/>
    <w:rsid w:val="003D60BA"/>
    <w:rsid w:val="003D620B"/>
    <w:rsid w:val="003D6291"/>
    <w:rsid w:val="003D6335"/>
    <w:rsid w:val="003D639A"/>
    <w:rsid w:val="003D6681"/>
    <w:rsid w:val="003D68A6"/>
    <w:rsid w:val="003D6B21"/>
    <w:rsid w:val="003D6F55"/>
    <w:rsid w:val="003D6FA8"/>
    <w:rsid w:val="003D70B8"/>
    <w:rsid w:val="003D7220"/>
    <w:rsid w:val="003D7236"/>
    <w:rsid w:val="003D7282"/>
    <w:rsid w:val="003D74EE"/>
    <w:rsid w:val="003D7697"/>
    <w:rsid w:val="003D794F"/>
    <w:rsid w:val="003D795F"/>
    <w:rsid w:val="003D7AA1"/>
    <w:rsid w:val="003D7B0A"/>
    <w:rsid w:val="003D7BD4"/>
    <w:rsid w:val="003D7C3F"/>
    <w:rsid w:val="003D7D6B"/>
    <w:rsid w:val="003D7DBA"/>
    <w:rsid w:val="003D7E27"/>
    <w:rsid w:val="003E0046"/>
    <w:rsid w:val="003E0279"/>
    <w:rsid w:val="003E02A1"/>
    <w:rsid w:val="003E0385"/>
    <w:rsid w:val="003E04AA"/>
    <w:rsid w:val="003E04CA"/>
    <w:rsid w:val="003E0780"/>
    <w:rsid w:val="003E0897"/>
    <w:rsid w:val="003E0D6C"/>
    <w:rsid w:val="003E0DA8"/>
    <w:rsid w:val="003E0DD5"/>
    <w:rsid w:val="003E0E3F"/>
    <w:rsid w:val="003E0F9C"/>
    <w:rsid w:val="003E10C2"/>
    <w:rsid w:val="003E1120"/>
    <w:rsid w:val="003E11DD"/>
    <w:rsid w:val="003E1460"/>
    <w:rsid w:val="003E14CD"/>
    <w:rsid w:val="003E1573"/>
    <w:rsid w:val="003E16B8"/>
    <w:rsid w:val="003E1880"/>
    <w:rsid w:val="003E19B1"/>
    <w:rsid w:val="003E1E50"/>
    <w:rsid w:val="003E20EE"/>
    <w:rsid w:val="003E22B9"/>
    <w:rsid w:val="003E22EE"/>
    <w:rsid w:val="003E237D"/>
    <w:rsid w:val="003E28B6"/>
    <w:rsid w:val="003E2B7B"/>
    <w:rsid w:val="003E2CC2"/>
    <w:rsid w:val="003E2E90"/>
    <w:rsid w:val="003E2EE7"/>
    <w:rsid w:val="003E3252"/>
    <w:rsid w:val="003E33A6"/>
    <w:rsid w:val="003E34CD"/>
    <w:rsid w:val="003E3676"/>
    <w:rsid w:val="003E36DA"/>
    <w:rsid w:val="003E3905"/>
    <w:rsid w:val="003E3936"/>
    <w:rsid w:val="003E3966"/>
    <w:rsid w:val="003E39B3"/>
    <w:rsid w:val="003E4068"/>
    <w:rsid w:val="003E471F"/>
    <w:rsid w:val="003E4A4C"/>
    <w:rsid w:val="003E4B0E"/>
    <w:rsid w:val="003E4F44"/>
    <w:rsid w:val="003E506B"/>
    <w:rsid w:val="003E506D"/>
    <w:rsid w:val="003E515F"/>
    <w:rsid w:val="003E5336"/>
    <w:rsid w:val="003E543D"/>
    <w:rsid w:val="003E54AD"/>
    <w:rsid w:val="003E59AC"/>
    <w:rsid w:val="003E59BB"/>
    <w:rsid w:val="003E5B4F"/>
    <w:rsid w:val="003E5E42"/>
    <w:rsid w:val="003E5EAE"/>
    <w:rsid w:val="003E5F90"/>
    <w:rsid w:val="003E6065"/>
    <w:rsid w:val="003E614F"/>
    <w:rsid w:val="003E651A"/>
    <w:rsid w:val="003E6555"/>
    <w:rsid w:val="003E6895"/>
    <w:rsid w:val="003E68EF"/>
    <w:rsid w:val="003E69C1"/>
    <w:rsid w:val="003E6A9D"/>
    <w:rsid w:val="003E6D7E"/>
    <w:rsid w:val="003E6DF3"/>
    <w:rsid w:val="003E6EF2"/>
    <w:rsid w:val="003E6FF6"/>
    <w:rsid w:val="003E7183"/>
    <w:rsid w:val="003E7188"/>
    <w:rsid w:val="003E7253"/>
    <w:rsid w:val="003E748B"/>
    <w:rsid w:val="003E74E7"/>
    <w:rsid w:val="003E751B"/>
    <w:rsid w:val="003E7586"/>
    <w:rsid w:val="003E75B5"/>
    <w:rsid w:val="003E75C6"/>
    <w:rsid w:val="003E7777"/>
    <w:rsid w:val="003E7924"/>
    <w:rsid w:val="003E794B"/>
    <w:rsid w:val="003E79AC"/>
    <w:rsid w:val="003E7A06"/>
    <w:rsid w:val="003E7A83"/>
    <w:rsid w:val="003E7E15"/>
    <w:rsid w:val="003E7E37"/>
    <w:rsid w:val="003F0086"/>
    <w:rsid w:val="003F00C6"/>
    <w:rsid w:val="003F0216"/>
    <w:rsid w:val="003F0747"/>
    <w:rsid w:val="003F079F"/>
    <w:rsid w:val="003F08F0"/>
    <w:rsid w:val="003F0920"/>
    <w:rsid w:val="003F09AC"/>
    <w:rsid w:val="003F0AF1"/>
    <w:rsid w:val="003F0D7F"/>
    <w:rsid w:val="003F0F15"/>
    <w:rsid w:val="003F153A"/>
    <w:rsid w:val="003F1587"/>
    <w:rsid w:val="003F16B5"/>
    <w:rsid w:val="003F17D8"/>
    <w:rsid w:val="003F1855"/>
    <w:rsid w:val="003F1988"/>
    <w:rsid w:val="003F1ACB"/>
    <w:rsid w:val="003F1B33"/>
    <w:rsid w:val="003F1D7A"/>
    <w:rsid w:val="003F1E3C"/>
    <w:rsid w:val="003F1F0F"/>
    <w:rsid w:val="003F21BF"/>
    <w:rsid w:val="003F22B0"/>
    <w:rsid w:val="003F22EE"/>
    <w:rsid w:val="003F238B"/>
    <w:rsid w:val="003F2529"/>
    <w:rsid w:val="003F26B8"/>
    <w:rsid w:val="003F2942"/>
    <w:rsid w:val="003F2B2E"/>
    <w:rsid w:val="003F2B5F"/>
    <w:rsid w:val="003F2B8F"/>
    <w:rsid w:val="003F2C89"/>
    <w:rsid w:val="003F2F70"/>
    <w:rsid w:val="003F3059"/>
    <w:rsid w:val="003F31C6"/>
    <w:rsid w:val="003F31E5"/>
    <w:rsid w:val="003F32A0"/>
    <w:rsid w:val="003F340D"/>
    <w:rsid w:val="003F369C"/>
    <w:rsid w:val="003F378B"/>
    <w:rsid w:val="003F3873"/>
    <w:rsid w:val="003F3A4A"/>
    <w:rsid w:val="003F3B09"/>
    <w:rsid w:val="003F3B80"/>
    <w:rsid w:val="003F3C23"/>
    <w:rsid w:val="003F3E0C"/>
    <w:rsid w:val="003F3E49"/>
    <w:rsid w:val="003F3FB2"/>
    <w:rsid w:val="003F3FD7"/>
    <w:rsid w:val="003F401A"/>
    <w:rsid w:val="003F4470"/>
    <w:rsid w:val="003F4564"/>
    <w:rsid w:val="003F46BD"/>
    <w:rsid w:val="003F471E"/>
    <w:rsid w:val="003F48D3"/>
    <w:rsid w:val="003F491D"/>
    <w:rsid w:val="003F4BBD"/>
    <w:rsid w:val="003F4CA1"/>
    <w:rsid w:val="003F4CB7"/>
    <w:rsid w:val="003F4DBB"/>
    <w:rsid w:val="003F4EA4"/>
    <w:rsid w:val="003F50A0"/>
    <w:rsid w:val="003F5103"/>
    <w:rsid w:val="003F5336"/>
    <w:rsid w:val="003F548C"/>
    <w:rsid w:val="003F55C1"/>
    <w:rsid w:val="003F55F5"/>
    <w:rsid w:val="003F5609"/>
    <w:rsid w:val="003F5644"/>
    <w:rsid w:val="003F56A1"/>
    <w:rsid w:val="003F5702"/>
    <w:rsid w:val="003F574D"/>
    <w:rsid w:val="003F574E"/>
    <w:rsid w:val="003F575C"/>
    <w:rsid w:val="003F5913"/>
    <w:rsid w:val="003F5AF3"/>
    <w:rsid w:val="003F5C3D"/>
    <w:rsid w:val="003F5DE5"/>
    <w:rsid w:val="003F5EC5"/>
    <w:rsid w:val="003F6017"/>
    <w:rsid w:val="003F6193"/>
    <w:rsid w:val="003F61AD"/>
    <w:rsid w:val="003F6234"/>
    <w:rsid w:val="003F62CA"/>
    <w:rsid w:val="003F6369"/>
    <w:rsid w:val="003F652C"/>
    <w:rsid w:val="003F66DA"/>
    <w:rsid w:val="003F68F9"/>
    <w:rsid w:val="003F69F9"/>
    <w:rsid w:val="003F6B84"/>
    <w:rsid w:val="003F6D1E"/>
    <w:rsid w:val="003F6D32"/>
    <w:rsid w:val="003F6E4B"/>
    <w:rsid w:val="003F6E97"/>
    <w:rsid w:val="003F7064"/>
    <w:rsid w:val="003F714B"/>
    <w:rsid w:val="003F7161"/>
    <w:rsid w:val="003F726D"/>
    <w:rsid w:val="003F727B"/>
    <w:rsid w:val="003F7316"/>
    <w:rsid w:val="003F7477"/>
    <w:rsid w:val="003F74FE"/>
    <w:rsid w:val="003F7763"/>
    <w:rsid w:val="003F794F"/>
    <w:rsid w:val="003F79CB"/>
    <w:rsid w:val="003F7AEC"/>
    <w:rsid w:val="003F7B64"/>
    <w:rsid w:val="003F7B8D"/>
    <w:rsid w:val="003F7CAC"/>
    <w:rsid w:val="003F7D02"/>
    <w:rsid w:val="003F7DCB"/>
    <w:rsid w:val="003F7E43"/>
    <w:rsid w:val="003F7E6B"/>
    <w:rsid w:val="00400188"/>
    <w:rsid w:val="004003FE"/>
    <w:rsid w:val="004003FF"/>
    <w:rsid w:val="004008BD"/>
    <w:rsid w:val="004008BE"/>
    <w:rsid w:val="00400AB9"/>
    <w:rsid w:val="00400B61"/>
    <w:rsid w:val="00400DDA"/>
    <w:rsid w:val="0040116F"/>
    <w:rsid w:val="004012CF"/>
    <w:rsid w:val="004012EE"/>
    <w:rsid w:val="0040136A"/>
    <w:rsid w:val="00401467"/>
    <w:rsid w:val="004014DF"/>
    <w:rsid w:val="00401601"/>
    <w:rsid w:val="004019B5"/>
    <w:rsid w:val="00401AF4"/>
    <w:rsid w:val="00401C16"/>
    <w:rsid w:val="00401DD7"/>
    <w:rsid w:val="00402022"/>
    <w:rsid w:val="00402132"/>
    <w:rsid w:val="004023C5"/>
    <w:rsid w:val="00402645"/>
    <w:rsid w:val="004028DC"/>
    <w:rsid w:val="004029A4"/>
    <w:rsid w:val="00402BB1"/>
    <w:rsid w:val="00403061"/>
    <w:rsid w:val="00403106"/>
    <w:rsid w:val="00403175"/>
    <w:rsid w:val="00403454"/>
    <w:rsid w:val="004035A1"/>
    <w:rsid w:val="004036C8"/>
    <w:rsid w:val="00403714"/>
    <w:rsid w:val="00403847"/>
    <w:rsid w:val="004038BA"/>
    <w:rsid w:val="00403925"/>
    <w:rsid w:val="00403945"/>
    <w:rsid w:val="00403BF4"/>
    <w:rsid w:val="00403C3C"/>
    <w:rsid w:val="00403D32"/>
    <w:rsid w:val="00403D43"/>
    <w:rsid w:val="00403DBE"/>
    <w:rsid w:val="00403EFA"/>
    <w:rsid w:val="00404011"/>
    <w:rsid w:val="00404117"/>
    <w:rsid w:val="004041C1"/>
    <w:rsid w:val="00404299"/>
    <w:rsid w:val="0040442A"/>
    <w:rsid w:val="004044F5"/>
    <w:rsid w:val="00404510"/>
    <w:rsid w:val="00404555"/>
    <w:rsid w:val="004046BE"/>
    <w:rsid w:val="0040485E"/>
    <w:rsid w:val="00404887"/>
    <w:rsid w:val="00404E62"/>
    <w:rsid w:val="00404E73"/>
    <w:rsid w:val="00405117"/>
    <w:rsid w:val="004051DC"/>
    <w:rsid w:val="0040534D"/>
    <w:rsid w:val="00405458"/>
    <w:rsid w:val="004054CE"/>
    <w:rsid w:val="004055CC"/>
    <w:rsid w:val="004056AD"/>
    <w:rsid w:val="004056C0"/>
    <w:rsid w:val="004057E6"/>
    <w:rsid w:val="00405ADC"/>
    <w:rsid w:val="00405C18"/>
    <w:rsid w:val="00405DD5"/>
    <w:rsid w:val="00405E52"/>
    <w:rsid w:val="00406441"/>
    <w:rsid w:val="004065BE"/>
    <w:rsid w:val="004065D8"/>
    <w:rsid w:val="00406728"/>
    <w:rsid w:val="004067C0"/>
    <w:rsid w:val="00406809"/>
    <w:rsid w:val="00406905"/>
    <w:rsid w:val="004069F3"/>
    <w:rsid w:val="00406A3B"/>
    <w:rsid w:val="00406CB4"/>
    <w:rsid w:val="00406E83"/>
    <w:rsid w:val="00407367"/>
    <w:rsid w:val="00407608"/>
    <w:rsid w:val="00407614"/>
    <w:rsid w:val="004078E3"/>
    <w:rsid w:val="00407962"/>
    <w:rsid w:val="00407B93"/>
    <w:rsid w:val="00407DBA"/>
    <w:rsid w:val="004100C6"/>
    <w:rsid w:val="0041036D"/>
    <w:rsid w:val="00410740"/>
    <w:rsid w:val="0041099B"/>
    <w:rsid w:val="004109EF"/>
    <w:rsid w:val="00410A25"/>
    <w:rsid w:val="00410AA3"/>
    <w:rsid w:val="00410B35"/>
    <w:rsid w:val="00411505"/>
    <w:rsid w:val="004116AB"/>
    <w:rsid w:val="00411906"/>
    <w:rsid w:val="00411A4F"/>
    <w:rsid w:val="00411C62"/>
    <w:rsid w:val="00411C7A"/>
    <w:rsid w:val="00411CBE"/>
    <w:rsid w:val="00412139"/>
    <w:rsid w:val="0041215E"/>
    <w:rsid w:val="004121FE"/>
    <w:rsid w:val="0041223B"/>
    <w:rsid w:val="0041223C"/>
    <w:rsid w:val="00412289"/>
    <w:rsid w:val="004122B6"/>
    <w:rsid w:val="00412323"/>
    <w:rsid w:val="00412331"/>
    <w:rsid w:val="0041249C"/>
    <w:rsid w:val="004125DF"/>
    <w:rsid w:val="00412734"/>
    <w:rsid w:val="0041285E"/>
    <w:rsid w:val="00412895"/>
    <w:rsid w:val="00412AFF"/>
    <w:rsid w:val="00412C06"/>
    <w:rsid w:val="00412C71"/>
    <w:rsid w:val="00412D06"/>
    <w:rsid w:val="00412F0B"/>
    <w:rsid w:val="00413006"/>
    <w:rsid w:val="004132C6"/>
    <w:rsid w:val="0041337C"/>
    <w:rsid w:val="004133C8"/>
    <w:rsid w:val="00413493"/>
    <w:rsid w:val="0041365F"/>
    <w:rsid w:val="00413783"/>
    <w:rsid w:val="004138B1"/>
    <w:rsid w:val="00413AC8"/>
    <w:rsid w:val="00413B27"/>
    <w:rsid w:val="00413C56"/>
    <w:rsid w:val="00413D2A"/>
    <w:rsid w:val="00414047"/>
    <w:rsid w:val="00414206"/>
    <w:rsid w:val="004144ED"/>
    <w:rsid w:val="00414788"/>
    <w:rsid w:val="00414844"/>
    <w:rsid w:val="00414B0A"/>
    <w:rsid w:val="00414C5E"/>
    <w:rsid w:val="00414C7C"/>
    <w:rsid w:val="00414D0F"/>
    <w:rsid w:val="00414D90"/>
    <w:rsid w:val="00414E2D"/>
    <w:rsid w:val="004150E5"/>
    <w:rsid w:val="00415166"/>
    <w:rsid w:val="004154A6"/>
    <w:rsid w:val="0041556E"/>
    <w:rsid w:val="0041562D"/>
    <w:rsid w:val="004159C0"/>
    <w:rsid w:val="004159FA"/>
    <w:rsid w:val="00415ABC"/>
    <w:rsid w:val="00415C6A"/>
    <w:rsid w:val="00415CDF"/>
    <w:rsid w:val="004164F4"/>
    <w:rsid w:val="00416529"/>
    <w:rsid w:val="0041670A"/>
    <w:rsid w:val="0041677D"/>
    <w:rsid w:val="00416A2C"/>
    <w:rsid w:val="00416AF0"/>
    <w:rsid w:val="0041714F"/>
    <w:rsid w:val="004171F9"/>
    <w:rsid w:val="004172F8"/>
    <w:rsid w:val="0041731E"/>
    <w:rsid w:val="0041733A"/>
    <w:rsid w:val="0041734D"/>
    <w:rsid w:val="00417713"/>
    <w:rsid w:val="004177D6"/>
    <w:rsid w:val="0041796C"/>
    <w:rsid w:val="00417996"/>
    <w:rsid w:val="00417AF1"/>
    <w:rsid w:val="00417CE5"/>
    <w:rsid w:val="00417F78"/>
    <w:rsid w:val="00417FE4"/>
    <w:rsid w:val="00420045"/>
    <w:rsid w:val="004200CA"/>
    <w:rsid w:val="0042016A"/>
    <w:rsid w:val="004202DC"/>
    <w:rsid w:val="0042036A"/>
    <w:rsid w:val="00420474"/>
    <w:rsid w:val="004207E1"/>
    <w:rsid w:val="00420C9F"/>
    <w:rsid w:val="00420DDE"/>
    <w:rsid w:val="00420EC2"/>
    <w:rsid w:val="00420F64"/>
    <w:rsid w:val="00420FF9"/>
    <w:rsid w:val="0042103C"/>
    <w:rsid w:val="004210C7"/>
    <w:rsid w:val="00421120"/>
    <w:rsid w:val="00421134"/>
    <w:rsid w:val="00421155"/>
    <w:rsid w:val="004211B4"/>
    <w:rsid w:val="00421267"/>
    <w:rsid w:val="00421568"/>
    <w:rsid w:val="004215D3"/>
    <w:rsid w:val="0042167E"/>
    <w:rsid w:val="004216ED"/>
    <w:rsid w:val="00421B06"/>
    <w:rsid w:val="00421CCC"/>
    <w:rsid w:val="00421D00"/>
    <w:rsid w:val="00421D54"/>
    <w:rsid w:val="00421E66"/>
    <w:rsid w:val="00421E91"/>
    <w:rsid w:val="0042208A"/>
    <w:rsid w:val="004222E9"/>
    <w:rsid w:val="00422334"/>
    <w:rsid w:val="00422460"/>
    <w:rsid w:val="004227EF"/>
    <w:rsid w:val="0042281B"/>
    <w:rsid w:val="0042283F"/>
    <w:rsid w:val="0042284A"/>
    <w:rsid w:val="00422957"/>
    <w:rsid w:val="00422BD7"/>
    <w:rsid w:val="00422C0B"/>
    <w:rsid w:val="00422CDD"/>
    <w:rsid w:val="00422D92"/>
    <w:rsid w:val="00422DAE"/>
    <w:rsid w:val="00422E05"/>
    <w:rsid w:val="0042314A"/>
    <w:rsid w:val="0042328D"/>
    <w:rsid w:val="0042336F"/>
    <w:rsid w:val="00423394"/>
    <w:rsid w:val="004233FD"/>
    <w:rsid w:val="0042354F"/>
    <w:rsid w:val="004236E7"/>
    <w:rsid w:val="004237FF"/>
    <w:rsid w:val="00423913"/>
    <w:rsid w:val="0042396F"/>
    <w:rsid w:val="00423A85"/>
    <w:rsid w:val="00423BF0"/>
    <w:rsid w:val="004242CB"/>
    <w:rsid w:val="004242D8"/>
    <w:rsid w:val="00424379"/>
    <w:rsid w:val="004243A7"/>
    <w:rsid w:val="00424507"/>
    <w:rsid w:val="00424525"/>
    <w:rsid w:val="004246AD"/>
    <w:rsid w:val="004246F7"/>
    <w:rsid w:val="0042476E"/>
    <w:rsid w:val="00424982"/>
    <w:rsid w:val="00424A2E"/>
    <w:rsid w:val="00424B27"/>
    <w:rsid w:val="00424B7C"/>
    <w:rsid w:val="00424C22"/>
    <w:rsid w:val="00424D34"/>
    <w:rsid w:val="00424D9E"/>
    <w:rsid w:val="00424FB3"/>
    <w:rsid w:val="0042519C"/>
    <w:rsid w:val="00425211"/>
    <w:rsid w:val="004253B2"/>
    <w:rsid w:val="004255F9"/>
    <w:rsid w:val="0042590F"/>
    <w:rsid w:val="00425952"/>
    <w:rsid w:val="00425C08"/>
    <w:rsid w:val="00425C90"/>
    <w:rsid w:val="00425D51"/>
    <w:rsid w:val="00425D5B"/>
    <w:rsid w:val="00425DD6"/>
    <w:rsid w:val="00425F02"/>
    <w:rsid w:val="00426016"/>
    <w:rsid w:val="004260DC"/>
    <w:rsid w:val="00426338"/>
    <w:rsid w:val="004263A3"/>
    <w:rsid w:val="0042643E"/>
    <w:rsid w:val="004264F0"/>
    <w:rsid w:val="004265F4"/>
    <w:rsid w:val="004267ED"/>
    <w:rsid w:val="00426824"/>
    <w:rsid w:val="00426889"/>
    <w:rsid w:val="0042689E"/>
    <w:rsid w:val="00426BB1"/>
    <w:rsid w:val="00426D59"/>
    <w:rsid w:val="00426ED2"/>
    <w:rsid w:val="00427056"/>
    <w:rsid w:val="0042716B"/>
    <w:rsid w:val="0042754B"/>
    <w:rsid w:val="004276E1"/>
    <w:rsid w:val="004277F4"/>
    <w:rsid w:val="00427817"/>
    <w:rsid w:val="00427A91"/>
    <w:rsid w:val="00427AED"/>
    <w:rsid w:val="00427B4A"/>
    <w:rsid w:val="00427BA1"/>
    <w:rsid w:val="00427E0A"/>
    <w:rsid w:val="00427E81"/>
    <w:rsid w:val="004301C6"/>
    <w:rsid w:val="004301FB"/>
    <w:rsid w:val="00430532"/>
    <w:rsid w:val="0043060A"/>
    <w:rsid w:val="004308AD"/>
    <w:rsid w:val="00430A1B"/>
    <w:rsid w:val="00430ABB"/>
    <w:rsid w:val="00430AF1"/>
    <w:rsid w:val="00430CF4"/>
    <w:rsid w:val="00430DAD"/>
    <w:rsid w:val="00430FEE"/>
    <w:rsid w:val="0043108B"/>
    <w:rsid w:val="004313AF"/>
    <w:rsid w:val="00431523"/>
    <w:rsid w:val="0043164B"/>
    <w:rsid w:val="0043165B"/>
    <w:rsid w:val="004316C4"/>
    <w:rsid w:val="00431933"/>
    <w:rsid w:val="00431947"/>
    <w:rsid w:val="004319FD"/>
    <w:rsid w:val="00431AE0"/>
    <w:rsid w:val="00431B80"/>
    <w:rsid w:val="00431CF7"/>
    <w:rsid w:val="00431D34"/>
    <w:rsid w:val="00431D39"/>
    <w:rsid w:val="00431D84"/>
    <w:rsid w:val="00431E29"/>
    <w:rsid w:val="00431ECF"/>
    <w:rsid w:val="00432043"/>
    <w:rsid w:val="00432049"/>
    <w:rsid w:val="0043218E"/>
    <w:rsid w:val="004321BE"/>
    <w:rsid w:val="00432243"/>
    <w:rsid w:val="00432341"/>
    <w:rsid w:val="0043264C"/>
    <w:rsid w:val="0043271C"/>
    <w:rsid w:val="004329CF"/>
    <w:rsid w:val="00432A43"/>
    <w:rsid w:val="00432BD1"/>
    <w:rsid w:val="00432D01"/>
    <w:rsid w:val="00432DB9"/>
    <w:rsid w:val="00432EE5"/>
    <w:rsid w:val="004330BE"/>
    <w:rsid w:val="00433190"/>
    <w:rsid w:val="004333CA"/>
    <w:rsid w:val="00433817"/>
    <w:rsid w:val="004338AB"/>
    <w:rsid w:val="00433AD5"/>
    <w:rsid w:val="00433AFF"/>
    <w:rsid w:val="00433B40"/>
    <w:rsid w:val="00433B45"/>
    <w:rsid w:val="00433D0E"/>
    <w:rsid w:val="00433DC4"/>
    <w:rsid w:val="00433E00"/>
    <w:rsid w:val="00434182"/>
    <w:rsid w:val="00434284"/>
    <w:rsid w:val="00434438"/>
    <w:rsid w:val="004349F0"/>
    <w:rsid w:val="00434BFD"/>
    <w:rsid w:val="00434C61"/>
    <w:rsid w:val="00434D92"/>
    <w:rsid w:val="004353E1"/>
    <w:rsid w:val="004355AB"/>
    <w:rsid w:val="004357AB"/>
    <w:rsid w:val="00435829"/>
    <w:rsid w:val="0043598B"/>
    <w:rsid w:val="0043599A"/>
    <w:rsid w:val="00435D06"/>
    <w:rsid w:val="00435F64"/>
    <w:rsid w:val="0043605C"/>
    <w:rsid w:val="00436160"/>
    <w:rsid w:val="00436237"/>
    <w:rsid w:val="00436405"/>
    <w:rsid w:val="00436662"/>
    <w:rsid w:val="004366D1"/>
    <w:rsid w:val="00436726"/>
    <w:rsid w:val="00436B7C"/>
    <w:rsid w:val="00436ED8"/>
    <w:rsid w:val="00437032"/>
    <w:rsid w:val="004370F5"/>
    <w:rsid w:val="00437102"/>
    <w:rsid w:val="0043723C"/>
    <w:rsid w:val="0043727A"/>
    <w:rsid w:val="004372A1"/>
    <w:rsid w:val="004372A4"/>
    <w:rsid w:val="004372CB"/>
    <w:rsid w:val="004377E2"/>
    <w:rsid w:val="004379BF"/>
    <w:rsid w:val="00437D24"/>
    <w:rsid w:val="0044002C"/>
    <w:rsid w:val="004400F1"/>
    <w:rsid w:val="004402F3"/>
    <w:rsid w:val="0044043A"/>
    <w:rsid w:val="0044054F"/>
    <w:rsid w:val="00440611"/>
    <w:rsid w:val="0044063F"/>
    <w:rsid w:val="00440669"/>
    <w:rsid w:val="00440912"/>
    <w:rsid w:val="0044096A"/>
    <w:rsid w:val="004409D5"/>
    <w:rsid w:val="00440A0C"/>
    <w:rsid w:val="00440A9D"/>
    <w:rsid w:val="00440B1A"/>
    <w:rsid w:val="00440B3A"/>
    <w:rsid w:val="00440B4C"/>
    <w:rsid w:val="00440C0E"/>
    <w:rsid w:val="00440D39"/>
    <w:rsid w:val="00440DB9"/>
    <w:rsid w:val="00440E80"/>
    <w:rsid w:val="00440F5B"/>
    <w:rsid w:val="004410ED"/>
    <w:rsid w:val="00441165"/>
    <w:rsid w:val="0044127A"/>
    <w:rsid w:val="0044157C"/>
    <w:rsid w:val="004415FD"/>
    <w:rsid w:val="00441722"/>
    <w:rsid w:val="00441850"/>
    <w:rsid w:val="004418A7"/>
    <w:rsid w:val="00441CB0"/>
    <w:rsid w:val="00441F3A"/>
    <w:rsid w:val="00442146"/>
    <w:rsid w:val="00442293"/>
    <w:rsid w:val="0044239D"/>
    <w:rsid w:val="00442441"/>
    <w:rsid w:val="00442556"/>
    <w:rsid w:val="00442675"/>
    <w:rsid w:val="004427CE"/>
    <w:rsid w:val="00442AE1"/>
    <w:rsid w:val="00442BC6"/>
    <w:rsid w:val="00442E15"/>
    <w:rsid w:val="00442E5B"/>
    <w:rsid w:val="00442EA9"/>
    <w:rsid w:val="00442FC2"/>
    <w:rsid w:val="00443003"/>
    <w:rsid w:val="0044319E"/>
    <w:rsid w:val="00443250"/>
    <w:rsid w:val="0044339C"/>
    <w:rsid w:val="00443711"/>
    <w:rsid w:val="00443A96"/>
    <w:rsid w:val="00443AAF"/>
    <w:rsid w:val="00443BDC"/>
    <w:rsid w:val="00443F42"/>
    <w:rsid w:val="004442C9"/>
    <w:rsid w:val="0044445D"/>
    <w:rsid w:val="00444465"/>
    <w:rsid w:val="0044451C"/>
    <w:rsid w:val="004446C8"/>
    <w:rsid w:val="004446CE"/>
    <w:rsid w:val="004449D4"/>
    <w:rsid w:val="00444A04"/>
    <w:rsid w:val="00444AA0"/>
    <w:rsid w:val="00444B01"/>
    <w:rsid w:val="00444CB4"/>
    <w:rsid w:val="00444CF3"/>
    <w:rsid w:val="00444DFD"/>
    <w:rsid w:val="00444E81"/>
    <w:rsid w:val="00444F92"/>
    <w:rsid w:val="0044532B"/>
    <w:rsid w:val="00445447"/>
    <w:rsid w:val="00445613"/>
    <w:rsid w:val="00445699"/>
    <w:rsid w:val="0044580D"/>
    <w:rsid w:val="004458CE"/>
    <w:rsid w:val="004458E6"/>
    <w:rsid w:val="00445A87"/>
    <w:rsid w:val="00445BB2"/>
    <w:rsid w:val="00445C34"/>
    <w:rsid w:val="00445DED"/>
    <w:rsid w:val="00445F52"/>
    <w:rsid w:val="00446281"/>
    <w:rsid w:val="004462BC"/>
    <w:rsid w:val="0044635C"/>
    <w:rsid w:val="0044648B"/>
    <w:rsid w:val="00446634"/>
    <w:rsid w:val="00446956"/>
    <w:rsid w:val="004469DB"/>
    <w:rsid w:val="004470D8"/>
    <w:rsid w:val="00447122"/>
    <w:rsid w:val="00447359"/>
    <w:rsid w:val="004473C1"/>
    <w:rsid w:val="004473FD"/>
    <w:rsid w:val="00447501"/>
    <w:rsid w:val="0044765A"/>
    <w:rsid w:val="00447662"/>
    <w:rsid w:val="00447702"/>
    <w:rsid w:val="004478CD"/>
    <w:rsid w:val="0044792E"/>
    <w:rsid w:val="00447B38"/>
    <w:rsid w:val="00447C99"/>
    <w:rsid w:val="00447D01"/>
    <w:rsid w:val="00447F51"/>
    <w:rsid w:val="00450357"/>
    <w:rsid w:val="00450400"/>
    <w:rsid w:val="0045052B"/>
    <w:rsid w:val="00450639"/>
    <w:rsid w:val="004509CC"/>
    <w:rsid w:val="00450A97"/>
    <w:rsid w:val="00450C7E"/>
    <w:rsid w:val="00450CC4"/>
    <w:rsid w:val="00450D54"/>
    <w:rsid w:val="00450FD3"/>
    <w:rsid w:val="00451054"/>
    <w:rsid w:val="00451160"/>
    <w:rsid w:val="00451355"/>
    <w:rsid w:val="00451389"/>
    <w:rsid w:val="004513EA"/>
    <w:rsid w:val="00451548"/>
    <w:rsid w:val="0045167B"/>
    <w:rsid w:val="00451959"/>
    <w:rsid w:val="0045195C"/>
    <w:rsid w:val="00451A05"/>
    <w:rsid w:val="00451A36"/>
    <w:rsid w:val="00451B08"/>
    <w:rsid w:val="00451E08"/>
    <w:rsid w:val="00451F59"/>
    <w:rsid w:val="0045219E"/>
    <w:rsid w:val="00452201"/>
    <w:rsid w:val="00452342"/>
    <w:rsid w:val="00452359"/>
    <w:rsid w:val="004524E6"/>
    <w:rsid w:val="004525AD"/>
    <w:rsid w:val="00452623"/>
    <w:rsid w:val="0045281A"/>
    <w:rsid w:val="00452894"/>
    <w:rsid w:val="00452BC5"/>
    <w:rsid w:val="00452C42"/>
    <w:rsid w:val="00453097"/>
    <w:rsid w:val="00453103"/>
    <w:rsid w:val="004533C1"/>
    <w:rsid w:val="004533ED"/>
    <w:rsid w:val="00453515"/>
    <w:rsid w:val="0045364C"/>
    <w:rsid w:val="00453758"/>
    <w:rsid w:val="00453BF1"/>
    <w:rsid w:val="00453DB7"/>
    <w:rsid w:val="00453F78"/>
    <w:rsid w:val="00453FF8"/>
    <w:rsid w:val="00454492"/>
    <w:rsid w:val="004544B6"/>
    <w:rsid w:val="00454528"/>
    <w:rsid w:val="004549EC"/>
    <w:rsid w:val="004549F6"/>
    <w:rsid w:val="00454C07"/>
    <w:rsid w:val="00454C4D"/>
    <w:rsid w:val="00454CEE"/>
    <w:rsid w:val="00454CFC"/>
    <w:rsid w:val="00454D34"/>
    <w:rsid w:val="00454DB2"/>
    <w:rsid w:val="00454E98"/>
    <w:rsid w:val="00454EBD"/>
    <w:rsid w:val="00454F87"/>
    <w:rsid w:val="004554D5"/>
    <w:rsid w:val="0045553A"/>
    <w:rsid w:val="0045556E"/>
    <w:rsid w:val="004555CA"/>
    <w:rsid w:val="00455987"/>
    <w:rsid w:val="00455AEC"/>
    <w:rsid w:val="00455D08"/>
    <w:rsid w:val="00455FCD"/>
    <w:rsid w:val="004560C0"/>
    <w:rsid w:val="004560E3"/>
    <w:rsid w:val="004560FC"/>
    <w:rsid w:val="0045618F"/>
    <w:rsid w:val="00456276"/>
    <w:rsid w:val="0045643D"/>
    <w:rsid w:val="00456462"/>
    <w:rsid w:val="004566BF"/>
    <w:rsid w:val="00456747"/>
    <w:rsid w:val="004567E3"/>
    <w:rsid w:val="00456CBF"/>
    <w:rsid w:val="00456CDE"/>
    <w:rsid w:val="00456D2D"/>
    <w:rsid w:val="00456E97"/>
    <w:rsid w:val="00456FE7"/>
    <w:rsid w:val="00457020"/>
    <w:rsid w:val="004570AF"/>
    <w:rsid w:val="00457287"/>
    <w:rsid w:val="00457372"/>
    <w:rsid w:val="0045742A"/>
    <w:rsid w:val="0045753A"/>
    <w:rsid w:val="004576B3"/>
    <w:rsid w:val="00457B8C"/>
    <w:rsid w:val="00457BA3"/>
    <w:rsid w:val="0046003A"/>
    <w:rsid w:val="00460095"/>
    <w:rsid w:val="004600E6"/>
    <w:rsid w:val="00460321"/>
    <w:rsid w:val="0046050B"/>
    <w:rsid w:val="0046063B"/>
    <w:rsid w:val="004607C1"/>
    <w:rsid w:val="00460882"/>
    <w:rsid w:val="00460932"/>
    <w:rsid w:val="00460A3E"/>
    <w:rsid w:val="00460A62"/>
    <w:rsid w:val="00460AF7"/>
    <w:rsid w:val="00460B80"/>
    <w:rsid w:val="00460BAC"/>
    <w:rsid w:val="00460CF7"/>
    <w:rsid w:val="00460F26"/>
    <w:rsid w:val="00460F81"/>
    <w:rsid w:val="004611D8"/>
    <w:rsid w:val="004611EB"/>
    <w:rsid w:val="00461229"/>
    <w:rsid w:val="00461442"/>
    <w:rsid w:val="0046148D"/>
    <w:rsid w:val="00461846"/>
    <w:rsid w:val="00461EFB"/>
    <w:rsid w:val="0046208E"/>
    <w:rsid w:val="00462128"/>
    <w:rsid w:val="0046221A"/>
    <w:rsid w:val="004622E8"/>
    <w:rsid w:val="0046230A"/>
    <w:rsid w:val="004624AD"/>
    <w:rsid w:val="004625AF"/>
    <w:rsid w:val="0046266C"/>
    <w:rsid w:val="00462803"/>
    <w:rsid w:val="004628A7"/>
    <w:rsid w:val="004629C7"/>
    <w:rsid w:val="00462A83"/>
    <w:rsid w:val="00462BA1"/>
    <w:rsid w:val="00462E2C"/>
    <w:rsid w:val="00462E95"/>
    <w:rsid w:val="00462EE3"/>
    <w:rsid w:val="0046316B"/>
    <w:rsid w:val="004634B6"/>
    <w:rsid w:val="00463839"/>
    <w:rsid w:val="0046387C"/>
    <w:rsid w:val="004638EF"/>
    <w:rsid w:val="00463A01"/>
    <w:rsid w:val="00463A61"/>
    <w:rsid w:val="00463C93"/>
    <w:rsid w:val="00463DAC"/>
    <w:rsid w:val="00463DF1"/>
    <w:rsid w:val="00463F47"/>
    <w:rsid w:val="00463F96"/>
    <w:rsid w:val="0046412D"/>
    <w:rsid w:val="00464295"/>
    <w:rsid w:val="0046431C"/>
    <w:rsid w:val="00464375"/>
    <w:rsid w:val="004644ED"/>
    <w:rsid w:val="004647B1"/>
    <w:rsid w:val="00464E81"/>
    <w:rsid w:val="00464EAF"/>
    <w:rsid w:val="00464EDA"/>
    <w:rsid w:val="00464F9E"/>
    <w:rsid w:val="00465024"/>
    <w:rsid w:val="0046513E"/>
    <w:rsid w:val="004652CF"/>
    <w:rsid w:val="00465329"/>
    <w:rsid w:val="00465333"/>
    <w:rsid w:val="004653D5"/>
    <w:rsid w:val="00465555"/>
    <w:rsid w:val="00465579"/>
    <w:rsid w:val="0046568A"/>
    <w:rsid w:val="004659AB"/>
    <w:rsid w:val="00465AB5"/>
    <w:rsid w:val="00465D3B"/>
    <w:rsid w:val="00465DE2"/>
    <w:rsid w:val="00466085"/>
    <w:rsid w:val="00466136"/>
    <w:rsid w:val="004661EE"/>
    <w:rsid w:val="00466267"/>
    <w:rsid w:val="0046649A"/>
    <w:rsid w:val="004664A7"/>
    <w:rsid w:val="0046676B"/>
    <w:rsid w:val="004667DE"/>
    <w:rsid w:val="004667EC"/>
    <w:rsid w:val="0046681A"/>
    <w:rsid w:val="004668AA"/>
    <w:rsid w:val="00466946"/>
    <w:rsid w:val="0046694E"/>
    <w:rsid w:val="0046695D"/>
    <w:rsid w:val="00466C1D"/>
    <w:rsid w:val="00466D2F"/>
    <w:rsid w:val="00466D6F"/>
    <w:rsid w:val="00466F5A"/>
    <w:rsid w:val="0046701D"/>
    <w:rsid w:val="0046704C"/>
    <w:rsid w:val="0046705E"/>
    <w:rsid w:val="004670B2"/>
    <w:rsid w:val="00467121"/>
    <w:rsid w:val="00467136"/>
    <w:rsid w:val="00467261"/>
    <w:rsid w:val="004672C6"/>
    <w:rsid w:val="0046743C"/>
    <w:rsid w:val="0046765B"/>
    <w:rsid w:val="00467710"/>
    <w:rsid w:val="00467937"/>
    <w:rsid w:val="00467B71"/>
    <w:rsid w:val="00467DE2"/>
    <w:rsid w:val="00467E13"/>
    <w:rsid w:val="0047028D"/>
    <w:rsid w:val="004702C0"/>
    <w:rsid w:val="00470464"/>
    <w:rsid w:val="0047083B"/>
    <w:rsid w:val="00470865"/>
    <w:rsid w:val="00470CCF"/>
    <w:rsid w:val="00470DA7"/>
    <w:rsid w:val="00470DC0"/>
    <w:rsid w:val="00470E4A"/>
    <w:rsid w:val="00471006"/>
    <w:rsid w:val="00471810"/>
    <w:rsid w:val="00471AED"/>
    <w:rsid w:val="00471B47"/>
    <w:rsid w:val="00471CFD"/>
    <w:rsid w:val="00471E72"/>
    <w:rsid w:val="004720B4"/>
    <w:rsid w:val="0047213D"/>
    <w:rsid w:val="00472246"/>
    <w:rsid w:val="00472355"/>
    <w:rsid w:val="00472504"/>
    <w:rsid w:val="00472527"/>
    <w:rsid w:val="004728CB"/>
    <w:rsid w:val="004728F2"/>
    <w:rsid w:val="00472978"/>
    <w:rsid w:val="00472A22"/>
    <w:rsid w:val="00472AEF"/>
    <w:rsid w:val="00472B8D"/>
    <w:rsid w:val="00472BDB"/>
    <w:rsid w:val="00472BEE"/>
    <w:rsid w:val="00473136"/>
    <w:rsid w:val="0047317E"/>
    <w:rsid w:val="00473326"/>
    <w:rsid w:val="00473494"/>
    <w:rsid w:val="00473904"/>
    <w:rsid w:val="0047392E"/>
    <w:rsid w:val="00473A02"/>
    <w:rsid w:val="00473C36"/>
    <w:rsid w:val="00473E1E"/>
    <w:rsid w:val="00473E77"/>
    <w:rsid w:val="00473EC6"/>
    <w:rsid w:val="00473FE9"/>
    <w:rsid w:val="004740AD"/>
    <w:rsid w:val="0047417C"/>
    <w:rsid w:val="00474221"/>
    <w:rsid w:val="0047427C"/>
    <w:rsid w:val="004743F4"/>
    <w:rsid w:val="004745B2"/>
    <w:rsid w:val="004746C0"/>
    <w:rsid w:val="0047487F"/>
    <w:rsid w:val="004748D9"/>
    <w:rsid w:val="004749F4"/>
    <w:rsid w:val="00474A18"/>
    <w:rsid w:val="00474B76"/>
    <w:rsid w:val="00474BFE"/>
    <w:rsid w:val="00474C31"/>
    <w:rsid w:val="00474C37"/>
    <w:rsid w:val="00474F20"/>
    <w:rsid w:val="0047514C"/>
    <w:rsid w:val="00475315"/>
    <w:rsid w:val="00475413"/>
    <w:rsid w:val="004754A1"/>
    <w:rsid w:val="004755AD"/>
    <w:rsid w:val="00475614"/>
    <w:rsid w:val="004757A1"/>
    <w:rsid w:val="00475912"/>
    <w:rsid w:val="00475D75"/>
    <w:rsid w:val="00475F0A"/>
    <w:rsid w:val="00475F5E"/>
    <w:rsid w:val="004760F4"/>
    <w:rsid w:val="00476168"/>
    <w:rsid w:val="00476196"/>
    <w:rsid w:val="004761F3"/>
    <w:rsid w:val="00476384"/>
    <w:rsid w:val="004767CF"/>
    <w:rsid w:val="004767DD"/>
    <w:rsid w:val="00476897"/>
    <w:rsid w:val="00476904"/>
    <w:rsid w:val="004769B5"/>
    <w:rsid w:val="00476ACB"/>
    <w:rsid w:val="00476C4D"/>
    <w:rsid w:val="00476C53"/>
    <w:rsid w:val="00476E1D"/>
    <w:rsid w:val="0047701C"/>
    <w:rsid w:val="004771AE"/>
    <w:rsid w:val="004771B3"/>
    <w:rsid w:val="00477399"/>
    <w:rsid w:val="004775CC"/>
    <w:rsid w:val="0047761B"/>
    <w:rsid w:val="0047771C"/>
    <w:rsid w:val="0047778E"/>
    <w:rsid w:val="00477A0C"/>
    <w:rsid w:val="00477AA1"/>
    <w:rsid w:val="00477AF0"/>
    <w:rsid w:val="00477CEE"/>
    <w:rsid w:val="0048001A"/>
    <w:rsid w:val="00480066"/>
    <w:rsid w:val="00480084"/>
    <w:rsid w:val="0048018D"/>
    <w:rsid w:val="0048018E"/>
    <w:rsid w:val="004801A1"/>
    <w:rsid w:val="0048025D"/>
    <w:rsid w:val="004803A2"/>
    <w:rsid w:val="004805FB"/>
    <w:rsid w:val="00480621"/>
    <w:rsid w:val="00480628"/>
    <w:rsid w:val="00480827"/>
    <w:rsid w:val="00480849"/>
    <w:rsid w:val="00480953"/>
    <w:rsid w:val="00480D74"/>
    <w:rsid w:val="00480E12"/>
    <w:rsid w:val="00481597"/>
    <w:rsid w:val="0048163E"/>
    <w:rsid w:val="004816AE"/>
    <w:rsid w:val="0048171F"/>
    <w:rsid w:val="00481733"/>
    <w:rsid w:val="004817FC"/>
    <w:rsid w:val="0048187E"/>
    <w:rsid w:val="00481D63"/>
    <w:rsid w:val="004821B6"/>
    <w:rsid w:val="0048232F"/>
    <w:rsid w:val="00482778"/>
    <w:rsid w:val="0048281A"/>
    <w:rsid w:val="004828F2"/>
    <w:rsid w:val="00482B7F"/>
    <w:rsid w:val="00482E85"/>
    <w:rsid w:val="00482F00"/>
    <w:rsid w:val="00483030"/>
    <w:rsid w:val="004830CA"/>
    <w:rsid w:val="004831E1"/>
    <w:rsid w:val="0048323A"/>
    <w:rsid w:val="004833A0"/>
    <w:rsid w:val="004833E2"/>
    <w:rsid w:val="00483436"/>
    <w:rsid w:val="00483536"/>
    <w:rsid w:val="00483934"/>
    <w:rsid w:val="00483ACA"/>
    <w:rsid w:val="00483BB0"/>
    <w:rsid w:val="00483D7A"/>
    <w:rsid w:val="0048401E"/>
    <w:rsid w:val="00484193"/>
    <w:rsid w:val="0048419C"/>
    <w:rsid w:val="004842FB"/>
    <w:rsid w:val="004842FF"/>
    <w:rsid w:val="004844AE"/>
    <w:rsid w:val="004845EE"/>
    <w:rsid w:val="00484818"/>
    <w:rsid w:val="004848B1"/>
    <w:rsid w:val="00484BE7"/>
    <w:rsid w:val="00484BF7"/>
    <w:rsid w:val="00484DB2"/>
    <w:rsid w:val="00484E0A"/>
    <w:rsid w:val="00484E9D"/>
    <w:rsid w:val="00484FC6"/>
    <w:rsid w:val="004850B5"/>
    <w:rsid w:val="004850FD"/>
    <w:rsid w:val="0048563A"/>
    <w:rsid w:val="00485721"/>
    <w:rsid w:val="004857C7"/>
    <w:rsid w:val="0048585A"/>
    <w:rsid w:val="00485909"/>
    <w:rsid w:val="00485A72"/>
    <w:rsid w:val="00485A9D"/>
    <w:rsid w:val="00485AC8"/>
    <w:rsid w:val="00485AD1"/>
    <w:rsid w:val="00485CCC"/>
    <w:rsid w:val="00485DBC"/>
    <w:rsid w:val="00485DD1"/>
    <w:rsid w:val="00485F5A"/>
    <w:rsid w:val="00485FAE"/>
    <w:rsid w:val="0048600A"/>
    <w:rsid w:val="004860BD"/>
    <w:rsid w:val="004861BB"/>
    <w:rsid w:val="00486280"/>
    <w:rsid w:val="0048638A"/>
    <w:rsid w:val="00486407"/>
    <w:rsid w:val="004866F2"/>
    <w:rsid w:val="00486975"/>
    <w:rsid w:val="00486A7B"/>
    <w:rsid w:val="00486C2B"/>
    <w:rsid w:val="00487145"/>
    <w:rsid w:val="004872A7"/>
    <w:rsid w:val="0048741E"/>
    <w:rsid w:val="00487703"/>
    <w:rsid w:val="004877A7"/>
    <w:rsid w:val="004877D5"/>
    <w:rsid w:val="00487CA3"/>
    <w:rsid w:val="00487CD2"/>
    <w:rsid w:val="00487DBA"/>
    <w:rsid w:val="00487EE2"/>
    <w:rsid w:val="00490177"/>
    <w:rsid w:val="004902A4"/>
    <w:rsid w:val="00490378"/>
    <w:rsid w:val="00490442"/>
    <w:rsid w:val="00490589"/>
    <w:rsid w:val="004905E0"/>
    <w:rsid w:val="004906AB"/>
    <w:rsid w:val="00490C24"/>
    <w:rsid w:val="00490CF4"/>
    <w:rsid w:val="00490EE4"/>
    <w:rsid w:val="00490FE0"/>
    <w:rsid w:val="00491099"/>
    <w:rsid w:val="0049136C"/>
    <w:rsid w:val="0049159A"/>
    <w:rsid w:val="00491707"/>
    <w:rsid w:val="004917B4"/>
    <w:rsid w:val="00491946"/>
    <w:rsid w:val="004919D6"/>
    <w:rsid w:val="00491F0F"/>
    <w:rsid w:val="00491F70"/>
    <w:rsid w:val="004921D3"/>
    <w:rsid w:val="004921EA"/>
    <w:rsid w:val="004922D4"/>
    <w:rsid w:val="0049243E"/>
    <w:rsid w:val="004927E5"/>
    <w:rsid w:val="00492856"/>
    <w:rsid w:val="0049297F"/>
    <w:rsid w:val="004929C9"/>
    <w:rsid w:val="00492AE6"/>
    <w:rsid w:val="00492BA5"/>
    <w:rsid w:val="00492BBE"/>
    <w:rsid w:val="00492E4C"/>
    <w:rsid w:val="00492FC5"/>
    <w:rsid w:val="00493104"/>
    <w:rsid w:val="004932E7"/>
    <w:rsid w:val="004934A3"/>
    <w:rsid w:val="00493587"/>
    <w:rsid w:val="00493629"/>
    <w:rsid w:val="004936D4"/>
    <w:rsid w:val="00493AC1"/>
    <w:rsid w:val="00493CE5"/>
    <w:rsid w:val="00493D5F"/>
    <w:rsid w:val="00494038"/>
    <w:rsid w:val="004940C9"/>
    <w:rsid w:val="004940CA"/>
    <w:rsid w:val="0049425C"/>
    <w:rsid w:val="00494311"/>
    <w:rsid w:val="00494466"/>
    <w:rsid w:val="004945CA"/>
    <w:rsid w:val="00494706"/>
    <w:rsid w:val="004947A4"/>
    <w:rsid w:val="004949F0"/>
    <w:rsid w:val="004949FD"/>
    <w:rsid w:val="00494A62"/>
    <w:rsid w:val="00494B02"/>
    <w:rsid w:val="00494BEB"/>
    <w:rsid w:val="00494C96"/>
    <w:rsid w:val="00494FE4"/>
    <w:rsid w:val="0049520C"/>
    <w:rsid w:val="0049529B"/>
    <w:rsid w:val="00495322"/>
    <w:rsid w:val="00495330"/>
    <w:rsid w:val="0049536A"/>
    <w:rsid w:val="00495405"/>
    <w:rsid w:val="0049572D"/>
    <w:rsid w:val="0049576C"/>
    <w:rsid w:val="0049579F"/>
    <w:rsid w:val="004958CC"/>
    <w:rsid w:val="00495A52"/>
    <w:rsid w:val="00495AB6"/>
    <w:rsid w:val="00495B3E"/>
    <w:rsid w:val="00495C27"/>
    <w:rsid w:val="0049609E"/>
    <w:rsid w:val="004962CD"/>
    <w:rsid w:val="004963F8"/>
    <w:rsid w:val="0049641C"/>
    <w:rsid w:val="00496536"/>
    <w:rsid w:val="0049677B"/>
    <w:rsid w:val="00496960"/>
    <w:rsid w:val="004969E2"/>
    <w:rsid w:val="004969F6"/>
    <w:rsid w:val="00496F2E"/>
    <w:rsid w:val="00496FEB"/>
    <w:rsid w:val="004973A7"/>
    <w:rsid w:val="00497482"/>
    <w:rsid w:val="0049756F"/>
    <w:rsid w:val="004978B9"/>
    <w:rsid w:val="004978E4"/>
    <w:rsid w:val="004978EC"/>
    <w:rsid w:val="004979DD"/>
    <w:rsid w:val="00497A39"/>
    <w:rsid w:val="00497C34"/>
    <w:rsid w:val="00497EBB"/>
    <w:rsid w:val="00497F6E"/>
    <w:rsid w:val="00497F6F"/>
    <w:rsid w:val="004A0007"/>
    <w:rsid w:val="004A0042"/>
    <w:rsid w:val="004A0155"/>
    <w:rsid w:val="004A050A"/>
    <w:rsid w:val="004A0D52"/>
    <w:rsid w:val="004A0DF3"/>
    <w:rsid w:val="004A0E2E"/>
    <w:rsid w:val="004A0F89"/>
    <w:rsid w:val="004A1149"/>
    <w:rsid w:val="004A114C"/>
    <w:rsid w:val="004A13BB"/>
    <w:rsid w:val="004A157D"/>
    <w:rsid w:val="004A1837"/>
    <w:rsid w:val="004A1928"/>
    <w:rsid w:val="004A1A39"/>
    <w:rsid w:val="004A1AC5"/>
    <w:rsid w:val="004A1B45"/>
    <w:rsid w:val="004A1C61"/>
    <w:rsid w:val="004A1E53"/>
    <w:rsid w:val="004A2414"/>
    <w:rsid w:val="004A274E"/>
    <w:rsid w:val="004A27B7"/>
    <w:rsid w:val="004A2843"/>
    <w:rsid w:val="004A293F"/>
    <w:rsid w:val="004A2E08"/>
    <w:rsid w:val="004A2EF1"/>
    <w:rsid w:val="004A2FDE"/>
    <w:rsid w:val="004A3193"/>
    <w:rsid w:val="004A3245"/>
    <w:rsid w:val="004A3326"/>
    <w:rsid w:val="004A349D"/>
    <w:rsid w:val="004A35C3"/>
    <w:rsid w:val="004A3A68"/>
    <w:rsid w:val="004A3CAE"/>
    <w:rsid w:val="004A3CD1"/>
    <w:rsid w:val="004A3CDF"/>
    <w:rsid w:val="004A3E7C"/>
    <w:rsid w:val="004A3E82"/>
    <w:rsid w:val="004A3EF8"/>
    <w:rsid w:val="004A3F27"/>
    <w:rsid w:val="004A3F55"/>
    <w:rsid w:val="004A4060"/>
    <w:rsid w:val="004A4064"/>
    <w:rsid w:val="004A40A2"/>
    <w:rsid w:val="004A419C"/>
    <w:rsid w:val="004A42A9"/>
    <w:rsid w:val="004A4307"/>
    <w:rsid w:val="004A4372"/>
    <w:rsid w:val="004A451F"/>
    <w:rsid w:val="004A4582"/>
    <w:rsid w:val="004A4762"/>
    <w:rsid w:val="004A479B"/>
    <w:rsid w:val="004A4873"/>
    <w:rsid w:val="004A48F2"/>
    <w:rsid w:val="004A4981"/>
    <w:rsid w:val="004A4DAF"/>
    <w:rsid w:val="004A4F25"/>
    <w:rsid w:val="004A4F5B"/>
    <w:rsid w:val="004A53E6"/>
    <w:rsid w:val="004A5536"/>
    <w:rsid w:val="004A57BA"/>
    <w:rsid w:val="004A58D3"/>
    <w:rsid w:val="004A5A26"/>
    <w:rsid w:val="004A5AD5"/>
    <w:rsid w:val="004A5D98"/>
    <w:rsid w:val="004A5DB9"/>
    <w:rsid w:val="004A6050"/>
    <w:rsid w:val="004A60A7"/>
    <w:rsid w:val="004A619D"/>
    <w:rsid w:val="004A62AA"/>
    <w:rsid w:val="004A637B"/>
    <w:rsid w:val="004A64E3"/>
    <w:rsid w:val="004A68B7"/>
    <w:rsid w:val="004A6B1D"/>
    <w:rsid w:val="004A6BCA"/>
    <w:rsid w:val="004A6F30"/>
    <w:rsid w:val="004A6FE7"/>
    <w:rsid w:val="004A7047"/>
    <w:rsid w:val="004A70E7"/>
    <w:rsid w:val="004A7187"/>
    <w:rsid w:val="004A72C2"/>
    <w:rsid w:val="004A73E9"/>
    <w:rsid w:val="004A7447"/>
    <w:rsid w:val="004A745F"/>
    <w:rsid w:val="004A746C"/>
    <w:rsid w:val="004A74D8"/>
    <w:rsid w:val="004A7560"/>
    <w:rsid w:val="004A7750"/>
    <w:rsid w:val="004A77D8"/>
    <w:rsid w:val="004A7A31"/>
    <w:rsid w:val="004A7AD5"/>
    <w:rsid w:val="004A7BAB"/>
    <w:rsid w:val="004A7F74"/>
    <w:rsid w:val="004A7FE1"/>
    <w:rsid w:val="004B0196"/>
    <w:rsid w:val="004B0274"/>
    <w:rsid w:val="004B059F"/>
    <w:rsid w:val="004B0688"/>
    <w:rsid w:val="004B071B"/>
    <w:rsid w:val="004B07B2"/>
    <w:rsid w:val="004B0957"/>
    <w:rsid w:val="004B0C42"/>
    <w:rsid w:val="004B0D88"/>
    <w:rsid w:val="004B0E0D"/>
    <w:rsid w:val="004B0EB5"/>
    <w:rsid w:val="004B0FC7"/>
    <w:rsid w:val="004B10FF"/>
    <w:rsid w:val="004B1243"/>
    <w:rsid w:val="004B13D8"/>
    <w:rsid w:val="004B1437"/>
    <w:rsid w:val="004B151E"/>
    <w:rsid w:val="004B19A8"/>
    <w:rsid w:val="004B1B83"/>
    <w:rsid w:val="004B1E91"/>
    <w:rsid w:val="004B2169"/>
    <w:rsid w:val="004B21D3"/>
    <w:rsid w:val="004B2557"/>
    <w:rsid w:val="004B25D5"/>
    <w:rsid w:val="004B25EE"/>
    <w:rsid w:val="004B287F"/>
    <w:rsid w:val="004B296F"/>
    <w:rsid w:val="004B29E1"/>
    <w:rsid w:val="004B2DC4"/>
    <w:rsid w:val="004B2E07"/>
    <w:rsid w:val="004B307D"/>
    <w:rsid w:val="004B3198"/>
    <w:rsid w:val="004B3551"/>
    <w:rsid w:val="004B3748"/>
    <w:rsid w:val="004B3770"/>
    <w:rsid w:val="004B37AE"/>
    <w:rsid w:val="004B380D"/>
    <w:rsid w:val="004B3899"/>
    <w:rsid w:val="004B394A"/>
    <w:rsid w:val="004B3D09"/>
    <w:rsid w:val="004B3F31"/>
    <w:rsid w:val="004B3F9A"/>
    <w:rsid w:val="004B3FAD"/>
    <w:rsid w:val="004B3FC9"/>
    <w:rsid w:val="004B4024"/>
    <w:rsid w:val="004B4232"/>
    <w:rsid w:val="004B4286"/>
    <w:rsid w:val="004B4399"/>
    <w:rsid w:val="004B4460"/>
    <w:rsid w:val="004B462E"/>
    <w:rsid w:val="004B470D"/>
    <w:rsid w:val="004B4855"/>
    <w:rsid w:val="004B4A5E"/>
    <w:rsid w:val="004B5127"/>
    <w:rsid w:val="004B5169"/>
    <w:rsid w:val="004B51D2"/>
    <w:rsid w:val="004B5213"/>
    <w:rsid w:val="004B5313"/>
    <w:rsid w:val="004B5361"/>
    <w:rsid w:val="004B5556"/>
    <w:rsid w:val="004B55B5"/>
    <w:rsid w:val="004B56DD"/>
    <w:rsid w:val="004B5B1F"/>
    <w:rsid w:val="004B5C31"/>
    <w:rsid w:val="004B5E5F"/>
    <w:rsid w:val="004B6109"/>
    <w:rsid w:val="004B610B"/>
    <w:rsid w:val="004B62E5"/>
    <w:rsid w:val="004B632C"/>
    <w:rsid w:val="004B634F"/>
    <w:rsid w:val="004B6402"/>
    <w:rsid w:val="004B64F4"/>
    <w:rsid w:val="004B66C1"/>
    <w:rsid w:val="004B6A98"/>
    <w:rsid w:val="004B6B03"/>
    <w:rsid w:val="004B700C"/>
    <w:rsid w:val="004B7249"/>
    <w:rsid w:val="004B7348"/>
    <w:rsid w:val="004B769A"/>
    <w:rsid w:val="004B79CF"/>
    <w:rsid w:val="004B7A3F"/>
    <w:rsid w:val="004B7C90"/>
    <w:rsid w:val="004B7DD4"/>
    <w:rsid w:val="004B7F99"/>
    <w:rsid w:val="004B7FB7"/>
    <w:rsid w:val="004C0234"/>
    <w:rsid w:val="004C02A5"/>
    <w:rsid w:val="004C02AE"/>
    <w:rsid w:val="004C02F7"/>
    <w:rsid w:val="004C03EF"/>
    <w:rsid w:val="004C04BE"/>
    <w:rsid w:val="004C05EE"/>
    <w:rsid w:val="004C0649"/>
    <w:rsid w:val="004C068F"/>
    <w:rsid w:val="004C07C5"/>
    <w:rsid w:val="004C0C60"/>
    <w:rsid w:val="004C0DBF"/>
    <w:rsid w:val="004C0E73"/>
    <w:rsid w:val="004C1057"/>
    <w:rsid w:val="004C10BF"/>
    <w:rsid w:val="004C140C"/>
    <w:rsid w:val="004C1410"/>
    <w:rsid w:val="004C1533"/>
    <w:rsid w:val="004C1608"/>
    <w:rsid w:val="004C187D"/>
    <w:rsid w:val="004C1947"/>
    <w:rsid w:val="004C1988"/>
    <w:rsid w:val="004C1A8A"/>
    <w:rsid w:val="004C1C17"/>
    <w:rsid w:val="004C1C39"/>
    <w:rsid w:val="004C1D65"/>
    <w:rsid w:val="004C1E4B"/>
    <w:rsid w:val="004C1E6A"/>
    <w:rsid w:val="004C2040"/>
    <w:rsid w:val="004C2068"/>
    <w:rsid w:val="004C20CB"/>
    <w:rsid w:val="004C2160"/>
    <w:rsid w:val="004C2591"/>
    <w:rsid w:val="004C26CE"/>
    <w:rsid w:val="004C27C1"/>
    <w:rsid w:val="004C28FE"/>
    <w:rsid w:val="004C2CDD"/>
    <w:rsid w:val="004C2D94"/>
    <w:rsid w:val="004C2F51"/>
    <w:rsid w:val="004C303B"/>
    <w:rsid w:val="004C3079"/>
    <w:rsid w:val="004C30A0"/>
    <w:rsid w:val="004C3433"/>
    <w:rsid w:val="004C37AC"/>
    <w:rsid w:val="004C3B28"/>
    <w:rsid w:val="004C3B9B"/>
    <w:rsid w:val="004C3E1C"/>
    <w:rsid w:val="004C3F71"/>
    <w:rsid w:val="004C40F3"/>
    <w:rsid w:val="004C433B"/>
    <w:rsid w:val="004C439D"/>
    <w:rsid w:val="004C4409"/>
    <w:rsid w:val="004C44E6"/>
    <w:rsid w:val="004C45D2"/>
    <w:rsid w:val="004C4656"/>
    <w:rsid w:val="004C46BE"/>
    <w:rsid w:val="004C480C"/>
    <w:rsid w:val="004C48BB"/>
    <w:rsid w:val="004C4B6C"/>
    <w:rsid w:val="004C4C73"/>
    <w:rsid w:val="004C4CB4"/>
    <w:rsid w:val="004C4D06"/>
    <w:rsid w:val="004C4FAF"/>
    <w:rsid w:val="004C50A0"/>
    <w:rsid w:val="004C50C1"/>
    <w:rsid w:val="004C521C"/>
    <w:rsid w:val="004C5849"/>
    <w:rsid w:val="004C5A2C"/>
    <w:rsid w:val="004C5AD4"/>
    <w:rsid w:val="004C5B28"/>
    <w:rsid w:val="004C5B3A"/>
    <w:rsid w:val="004C5FF6"/>
    <w:rsid w:val="004C609D"/>
    <w:rsid w:val="004C60A9"/>
    <w:rsid w:val="004C624B"/>
    <w:rsid w:val="004C6360"/>
    <w:rsid w:val="004C63A4"/>
    <w:rsid w:val="004C66E1"/>
    <w:rsid w:val="004C67DC"/>
    <w:rsid w:val="004C6884"/>
    <w:rsid w:val="004C68D6"/>
    <w:rsid w:val="004C68E1"/>
    <w:rsid w:val="004C6934"/>
    <w:rsid w:val="004C69F5"/>
    <w:rsid w:val="004C6A1C"/>
    <w:rsid w:val="004C6BAB"/>
    <w:rsid w:val="004C6D71"/>
    <w:rsid w:val="004C6EE1"/>
    <w:rsid w:val="004C6F0C"/>
    <w:rsid w:val="004C6FE4"/>
    <w:rsid w:val="004C7008"/>
    <w:rsid w:val="004C7052"/>
    <w:rsid w:val="004C7127"/>
    <w:rsid w:val="004C7156"/>
    <w:rsid w:val="004C72F6"/>
    <w:rsid w:val="004C764E"/>
    <w:rsid w:val="004C777D"/>
    <w:rsid w:val="004C79AA"/>
    <w:rsid w:val="004C7A6D"/>
    <w:rsid w:val="004C7EAD"/>
    <w:rsid w:val="004D0042"/>
    <w:rsid w:val="004D0085"/>
    <w:rsid w:val="004D01A4"/>
    <w:rsid w:val="004D02A5"/>
    <w:rsid w:val="004D0588"/>
    <w:rsid w:val="004D06CF"/>
    <w:rsid w:val="004D0865"/>
    <w:rsid w:val="004D08AB"/>
    <w:rsid w:val="004D08AF"/>
    <w:rsid w:val="004D0924"/>
    <w:rsid w:val="004D09E9"/>
    <w:rsid w:val="004D0B22"/>
    <w:rsid w:val="004D0B57"/>
    <w:rsid w:val="004D0C71"/>
    <w:rsid w:val="004D0D31"/>
    <w:rsid w:val="004D0ED5"/>
    <w:rsid w:val="004D0F22"/>
    <w:rsid w:val="004D0F91"/>
    <w:rsid w:val="004D1857"/>
    <w:rsid w:val="004D195D"/>
    <w:rsid w:val="004D1D2A"/>
    <w:rsid w:val="004D1D3A"/>
    <w:rsid w:val="004D1D74"/>
    <w:rsid w:val="004D1FC0"/>
    <w:rsid w:val="004D20BB"/>
    <w:rsid w:val="004D20CC"/>
    <w:rsid w:val="004D21D0"/>
    <w:rsid w:val="004D2280"/>
    <w:rsid w:val="004D2436"/>
    <w:rsid w:val="004D2524"/>
    <w:rsid w:val="004D258F"/>
    <w:rsid w:val="004D25C0"/>
    <w:rsid w:val="004D260A"/>
    <w:rsid w:val="004D2876"/>
    <w:rsid w:val="004D2B4C"/>
    <w:rsid w:val="004D2B5D"/>
    <w:rsid w:val="004D2B9A"/>
    <w:rsid w:val="004D2DF9"/>
    <w:rsid w:val="004D3266"/>
    <w:rsid w:val="004D339C"/>
    <w:rsid w:val="004D33C2"/>
    <w:rsid w:val="004D38EE"/>
    <w:rsid w:val="004D3D3B"/>
    <w:rsid w:val="004D3DAA"/>
    <w:rsid w:val="004D3DC4"/>
    <w:rsid w:val="004D3E8B"/>
    <w:rsid w:val="004D3FA7"/>
    <w:rsid w:val="004D3FC3"/>
    <w:rsid w:val="004D4026"/>
    <w:rsid w:val="004D4275"/>
    <w:rsid w:val="004D45CE"/>
    <w:rsid w:val="004D479E"/>
    <w:rsid w:val="004D499A"/>
    <w:rsid w:val="004D4C7A"/>
    <w:rsid w:val="004D4C90"/>
    <w:rsid w:val="004D4E22"/>
    <w:rsid w:val="004D4F11"/>
    <w:rsid w:val="004D4F5F"/>
    <w:rsid w:val="004D4F86"/>
    <w:rsid w:val="004D5374"/>
    <w:rsid w:val="004D5392"/>
    <w:rsid w:val="004D54D1"/>
    <w:rsid w:val="004D5624"/>
    <w:rsid w:val="004D57B9"/>
    <w:rsid w:val="004D5834"/>
    <w:rsid w:val="004D5B70"/>
    <w:rsid w:val="004D5BBF"/>
    <w:rsid w:val="004D5BD2"/>
    <w:rsid w:val="004D5D1F"/>
    <w:rsid w:val="004D5DDF"/>
    <w:rsid w:val="004D5E78"/>
    <w:rsid w:val="004D5EBA"/>
    <w:rsid w:val="004D5F08"/>
    <w:rsid w:val="004D5FBB"/>
    <w:rsid w:val="004D6008"/>
    <w:rsid w:val="004D6389"/>
    <w:rsid w:val="004D6426"/>
    <w:rsid w:val="004D6481"/>
    <w:rsid w:val="004D65C3"/>
    <w:rsid w:val="004D65F1"/>
    <w:rsid w:val="004D65F6"/>
    <w:rsid w:val="004D66FC"/>
    <w:rsid w:val="004D676A"/>
    <w:rsid w:val="004D681B"/>
    <w:rsid w:val="004D6822"/>
    <w:rsid w:val="004D6B19"/>
    <w:rsid w:val="004D6C35"/>
    <w:rsid w:val="004D6D4A"/>
    <w:rsid w:val="004D6D5F"/>
    <w:rsid w:val="004D6DE0"/>
    <w:rsid w:val="004D6FC0"/>
    <w:rsid w:val="004D7233"/>
    <w:rsid w:val="004D7244"/>
    <w:rsid w:val="004D72A2"/>
    <w:rsid w:val="004D74A2"/>
    <w:rsid w:val="004D750C"/>
    <w:rsid w:val="004D7527"/>
    <w:rsid w:val="004D758A"/>
    <w:rsid w:val="004D7880"/>
    <w:rsid w:val="004D7911"/>
    <w:rsid w:val="004D7940"/>
    <w:rsid w:val="004D79BA"/>
    <w:rsid w:val="004D7A51"/>
    <w:rsid w:val="004D7AA7"/>
    <w:rsid w:val="004D7AD3"/>
    <w:rsid w:val="004D7BBF"/>
    <w:rsid w:val="004D7F81"/>
    <w:rsid w:val="004D7FDD"/>
    <w:rsid w:val="004E0088"/>
    <w:rsid w:val="004E026D"/>
    <w:rsid w:val="004E0339"/>
    <w:rsid w:val="004E04D6"/>
    <w:rsid w:val="004E058D"/>
    <w:rsid w:val="004E05A5"/>
    <w:rsid w:val="004E065F"/>
    <w:rsid w:val="004E06E1"/>
    <w:rsid w:val="004E0764"/>
    <w:rsid w:val="004E0765"/>
    <w:rsid w:val="004E0885"/>
    <w:rsid w:val="004E0900"/>
    <w:rsid w:val="004E094E"/>
    <w:rsid w:val="004E0A19"/>
    <w:rsid w:val="004E0AC0"/>
    <w:rsid w:val="004E0C53"/>
    <w:rsid w:val="004E0CCF"/>
    <w:rsid w:val="004E0D1D"/>
    <w:rsid w:val="004E0D64"/>
    <w:rsid w:val="004E0D88"/>
    <w:rsid w:val="004E0DD6"/>
    <w:rsid w:val="004E0F49"/>
    <w:rsid w:val="004E10AE"/>
    <w:rsid w:val="004E11CA"/>
    <w:rsid w:val="004E13DE"/>
    <w:rsid w:val="004E13F6"/>
    <w:rsid w:val="004E1485"/>
    <w:rsid w:val="004E1553"/>
    <w:rsid w:val="004E1872"/>
    <w:rsid w:val="004E18C4"/>
    <w:rsid w:val="004E19A4"/>
    <w:rsid w:val="004E19FD"/>
    <w:rsid w:val="004E1A30"/>
    <w:rsid w:val="004E1B1B"/>
    <w:rsid w:val="004E1B31"/>
    <w:rsid w:val="004E1C32"/>
    <w:rsid w:val="004E21B1"/>
    <w:rsid w:val="004E21D8"/>
    <w:rsid w:val="004E23F5"/>
    <w:rsid w:val="004E253D"/>
    <w:rsid w:val="004E25C3"/>
    <w:rsid w:val="004E271B"/>
    <w:rsid w:val="004E280B"/>
    <w:rsid w:val="004E29AE"/>
    <w:rsid w:val="004E2AD4"/>
    <w:rsid w:val="004E2B0A"/>
    <w:rsid w:val="004E2B97"/>
    <w:rsid w:val="004E2C1C"/>
    <w:rsid w:val="004E2CC2"/>
    <w:rsid w:val="004E2E56"/>
    <w:rsid w:val="004E2E80"/>
    <w:rsid w:val="004E2FAA"/>
    <w:rsid w:val="004E3131"/>
    <w:rsid w:val="004E34EF"/>
    <w:rsid w:val="004E3576"/>
    <w:rsid w:val="004E359B"/>
    <w:rsid w:val="004E3AB6"/>
    <w:rsid w:val="004E3B64"/>
    <w:rsid w:val="004E3C26"/>
    <w:rsid w:val="004E3E48"/>
    <w:rsid w:val="004E3E7E"/>
    <w:rsid w:val="004E3F76"/>
    <w:rsid w:val="004E4153"/>
    <w:rsid w:val="004E4465"/>
    <w:rsid w:val="004E4505"/>
    <w:rsid w:val="004E45BE"/>
    <w:rsid w:val="004E4762"/>
    <w:rsid w:val="004E4B58"/>
    <w:rsid w:val="004E4B67"/>
    <w:rsid w:val="004E4D38"/>
    <w:rsid w:val="004E4D45"/>
    <w:rsid w:val="004E4E89"/>
    <w:rsid w:val="004E4FDA"/>
    <w:rsid w:val="004E4FE6"/>
    <w:rsid w:val="004E528E"/>
    <w:rsid w:val="004E542B"/>
    <w:rsid w:val="004E5440"/>
    <w:rsid w:val="004E5515"/>
    <w:rsid w:val="004E5628"/>
    <w:rsid w:val="004E5729"/>
    <w:rsid w:val="004E5AAB"/>
    <w:rsid w:val="004E5BD3"/>
    <w:rsid w:val="004E5CA7"/>
    <w:rsid w:val="004E5D56"/>
    <w:rsid w:val="004E607A"/>
    <w:rsid w:val="004E6094"/>
    <w:rsid w:val="004E60B1"/>
    <w:rsid w:val="004E628D"/>
    <w:rsid w:val="004E6295"/>
    <w:rsid w:val="004E62D3"/>
    <w:rsid w:val="004E6641"/>
    <w:rsid w:val="004E66B2"/>
    <w:rsid w:val="004E6712"/>
    <w:rsid w:val="004E69F6"/>
    <w:rsid w:val="004E6CA6"/>
    <w:rsid w:val="004E6CBB"/>
    <w:rsid w:val="004E6F1A"/>
    <w:rsid w:val="004E7106"/>
    <w:rsid w:val="004E7206"/>
    <w:rsid w:val="004E720D"/>
    <w:rsid w:val="004E72D1"/>
    <w:rsid w:val="004E754D"/>
    <w:rsid w:val="004E77F0"/>
    <w:rsid w:val="004E78F5"/>
    <w:rsid w:val="004E7901"/>
    <w:rsid w:val="004E7A1A"/>
    <w:rsid w:val="004E7A46"/>
    <w:rsid w:val="004E7C52"/>
    <w:rsid w:val="004E7E31"/>
    <w:rsid w:val="004E7F70"/>
    <w:rsid w:val="004F0238"/>
    <w:rsid w:val="004F02ED"/>
    <w:rsid w:val="004F0526"/>
    <w:rsid w:val="004F0721"/>
    <w:rsid w:val="004F0B40"/>
    <w:rsid w:val="004F0DBF"/>
    <w:rsid w:val="004F0EB2"/>
    <w:rsid w:val="004F10CB"/>
    <w:rsid w:val="004F1170"/>
    <w:rsid w:val="004F141B"/>
    <w:rsid w:val="004F15E5"/>
    <w:rsid w:val="004F16E9"/>
    <w:rsid w:val="004F1803"/>
    <w:rsid w:val="004F19B3"/>
    <w:rsid w:val="004F1AED"/>
    <w:rsid w:val="004F1BB2"/>
    <w:rsid w:val="004F1CB7"/>
    <w:rsid w:val="004F1D57"/>
    <w:rsid w:val="004F1E93"/>
    <w:rsid w:val="004F1F55"/>
    <w:rsid w:val="004F1FC9"/>
    <w:rsid w:val="004F1FFA"/>
    <w:rsid w:val="004F208A"/>
    <w:rsid w:val="004F2300"/>
    <w:rsid w:val="004F2480"/>
    <w:rsid w:val="004F252D"/>
    <w:rsid w:val="004F25E4"/>
    <w:rsid w:val="004F2732"/>
    <w:rsid w:val="004F27E9"/>
    <w:rsid w:val="004F2B5B"/>
    <w:rsid w:val="004F2D1B"/>
    <w:rsid w:val="004F2E2B"/>
    <w:rsid w:val="004F2FE3"/>
    <w:rsid w:val="004F3053"/>
    <w:rsid w:val="004F30D5"/>
    <w:rsid w:val="004F3164"/>
    <w:rsid w:val="004F31BA"/>
    <w:rsid w:val="004F3425"/>
    <w:rsid w:val="004F342A"/>
    <w:rsid w:val="004F36C4"/>
    <w:rsid w:val="004F36EE"/>
    <w:rsid w:val="004F3738"/>
    <w:rsid w:val="004F3859"/>
    <w:rsid w:val="004F39A3"/>
    <w:rsid w:val="004F39D1"/>
    <w:rsid w:val="004F3BCB"/>
    <w:rsid w:val="004F3C01"/>
    <w:rsid w:val="004F3D09"/>
    <w:rsid w:val="004F3D73"/>
    <w:rsid w:val="004F3DD6"/>
    <w:rsid w:val="004F40A8"/>
    <w:rsid w:val="004F41B5"/>
    <w:rsid w:val="004F4216"/>
    <w:rsid w:val="004F4402"/>
    <w:rsid w:val="004F45D8"/>
    <w:rsid w:val="004F4B42"/>
    <w:rsid w:val="004F4C66"/>
    <w:rsid w:val="004F5044"/>
    <w:rsid w:val="004F53A4"/>
    <w:rsid w:val="004F5418"/>
    <w:rsid w:val="004F54F7"/>
    <w:rsid w:val="004F5526"/>
    <w:rsid w:val="004F572F"/>
    <w:rsid w:val="004F578B"/>
    <w:rsid w:val="004F5811"/>
    <w:rsid w:val="004F5C43"/>
    <w:rsid w:val="004F5ECD"/>
    <w:rsid w:val="004F5F28"/>
    <w:rsid w:val="004F60F1"/>
    <w:rsid w:val="004F641B"/>
    <w:rsid w:val="004F651D"/>
    <w:rsid w:val="004F6638"/>
    <w:rsid w:val="004F6994"/>
    <w:rsid w:val="004F6B16"/>
    <w:rsid w:val="004F6F74"/>
    <w:rsid w:val="004F716B"/>
    <w:rsid w:val="004F71B3"/>
    <w:rsid w:val="004F7272"/>
    <w:rsid w:val="004F7395"/>
    <w:rsid w:val="004F7648"/>
    <w:rsid w:val="004F7B78"/>
    <w:rsid w:val="004F7BA6"/>
    <w:rsid w:val="004F7CD8"/>
    <w:rsid w:val="004F7F20"/>
    <w:rsid w:val="004F7F9E"/>
    <w:rsid w:val="004F7FC2"/>
    <w:rsid w:val="005002A0"/>
    <w:rsid w:val="005002B3"/>
    <w:rsid w:val="005004CC"/>
    <w:rsid w:val="005005BC"/>
    <w:rsid w:val="005007C1"/>
    <w:rsid w:val="00500964"/>
    <w:rsid w:val="0050097A"/>
    <w:rsid w:val="005009EC"/>
    <w:rsid w:val="00500B83"/>
    <w:rsid w:val="00500C4A"/>
    <w:rsid w:val="00500C68"/>
    <w:rsid w:val="00500DAD"/>
    <w:rsid w:val="00500DFD"/>
    <w:rsid w:val="00500E42"/>
    <w:rsid w:val="00500F78"/>
    <w:rsid w:val="0050117C"/>
    <w:rsid w:val="005013D9"/>
    <w:rsid w:val="00501574"/>
    <w:rsid w:val="005016FE"/>
    <w:rsid w:val="0050172A"/>
    <w:rsid w:val="005017B5"/>
    <w:rsid w:val="005019A2"/>
    <w:rsid w:val="00501A5C"/>
    <w:rsid w:val="00501B2D"/>
    <w:rsid w:val="00501C0D"/>
    <w:rsid w:val="00501D26"/>
    <w:rsid w:val="00501F11"/>
    <w:rsid w:val="00502044"/>
    <w:rsid w:val="005020EC"/>
    <w:rsid w:val="005023BE"/>
    <w:rsid w:val="00502410"/>
    <w:rsid w:val="0050248A"/>
    <w:rsid w:val="0050255E"/>
    <w:rsid w:val="005025C5"/>
    <w:rsid w:val="005025D6"/>
    <w:rsid w:val="0050267D"/>
    <w:rsid w:val="00502684"/>
    <w:rsid w:val="00502707"/>
    <w:rsid w:val="0050292C"/>
    <w:rsid w:val="00502AF5"/>
    <w:rsid w:val="00502C4A"/>
    <w:rsid w:val="00503113"/>
    <w:rsid w:val="00503250"/>
    <w:rsid w:val="00503342"/>
    <w:rsid w:val="005034FF"/>
    <w:rsid w:val="00503699"/>
    <w:rsid w:val="005036A5"/>
    <w:rsid w:val="00503841"/>
    <w:rsid w:val="00503CC9"/>
    <w:rsid w:val="00503CD7"/>
    <w:rsid w:val="00503D71"/>
    <w:rsid w:val="00503DAC"/>
    <w:rsid w:val="005040B9"/>
    <w:rsid w:val="005040D0"/>
    <w:rsid w:val="00504137"/>
    <w:rsid w:val="00504820"/>
    <w:rsid w:val="00504888"/>
    <w:rsid w:val="005049A6"/>
    <w:rsid w:val="00504C90"/>
    <w:rsid w:val="00504FA5"/>
    <w:rsid w:val="0050564C"/>
    <w:rsid w:val="00505869"/>
    <w:rsid w:val="00505A86"/>
    <w:rsid w:val="00505B82"/>
    <w:rsid w:val="00505E3C"/>
    <w:rsid w:val="00505F51"/>
    <w:rsid w:val="005062C9"/>
    <w:rsid w:val="0050636C"/>
    <w:rsid w:val="00506491"/>
    <w:rsid w:val="005064A4"/>
    <w:rsid w:val="005066D3"/>
    <w:rsid w:val="00506740"/>
    <w:rsid w:val="00506872"/>
    <w:rsid w:val="00506939"/>
    <w:rsid w:val="005069A9"/>
    <w:rsid w:val="00506A2B"/>
    <w:rsid w:val="00506C00"/>
    <w:rsid w:val="00506CBA"/>
    <w:rsid w:val="00506D1A"/>
    <w:rsid w:val="00506DC7"/>
    <w:rsid w:val="005070C4"/>
    <w:rsid w:val="0050716E"/>
    <w:rsid w:val="0050724E"/>
    <w:rsid w:val="005074FE"/>
    <w:rsid w:val="0050771C"/>
    <w:rsid w:val="0050773B"/>
    <w:rsid w:val="0050792A"/>
    <w:rsid w:val="00507980"/>
    <w:rsid w:val="005079B3"/>
    <w:rsid w:val="00507A34"/>
    <w:rsid w:val="00507ABB"/>
    <w:rsid w:val="00507AF2"/>
    <w:rsid w:val="00507B34"/>
    <w:rsid w:val="00507B5D"/>
    <w:rsid w:val="00507CE6"/>
    <w:rsid w:val="00507E9D"/>
    <w:rsid w:val="00507FBC"/>
    <w:rsid w:val="0051016A"/>
    <w:rsid w:val="005101C2"/>
    <w:rsid w:val="005101D2"/>
    <w:rsid w:val="005102BE"/>
    <w:rsid w:val="0051034C"/>
    <w:rsid w:val="005104F8"/>
    <w:rsid w:val="00510505"/>
    <w:rsid w:val="00510B90"/>
    <w:rsid w:val="00510BAF"/>
    <w:rsid w:val="00511094"/>
    <w:rsid w:val="00511102"/>
    <w:rsid w:val="005111A4"/>
    <w:rsid w:val="0051128F"/>
    <w:rsid w:val="005112A7"/>
    <w:rsid w:val="00511312"/>
    <w:rsid w:val="00511862"/>
    <w:rsid w:val="00511869"/>
    <w:rsid w:val="00511A20"/>
    <w:rsid w:val="00511CAE"/>
    <w:rsid w:val="00511CCB"/>
    <w:rsid w:val="00511D3E"/>
    <w:rsid w:val="00511E8E"/>
    <w:rsid w:val="00511F2E"/>
    <w:rsid w:val="00511FE5"/>
    <w:rsid w:val="00512063"/>
    <w:rsid w:val="00512194"/>
    <w:rsid w:val="005121BE"/>
    <w:rsid w:val="00512266"/>
    <w:rsid w:val="005122EF"/>
    <w:rsid w:val="005124E1"/>
    <w:rsid w:val="0051253F"/>
    <w:rsid w:val="00512C4A"/>
    <w:rsid w:val="00512CA2"/>
    <w:rsid w:val="00512CA4"/>
    <w:rsid w:val="00512CAC"/>
    <w:rsid w:val="00512E8C"/>
    <w:rsid w:val="005131C4"/>
    <w:rsid w:val="005132C3"/>
    <w:rsid w:val="0051330B"/>
    <w:rsid w:val="00513332"/>
    <w:rsid w:val="00513772"/>
    <w:rsid w:val="005137D4"/>
    <w:rsid w:val="00513E52"/>
    <w:rsid w:val="00513ED9"/>
    <w:rsid w:val="00513FAD"/>
    <w:rsid w:val="0051452D"/>
    <w:rsid w:val="00514598"/>
    <w:rsid w:val="00514790"/>
    <w:rsid w:val="00514983"/>
    <w:rsid w:val="00514986"/>
    <w:rsid w:val="00514A57"/>
    <w:rsid w:val="00514CC8"/>
    <w:rsid w:val="00514F1D"/>
    <w:rsid w:val="00514F54"/>
    <w:rsid w:val="00514F75"/>
    <w:rsid w:val="00514F99"/>
    <w:rsid w:val="00515025"/>
    <w:rsid w:val="00515485"/>
    <w:rsid w:val="00515531"/>
    <w:rsid w:val="0051554C"/>
    <w:rsid w:val="005157C1"/>
    <w:rsid w:val="0051580D"/>
    <w:rsid w:val="005158D5"/>
    <w:rsid w:val="005159F3"/>
    <w:rsid w:val="00515C7F"/>
    <w:rsid w:val="00515DDA"/>
    <w:rsid w:val="00515E8F"/>
    <w:rsid w:val="00515FAA"/>
    <w:rsid w:val="00516247"/>
    <w:rsid w:val="005163F6"/>
    <w:rsid w:val="005165A3"/>
    <w:rsid w:val="005167E5"/>
    <w:rsid w:val="00516898"/>
    <w:rsid w:val="0051696E"/>
    <w:rsid w:val="00516BE3"/>
    <w:rsid w:val="00516C0A"/>
    <w:rsid w:val="00516E5D"/>
    <w:rsid w:val="00517202"/>
    <w:rsid w:val="005173C0"/>
    <w:rsid w:val="00517A62"/>
    <w:rsid w:val="00517E27"/>
    <w:rsid w:val="00517EB5"/>
    <w:rsid w:val="005200EB"/>
    <w:rsid w:val="0052014E"/>
    <w:rsid w:val="0052015F"/>
    <w:rsid w:val="00520381"/>
    <w:rsid w:val="00520467"/>
    <w:rsid w:val="005204A8"/>
    <w:rsid w:val="005205D4"/>
    <w:rsid w:val="0052078A"/>
    <w:rsid w:val="00520849"/>
    <w:rsid w:val="005208F4"/>
    <w:rsid w:val="00520CA4"/>
    <w:rsid w:val="00520DC0"/>
    <w:rsid w:val="0052118F"/>
    <w:rsid w:val="00521279"/>
    <w:rsid w:val="005212C3"/>
    <w:rsid w:val="0052141A"/>
    <w:rsid w:val="00521427"/>
    <w:rsid w:val="0052150E"/>
    <w:rsid w:val="00521553"/>
    <w:rsid w:val="0052177B"/>
    <w:rsid w:val="00521A13"/>
    <w:rsid w:val="00521DAF"/>
    <w:rsid w:val="00521FD3"/>
    <w:rsid w:val="00522134"/>
    <w:rsid w:val="0052216B"/>
    <w:rsid w:val="0052218D"/>
    <w:rsid w:val="0052220A"/>
    <w:rsid w:val="00522232"/>
    <w:rsid w:val="00522343"/>
    <w:rsid w:val="00522348"/>
    <w:rsid w:val="005224BF"/>
    <w:rsid w:val="00522806"/>
    <w:rsid w:val="005228AA"/>
    <w:rsid w:val="005228B7"/>
    <w:rsid w:val="00522918"/>
    <w:rsid w:val="00522B58"/>
    <w:rsid w:val="00522FB7"/>
    <w:rsid w:val="00523028"/>
    <w:rsid w:val="00523101"/>
    <w:rsid w:val="005231A9"/>
    <w:rsid w:val="005231F1"/>
    <w:rsid w:val="00523471"/>
    <w:rsid w:val="0052354B"/>
    <w:rsid w:val="00523663"/>
    <w:rsid w:val="00523803"/>
    <w:rsid w:val="00523A3F"/>
    <w:rsid w:val="00523B05"/>
    <w:rsid w:val="00523D25"/>
    <w:rsid w:val="00523D7F"/>
    <w:rsid w:val="00523E05"/>
    <w:rsid w:val="00523FA5"/>
    <w:rsid w:val="0052415B"/>
    <w:rsid w:val="00524203"/>
    <w:rsid w:val="00524265"/>
    <w:rsid w:val="005243C8"/>
    <w:rsid w:val="00524402"/>
    <w:rsid w:val="005248A8"/>
    <w:rsid w:val="0052492E"/>
    <w:rsid w:val="00524998"/>
    <w:rsid w:val="00525090"/>
    <w:rsid w:val="0052509D"/>
    <w:rsid w:val="005250EF"/>
    <w:rsid w:val="00525111"/>
    <w:rsid w:val="00525145"/>
    <w:rsid w:val="005251A2"/>
    <w:rsid w:val="005254F4"/>
    <w:rsid w:val="00525509"/>
    <w:rsid w:val="00525596"/>
    <w:rsid w:val="00525792"/>
    <w:rsid w:val="00525970"/>
    <w:rsid w:val="005259FB"/>
    <w:rsid w:val="00525D72"/>
    <w:rsid w:val="00525E5B"/>
    <w:rsid w:val="00525EE6"/>
    <w:rsid w:val="00525FA7"/>
    <w:rsid w:val="0052606E"/>
    <w:rsid w:val="00526217"/>
    <w:rsid w:val="0052648D"/>
    <w:rsid w:val="005264E8"/>
    <w:rsid w:val="00526642"/>
    <w:rsid w:val="0052665B"/>
    <w:rsid w:val="0052670E"/>
    <w:rsid w:val="00526773"/>
    <w:rsid w:val="005267D8"/>
    <w:rsid w:val="00526805"/>
    <w:rsid w:val="005268B6"/>
    <w:rsid w:val="005268CB"/>
    <w:rsid w:val="0052690A"/>
    <w:rsid w:val="00526B8B"/>
    <w:rsid w:val="00526E8F"/>
    <w:rsid w:val="00526FE9"/>
    <w:rsid w:val="00527044"/>
    <w:rsid w:val="005273C8"/>
    <w:rsid w:val="0052748C"/>
    <w:rsid w:val="00527495"/>
    <w:rsid w:val="005279E4"/>
    <w:rsid w:val="00527A6D"/>
    <w:rsid w:val="00527B28"/>
    <w:rsid w:val="00527C7D"/>
    <w:rsid w:val="00527D87"/>
    <w:rsid w:val="00527DA5"/>
    <w:rsid w:val="00527ED3"/>
    <w:rsid w:val="00527F13"/>
    <w:rsid w:val="0053002C"/>
    <w:rsid w:val="00530188"/>
    <w:rsid w:val="0053023B"/>
    <w:rsid w:val="00530477"/>
    <w:rsid w:val="0053056E"/>
    <w:rsid w:val="005309F3"/>
    <w:rsid w:val="00530BBC"/>
    <w:rsid w:val="00530C26"/>
    <w:rsid w:val="00530D9B"/>
    <w:rsid w:val="00530DBE"/>
    <w:rsid w:val="00530DF6"/>
    <w:rsid w:val="00530EAB"/>
    <w:rsid w:val="0053114B"/>
    <w:rsid w:val="00531152"/>
    <w:rsid w:val="005311A8"/>
    <w:rsid w:val="0053123B"/>
    <w:rsid w:val="005314D9"/>
    <w:rsid w:val="0053177D"/>
    <w:rsid w:val="005318F6"/>
    <w:rsid w:val="00531AF6"/>
    <w:rsid w:val="00531C16"/>
    <w:rsid w:val="00531D88"/>
    <w:rsid w:val="00531F8C"/>
    <w:rsid w:val="0053203E"/>
    <w:rsid w:val="0053216C"/>
    <w:rsid w:val="005321F9"/>
    <w:rsid w:val="0053239B"/>
    <w:rsid w:val="0053241F"/>
    <w:rsid w:val="0053246D"/>
    <w:rsid w:val="0053258A"/>
    <w:rsid w:val="00532695"/>
    <w:rsid w:val="00532910"/>
    <w:rsid w:val="00532EB0"/>
    <w:rsid w:val="00532F19"/>
    <w:rsid w:val="00532FD4"/>
    <w:rsid w:val="00533077"/>
    <w:rsid w:val="005330A4"/>
    <w:rsid w:val="005330CF"/>
    <w:rsid w:val="00533181"/>
    <w:rsid w:val="00533343"/>
    <w:rsid w:val="00533447"/>
    <w:rsid w:val="00533527"/>
    <w:rsid w:val="005335D5"/>
    <w:rsid w:val="005338B7"/>
    <w:rsid w:val="005338EA"/>
    <w:rsid w:val="0053398B"/>
    <w:rsid w:val="00533A13"/>
    <w:rsid w:val="00533C29"/>
    <w:rsid w:val="00533C3D"/>
    <w:rsid w:val="00533DD5"/>
    <w:rsid w:val="00533E5E"/>
    <w:rsid w:val="005340CF"/>
    <w:rsid w:val="00534164"/>
    <w:rsid w:val="00534292"/>
    <w:rsid w:val="005342DC"/>
    <w:rsid w:val="0053468B"/>
    <w:rsid w:val="00534736"/>
    <w:rsid w:val="0053489B"/>
    <w:rsid w:val="00534979"/>
    <w:rsid w:val="00534C60"/>
    <w:rsid w:val="00534C7D"/>
    <w:rsid w:val="00534E30"/>
    <w:rsid w:val="005353A4"/>
    <w:rsid w:val="00535448"/>
    <w:rsid w:val="00535759"/>
    <w:rsid w:val="0053587C"/>
    <w:rsid w:val="00535935"/>
    <w:rsid w:val="005359DD"/>
    <w:rsid w:val="00535AE2"/>
    <w:rsid w:val="00535D03"/>
    <w:rsid w:val="00535F8E"/>
    <w:rsid w:val="00536068"/>
    <w:rsid w:val="005364C5"/>
    <w:rsid w:val="005367DF"/>
    <w:rsid w:val="005367E8"/>
    <w:rsid w:val="005368C7"/>
    <w:rsid w:val="00536D15"/>
    <w:rsid w:val="00537273"/>
    <w:rsid w:val="00537444"/>
    <w:rsid w:val="005375BE"/>
    <w:rsid w:val="005375FE"/>
    <w:rsid w:val="005376DF"/>
    <w:rsid w:val="0053781C"/>
    <w:rsid w:val="005378FC"/>
    <w:rsid w:val="00537A5C"/>
    <w:rsid w:val="00537AC1"/>
    <w:rsid w:val="00537B39"/>
    <w:rsid w:val="00537CBA"/>
    <w:rsid w:val="00537CF0"/>
    <w:rsid w:val="00537E4F"/>
    <w:rsid w:val="005401B3"/>
    <w:rsid w:val="00540338"/>
    <w:rsid w:val="00540524"/>
    <w:rsid w:val="00540795"/>
    <w:rsid w:val="005407FA"/>
    <w:rsid w:val="00540947"/>
    <w:rsid w:val="005409B6"/>
    <w:rsid w:val="005409FC"/>
    <w:rsid w:val="00540A5D"/>
    <w:rsid w:val="00540AF1"/>
    <w:rsid w:val="00540D70"/>
    <w:rsid w:val="00540F36"/>
    <w:rsid w:val="005412E2"/>
    <w:rsid w:val="005414A8"/>
    <w:rsid w:val="00541660"/>
    <w:rsid w:val="005417BD"/>
    <w:rsid w:val="00541A99"/>
    <w:rsid w:val="00541CAF"/>
    <w:rsid w:val="00541D43"/>
    <w:rsid w:val="00541E0E"/>
    <w:rsid w:val="0054207B"/>
    <w:rsid w:val="00542102"/>
    <w:rsid w:val="00542510"/>
    <w:rsid w:val="00542559"/>
    <w:rsid w:val="0054258C"/>
    <w:rsid w:val="00542594"/>
    <w:rsid w:val="00542685"/>
    <w:rsid w:val="0054291B"/>
    <w:rsid w:val="00542AB0"/>
    <w:rsid w:val="00542C9E"/>
    <w:rsid w:val="00542CB0"/>
    <w:rsid w:val="00543114"/>
    <w:rsid w:val="005433D3"/>
    <w:rsid w:val="005435EC"/>
    <w:rsid w:val="00543620"/>
    <w:rsid w:val="0054381D"/>
    <w:rsid w:val="00543885"/>
    <w:rsid w:val="005438E7"/>
    <w:rsid w:val="00543A04"/>
    <w:rsid w:val="00543A0B"/>
    <w:rsid w:val="00543C26"/>
    <w:rsid w:val="00543C6E"/>
    <w:rsid w:val="00543CC4"/>
    <w:rsid w:val="00543DA5"/>
    <w:rsid w:val="00543F58"/>
    <w:rsid w:val="005440C1"/>
    <w:rsid w:val="0054419D"/>
    <w:rsid w:val="005441A6"/>
    <w:rsid w:val="0054424A"/>
    <w:rsid w:val="005442C9"/>
    <w:rsid w:val="00544526"/>
    <w:rsid w:val="0054455E"/>
    <w:rsid w:val="0054464D"/>
    <w:rsid w:val="0054465A"/>
    <w:rsid w:val="0054473C"/>
    <w:rsid w:val="00544859"/>
    <w:rsid w:val="00544AD9"/>
    <w:rsid w:val="00544C04"/>
    <w:rsid w:val="00544C46"/>
    <w:rsid w:val="00544E6F"/>
    <w:rsid w:val="005451F6"/>
    <w:rsid w:val="00545232"/>
    <w:rsid w:val="005452AD"/>
    <w:rsid w:val="0054536B"/>
    <w:rsid w:val="00545678"/>
    <w:rsid w:val="00545EAC"/>
    <w:rsid w:val="00545F77"/>
    <w:rsid w:val="0054611C"/>
    <w:rsid w:val="00546122"/>
    <w:rsid w:val="00546203"/>
    <w:rsid w:val="00546418"/>
    <w:rsid w:val="005465F5"/>
    <w:rsid w:val="0054677F"/>
    <w:rsid w:val="00546A40"/>
    <w:rsid w:val="00546BBB"/>
    <w:rsid w:val="00546F8C"/>
    <w:rsid w:val="0054700A"/>
    <w:rsid w:val="00547060"/>
    <w:rsid w:val="0054708E"/>
    <w:rsid w:val="00547833"/>
    <w:rsid w:val="005478D7"/>
    <w:rsid w:val="00547928"/>
    <w:rsid w:val="00547A0F"/>
    <w:rsid w:val="00547B68"/>
    <w:rsid w:val="00547D12"/>
    <w:rsid w:val="00547F65"/>
    <w:rsid w:val="00550251"/>
    <w:rsid w:val="005503DA"/>
    <w:rsid w:val="005505E7"/>
    <w:rsid w:val="005506E1"/>
    <w:rsid w:val="00550783"/>
    <w:rsid w:val="00550818"/>
    <w:rsid w:val="0055094A"/>
    <w:rsid w:val="00550BA4"/>
    <w:rsid w:val="00550DF2"/>
    <w:rsid w:val="00550EF5"/>
    <w:rsid w:val="00550EFA"/>
    <w:rsid w:val="00551045"/>
    <w:rsid w:val="005510D9"/>
    <w:rsid w:val="005510FC"/>
    <w:rsid w:val="005511C5"/>
    <w:rsid w:val="00551442"/>
    <w:rsid w:val="00551493"/>
    <w:rsid w:val="00551679"/>
    <w:rsid w:val="005516EB"/>
    <w:rsid w:val="00551AAD"/>
    <w:rsid w:val="00551DBB"/>
    <w:rsid w:val="00551FC4"/>
    <w:rsid w:val="00552090"/>
    <w:rsid w:val="0055225A"/>
    <w:rsid w:val="0055250B"/>
    <w:rsid w:val="0055289D"/>
    <w:rsid w:val="005528A9"/>
    <w:rsid w:val="005529DD"/>
    <w:rsid w:val="005529F0"/>
    <w:rsid w:val="00552B11"/>
    <w:rsid w:val="00552BE4"/>
    <w:rsid w:val="00552CE7"/>
    <w:rsid w:val="00552F4F"/>
    <w:rsid w:val="00552FA9"/>
    <w:rsid w:val="005531B6"/>
    <w:rsid w:val="005533A6"/>
    <w:rsid w:val="005535F7"/>
    <w:rsid w:val="0055362B"/>
    <w:rsid w:val="005536A5"/>
    <w:rsid w:val="005536E6"/>
    <w:rsid w:val="00553890"/>
    <w:rsid w:val="0055390D"/>
    <w:rsid w:val="00553B02"/>
    <w:rsid w:val="00553BDE"/>
    <w:rsid w:val="0055437E"/>
    <w:rsid w:val="0055442A"/>
    <w:rsid w:val="0055443A"/>
    <w:rsid w:val="005544A0"/>
    <w:rsid w:val="005544A2"/>
    <w:rsid w:val="0055457E"/>
    <w:rsid w:val="0055467F"/>
    <w:rsid w:val="005548E3"/>
    <w:rsid w:val="00554AC6"/>
    <w:rsid w:val="00554C66"/>
    <w:rsid w:val="00554DC4"/>
    <w:rsid w:val="00554EF8"/>
    <w:rsid w:val="005552FC"/>
    <w:rsid w:val="005557AB"/>
    <w:rsid w:val="005558AC"/>
    <w:rsid w:val="005558B0"/>
    <w:rsid w:val="005558C8"/>
    <w:rsid w:val="00555BBA"/>
    <w:rsid w:val="00555C4D"/>
    <w:rsid w:val="00555D9D"/>
    <w:rsid w:val="00555DC3"/>
    <w:rsid w:val="00555DC5"/>
    <w:rsid w:val="00555F96"/>
    <w:rsid w:val="00556226"/>
    <w:rsid w:val="005562C2"/>
    <w:rsid w:val="005563DD"/>
    <w:rsid w:val="00556424"/>
    <w:rsid w:val="00556451"/>
    <w:rsid w:val="005564B1"/>
    <w:rsid w:val="00556669"/>
    <w:rsid w:val="00556715"/>
    <w:rsid w:val="005568D0"/>
    <w:rsid w:val="00556A27"/>
    <w:rsid w:val="00556B5E"/>
    <w:rsid w:val="00556B94"/>
    <w:rsid w:val="00556FC8"/>
    <w:rsid w:val="005570CB"/>
    <w:rsid w:val="005571F2"/>
    <w:rsid w:val="005572A6"/>
    <w:rsid w:val="005572BC"/>
    <w:rsid w:val="0055753E"/>
    <w:rsid w:val="00557641"/>
    <w:rsid w:val="00557667"/>
    <w:rsid w:val="0055771E"/>
    <w:rsid w:val="00557B95"/>
    <w:rsid w:val="00557F4E"/>
    <w:rsid w:val="00560081"/>
    <w:rsid w:val="00560358"/>
    <w:rsid w:val="005606EF"/>
    <w:rsid w:val="00560741"/>
    <w:rsid w:val="0056082E"/>
    <w:rsid w:val="0056088D"/>
    <w:rsid w:val="005608FB"/>
    <w:rsid w:val="00560943"/>
    <w:rsid w:val="00560971"/>
    <w:rsid w:val="00560984"/>
    <w:rsid w:val="00560A44"/>
    <w:rsid w:val="00560B24"/>
    <w:rsid w:val="00560EE9"/>
    <w:rsid w:val="005610E2"/>
    <w:rsid w:val="005610F4"/>
    <w:rsid w:val="00561130"/>
    <w:rsid w:val="005612FB"/>
    <w:rsid w:val="0056131C"/>
    <w:rsid w:val="005613C6"/>
    <w:rsid w:val="00561635"/>
    <w:rsid w:val="005616FF"/>
    <w:rsid w:val="0056186D"/>
    <w:rsid w:val="00561955"/>
    <w:rsid w:val="005619B5"/>
    <w:rsid w:val="005619C9"/>
    <w:rsid w:val="00561AA6"/>
    <w:rsid w:val="00561AAE"/>
    <w:rsid w:val="00561AC8"/>
    <w:rsid w:val="00561B38"/>
    <w:rsid w:val="00561C30"/>
    <w:rsid w:val="005622FF"/>
    <w:rsid w:val="0056274C"/>
    <w:rsid w:val="0056274F"/>
    <w:rsid w:val="005628C5"/>
    <w:rsid w:val="00562F1D"/>
    <w:rsid w:val="00562F3D"/>
    <w:rsid w:val="00562F91"/>
    <w:rsid w:val="00563111"/>
    <w:rsid w:val="005631B3"/>
    <w:rsid w:val="0056332B"/>
    <w:rsid w:val="005634AB"/>
    <w:rsid w:val="0056357C"/>
    <w:rsid w:val="005635DD"/>
    <w:rsid w:val="005636FB"/>
    <w:rsid w:val="00563AF5"/>
    <w:rsid w:val="00563BE0"/>
    <w:rsid w:val="00563D9C"/>
    <w:rsid w:val="00563F3F"/>
    <w:rsid w:val="00564044"/>
    <w:rsid w:val="0056455F"/>
    <w:rsid w:val="005647D1"/>
    <w:rsid w:val="00564A60"/>
    <w:rsid w:val="00564C0A"/>
    <w:rsid w:val="00564D4F"/>
    <w:rsid w:val="00564F7D"/>
    <w:rsid w:val="005650C1"/>
    <w:rsid w:val="0056519F"/>
    <w:rsid w:val="00565228"/>
    <w:rsid w:val="005657C4"/>
    <w:rsid w:val="00565976"/>
    <w:rsid w:val="00565B6A"/>
    <w:rsid w:val="00565D00"/>
    <w:rsid w:val="00565D75"/>
    <w:rsid w:val="00565F0D"/>
    <w:rsid w:val="00565F99"/>
    <w:rsid w:val="005664C5"/>
    <w:rsid w:val="00566530"/>
    <w:rsid w:val="005666B0"/>
    <w:rsid w:val="00566724"/>
    <w:rsid w:val="0056685A"/>
    <w:rsid w:val="0056696A"/>
    <w:rsid w:val="00566AC0"/>
    <w:rsid w:val="00566AE1"/>
    <w:rsid w:val="00566C58"/>
    <w:rsid w:val="00566DEE"/>
    <w:rsid w:val="005670D6"/>
    <w:rsid w:val="00567143"/>
    <w:rsid w:val="0056762B"/>
    <w:rsid w:val="00567801"/>
    <w:rsid w:val="00567A0B"/>
    <w:rsid w:val="00567A5B"/>
    <w:rsid w:val="00567A9C"/>
    <w:rsid w:val="00567BC7"/>
    <w:rsid w:val="00567C19"/>
    <w:rsid w:val="00567D8F"/>
    <w:rsid w:val="00567E4A"/>
    <w:rsid w:val="00567ECD"/>
    <w:rsid w:val="005700F0"/>
    <w:rsid w:val="00570144"/>
    <w:rsid w:val="005702B4"/>
    <w:rsid w:val="0057032B"/>
    <w:rsid w:val="00570449"/>
    <w:rsid w:val="0057048F"/>
    <w:rsid w:val="005706D9"/>
    <w:rsid w:val="00570912"/>
    <w:rsid w:val="00570A75"/>
    <w:rsid w:val="00571129"/>
    <w:rsid w:val="00571259"/>
    <w:rsid w:val="005712AE"/>
    <w:rsid w:val="0057130F"/>
    <w:rsid w:val="00571334"/>
    <w:rsid w:val="0057149E"/>
    <w:rsid w:val="0057151A"/>
    <w:rsid w:val="00571807"/>
    <w:rsid w:val="00571B8B"/>
    <w:rsid w:val="00571B8F"/>
    <w:rsid w:val="00571CF3"/>
    <w:rsid w:val="00571EA1"/>
    <w:rsid w:val="005721DC"/>
    <w:rsid w:val="00572239"/>
    <w:rsid w:val="005723E9"/>
    <w:rsid w:val="005724DE"/>
    <w:rsid w:val="005725DD"/>
    <w:rsid w:val="0057272E"/>
    <w:rsid w:val="0057294B"/>
    <w:rsid w:val="00572AC1"/>
    <w:rsid w:val="00572EC4"/>
    <w:rsid w:val="005732DC"/>
    <w:rsid w:val="00573428"/>
    <w:rsid w:val="00573686"/>
    <w:rsid w:val="0057391C"/>
    <w:rsid w:val="00573A6A"/>
    <w:rsid w:val="005740B2"/>
    <w:rsid w:val="005743E0"/>
    <w:rsid w:val="00574464"/>
    <w:rsid w:val="00574A2B"/>
    <w:rsid w:val="00574B59"/>
    <w:rsid w:val="00574BD0"/>
    <w:rsid w:val="00574BD8"/>
    <w:rsid w:val="00574CF1"/>
    <w:rsid w:val="00574E13"/>
    <w:rsid w:val="00574F09"/>
    <w:rsid w:val="00574FAF"/>
    <w:rsid w:val="0057504E"/>
    <w:rsid w:val="005750BE"/>
    <w:rsid w:val="0057528C"/>
    <w:rsid w:val="00575345"/>
    <w:rsid w:val="00575519"/>
    <w:rsid w:val="00575957"/>
    <w:rsid w:val="00575982"/>
    <w:rsid w:val="00575A8E"/>
    <w:rsid w:val="00575CB2"/>
    <w:rsid w:val="005761BB"/>
    <w:rsid w:val="005762B7"/>
    <w:rsid w:val="005762DA"/>
    <w:rsid w:val="005765C5"/>
    <w:rsid w:val="0057664C"/>
    <w:rsid w:val="0057675F"/>
    <w:rsid w:val="00576854"/>
    <w:rsid w:val="00576856"/>
    <w:rsid w:val="0057687F"/>
    <w:rsid w:val="00576B78"/>
    <w:rsid w:val="00576C67"/>
    <w:rsid w:val="00576E81"/>
    <w:rsid w:val="005770AE"/>
    <w:rsid w:val="005773A0"/>
    <w:rsid w:val="0057748D"/>
    <w:rsid w:val="00577515"/>
    <w:rsid w:val="00577586"/>
    <w:rsid w:val="00577768"/>
    <w:rsid w:val="00577D18"/>
    <w:rsid w:val="00577D79"/>
    <w:rsid w:val="00577E01"/>
    <w:rsid w:val="00577E38"/>
    <w:rsid w:val="00577ED1"/>
    <w:rsid w:val="00577F60"/>
    <w:rsid w:val="00577F66"/>
    <w:rsid w:val="00580062"/>
    <w:rsid w:val="00580134"/>
    <w:rsid w:val="00580195"/>
    <w:rsid w:val="005802E5"/>
    <w:rsid w:val="00580708"/>
    <w:rsid w:val="00580733"/>
    <w:rsid w:val="00580745"/>
    <w:rsid w:val="005807D5"/>
    <w:rsid w:val="005809E7"/>
    <w:rsid w:val="005809F9"/>
    <w:rsid w:val="00580BF3"/>
    <w:rsid w:val="00580DE1"/>
    <w:rsid w:val="00580F1D"/>
    <w:rsid w:val="00581386"/>
    <w:rsid w:val="00581398"/>
    <w:rsid w:val="005814F7"/>
    <w:rsid w:val="005818A0"/>
    <w:rsid w:val="005818DB"/>
    <w:rsid w:val="00581B6D"/>
    <w:rsid w:val="00581ECC"/>
    <w:rsid w:val="00581F2B"/>
    <w:rsid w:val="00581F31"/>
    <w:rsid w:val="00582039"/>
    <w:rsid w:val="005820C3"/>
    <w:rsid w:val="00582210"/>
    <w:rsid w:val="005823A1"/>
    <w:rsid w:val="00582582"/>
    <w:rsid w:val="005825FB"/>
    <w:rsid w:val="005826B8"/>
    <w:rsid w:val="005828F7"/>
    <w:rsid w:val="00582B30"/>
    <w:rsid w:val="0058310A"/>
    <w:rsid w:val="005832CA"/>
    <w:rsid w:val="005833B6"/>
    <w:rsid w:val="00583850"/>
    <w:rsid w:val="005838A6"/>
    <w:rsid w:val="005838D0"/>
    <w:rsid w:val="005839B6"/>
    <w:rsid w:val="00583ADD"/>
    <w:rsid w:val="00583E71"/>
    <w:rsid w:val="00583FEF"/>
    <w:rsid w:val="0058402D"/>
    <w:rsid w:val="005840DD"/>
    <w:rsid w:val="00584100"/>
    <w:rsid w:val="00584160"/>
    <w:rsid w:val="00584515"/>
    <w:rsid w:val="00584935"/>
    <w:rsid w:val="005849D7"/>
    <w:rsid w:val="00584A21"/>
    <w:rsid w:val="00584D43"/>
    <w:rsid w:val="00584D6C"/>
    <w:rsid w:val="00584F7D"/>
    <w:rsid w:val="0058514D"/>
    <w:rsid w:val="005851B7"/>
    <w:rsid w:val="0058524D"/>
    <w:rsid w:val="00585502"/>
    <w:rsid w:val="0058552F"/>
    <w:rsid w:val="00585B1E"/>
    <w:rsid w:val="00585C16"/>
    <w:rsid w:val="00585C23"/>
    <w:rsid w:val="00585C82"/>
    <w:rsid w:val="00585D61"/>
    <w:rsid w:val="00585D8D"/>
    <w:rsid w:val="00585F07"/>
    <w:rsid w:val="00585F74"/>
    <w:rsid w:val="00586038"/>
    <w:rsid w:val="0058614D"/>
    <w:rsid w:val="005861D1"/>
    <w:rsid w:val="00586404"/>
    <w:rsid w:val="005865E6"/>
    <w:rsid w:val="00586735"/>
    <w:rsid w:val="005868E5"/>
    <w:rsid w:val="005868F7"/>
    <w:rsid w:val="0058694A"/>
    <w:rsid w:val="005869D3"/>
    <w:rsid w:val="00586B85"/>
    <w:rsid w:val="00586C8B"/>
    <w:rsid w:val="00586CD2"/>
    <w:rsid w:val="00586E9D"/>
    <w:rsid w:val="005871F0"/>
    <w:rsid w:val="00587228"/>
    <w:rsid w:val="0058741E"/>
    <w:rsid w:val="0058753B"/>
    <w:rsid w:val="0058758B"/>
    <w:rsid w:val="005876C9"/>
    <w:rsid w:val="005877D6"/>
    <w:rsid w:val="005879D1"/>
    <w:rsid w:val="005879FC"/>
    <w:rsid w:val="00587A09"/>
    <w:rsid w:val="00587AE9"/>
    <w:rsid w:val="00587DC5"/>
    <w:rsid w:val="0059035D"/>
    <w:rsid w:val="0059038A"/>
    <w:rsid w:val="005904CB"/>
    <w:rsid w:val="005905E5"/>
    <w:rsid w:val="005907CA"/>
    <w:rsid w:val="0059083A"/>
    <w:rsid w:val="00590887"/>
    <w:rsid w:val="005908CF"/>
    <w:rsid w:val="00590974"/>
    <w:rsid w:val="005909AC"/>
    <w:rsid w:val="00590BB2"/>
    <w:rsid w:val="00590C36"/>
    <w:rsid w:val="00591002"/>
    <w:rsid w:val="00591129"/>
    <w:rsid w:val="005913E2"/>
    <w:rsid w:val="0059149F"/>
    <w:rsid w:val="005915D6"/>
    <w:rsid w:val="00591609"/>
    <w:rsid w:val="005916E0"/>
    <w:rsid w:val="005918C1"/>
    <w:rsid w:val="00591942"/>
    <w:rsid w:val="005919C9"/>
    <w:rsid w:val="00591A0A"/>
    <w:rsid w:val="00591AE1"/>
    <w:rsid w:val="00591FB4"/>
    <w:rsid w:val="00592040"/>
    <w:rsid w:val="0059210C"/>
    <w:rsid w:val="00592205"/>
    <w:rsid w:val="00592224"/>
    <w:rsid w:val="00592347"/>
    <w:rsid w:val="00592386"/>
    <w:rsid w:val="0059266C"/>
    <w:rsid w:val="0059278B"/>
    <w:rsid w:val="005928AC"/>
    <w:rsid w:val="005928C0"/>
    <w:rsid w:val="005929C9"/>
    <w:rsid w:val="00592A73"/>
    <w:rsid w:val="00592B00"/>
    <w:rsid w:val="00592BE8"/>
    <w:rsid w:val="00592C5A"/>
    <w:rsid w:val="00592EB9"/>
    <w:rsid w:val="005930CA"/>
    <w:rsid w:val="0059317B"/>
    <w:rsid w:val="00593286"/>
    <w:rsid w:val="005933B5"/>
    <w:rsid w:val="00593597"/>
    <w:rsid w:val="005935AC"/>
    <w:rsid w:val="00593718"/>
    <w:rsid w:val="00593A85"/>
    <w:rsid w:val="00593B7C"/>
    <w:rsid w:val="00593C6E"/>
    <w:rsid w:val="00593E07"/>
    <w:rsid w:val="00593F9F"/>
    <w:rsid w:val="00594249"/>
    <w:rsid w:val="0059441B"/>
    <w:rsid w:val="0059480E"/>
    <w:rsid w:val="005948B5"/>
    <w:rsid w:val="0059492F"/>
    <w:rsid w:val="005949CE"/>
    <w:rsid w:val="00594AC7"/>
    <w:rsid w:val="00594E81"/>
    <w:rsid w:val="00594EBE"/>
    <w:rsid w:val="00595287"/>
    <w:rsid w:val="005954F0"/>
    <w:rsid w:val="00595672"/>
    <w:rsid w:val="00595695"/>
    <w:rsid w:val="0059570D"/>
    <w:rsid w:val="00595804"/>
    <w:rsid w:val="005959D5"/>
    <w:rsid w:val="00595B22"/>
    <w:rsid w:val="00595B4F"/>
    <w:rsid w:val="00595BCD"/>
    <w:rsid w:val="00595C4E"/>
    <w:rsid w:val="00595CE8"/>
    <w:rsid w:val="0059603F"/>
    <w:rsid w:val="005961E9"/>
    <w:rsid w:val="00596371"/>
    <w:rsid w:val="0059638E"/>
    <w:rsid w:val="005963DC"/>
    <w:rsid w:val="005965DF"/>
    <w:rsid w:val="005966CE"/>
    <w:rsid w:val="005966F3"/>
    <w:rsid w:val="00596819"/>
    <w:rsid w:val="00596919"/>
    <w:rsid w:val="00596B50"/>
    <w:rsid w:val="00596DB8"/>
    <w:rsid w:val="00596E65"/>
    <w:rsid w:val="00596EA6"/>
    <w:rsid w:val="00596EBC"/>
    <w:rsid w:val="00596F4A"/>
    <w:rsid w:val="00596FC2"/>
    <w:rsid w:val="005970AB"/>
    <w:rsid w:val="00597363"/>
    <w:rsid w:val="005973BD"/>
    <w:rsid w:val="00597484"/>
    <w:rsid w:val="00597499"/>
    <w:rsid w:val="00597622"/>
    <w:rsid w:val="0059785D"/>
    <w:rsid w:val="00597A4B"/>
    <w:rsid w:val="00597AD2"/>
    <w:rsid w:val="00597B00"/>
    <w:rsid w:val="00597B46"/>
    <w:rsid w:val="00597EBE"/>
    <w:rsid w:val="005A0158"/>
    <w:rsid w:val="005A0195"/>
    <w:rsid w:val="005A028A"/>
    <w:rsid w:val="005A03F2"/>
    <w:rsid w:val="005A04A9"/>
    <w:rsid w:val="005A0535"/>
    <w:rsid w:val="005A0589"/>
    <w:rsid w:val="005A0679"/>
    <w:rsid w:val="005A07B3"/>
    <w:rsid w:val="005A085F"/>
    <w:rsid w:val="005A09B6"/>
    <w:rsid w:val="005A0A22"/>
    <w:rsid w:val="005A0AE0"/>
    <w:rsid w:val="005A0C80"/>
    <w:rsid w:val="005A0E37"/>
    <w:rsid w:val="005A0EE2"/>
    <w:rsid w:val="005A1075"/>
    <w:rsid w:val="005A11BD"/>
    <w:rsid w:val="005A197B"/>
    <w:rsid w:val="005A1A55"/>
    <w:rsid w:val="005A1A57"/>
    <w:rsid w:val="005A1AA0"/>
    <w:rsid w:val="005A1AF4"/>
    <w:rsid w:val="005A1B4E"/>
    <w:rsid w:val="005A1B64"/>
    <w:rsid w:val="005A1CEE"/>
    <w:rsid w:val="005A1D44"/>
    <w:rsid w:val="005A1DB1"/>
    <w:rsid w:val="005A1E43"/>
    <w:rsid w:val="005A1F51"/>
    <w:rsid w:val="005A1F5A"/>
    <w:rsid w:val="005A1F8F"/>
    <w:rsid w:val="005A1FC0"/>
    <w:rsid w:val="005A20FF"/>
    <w:rsid w:val="005A22BA"/>
    <w:rsid w:val="005A24E6"/>
    <w:rsid w:val="005A2617"/>
    <w:rsid w:val="005A2625"/>
    <w:rsid w:val="005A2651"/>
    <w:rsid w:val="005A298E"/>
    <w:rsid w:val="005A29E8"/>
    <w:rsid w:val="005A2A26"/>
    <w:rsid w:val="005A2D78"/>
    <w:rsid w:val="005A2D79"/>
    <w:rsid w:val="005A334B"/>
    <w:rsid w:val="005A336F"/>
    <w:rsid w:val="005A3378"/>
    <w:rsid w:val="005A35A9"/>
    <w:rsid w:val="005A366C"/>
    <w:rsid w:val="005A368F"/>
    <w:rsid w:val="005A37CA"/>
    <w:rsid w:val="005A3815"/>
    <w:rsid w:val="005A38CC"/>
    <w:rsid w:val="005A3A42"/>
    <w:rsid w:val="005A3C2A"/>
    <w:rsid w:val="005A3D4B"/>
    <w:rsid w:val="005A3D96"/>
    <w:rsid w:val="005A3E62"/>
    <w:rsid w:val="005A3FDB"/>
    <w:rsid w:val="005A41B0"/>
    <w:rsid w:val="005A428C"/>
    <w:rsid w:val="005A4427"/>
    <w:rsid w:val="005A453E"/>
    <w:rsid w:val="005A4544"/>
    <w:rsid w:val="005A47BC"/>
    <w:rsid w:val="005A4929"/>
    <w:rsid w:val="005A4972"/>
    <w:rsid w:val="005A4C1D"/>
    <w:rsid w:val="005A4C4A"/>
    <w:rsid w:val="005A4F5A"/>
    <w:rsid w:val="005A4FFB"/>
    <w:rsid w:val="005A5094"/>
    <w:rsid w:val="005A50BF"/>
    <w:rsid w:val="005A52FE"/>
    <w:rsid w:val="005A531F"/>
    <w:rsid w:val="005A5343"/>
    <w:rsid w:val="005A5493"/>
    <w:rsid w:val="005A574D"/>
    <w:rsid w:val="005A5785"/>
    <w:rsid w:val="005A5854"/>
    <w:rsid w:val="005A587B"/>
    <w:rsid w:val="005A58FA"/>
    <w:rsid w:val="005A59F9"/>
    <w:rsid w:val="005A5E22"/>
    <w:rsid w:val="005A5F99"/>
    <w:rsid w:val="005A6231"/>
    <w:rsid w:val="005A635D"/>
    <w:rsid w:val="005A6403"/>
    <w:rsid w:val="005A64F4"/>
    <w:rsid w:val="005A6632"/>
    <w:rsid w:val="005A67CA"/>
    <w:rsid w:val="005A68F1"/>
    <w:rsid w:val="005A6B55"/>
    <w:rsid w:val="005A6BE8"/>
    <w:rsid w:val="005A6C44"/>
    <w:rsid w:val="005A6E4A"/>
    <w:rsid w:val="005A7016"/>
    <w:rsid w:val="005A70DB"/>
    <w:rsid w:val="005A73CE"/>
    <w:rsid w:val="005A73EA"/>
    <w:rsid w:val="005A73EB"/>
    <w:rsid w:val="005A7681"/>
    <w:rsid w:val="005A768E"/>
    <w:rsid w:val="005A7A85"/>
    <w:rsid w:val="005A7B1C"/>
    <w:rsid w:val="005A7C9E"/>
    <w:rsid w:val="005A7E0B"/>
    <w:rsid w:val="005A7F08"/>
    <w:rsid w:val="005A7FBA"/>
    <w:rsid w:val="005B015F"/>
    <w:rsid w:val="005B018C"/>
    <w:rsid w:val="005B02F8"/>
    <w:rsid w:val="005B03AD"/>
    <w:rsid w:val="005B056E"/>
    <w:rsid w:val="005B064F"/>
    <w:rsid w:val="005B0883"/>
    <w:rsid w:val="005B0AEA"/>
    <w:rsid w:val="005B0B03"/>
    <w:rsid w:val="005B0B38"/>
    <w:rsid w:val="005B0C7A"/>
    <w:rsid w:val="005B0CF0"/>
    <w:rsid w:val="005B0DB6"/>
    <w:rsid w:val="005B1040"/>
    <w:rsid w:val="005B12A6"/>
    <w:rsid w:val="005B147C"/>
    <w:rsid w:val="005B1860"/>
    <w:rsid w:val="005B18E4"/>
    <w:rsid w:val="005B19FA"/>
    <w:rsid w:val="005B1A59"/>
    <w:rsid w:val="005B1AB0"/>
    <w:rsid w:val="005B1AB1"/>
    <w:rsid w:val="005B1AF2"/>
    <w:rsid w:val="005B1B7C"/>
    <w:rsid w:val="005B1C39"/>
    <w:rsid w:val="005B1F2D"/>
    <w:rsid w:val="005B1F6D"/>
    <w:rsid w:val="005B2047"/>
    <w:rsid w:val="005B21E5"/>
    <w:rsid w:val="005B226C"/>
    <w:rsid w:val="005B2280"/>
    <w:rsid w:val="005B272A"/>
    <w:rsid w:val="005B2992"/>
    <w:rsid w:val="005B29F8"/>
    <w:rsid w:val="005B2A34"/>
    <w:rsid w:val="005B2DEE"/>
    <w:rsid w:val="005B316A"/>
    <w:rsid w:val="005B343E"/>
    <w:rsid w:val="005B3518"/>
    <w:rsid w:val="005B356E"/>
    <w:rsid w:val="005B364B"/>
    <w:rsid w:val="005B36B1"/>
    <w:rsid w:val="005B377A"/>
    <w:rsid w:val="005B388D"/>
    <w:rsid w:val="005B38C7"/>
    <w:rsid w:val="005B38D0"/>
    <w:rsid w:val="005B3B62"/>
    <w:rsid w:val="005B3D9A"/>
    <w:rsid w:val="005B3F76"/>
    <w:rsid w:val="005B421B"/>
    <w:rsid w:val="005B4349"/>
    <w:rsid w:val="005B43DD"/>
    <w:rsid w:val="005B4407"/>
    <w:rsid w:val="005B46B2"/>
    <w:rsid w:val="005B4A14"/>
    <w:rsid w:val="005B4C34"/>
    <w:rsid w:val="005B4C7C"/>
    <w:rsid w:val="005B4CD3"/>
    <w:rsid w:val="005B4D46"/>
    <w:rsid w:val="005B50C2"/>
    <w:rsid w:val="005B53A3"/>
    <w:rsid w:val="005B5422"/>
    <w:rsid w:val="005B56F4"/>
    <w:rsid w:val="005B591F"/>
    <w:rsid w:val="005B5929"/>
    <w:rsid w:val="005B5966"/>
    <w:rsid w:val="005B5A5F"/>
    <w:rsid w:val="005B5BF4"/>
    <w:rsid w:val="005B6142"/>
    <w:rsid w:val="005B627F"/>
    <w:rsid w:val="005B629E"/>
    <w:rsid w:val="005B62D8"/>
    <w:rsid w:val="005B6379"/>
    <w:rsid w:val="005B6392"/>
    <w:rsid w:val="005B6BE4"/>
    <w:rsid w:val="005B6D19"/>
    <w:rsid w:val="005B6EB1"/>
    <w:rsid w:val="005B7000"/>
    <w:rsid w:val="005B70F7"/>
    <w:rsid w:val="005B728F"/>
    <w:rsid w:val="005B72C4"/>
    <w:rsid w:val="005B72DA"/>
    <w:rsid w:val="005B73BD"/>
    <w:rsid w:val="005B75C1"/>
    <w:rsid w:val="005B78EB"/>
    <w:rsid w:val="005B7C5C"/>
    <w:rsid w:val="005B7E0B"/>
    <w:rsid w:val="005B7E0E"/>
    <w:rsid w:val="005C0213"/>
    <w:rsid w:val="005C0299"/>
    <w:rsid w:val="005C0605"/>
    <w:rsid w:val="005C07AF"/>
    <w:rsid w:val="005C086A"/>
    <w:rsid w:val="005C09A1"/>
    <w:rsid w:val="005C09C5"/>
    <w:rsid w:val="005C0A24"/>
    <w:rsid w:val="005C0CA1"/>
    <w:rsid w:val="005C0E68"/>
    <w:rsid w:val="005C1215"/>
    <w:rsid w:val="005C13DF"/>
    <w:rsid w:val="005C15EF"/>
    <w:rsid w:val="005C1615"/>
    <w:rsid w:val="005C1763"/>
    <w:rsid w:val="005C179D"/>
    <w:rsid w:val="005C1C62"/>
    <w:rsid w:val="005C20B7"/>
    <w:rsid w:val="005C21A8"/>
    <w:rsid w:val="005C22DE"/>
    <w:rsid w:val="005C2A32"/>
    <w:rsid w:val="005C2B0D"/>
    <w:rsid w:val="005C2B75"/>
    <w:rsid w:val="005C2C23"/>
    <w:rsid w:val="005C2C5C"/>
    <w:rsid w:val="005C2DF3"/>
    <w:rsid w:val="005C3294"/>
    <w:rsid w:val="005C3399"/>
    <w:rsid w:val="005C3486"/>
    <w:rsid w:val="005C35F9"/>
    <w:rsid w:val="005C36DA"/>
    <w:rsid w:val="005C37AC"/>
    <w:rsid w:val="005C37B2"/>
    <w:rsid w:val="005C3A3F"/>
    <w:rsid w:val="005C3A48"/>
    <w:rsid w:val="005C3CA6"/>
    <w:rsid w:val="005C3DA4"/>
    <w:rsid w:val="005C3E2F"/>
    <w:rsid w:val="005C40F7"/>
    <w:rsid w:val="005C42B4"/>
    <w:rsid w:val="005C46D7"/>
    <w:rsid w:val="005C4733"/>
    <w:rsid w:val="005C4790"/>
    <w:rsid w:val="005C47CD"/>
    <w:rsid w:val="005C48F7"/>
    <w:rsid w:val="005C49BD"/>
    <w:rsid w:val="005C4A62"/>
    <w:rsid w:val="005C4B84"/>
    <w:rsid w:val="005C4D50"/>
    <w:rsid w:val="005C4F28"/>
    <w:rsid w:val="005C4FF4"/>
    <w:rsid w:val="005C50B7"/>
    <w:rsid w:val="005C50E3"/>
    <w:rsid w:val="005C5236"/>
    <w:rsid w:val="005C5428"/>
    <w:rsid w:val="005C55BB"/>
    <w:rsid w:val="005C5648"/>
    <w:rsid w:val="005C577F"/>
    <w:rsid w:val="005C57B4"/>
    <w:rsid w:val="005C5843"/>
    <w:rsid w:val="005C58DA"/>
    <w:rsid w:val="005C58E3"/>
    <w:rsid w:val="005C58FF"/>
    <w:rsid w:val="005C594E"/>
    <w:rsid w:val="005C5973"/>
    <w:rsid w:val="005C5AAF"/>
    <w:rsid w:val="005C5CC4"/>
    <w:rsid w:val="005C5CCE"/>
    <w:rsid w:val="005C6393"/>
    <w:rsid w:val="005C662E"/>
    <w:rsid w:val="005C66E0"/>
    <w:rsid w:val="005C6879"/>
    <w:rsid w:val="005C696D"/>
    <w:rsid w:val="005C6AA5"/>
    <w:rsid w:val="005C6C2C"/>
    <w:rsid w:val="005C6C57"/>
    <w:rsid w:val="005C6C6C"/>
    <w:rsid w:val="005C6D16"/>
    <w:rsid w:val="005C6DC9"/>
    <w:rsid w:val="005C6EB7"/>
    <w:rsid w:val="005C7047"/>
    <w:rsid w:val="005C709F"/>
    <w:rsid w:val="005C70D9"/>
    <w:rsid w:val="005C7138"/>
    <w:rsid w:val="005C7262"/>
    <w:rsid w:val="005C7564"/>
    <w:rsid w:val="005C79B6"/>
    <w:rsid w:val="005C79D3"/>
    <w:rsid w:val="005C7A87"/>
    <w:rsid w:val="005C7BE6"/>
    <w:rsid w:val="005C7CB8"/>
    <w:rsid w:val="005C7CEC"/>
    <w:rsid w:val="005C7D29"/>
    <w:rsid w:val="005D0186"/>
    <w:rsid w:val="005D0290"/>
    <w:rsid w:val="005D02D1"/>
    <w:rsid w:val="005D0322"/>
    <w:rsid w:val="005D0367"/>
    <w:rsid w:val="005D038F"/>
    <w:rsid w:val="005D07A3"/>
    <w:rsid w:val="005D0A7A"/>
    <w:rsid w:val="005D0A7C"/>
    <w:rsid w:val="005D0B67"/>
    <w:rsid w:val="005D0B88"/>
    <w:rsid w:val="005D0D89"/>
    <w:rsid w:val="005D0E1B"/>
    <w:rsid w:val="005D103C"/>
    <w:rsid w:val="005D106B"/>
    <w:rsid w:val="005D10F0"/>
    <w:rsid w:val="005D112C"/>
    <w:rsid w:val="005D1130"/>
    <w:rsid w:val="005D14DA"/>
    <w:rsid w:val="005D15D8"/>
    <w:rsid w:val="005D1658"/>
    <w:rsid w:val="005D165A"/>
    <w:rsid w:val="005D16BF"/>
    <w:rsid w:val="005D17BB"/>
    <w:rsid w:val="005D19A7"/>
    <w:rsid w:val="005D1A8D"/>
    <w:rsid w:val="005D1ABA"/>
    <w:rsid w:val="005D1ACD"/>
    <w:rsid w:val="005D1DF9"/>
    <w:rsid w:val="005D2468"/>
    <w:rsid w:val="005D263E"/>
    <w:rsid w:val="005D27A1"/>
    <w:rsid w:val="005D29A7"/>
    <w:rsid w:val="005D2B7F"/>
    <w:rsid w:val="005D2BB4"/>
    <w:rsid w:val="005D2BBC"/>
    <w:rsid w:val="005D2C17"/>
    <w:rsid w:val="005D2E98"/>
    <w:rsid w:val="005D30D3"/>
    <w:rsid w:val="005D30EE"/>
    <w:rsid w:val="005D3297"/>
    <w:rsid w:val="005D33D6"/>
    <w:rsid w:val="005D3499"/>
    <w:rsid w:val="005D34B4"/>
    <w:rsid w:val="005D3618"/>
    <w:rsid w:val="005D3A3F"/>
    <w:rsid w:val="005D3AEE"/>
    <w:rsid w:val="005D3D5C"/>
    <w:rsid w:val="005D3F18"/>
    <w:rsid w:val="005D40A3"/>
    <w:rsid w:val="005D4496"/>
    <w:rsid w:val="005D44D5"/>
    <w:rsid w:val="005D4530"/>
    <w:rsid w:val="005D4623"/>
    <w:rsid w:val="005D46CB"/>
    <w:rsid w:val="005D470C"/>
    <w:rsid w:val="005D47BE"/>
    <w:rsid w:val="005D4A87"/>
    <w:rsid w:val="005D4B20"/>
    <w:rsid w:val="005D4BCB"/>
    <w:rsid w:val="005D4C66"/>
    <w:rsid w:val="005D4CC5"/>
    <w:rsid w:val="005D4CD6"/>
    <w:rsid w:val="005D4F31"/>
    <w:rsid w:val="005D520F"/>
    <w:rsid w:val="005D532D"/>
    <w:rsid w:val="005D54A7"/>
    <w:rsid w:val="005D54BC"/>
    <w:rsid w:val="005D55C2"/>
    <w:rsid w:val="005D5911"/>
    <w:rsid w:val="005D59BB"/>
    <w:rsid w:val="005D59FF"/>
    <w:rsid w:val="005D5A65"/>
    <w:rsid w:val="005D5D2F"/>
    <w:rsid w:val="005D5E47"/>
    <w:rsid w:val="005D5FC9"/>
    <w:rsid w:val="005D60D3"/>
    <w:rsid w:val="005D6194"/>
    <w:rsid w:val="005D61BB"/>
    <w:rsid w:val="005D621B"/>
    <w:rsid w:val="005D6342"/>
    <w:rsid w:val="005D643F"/>
    <w:rsid w:val="005D65A2"/>
    <w:rsid w:val="005D67EB"/>
    <w:rsid w:val="005D6916"/>
    <w:rsid w:val="005D6B3F"/>
    <w:rsid w:val="005D6D54"/>
    <w:rsid w:val="005D6EB0"/>
    <w:rsid w:val="005D6F4B"/>
    <w:rsid w:val="005D6FD9"/>
    <w:rsid w:val="005D7087"/>
    <w:rsid w:val="005D71A4"/>
    <w:rsid w:val="005D7314"/>
    <w:rsid w:val="005D73B3"/>
    <w:rsid w:val="005D7640"/>
    <w:rsid w:val="005D76E3"/>
    <w:rsid w:val="005D7AE9"/>
    <w:rsid w:val="005D7BF0"/>
    <w:rsid w:val="005D7C4F"/>
    <w:rsid w:val="005D7CB7"/>
    <w:rsid w:val="005D7E17"/>
    <w:rsid w:val="005D7EB2"/>
    <w:rsid w:val="005D7F9C"/>
    <w:rsid w:val="005E0146"/>
    <w:rsid w:val="005E038D"/>
    <w:rsid w:val="005E0404"/>
    <w:rsid w:val="005E05B5"/>
    <w:rsid w:val="005E05D2"/>
    <w:rsid w:val="005E0641"/>
    <w:rsid w:val="005E06C6"/>
    <w:rsid w:val="005E0748"/>
    <w:rsid w:val="005E079B"/>
    <w:rsid w:val="005E084B"/>
    <w:rsid w:val="005E0BCC"/>
    <w:rsid w:val="005E0C60"/>
    <w:rsid w:val="005E1246"/>
    <w:rsid w:val="005E12AF"/>
    <w:rsid w:val="005E1370"/>
    <w:rsid w:val="005E15F8"/>
    <w:rsid w:val="005E1793"/>
    <w:rsid w:val="005E1A43"/>
    <w:rsid w:val="005E1AA6"/>
    <w:rsid w:val="005E1ABF"/>
    <w:rsid w:val="005E1D4A"/>
    <w:rsid w:val="005E1D9E"/>
    <w:rsid w:val="005E1EC8"/>
    <w:rsid w:val="005E1F5B"/>
    <w:rsid w:val="005E1F84"/>
    <w:rsid w:val="005E2311"/>
    <w:rsid w:val="005E2354"/>
    <w:rsid w:val="005E23C8"/>
    <w:rsid w:val="005E24A3"/>
    <w:rsid w:val="005E24E3"/>
    <w:rsid w:val="005E26ED"/>
    <w:rsid w:val="005E297F"/>
    <w:rsid w:val="005E2A9D"/>
    <w:rsid w:val="005E2B50"/>
    <w:rsid w:val="005E2E37"/>
    <w:rsid w:val="005E308D"/>
    <w:rsid w:val="005E3127"/>
    <w:rsid w:val="005E312C"/>
    <w:rsid w:val="005E327D"/>
    <w:rsid w:val="005E34D4"/>
    <w:rsid w:val="005E3783"/>
    <w:rsid w:val="005E3825"/>
    <w:rsid w:val="005E396E"/>
    <w:rsid w:val="005E398E"/>
    <w:rsid w:val="005E3A23"/>
    <w:rsid w:val="005E3AE3"/>
    <w:rsid w:val="005E3DFB"/>
    <w:rsid w:val="005E4303"/>
    <w:rsid w:val="005E433B"/>
    <w:rsid w:val="005E47F4"/>
    <w:rsid w:val="005E4863"/>
    <w:rsid w:val="005E4A4B"/>
    <w:rsid w:val="005E4A61"/>
    <w:rsid w:val="005E4C05"/>
    <w:rsid w:val="005E54A5"/>
    <w:rsid w:val="005E54A7"/>
    <w:rsid w:val="005E557B"/>
    <w:rsid w:val="005E5635"/>
    <w:rsid w:val="005E57AA"/>
    <w:rsid w:val="005E5917"/>
    <w:rsid w:val="005E5B11"/>
    <w:rsid w:val="005E5D6D"/>
    <w:rsid w:val="005E5D87"/>
    <w:rsid w:val="005E5F26"/>
    <w:rsid w:val="005E63DF"/>
    <w:rsid w:val="005E646A"/>
    <w:rsid w:val="005E65B0"/>
    <w:rsid w:val="005E65EF"/>
    <w:rsid w:val="005E691B"/>
    <w:rsid w:val="005E6A6B"/>
    <w:rsid w:val="005E6C22"/>
    <w:rsid w:val="005E6E16"/>
    <w:rsid w:val="005E6E2C"/>
    <w:rsid w:val="005E6FDD"/>
    <w:rsid w:val="005E70E2"/>
    <w:rsid w:val="005E72D3"/>
    <w:rsid w:val="005E734D"/>
    <w:rsid w:val="005E7661"/>
    <w:rsid w:val="005E7716"/>
    <w:rsid w:val="005E7B3E"/>
    <w:rsid w:val="005E7CEA"/>
    <w:rsid w:val="005E7D22"/>
    <w:rsid w:val="005E7D48"/>
    <w:rsid w:val="005E7D4F"/>
    <w:rsid w:val="005E7DB1"/>
    <w:rsid w:val="005E7EAB"/>
    <w:rsid w:val="005E7EF5"/>
    <w:rsid w:val="005E7FD2"/>
    <w:rsid w:val="005F010A"/>
    <w:rsid w:val="005F043D"/>
    <w:rsid w:val="005F0441"/>
    <w:rsid w:val="005F0645"/>
    <w:rsid w:val="005F097F"/>
    <w:rsid w:val="005F0AA5"/>
    <w:rsid w:val="005F0BEA"/>
    <w:rsid w:val="005F0D26"/>
    <w:rsid w:val="005F0EC3"/>
    <w:rsid w:val="005F0F84"/>
    <w:rsid w:val="005F1365"/>
    <w:rsid w:val="005F1380"/>
    <w:rsid w:val="005F13E6"/>
    <w:rsid w:val="005F13E7"/>
    <w:rsid w:val="005F142D"/>
    <w:rsid w:val="005F1628"/>
    <w:rsid w:val="005F168E"/>
    <w:rsid w:val="005F1AAE"/>
    <w:rsid w:val="005F1C4D"/>
    <w:rsid w:val="005F1D77"/>
    <w:rsid w:val="005F2033"/>
    <w:rsid w:val="005F205A"/>
    <w:rsid w:val="005F2342"/>
    <w:rsid w:val="005F28AD"/>
    <w:rsid w:val="005F2AA1"/>
    <w:rsid w:val="005F2CCF"/>
    <w:rsid w:val="005F2DD8"/>
    <w:rsid w:val="005F2F44"/>
    <w:rsid w:val="005F337F"/>
    <w:rsid w:val="005F33A3"/>
    <w:rsid w:val="005F34C8"/>
    <w:rsid w:val="005F355C"/>
    <w:rsid w:val="005F3729"/>
    <w:rsid w:val="005F384B"/>
    <w:rsid w:val="005F385D"/>
    <w:rsid w:val="005F39D1"/>
    <w:rsid w:val="005F3A10"/>
    <w:rsid w:val="005F3AE2"/>
    <w:rsid w:val="005F3B7D"/>
    <w:rsid w:val="005F3C41"/>
    <w:rsid w:val="005F3D9A"/>
    <w:rsid w:val="005F3EA0"/>
    <w:rsid w:val="005F3EBD"/>
    <w:rsid w:val="005F3F0E"/>
    <w:rsid w:val="005F3F2C"/>
    <w:rsid w:val="005F3F71"/>
    <w:rsid w:val="005F40FA"/>
    <w:rsid w:val="005F4187"/>
    <w:rsid w:val="005F420C"/>
    <w:rsid w:val="005F42E3"/>
    <w:rsid w:val="005F43D8"/>
    <w:rsid w:val="005F4487"/>
    <w:rsid w:val="005F44B0"/>
    <w:rsid w:val="005F462C"/>
    <w:rsid w:val="005F488E"/>
    <w:rsid w:val="005F491C"/>
    <w:rsid w:val="005F4A0F"/>
    <w:rsid w:val="005F4BA8"/>
    <w:rsid w:val="005F4CAF"/>
    <w:rsid w:val="005F4D33"/>
    <w:rsid w:val="005F4DD5"/>
    <w:rsid w:val="005F4DF5"/>
    <w:rsid w:val="005F4EB4"/>
    <w:rsid w:val="005F50AD"/>
    <w:rsid w:val="005F5172"/>
    <w:rsid w:val="005F51C9"/>
    <w:rsid w:val="005F5505"/>
    <w:rsid w:val="005F5531"/>
    <w:rsid w:val="005F557F"/>
    <w:rsid w:val="005F5748"/>
    <w:rsid w:val="005F588E"/>
    <w:rsid w:val="005F58B0"/>
    <w:rsid w:val="005F59F2"/>
    <w:rsid w:val="005F5AE8"/>
    <w:rsid w:val="005F5B0F"/>
    <w:rsid w:val="005F5B31"/>
    <w:rsid w:val="005F5B34"/>
    <w:rsid w:val="005F5BEA"/>
    <w:rsid w:val="005F5D10"/>
    <w:rsid w:val="005F61BD"/>
    <w:rsid w:val="005F64EF"/>
    <w:rsid w:val="005F6587"/>
    <w:rsid w:val="005F6A2C"/>
    <w:rsid w:val="005F6BB3"/>
    <w:rsid w:val="005F6D5C"/>
    <w:rsid w:val="005F6DF0"/>
    <w:rsid w:val="005F6E7B"/>
    <w:rsid w:val="005F6EA6"/>
    <w:rsid w:val="005F6EC1"/>
    <w:rsid w:val="005F730F"/>
    <w:rsid w:val="005F75F6"/>
    <w:rsid w:val="005F78A8"/>
    <w:rsid w:val="005F7AFF"/>
    <w:rsid w:val="005F7C13"/>
    <w:rsid w:val="005F7CA8"/>
    <w:rsid w:val="005F7E2E"/>
    <w:rsid w:val="005F7F4E"/>
    <w:rsid w:val="00600159"/>
    <w:rsid w:val="00600191"/>
    <w:rsid w:val="006001D3"/>
    <w:rsid w:val="00600257"/>
    <w:rsid w:val="00600318"/>
    <w:rsid w:val="00600328"/>
    <w:rsid w:val="0060047F"/>
    <w:rsid w:val="00600480"/>
    <w:rsid w:val="00600668"/>
    <w:rsid w:val="0060073B"/>
    <w:rsid w:val="006007AF"/>
    <w:rsid w:val="0060086D"/>
    <w:rsid w:val="00600B3C"/>
    <w:rsid w:val="00600B8C"/>
    <w:rsid w:val="00600BAB"/>
    <w:rsid w:val="00600C3C"/>
    <w:rsid w:val="00601017"/>
    <w:rsid w:val="006012C6"/>
    <w:rsid w:val="00601427"/>
    <w:rsid w:val="00601526"/>
    <w:rsid w:val="00601555"/>
    <w:rsid w:val="006015A5"/>
    <w:rsid w:val="006016EC"/>
    <w:rsid w:val="006017CF"/>
    <w:rsid w:val="0060192D"/>
    <w:rsid w:val="0060193A"/>
    <w:rsid w:val="00601A7F"/>
    <w:rsid w:val="00601BD8"/>
    <w:rsid w:val="006020BF"/>
    <w:rsid w:val="00602292"/>
    <w:rsid w:val="00602308"/>
    <w:rsid w:val="006023E7"/>
    <w:rsid w:val="006025F2"/>
    <w:rsid w:val="006026B9"/>
    <w:rsid w:val="00602702"/>
    <w:rsid w:val="006029FC"/>
    <w:rsid w:val="00602B0A"/>
    <w:rsid w:val="00602B22"/>
    <w:rsid w:val="00602BE3"/>
    <w:rsid w:val="00602D0A"/>
    <w:rsid w:val="00602E15"/>
    <w:rsid w:val="0060301B"/>
    <w:rsid w:val="006030CB"/>
    <w:rsid w:val="0060310C"/>
    <w:rsid w:val="0060321E"/>
    <w:rsid w:val="006034D3"/>
    <w:rsid w:val="0060381F"/>
    <w:rsid w:val="00603A7A"/>
    <w:rsid w:val="00603BA3"/>
    <w:rsid w:val="00603C48"/>
    <w:rsid w:val="00603D52"/>
    <w:rsid w:val="00603FE4"/>
    <w:rsid w:val="0060411A"/>
    <w:rsid w:val="006043E5"/>
    <w:rsid w:val="0060440D"/>
    <w:rsid w:val="006048A9"/>
    <w:rsid w:val="00604945"/>
    <w:rsid w:val="00604ADA"/>
    <w:rsid w:val="00604AF2"/>
    <w:rsid w:val="00604B8B"/>
    <w:rsid w:val="00604C23"/>
    <w:rsid w:val="00604C34"/>
    <w:rsid w:val="00604DC1"/>
    <w:rsid w:val="00604E86"/>
    <w:rsid w:val="00604EA0"/>
    <w:rsid w:val="0060503D"/>
    <w:rsid w:val="006050EE"/>
    <w:rsid w:val="0060514F"/>
    <w:rsid w:val="00605399"/>
    <w:rsid w:val="00605460"/>
    <w:rsid w:val="006057F8"/>
    <w:rsid w:val="006058B5"/>
    <w:rsid w:val="006058D9"/>
    <w:rsid w:val="006059B3"/>
    <w:rsid w:val="00605CEF"/>
    <w:rsid w:val="00605DF6"/>
    <w:rsid w:val="00605EA9"/>
    <w:rsid w:val="00605F2B"/>
    <w:rsid w:val="00606157"/>
    <w:rsid w:val="00606369"/>
    <w:rsid w:val="00606384"/>
    <w:rsid w:val="00606664"/>
    <w:rsid w:val="006067DB"/>
    <w:rsid w:val="00606896"/>
    <w:rsid w:val="00606B0F"/>
    <w:rsid w:val="00606B70"/>
    <w:rsid w:val="00606D33"/>
    <w:rsid w:val="006070A3"/>
    <w:rsid w:val="00607264"/>
    <w:rsid w:val="00607436"/>
    <w:rsid w:val="006075BF"/>
    <w:rsid w:val="00607766"/>
    <w:rsid w:val="006078DE"/>
    <w:rsid w:val="00607A73"/>
    <w:rsid w:val="00607B76"/>
    <w:rsid w:val="00607C61"/>
    <w:rsid w:val="00607CA3"/>
    <w:rsid w:val="00607D30"/>
    <w:rsid w:val="00607D40"/>
    <w:rsid w:val="00607D7F"/>
    <w:rsid w:val="00607E2A"/>
    <w:rsid w:val="00607F2A"/>
    <w:rsid w:val="00610251"/>
    <w:rsid w:val="006102C2"/>
    <w:rsid w:val="00610350"/>
    <w:rsid w:val="0061045C"/>
    <w:rsid w:val="006104C2"/>
    <w:rsid w:val="00610657"/>
    <w:rsid w:val="006106BC"/>
    <w:rsid w:val="006106D8"/>
    <w:rsid w:val="006106EA"/>
    <w:rsid w:val="006107E2"/>
    <w:rsid w:val="006108A7"/>
    <w:rsid w:val="006109B4"/>
    <w:rsid w:val="00610ABF"/>
    <w:rsid w:val="00610BBC"/>
    <w:rsid w:val="006111AC"/>
    <w:rsid w:val="0061134E"/>
    <w:rsid w:val="0061139F"/>
    <w:rsid w:val="006114E5"/>
    <w:rsid w:val="0061163A"/>
    <w:rsid w:val="00611870"/>
    <w:rsid w:val="00611A5B"/>
    <w:rsid w:val="00611C7F"/>
    <w:rsid w:val="00611CEE"/>
    <w:rsid w:val="00611EBF"/>
    <w:rsid w:val="00611F44"/>
    <w:rsid w:val="0061208C"/>
    <w:rsid w:val="006120C6"/>
    <w:rsid w:val="006120E6"/>
    <w:rsid w:val="006121A2"/>
    <w:rsid w:val="00612279"/>
    <w:rsid w:val="00612950"/>
    <w:rsid w:val="00612B15"/>
    <w:rsid w:val="00612CFB"/>
    <w:rsid w:val="00612D79"/>
    <w:rsid w:val="00612D9B"/>
    <w:rsid w:val="00612D9C"/>
    <w:rsid w:val="00612F22"/>
    <w:rsid w:val="00612FEC"/>
    <w:rsid w:val="00613004"/>
    <w:rsid w:val="0061328F"/>
    <w:rsid w:val="00613815"/>
    <w:rsid w:val="00613AB5"/>
    <w:rsid w:val="00613E11"/>
    <w:rsid w:val="00613E3B"/>
    <w:rsid w:val="00613E8A"/>
    <w:rsid w:val="00613EF9"/>
    <w:rsid w:val="00613F10"/>
    <w:rsid w:val="00613FDB"/>
    <w:rsid w:val="006141EF"/>
    <w:rsid w:val="0061428F"/>
    <w:rsid w:val="006142B9"/>
    <w:rsid w:val="0061451F"/>
    <w:rsid w:val="0061452F"/>
    <w:rsid w:val="006145FD"/>
    <w:rsid w:val="00614800"/>
    <w:rsid w:val="0061482D"/>
    <w:rsid w:val="00614971"/>
    <w:rsid w:val="006149D7"/>
    <w:rsid w:val="00614BCE"/>
    <w:rsid w:val="00614C82"/>
    <w:rsid w:val="00614D34"/>
    <w:rsid w:val="00614E0B"/>
    <w:rsid w:val="00614EAF"/>
    <w:rsid w:val="0061519E"/>
    <w:rsid w:val="006152C6"/>
    <w:rsid w:val="00615408"/>
    <w:rsid w:val="0061547D"/>
    <w:rsid w:val="00615578"/>
    <w:rsid w:val="006155B7"/>
    <w:rsid w:val="00615664"/>
    <w:rsid w:val="00615995"/>
    <w:rsid w:val="00615A1E"/>
    <w:rsid w:val="00615C1F"/>
    <w:rsid w:val="006163C3"/>
    <w:rsid w:val="00616409"/>
    <w:rsid w:val="00616584"/>
    <w:rsid w:val="006165D6"/>
    <w:rsid w:val="0061662F"/>
    <w:rsid w:val="006167C7"/>
    <w:rsid w:val="006167CF"/>
    <w:rsid w:val="006168FC"/>
    <w:rsid w:val="006169AB"/>
    <w:rsid w:val="00616B05"/>
    <w:rsid w:val="00616B4C"/>
    <w:rsid w:val="00616B65"/>
    <w:rsid w:val="00616B9B"/>
    <w:rsid w:val="00616BFB"/>
    <w:rsid w:val="00616D02"/>
    <w:rsid w:val="00616F09"/>
    <w:rsid w:val="00617311"/>
    <w:rsid w:val="00617448"/>
    <w:rsid w:val="0061747E"/>
    <w:rsid w:val="006174E1"/>
    <w:rsid w:val="006175BE"/>
    <w:rsid w:val="00617776"/>
    <w:rsid w:val="006179BF"/>
    <w:rsid w:val="00617A3A"/>
    <w:rsid w:val="00617A4C"/>
    <w:rsid w:val="00617B24"/>
    <w:rsid w:val="00617CCC"/>
    <w:rsid w:val="00617CD6"/>
    <w:rsid w:val="00617E0D"/>
    <w:rsid w:val="0062008B"/>
    <w:rsid w:val="00620129"/>
    <w:rsid w:val="006201FF"/>
    <w:rsid w:val="00620F8C"/>
    <w:rsid w:val="006210BA"/>
    <w:rsid w:val="00621322"/>
    <w:rsid w:val="0062136A"/>
    <w:rsid w:val="006213A9"/>
    <w:rsid w:val="00621443"/>
    <w:rsid w:val="00621570"/>
    <w:rsid w:val="006216A1"/>
    <w:rsid w:val="0062183D"/>
    <w:rsid w:val="0062194A"/>
    <w:rsid w:val="00621A06"/>
    <w:rsid w:val="00621B46"/>
    <w:rsid w:val="00621DA9"/>
    <w:rsid w:val="00621E1A"/>
    <w:rsid w:val="00621F15"/>
    <w:rsid w:val="0062205A"/>
    <w:rsid w:val="00622182"/>
    <w:rsid w:val="006221EB"/>
    <w:rsid w:val="0062232C"/>
    <w:rsid w:val="00622371"/>
    <w:rsid w:val="006223FC"/>
    <w:rsid w:val="0062255E"/>
    <w:rsid w:val="0062274A"/>
    <w:rsid w:val="00622900"/>
    <w:rsid w:val="00622A22"/>
    <w:rsid w:val="00622B0E"/>
    <w:rsid w:val="00622DB7"/>
    <w:rsid w:val="00622DB9"/>
    <w:rsid w:val="00622F63"/>
    <w:rsid w:val="0062300D"/>
    <w:rsid w:val="00623252"/>
    <w:rsid w:val="006234F6"/>
    <w:rsid w:val="006235E3"/>
    <w:rsid w:val="0062388B"/>
    <w:rsid w:val="006238AE"/>
    <w:rsid w:val="00623ADF"/>
    <w:rsid w:val="00623C71"/>
    <w:rsid w:val="0062408B"/>
    <w:rsid w:val="00624189"/>
    <w:rsid w:val="00624207"/>
    <w:rsid w:val="006245C9"/>
    <w:rsid w:val="00624616"/>
    <w:rsid w:val="00624767"/>
    <w:rsid w:val="0062482A"/>
    <w:rsid w:val="00624905"/>
    <w:rsid w:val="00624DD8"/>
    <w:rsid w:val="00625088"/>
    <w:rsid w:val="0062531F"/>
    <w:rsid w:val="0062545D"/>
    <w:rsid w:val="00625613"/>
    <w:rsid w:val="006257E8"/>
    <w:rsid w:val="00625901"/>
    <w:rsid w:val="00625C7B"/>
    <w:rsid w:val="00625D15"/>
    <w:rsid w:val="00625D5E"/>
    <w:rsid w:val="00625E8A"/>
    <w:rsid w:val="00625F65"/>
    <w:rsid w:val="0062624D"/>
    <w:rsid w:val="006263EC"/>
    <w:rsid w:val="0062643C"/>
    <w:rsid w:val="0062660A"/>
    <w:rsid w:val="00626A2A"/>
    <w:rsid w:val="00626BA2"/>
    <w:rsid w:val="00626BA7"/>
    <w:rsid w:val="00626D71"/>
    <w:rsid w:val="00626EBD"/>
    <w:rsid w:val="00627058"/>
    <w:rsid w:val="0062726E"/>
    <w:rsid w:val="0062728A"/>
    <w:rsid w:val="00627390"/>
    <w:rsid w:val="006273C6"/>
    <w:rsid w:val="0062742C"/>
    <w:rsid w:val="00627453"/>
    <w:rsid w:val="006275B1"/>
    <w:rsid w:val="006275D8"/>
    <w:rsid w:val="0062788F"/>
    <w:rsid w:val="00627A07"/>
    <w:rsid w:val="00627AF7"/>
    <w:rsid w:val="00627B34"/>
    <w:rsid w:val="00627DD9"/>
    <w:rsid w:val="0063029F"/>
    <w:rsid w:val="00630311"/>
    <w:rsid w:val="006303C0"/>
    <w:rsid w:val="00630761"/>
    <w:rsid w:val="0063082F"/>
    <w:rsid w:val="006308AA"/>
    <w:rsid w:val="00630969"/>
    <w:rsid w:val="00630982"/>
    <w:rsid w:val="006309A5"/>
    <w:rsid w:val="00630A01"/>
    <w:rsid w:val="00630A38"/>
    <w:rsid w:val="00630BA8"/>
    <w:rsid w:val="00630BAC"/>
    <w:rsid w:val="00630C4A"/>
    <w:rsid w:val="00630DB7"/>
    <w:rsid w:val="00630F09"/>
    <w:rsid w:val="00631113"/>
    <w:rsid w:val="0063115F"/>
    <w:rsid w:val="006312BB"/>
    <w:rsid w:val="006312F0"/>
    <w:rsid w:val="00631373"/>
    <w:rsid w:val="006315A9"/>
    <w:rsid w:val="00631611"/>
    <w:rsid w:val="00631746"/>
    <w:rsid w:val="006317A1"/>
    <w:rsid w:val="00631906"/>
    <w:rsid w:val="0063193A"/>
    <w:rsid w:val="006319B4"/>
    <w:rsid w:val="00631BB2"/>
    <w:rsid w:val="00631C9B"/>
    <w:rsid w:val="00631D86"/>
    <w:rsid w:val="00632069"/>
    <w:rsid w:val="006320E9"/>
    <w:rsid w:val="00632159"/>
    <w:rsid w:val="0063253E"/>
    <w:rsid w:val="006326A7"/>
    <w:rsid w:val="0063273C"/>
    <w:rsid w:val="006327C3"/>
    <w:rsid w:val="006328C6"/>
    <w:rsid w:val="00632D38"/>
    <w:rsid w:val="00632EA9"/>
    <w:rsid w:val="00632EB5"/>
    <w:rsid w:val="0063317D"/>
    <w:rsid w:val="0063337D"/>
    <w:rsid w:val="00633493"/>
    <w:rsid w:val="006335F0"/>
    <w:rsid w:val="00633716"/>
    <w:rsid w:val="00633747"/>
    <w:rsid w:val="0063377B"/>
    <w:rsid w:val="00633937"/>
    <w:rsid w:val="00633FAD"/>
    <w:rsid w:val="00633FC0"/>
    <w:rsid w:val="00633FD5"/>
    <w:rsid w:val="00633FF4"/>
    <w:rsid w:val="0063406A"/>
    <w:rsid w:val="006340C4"/>
    <w:rsid w:val="006342D6"/>
    <w:rsid w:val="00634411"/>
    <w:rsid w:val="006344CD"/>
    <w:rsid w:val="0063487B"/>
    <w:rsid w:val="00634A77"/>
    <w:rsid w:val="00634C78"/>
    <w:rsid w:val="00634F17"/>
    <w:rsid w:val="00634F3E"/>
    <w:rsid w:val="0063503C"/>
    <w:rsid w:val="006350E0"/>
    <w:rsid w:val="00635146"/>
    <w:rsid w:val="00635884"/>
    <w:rsid w:val="00635924"/>
    <w:rsid w:val="00635987"/>
    <w:rsid w:val="00635BDB"/>
    <w:rsid w:val="00635CB3"/>
    <w:rsid w:val="00635CCB"/>
    <w:rsid w:val="00635CDD"/>
    <w:rsid w:val="00635CEC"/>
    <w:rsid w:val="00635F6E"/>
    <w:rsid w:val="006361A1"/>
    <w:rsid w:val="006365AB"/>
    <w:rsid w:val="00636613"/>
    <w:rsid w:val="006367AF"/>
    <w:rsid w:val="006367E2"/>
    <w:rsid w:val="0063690C"/>
    <w:rsid w:val="00636942"/>
    <w:rsid w:val="00636996"/>
    <w:rsid w:val="006369F3"/>
    <w:rsid w:val="00636A48"/>
    <w:rsid w:val="00636B1D"/>
    <w:rsid w:val="00636FEE"/>
    <w:rsid w:val="00637092"/>
    <w:rsid w:val="00637125"/>
    <w:rsid w:val="006372A2"/>
    <w:rsid w:val="00637348"/>
    <w:rsid w:val="00637478"/>
    <w:rsid w:val="00637582"/>
    <w:rsid w:val="0063775D"/>
    <w:rsid w:val="00637824"/>
    <w:rsid w:val="006378E9"/>
    <w:rsid w:val="00637B36"/>
    <w:rsid w:val="00637BD8"/>
    <w:rsid w:val="00637C6F"/>
    <w:rsid w:val="00637C8E"/>
    <w:rsid w:val="00637CEE"/>
    <w:rsid w:val="00640078"/>
    <w:rsid w:val="0064027C"/>
    <w:rsid w:val="0064031D"/>
    <w:rsid w:val="0064053A"/>
    <w:rsid w:val="006406D8"/>
    <w:rsid w:val="00640A2B"/>
    <w:rsid w:val="00640B1C"/>
    <w:rsid w:val="00640D2D"/>
    <w:rsid w:val="00640D52"/>
    <w:rsid w:val="00640D90"/>
    <w:rsid w:val="00641010"/>
    <w:rsid w:val="006410B2"/>
    <w:rsid w:val="00641101"/>
    <w:rsid w:val="00641294"/>
    <w:rsid w:val="006412E2"/>
    <w:rsid w:val="0064149A"/>
    <w:rsid w:val="006414BE"/>
    <w:rsid w:val="006414EC"/>
    <w:rsid w:val="00641558"/>
    <w:rsid w:val="0064158F"/>
    <w:rsid w:val="006416B4"/>
    <w:rsid w:val="006416ED"/>
    <w:rsid w:val="00641758"/>
    <w:rsid w:val="006417BB"/>
    <w:rsid w:val="006417F4"/>
    <w:rsid w:val="00641BB2"/>
    <w:rsid w:val="00641C2A"/>
    <w:rsid w:val="00641CB8"/>
    <w:rsid w:val="00641EE5"/>
    <w:rsid w:val="00641F09"/>
    <w:rsid w:val="00641F0F"/>
    <w:rsid w:val="00641F41"/>
    <w:rsid w:val="00641F56"/>
    <w:rsid w:val="006420A6"/>
    <w:rsid w:val="00642C33"/>
    <w:rsid w:val="00642C53"/>
    <w:rsid w:val="00642C7C"/>
    <w:rsid w:val="00642DB8"/>
    <w:rsid w:val="00642E48"/>
    <w:rsid w:val="00642E60"/>
    <w:rsid w:val="00642F35"/>
    <w:rsid w:val="00642FF2"/>
    <w:rsid w:val="00643025"/>
    <w:rsid w:val="00643132"/>
    <w:rsid w:val="00643363"/>
    <w:rsid w:val="006435C0"/>
    <w:rsid w:val="00643716"/>
    <w:rsid w:val="00643970"/>
    <w:rsid w:val="00643982"/>
    <w:rsid w:val="006439D3"/>
    <w:rsid w:val="00643A35"/>
    <w:rsid w:val="00643B1A"/>
    <w:rsid w:val="00643C91"/>
    <w:rsid w:val="00643CE3"/>
    <w:rsid w:val="00643D4D"/>
    <w:rsid w:val="00643D52"/>
    <w:rsid w:val="00643F27"/>
    <w:rsid w:val="006441C3"/>
    <w:rsid w:val="00644237"/>
    <w:rsid w:val="006443B6"/>
    <w:rsid w:val="0064445F"/>
    <w:rsid w:val="0064448B"/>
    <w:rsid w:val="006444E6"/>
    <w:rsid w:val="006445A7"/>
    <w:rsid w:val="006445E4"/>
    <w:rsid w:val="00644905"/>
    <w:rsid w:val="00644955"/>
    <w:rsid w:val="00644963"/>
    <w:rsid w:val="006449E0"/>
    <w:rsid w:val="00644A36"/>
    <w:rsid w:val="00644A43"/>
    <w:rsid w:val="00644CD5"/>
    <w:rsid w:val="00644F66"/>
    <w:rsid w:val="0064522D"/>
    <w:rsid w:val="00645264"/>
    <w:rsid w:val="006453B6"/>
    <w:rsid w:val="00645403"/>
    <w:rsid w:val="006454F3"/>
    <w:rsid w:val="00645A35"/>
    <w:rsid w:val="00645B1C"/>
    <w:rsid w:val="00645CF4"/>
    <w:rsid w:val="00645F1E"/>
    <w:rsid w:val="00646041"/>
    <w:rsid w:val="006460F7"/>
    <w:rsid w:val="006461A6"/>
    <w:rsid w:val="006463EE"/>
    <w:rsid w:val="006463F2"/>
    <w:rsid w:val="006464B3"/>
    <w:rsid w:val="00646519"/>
    <w:rsid w:val="00646641"/>
    <w:rsid w:val="00646995"/>
    <w:rsid w:val="00646B8E"/>
    <w:rsid w:val="00646BD4"/>
    <w:rsid w:val="00646BDC"/>
    <w:rsid w:val="00646F28"/>
    <w:rsid w:val="00647035"/>
    <w:rsid w:val="00647145"/>
    <w:rsid w:val="006473A7"/>
    <w:rsid w:val="006473C0"/>
    <w:rsid w:val="0064745B"/>
    <w:rsid w:val="00647925"/>
    <w:rsid w:val="00647936"/>
    <w:rsid w:val="00647C31"/>
    <w:rsid w:val="00647C4E"/>
    <w:rsid w:val="00647C8E"/>
    <w:rsid w:val="00647EA5"/>
    <w:rsid w:val="00647EDE"/>
    <w:rsid w:val="00647F05"/>
    <w:rsid w:val="006502B1"/>
    <w:rsid w:val="006502D0"/>
    <w:rsid w:val="006505C3"/>
    <w:rsid w:val="0065070F"/>
    <w:rsid w:val="006507D6"/>
    <w:rsid w:val="00650989"/>
    <w:rsid w:val="00650B14"/>
    <w:rsid w:val="00650DB6"/>
    <w:rsid w:val="0065100A"/>
    <w:rsid w:val="006511F1"/>
    <w:rsid w:val="006512EE"/>
    <w:rsid w:val="0065153E"/>
    <w:rsid w:val="0065176E"/>
    <w:rsid w:val="00651776"/>
    <w:rsid w:val="00651DD6"/>
    <w:rsid w:val="00651E8D"/>
    <w:rsid w:val="00652370"/>
    <w:rsid w:val="00652640"/>
    <w:rsid w:val="006529C7"/>
    <w:rsid w:val="00652B72"/>
    <w:rsid w:val="00652C80"/>
    <w:rsid w:val="00652DE7"/>
    <w:rsid w:val="00652F44"/>
    <w:rsid w:val="00652F6D"/>
    <w:rsid w:val="0065310F"/>
    <w:rsid w:val="0065326F"/>
    <w:rsid w:val="0065342B"/>
    <w:rsid w:val="00653433"/>
    <w:rsid w:val="006534A7"/>
    <w:rsid w:val="006534C9"/>
    <w:rsid w:val="0065352C"/>
    <w:rsid w:val="0065354A"/>
    <w:rsid w:val="00653750"/>
    <w:rsid w:val="006538EB"/>
    <w:rsid w:val="00653C02"/>
    <w:rsid w:val="00653D4F"/>
    <w:rsid w:val="00653E04"/>
    <w:rsid w:val="00653F73"/>
    <w:rsid w:val="00654157"/>
    <w:rsid w:val="00654211"/>
    <w:rsid w:val="006543F5"/>
    <w:rsid w:val="00654472"/>
    <w:rsid w:val="0065495C"/>
    <w:rsid w:val="00654A8F"/>
    <w:rsid w:val="00654C4E"/>
    <w:rsid w:val="00654CF0"/>
    <w:rsid w:val="00654D0D"/>
    <w:rsid w:val="00654ECD"/>
    <w:rsid w:val="00655020"/>
    <w:rsid w:val="00655179"/>
    <w:rsid w:val="00655594"/>
    <w:rsid w:val="006555D8"/>
    <w:rsid w:val="0065561E"/>
    <w:rsid w:val="00655676"/>
    <w:rsid w:val="0065568B"/>
    <w:rsid w:val="0065597A"/>
    <w:rsid w:val="00655D84"/>
    <w:rsid w:val="00655E75"/>
    <w:rsid w:val="00655F56"/>
    <w:rsid w:val="00655F72"/>
    <w:rsid w:val="0065603F"/>
    <w:rsid w:val="00656052"/>
    <w:rsid w:val="006560C2"/>
    <w:rsid w:val="006562A4"/>
    <w:rsid w:val="0065639F"/>
    <w:rsid w:val="0065640E"/>
    <w:rsid w:val="006565DA"/>
    <w:rsid w:val="006567A6"/>
    <w:rsid w:val="00656845"/>
    <w:rsid w:val="00656865"/>
    <w:rsid w:val="006569FE"/>
    <w:rsid w:val="00656D7B"/>
    <w:rsid w:val="00656DD3"/>
    <w:rsid w:val="00656E50"/>
    <w:rsid w:val="00656E5D"/>
    <w:rsid w:val="00657019"/>
    <w:rsid w:val="006570A8"/>
    <w:rsid w:val="00657129"/>
    <w:rsid w:val="0065717E"/>
    <w:rsid w:val="00657201"/>
    <w:rsid w:val="006572B9"/>
    <w:rsid w:val="006574BB"/>
    <w:rsid w:val="0065784E"/>
    <w:rsid w:val="006578EC"/>
    <w:rsid w:val="00657C51"/>
    <w:rsid w:val="00657D13"/>
    <w:rsid w:val="00657DA4"/>
    <w:rsid w:val="00657E57"/>
    <w:rsid w:val="00657E8C"/>
    <w:rsid w:val="00660112"/>
    <w:rsid w:val="00660200"/>
    <w:rsid w:val="0066026A"/>
    <w:rsid w:val="006602AA"/>
    <w:rsid w:val="006602C6"/>
    <w:rsid w:val="006602DC"/>
    <w:rsid w:val="0066049A"/>
    <w:rsid w:val="006604DA"/>
    <w:rsid w:val="00660507"/>
    <w:rsid w:val="00660555"/>
    <w:rsid w:val="0066085B"/>
    <w:rsid w:val="0066087E"/>
    <w:rsid w:val="00660984"/>
    <w:rsid w:val="00660AB3"/>
    <w:rsid w:val="00660B3B"/>
    <w:rsid w:val="00660B53"/>
    <w:rsid w:val="00660BD1"/>
    <w:rsid w:val="00660E67"/>
    <w:rsid w:val="00661016"/>
    <w:rsid w:val="006612F8"/>
    <w:rsid w:val="0066139C"/>
    <w:rsid w:val="006613AB"/>
    <w:rsid w:val="006613EC"/>
    <w:rsid w:val="006615CB"/>
    <w:rsid w:val="0066171A"/>
    <w:rsid w:val="00661727"/>
    <w:rsid w:val="006619ED"/>
    <w:rsid w:val="00661D37"/>
    <w:rsid w:val="00661E89"/>
    <w:rsid w:val="00661EE9"/>
    <w:rsid w:val="00661F13"/>
    <w:rsid w:val="00662093"/>
    <w:rsid w:val="006621F0"/>
    <w:rsid w:val="00662B45"/>
    <w:rsid w:val="00662B5A"/>
    <w:rsid w:val="00662FC7"/>
    <w:rsid w:val="006631BF"/>
    <w:rsid w:val="006631CB"/>
    <w:rsid w:val="00663674"/>
    <w:rsid w:val="00663692"/>
    <w:rsid w:val="00663760"/>
    <w:rsid w:val="00663882"/>
    <w:rsid w:val="00663C2E"/>
    <w:rsid w:val="006643A9"/>
    <w:rsid w:val="006643B2"/>
    <w:rsid w:val="006643CD"/>
    <w:rsid w:val="00664404"/>
    <w:rsid w:val="00664786"/>
    <w:rsid w:val="00664A22"/>
    <w:rsid w:val="00664AA8"/>
    <w:rsid w:val="00664BC2"/>
    <w:rsid w:val="00664BF6"/>
    <w:rsid w:val="00664D7E"/>
    <w:rsid w:val="006651D5"/>
    <w:rsid w:val="006653DC"/>
    <w:rsid w:val="006655CF"/>
    <w:rsid w:val="00665643"/>
    <w:rsid w:val="00665685"/>
    <w:rsid w:val="0066577C"/>
    <w:rsid w:val="00665AF2"/>
    <w:rsid w:val="00665B96"/>
    <w:rsid w:val="00665BFB"/>
    <w:rsid w:val="00665E8E"/>
    <w:rsid w:val="00665ED6"/>
    <w:rsid w:val="006661A5"/>
    <w:rsid w:val="006662FD"/>
    <w:rsid w:val="00666552"/>
    <w:rsid w:val="006665C0"/>
    <w:rsid w:val="0066665E"/>
    <w:rsid w:val="00666681"/>
    <w:rsid w:val="0066689D"/>
    <w:rsid w:val="00666963"/>
    <w:rsid w:val="00666B79"/>
    <w:rsid w:val="00666C60"/>
    <w:rsid w:val="00666EC7"/>
    <w:rsid w:val="00666F98"/>
    <w:rsid w:val="00667082"/>
    <w:rsid w:val="0066732E"/>
    <w:rsid w:val="00667355"/>
    <w:rsid w:val="00667534"/>
    <w:rsid w:val="00667725"/>
    <w:rsid w:val="006677B7"/>
    <w:rsid w:val="00667857"/>
    <w:rsid w:val="006679A0"/>
    <w:rsid w:val="00667B0D"/>
    <w:rsid w:val="00667C30"/>
    <w:rsid w:val="00667D1B"/>
    <w:rsid w:val="00667DC0"/>
    <w:rsid w:val="00667E57"/>
    <w:rsid w:val="00667EDA"/>
    <w:rsid w:val="00670157"/>
    <w:rsid w:val="006703BF"/>
    <w:rsid w:val="00670A36"/>
    <w:rsid w:val="00670ACE"/>
    <w:rsid w:val="00670B93"/>
    <w:rsid w:val="00670E1D"/>
    <w:rsid w:val="00670F66"/>
    <w:rsid w:val="00671232"/>
    <w:rsid w:val="006714AE"/>
    <w:rsid w:val="0067153A"/>
    <w:rsid w:val="0067165C"/>
    <w:rsid w:val="00671CDF"/>
    <w:rsid w:val="00671D2F"/>
    <w:rsid w:val="00671DA9"/>
    <w:rsid w:val="0067200B"/>
    <w:rsid w:val="00672052"/>
    <w:rsid w:val="0067214B"/>
    <w:rsid w:val="0067221C"/>
    <w:rsid w:val="00672287"/>
    <w:rsid w:val="0067237E"/>
    <w:rsid w:val="006723A8"/>
    <w:rsid w:val="00672420"/>
    <w:rsid w:val="0067243F"/>
    <w:rsid w:val="006727FE"/>
    <w:rsid w:val="006729C3"/>
    <w:rsid w:val="00672B5C"/>
    <w:rsid w:val="00672D23"/>
    <w:rsid w:val="00672F41"/>
    <w:rsid w:val="0067320D"/>
    <w:rsid w:val="0067328B"/>
    <w:rsid w:val="00673359"/>
    <w:rsid w:val="00673505"/>
    <w:rsid w:val="00673629"/>
    <w:rsid w:val="0067365E"/>
    <w:rsid w:val="006737D4"/>
    <w:rsid w:val="00673951"/>
    <w:rsid w:val="00673CB7"/>
    <w:rsid w:val="00673E24"/>
    <w:rsid w:val="00673E71"/>
    <w:rsid w:val="006741DC"/>
    <w:rsid w:val="0067429A"/>
    <w:rsid w:val="00674945"/>
    <w:rsid w:val="006749E0"/>
    <w:rsid w:val="00674A86"/>
    <w:rsid w:val="00674B26"/>
    <w:rsid w:val="00674B2E"/>
    <w:rsid w:val="00674D13"/>
    <w:rsid w:val="00674F71"/>
    <w:rsid w:val="00674F73"/>
    <w:rsid w:val="00674FBC"/>
    <w:rsid w:val="006750E2"/>
    <w:rsid w:val="006751DE"/>
    <w:rsid w:val="00675372"/>
    <w:rsid w:val="0067537E"/>
    <w:rsid w:val="00675445"/>
    <w:rsid w:val="00675511"/>
    <w:rsid w:val="00675545"/>
    <w:rsid w:val="00675563"/>
    <w:rsid w:val="0067565D"/>
    <w:rsid w:val="00675779"/>
    <w:rsid w:val="006757DD"/>
    <w:rsid w:val="006757FE"/>
    <w:rsid w:val="006758FE"/>
    <w:rsid w:val="00675943"/>
    <w:rsid w:val="00675BEC"/>
    <w:rsid w:val="00675C8B"/>
    <w:rsid w:val="00675DCC"/>
    <w:rsid w:val="00675F24"/>
    <w:rsid w:val="006761FA"/>
    <w:rsid w:val="0067643F"/>
    <w:rsid w:val="006764A0"/>
    <w:rsid w:val="00676524"/>
    <w:rsid w:val="00676617"/>
    <w:rsid w:val="00676692"/>
    <w:rsid w:val="006769DA"/>
    <w:rsid w:val="00676A53"/>
    <w:rsid w:val="00676AE5"/>
    <w:rsid w:val="00676EFA"/>
    <w:rsid w:val="00676F0F"/>
    <w:rsid w:val="00676FAE"/>
    <w:rsid w:val="00677174"/>
    <w:rsid w:val="0067728B"/>
    <w:rsid w:val="00677547"/>
    <w:rsid w:val="00677645"/>
    <w:rsid w:val="006776FB"/>
    <w:rsid w:val="00677A95"/>
    <w:rsid w:val="00677ACE"/>
    <w:rsid w:val="00677AF1"/>
    <w:rsid w:val="00677F09"/>
    <w:rsid w:val="00677F14"/>
    <w:rsid w:val="00680135"/>
    <w:rsid w:val="0068058B"/>
    <w:rsid w:val="00680B61"/>
    <w:rsid w:val="00680CBF"/>
    <w:rsid w:val="00680CC1"/>
    <w:rsid w:val="0068149D"/>
    <w:rsid w:val="0068184A"/>
    <w:rsid w:val="00681979"/>
    <w:rsid w:val="00681CBA"/>
    <w:rsid w:val="0068200F"/>
    <w:rsid w:val="00682184"/>
    <w:rsid w:val="006821E5"/>
    <w:rsid w:val="006825E2"/>
    <w:rsid w:val="00682679"/>
    <w:rsid w:val="00682706"/>
    <w:rsid w:val="006827D9"/>
    <w:rsid w:val="00682D26"/>
    <w:rsid w:val="00682D6D"/>
    <w:rsid w:val="00682DEF"/>
    <w:rsid w:val="00682FA4"/>
    <w:rsid w:val="006833B2"/>
    <w:rsid w:val="00683A76"/>
    <w:rsid w:val="00683A7D"/>
    <w:rsid w:val="00683AAC"/>
    <w:rsid w:val="00683AC2"/>
    <w:rsid w:val="00683E69"/>
    <w:rsid w:val="006840ED"/>
    <w:rsid w:val="006840F9"/>
    <w:rsid w:val="0068423A"/>
    <w:rsid w:val="0068452E"/>
    <w:rsid w:val="00684960"/>
    <w:rsid w:val="00684988"/>
    <w:rsid w:val="006849EA"/>
    <w:rsid w:val="00684B89"/>
    <w:rsid w:val="00684C10"/>
    <w:rsid w:val="00684C71"/>
    <w:rsid w:val="00684D97"/>
    <w:rsid w:val="00684E3A"/>
    <w:rsid w:val="00684E4C"/>
    <w:rsid w:val="0068517C"/>
    <w:rsid w:val="006851B4"/>
    <w:rsid w:val="00685230"/>
    <w:rsid w:val="0068524D"/>
    <w:rsid w:val="00685256"/>
    <w:rsid w:val="00685572"/>
    <w:rsid w:val="00685576"/>
    <w:rsid w:val="0068558F"/>
    <w:rsid w:val="006855E9"/>
    <w:rsid w:val="0068588E"/>
    <w:rsid w:val="00685B05"/>
    <w:rsid w:val="00685C9A"/>
    <w:rsid w:val="00685E0B"/>
    <w:rsid w:val="00685E35"/>
    <w:rsid w:val="00685FC1"/>
    <w:rsid w:val="00685FC5"/>
    <w:rsid w:val="00685FE8"/>
    <w:rsid w:val="0068623A"/>
    <w:rsid w:val="00686388"/>
    <w:rsid w:val="0068659D"/>
    <w:rsid w:val="006867FB"/>
    <w:rsid w:val="006868A2"/>
    <w:rsid w:val="0068693B"/>
    <w:rsid w:val="00686D4C"/>
    <w:rsid w:val="00687147"/>
    <w:rsid w:val="006872D7"/>
    <w:rsid w:val="00687540"/>
    <w:rsid w:val="00687649"/>
    <w:rsid w:val="006876A4"/>
    <w:rsid w:val="00687716"/>
    <w:rsid w:val="006877AB"/>
    <w:rsid w:val="00687828"/>
    <w:rsid w:val="00687A22"/>
    <w:rsid w:val="00687B46"/>
    <w:rsid w:val="00687D0F"/>
    <w:rsid w:val="00687D47"/>
    <w:rsid w:val="00687F6D"/>
    <w:rsid w:val="00690076"/>
    <w:rsid w:val="0069022D"/>
    <w:rsid w:val="00690435"/>
    <w:rsid w:val="00690723"/>
    <w:rsid w:val="006909BA"/>
    <w:rsid w:val="00690A22"/>
    <w:rsid w:val="00690B67"/>
    <w:rsid w:val="00690B90"/>
    <w:rsid w:val="00690D4A"/>
    <w:rsid w:val="00690DFC"/>
    <w:rsid w:val="00690FD1"/>
    <w:rsid w:val="00691085"/>
    <w:rsid w:val="00691496"/>
    <w:rsid w:val="006916C8"/>
    <w:rsid w:val="006918F1"/>
    <w:rsid w:val="00691B3E"/>
    <w:rsid w:val="00691BCD"/>
    <w:rsid w:val="00691D22"/>
    <w:rsid w:val="00691E0B"/>
    <w:rsid w:val="0069213E"/>
    <w:rsid w:val="00692155"/>
    <w:rsid w:val="00692236"/>
    <w:rsid w:val="00692581"/>
    <w:rsid w:val="00692676"/>
    <w:rsid w:val="0069285A"/>
    <w:rsid w:val="00692C3A"/>
    <w:rsid w:val="00692CB2"/>
    <w:rsid w:val="00692E05"/>
    <w:rsid w:val="00692FAF"/>
    <w:rsid w:val="006930B9"/>
    <w:rsid w:val="006933C3"/>
    <w:rsid w:val="00693722"/>
    <w:rsid w:val="00693B41"/>
    <w:rsid w:val="00693C5F"/>
    <w:rsid w:val="00693D35"/>
    <w:rsid w:val="00693DE8"/>
    <w:rsid w:val="00693ED7"/>
    <w:rsid w:val="00693EEE"/>
    <w:rsid w:val="00693FA5"/>
    <w:rsid w:val="00694000"/>
    <w:rsid w:val="006940BB"/>
    <w:rsid w:val="0069417C"/>
    <w:rsid w:val="006941C3"/>
    <w:rsid w:val="00694203"/>
    <w:rsid w:val="006944A4"/>
    <w:rsid w:val="00694626"/>
    <w:rsid w:val="0069489B"/>
    <w:rsid w:val="006948A9"/>
    <w:rsid w:val="006948C5"/>
    <w:rsid w:val="00694A3E"/>
    <w:rsid w:val="00694B4A"/>
    <w:rsid w:val="00694CDF"/>
    <w:rsid w:val="00694D94"/>
    <w:rsid w:val="00694EE3"/>
    <w:rsid w:val="00694FD1"/>
    <w:rsid w:val="00695036"/>
    <w:rsid w:val="00695251"/>
    <w:rsid w:val="0069526F"/>
    <w:rsid w:val="006952A2"/>
    <w:rsid w:val="00695350"/>
    <w:rsid w:val="006953BA"/>
    <w:rsid w:val="006953F0"/>
    <w:rsid w:val="00695479"/>
    <w:rsid w:val="006954BF"/>
    <w:rsid w:val="006956F2"/>
    <w:rsid w:val="00695707"/>
    <w:rsid w:val="006958A4"/>
    <w:rsid w:val="006958E5"/>
    <w:rsid w:val="00695ADC"/>
    <w:rsid w:val="00695AF5"/>
    <w:rsid w:val="00695B27"/>
    <w:rsid w:val="00695B45"/>
    <w:rsid w:val="00695BBD"/>
    <w:rsid w:val="00695C39"/>
    <w:rsid w:val="0069602E"/>
    <w:rsid w:val="006961B5"/>
    <w:rsid w:val="006961D0"/>
    <w:rsid w:val="0069627C"/>
    <w:rsid w:val="0069634C"/>
    <w:rsid w:val="006963FE"/>
    <w:rsid w:val="006968C6"/>
    <w:rsid w:val="00696BA0"/>
    <w:rsid w:val="00696BC7"/>
    <w:rsid w:val="00696BE5"/>
    <w:rsid w:val="00697084"/>
    <w:rsid w:val="006970B6"/>
    <w:rsid w:val="006971C6"/>
    <w:rsid w:val="0069726E"/>
    <w:rsid w:val="00697338"/>
    <w:rsid w:val="00697460"/>
    <w:rsid w:val="0069746C"/>
    <w:rsid w:val="006976AA"/>
    <w:rsid w:val="00697751"/>
    <w:rsid w:val="0069790B"/>
    <w:rsid w:val="00697A84"/>
    <w:rsid w:val="00697B25"/>
    <w:rsid w:val="00697D4A"/>
    <w:rsid w:val="00697D9F"/>
    <w:rsid w:val="00697DB5"/>
    <w:rsid w:val="00697E2B"/>
    <w:rsid w:val="00697F1A"/>
    <w:rsid w:val="006A0057"/>
    <w:rsid w:val="006A00CF"/>
    <w:rsid w:val="006A0161"/>
    <w:rsid w:val="006A027F"/>
    <w:rsid w:val="006A04B2"/>
    <w:rsid w:val="006A052B"/>
    <w:rsid w:val="006A0569"/>
    <w:rsid w:val="006A0638"/>
    <w:rsid w:val="006A06B1"/>
    <w:rsid w:val="006A0822"/>
    <w:rsid w:val="006A0842"/>
    <w:rsid w:val="006A0B98"/>
    <w:rsid w:val="006A0C0F"/>
    <w:rsid w:val="006A0F7C"/>
    <w:rsid w:val="006A15CD"/>
    <w:rsid w:val="006A1698"/>
    <w:rsid w:val="006A17C0"/>
    <w:rsid w:val="006A1981"/>
    <w:rsid w:val="006A19BC"/>
    <w:rsid w:val="006A1A16"/>
    <w:rsid w:val="006A1D82"/>
    <w:rsid w:val="006A1E62"/>
    <w:rsid w:val="006A2291"/>
    <w:rsid w:val="006A22D9"/>
    <w:rsid w:val="006A2412"/>
    <w:rsid w:val="006A25B5"/>
    <w:rsid w:val="006A25F0"/>
    <w:rsid w:val="006A262C"/>
    <w:rsid w:val="006A2649"/>
    <w:rsid w:val="006A2788"/>
    <w:rsid w:val="006A291F"/>
    <w:rsid w:val="006A2C24"/>
    <w:rsid w:val="006A2C62"/>
    <w:rsid w:val="006A2E8B"/>
    <w:rsid w:val="006A2F34"/>
    <w:rsid w:val="006A2F77"/>
    <w:rsid w:val="006A310D"/>
    <w:rsid w:val="006A3392"/>
    <w:rsid w:val="006A35E2"/>
    <w:rsid w:val="006A36FF"/>
    <w:rsid w:val="006A3704"/>
    <w:rsid w:val="006A37BF"/>
    <w:rsid w:val="006A37D8"/>
    <w:rsid w:val="006A37E6"/>
    <w:rsid w:val="006A38E3"/>
    <w:rsid w:val="006A391E"/>
    <w:rsid w:val="006A39E4"/>
    <w:rsid w:val="006A3A8C"/>
    <w:rsid w:val="006A3C5C"/>
    <w:rsid w:val="006A3D60"/>
    <w:rsid w:val="006A3DE3"/>
    <w:rsid w:val="006A4033"/>
    <w:rsid w:val="006A4074"/>
    <w:rsid w:val="006A410C"/>
    <w:rsid w:val="006A421B"/>
    <w:rsid w:val="006A424D"/>
    <w:rsid w:val="006A4616"/>
    <w:rsid w:val="006A4774"/>
    <w:rsid w:val="006A4ABD"/>
    <w:rsid w:val="006A4BCD"/>
    <w:rsid w:val="006A4C8D"/>
    <w:rsid w:val="006A4CC2"/>
    <w:rsid w:val="006A4EC0"/>
    <w:rsid w:val="006A4F32"/>
    <w:rsid w:val="006A51AE"/>
    <w:rsid w:val="006A528E"/>
    <w:rsid w:val="006A532B"/>
    <w:rsid w:val="006A53BE"/>
    <w:rsid w:val="006A59D1"/>
    <w:rsid w:val="006A5D24"/>
    <w:rsid w:val="006A5FD0"/>
    <w:rsid w:val="006A5FDE"/>
    <w:rsid w:val="006A6127"/>
    <w:rsid w:val="006A6316"/>
    <w:rsid w:val="006A65BA"/>
    <w:rsid w:val="006A6795"/>
    <w:rsid w:val="006A68A3"/>
    <w:rsid w:val="006A6969"/>
    <w:rsid w:val="006A6BD3"/>
    <w:rsid w:val="006A6C7F"/>
    <w:rsid w:val="006A6D9E"/>
    <w:rsid w:val="006A6F60"/>
    <w:rsid w:val="006A6F88"/>
    <w:rsid w:val="006A7069"/>
    <w:rsid w:val="006A71A2"/>
    <w:rsid w:val="006A7262"/>
    <w:rsid w:val="006A7286"/>
    <w:rsid w:val="006A7457"/>
    <w:rsid w:val="006A752C"/>
    <w:rsid w:val="006A7593"/>
    <w:rsid w:val="006A7638"/>
    <w:rsid w:val="006A79E3"/>
    <w:rsid w:val="006A7A5D"/>
    <w:rsid w:val="006A7A91"/>
    <w:rsid w:val="006A7A9F"/>
    <w:rsid w:val="006A7B11"/>
    <w:rsid w:val="006A7DD3"/>
    <w:rsid w:val="006A7E28"/>
    <w:rsid w:val="006B0037"/>
    <w:rsid w:val="006B00CF"/>
    <w:rsid w:val="006B010F"/>
    <w:rsid w:val="006B0249"/>
    <w:rsid w:val="006B025D"/>
    <w:rsid w:val="006B02F5"/>
    <w:rsid w:val="006B06B1"/>
    <w:rsid w:val="006B0959"/>
    <w:rsid w:val="006B0991"/>
    <w:rsid w:val="006B0A9C"/>
    <w:rsid w:val="006B0B29"/>
    <w:rsid w:val="006B0C6A"/>
    <w:rsid w:val="006B0CAC"/>
    <w:rsid w:val="006B0D41"/>
    <w:rsid w:val="006B0DA0"/>
    <w:rsid w:val="006B0DD9"/>
    <w:rsid w:val="006B0FA0"/>
    <w:rsid w:val="006B1240"/>
    <w:rsid w:val="006B12F7"/>
    <w:rsid w:val="006B12FB"/>
    <w:rsid w:val="006B13D9"/>
    <w:rsid w:val="006B147D"/>
    <w:rsid w:val="006B1516"/>
    <w:rsid w:val="006B16E7"/>
    <w:rsid w:val="006B17CA"/>
    <w:rsid w:val="006B1959"/>
    <w:rsid w:val="006B195B"/>
    <w:rsid w:val="006B1975"/>
    <w:rsid w:val="006B1B84"/>
    <w:rsid w:val="006B1BC5"/>
    <w:rsid w:val="006B1DF3"/>
    <w:rsid w:val="006B1EF3"/>
    <w:rsid w:val="006B213A"/>
    <w:rsid w:val="006B232A"/>
    <w:rsid w:val="006B2357"/>
    <w:rsid w:val="006B2493"/>
    <w:rsid w:val="006B2558"/>
    <w:rsid w:val="006B2713"/>
    <w:rsid w:val="006B291A"/>
    <w:rsid w:val="006B2925"/>
    <w:rsid w:val="006B2B46"/>
    <w:rsid w:val="006B2D13"/>
    <w:rsid w:val="006B3034"/>
    <w:rsid w:val="006B34F5"/>
    <w:rsid w:val="006B3968"/>
    <w:rsid w:val="006B3B1E"/>
    <w:rsid w:val="006B3F3C"/>
    <w:rsid w:val="006B412C"/>
    <w:rsid w:val="006B415A"/>
    <w:rsid w:val="006B4278"/>
    <w:rsid w:val="006B4289"/>
    <w:rsid w:val="006B436E"/>
    <w:rsid w:val="006B442E"/>
    <w:rsid w:val="006B44A4"/>
    <w:rsid w:val="006B458C"/>
    <w:rsid w:val="006B493E"/>
    <w:rsid w:val="006B4BE5"/>
    <w:rsid w:val="006B4D3F"/>
    <w:rsid w:val="006B5582"/>
    <w:rsid w:val="006B57ED"/>
    <w:rsid w:val="006B590E"/>
    <w:rsid w:val="006B5BAE"/>
    <w:rsid w:val="006B5D01"/>
    <w:rsid w:val="006B5DCF"/>
    <w:rsid w:val="006B5FED"/>
    <w:rsid w:val="006B6203"/>
    <w:rsid w:val="006B64F9"/>
    <w:rsid w:val="006B662A"/>
    <w:rsid w:val="006B69A8"/>
    <w:rsid w:val="006B6AD1"/>
    <w:rsid w:val="006B6DEB"/>
    <w:rsid w:val="006B6F69"/>
    <w:rsid w:val="006B6FC0"/>
    <w:rsid w:val="006B70C0"/>
    <w:rsid w:val="006B72EA"/>
    <w:rsid w:val="006B739D"/>
    <w:rsid w:val="006B73E2"/>
    <w:rsid w:val="006B74DA"/>
    <w:rsid w:val="006B786D"/>
    <w:rsid w:val="006B7ADD"/>
    <w:rsid w:val="006B7D31"/>
    <w:rsid w:val="006B7EE1"/>
    <w:rsid w:val="006B7F11"/>
    <w:rsid w:val="006C0158"/>
    <w:rsid w:val="006C0367"/>
    <w:rsid w:val="006C060B"/>
    <w:rsid w:val="006C0830"/>
    <w:rsid w:val="006C0951"/>
    <w:rsid w:val="006C0A96"/>
    <w:rsid w:val="006C0CE8"/>
    <w:rsid w:val="006C0E41"/>
    <w:rsid w:val="006C10C1"/>
    <w:rsid w:val="006C1100"/>
    <w:rsid w:val="006C1332"/>
    <w:rsid w:val="006C1429"/>
    <w:rsid w:val="006C1432"/>
    <w:rsid w:val="006C1480"/>
    <w:rsid w:val="006C1483"/>
    <w:rsid w:val="006C14C8"/>
    <w:rsid w:val="006C1525"/>
    <w:rsid w:val="006C15E5"/>
    <w:rsid w:val="006C15ED"/>
    <w:rsid w:val="006C172D"/>
    <w:rsid w:val="006C1D00"/>
    <w:rsid w:val="006C1F0D"/>
    <w:rsid w:val="006C1FF7"/>
    <w:rsid w:val="006C22AE"/>
    <w:rsid w:val="006C22BA"/>
    <w:rsid w:val="006C28CE"/>
    <w:rsid w:val="006C28F4"/>
    <w:rsid w:val="006C28FA"/>
    <w:rsid w:val="006C2977"/>
    <w:rsid w:val="006C2A85"/>
    <w:rsid w:val="006C2C06"/>
    <w:rsid w:val="006C2CF4"/>
    <w:rsid w:val="006C2D54"/>
    <w:rsid w:val="006C2E64"/>
    <w:rsid w:val="006C2F58"/>
    <w:rsid w:val="006C2FFF"/>
    <w:rsid w:val="006C30CB"/>
    <w:rsid w:val="006C30D6"/>
    <w:rsid w:val="006C317E"/>
    <w:rsid w:val="006C31AC"/>
    <w:rsid w:val="006C31D3"/>
    <w:rsid w:val="006C3292"/>
    <w:rsid w:val="006C33B8"/>
    <w:rsid w:val="006C3542"/>
    <w:rsid w:val="006C35C1"/>
    <w:rsid w:val="006C3742"/>
    <w:rsid w:val="006C38BA"/>
    <w:rsid w:val="006C3B08"/>
    <w:rsid w:val="006C3BBA"/>
    <w:rsid w:val="006C3C57"/>
    <w:rsid w:val="006C3D07"/>
    <w:rsid w:val="006C3DCC"/>
    <w:rsid w:val="006C3F60"/>
    <w:rsid w:val="006C3FDE"/>
    <w:rsid w:val="006C425A"/>
    <w:rsid w:val="006C42CA"/>
    <w:rsid w:val="006C441C"/>
    <w:rsid w:val="006C446A"/>
    <w:rsid w:val="006C448D"/>
    <w:rsid w:val="006C4969"/>
    <w:rsid w:val="006C4993"/>
    <w:rsid w:val="006C49DF"/>
    <w:rsid w:val="006C4C67"/>
    <w:rsid w:val="006C4D04"/>
    <w:rsid w:val="006C4EE1"/>
    <w:rsid w:val="006C4EE2"/>
    <w:rsid w:val="006C4F64"/>
    <w:rsid w:val="006C4FD4"/>
    <w:rsid w:val="006C5155"/>
    <w:rsid w:val="006C539F"/>
    <w:rsid w:val="006C541E"/>
    <w:rsid w:val="006C5441"/>
    <w:rsid w:val="006C5465"/>
    <w:rsid w:val="006C56C4"/>
    <w:rsid w:val="006C56D0"/>
    <w:rsid w:val="006C5833"/>
    <w:rsid w:val="006C58CE"/>
    <w:rsid w:val="006C5A57"/>
    <w:rsid w:val="006C5F68"/>
    <w:rsid w:val="006C5FAA"/>
    <w:rsid w:val="006C6090"/>
    <w:rsid w:val="006C626E"/>
    <w:rsid w:val="006C636F"/>
    <w:rsid w:val="006C63E3"/>
    <w:rsid w:val="006C6403"/>
    <w:rsid w:val="006C64D0"/>
    <w:rsid w:val="006C656A"/>
    <w:rsid w:val="006C665E"/>
    <w:rsid w:val="006C668B"/>
    <w:rsid w:val="006C6886"/>
    <w:rsid w:val="006C6AF0"/>
    <w:rsid w:val="006C6D61"/>
    <w:rsid w:val="006C6E2D"/>
    <w:rsid w:val="006C6E63"/>
    <w:rsid w:val="006C6EB3"/>
    <w:rsid w:val="006C72AE"/>
    <w:rsid w:val="006C72FF"/>
    <w:rsid w:val="006C7547"/>
    <w:rsid w:val="006C7584"/>
    <w:rsid w:val="006C776F"/>
    <w:rsid w:val="006C7790"/>
    <w:rsid w:val="006C784F"/>
    <w:rsid w:val="006C7A6B"/>
    <w:rsid w:val="006C7B4A"/>
    <w:rsid w:val="006C7DF9"/>
    <w:rsid w:val="006C7EAE"/>
    <w:rsid w:val="006C7F71"/>
    <w:rsid w:val="006D00A3"/>
    <w:rsid w:val="006D01FB"/>
    <w:rsid w:val="006D03BD"/>
    <w:rsid w:val="006D0521"/>
    <w:rsid w:val="006D05E8"/>
    <w:rsid w:val="006D06DD"/>
    <w:rsid w:val="006D071C"/>
    <w:rsid w:val="006D0812"/>
    <w:rsid w:val="006D0A6E"/>
    <w:rsid w:val="006D0BBB"/>
    <w:rsid w:val="006D0C37"/>
    <w:rsid w:val="006D0EB7"/>
    <w:rsid w:val="006D1119"/>
    <w:rsid w:val="006D120F"/>
    <w:rsid w:val="006D128E"/>
    <w:rsid w:val="006D12F3"/>
    <w:rsid w:val="006D146F"/>
    <w:rsid w:val="006D14B3"/>
    <w:rsid w:val="006D15A3"/>
    <w:rsid w:val="006D15BD"/>
    <w:rsid w:val="006D1A49"/>
    <w:rsid w:val="006D1A97"/>
    <w:rsid w:val="006D1E9B"/>
    <w:rsid w:val="006D2101"/>
    <w:rsid w:val="006D21E9"/>
    <w:rsid w:val="006D2253"/>
    <w:rsid w:val="006D22A7"/>
    <w:rsid w:val="006D2689"/>
    <w:rsid w:val="006D26B4"/>
    <w:rsid w:val="006D27BA"/>
    <w:rsid w:val="006D283F"/>
    <w:rsid w:val="006D28BD"/>
    <w:rsid w:val="006D2A87"/>
    <w:rsid w:val="006D2AB4"/>
    <w:rsid w:val="006D2B6E"/>
    <w:rsid w:val="006D2BB4"/>
    <w:rsid w:val="006D2CED"/>
    <w:rsid w:val="006D2EC1"/>
    <w:rsid w:val="006D306A"/>
    <w:rsid w:val="006D3477"/>
    <w:rsid w:val="006D3799"/>
    <w:rsid w:val="006D381A"/>
    <w:rsid w:val="006D3908"/>
    <w:rsid w:val="006D3B1E"/>
    <w:rsid w:val="006D3DC2"/>
    <w:rsid w:val="006D3FBA"/>
    <w:rsid w:val="006D41BF"/>
    <w:rsid w:val="006D4283"/>
    <w:rsid w:val="006D43F2"/>
    <w:rsid w:val="006D45A0"/>
    <w:rsid w:val="006D460E"/>
    <w:rsid w:val="006D491D"/>
    <w:rsid w:val="006D4996"/>
    <w:rsid w:val="006D4A21"/>
    <w:rsid w:val="006D4A3D"/>
    <w:rsid w:val="006D4A4E"/>
    <w:rsid w:val="006D4A87"/>
    <w:rsid w:val="006D4ADE"/>
    <w:rsid w:val="006D4D39"/>
    <w:rsid w:val="006D4E10"/>
    <w:rsid w:val="006D5115"/>
    <w:rsid w:val="006D52D4"/>
    <w:rsid w:val="006D54A4"/>
    <w:rsid w:val="006D54CD"/>
    <w:rsid w:val="006D555E"/>
    <w:rsid w:val="006D5622"/>
    <w:rsid w:val="006D5817"/>
    <w:rsid w:val="006D5867"/>
    <w:rsid w:val="006D58F0"/>
    <w:rsid w:val="006D5A2B"/>
    <w:rsid w:val="006D5DC9"/>
    <w:rsid w:val="006D5DF0"/>
    <w:rsid w:val="006D5F5C"/>
    <w:rsid w:val="006D601C"/>
    <w:rsid w:val="006D610A"/>
    <w:rsid w:val="006D6225"/>
    <w:rsid w:val="006D62D2"/>
    <w:rsid w:val="006D630D"/>
    <w:rsid w:val="006D6456"/>
    <w:rsid w:val="006D67FD"/>
    <w:rsid w:val="006D6814"/>
    <w:rsid w:val="006D689C"/>
    <w:rsid w:val="006D6F02"/>
    <w:rsid w:val="006D7055"/>
    <w:rsid w:val="006D7125"/>
    <w:rsid w:val="006D712F"/>
    <w:rsid w:val="006D7258"/>
    <w:rsid w:val="006D75AD"/>
    <w:rsid w:val="006D75D4"/>
    <w:rsid w:val="006D765A"/>
    <w:rsid w:val="006D7A01"/>
    <w:rsid w:val="006D7A71"/>
    <w:rsid w:val="006D7A9D"/>
    <w:rsid w:val="006D7B3A"/>
    <w:rsid w:val="006D7B9E"/>
    <w:rsid w:val="006D7C93"/>
    <w:rsid w:val="006D7CB6"/>
    <w:rsid w:val="006D7D5F"/>
    <w:rsid w:val="006D7E78"/>
    <w:rsid w:val="006E00F0"/>
    <w:rsid w:val="006E03F8"/>
    <w:rsid w:val="006E0582"/>
    <w:rsid w:val="006E0593"/>
    <w:rsid w:val="006E05CD"/>
    <w:rsid w:val="006E07DB"/>
    <w:rsid w:val="006E0839"/>
    <w:rsid w:val="006E0869"/>
    <w:rsid w:val="006E0944"/>
    <w:rsid w:val="006E0AE8"/>
    <w:rsid w:val="006E0AE9"/>
    <w:rsid w:val="006E0DF5"/>
    <w:rsid w:val="006E0E41"/>
    <w:rsid w:val="006E0E6D"/>
    <w:rsid w:val="006E1115"/>
    <w:rsid w:val="006E113A"/>
    <w:rsid w:val="006E12EC"/>
    <w:rsid w:val="006E1359"/>
    <w:rsid w:val="006E15B7"/>
    <w:rsid w:val="006E1B32"/>
    <w:rsid w:val="006E1E9E"/>
    <w:rsid w:val="006E1EB2"/>
    <w:rsid w:val="006E1F98"/>
    <w:rsid w:val="006E2037"/>
    <w:rsid w:val="006E20C4"/>
    <w:rsid w:val="006E20EE"/>
    <w:rsid w:val="006E22B7"/>
    <w:rsid w:val="006E239B"/>
    <w:rsid w:val="006E25CF"/>
    <w:rsid w:val="006E25D5"/>
    <w:rsid w:val="006E274B"/>
    <w:rsid w:val="006E2773"/>
    <w:rsid w:val="006E2814"/>
    <w:rsid w:val="006E290B"/>
    <w:rsid w:val="006E2E76"/>
    <w:rsid w:val="006E2ECC"/>
    <w:rsid w:val="006E3092"/>
    <w:rsid w:val="006E3106"/>
    <w:rsid w:val="006E31B4"/>
    <w:rsid w:val="006E34F7"/>
    <w:rsid w:val="006E3696"/>
    <w:rsid w:val="006E37C7"/>
    <w:rsid w:val="006E389D"/>
    <w:rsid w:val="006E38B5"/>
    <w:rsid w:val="006E399C"/>
    <w:rsid w:val="006E3A8C"/>
    <w:rsid w:val="006E3A9A"/>
    <w:rsid w:val="006E3ACA"/>
    <w:rsid w:val="006E3BD2"/>
    <w:rsid w:val="006E3C15"/>
    <w:rsid w:val="006E3C73"/>
    <w:rsid w:val="006E3CB7"/>
    <w:rsid w:val="006E409B"/>
    <w:rsid w:val="006E416E"/>
    <w:rsid w:val="006E417E"/>
    <w:rsid w:val="006E41A5"/>
    <w:rsid w:val="006E41D1"/>
    <w:rsid w:val="006E43E6"/>
    <w:rsid w:val="006E44DF"/>
    <w:rsid w:val="006E4605"/>
    <w:rsid w:val="006E4636"/>
    <w:rsid w:val="006E4AEF"/>
    <w:rsid w:val="006E4B31"/>
    <w:rsid w:val="006E4BCF"/>
    <w:rsid w:val="006E4C09"/>
    <w:rsid w:val="006E4DDA"/>
    <w:rsid w:val="006E51B4"/>
    <w:rsid w:val="006E51C4"/>
    <w:rsid w:val="006E52AC"/>
    <w:rsid w:val="006E52B9"/>
    <w:rsid w:val="006E5437"/>
    <w:rsid w:val="006E5518"/>
    <w:rsid w:val="006E552F"/>
    <w:rsid w:val="006E5530"/>
    <w:rsid w:val="006E5625"/>
    <w:rsid w:val="006E56F8"/>
    <w:rsid w:val="006E5852"/>
    <w:rsid w:val="006E588B"/>
    <w:rsid w:val="006E59D5"/>
    <w:rsid w:val="006E5B2D"/>
    <w:rsid w:val="006E5F36"/>
    <w:rsid w:val="006E61C3"/>
    <w:rsid w:val="006E62CC"/>
    <w:rsid w:val="006E63A9"/>
    <w:rsid w:val="006E644E"/>
    <w:rsid w:val="006E65F3"/>
    <w:rsid w:val="006E6696"/>
    <w:rsid w:val="006E6737"/>
    <w:rsid w:val="006E6904"/>
    <w:rsid w:val="006E69E4"/>
    <w:rsid w:val="006E6B16"/>
    <w:rsid w:val="006E6DCC"/>
    <w:rsid w:val="006E7004"/>
    <w:rsid w:val="006E701C"/>
    <w:rsid w:val="006E70D1"/>
    <w:rsid w:val="006E7125"/>
    <w:rsid w:val="006E7149"/>
    <w:rsid w:val="006E731F"/>
    <w:rsid w:val="006E746F"/>
    <w:rsid w:val="006E7534"/>
    <w:rsid w:val="006E767F"/>
    <w:rsid w:val="006E7697"/>
    <w:rsid w:val="006E77A1"/>
    <w:rsid w:val="006E786D"/>
    <w:rsid w:val="006E7969"/>
    <w:rsid w:val="006E799A"/>
    <w:rsid w:val="006E7BAD"/>
    <w:rsid w:val="006E7C7B"/>
    <w:rsid w:val="006E7E1A"/>
    <w:rsid w:val="006E7EEA"/>
    <w:rsid w:val="006E7EEC"/>
    <w:rsid w:val="006E7FFD"/>
    <w:rsid w:val="006F0078"/>
    <w:rsid w:val="006F0099"/>
    <w:rsid w:val="006F022B"/>
    <w:rsid w:val="006F02D6"/>
    <w:rsid w:val="006F040E"/>
    <w:rsid w:val="006F06A2"/>
    <w:rsid w:val="006F07C7"/>
    <w:rsid w:val="006F0B12"/>
    <w:rsid w:val="006F0E29"/>
    <w:rsid w:val="006F103A"/>
    <w:rsid w:val="006F1064"/>
    <w:rsid w:val="006F12EC"/>
    <w:rsid w:val="006F1409"/>
    <w:rsid w:val="006F1861"/>
    <w:rsid w:val="006F1881"/>
    <w:rsid w:val="006F1CBF"/>
    <w:rsid w:val="006F1CF7"/>
    <w:rsid w:val="006F1F3B"/>
    <w:rsid w:val="006F203E"/>
    <w:rsid w:val="006F20FA"/>
    <w:rsid w:val="006F2266"/>
    <w:rsid w:val="006F2270"/>
    <w:rsid w:val="006F22F8"/>
    <w:rsid w:val="006F2450"/>
    <w:rsid w:val="006F2545"/>
    <w:rsid w:val="006F27AB"/>
    <w:rsid w:val="006F2890"/>
    <w:rsid w:val="006F295C"/>
    <w:rsid w:val="006F2A37"/>
    <w:rsid w:val="006F2FAC"/>
    <w:rsid w:val="006F31E3"/>
    <w:rsid w:val="006F32E7"/>
    <w:rsid w:val="006F3312"/>
    <w:rsid w:val="006F3361"/>
    <w:rsid w:val="006F348E"/>
    <w:rsid w:val="006F3584"/>
    <w:rsid w:val="006F36A3"/>
    <w:rsid w:val="006F37C7"/>
    <w:rsid w:val="006F38BA"/>
    <w:rsid w:val="006F39D5"/>
    <w:rsid w:val="006F39D9"/>
    <w:rsid w:val="006F3A95"/>
    <w:rsid w:val="006F3BC8"/>
    <w:rsid w:val="006F3C9E"/>
    <w:rsid w:val="006F3D86"/>
    <w:rsid w:val="006F3E1D"/>
    <w:rsid w:val="006F3E99"/>
    <w:rsid w:val="006F429E"/>
    <w:rsid w:val="006F4358"/>
    <w:rsid w:val="006F43C4"/>
    <w:rsid w:val="006F4450"/>
    <w:rsid w:val="006F4509"/>
    <w:rsid w:val="006F4521"/>
    <w:rsid w:val="006F45CB"/>
    <w:rsid w:val="006F45F3"/>
    <w:rsid w:val="006F463C"/>
    <w:rsid w:val="006F46BC"/>
    <w:rsid w:val="006F4835"/>
    <w:rsid w:val="006F491D"/>
    <w:rsid w:val="006F4B0F"/>
    <w:rsid w:val="006F4CEC"/>
    <w:rsid w:val="006F4EC1"/>
    <w:rsid w:val="006F4F56"/>
    <w:rsid w:val="006F4F63"/>
    <w:rsid w:val="006F4F7B"/>
    <w:rsid w:val="006F503F"/>
    <w:rsid w:val="006F512A"/>
    <w:rsid w:val="006F5461"/>
    <w:rsid w:val="006F573E"/>
    <w:rsid w:val="006F58CF"/>
    <w:rsid w:val="006F58E8"/>
    <w:rsid w:val="006F59C9"/>
    <w:rsid w:val="006F5ABF"/>
    <w:rsid w:val="006F5B02"/>
    <w:rsid w:val="006F5C38"/>
    <w:rsid w:val="006F5CE2"/>
    <w:rsid w:val="006F5D9C"/>
    <w:rsid w:val="006F5E4C"/>
    <w:rsid w:val="006F6021"/>
    <w:rsid w:val="006F6188"/>
    <w:rsid w:val="006F6222"/>
    <w:rsid w:val="006F636E"/>
    <w:rsid w:val="006F63CE"/>
    <w:rsid w:val="006F6743"/>
    <w:rsid w:val="006F69BA"/>
    <w:rsid w:val="006F6A61"/>
    <w:rsid w:val="006F6A6B"/>
    <w:rsid w:val="006F6C08"/>
    <w:rsid w:val="006F6E14"/>
    <w:rsid w:val="006F6E72"/>
    <w:rsid w:val="006F70AE"/>
    <w:rsid w:val="006F7180"/>
    <w:rsid w:val="006F72BE"/>
    <w:rsid w:val="006F73BF"/>
    <w:rsid w:val="006F750E"/>
    <w:rsid w:val="006F75FA"/>
    <w:rsid w:val="006F76E1"/>
    <w:rsid w:val="006F775A"/>
    <w:rsid w:val="006F7791"/>
    <w:rsid w:val="006F7B37"/>
    <w:rsid w:val="006F7C16"/>
    <w:rsid w:val="006F7F33"/>
    <w:rsid w:val="006F7F59"/>
    <w:rsid w:val="00700026"/>
    <w:rsid w:val="0070021B"/>
    <w:rsid w:val="00700285"/>
    <w:rsid w:val="0070028E"/>
    <w:rsid w:val="00700327"/>
    <w:rsid w:val="00700346"/>
    <w:rsid w:val="007003EE"/>
    <w:rsid w:val="00700618"/>
    <w:rsid w:val="007007C4"/>
    <w:rsid w:val="007008CA"/>
    <w:rsid w:val="0070098A"/>
    <w:rsid w:val="007009F2"/>
    <w:rsid w:val="00700B8E"/>
    <w:rsid w:val="00700BD8"/>
    <w:rsid w:val="00700C73"/>
    <w:rsid w:val="00700D11"/>
    <w:rsid w:val="00700EB7"/>
    <w:rsid w:val="00700EF9"/>
    <w:rsid w:val="00700F25"/>
    <w:rsid w:val="00700FDC"/>
    <w:rsid w:val="00701125"/>
    <w:rsid w:val="00701140"/>
    <w:rsid w:val="0070123D"/>
    <w:rsid w:val="0070141C"/>
    <w:rsid w:val="0070156F"/>
    <w:rsid w:val="007015C9"/>
    <w:rsid w:val="007017DA"/>
    <w:rsid w:val="0070183C"/>
    <w:rsid w:val="0070186B"/>
    <w:rsid w:val="007018D2"/>
    <w:rsid w:val="007019AF"/>
    <w:rsid w:val="00701AF0"/>
    <w:rsid w:val="00701DF2"/>
    <w:rsid w:val="00701E2C"/>
    <w:rsid w:val="00702032"/>
    <w:rsid w:val="007022CD"/>
    <w:rsid w:val="00702783"/>
    <w:rsid w:val="0070290B"/>
    <w:rsid w:val="007029CE"/>
    <w:rsid w:val="00702C37"/>
    <w:rsid w:val="00702DC9"/>
    <w:rsid w:val="00702E75"/>
    <w:rsid w:val="00702F44"/>
    <w:rsid w:val="00702F50"/>
    <w:rsid w:val="00703041"/>
    <w:rsid w:val="0070310E"/>
    <w:rsid w:val="0070320C"/>
    <w:rsid w:val="007033B9"/>
    <w:rsid w:val="00703719"/>
    <w:rsid w:val="00703827"/>
    <w:rsid w:val="00703AC7"/>
    <w:rsid w:val="00703CBA"/>
    <w:rsid w:val="00703CFD"/>
    <w:rsid w:val="00703EA3"/>
    <w:rsid w:val="00704083"/>
    <w:rsid w:val="007042CB"/>
    <w:rsid w:val="00704667"/>
    <w:rsid w:val="007046C2"/>
    <w:rsid w:val="0070477B"/>
    <w:rsid w:val="0070487B"/>
    <w:rsid w:val="007048A3"/>
    <w:rsid w:val="00704903"/>
    <w:rsid w:val="00704B00"/>
    <w:rsid w:val="00704CA8"/>
    <w:rsid w:val="00704D47"/>
    <w:rsid w:val="00704E0B"/>
    <w:rsid w:val="00704FAF"/>
    <w:rsid w:val="0070505B"/>
    <w:rsid w:val="007050A1"/>
    <w:rsid w:val="00705120"/>
    <w:rsid w:val="007052EE"/>
    <w:rsid w:val="00705301"/>
    <w:rsid w:val="00705483"/>
    <w:rsid w:val="007055A8"/>
    <w:rsid w:val="0070583D"/>
    <w:rsid w:val="00705ACD"/>
    <w:rsid w:val="00705B07"/>
    <w:rsid w:val="00705B18"/>
    <w:rsid w:val="00705B6C"/>
    <w:rsid w:val="00705BA0"/>
    <w:rsid w:val="00705CFB"/>
    <w:rsid w:val="00705D46"/>
    <w:rsid w:val="00705E1F"/>
    <w:rsid w:val="00706067"/>
    <w:rsid w:val="00706068"/>
    <w:rsid w:val="007062A3"/>
    <w:rsid w:val="00706384"/>
    <w:rsid w:val="007064AA"/>
    <w:rsid w:val="007064E8"/>
    <w:rsid w:val="00706580"/>
    <w:rsid w:val="0070665D"/>
    <w:rsid w:val="0070666E"/>
    <w:rsid w:val="007068BF"/>
    <w:rsid w:val="007069E0"/>
    <w:rsid w:val="00706CCF"/>
    <w:rsid w:val="00706E22"/>
    <w:rsid w:val="00706E84"/>
    <w:rsid w:val="00706FAA"/>
    <w:rsid w:val="007077A7"/>
    <w:rsid w:val="007077C7"/>
    <w:rsid w:val="00707950"/>
    <w:rsid w:val="00707B27"/>
    <w:rsid w:val="00707C25"/>
    <w:rsid w:val="00707C59"/>
    <w:rsid w:val="00707E9B"/>
    <w:rsid w:val="00707F24"/>
    <w:rsid w:val="00707F6F"/>
    <w:rsid w:val="00707FEB"/>
    <w:rsid w:val="00710061"/>
    <w:rsid w:val="00710094"/>
    <w:rsid w:val="0071017A"/>
    <w:rsid w:val="007101CA"/>
    <w:rsid w:val="00710205"/>
    <w:rsid w:val="00710321"/>
    <w:rsid w:val="007103AE"/>
    <w:rsid w:val="007103E4"/>
    <w:rsid w:val="007104F8"/>
    <w:rsid w:val="00710501"/>
    <w:rsid w:val="007105BE"/>
    <w:rsid w:val="00710683"/>
    <w:rsid w:val="00710C32"/>
    <w:rsid w:val="00710C87"/>
    <w:rsid w:val="00711204"/>
    <w:rsid w:val="00711376"/>
    <w:rsid w:val="0071179F"/>
    <w:rsid w:val="007118BD"/>
    <w:rsid w:val="007118E1"/>
    <w:rsid w:val="00711D98"/>
    <w:rsid w:val="00711EBA"/>
    <w:rsid w:val="00711F12"/>
    <w:rsid w:val="00711F36"/>
    <w:rsid w:val="0071200C"/>
    <w:rsid w:val="0071206F"/>
    <w:rsid w:val="00712081"/>
    <w:rsid w:val="00712086"/>
    <w:rsid w:val="0071208E"/>
    <w:rsid w:val="0071228F"/>
    <w:rsid w:val="00712292"/>
    <w:rsid w:val="0071255A"/>
    <w:rsid w:val="00712582"/>
    <w:rsid w:val="007125F8"/>
    <w:rsid w:val="007129B3"/>
    <w:rsid w:val="00712AFC"/>
    <w:rsid w:val="00712B36"/>
    <w:rsid w:val="00712C50"/>
    <w:rsid w:val="00712D29"/>
    <w:rsid w:val="00712E92"/>
    <w:rsid w:val="0071309F"/>
    <w:rsid w:val="0071319F"/>
    <w:rsid w:val="007135A0"/>
    <w:rsid w:val="0071367A"/>
    <w:rsid w:val="007136D3"/>
    <w:rsid w:val="007137F2"/>
    <w:rsid w:val="007138B1"/>
    <w:rsid w:val="00713933"/>
    <w:rsid w:val="00713983"/>
    <w:rsid w:val="007139A4"/>
    <w:rsid w:val="00713A49"/>
    <w:rsid w:val="00713A4F"/>
    <w:rsid w:val="00713B07"/>
    <w:rsid w:val="00713F3E"/>
    <w:rsid w:val="007142E1"/>
    <w:rsid w:val="0071460F"/>
    <w:rsid w:val="007148A1"/>
    <w:rsid w:val="007148EF"/>
    <w:rsid w:val="007151E5"/>
    <w:rsid w:val="007153AA"/>
    <w:rsid w:val="00715527"/>
    <w:rsid w:val="0071575B"/>
    <w:rsid w:val="0071583D"/>
    <w:rsid w:val="0071598F"/>
    <w:rsid w:val="00715A4A"/>
    <w:rsid w:val="00715AC9"/>
    <w:rsid w:val="00715BA5"/>
    <w:rsid w:val="00715C1E"/>
    <w:rsid w:val="00715D78"/>
    <w:rsid w:val="00715E29"/>
    <w:rsid w:val="00715FCA"/>
    <w:rsid w:val="00716105"/>
    <w:rsid w:val="0071631C"/>
    <w:rsid w:val="007163F9"/>
    <w:rsid w:val="00716406"/>
    <w:rsid w:val="00716417"/>
    <w:rsid w:val="00716596"/>
    <w:rsid w:val="00716685"/>
    <w:rsid w:val="007166FD"/>
    <w:rsid w:val="00716843"/>
    <w:rsid w:val="00716A3A"/>
    <w:rsid w:val="00716B3E"/>
    <w:rsid w:val="00716BD1"/>
    <w:rsid w:val="00716C50"/>
    <w:rsid w:val="00716D96"/>
    <w:rsid w:val="00716E09"/>
    <w:rsid w:val="00716F4B"/>
    <w:rsid w:val="00716F7D"/>
    <w:rsid w:val="00717004"/>
    <w:rsid w:val="0071717D"/>
    <w:rsid w:val="007171D4"/>
    <w:rsid w:val="00717496"/>
    <w:rsid w:val="0071768D"/>
    <w:rsid w:val="00717A56"/>
    <w:rsid w:val="00717A5D"/>
    <w:rsid w:val="00717ACD"/>
    <w:rsid w:val="00717ADF"/>
    <w:rsid w:val="00717D44"/>
    <w:rsid w:val="00717D84"/>
    <w:rsid w:val="00717E75"/>
    <w:rsid w:val="00717E85"/>
    <w:rsid w:val="00717F6E"/>
    <w:rsid w:val="00720216"/>
    <w:rsid w:val="00720234"/>
    <w:rsid w:val="007202FA"/>
    <w:rsid w:val="00720414"/>
    <w:rsid w:val="0072095E"/>
    <w:rsid w:val="00720AB7"/>
    <w:rsid w:val="00720AF6"/>
    <w:rsid w:val="00720CFC"/>
    <w:rsid w:val="007211B2"/>
    <w:rsid w:val="0072145B"/>
    <w:rsid w:val="00721815"/>
    <w:rsid w:val="00721B84"/>
    <w:rsid w:val="00721F45"/>
    <w:rsid w:val="007220D2"/>
    <w:rsid w:val="007221EF"/>
    <w:rsid w:val="00722418"/>
    <w:rsid w:val="00722431"/>
    <w:rsid w:val="00722500"/>
    <w:rsid w:val="0072251F"/>
    <w:rsid w:val="00722709"/>
    <w:rsid w:val="00722767"/>
    <w:rsid w:val="00722866"/>
    <w:rsid w:val="0072290C"/>
    <w:rsid w:val="007229BC"/>
    <w:rsid w:val="00722AF9"/>
    <w:rsid w:val="00722B6C"/>
    <w:rsid w:val="007230BD"/>
    <w:rsid w:val="007230C3"/>
    <w:rsid w:val="00723114"/>
    <w:rsid w:val="00723241"/>
    <w:rsid w:val="007233BD"/>
    <w:rsid w:val="00723613"/>
    <w:rsid w:val="007236DA"/>
    <w:rsid w:val="007236FB"/>
    <w:rsid w:val="00723707"/>
    <w:rsid w:val="00723783"/>
    <w:rsid w:val="00723CFE"/>
    <w:rsid w:val="00723E8F"/>
    <w:rsid w:val="00723F86"/>
    <w:rsid w:val="00724040"/>
    <w:rsid w:val="00724281"/>
    <w:rsid w:val="00724290"/>
    <w:rsid w:val="0072436E"/>
    <w:rsid w:val="00724375"/>
    <w:rsid w:val="007243B1"/>
    <w:rsid w:val="00724496"/>
    <w:rsid w:val="00724696"/>
    <w:rsid w:val="007247FF"/>
    <w:rsid w:val="00724CA3"/>
    <w:rsid w:val="00724CA5"/>
    <w:rsid w:val="00724D9F"/>
    <w:rsid w:val="00724E2E"/>
    <w:rsid w:val="00724F17"/>
    <w:rsid w:val="00724F2D"/>
    <w:rsid w:val="0072514C"/>
    <w:rsid w:val="00725285"/>
    <w:rsid w:val="00725618"/>
    <w:rsid w:val="007257AF"/>
    <w:rsid w:val="00725809"/>
    <w:rsid w:val="00725CDA"/>
    <w:rsid w:val="00725DBE"/>
    <w:rsid w:val="00725F6F"/>
    <w:rsid w:val="00726152"/>
    <w:rsid w:val="0072650B"/>
    <w:rsid w:val="00726580"/>
    <w:rsid w:val="0072686E"/>
    <w:rsid w:val="007268D7"/>
    <w:rsid w:val="0072691B"/>
    <w:rsid w:val="00726947"/>
    <w:rsid w:val="00726B60"/>
    <w:rsid w:val="00726D0E"/>
    <w:rsid w:val="00726D24"/>
    <w:rsid w:val="00726DEB"/>
    <w:rsid w:val="00726F40"/>
    <w:rsid w:val="00726FC8"/>
    <w:rsid w:val="00726FCC"/>
    <w:rsid w:val="0072711B"/>
    <w:rsid w:val="00727138"/>
    <w:rsid w:val="0072716D"/>
    <w:rsid w:val="00727333"/>
    <w:rsid w:val="00727352"/>
    <w:rsid w:val="00727531"/>
    <w:rsid w:val="007276FB"/>
    <w:rsid w:val="00727713"/>
    <w:rsid w:val="007277A5"/>
    <w:rsid w:val="00727B7C"/>
    <w:rsid w:val="00727BEE"/>
    <w:rsid w:val="00727C1C"/>
    <w:rsid w:val="00727D11"/>
    <w:rsid w:val="00727DF3"/>
    <w:rsid w:val="00727E31"/>
    <w:rsid w:val="00727F52"/>
    <w:rsid w:val="00727F64"/>
    <w:rsid w:val="00730177"/>
    <w:rsid w:val="0073033D"/>
    <w:rsid w:val="007303E5"/>
    <w:rsid w:val="007304F8"/>
    <w:rsid w:val="007305F3"/>
    <w:rsid w:val="007306E7"/>
    <w:rsid w:val="007306FB"/>
    <w:rsid w:val="00730912"/>
    <w:rsid w:val="00730BB1"/>
    <w:rsid w:val="00730C42"/>
    <w:rsid w:val="00730D08"/>
    <w:rsid w:val="00730EE6"/>
    <w:rsid w:val="00730FB9"/>
    <w:rsid w:val="00731126"/>
    <w:rsid w:val="0073122A"/>
    <w:rsid w:val="00731253"/>
    <w:rsid w:val="007315D5"/>
    <w:rsid w:val="00731665"/>
    <w:rsid w:val="0073168F"/>
    <w:rsid w:val="0073172A"/>
    <w:rsid w:val="00731737"/>
    <w:rsid w:val="007317F2"/>
    <w:rsid w:val="007318F8"/>
    <w:rsid w:val="00731A28"/>
    <w:rsid w:val="00731A42"/>
    <w:rsid w:val="00731A53"/>
    <w:rsid w:val="00731B40"/>
    <w:rsid w:val="00731BAD"/>
    <w:rsid w:val="00731C41"/>
    <w:rsid w:val="00731D13"/>
    <w:rsid w:val="00731F41"/>
    <w:rsid w:val="0073215D"/>
    <w:rsid w:val="007322E8"/>
    <w:rsid w:val="007322FA"/>
    <w:rsid w:val="0073245D"/>
    <w:rsid w:val="00732485"/>
    <w:rsid w:val="00732493"/>
    <w:rsid w:val="007327F0"/>
    <w:rsid w:val="0073298F"/>
    <w:rsid w:val="00732A6F"/>
    <w:rsid w:val="00732E73"/>
    <w:rsid w:val="00732EEB"/>
    <w:rsid w:val="007330F4"/>
    <w:rsid w:val="00733156"/>
    <w:rsid w:val="007334E7"/>
    <w:rsid w:val="0073351D"/>
    <w:rsid w:val="007336BB"/>
    <w:rsid w:val="007337B1"/>
    <w:rsid w:val="0073397B"/>
    <w:rsid w:val="00733A99"/>
    <w:rsid w:val="00733B8F"/>
    <w:rsid w:val="00733C1F"/>
    <w:rsid w:val="00733DAF"/>
    <w:rsid w:val="007340B3"/>
    <w:rsid w:val="007340E5"/>
    <w:rsid w:val="0073416F"/>
    <w:rsid w:val="00734360"/>
    <w:rsid w:val="00734429"/>
    <w:rsid w:val="00734516"/>
    <w:rsid w:val="00734580"/>
    <w:rsid w:val="007345C9"/>
    <w:rsid w:val="00734611"/>
    <w:rsid w:val="0073470C"/>
    <w:rsid w:val="007348CB"/>
    <w:rsid w:val="00734A4C"/>
    <w:rsid w:val="00734C16"/>
    <w:rsid w:val="00734C7D"/>
    <w:rsid w:val="00734CE8"/>
    <w:rsid w:val="00734CEB"/>
    <w:rsid w:val="00734D0B"/>
    <w:rsid w:val="00734D96"/>
    <w:rsid w:val="00734EEB"/>
    <w:rsid w:val="00734FFE"/>
    <w:rsid w:val="0073501A"/>
    <w:rsid w:val="0073503A"/>
    <w:rsid w:val="00735079"/>
    <w:rsid w:val="007354AE"/>
    <w:rsid w:val="00735643"/>
    <w:rsid w:val="007357BE"/>
    <w:rsid w:val="00735971"/>
    <w:rsid w:val="00735AB8"/>
    <w:rsid w:val="00735BD5"/>
    <w:rsid w:val="00735C83"/>
    <w:rsid w:val="00735E4C"/>
    <w:rsid w:val="00735EA2"/>
    <w:rsid w:val="007360AE"/>
    <w:rsid w:val="00736214"/>
    <w:rsid w:val="00736560"/>
    <w:rsid w:val="00736630"/>
    <w:rsid w:val="007366F4"/>
    <w:rsid w:val="00736709"/>
    <w:rsid w:val="00736782"/>
    <w:rsid w:val="0073680C"/>
    <w:rsid w:val="007369A7"/>
    <w:rsid w:val="007369B7"/>
    <w:rsid w:val="007369FF"/>
    <w:rsid w:val="00736BC8"/>
    <w:rsid w:val="00736C13"/>
    <w:rsid w:val="00736D83"/>
    <w:rsid w:val="00736DC9"/>
    <w:rsid w:val="00736EFA"/>
    <w:rsid w:val="00736F2B"/>
    <w:rsid w:val="00736FF8"/>
    <w:rsid w:val="0073707B"/>
    <w:rsid w:val="00737308"/>
    <w:rsid w:val="007373E1"/>
    <w:rsid w:val="0073757B"/>
    <w:rsid w:val="007377E0"/>
    <w:rsid w:val="0073794A"/>
    <w:rsid w:val="00737999"/>
    <w:rsid w:val="007379D9"/>
    <w:rsid w:val="00737B09"/>
    <w:rsid w:val="00737EB3"/>
    <w:rsid w:val="00737F2B"/>
    <w:rsid w:val="00740383"/>
    <w:rsid w:val="00740487"/>
    <w:rsid w:val="007407FF"/>
    <w:rsid w:val="0074097D"/>
    <w:rsid w:val="00740CE7"/>
    <w:rsid w:val="00740D49"/>
    <w:rsid w:val="00740D9A"/>
    <w:rsid w:val="00740F10"/>
    <w:rsid w:val="0074103B"/>
    <w:rsid w:val="0074134D"/>
    <w:rsid w:val="00741614"/>
    <w:rsid w:val="007416A2"/>
    <w:rsid w:val="0074174F"/>
    <w:rsid w:val="00741A95"/>
    <w:rsid w:val="00741C17"/>
    <w:rsid w:val="00741CD3"/>
    <w:rsid w:val="00741D8C"/>
    <w:rsid w:val="00741F2C"/>
    <w:rsid w:val="00741F52"/>
    <w:rsid w:val="00741F76"/>
    <w:rsid w:val="00742016"/>
    <w:rsid w:val="007421A6"/>
    <w:rsid w:val="007424A4"/>
    <w:rsid w:val="007424C6"/>
    <w:rsid w:val="00742694"/>
    <w:rsid w:val="00742724"/>
    <w:rsid w:val="007427C3"/>
    <w:rsid w:val="00742821"/>
    <w:rsid w:val="007428BB"/>
    <w:rsid w:val="007429BB"/>
    <w:rsid w:val="00742BA9"/>
    <w:rsid w:val="00742C68"/>
    <w:rsid w:val="00742E83"/>
    <w:rsid w:val="00742F80"/>
    <w:rsid w:val="00743033"/>
    <w:rsid w:val="0074317B"/>
    <w:rsid w:val="00743233"/>
    <w:rsid w:val="0074331C"/>
    <w:rsid w:val="007434AA"/>
    <w:rsid w:val="007434B2"/>
    <w:rsid w:val="007435B4"/>
    <w:rsid w:val="00743614"/>
    <w:rsid w:val="007436EC"/>
    <w:rsid w:val="0074397B"/>
    <w:rsid w:val="00743A51"/>
    <w:rsid w:val="00743A6F"/>
    <w:rsid w:val="00743A9E"/>
    <w:rsid w:val="00743B07"/>
    <w:rsid w:val="00743E8F"/>
    <w:rsid w:val="00743EC6"/>
    <w:rsid w:val="00744239"/>
    <w:rsid w:val="0074428F"/>
    <w:rsid w:val="007442A6"/>
    <w:rsid w:val="00744376"/>
    <w:rsid w:val="00744412"/>
    <w:rsid w:val="0074448F"/>
    <w:rsid w:val="007447ED"/>
    <w:rsid w:val="00744B73"/>
    <w:rsid w:val="00744BF7"/>
    <w:rsid w:val="00744F79"/>
    <w:rsid w:val="00744F7C"/>
    <w:rsid w:val="007452ED"/>
    <w:rsid w:val="007456BE"/>
    <w:rsid w:val="00745B1B"/>
    <w:rsid w:val="00745BCE"/>
    <w:rsid w:val="00745C2D"/>
    <w:rsid w:val="00745CD2"/>
    <w:rsid w:val="00745E5A"/>
    <w:rsid w:val="00745E71"/>
    <w:rsid w:val="00745F40"/>
    <w:rsid w:val="007461D3"/>
    <w:rsid w:val="0074654F"/>
    <w:rsid w:val="0074671F"/>
    <w:rsid w:val="007467E6"/>
    <w:rsid w:val="00746895"/>
    <w:rsid w:val="00746923"/>
    <w:rsid w:val="00746A52"/>
    <w:rsid w:val="00746CA7"/>
    <w:rsid w:val="00746DD5"/>
    <w:rsid w:val="00746FFE"/>
    <w:rsid w:val="00747167"/>
    <w:rsid w:val="007472BB"/>
    <w:rsid w:val="0074733B"/>
    <w:rsid w:val="0074733F"/>
    <w:rsid w:val="00747466"/>
    <w:rsid w:val="00747757"/>
    <w:rsid w:val="007477E5"/>
    <w:rsid w:val="0074796C"/>
    <w:rsid w:val="00747DCA"/>
    <w:rsid w:val="00747DCB"/>
    <w:rsid w:val="00747ED9"/>
    <w:rsid w:val="00747FA7"/>
    <w:rsid w:val="007500F4"/>
    <w:rsid w:val="0075012B"/>
    <w:rsid w:val="00750168"/>
    <w:rsid w:val="00750452"/>
    <w:rsid w:val="00750489"/>
    <w:rsid w:val="00750527"/>
    <w:rsid w:val="00750541"/>
    <w:rsid w:val="007505DB"/>
    <w:rsid w:val="00750671"/>
    <w:rsid w:val="007507C9"/>
    <w:rsid w:val="007508A3"/>
    <w:rsid w:val="00750B64"/>
    <w:rsid w:val="00750F1C"/>
    <w:rsid w:val="007510D7"/>
    <w:rsid w:val="007515F1"/>
    <w:rsid w:val="007516DD"/>
    <w:rsid w:val="007517E8"/>
    <w:rsid w:val="0075181F"/>
    <w:rsid w:val="0075189A"/>
    <w:rsid w:val="007518B7"/>
    <w:rsid w:val="00751949"/>
    <w:rsid w:val="007519F3"/>
    <w:rsid w:val="00751A1D"/>
    <w:rsid w:val="00751A71"/>
    <w:rsid w:val="00751B5E"/>
    <w:rsid w:val="00751DB5"/>
    <w:rsid w:val="00751E7D"/>
    <w:rsid w:val="00751E9C"/>
    <w:rsid w:val="00751F0B"/>
    <w:rsid w:val="00751F86"/>
    <w:rsid w:val="007522A9"/>
    <w:rsid w:val="00752521"/>
    <w:rsid w:val="00752565"/>
    <w:rsid w:val="00752825"/>
    <w:rsid w:val="00752AD4"/>
    <w:rsid w:val="00752B9F"/>
    <w:rsid w:val="00752CCB"/>
    <w:rsid w:val="00752D56"/>
    <w:rsid w:val="00752D6B"/>
    <w:rsid w:val="00752D75"/>
    <w:rsid w:val="00752F94"/>
    <w:rsid w:val="0075306C"/>
    <w:rsid w:val="00753214"/>
    <w:rsid w:val="007533C8"/>
    <w:rsid w:val="007537F8"/>
    <w:rsid w:val="00753896"/>
    <w:rsid w:val="0075390D"/>
    <w:rsid w:val="0075391F"/>
    <w:rsid w:val="007539A9"/>
    <w:rsid w:val="00753C72"/>
    <w:rsid w:val="00753C75"/>
    <w:rsid w:val="00753FA8"/>
    <w:rsid w:val="0075408B"/>
    <w:rsid w:val="007540E1"/>
    <w:rsid w:val="007544D7"/>
    <w:rsid w:val="00754530"/>
    <w:rsid w:val="0075454E"/>
    <w:rsid w:val="007546B9"/>
    <w:rsid w:val="00754DE1"/>
    <w:rsid w:val="00755034"/>
    <w:rsid w:val="00755659"/>
    <w:rsid w:val="00755748"/>
    <w:rsid w:val="007557A6"/>
    <w:rsid w:val="00755860"/>
    <w:rsid w:val="0075587B"/>
    <w:rsid w:val="00755B2E"/>
    <w:rsid w:val="00755DB8"/>
    <w:rsid w:val="00756090"/>
    <w:rsid w:val="00756288"/>
    <w:rsid w:val="007562F4"/>
    <w:rsid w:val="00756347"/>
    <w:rsid w:val="007564BC"/>
    <w:rsid w:val="007566CA"/>
    <w:rsid w:val="00756729"/>
    <w:rsid w:val="00756762"/>
    <w:rsid w:val="00756784"/>
    <w:rsid w:val="00756971"/>
    <w:rsid w:val="00756B31"/>
    <w:rsid w:val="00756BD1"/>
    <w:rsid w:val="00756C88"/>
    <w:rsid w:val="00756DD3"/>
    <w:rsid w:val="00756FD1"/>
    <w:rsid w:val="00757032"/>
    <w:rsid w:val="00757047"/>
    <w:rsid w:val="00757333"/>
    <w:rsid w:val="007573BF"/>
    <w:rsid w:val="0075756F"/>
    <w:rsid w:val="00757622"/>
    <w:rsid w:val="0075767E"/>
    <w:rsid w:val="007578AD"/>
    <w:rsid w:val="00757922"/>
    <w:rsid w:val="007579A2"/>
    <w:rsid w:val="007579F6"/>
    <w:rsid w:val="00757A33"/>
    <w:rsid w:val="00757A82"/>
    <w:rsid w:val="00757B51"/>
    <w:rsid w:val="00757BB3"/>
    <w:rsid w:val="00757D14"/>
    <w:rsid w:val="007602CF"/>
    <w:rsid w:val="007603E9"/>
    <w:rsid w:val="00760458"/>
    <w:rsid w:val="0076049F"/>
    <w:rsid w:val="00760848"/>
    <w:rsid w:val="007609DD"/>
    <w:rsid w:val="00760C7B"/>
    <w:rsid w:val="00760FA7"/>
    <w:rsid w:val="00761085"/>
    <w:rsid w:val="00761153"/>
    <w:rsid w:val="0076124D"/>
    <w:rsid w:val="007612F8"/>
    <w:rsid w:val="0076139F"/>
    <w:rsid w:val="0076141C"/>
    <w:rsid w:val="00761478"/>
    <w:rsid w:val="0076156F"/>
    <w:rsid w:val="007616F5"/>
    <w:rsid w:val="0076192D"/>
    <w:rsid w:val="00761C63"/>
    <w:rsid w:val="00761DDF"/>
    <w:rsid w:val="00761DFC"/>
    <w:rsid w:val="00761E67"/>
    <w:rsid w:val="00761E77"/>
    <w:rsid w:val="0076205F"/>
    <w:rsid w:val="00762068"/>
    <w:rsid w:val="007623E1"/>
    <w:rsid w:val="007623E9"/>
    <w:rsid w:val="007624CC"/>
    <w:rsid w:val="00762520"/>
    <w:rsid w:val="00762847"/>
    <w:rsid w:val="007628C8"/>
    <w:rsid w:val="00762931"/>
    <w:rsid w:val="0076295B"/>
    <w:rsid w:val="007629B9"/>
    <w:rsid w:val="00762ACC"/>
    <w:rsid w:val="00762C5D"/>
    <w:rsid w:val="00762E05"/>
    <w:rsid w:val="00763069"/>
    <w:rsid w:val="007631D1"/>
    <w:rsid w:val="007631E8"/>
    <w:rsid w:val="007632C6"/>
    <w:rsid w:val="00763613"/>
    <w:rsid w:val="007637D6"/>
    <w:rsid w:val="00763A04"/>
    <w:rsid w:val="00763AC3"/>
    <w:rsid w:val="00763B3B"/>
    <w:rsid w:val="00763CE4"/>
    <w:rsid w:val="00763F62"/>
    <w:rsid w:val="00763F6E"/>
    <w:rsid w:val="00763FC2"/>
    <w:rsid w:val="00764018"/>
    <w:rsid w:val="007641BC"/>
    <w:rsid w:val="0076432F"/>
    <w:rsid w:val="0076456F"/>
    <w:rsid w:val="007645B6"/>
    <w:rsid w:val="00764672"/>
    <w:rsid w:val="0076472B"/>
    <w:rsid w:val="0076491F"/>
    <w:rsid w:val="00764AD2"/>
    <w:rsid w:val="00764BEC"/>
    <w:rsid w:val="00764C09"/>
    <w:rsid w:val="00764DD6"/>
    <w:rsid w:val="00764EB3"/>
    <w:rsid w:val="00764FFF"/>
    <w:rsid w:val="00765083"/>
    <w:rsid w:val="0076510A"/>
    <w:rsid w:val="007651A2"/>
    <w:rsid w:val="00765467"/>
    <w:rsid w:val="00765661"/>
    <w:rsid w:val="00765823"/>
    <w:rsid w:val="007659CC"/>
    <w:rsid w:val="00765C4D"/>
    <w:rsid w:val="00765F81"/>
    <w:rsid w:val="007660E3"/>
    <w:rsid w:val="007661A8"/>
    <w:rsid w:val="007662CF"/>
    <w:rsid w:val="00766485"/>
    <w:rsid w:val="007665ED"/>
    <w:rsid w:val="00766630"/>
    <w:rsid w:val="007667FC"/>
    <w:rsid w:val="007668A9"/>
    <w:rsid w:val="00766B0E"/>
    <w:rsid w:val="00766D36"/>
    <w:rsid w:val="00766D65"/>
    <w:rsid w:val="00766DE7"/>
    <w:rsid w:val="00766E1E"/>
    <w:rsid w:val="00766F9E"/>
    <w:rsid w:val="0076700D"/>
    <w:rsid w:val="00767385"/>
    <w:rsid w:val="007673D5"/>
    <w:rsid w:val="00767453"/>
    <w:rsid w:val="0076748E"/>
    <w:rsid w:val="007674A1"/>
    <w:rsid w:val="00767A6F"/>
    <w:rsid w:val="00767B97"/>
    <w:rsid w:val="00767D13"/>
    <w:rsid w:val="00767D40"/>
    <w:rsid w:val="00767E15"/>
    <w:rsid w:val="00767E67"/>
    <w:rsid w:val="00767EEA"/>
    <w:rsid w:val="00767EF5"/>
    <w:rsid w:val="00770073"/>
    <w:rsid w:val="007705F0"/>
    <w:rsid w:val="00770706"/>
    <w:rsid w:val="00770759"/>
    <w:rsid w:val="00770A09"/>
    <w:rsid w:val="00770ABA"/>
    <w:rsid w:val="00770B4E"/>
    <w:rsid w:val="00770B64"/>
    <w:rsid w:val="00770D0D"/>
    <w:rsid w:val="00770D42"/>
    <w:rsid w:val="00770D96"/>
    <w:rsid w:val="00770F03"/>
    <w:rsid w:val="00770F24"/>
    <w:rsid w:val="00771500"/>
    <w:rsid w:val="0077151E"/>
    <w:rsid w:val="00771670"/>
    <w:rsid w:val="00771712"/>
    <w:rsid w:val="00771770"/>
    <w:rsid w:val="007718BE"/>
    <w:rsid w:val="007719C2"/>
    <w:rsid w:val="00771A03"/>
    <w:rsid w:val="00771E0A"/>
    <w:rsid w:val="0077249D"/>
    <w:rsid w:val="007724D2"/>
    <w:rsid w:val="007727B6"/>
    <w:rsid w:val="00772875"/>
    <w:rsid w:val="00772890"/>
    <w:rsid w:val="007729DD"/>
    <w:rsid w:val="007729F7"/>
    <w:rsid w:val="00772AAD"/>
    <w:rsid w:val="00772BB7"/>
    <w:rsid w:val="00772C06"/>
    <w:rsid w:val="00772C8D"/>
    <w:rsid w:val="00772CF7"/>
    <w:rsid w:val="00772DC0"/>
    <w:rsid w:val="00772E3B"/>
    <w:rsid w:val="00773122"/>
    <w:rsid w:val="0077322E"/>
    <w:rsid w:val="00773272"/>
    <w:rsid w:val="00773289"/>
    <w:rsid w:val="0077335B"/>
    <w:rsid w:val="00773518"/>
    <w:rsid w:val="00773880"/>
    <w:rsid w:val="00773B02"/>
    <w:rsid w:val="00773B24"/>
    <w:rsid w:val="00773B95"/>
    <w:rsid w:val="00773BFB"/>
    <w:rsid w:val="00773CA1"/>
    <w:rsid w:val="00773CBD"/>
    <w:rsid w:val="00773D40"/>
    <w:rsid w:val="00773F62"/>
    <w:rsid w:val="00773FA4"/>
    <w:rsid w:val="00773FC1"/>
    <w:rsid w:val="007740F4"/>
    <w:rsid w:val="00774205"/>
    <w:rsid w:val="00774692"/>
    <w:rsid w:val="007746EA"/>
    <w:rsid w:val="007747A6"/>
    <w:rsid w:val="00774888"/>
    <w:rsid w:val="00774912"/>
    <w:rsid w:val="00774982"/>
    <w:rsid w:val="00774998"/>
    <w:rsid w:val="00774DAC"/>
    <w:rsid w:val="00774DAE"/>
    <w:rsid w:val="00774DE5"/>
    <w:rsid w:val="00774EF3"/>
    <w:rsid w:val="0077513E"/>
    <w:rsid w:val="007751F5"/>
    <w:rsid w:val="0077525A"/>
    <w:rsid w:val="0077532A"/>
    <w:rsid w:val="0077541F"/>
    <w:rsid w:val="00775478"/>
    <w:rsid w:val="007754EB"/>
    <w:rsid w:val="007755F0"/>
    <w:rsid w:val="00775880"/>
    <w:rsid w:val="007759AB"/>
    <w:rsid w:val="00775A5B"/>
    <w:rsid w:val="00775AD7"/>
    <w:rsid w:val="00775C06"/>
    <w:rsid w:val="00775FF9"/>
    <w:rsid w:val="007760E5"/>
    <w:rsid w:val="00776251"/>
    <w:rsid w:val="00776266"/>
    <w:rsid w:val="00776446"/>
    <w:rsid w:val="007764F8"/>
    <w:rsid w:val="00776689"/>
    <w:rsid w:val="007766F1"/>
    <w:rsid w:val="007767F3"/>
    <w:rsid w:val="00776A57"/>
    <w:rsid w:val="00776AD8"/>
    <w:rsid w:val="00776B10"/>
    <w:rsid w:val="00776B50"/>
    <w:rsid w:val="00776BE7"/>
    <w:rsid w:val="00776D8F"/>
    <w:rsid w:val="00776F7E"/>
    <w:rsid w:val="007771C2"/>
    <w:rsid w:val="007771F7"/>
    <w:rsid w:val="0077723D"/>
    <w:rsid w:val="007773A5"/>
    <w:rsid w:val="007775C0"/>
    <w:rsid w:val="00777770"/>
    <w:rsid w:val="007777ED"/>
    <w:rsid w:val="007778E2"/>
    <w:rsid w:val="00777BB7"/>
    <w:rsid w:val="00777C29"/>
    <w:rsid w:val="00780084"/>
    <w:rsid w:val="00780097"/>
    <w:rsid w:val="007800D1"/>
    <w:rsid w:val="0078023D"/>
    <w:rsid w:val="007803D3"/>
    <w:rsid w:val="0078041D"/>
    <w:rsid w:val="00780803"/>
    <w:rsid w:val="007808E8"/>
    <w:rsid w:val="0078095D"/>
    <w:rsid w:val="007809A5"/>
    <w:rsid w:val="00780A69"/>
    <w:rsid w:val="00780AB2"/>
    <w:rsid w:val="00780D3D"/>
    <w:rsid w:val="00780DA8"/>
    <w:rsid w:val="007811BB"/>
    <w:rsid w:val="00781264"/>
    <w:rsid w:val="007812CB"/>
    <w:rsid w:val="00781508"/>
    <w:rsid w:val="0078182A"/>
    <w:rsid w:val="00781C9D"/>
    <w:rsid w:val="0078200C"/>
    <w:rsid w:val="007821A7"/>
    <w:rsid w:val="0078225C"/>
    <w:rsid w:val="007822FA"/>
    <w:rsid w:val="007823F2"/>
    <w:rsid w:val="007825E0"/>
    <w:rsid w:val="00782774"/>
    <w:rsid w:val="0078281B"/>
    <w:rsid w:val="007829F6"/>
    <w:rsid w:val="00782A05"/>
    <w:rsid w:val="00782AF1"/>
    <w:rsid w:val="00782BD4"/>
    <w:rsid w:val="00782C3E"/>
    <w:rsid w:val="00782DD3"/>
    <w:rsid w:val="00782EA1"/>
    <w:rsid w:val="00782EEA"/>
    <w:rsid w:val="00782F9E"/>
    <w:rsid w:val="0078312B"/>
    <w:rsid w:val="00783289"/>
    <w:rsid w:val="007833CC"/>
    <w:rsid w:val="0078342A"/>
    <w:rsid w:val="00783514"/>
    <w:rsid w:val="0078359F"/>
    <w:rsid w:val="007837F1"/>
    <w:rsid w:val="007837FD"/>
    <w:rsid w:val="00783856"/>
    <w:rsid w:val="007839E6"/>
    <w:rsid w:val="00783C03"/>
    <w:rsid w:val="00783C74"/>
    <w:rsid w:val="00783F7D"/>
    <w:rsid w:val="00783FF1"/>
    <w:rsid w:val="0078415B"/>
    <w:rsid w:val="007843A1"/>
    <w:rsid w:val="007844B8"/>
    <w:rsid w:val="00784518"/>
    <w:rsid w:val="0078460A"/>
    <w:rsid w:val="007847D5"/>
    <w:rsid w:val="00784A82"/>
    <w:rsid w:val="00784B6A"/>
    <w:rsid w:val="00784D5A"/>
    <w:rsid w:val="00784EBD"/>
    <w:rsid w:val="00784F5A"/>
    <w:rsid w:val="0078505C"/>
    <w:rsid w:val="007850A3"/>
    <w:rsid w:val="0078516A"/>
    <w:rsid w:val="00785417"/>
    <w:rsid w:val="00785674"/>
    <w:rsid w:val="007856F1"/>
    <w:rsid w:val="00785A76"/>
    <w:rsid w:val="00785E57"/>
    <w:rsid w:val="00786451"/>
    <w:rsid w:val="0078650B"/>
    <w:rsid w:val="007865B1"/>
    <w:rsid w:val="007869C2"/>
    <w:rsid w:val="00786B0C"/>
    <w:rsid w:val="00786C9E"/>
    <w:rsid w:val="00786CC7"/>
    <w:rsid w:val="00786E12"/>
    <w:rsid w:val="00786E27"/>
    <w:rsid w:val="00786F0F"/>
    <w:rsid w:val="00786FB1"/>
    <w:rsid w:val="00787266"/>
    <w:rsid w:val="007872FD"/>
    <w:rsid w:val="007873A6"/>
    <w:rsid w:val="007874FC"/>
    <w:rsid w:val="007875A2"/>
    <w:rsid w:val="00787770"/>
    <w:rsid w:val="00787891"/>
    <w:rsid w:val="007878FF"/>
    <w:rsid w:val="00787A66"/>
    <w:rsid w:val="00787A96"/>
    <w:rsid w:val="00787BA5"/>
    <w:rsid w:val="00790125"/>
    <w:rsid w:val="00790205"/>
    <w:rsid w:val="00790372"/>
    <w:rsid w:val="00790558"/>
    <w:rsid w:val="00790768"/>
    <w:rsid w:val="007907A6"/>
    <w:rsid w:val="00790828"/>
    <w:rsid w:val="0079097D"/>
    <w:rsid w:val="00790C26"/>
    <w:rsid w:val="00790D26"/>
    <w:rsid w:val="00790D88"/>
    <w:rsid w:val="00790FD4"/>
    <w:rsid w:val="00790FF8"/>
    <w:rsid w:val="007911C5"/>
    <w:rsid w:val="007911E1"/>
    <w:rsid w:val="00791249"/>
    <w:rsid w:val="007913A1"/>
    <w:rsid w:val="007913EA"/>
    <w:rsid w:val="00791430"/>
    <w:rsid w:val="00791571"/>
    <w:rsid w:val="007916AA"/>
    <w:rsid w:val="00791846"/>
    <w:rsid w:val="0079189C"/>
    <w:rsid w:val="00791C46"/>
    <w:rsid w:val="00791CDF"/>
    <w:rsid w:val="00792217"/>
    <w:rsid w:val="0079240C"/>
    <w:rsid w:val="007928B9"/>
    <w:rsid w:val="00792AFB"/>
    <w:rsid w:val="00792B8C"/>
    <w:rsid w:val="00792C5F"/>
    <w:rsid w:val="007930D8"/>
    <w:rsid w:val="007930F0"/>
    <w:rsid w:val="00793C06"/>
    <w:rsid w:val="00793C14"/>
    <w:rsid w:val="00793CE6"/>
    <w:rsid w:val="00793ECD"/>
    <w:rsid w:val="00793FCE"/>
    <w:rsid w:val="00794139"/>
    <w:rsid w:val="007943CB"/>
    <w:rsid w:val="00794450"/>
    <w:rsid w:val="00794622"/>
    <w:rsid w:val="007949C6"/>
    <w:rsid w:val="00794C1A"/>
    <w:rsid w:val="00794C46"/>
    <w:rsid w:val="00795110"/>
    <w:rsid w:val="00795124"/>
    <w:rsid w:val="007951D4"/>
    <w:rsid w:val="00795264"/>
    <w:rsid w:val="0079553C"/>
    <w:rsid w:val="0079556F"/>
    <w:rsid w:val="007956E0"/>
    <w:rsid w:val="00795707"/>
    <w:rsid w:val="00795839"/>
    <w:rsid w:val="007958C1"/>
    <w:rsid w:val="00795914"/>
    <w:rsid w:val="00795971"/>
    <w:rsid w:val="0079598E"/>
    <w:rsid w:val="00795A18"/>
    <w:rsid w:val="00795A87"/>
    <w:rsid w:val="00795B4C"/>
    <w:rsid w:val="00795BD3"/>
    <w:rsid w:val="00795C6D"/>
    <w:rsid w:val="00795C91"/>
    <w:rsid w:val="00795FD5"/>
    <w:rsid w:val="0079607C"/>
    <w:rsid w:val="007960B3"/>
    <w:rsid w:val="007961D0"/>
    <w:rsid w:val="00796228"/>
    <w:rsid w:val="00796267"/>
    <w:rsid w:val="00796678"/>
    <w:rsid w:val="0079679A"/>
    <w:rsid w:val="007969C3"/>
    <w:rsid w:val="00796B82"/>
    <w:rsid w:val="00796D0D"/>
    <w:rsid w:val="00796D22"/>
    <w:rsid w:val="00796E7F"/>
    <w:rsid w:val="00796F9E"/>
    <w:rsid w:val="00797007"/>
    <w:rsid w:val="0079733D"/>
    <w:rsid w:val="00797433"/>
    <w:rsid w:val="00797436"/>
    <w:rsid w:val="0079754C"/>
    <w:rsid w:val="00797579"/>
    <w:rsid w:val="0079767F"/>
    <w:rsid w:val="007978B1"/>
    <w:rsid w:val="0079793F"/>
    <w:rsid w:val="00797AB9"/>
    <w:rsid w:val="00797BD7"/>
    <w:rsid w:val="00797F63"/>
    <w:rsid w:val="00797FDF"/>
    <w:rsid w:val="007A042B"/>
    <w:rsid w:val="007A0471"/>
    <w:rsid w:val="007A0811"/>
    <w:rsid w:val="007A09CE"/>
    <w:rsid w:val="007A0A06"/>
    <w:rsid w:val="007A0AED"/>
    <w:rsid w:val="007A0D84"/>
    <w:rsid w:val="007A0E27"/>
    <w:rsid w:val="007A0E6B"/>
    <w:rsid w:val="007A0F74"/>
    <w:rsid w:val="007A1025"/>
    <w:rsid w:val="007A10D4"/>
    <w:rsid w:val="007A10E9"/>
    <w:rsid w:val="007A1213"/>
    <w:rsid w:val="007A1309"/>
    <w:rsid w:val="007A14F5"/>
    <w:rsid w:val="007A1739"/>
    <w:rsid w:val="007A1942"/>
    <w:rsid w:val="007A1A1F"/>
    <w:rsid w:val="007A1CD7"/>
    <w:rsid w:val="007A1F1B"/>
    <w:rsid w:val="007A1FA7"/>
    <w:rsid w:val="007A1FAE"/>
    <w:rsid w:val="007A2133"/>
    <w:rsid w:val="007A21BB"/>
    <w:rsid w:val="007A21CB"/>
    <w:rsid w:val="007A2292"/>
    <w:rsid w:val="007A2570"/>
    <w:rsid w:val="007A2685"/>
    <w:rsid w:val="007A26F0"/>
    <w:rsid w:val="007A2815"/>
    <w:rsid w:val="007A295B"/>
    <w:rsid w:val="007A2C64"/>
    <w:rsid w:val="007A2DD3"/>
    <w:rsid w:val="007A302E"/>
    <w:rsid w:val="007A3072"/>
    <w:rsid w:val="007A317B"/>
    <w:rsid w:val="007A3204"/>
    <w:rsid w:val="007A326C"/>
    <w:rsid w:val="007A33F9"/>
    <w:rsid w:val="007A362E"/>
    <w:rsid w:val="007A38D5"/>
    <w:rsid w:val="007A396A"/>
    <w:rsid w:val="007A3A5D"/>
    <w:rsid w:val="007A3B0E"/>
    <w:rsid w:val="007A3B4D"/>
    <w:rsid w:val="007A3C60"/>
    <w:rsid w:val="007A3D56"/>
    <w:rsid w:val="007A3E76"/>
    <w:rsid w:val="007A3ED8"/>
    <w:rsid w:val="007A407F"/>
    <w:rsid w:val="007A4352"/>
    <w:rsid w:val="007A43DA"/>
    <w:rsid w:val="007A44B9"/>
    <w:rsid w:val="007A4609"/>
    <w:rsid w:val="007A4661"/>
    <w:rsid w:val="007A47AF"/>
    <w:rsid w:val="007A49C1"/>
    <w:rsid w:val="007A4A16"/>
    <w:rsid w:val="007A4A3F"/>
    <w:rsid w:val="007A4F40"/>
    <w:rsid w:val="007A51B6"/>
    <w:rsid w:val="007A5286"/>
    <w:rsid w:val="007A52AF"/>
    <w:rsid w:val="007A544D"/>
    <w:rsid w:val="007A55A0"/>
    <w:rsid w:val="007A57A6"/>
    <w:rsid w:val="007A59DA"/>
    <w:rsid w:val="007A5A91"/>
    <w:rsid w:val="007A5B95"/>
    <w:rsid w:val="007A5C50"/>
    <w:rsid w:val="007A5D5B"/>
    <w:rsid w:val="007A6050"/>
    <w:rsid w:val="007A62E0"/>
    <w:rsid w:val="007A62F4"/>
    <w:rsid w:val="007A6472"/>
    <w:rsid w:val="007A64C1"/>
    <w:rsid w:val="007A64F1"/>
    <w:rsid w:val="007A667C"/>
    <w:rsid w:val="007A68A8"/>
    <w:rsid w:val="007A6B1A"/>
    <w:rsid w:val="007A6B1C"/>
    <w:rsid w:val="007A6BE9"/>
    <w:rsid w:val="007A71B2"/>
    <w:rsid w:val="007A76BC"/>
    <w:rsid w:val="007A76D0"/>
    <w:rsid w:val="007A77E0"/>
    <w:rsid w:val="007A7980"/>
    <w:rsid w:val="007A7ADE"/>
    <w:rsid w:val="007A7D67"/>
    <w:rsid w:val="007A7E77"/>
    <w:rsid w:val="007A7F24"/>
    <w:rsid w:val="007A7F7B"/>
    <w:rsid w:val="007B0136"/>
    <w:rsid w:val="007B02C6"/>
    <w:rsid w:val="007B032D"/>
    <w:rsid w:val="007B04BD"/>
    <w:rsid w:val="007B08CC"/>
    <w:rsid w:val="007B0A1C"/>
    <w:rsid w:val="007B0C0F"/>
    <w:rsid w:val="007B0E21"/>
    <w:rsid w:val="007B0E33"/>
    <w:rsid w:val="007B0F10"/>
    <w:rsid w:val="007B0F47"/>
    <w:rsid w:val="007B1097"/>
    <w:rsid w:val="007B11C3"/>
    <w:rsid w:val="007B13F1"/>
    <w:rsid w:val="007B1670"/>
    <w:rsid w:val="007B1735"/>
    <w:rsid w:val="007B182F"/>
    <w:rsid w:val="007B1906"/>
    <w:rsid w:val="007B1A49"/>
    <w:rsid w:val="007B1ABD"/>
    <w:rsid w:val="007B1C44"/>
    <w:rsid w:val="007B1CF6"/>
    <w:rsid w:val="007B1F12"/>
    <w:rsid w:val="007B1F78"/>
    <w:rsid w:val="007B201D"/>
    <w:rsid w:val="007B205F"/>
    <w:rsid w:val="007B2262"/>
    <w:rsid w:val="007B2464"/>
    <w:rsid w:val="007B2495"/>
    <w:rsid w:val="007B24CF"/>
    <w:rsid w:val="007B2564"/>
    <w:rsid w:val="007B270A"/>
    <w:rsid w:val="007B2823"/>
    <w:rsid w:val="007B2A64"/>
    <w:rsid w:val="007B2BF9"/>
    <w:rsid w:val="007B2CEB"/>
    <w:rsid w:val="007B2EDE"/>
    <w:rsid w:val="007B2FDA"/>
    <w:rsid w:val="007B31C9"/>
    <w:rsid w:val="007B3368"/>
    <w:rsid w:val="007B3542"/>
    <w:rsid w:val="007B3558"/>
    <w:rsid w:val="007B37F4"/>
    <w:rsid w:val="007B384F"/>
    <w:rsid w:val="007B39D3"/>
    <w:rsid w:val="007B3AAD"/>
    <w:rsid w:val="007B3CDE"/>
    <w:rsid w:val="007B3DB1"/>
    <w:rsid w:val="007B3F11"/>
    <w:rsid w:val="007B3F5F"/>
    <w:rsid w:val="007B4041"/>
    <w:rsid w:val="007B411A"/>
    <w:rsid w:val="007B434D"/>
    <w:rsid w:val="007B443D"/>
    <w:rsid w:val="007B447D"/>
    <w:rsid w:val="007B44C9"/>
    <w:rsid w:val="007B452A"/>
    <w:rsid w:val="007B455A"/>
    <w:rsid w:val="007B473A"/>
    <w:rsid w:val="007B4816"/>
    <w:rsid w:val="007B4831"/>
    <w:rsid w:val="007B496C"/>
    <w:rsid w:val="007B4B7B"/>
    <w:rsid w:val="007B4C0B"/>
    <w:rsid w:val="007B4CA5"/>
    <w:rsid w:val="007B4D49"/>
    <w:rsid w:val="007B4DC9"/>
    <w:rsid w:val="007B4E17"/>
    <w:rsid w:val="007B4E36"/>
    <w:rsid w:val="007B4FBC"/>
    <w:rsid w:val="007B5030"/>
    <w:rsid w:val="007B510E"/>
    <w:rsid w:val="007B514E"/>
    <w:rsid w:val="007B51BE"/>
    <w:rsid w:val="007B532F"/>
    <w:rsid w:val="007B539D"/>
    <w:rsid w:val="007B53E0"/>
    <w:rsid w:val="007B5484"/>
    <w:rsid w:val="007B54BE"/>
    <w:rsid w:val="007B5614"/>
    <w:rsid w:val="007B5800"/>
    <w:rsid w:val="007B5927"/>
    <w:rsid w:val="007B5955"/>
    <w:rsid w:val="007B5A40"/>
    <w:rsid w:val="007B5BE5"/>
    <w:rsid w:val="007B5E3D"/>
    <w:rsid w:val="007B5FC4"/>
    <w:rsid w:val="007B607E"/>
    <w:rsid w:val="007B60AF"/>
    <w:rsid w:val="007B617A"/>
    <w:rsid w:val="007B6181"/>
    <w:rsid w:val="007B6489"/>
    <w:rsid w:val="007B66A7"/>
    <w:rsid w:val="007B67DD"/>
    <w:rsid w:val="007B67FF"/>
    <w:rsid w:val="007B682E"/>
    <w:rsid w:val="007B6883"/>
    <w:rsid w:val="007B6919"/>
    <w:rsid w:val="007B6943"/>
    <w:rsid w:val="007B6CE9"/>
    <w:rsid w:val="007B72A2"/>
    <w:rsid w:val="007B7441"/>
    <w:rsid w:val="007B75AC"/>
    <w:rsid w:val="007B77A8"/>
    <w:rsid w:val="007B7DA8"/>
    <w:rsid w:val="007B7E71"/>
    <w:rsid w:val="007C01EB"/>
    <w:rsid w:val="007C01F3"/>
    <w:rsid w:val="007C0428"/>
    <w:rsid w:val="007C0656"/>
    <w:rsid w:val="007C070F"/>
    <w:rsid w:val="007C0C83"/>
    <w:rsid w:val="007C0DF7"/>
    <w:rsid w:val="007C0EE0"/>
    <w:rsid w:val="007C0F7D"/>
    <w:rsid w:val="007C1142"/>
    <w:rsid w:val="007C1251"/>
    <w:rsid w:val="007C1383"/>
    <w:rsid w:val="007C1469"/>
    <w:rsid w:val="007C1737"/>
    <w:rsid w:val="007C182B"/>
    <w:rsid w:val="007C1D02"/>
    <w:rsid w:val="007C1F0F"/>
    <w:rsid w:val="007C1FC0"/>
    <w:rsid w:val="007C21DD"/>
    <w:rsid w:val="007C253F"/>
    <w:rsid w:val="007C25C8"/>
    <w:rsid w:val="007C270F"/>
    <w:rsid w:val="007C27EF"/>
    <w:rsid w:val="007C28C2"/>
    <w:rsid w:val="007C2A1E"/>
    <w:rsid w:val="007C2B3A"/>
    <w:rsid w:val="007C2D95"/>
    <w:rsid w:val="007C2E8B"/>
    <w:rsid w:val="007C2EBA"/>
    <w:rsid w:val="007C30F7"/>
    <w:rsid w:val="007C3181"/>
    <w:rsid w:val="007C3186"/>
    <w:rsid w:val="007C3199"/>
    <w:rsid w:val="007C31DD"/>
    <w:rsid w:val="007C337A"/>
    <w:rsid w:val="007C33AB"/>
    <w:rsid w:val="007C3424"/>
    <w:rsid w:val="007C3787"/>
    <w:rsid w:val="007C37BC"/>
    <w:rsid w:val="007C3803"/>
    <w:rsid w:val="007C39F4"/>
    <w:rsid w:val="007C3AD3"/>
    <w:rsid w:val="007C3B8E"/>
    <w:rsid w:val="007C3BE0"/>
    <w:rsid w:val="007C3C73"/>
    <w:rsid w:val="007C3F3D"/>
    <w:rsid w:val="007C40D8"/>
    <w:rsid w:val="007C4366"/>
    <w:rsid w:val="007C452A"/>
    <w:rsid w:val="007C45FC"/>
    <w:rsid w:val="007C4845"/>
    <w:rsid w:val="007C49B1"/>
    <w:rsid w:val="007C4EF9"/>
    <w:rsid w:val="007C4F09"/>
    <w:rsid w:val="007C519C"/>
    <w:rsid w:val="007C5239"/>
    <w:rsid w:val="007C5303"/>
    <w:rsid w:val="007C5503"/>
    <w:rsid w:val="007C55BB"/>
    <w:rsid w:val="007C5890"/>
    <w:rsid w:val="007C58B5"/>
    <w:rsid w:val="007C58E4"/>
    <w:rsid w:val="007C590B"/>
    <w:rsid w:val="007C5A5E"/>
    <w:rsid w:val="007C5BCE"/>
    <w:rsid w:val="007C5F3C"/>
    <w:rsid w:val="007C5FDF"/>
    <w:rsid w:val="007C61AD"/>
    <w:rsid w:val="007C61D7"/>
    <w:rsid w:val="007C61EF"/>
    <w:rsid w:val="007C62F2"/>
    <w:rsid w:val="007C64B2"/>
    <w:rsid w:val="007C6649"/>
    <w:rsid w:val="007C6758"/>
    <w:rsid w:val="007C67DD"/>
    <w:rsid w:val="007C69BE"/>
    <w:rsid w:val="007C69DA"/>
    <w:rsid w:val="007C6B32"/>
    <w:rsid w:val="007C6B5B"/>
    <w:rsid w:val="007C6F15"/>
    <w:rsid w:val="007C7037"/>
    <w:rsid w:val="007C70C1"/>
    <w:rsid w:val="007C7255"/>
    <w:rsid w:val="007C735C"/>
    <w:rsid w:val="007C74BC"/>
    <w:rsid w:val="007C75A8"/>
    <w:rsid w:val="007C792F"/>
    <w:rsid w:val="007C7A10"/>
    <w:rsid w:val="007C7AA2"/>
    <w:rsid w:val="007C7ABF"/>
    <w:rsid w:val="007C7B8B"/>
    <w:rsid w:val="007C7C64"/>
    <w:rsid w:val="007C7F4A"/>
    <w:rsid w:val="007C7F95"/>
    <w:rsid w:val="007D01ED"/>
    <w:rsid w:val="007D020F"/>
    <w:rsid w:val="007D0295"/>
    <w:rsid w:val="007D02B1"/>
    <w:rsid w:val="007D0543"/>
    <w:rsid w:val="007D05C1"/>
    <w:rsid w:val="007D07D2"/>
    <w:rsid w:val="007D09FF"/>
    <w:rsid w:val="007D0C13"/>
    <w:rsid w:val="007D0DFE"/>
    <w:rsid w:val="007D0E71"/>
    <w:rsid w:val="007D1033"/>
    <w:rsid w:val="007D114A"/>
    <w:rsid w:val="007D1220"/>
    <w:rsid w:val="007D1226"/>
    <w:rsid w:val="007D13A7"/>
    <w:rsid w:val="007D1406"/>
    <w:rsid w:val="007D1477"/>
    <w:rsid w:val="007D16AC"/>
    <w:rsid w:val="007D16BA"/>
    <w:rsid w:val="007D17B0"/>
    <w:rsid w:val="007D180B"/>
    <w:rsid w:val="007D1987"/>
    <w:rsid w:val="007D1988"/>
    <w:rsid w:val="007D1A4E"/>
    <w:rsid w:val="007D1A52"/>
    <w:rsid w:val="007D1AAC"/>
    <w:rsid w:val="007D1BF8"/>
    <w:rsid w:val="007D1DCF"/>
    <w:rsid w:val="007D232B"/>
    <w:rsid w:val="007D240A"/>
    <w:rsid w:val="007D279F"/>
    <w:rsid w:val="007D27BA"/>
    <w:rsid w:val="007D28F3"/>
    <w:rsid w:val="007D2C24"/>
    <w:rsid w:val="007D2CB6"/>
    <w:rsid w:val="007D2EC0"/>
    <w:rsid w:val="007D2F65"/>
    <w:rsid w:val="007D3002"/>
    <w:rsid w:val="007D3191"/>
    <w:rsid w:val="007D31A7"/>
    <w:rsid w:val="007D31F6"/>
    <w:rsid w:val="007D32ED"/>
    <w:rsid w:val="007D333A"/>
    <w:rsid w:val="007D3509"/>
    <w:rsid w:val="007D35F1"/>
    <w:rsid w:val="007D365D"/>
    <w:rsid w:val="007D36E1"/>
    <w:rsid w:val="007D395B"/>
    <w:rsid w:val="007D3A19"/>
    <w:rsid w:val="007D3A44"/>
    <w:rsid w:val="007D3A6C"/>
    <w:rsid w:val="007D3AF0"/>
    <w:rsid w:val="007D3C9F"/>
    <w:rsid w:val="007D3E0B"/>
    <w:rsid w:val="007D3E82"/>
    <w:rsid w:val="007D3EBB"/>
    <w:rsid w:val="007D4015"/>
    <w:rsid w:val="007D4129"/>
    <w:rsid w:val="007D435F"/>
    <w:rsid w:val="007D43D8"/>
    <w:rsid w:val="007D45E5"/>
    <w:rsid w:val="007D460E"/>
    <w:rsid w:val="007D4896"/>
    <w:rsid w:val="007D4955"/>
    <w:rsid w:val="007D4A7F"/>
    <w:rsid w:val="007D4B72"/>
    <w:rsid w:val="007D4C92"/>
    <w:rsid w:val="007D5059"/>
    <w:rsid w:val="007D508A"/>
    <w:rsid w:val="007D515F"/>
    <w:rsid w:val="007D51E8"/>
    <w:rsid w:val="007D5493"/>
    <w:rsid w:val="007D5922"/>
    <w:rsid w:val="007D5997"/>
    <w:rsid w:val="007D5A6E"/>
    <w:rsid w:val="007D5B09"/>
    <w:rsid w:val="007D5B20"/>
    <w:rsid w:val="007D5EA7"/>
    <w:rsid w:val="007D62D1"/>
    <w:rsid w:val="007D63A2"/>
    <w:rsid w:val="007D67B2"/>
    <w:rsid w:val="007D69B5"/>
    <w:rsid w:val="007D6C8A"/>
    <w:rsid w:val="007D6E1A"/>
    <w:rsid w:val="007D6F7C"/>
    <w:rsid w:val="007D6FFC"/>
    <w:rsid w:val="007D70A5"/>
    <w:rsid w:val="007D711D"/>
    <w:rsid w:val="007D7361"/>
    <w:rsid w:val="007D736E"/>
    <w:rsid w:val="007D74FA"/>
    <w:rsid w:val="007D7610"/>
    <w:rsid w:val="007D7690"/>
    <w:rsid w:val="007D7921"/>
    <w:rsid w:val="007D7AA3"/>
    <w:rsid w:val="007D7B87"/>
    <w:rsid w:val="007D7CF8"/>
    <w:rsid w:val="007D7D13"/>
    <w:rsid w:val="007E013E"/>
    <w:rsid w:val="007E02AE"/>
    <w:rsid w:val="007E02F3"/>
    <w:rsid w:val="007E0346"/>
    <w:rsid w:val="007E0401"/>
    <w:rsid w:val="007E0471"/>
    <w:rsid w:val="007E0488"/>
    <w:rsid w:val="007E07DA"/>
    <w:rsid w:val="007E0BBC"/>
    <w:rsid w:val="007E0D61"/>
    <w:rsid w:val="007E0D67"/>
    <w:rsid w:val="007E0E5C"/>
    <w:rsid w:val="007E0E7A"/>
    <w:rsid w:val="007E0F2A"/>
    <w:rsid w:val="007E0F38"/>
    <w:rsid w:val="007E0FE2"/>
    <w:rsid w:val="007E119E"/>
    <w:rsid w:val="007E12B0"/>
    <w:rsid w:val="007E159B"/>
    <w:rsid w:val="007E1849"/>
    <w:rsid w:val="007E19BF"/>
    <w:rsid w:val="007E1AD1"/>
    <w:rsid w:val="007E1B35"/>
    <w:rsid w:val="007E1B58"/>
    <w:rsid w:val="007E1B7F"/>
    <w:rsid w:val="007E1C45"/>
    <w:rsid w:val="007E1C88"/>
    <w:rsid w:val="007E1CB5"/>
    <w:rsid w:val="007E1CCD"/>
    <w:rsid w:val="007E1D16"/>
    <w:rsid w:val="007E1D89"/>
    <w:rsid w:val="007E208C"/>
    <w:rsid w:val="007E2090"/>
    <w:rsid w:val="007E20D8"/>
    <w:rsid w:val="007E21A7"/>
    <w:rsid w:val="007E2273"/>
    <w:rsid w:val="007E22B7"/>
    <w:rsid w:val="007E2634"/>
    <w:rsid w:val="007E280D"/>
    <w:rsid w:val="007E2AB5"/>
    <w:rsid w:val="007E2AFD"/>
    <w:rsid w:val="007E2B39"/>
    <w:rsid w:val="007E2D2A"/>
    <w:rsid w:val="007E2DB3"/>
    <w:rsid w:val="007E2DE3"/>
    <w:rsid w:val="007E2F3E"/>
    <w:rsid w:val="007E3584"/>
    <w:rsid w:val="007E3692"/>
    <w:rsid w:val="007E37AA"/>
    <w:rsid w:val="007E37E0"/>
    <w:rsid w:val="007E38CD"/>
    <w:rsid w:val="007E3951"/>
    <w:rsid w:val="007E395D"/>
    <w:rsid w:val="007E39BD"/>
    <w:rsid w:val="007E3AD3"/>
    <w:rsid w:val="007E3B1A"/>
    <w:rsid w:val="007E421F"/>
    <w:rsid w:val="007E428E"/>
    <w:rsid w:val="007E45E2"/>
    <w:rsid w:val="007E45E5"/>
    <w:rsid w:val="007E4800"/>
    <w:rsid w:val="007E4C96"/>
    <w:rsid w:val="007E4CB7"/>
    <w:rsid w:val="007E4D03"/>
    <w:rsid w:val="007E4DAF"/>
    <w:rsid w:val="007E4E7F"/>
    <w:rsid w:val="007E50AF"/>
    <w:rsid w:val="007E53EF"/>
    <w:rsid w:val="007E555B"/>
    <w:rsid w:val="007E5646"/>
    <w:rsid w:val="007E567D"/>
    <w:rsid w:val="007E56D2"/>
    <w:rsid w:val="007E5772"/>
    <w:rsid w:val="007E57A4"/>
    <w:rsid w:val="007E582E"/>
    <w:rsid w:val="007E58CB"/>
    <w:rsid w:val="007E58D1"/>
    <w:rsid w:val="007E593E"/>
    <w:rsid w:val="007E5988"/>
    <w:rsid w:val="007E5AF6"/>
    <w:rsid w:val="007E5B1F"/>
    <w:rsid w:val="007E5B6F"/>
    <w:rsid w:val="007E5C57"/>
    <w:rsid w:val="007E5D40"/>
    <w:rsid w:val="007E5D50"/>
    <w:rsid w:val="007E5EBA"/>
    <w:rsid w:val="007E5F59"/>
    <w:rsid w:val="007E5F95"/>
    <w:rsid w:val="007E6006"/>
    <w:rsid w:val="007E6021"/>
    <w:rsid w:val="007E6140"/>
    <w:rsid w:val="007E63D6"/>
    <w:rsid w:val="007E6412"/>
    <w:rsid w:val="007E6484"/>
    <w:rsid w:val="007E64A1"/>
    <w:rsid w:val="007E6573"/>
    <w:rsid w:val="007E662A"/>
    <w:rsid w:val="007E66F6"/>
    <w:rsid w:val="007E6850"/>
    <w:rsid w:val="007E6886"/>
    <w:rsid w:val="007E697A"/>
    <w:rsid w:val="007E69B7"/>
    <w:rsid w:val="007E6A96"/>
    <w:rsid w:val="007E6ADB"/>
    <w:rsid w:val="007E6C2C"/>
    <w:rsid w:val="007E6D81"/>
    <w:rsid w:val="007E704C"/>
    <w:rsid w:val="007E70A7"/>
    <w:rsid w:val="007E70EB"/>
    <w:rsid w:val="007E719A"/>
    <w:rsid w:val="007E7287"/>
    <w:rsid w:val="007E7331"/>
    <w:rsid w:val="007E74A4"/>
    <w:rsid w:val="007E74C8"/>
    <w:rsid w:val="007E7810"/>
    <w:rsid w:val="007E788A"/>
    <w:rsid w:val="007E78AF"/>
    <w:rsid w:val="007E7988"/>
    <w:rsid w:val="007E7A2D"/>
    <w:rsid w:val="007E7A8F"/>
    <w:rsid w:val="007E7AC4"/>
    <w:rsid w:val="007E7BAB"/>
    <w:rsid w:val="007E7C05"/>
    <w:rsid w:val="007E7DB2"/>
    <w:rsid w:val="007F00BA"/>
    <w:rsid w:val="007F017D"/>
    <w:rsid w:val="007F0193"/>
    <w:rsid w:val="007F0620"/>
    <w:rsid w:val="007F065D"/>
    <w:rsid w:val="007F075B"/>
    <w:rsid w:val="007F0AF9"/>
    <w:rsid w:val="007F0FAA"/>
    <w:rsid w:val="007F10C4"/>
    <w:rsid w:val="007F1163"/>
    <w:rsid w:val="007F135C"/>
    <w:rsid w:val="007F14CB"/>
    <w:rsid w:val="007F1623"/>
    <w:rsid w:val="007F168E"/>
    <w:rsid w:val="007F18B4"/>
    <w:rsid w:val="007F1AA4"/>
    <w:rsid w:val="007F1E0B"/>
    <w:rsid w:val="007F1E21"/>
    <w:rsid w:val="007F1E77"/>
    <w:rsid w:val="007F1EF5"/>
    <w:rsid w:val="007F2039"/>
    <w:rsid w:val="007F2091"/>
    <w:rsid w:val="007F241E"/>
    <w:rsid w:val="007F2423"/>
    <w:rsid w:val="007F25C0"/>
    <w:rsid w:val="007F26B0"/>
    <w:rsid w:val="007F26CD"/>
    <w:rsid w:val="007F286D"/>
    <w:rsid w:val="007F29EB"/>
    <w:rsid w:val="007F2A37"/>
    <w:rsid w:val="007F2BE3"/>
    <w:rsid w:val="007F2C9F"/>
    <w:rsid w:val="007F2D9F"/>
    <w:rsid w:val="007F2E7C"/>
    <w:rsid w:val="007F30F1"/>
    <w:rsid w:val="007F31BE"/>
    <w:rsid w:val="007F31D2"/>
    <w:rsid w:val="007F3283"/>
    <w:rsid w:val="007F331F"/>
    <w:rsid w:val="007F33CC"/>
    <w:rsid w:val="007F34A1"/>
    <w:rsid w:val="007F356E"/>
    <w:rsid w:val="007F357F"/>
    <w:rsid w:val="007F3798"/>
    <w:rsid w:val="007F383D"/>
    <w:rsid w:val="007F38AE"/>
    <w:rsid w:val="007F394A"/>
    <w:rsid w:val="007F3A9A"/>
    <w:rsid w:val="007F3C5C"/>
    <w:rsid w:val="007F3DC4"/>
    <w:rsid w:val="007F4035"/>
    <w:rsid w:val="007F40FB"/>
    <w:rsid w:val="007F4487"/>
    <w:rsid w:val="007F480E"/>
    <w:rsid w:val="007F4A57"/>
    <w:rsid w:val="007F4AA9"/>
    <w:rsid w:val="007F4E1F"/>
    <w:rsid w:val="007F4E61"/>
    <w:rsid w:val="007F5091"/>
    <w:rsid w:val="007F528A"/>
    <w:rsid w:val="007F52E3"/>
    <w:rsid w:val="007F5508"/>
    <w:rsid w:val="007F5519"/>
    <w:rsid w:val="007F563B"/>
    <w:rsid w:val="007F56FF"/>
    <w:rsid w:val="007F5934"/>
    <w:rsid w:val="007F5C86"/>
    <w:rsid w:val="007F5CB1"/>
    <w:rsid w:val="007F5D20"/>
    <w:rsid w:val="007F60A9"/>
    <w:rsid w:val="007F63E9"/>
    <w:rsid w:val="007F6479"/>
    <w:rsid w:val="007F64D3"/>
    <w:rsid w:val="007F66FC"/>
    <w:rsid w:val="007F67B4"/>
    <w:rsid w:val="007F690B"/>
    <w:rsid w:val="007F6B04"/>
    <w:rsid w:val="007F6BB9"/>
    <w:rsid w:val="007F6D49"/>
    <w:rsid w:val="007F6F86"/>
    <w:rsid w:val="007F6FA9"/>
    <w:rsid w:val="007F707D"/>
    <w:rsid w:val="007F7107"/>
    <w:rsid w:val="007F7468"/>
    <w:rsid w:val="007F74F0"/>
    <w:rsid w:val="007F750B"/>
    <w:rsid w:val="007F7714"/>
    <w:rsid w:val="007F77A8"/>
    <w:rsid w:val="007F77E2"/>
    <w:rsid w:val="007F77E5"/>
    <w:rsid w:val="007F7961"/>
    <w:rsid w:val="007F7995"/>
    <w:rsid w:val="007F79DD"/>
    <w:rsid w:val="007F79E4"/>
    <w:rsid w:val="007F7B2B"/>
    <w:rsid w:val="007F7E16"/>
    <w:rsid w:val="007F7E95"/>
    <w:rsid w:val="00800041"/>
    <w:rsid w:val="008000A6"/>
    <w:rsid w:val="0080026C"/>
    <w:rsid w:val="008002F3"/>
    <w:rsid w:val="00800327"/>
    <w:rsid w:val="008008A7"/>
    <w:rsid w:val="00800964"/>
    <w:rsid w:val="00800B36"/>
    <w:rsid w:val="00800B68"/>
    <w:rsid w:val="00800C42"/>
    <w:rsid w:val="00800D56"/>
    <w:rsid w:val="00800EE3"/>
    <w:rsid w:val="00800FA7"/>
    <w:rsid w:val="0080109A"/>
    <w:rsid w:val="008011C1"/>
    <w:rsid w:val="0080153D"/>
    <w:rsid w:val="00801563"/>
    <w:rsid w:val="00801812"/>
    <w:rsid w:val="00801931"/>
    <w:rsid w:val="0080198A"/>
    <w:rsid w:val="00801A4F"/>
    <w:rsid w:val="00801BDE"/>
    <w:rsid w:val="00801D2B"/>
    <w:rsid w:val="00801F5D"/>
    <w:rsid w:val="00801FA2"/>
    <w:rsid w:val="00802251"/>
    <w:rsid w:val="008022AB"/>
    <w:rsid w:val="0080239C"/>
    <w:rsid w:val="008026E5"/>
    <w:rsid w:val="008027A6"/>
    <w:rsid w:val="00802861"/>
    <w:rsid w:val="00802873"/>
    <w:rsid w:val="008028EC"/>
    <w:rsid w:val="00802913"/>
    <w:rsid w:val="00802921"/>
    <w:rsid w:val="00802C69"/>
    <w:rsid w:val="0080312E"/>
    <w:rsid w:val="008031E5"/>
    <w:rsid w:val="008034F8"/>
    <w:rsid w:val="0080372D"/>
    <w:rsid w:val="008037C3"/>
    <w:rsid w:val="00803913"/>
    <w:rsid w:val="00803A43"/>
    <w:rsid w:val="00803B74"/>
    <w:rsid w:val="00803B98"/>
    <w:rsid w:val="00803E8E"/>
    <w:rsid w:val="00804174"/>
    <w:rsid w:val="00804219"/>
    <w:rsid w:val="008042C5"/>
    <w:rsid w:val="0080473C"/>
    <w:rsid w:val="008048B5"/>
    <w:rsid w:val="00804FAE"/>
    <w:rsid w:val="00805255"/>
    <w:rsid w:val="008053EA"/>
    <w:rsid w:val="008053ED"/>
    <w:rsid w:val="008055A0"/>
    <w:rsid w:val="008057FE"/>
    <w:rsid w:val="00805898"/>
    <w:rsid w:val="0080590E"/>
    <w:rsid w:val="008059CA"/>
    <w:rsid w:val="00805C82"/>
    <w:rsid w:val="00805D43"/>
    <w:rsid w:val="00805E70"/>
    <w:rsid w:val="00805F5C"/>
    <w:rsid w:val="0080602C"/>
    <w:rsid w:val="0080616A"/>
    <w:rsid w:val="008062A4"/>
    <w:rsid w:val="008062FC"/>
    <w:rsid w:val="008063A8"/>
    <w:rsid w:val="008063EF"/>
    <w:rsid w:val="00806486"/>
    <w:rsid w:val="00806737"/>
    <w:rsid w:val="008067BF"/>
    <w:rsid w:val="00806980"/>
    <w:rsid w:val="00806BB6"/>
    <w:rsid w:val="00806BBE"/>
    <w:rsid w:val="00806D2D"/>
    <w:rsid w:val="00806DCB"/>
    <w:rsid w:val="00806F15"/>
    <w:rsid w:val="00807163"/>
    <w:rsid w:val="00807269"/>
    <w:rsid w:val="00807271"/>
    <w:rsid w:val="0080750C"/>
    <w:rsid w:val="008075C4"/>
    <w:rsid w:val="00807820"/>
    <w:rsid w:val="0080786C"/>
    <w:rsid w:val="008078B7"/>
    <w:rsid w:val="0080799F"/>
    <w:rsid w:val="00807A99"/>
    <w:rsid w:val="00807C7C"/>
    <w:rsid w:val="00807ECE"/>
    <w:rsid w:val="0081017E"/>
    <w:rsid w:val="008101B2"/>
    <w:rsid w:val="0081025A"/>
    <w:rsid w:val="0081026C"/>
    <w:rsid w:val="008106C1"/>
    <w:rsid w:val="00810E0A"/>
    <w:rsid w:val="00810EDA"/>
    <w:rsid w:val="008114F1"/>
    <w:rsid w:val="00811646"/>
    <w:rsid w:val="008117FD"/>
    <w:rsid w:val="00811888"/>
    <w:rsid w:val="008119D8"/>
    <w:rsid w:val="008119E6"/>
    <w:rsid w:val="00811A3D"/>
    <w:rsid w:val="00811ADE"/>
    <w:rsid w:val="00811B82"/>
    <w:rsid w:val="00811F70"/>
    <w:rsid w:val="00812037"/>
    <w:rsid w:val="008120BE"/>
    <w:rsid w:val="00812486"/>
    <w:rsid w:val="0081256E"/>
    <w:rsid w:val="008126EE"/>
    <w:rsid w:val="00812717"/>
    <w:rsid w:val="008129C6"/>
    <w:rsid w:val="00812A0F"/>
    <w:rsid w:val="00812BA4"/>
    <w:rsid w:val="00812F8D"/>
    <w:rsid w:val="0081305D"/>
    <w:rsid w:val="008130B3"/>
    <w:rsid w:val="008132E9"/>
    <w:rsid w:val="00813567"/>
    <w:rsid w:val="00813569"/>
    <w:rsid w:val="00813613"/>
    <w:rsid w:val="00813713"/>
    <w:rsid w:val="00813888"/>
    <w:rsid w:val="0081399A"/>
    <w:rsid w:val="00813A8A"/>
    <w:rsid w:val="00813B90"/>
    <w:rsid w:val="00813BC8"/>
    <w:rsid w:val="00813C62"/>
    <w:rsid w:val="00813DAB"/>
    <w:rsid w:val="00813E8B"/>
    <w:rsid w:val="00813EB0"/>
    <w:rsid w:val="00813EDE"/>
    <w:rsid w:val="0081407E"/>
    <w:rsid w:val="00814265"/>
    <w:rsid w:val="008142A9"/>
    <w:rsid w:val="008145A6"/>
    <w:rsid w:val="00814789"/>
    <w:rsid w:val="008147E7"/>
    <w:rsid w:val="00814877"/>
    <w:rsid w:val="008148E3"/>
    <w:rsid w:val="00814A1A"/>
    <w:rsid w:val="00814A65"/>
    <w:rsid w:val="00814BD2"/>
    <w:rsid w:val="00814C0D"/>
    <w:rsid w:val="00814CAF"/>
    <w:rsid w:val="00814D20"/>
    <w:rsid w:val="00814DFF"/>
    <w:rsid w:val="00815226"/>
    <w:rsid w:val="00815364"/>
    <w:rsid w:val="00815448"/>
    <w:rsid w:val="00815517"/>
    <w:rsid w:val="00815716"/>
    <w:rsid w:val="0081578E"/>
    <w:rsid w:val="00815810"/>
    <w:rsid w:val="00815862"/>
    <w:rsid w:val="00815884"/>
    <w:rsid w:val="0081597F"/>
    <w:rsid w:val="00815BB1"/>
    <w:rsid w:val="00815D3E"/>
    <w:rsid w:val="00815D99"/>
    <w:rsid w:val="00815DED"/>
    <w:rsid w:val="00815EA4"/>
    <w:rsid w:val="00815EA8"/>
    <w:rsid w:val="00816059"/>
    <w:rsid w:val="00816086"/>
    <w:rsid w:val="0081608F"/>
    <w:rsid w:val="008163DC"/>
    <w:rsid w:val="008164E8"/>
    <w:rsid w:val="00816524"/>
    <w:rsid w:val="008166CF"/>
    <w:rsid w:val="00816B2F"/>
    <w:rsid w:val="00816C44"/>
    <w:rsid w:val="00816C81"/>
    <w:rsid w:val="0081739E"/>
    <w:rsid w:val="00817428"/>
    <w:rsid w:val="008175DC"/>
    <w:rsid w:val="00817720"/>
    <w:rsid w:val="0081780F"/>
    <w:rsid w:val="008179FA"/>
    <w:rsid w:val="00817B1C"/>
    <w:rsid w:val="00817BDA"/>
    <w:rsid w:val="00817D5E"/>
    <w:rsid w:val="00817DFE"/>
    <w:rsid w:val="0082022F"/>
    <w:rsid w:val="0082030D"/>
    <w:rsid w:val="00820679"/>
    <w:rsid w:val="008207E4"/>
    <w:rsid w:val="00820802"/>
    <w:rsid w:val="00820962"/>
    <w:rsid w:val="00820A1C"/>
    <w:rsid w:val="00820EE4"/>
    <w:rsid w:val="00820EE8"/>
    <w:rsid w:val="00821004"/>
    <w:rsid w:val="008210BA"/>
    <w:rsid w:val="00821369"/>
    <w:rsid w:val="00821378"/>
    <w:rsid w:val="0082156C"/>
    <w:rsid w:val="008216CE"/>
    <w:rsid w:val="00821B00"/>
    <w:rsid w:val="00821CF9"/>
    <w:rsid w:val="00821D49"/>
    <w:rsid w:val="00821D87"/>
    <w:rsid w:val="00822036"/>
    <w:rsid w:val="008221F4"/>
    <w:rsid w:val="008222BE"/>
    <w:rsid w:val="00822418"/>
    <w:rsid w:val="008224B0"/>
    <w:rsid w:val="008225F8"/>
    <w:rsid w:val="008226DD"/>
    <w:rsid w:val="008228EE"/>
    <w:rsid w:val="008229CE"/>
    <w:rsid w:val="00822B2D"/>
    <w:rsid w:val="00822B63"/>
    <w:rsid w:val="00822BDA"/>
    <w:rsid w:val="00822BEB"/>
    <w:rsid w:val="00822F31"/>
    <w:rsid w:val="00822FF1"/>
    <w:rsid w:val="00823182"/>
    <w:rsid w:val="00823378"/>
    <w:rsid w:val="008236E2"/>
    <w:rsid w:val="0082376A"/>
    <w:rsid w:val="00823865"/>
    <w:rsid w:val="008238BF"/>
    <w:rsid w:val="008239E9"/>
    <w:rsid w:val="00823ACC"/>
    <w:rsid w:val="00823CEB"/>
    <w:rsid w:val="00823DFD"/>
    <w:rsid w:val="00823F6D"/>
    <w:rsid w:val="0082413F"/>
    <w:rsid w:val="00824269"/>
    <w:rsid w:val="00824391"/>
    <w:rsid w:val="00824504"/>
    <w:rsid w:val="00824687"/>
    <w:rsid w:val="0082484F"/>
    <w:rsid w:val="008248F9"/>
    <w:rsid w:val="00824A68"/>
    <w:rsid w:val="00824ACD"/>
    <w:rsid w:val="00824B5E"/>
    <w:rsid w:val="008252BA"/>
    <w:rsid w:val="00825563"/>
    <w:rsid w:val="0082573E"/>
    <w:rsid w:val="00825836"/>
    <w:rsid w:val="00825888"/>
    <w:rsid w:val="0082598D"/>
    <w:rsid w:val="00825A50"/>
    <w:rsid w:val="00825F42"/>
    <w:rsid w:val="008260FF"/>
    <w:rsid w:val="0082628D"/>
    <w:rsid w:val="008263C0"/>
    <w:rsid w:val="0082650F"/>
    <w:rsid w:val="00826709"/>
    <w:rsid w:val="00826854"/>
    <w:rsid w:val="008269AC"/>
    <w:rsid w:val="00826B4E"/>
    <w:rsid w:val="00826BE9"/>
    <w:rsid w:val="00826C71"/>
    <w:rsid w:val="00826E01"/>
    <w:rsid w:val="00827365"/>
    <w:rsid w:val="00827841"/>
    <w:rsid w:val="00827A93"/>
    <w:rsid w:val="00827DDC"/>
    <w:rsid w:val="00827DFD"/>
    <w:rsid w:val="00830113"/>
    <w:rsid w:val="00830234"/>
    <w:rsid w:val="008303B7"/>
    <w:rsid w:val="008304FC"/>
    <w:rsid w:val="00830535"/>
    <w:rsid w:val="0083081D"/>
    <w:rsid w:val="00830AAB"/>
    <w:rsid w:val="00830BD2"/>
    <w:rsid w:val="0083117E"/>
    <w:rsid w:val="00831213"/>
    <w:rsid w:val="008312AA"/>
    <w:rsid w:val="008312B6"/>
    <w:rsid w:val="008312F3"/>
    <w:rsid w:val="00831380"/>
    <w:rsid w:val="00831441"/>
    <w:rsid w:val="00831691"/>
    <w:rsid w:val="00831A7D"/>
    <w:rsid w:val="00831BE8"/>
    <w:rsid w:val="00831CBC"/>
    <w:rsid w:val="00831E27"/>
    <w:rsid w:val="00831E58"/>
    <w:rsid w:val="00831E7A"/>
    <w:rsid w:val="00832056"/>
    <w:rsid w:val="008320A0"/>
    <w:rsid w:val="008321FC"/>
    <w:rsid w:val="0083233B"/>
    <w:rsid w:val="0083239F"/>
    <w:rsid w:val="008323B0"/>
    <w:rsid w:val="00832503"/>
    <w:rsid w:val="008325CD"/>
    <w:rsid w:val="00832601"/>
    <w:rsid w:val="0083260D"/>
    <w:rsid w:val="00832656"/>
    <w:rsid w:val="008326B7"/>
    <w:rsid w:val="008326FC"/>
    <w:rsid w:val="008328AD"/>
    <w:rsid w:val="008328BB"/>
    <w:rsid w:val="00832A35"/>
    <w:rsid w:val="00832C23"/>
    <w:rsid w:val="00832E07"/>
    <w:rsid w:val="00832F3B"/>
    <w:rsid w:val="00833166"/>
    <w:rsid w:val="008331FA"/>
    <w:rsid w:val="00833591"/>
    <w:rsid w:val="008336F8"/>
    <w:rsid w:val="0083370D"/>
    <w:rsid w:val="00833776"/>
    <w:rsid w:val="00833958"/>
    <w:rsid w:val="008339CA"/>
    <w:rsid w:val="00833F4A"/>
    <w:rsid w:val="00833FFE"/>
    <w:rsid w:val="008340CD"/>
    <w:rsid w:val="00834425"/>
    <w:rsid w:val="008345CB"/>
    <w:rsid w:val="008345F7"/>
    <w:rsid w:val="00834607"/>
    <w:rsid w:val="00834668"/>
    <w:rsid w:val="00834866"/>
    <w:rsid w:val="0083491F"/>
    <w:rsid w:val="00834AD1"/>
    <w:rsid w:val="00834DC8"/>
    <w:rsid w:val="00835059"/>
    <w:rsid w:val="008352E9"/>
    <w:rsid w:val="008354F4"/>
    <w:rsid w:val="00835624"/>
    <w:rsid w:val="0083568B"/>
    <w:rsid w:val="008357CE"/>
    <w:rsid w:val="0083582C"/>
    <w:rsid w:val="00835A3A"/>
    <w:rsid w:val="00835C01"/>
    <w:rsid w:val="00835C6B"/>
    <w:rsid w:val="00835C74"/>
    <w:rsid w:val="00835DF6"/>
    <w:rsid w:val="0083600D"/>
    <w:rsid w:val="008360A4"/>
    <w:rsid w:val="00836171"/>
    <w:rsid w:val="008361EE"/>
    <w:rsid w:val="00836260"/>
    <w:rsid w:val="008362F2"/>
    <w:rsid w:val="00836672"/>
    <w:rsid w:val="008366E4"/>
    <w:rsid w:val="00836845"/>
    <w:rsid w:val="0083688D"/>
    <w:rsid w:val="0083696F"/>
    <w:rsid w:val="00836AB9"/>
    <w:rsid w:val="00836E0C"/>
    <w:rsid w:val="008378D0"/>
    <w:rsid w:val="00837B29"/>
    <w:rsid w:val="00837CBF"/>
    <w:rsid w:val="00837DAA"/>
    <w:rsid w:val="00840045"/>
    <w:rsid w:val="00840343"/>
    <w:rsid w:val="0084035A"/>
    <w:rsid w:val="008403EE"/>
    <w:rsid w:val="00840412"/>
    <w:rsid w:val="00840453"/>
    <w:rsid w:val="008404DC"/>
    <w:rsid w:val="00840593"/>
    <w:rsid w:val="00840773"/>
    <w:rsid w:val="00840858"/>
    <w:rsid w:val="0084092E"/>
    <w:rsid w:val="0084097E"/>
    <w:rsid w:val="008409B2"/>
    <w:rsid w:val="00840A2D"/>
    <w:rsid w:val="00840BC4"/>
    <w:rsid w:val="00840BD9"/>
    <w:rsid w:val="00840CD0"/>
    <w:rsid w:val="00840F34"/>
    <w:rsid w:val="0084101E"/>
    <w:rsid w:val="00841091"/>
    <w:rsid w:val="0084109D"/>
    <w:rsid w:val="008410F4"/>
    <w:rsid w:val="008412B7"/>
    <w:rsid w:val="008415C8"/>
    <w:rsid w:val="008417D8"/>
    <w:rsid w:val="00841884"/>
    <w:rsid w:val="008419D6"/>
    <w:rsid w:val="008419F0"/>
    <w:rsid w:val="00841C3A"/>
    <w:rsid w:val="00841E91"/>
    <w:rsid w:val="0084209F"/>
    <w:rsid w:val="00842189"/>
    <w:rsid w:val="008422D8"/>
    <w:rsid w:val="008423B0"/>
    <w:rsid w:val="0084243E"/>
    <w:rsid w:val="00842501"/>
    <w:rsid w:val="008428E2"/>
    <w:rsid w:val="00842A16"/>
    <w:rsid w:val="00842A67"/>
    <w:rsid w:val="00842A78"/>
    <w:rsid w:val="00842BDE"/>
    <w:rsid w:val="00842C9B"/>
    <w:rsid w:val="00842CBE"/>
    <w:rsid w:val="00842D56"/>
    <w:rsid w:val="00842D6E"/>
    <w:rsid w:val="00842D81"/>
    <w:rsid w:val="00842F1C"/>
    <w:rsid w:val="00842F2F"/>
    <w:rsid w:val="00842FE6"/>
    <w:rsid w:val="008430A5"/>
    <w:rsid w:val="0084312F"/>
    <w:rsid w:val="008431BB"/>
    <w:rsid w:val="00843471"/>
    <w:rsid w:val="008435DD"/>
    <w:rsid w:val="00843656"/>
    <w:rsid w:val="008436DD"/>
    <w:rsid w:val="00843917"/>
    <w:rsid w:val="00843AD7"/>
    <w:rsid w:val="00843B43"/>
    <w:rsid w:val="00843B73"/>
    <w:rsid w:val="00843BDC"/>
    <w:rsid w:val="00843BFA"/>
    <w:rsid w:val="00843C36"/>
    <w:rsid w:val="00843D00"/>
    <w:rsid w:val="00843DFC"/>
    <w:rsid w:val="008444FB"/>
    <w:rsid w:val="00844586"/>
    <w:rsid w:val="00844776"/>
    <w:rsid w:val="008447E3"/>
    <w:rsid w:val="0084490C"/>
    <w:rsid w:val="0084491D"/>
    <w:rsid w:val="0084491F"/>
    <w:rsid w:val="008449E4"/>
    <w:rsid w:val="00844B11"/>
    <w:rsid w:val="00844C28"/>
    <w:rsid w:val="00844C9D"/>
    <w:rsid w:val="00844D32"/>
    <w:rsid w:val="00844F2C"/>
    <w:rsid w:val="00844FA5"/>
    <w:rsid w:val="00844FDD"/>
    <w:rsid w:val="00845410"/>
    <w:rsid w:val="0084559D"/>
    <w:rsid w:val="00845691"/>
    <w:rsid w:val="008456EF"/>
    <w:rsid w:val="0084579B"/>
    <w:rsid w:val="008458D9"/>
    <w:rsid w:val="00845970"/>
    <w:rsid w:val="00845AF1"/>
    <w:rsid w:val="00845C76"/>
    <w:rsid w:val="00845D38"/>
    <w:rsid w:val="00846163"/>
    <w:rsid w:val="008461BF"/>
    <w:rsid w:val="00846435"/>
    <w:rsid w:val="008464D6"/>
    <w:rsid w:val="0084652E"/>
    <w:rsid w:val="008465A6"/>
    <w:rsid w:val="00846A8B"/>
    <w:rsid w:val="00846BB2"/>
    <w:rsid w:val="00846C08"/>
    <w:rsid w:val="00846F09"/>
    <w:rsid w:val="00846F22"/>
    <w:rsid w:val="00846F86"/>
    <w:rsid w:val="00846FA3"/>
    <w:rsid w:val="00846FAC"/>
    <w:rsid w:val="00847117"/>
    <w:rsid w:val="0084725D"/>
    <w:rsid w:val="00847447"/>
    <w:rsid w:val="0084751A"/>
    <w:rsid w:val="0084756B"/>
    <w:rsid w:val="00847907"/>
    <w:rsid w:val="00847908"/>
    <w:rsid w:val="00847C45"/>
    <w:rsid w:val="00850121"/>
    <w:rsid w:val="00850201"/>
    <w:rsid w:val="008502B6"/>
    <w:rsid w:val="0085031E"/>
    <w:rsid w:val="0085032E"/>
    <w:rsid w:val="0085040B"/>
    <w:rsid w:val="00850545"/>
    <w:rsid w:val="008506EE"/>
    <w:rsid w:val="00850BBE"/>
    <w:rsid w:val="00850CEC"/>
    <w:rsid w:val="00850F62"/>
    <w:rsid w:val="00850FA3"/>
    <w:rsid w:val="00851123"/>
    <w:rsid w:val="00851125"/>
    <w:rsid w:val="00851184"/>
    <w:rsid w:val="00851226"/>
    <w:rsid w:val="008512BB"/>
    <w:rsid w:val="00851339"/>
    <w:rsid w:val="00851423"/>
    <w:rsid w:val="008514E7"/>
    <w:rsid w:val="00851525"/>
    <w:rsid w:val="00851549"/>
    <w:rsid w:val="00851600"/>
    <w:rsid w:val="00851A61"/>
    <w:rsid w:val="00851BE7"/>
    <w:rsid w:val="00851C62"/>
    <w:rsid w:val="00851CE6"/>
    <w:rsid w:val="00851D4B"/>
    <w:rsid w:val="0085201C"/>
    <w:rsid w:val="008520D6"/>
    <w:rsid w:val="0085255A"/>
    <w:rsid w:val="008526C4"/>
    <w:rsid w:val="008527F8"/>
    <w:rsid w:val="00852901"/>
    <w:rsid w:val="0085297F"/>
    <w:rsid w:val="00852A9C"/>
    <w:rsid w:val="00852E1E"/>
    <w:rsid w:val="00852FC1"/>
    <w:rsid w:val="008530AA"/>
    <w:rsid w:val="00853132"/>
    <w:rsid w:val="008532D8"/>
    <w:rsid w:val="0085334F"/>
    <w:rsid w:val="0085338C"/>
    <w:rsid w:val="008535B8"/>
    <w:rsid w:val="008535BC"/>
    <w:rsid w:val="008535D7"/>
    <w:rsid w:val="008535F9"/>
    <w:rsid w:val="00853606"/>
    <w:rsid w:val="00853696"/>
    <w:rsid w:val="00853A8A"/>
    <w:rsid w:val="00853AB6"/>
    <w:rsid w:val="00853B26"/>
    <w:rsid w:val="00853B5F"/>
    <w:rsid w:val="00853B60"/>
    <w:rsid w:val="00853C56"/>
    <w:rsid w:val="00853CF7"/>
    <w:rsid w:val="00853DD9"/>
    <w:rsid w:val="00853E21"/>
    <w:rsid w:val="00853F98"/>
    <w:rsid w:val="008543E4"/>
    <w:rsid w:val="00854829"/>
    <w:rsid w:val="00854927"/>
    <w:rsid w:val="00854ACE"/>
    <w:rsid w:val="00854BF5"/>
    <w:rsid w:val="00854DBE"/>
    <w:rsid w:val="00854E92"/>
    <w:rsid w:val="00854F2B"/>
    <w:rsid w:val="008550BE"/>
    <w:rsid w:val="008552EB"/>
    <w:rsid w:val="008554DA"/>
    <w:rsid w:val="0085553D"/>
    <w:rsid w:val="008557FC"/>
    <w:rsid w:val="00855893"/>
    <w:rsid w:val="008558D9"/>
    <w:rsid w:val="00855B4A"/>
    <w:rsid w:val="00855C14"/>
    <w:rsid w:val="008560F5"/>
    <w:rsid w:val="00856173"/>
    <w:rsid w:val="008562D5"/>
    <w:rsid w:val="008562E3"/>
    <w:rsid w:val="008562E8"/>
    <w:rsid w:val="008563CD"/>
    <w:rsid w:val="00856783"/>
    <w:rsid w:val="00856868"/>
    <w:rsid w:val="00856A98"/>
    <w:rsid w:val="00856A9E"/>
    <w:rsid w:val="00856E9C"/>
    <w:rsid w:val="00856F5F"/>
    <w:rsid w:val="00856FF5"/>
    <w:rsid w:val="00857008"/>
    <w:rsid w:val="008571D7"/>
    <w:rsid w:val="0085733C"/>
    <w:rsid w:val="00857493"/>
    <w:rsid w:val="00857572"/>
    <w:rsid w:val="00857644"/>
    <w:rsid w:val="0085774F"/>
    <w:rsid w:val="00857852"/>
    <w:rsid w:val="00857888"/>
    <w:rsid w:val="008579C4"/>
    <w:rsid w:val="008579D0"/>
    <w:rsid w:val="00857D5F"/>
    <w:rsid w:val="00857F79"/>
    <w:rsid w:val="0086010A"/>
    <w:rsid w:val="008606A9"/>
    <w:rsid w:val="008608C1"/>
    <w:rsid w:val="00860A04"/>
    <w:rsid w:val="00860CC5"/>
    <w:rsid w:val="00860EF0"/>
    <w:rsid w:val="00860F0A"/>
    <w:rsid w:val="00860F63"/>
    <w:rsid w:val="0086126B"/>
    <w:rsid w:val="00861295"/>
    <w:rsid w:val="008613FC"/>
    <w:rsid w:val="0086158B"/>
    <w:rsid w:val="008615F2"/>
    <w:rsid w:val="00861970"/>
    <w:rsid w:val="008619EA"/>
    <w:rsid w:val="00861A06"/>
    <w:rsid w:val="00861BA3"/>
    <w:rsid w:val="00861BB1"/>
    <w:rsid w:val="00861BEE"/>
    <w:rsid w:val="00861EBD"/>
    <w:rsid w:val="0086210D"/>
    <w:rsid w:val="00862143"/>
    <w:rsid w:val="008623D5"/>
    <w:rsid w:val="00862551"/>
    <w:rsid w:val="00862649"/>
    <w:rsid w:val="00862817"/>
    <w:rsid w:val="0086295B"/>
    <w:rsid w:val="008629C4"/>
    <w:rsid w:val="00862AB2"/>
    <w:rsid w:val="00862C57"/>
    <w:rsid w:val="00862D9A"/>
    <w:rsid w:val="00862E77"/>
    <w:rsid w:val="008630D9"/>
    <w:rsid w:val="0086316F"/>
    <w:rsid w:val="0086337A"/>
    <w:rsid w:val="008633C0"/>
    <w:rsid w:val="00863497"/>
    <w:rsid w:val="00863771"/>
    <w:rsid w:val="008638BB"/>
    <w:rsid w:val="00863BD7"/>
    <w:rsid w:val="00863C00"/>
    <w:rsid w:val="00863CA3"/>
    <w:rsid w:val="00863CA9"/>
    <w:rsid w:val="00863D95"/>
    <w:rsid w:val="00863F5A"/>
    <w:rsid w:val="00863FF6"/>
    <w:rsid w:val="00864418"/>
    <w:rsid w:val="008645A6"/>
    <w:rsid w:val="008647AD"/>
    <w:rsid w:val="008649C0"/>
    <w:rsid w:val="00864A14"/>
    <w:rsid w:val="00864B23"/>
    <w:rsid w:val="00864B2B"/>
    <w:rsid w:val="00864C11"/>
    <w:rsid w:val="00864CA2"/>
    <w:rsid w:val="00864E69"/>
    <w:rsid w:val="008651D3"/>
    <w:rsid w:val="00865326"/>
    <w:rsid w:val="00865357"/>
    <w:rsid w:val="008653CD"/>
    <w:rsid w:val="0086559C"/>
    <w:rsid w:val="0086583E"/>
    <w:rsid w:val="00865858"/>
    <w:rsid w:val="008658F7"/>
    <w:rsid w:val="0086592C"/>
    <w:rsid w:val="008659DC"/>
    <w:rsid w:val="00865AC3"/>
    <w:rsid w:val="00865BDA"/>
    <w:rsid w:val="00865C33"/>
    <w:rsid w:val="0086608C"/>
    <w:rsid w:val="0086615D"/>
    <w:rsid w:val="008666A9"/>
    <w:rsid w:val="00866AE8"/>
    <w:rsid w:val="00866E40"/>
    <w:rsid w:val="00866E70"/>
    <w:rsid w:val="00866FA5"/>
    <w:rsid w:val="0086718F"/>
    <w:rsid w:val="008672A1"/>
    <w:rsid w:val="008672C5"/>
    <w:rsid w:val="008675FA"/>
    <w:rsid w:val="0086772E"/>
    <w:rsid w:val="0086790E"/>
    <w:rsid w:val="00867AC7"/>
    <w:rsid w:val="00867CAB"/>
    <w:rsid w:val="00867CEA"/>
    <w:rsid w:val="00867CEF"/>
    <w:rsid w:val="00867EAC"/>
    <w:rsid w:val="008700AA"/>
    <w:rsid w:val="00870138"/>
    <w:rsid w:val="008701E9"/>
    <w:rsid w:val="0087054B"/>
    <w:rsid w:val="00870694"/>
    <w:rsid w:val="00870775"/>
    <w:rsid w:val="00870788"/>
    <w:rsid w:val="00870857"/>
    <w:rsid w:val="00870878"/>
    <w:rsid w:val="00870C1B"/>
    <w:rsid w:val="00870C48"/>
    <w:rsid w:val="00870C94"/>
    <w:rsid w:val="00870F1E"/>
    <w:rsid w:val="00870FBD"/>
    <w:rsid w:val="008711F2"/>
    <w:rsid w:val="0087121F"/>
    <w:rsid w:val="008712DB"/>
    <w:rsid w:val="008713A0"/>
    <w:rsid w:val="00871472"/>
    <w:rsid w:val="00871484"/>
    <w:rsid w:val="0087149B"/>
    <w:rsid w:val="008714B2"/>
    <w:rsid w:val="008714F8"/>
    <w:rsid w:val="0087169F"/>
    <w:rsid w:val="0087182B"/>
    <w:rsid w:val="00871954"/>
    <w:rsid w:val="008719EC"/>
    <w:rsid w:val="00871BCE"/>
    <w:rsid w:val="00871BE9"/>
    <w:rsid w:val="00871D7E"/>
    <w:rsid w:val="00871E2A"/>
    <w:rsid w:val="00871F25"/>
    <w:rsid w:val="00871FDD"/>
    <w:rsid w:val="00872214"/>
    <w:rsid w:val="008723F0"/>
    <w:rsid w:val="00872790"/>
    <w:rsid w:val="00872AF9"/>
    <w:rsid w:val="00872C8C"/>
    <w:rsid w:val="00872C9F"/>
    <w:rsid w:val="00872FE7"/>
    <w:rsid w:val="008732F0"/>
    <w:rsid w:val="00873311"/>
    <w:rsid w:val="0087338E"/>
    <w:rsid w:val="00873499"/>
    <w:rsid w:val="00873826"/>
    <w:rsid w:val="008738D5"/>
    <w:rsid w:val="00873953"/>
    <w:rsid w:val="00873B41"/>
    <w:rsid w:val="00873BD0"/>
    <w:rsid w:val="00873BF9"/>
    <w:rsid w:val="00873DD7"/>
    <w:rsid w:val="00873EDF"/>
    <w:rsid w:val="008741B3"/>
    <w:rsid w:val="0087430F"/>
    <w:rsid w:val="00874572"/>
    <w:rsid w:val="008746BE"/>
    <w:rsid w:val="00874934"/>
    <w:rsid w:val="00874978"/>
    <w:rsid w:val="00874A86"/>
    <w:rsid w:val="00874AF1"/>
    <w:rsid w:val="00874C7E"/>
    <w:rsid w:val="00874EAE"/>
    <w:rsid w:val="00874F21"/>
    <w:rsid w:val="0087510C"/>
    <w:rsid w:val="008751DC"/>
    <w:rsid w:val="00875279"/>
    <w:rsid w:val="0087533B"/>
    <w:rsid w:val="0087537F"/>
    <w:rsid w:val="00875472"/>
    <w:rsid w:val="00875571"/>
    <w:rsid w:val="008755DE"/>
    <w:rsid w:val="008755F0"/>
    <w:rsid w:val="00875917"/>
    <w:rsid w:val="00875A6A"/>
    <w:rsid w:val="00875AD4"/>
    <w:rsid w:val="00875B41"/>
    <w:rsid w:val="00875BD3"/>
    <w:rsid w:val="00875C3C"/>
    <w:rsid w:val="00875CBE"/>
    <w:rsid w:val="00875D61"/>
    <w:rsid w:val="00875D6C"/>
    <w:rsid w:val="00875E33"/>
    <w:rsid w:val="00875EBF"/>
    <w:rsid w:val="00876033"/>
    <w:rsid w:val="008762D2"/>
    <w:rsid w:val="00876317"/>
    <w:rsid w:val="0087642B"/>
    <w:rsid w:val="008767E1"/>
    <w:rsid w:val="00876812"/>
    <w:rsid w:val="00876886"/>
    <w:rsid w:val="00876A5C"/>
    <w:rsid w:val="00876AC2"/>
    <w:rsid w:val="00876C00"/>
    <w:rsid w:val="00876D66"/>
    <w:rsid w:val="00876FD8"/>
    <w:rsid w:val="0087706E"/>
    <w:rsid w:val="008771F4"/>
    <w:rsid w:val="0087728C"/>
    <w:rsid w:val="00877340"/>
    <w:rsid w:val="00877409"/>
    <w:rsid w:val="00877604"/>
    <w:rsid w:val="008778AF"/>
    <w:rsid w:val="0087793D"/>
    <w:rsid w:val="00877AA4"/>
    <w:rsid w:val="00877BFE"/>
    <w:rsid w:val="008801E8"/>
    <w:rsid w:val="0088023B"/>
    <w:rsid w:val="00880307"/>
    <w:rsid w:val="00880310"/>
    <w:rsid w:val="008803E7"/>
    <w:rsid w:val="00880707"/>
    <w:rsid w:val="00880731"/>
    <w:rsid w:val="00880757"/>
    <w:rsid w:val="008808DD"/>
    <w:rsid w:val="00880950"/>
    <w:rsid w:val="00880DF2"/>
    <w:rsid w:val="00880EC8"/>
    <w:rsid w:val="00881009"/>
    <w:rsid w:val="00881057"/>
    <w:rsid w:val="008810B6"/>
    <w:rsid w:val="00881145"/>
    <w:rsid w:val="00881149"/>
    <w:rsid w:val="00881154"/>
    <w:rsid w:val="0088128C"/>
    <w:rsid w:val="00881363"/>
    <w:rsid w:val="00881392"/>
    <w:rsid w:val="00881543"/>
    <w:rsid w:val="00881554"/>
    <w:rsid w:val="00881825"/>
    <w:rsid w:val="008818BF"/>
    <w:rsid w:val="00881967"/>
    <w:rsid w:val="00881991"/>
    <w:rsid w:val="00881CB5"/>
    <w:rsid w:val="00881D6D"/>
    <w:rsid w:val="00881DE3"/>
    <w:rsid w:val="00881E4A"/>
    <w:rsid w:val="008820D1"/>
    <w:rsid w:val="00882186"/>
    <w:rsid w:val="00882277"/>
    <w:rsid w:val="00882354"/>
    <w:rsid w:val="0088237F"/>
    <w:rsid w:val="008823D9"/>
    <w:rsid w:val="008824B1"/>
    <w:rsid w:val="0088257A"/>
    <w:rsid w:val="00882595"/>
    <w:rsid w:val="008826E3"/>
    <w:rsid w:val="00882730"/>
    <w:rsid w:val="008829A8"/>
    <w:rsid w:val="00882AC3"/>
    <w:rsid w:val="00882DF3"/>
    <w:rsid w:val="00882F26"/>
    <w:rsid w:val="00882FDB"/>
    <w:rsid w:val="008830ED"/>
    <w:rsid w:val="008831E4"/>
    <w:rsid w:val="0088326A"/>
    <w:rsid w:val="008832CC"/>
    <w:rsid w:val="0088345F"/>
    <w:rsid w:val="00883481"/>
    <w:rsid w:val="008838DD"/>
    <w:rsid w:val="00883960"/>
    <w:rsid w:val="00883C75"/>
    <w:rsid w:val="00883D6C"/>
    <w:rsid w:val="00883E36"/>
    <w:rsid w:val="00883EB1"/>
    <w:rsid w:val="00883F0B"/>
    <w:rsid w:val="00883FD6"/>
    <w:rsid w:val="00884110"/>
    <w:rsid w:val="00884173"/>
    <w:rsid w:val="008841D8"/>
    <w:rsid w:val="00884201"/>
    <w:rsid w:val="00884394"/>
    <w:rsid w:val="008843E3"/>
    <w:rsid w:val="00884449"/>
    <w:rsid w:val="00884496"/>
    <w:rsid w:val="0088449D"/>
    <w:rsid w:val="0088457F"/>
    <w:rsid w:val="008845AA"/>
    <w:rsid w:val="0088464C"/>
    <w:rsid w:val="00884786"/>
    <w:rsid w:val="00884AD9"/>
    <w:rsid w:val="00884B2E"/>
    <w:rsid w:val="00884C2D"/>
    <w:rsid w:val="00884CC1"/>
    <w:rsid w:val="00884E06"/>
    <w:rsid w:val="00884E49"/>
    <w:rsid w:val="008850F5"/>
    <w:rsid w:val="00885118"/>
    <w:rsid w:val="008851AF"/>
    <w:rsid w:val="008854EA"/>
    <w:rsid w:val="008854F3"/>
    <w:rsid w:val="00885604"/>
    <w:rsid w:val="00885629"/>
    <w:rsid w:val="0088565B"/>
    <w:rsid w:val="008857BB"/>
    <w:rsid w:val="0088583E"/>
    <w:rsid w:val="0088590A"/>
    <w:rsid w:val="008859B4"/>
    <w:rsid w:val="00885BCF"/>
    <w:rsid w:val="00885D5E"/>
    <w:rsid w:val="00886653"/>
    <w:rsid w:val="00886661"/>
    <w:rsid w:val="00886770"/>
    <w:rsid w:val="008867C5"/>
    <w:rsid w:val="00886973"/>
    <w:rsid w:val="00886AF0"/>
    <w:rsid w:val="00886B44"/>
    <w:rsid w:val="00886DDE"/>
    <w:rsid w:val="00886EF1"/>
    <w:rsid w:val="00886EF7"/>
    <w:rsid w:val="00886EFD"/>
    <w:rsid w:val="00886F91"/>
    <w:rsid w:val="00886FDA"/>
    <w:rsid w:val="00886FFA"/>
    <w:rsid w:val="00887336"/>
    <w:rsid w:val="008873E6"/>
    <w:rsid w:val="00887530"/>
    <w:rsid w:val="008876CA"/>
    <w:rsid w:val="008877F3"/>
    <w:rsid w:val="008879D3"/>
    <w:rsid w:val="00887AA2"/>
    <w:rsid w:val="00887CD8"/>
    <w:rsid w:val="00887E4E"/>
    <w:rsid w:val="008901BC"/>
    <w:rsid w:val="0089025E"/>
    <w:rsid w:val="0089029D"/>
    <w:rsid w:val="00890382"/>
    <w:rsid w:val="0089051A"/>
    <w:rsid w:val="008908FF"/>
    <w:rsid w:val="00890A33"/>
    <w:rsid w:val="00890AF9"/>
    <w:rsid w:val="00890BF9"/>
    <w:rsid w:val="00890C02"/>
    <w:rsid w:val="00890C50"/>
    <w:rsid w:val="00890E26"/>
    <w:rsid w:val="0089106E"/>
    <w:rsid w:val="00891371"/>
    <w:rsid w:val="008914E1"/>
    <w:rsid w:val="00891988"/>
    <w:rsid w:val="00891A38"/>
    <w:rsid w:val="00891B50"/>
    <w:rsid w:val="00891F06"/>
    <w:rsid w:val="00891F27"/>
    <w:rsid w:val="0089271B"/>
    <w:rsid w:val="00892769"/>
    <w:rsid w:val="00892775"/>
    <w:rsid w:val="008927BA"/>
    <w:rsid w:val="00892943"/>
    <w:rsid w:val="008929DC"/>
    <w:rsid w:val="00892A43"/>
    <w:rsid w:val="00892B3C"/>
    <w:rsid w:val="00892BD5"/>
    <w:rsid w:val="00892C97"/>
    <w:rsid w:val="00892FAA"/>
    <w:rsid w:val="00892FE3"/>
    <w:rsid w:val="00892FF7"/>
    <w:rsid w:val="00893110"/>
    <w:rsid w:val="00893112"/>
    <w:rsid w:val="008931E8"/>
    <w:rsid w:val="0089322B"/>
    <w:rsid w:val="00893273"/>
    <w:rsid w:val="008932A2"/>
    <w:rsid w:val="00893300"/>
    <w:rsid w:val="008933FE"/>
    <w:rsid w:val="0089342F"/>
    <w:rsid w:val="008934FA"/>
    <w:rsid w:val="008936B2"/>
    <w:rsid w:val="00893B0F"/>
    <w:rsid w:val="00893B7A"/>
    <w:rsid w:val="00893E1F"/>
    <w:rsid w:val="00894237"/>
    <w:rsid w:val="008943CD"/>
    <w:rsid w:val="0089471B"/>
    <w:rsid w:val="00894830"/>
    <w:rsid w:val="0089494B"/>
    <w:rsid w:val="00894A72"/>
    <w:rsid w:val="00894B23"/>
    <w:rsid w:val="00894BE9"/>
    <w:rsid w:val="00894EA7"/>
    <w:rsid w:val="00894FB1"/>
    <w:rsid w:val="008950BB"/>
    <w:rsid w:val="00895E72"/>
    <w:rsid w:val="00895F49"/>
    <w:rsid w:val="0089607A"/>
    <w:rsid w:val="0089616F"/>
    <w:rsid w:val="0089647F"/>
    <w:rsid w:val="008964D4"/>
    <w:rsid w:val="008964F7"/>
    <w:rsid w:val="008967FA"/>
    <w:rsid w:val="00896843"/>
    <w:rsid w:val="00896B54"/>
    <w:rsid w:val="00896C20"/>
    <w:rsid w:val="00896D09"/>
    <w:rsid w:val="00896FA9"/>
    <w:rsid w:val="0089711B"/>
    <w:rsid w:val="008971AB"/>
    <w:rsid w:val="008971DE"/>
    <w:rsid w:val="00897620"/>
    <w:rsid w:val="00897712"/>
    <w:rsid w:val="00897780"/>
    <w:rsid w:val="00897883"/>
    <w:rsid w:val="008978B6"/>
    <w:rsid w:val="008978C4"/>
    <w:rsid w:val="008978D2"/>
    <w:rsid w:val="00897A1D"/>
    <w:rsid w:val="00897D05"/>
    <w:rsid w:val="00897DD3"/>
    <w:rsid w:val="00897FD3"/>
    <w:rsid w:val="008A02CE"/>
    <w:rsid w:val="008A0357"/>
    <w:rsid w:val="008A043C"/>
    <w:rsid w:val="008A04C5"/>
    <w:rsid w:val="008A0721"/>
    <w:rsid w:val="008A0754"/>
    <w:rsid w:val="008A082C"/>
    <w:rsid w:val="008A087E"/>
    <w:rsid w:val="008A0A2D"/>
    <w:rsid w:val="008A0C4E"/>
    <w:rsid w:val="008A0D4F"/>
    <w:rsid w:val="008A0DAE"/>
    <w:rsid w:val="008A0DD6"/>
    <w:rsid w:val="008A0EB5"/>
    <w:rsid w:val="008A118E"/>
    <w:rsid w:val="008A1190"/>
    <w:rsid w:val="008A11BC"/>
    <w:rsid w:val="008A1227"/>
    <w:rsid w:val="008A1434"/>
    <w:rsid w:val="008A17A2"/>
    <w:rsid w:val="008A183F"/>
    <w:rsid w:val="008A194A"/>
    <w:rsid w:val="008A1EA9"/>
    <w:rsid w:val="008A1F25"/>
    <w:rsid w:val="008A2040"/>
    <w:rsid w:val="008A2280"/>
    <w:rsid w:val="008A23A0"/>
    <w:rsid w:val="008A2470"/>
    <w:rsid w:val="008A251A"/>
    <w:rsid w:val="008A25AE"/>
    <w:rsid w:val="008A26C8"/>
    <w:rsid w:val="008A2AD3"/>
    <w:rsid w:val="008A2DBF"/>
    <w:rsid w:val="008A2EEC"/>
    <w:rsid w:val="008A30B3"/>
    <w:rsid w:val="008A3120"/>
    <w:rsid w:val="008A32FD"/>
    <w:rsid w:val="008A3460"/>
    <w:rsid w:val="008A3483"/>
    <w:rsid w:val="008A3496"/>
    <w:rsid w:val="008A35BD"/>
    <w:rsid w:val="008A36D2"/>
    <w:rsid w:val="008A36D7"/>
    <w:rsid w:val="008A381C"/>
    <w:rsid w:val="008A3844"/>
    <w:rsid w:val="008A3DAE"/>
    <w:rsid w:val="008A3E6D"/>
    <w:rsid w:val="008A3F16"/>
    <w:rsid w:val="008A3F53"/>
    <w:rsid w:val="008A3F73"/>
    <w:rsid w:val="008A40C0"/>
    <w:rsid w:val="008A41F1"/>
    <w:rsid w:val="008A433C"/>
    <w:rsid w:val="008A4368"/>
    <w:rsid w:val="008A442F"/>
    <w:rsid w:val="008A44C4"/>
    <w:rsid w:val="008A46A8"/>
    <w:rsid w:val="008A4901"/>
    <w:rsid w:val="008A4BEE"/>
    <w:rsid w:val="008A4E71"/>
    <w:rsid w:val="008A5045"/>
    <w:rsid w:val="008A5354"/>
    <w:rsid w:val="008A5480"/>
    <w:rsid w:val="008A5742"/>
    <w:rsid w:val="008A59FE"/>
    <w:rsid w:val="008A5A44"/>
    <w:rsid w:val="008A5A88"/>
    <w:rsid w:val="008A5B32"/>
    <w:rsid w:val="008A5C02"/>
    <w:rsid w:val="008A5D2D"/>
    <w:rsid w:val="008A5F32"/>
    <w:rsid w:val="008A5FEA"/>
    <w:rsid w:val="008A60FD"/>
    <w:rsid w:val="008A6134"/>
    <w:rsid w:val="008A617C"/>
    <w:rsid w:val="008A61BE"/>
    <w:rsid w:val="008A62CF"/>
    <w:rsid w:val="008A630A"/>
    <w:rsid w:val="008A634C"/>
    <w:rsid w:val="008A63FE"/>
    <w:rsid w:val="008A64A8"/>
    <w:rsid w:val="008A64EB"/>
    <w:rsid w:val="008A658F"/>
    <w:rsid w:val="008A6AE0"/>
    <w:rsid w:val="008A6BC6"/>
    <w:rsid w:val="008A6C9E"/>
    <w:rsid w:val="008A6DEF"/>
    <w:rsid w:val="008A6E3C"/>
    <w:rsid w:val="008A6E87"/>
    <w:rsid w:val="008A6EC7"/>
    <w:rsid w:val="008A6F92"/>
    <w:rsid w:val="008A73A0"/>
    <w:rsid w:val="008A7451"/>
    <w:rsid w:val="008A75DD"/>
    <w:rsid w:val="008A77F3"/>
    <w:rsid w:val="008A7864"/>
    <w:rsid w:val="008A79A1"/>
    <w:rsid w:val="008A79C9"/>
    <w:rsid w:val="008A7AC0"/>
    <w:rsid w:val="008A7BCB"/>
    <w:rsid w:val="008A7E58"/>
    <w:rsid w:val="008B01E9"/>
    <w:rsid w:val="008B0203"/>
    <w:rsid w:val="008B0397"/>
    <w:rsid w:val="008B0498"/>
    <w:rsid w:val="008B057E"/>
    <w:rsid w:val="008B077E"/>
    <w:rsid w:val="008B07EC"/>
    <w:rsid w:val="008B08B7"/>
    <w:rsid w:val="008B08F8"/>
    <w:rsid w:val="008B093C"/>
    <w:rsid w:val="008B0BA6"/>
    <w:rsid w:val="008B0BCB"/>
    <w:rsid w:val="008B0D2C"/>
    <w:rsid w:val="008B0D9B"/>
    <w:rsid w:val="008B0DDF"/>
    <w:rsid w:val="008B10CD"/>
    <w:rsid w:val="008B10DA"/>
    <w:rsid w:val="008B1157"/>
    <w:rsid w:val="008B1289"/>
    <w:rsid w:val="008B16DB"/>
    <w:rsid w:val="008B176A"/>
    <w:rsid w:val="008B1796"/>
    <w:rsid w:val="008B1AC8"/>
    <w:rsid w:val="008B1B7B"/>
    <w:rsid w:val="008B1CC9"/>
    <w:rsid w:val="008B1EE8"/>
    <w:rsid w:val="008B1FD0"/>
    <w:rsid w:val="008B2041"/>
    <w:rsid w:val="008B20EC"/>
    <w:rsid w:val="008B2139"/>
    <w:rsid w:val="008B2175"/>
    <w:rsid w:val="008B2327"/>
    <w:rsid w:val="008B237E"/>
    <w:rsid w:val="008B25C4"/>
    <w:rsid w:val="008B25D5"/>
    <w:rsid w:val="008B26E6"/>
    <w:rsid w:val="008B2720"/>
    <w:rsid w:val="008B28A2"/>
    <w:rsid w:val="008B2977"/>
    <w:rsid w:val="008B2D83"/>
    <w:rsid w:val="008B2F76"/>
    <w:rsid w:val="008B2FAE"/>
    <w:rsid w:val="008B2FF1"/>
    <w:rsid w:val="008B312B"/>
    <w:rsid w:val="008B3456"/>
    <w:rsid w:val="008B34C0"/>
    <w:rsid w:val="008B35DF"/>
    <w:rsid w:val="008B383C"/>
    <w:rsid w:val="008B3B5F"/>
    <w:rsid w:val="008B3C2B"/>
    <w:rsid w:val="008B3D9B"/>
    <w:rsid w:val="008B3DE8"/>
    <w:rsid w:val="008B4000"/>
    <w:rsid w:val="008B4139"/>
    <w:rsid w:val="008B426D"/>
    <w:rsid w:val="008B4417"/>
    <w:rsid w:val="008B4508"/>
    <w:rsid w:val="008B458C"/>
    <w:rsid w:val="008B463E"/>
    <w:rsid w:val="008B4705"/>
    <w:rsid w:val="008B477A"/>
    <w:rsid w:val="008B47F2"/>
    <w:rsid w:val="008B4B01"/>
    <w:rsid w:val="008B4BC0"/>
    <w:rsid w:val="008B4C6C"/>
    <w:rsid w:val="008B4DE6"/>
    <w:rsid w:val="008B4EFC"/>
    <w:rsid w:val="008B53DC"/>
    <w:rsid w:val="008B552E"/>
    <w:rsid w:val="008B5626"/>
    <w:rsid w:val="008B5636"/>
    <w:rsid w:val="008B5823"/>
    <w:rsid w:val="008B582D"/>
    <w:rsid w:val="008B595E"/>
    <w:rsid w:val="008B5AD5"/>
    <w:rsid w:val="008B5AD8"/>
    <w:rsid w:val="008B5D2A"/>
    <w:rsid w:val="008B5D65"/>
    <w:rsid w:val="008B5F3D"/>
    <w:rsid w:val="008B60C3"/>
    <w:rsid w:val="008B6174"/>
    <w:rsid w:val="008B618C"/>
    <w:rsid w:val="008B665C"/>
    <w:rsid w:val="008B66D8"/>
    <w:rsid w:val="008B679C"/>
    <w:rsid w:val="008B6B5D"/>
    <w:rsid w:val="008B6BF0"/>
    <w:rsid w:val="008B6C35"/>
    <w:rsid w:val="008B6FE0"/>
    <w:rsid w:val="008B7083"/>
    <w:rsid w:val="008B70B2"/>
    <w:rsid w:val="008B70E0"/>
    <w:rsid w:val="008B72B1"/>
    <w:rsid w:val="008B743E"/>
    <w:rsid w:val="008B75C3"/>
    <w:rsid w:val="008B7A99"/>
    <w:rsid w:val="008B7CD3"/>
    <w:rsid w:val="008B7E47"/>
    <w:rsid w:val="008B7ED2"/>
    <w:rsid w:val="008B7EFB"/>
    <w:rsid w:val="008C00B8"/>
    <w:rsid w:val="008C0198"/>
    <w:rsid w:val="008C01E0"/>
    <w:rsid w:val="008C03DA"/>
    <w:rsid w:val="008C04A4"/>
    <w:rsid w:val="008C07B0"/>
    <w:rsid w:val="008C0855"/>
    <w:rsid w:val="008C08B9"/>
    <w:rsid w:val="008C098E"/>
    <w:rsid w:val="008C0A2B"/>
    <w:rsid w:val="008C0BE4"/>
    <w:rsid w:val="008C0C90"/>
    <w:rsid w:val="008C0EED"/>
    <w:rsid w:val="008C101C"/>
    <w:rsid w:val="008C10F4"/>
    <w:rsid w:val="008C1233"/>
    <w:rsid w:val="008C143A"/>
    <w:rsid w:val="008C1471"/>
    <w:rsid w:val="008C1575"/>
    <w:rsid w:val="008C17A1"/>
    <w:rsid w:val="008C19CA"/>
    <w:rsid w:val="008C1AE2"/>
    <w:rsid w:val="008C1B59"/>
    <w:rsid w:val="008C1E09"/>
    <w:rsid w:val="008C1EA4"/>
    <w:rsid w:val="008C1F0B"/>
    <w:rsid w:val="008C1F32"/>
    <w:rsid w:val="008C1F5E"/>
    <w:rsid w:val="008C21ED"/>
    <w:rsid w:val="008C2264"/>
    <w:rsid w:val="008C22C6"/>
    <w:rsid w:val="008C22CD"/>
    <w:rsid w:val="008C23C8"/>
    <w:rsid w:val="008C241E"/>
    <w:rsid w:val="008C25A0"/>
    <w:rsid w:val="008C2A94"/>
    <w:rsid w:val="008C2AF9"/>
    <w:rsid w:val="008C2C00"/>
    <w:rsid w:val="008C2CAB"/>
    <w:rsid w:val="008C2D26"/>
    <w:rsid w:val="008C2D3F"/>
    <w:rsid w:val="008C2DB3"/>
    <w:rsid w:val="008C2DF1"/>
    <w:rsid w:val="008C2F73"/>
    <w:rsid w:val="008C327C"/>
    <w:rsid w:val="008C3672"/>
    <w:rsid w:val="008C3A79"/>
    <w:rsid w:val="008C3C25"/>
    <w:rsid w:val="008C3C2C"/>
    <w:rsid w:val="008C3C9A"/>
    <w:rsid w:val="008C3FF5"/>
    <w:rsid w:val="008C4037"/>
    <w:rsid w:val="008C40FB"/>
    <w:rsid w:val="008C4144"/>
    <w:rsid w:val="008C418F"/>
    <w:rsid w:val="008C4501"/>
    <w:rsid w:val="008C45A5"/>
    <w:rsid w:val="008C46DB"/>
    <w:rsid w:val="008C48C9"/>
    <w:rsid w:val="008C4C17"/>
    <w:rsid w:val="008C4C2B"/>
    <w:rsid w:val="008C4DC8"/>
    <w:rsid w:val="008C4DF7"/>
    <w:rsid w:val="008C4F44"/>
    <w:rsid w:val="008C4F62"/>
    <w:rsid w:val="008C4FFA"/>
    <w:rsid w:val="008C528D"/>
    <w:rsid w:val="008C56AD"/>
    <w:rsid w:val="008C57C3"/>
    <w:rsid w:val="008C5857"/>
    <w:rsid w:val="008C5870"/>
    <w:rsid w:val="008C5895"/>
    <w:rsid w:val="008C58A3"/>
    <w:rsid w:val="008C59A9"/>
    <w:rsid w:val="008C5A2A"/>
    <w:rsid w:val="008C5D45"/>
    <w:rsid w:val="008C5EE9"/>
    <w:rsid w:val="008C6089"/>
    <w:rsid w:val="008C6139"/>
    <w:rsid w:val="008C6145"/>
    <w:rsid w:val="008C62BA"/>
    <w:rsid w:val="008C6402"/>
    <w:rsid w:val="008C680D"/>
    <w:rsid w:val="008C6997"/>
    <w:rsid w:val="008C6B32"/>
    <w:rsid w:val="008C6B95"/>
    <w:rsid w:val="008C6CD6"/>
    <w:rsid w:val="008C6EF4"/>
    <w:rsid w:val="008C6EF8"/>
    <w:rsid w:val="008C6FB4"/>
    <w:rsid w:val="008C700E"/>
    <w:rsid w:val="008C70FF"/>
    <w:rsid w:val="008C716A"/>
    <w:rsid w:val="008C73C6"/>
    <w:rsid w:val="008C74E2"/>
    <w:rsid w:val="008C761F"/>
    <w:rsid w:val="008C765D"/>
    <w:rsid w:val="008C7920"/>
    <w:rsid w:val="008C7934"/>
    <w:rsid w:val="008C79FC"/>
    <w:rsid w:val="008C7D1B"/>
    <w:rsid w:val="008C7D5A"/>
    <w:rsid w:val="008C7F26"/>
    <w:rsid w:val="008C7F2D"/>
    <w:rsid w:val="008D001E"/>
    <w:rsid w:val="008D0119"/>
    <w:rsid w:val="008D01C2"/>
    <w:rsid w:val="008D0236"/>
    <w:rsid w:val="008D049D"/>
    <w:rsid w:val="008D05FC"/>
    <w:rsid w:val="008D0695"/>
    <w:rsid w:val="008D06F6"/>
    <w:rsid w:val="008D0943"/>
    <w:rsid w:val="008D0B59"/>
    <w:rsid w:val="008D0F43"/>
    <w:rsid w:val="008D0FAE"/>
    <w:rsid w:val="008D102E"/>
    <w:rsid w:val="008D10EF"/>
    <w:rsid w:val="008D1208"/>
    <w:rsid w:val="008D13B0"/>
    <w:rsid w:val="008D14B2"/>
    <w:rsid w:val="008D18AB"/>
    <w:rsid w:val="008D197A"/>
    <w:rsid w:val="008D19A3"/>
    <w:rsid w:val="008D1AB2"/>
    <w:rsid w:val="008D1C1E"/>
    <w:rsid w:val="008D1CFA"/>
    <w:rsid w:val="008D1EC6"/>
    <w:rsid w:val="008D1EFF"/>
    <w:rsid w:val="008D1F42"/>
    <w:rsid w:val="008D1FA3"/>
    <w:rsid w:val="008D2064"/>
    <w:rsid w:val="008D2157"/>
    <w:rsid w:val="008D21C4"/>
    <w:rsid w:val="008D21D0"/>
    <w:rsid w:val="008D2318"/>
    <w:rsid w:val="008D2455"/>
    <w:rsid w:val="008D248F"/>
    <w:rsid w:val="008D24C7"/>
    <w:rsid w:val="008D2523"/>
    <w:rsid w:val="008D2592"/>
    <w:rsid w:val="008D28FC"/>
    <w:rsid w:val="008D2A1D"/>
    <w:rsid w:val="008D2A48"/>
    <w:rsid w:val="008D2B48"/>
    <w:rsid w:val="008D2E00"/>
    <w:rsid w:val="008D2E2D"/>
    <w:rsid w:val="008D2F81"/>
    <w:rsid w:val="008D3059"/>
    <w:rsid w:val="008D3473"/>
    <w:rsid w:val="008D35AF"/>
    <w:rsid w:val="008D38AA"/>
    <w:rsid w:val="008D38BD"/>
    <w:rsid w:val="008D3B3A"/>
    <w:rsid w:val="008D3C98"/>
    <w:rsid w:val="008D3DDE"/>
    <w:rsid w:val="008D3E8E"/>
    <w:rsid w:val="008D3E97"/>
    <w:rsid w:val="008D3F1F"/>
    <w:rsid w:val="008D4000"/>
    <w:rsid w:val="008D42CB"/>
    <w:rsid w:val="008D4429"/>
    <w:rsid w:val="008D4759"/>
    <w:rsid w:val="008D478A"/>
    <w:rsid w:val="008D47E6"/>
    <w:rsid w:val="008D48D4"/>
    <w:rsid w:val="008D493C"/>
    <w:rsid w:val="008D49CF"/>
    <w:rsid w:val="008D4B13"/>
    <w:rsid w:val="008D4CC8"/>
    <w:rsid w:val="008D4D9D"/>
    <w:rsid w:val="008D4F41"/>
    <w:rsid w:val="008D5093"/>
    <w:rsid w:val="008D5176"/>
    <w:rsid w:val="008D52DB"/>
    <w:rsid w:val="008D537D"/>
    <w:rsid w:val="008D53D3"/>
    <w:rsid w:val="008D53DB"/>
    <w:rsid w:val="008D5512"/>
    <w:rsid w:val="008D55E7"/>
    <w:rsid w:val="008D576F"/>
    <w:rsid w:val="008D59CB"/>
    <w:rsid w:val="008D5A38"/>
    <w:rsid w:val="008D5AC8"/>
    <w:rsid w:val="008D6189"/>
    <w:rsid w:val="008D61FE"/>
    <w:rsid w:val="008D6B8D"/>
    <w:rsid w:val="008D6DC7"/>
    <w:rsid w:val="008D6E12"/>
    <w:rsid w:val="008D6F65"/>
    <w:rsid w:val="008D6FDF"/>
    <w:rsid w:val="008D70A3"/>
    <w:rsid w:val="008D70FA"/>
    <w:rsid w:val="008D710F"/>
    <w:rsid w:val="008D75C3"/>
    <w:rsid w:val="008D769F"/>
    <w:rsid w:val="008D76F8"/>
    <w:rsid w:val="008D77B0"/>
    <w:rsid w:val="008D77CE"/>
    <w:rsid w:val="008D781C"/>
    <w:rsid w:val="008D7841"/>
    <w:rsid w:val="008D7AAE"/>
    <w:rsid w:val="008D7B5C"/>
    <w:rsid w:val="008D7D8F"/>
    <w:rsid w:val="008D7E35"/>
    <w:rsid w:val="008D7F72"/>
    <w:rsid w:val="008D7FE2"/>
    <w:rsid w:val="008E00F5"/>
    <w:rsid w:val="008E0572"/>
    <w:rsid w:val="008E05CB"/>
    <w:rsid w:val="008E0886"/>
    <w:rsid w:val="008E0A63"/>
    <w:rsid w:val="008E0B30"/>
    <w:rsid w:val="008E0C23"/>
    <w:rsid w:val="008E0EF2"/>
    <w:rsid w:val="008E0F6A"/>
    <w:rsid w:val="008E0F6D"/>
    <w:rsid w:val="008E113C"/>
    <w:rsid w:val="008E124D"/>
    <w:rsid w:val="008E128E"/>
    <w:rsid w:val="008E1320"/>
    <w:rsid w:val="008E14C7"/>
    <w:rsid w:val="008E17CC"/>
    <w:rsid w:val="008E17D5"/>
    <w:rsid w:val="008E1813"/>
    <w:rsid w:val="008E1B4E"/>
    <w:rsid w:val="008E1C81"/>
    <w:rsid w:val="008E2301"/>
    <w:rsid w:val="008E25B1"/>
    <w:rsid w:val="008E2778"/>
    <w:rsid w:val="008E2861"/>
    <w:rsid w:val="008E2900"/>
    <w:rsid w:val="008E2BA1"/>
    <w:rsid w:val="008E2DED"/>
    <w:rsid w:val="008E2E29"/>
    <w:rsid w:val="008E3192"/>
    <w:rsid w:val="008E3195"/>
    <w:rsid w:val="008E31E8"/>
    <w:rsid w:val="008E330B"/>
    <w:rsid w:val="008E330C"/>
    <w:rsid w:val="008E3450"/>
    <w:rsid w:val="008E361D"/>
    <w:rsid w:val="008E36CF"/>
    <w:rsid w:val="008E3A5B"/>
    <w:rsid w:val="008E3AA9"/>
    <w:rsid w:val="008E3AF4"/>
    <w:rsid w:val="008E3BAE"/>
    <w:rsid w:val="008E3F47"/>
    <w:rsid w:val="008E4043"/>
    <w:rsid w:val="008E4076"/>
    <w:rsid w:val="008E44B8"/>
    <w:rsid w:val="008E4984"/>
    <w:rsid w:val="008E4AA9"/>
    <w:rsid w:val="008E4BA2"/>
    <w:rsid w:val="008E4BB1"/>
    <w:rsid w:val="008E4BC3"/>
    <w:rsid w:val="008E4BF9"/>
    <w:rsid w:val="008E5102"/>
    <w:rsid w:val="008E516D"/>
    <w:rsid w:val="008E517F"/>
    <w:rsid w:val="008E53E5"/>
    <w:rsid w:val="008E579F"/>
    <w:rsid w:val="008E587C"/>
    <w:rsid w:val="008E59FE"/>
    <w:rsid w:val="008E5A3B"/>
    <w:rsid w:val="008E5A72"/>
    <w:rsid w:val="008E5B60"/>
    <w:rsid w:val="008E5BAA"/>
    <w:rsid w:val="008E5C4F"/>
    <w:rsid w:val="008E5D74"/>
    <w:rsid w:val="008E5E78"/>
    <w:rsid w:val="008E5F5F"/>
    <w:rsid w:val="008E5F65"/>
    <w:rsid w:val="008E5FF3"/>
    <w:rsid w:val="008E6229"/>
    <w:rsid w:val="008E627C"/>
    <w:rsid w:val="008E66C1"/>
    <w:rsid w:val="008E6771"/>
    <w:rsid w:val="008E6804"/>
    <w:rsid w:val="008E6BE6"/>
    <w:rsid w:val="008E6DBD"/>
    <w:rsid w:val="008E6DD8"/>
    <w:rsid w:val="008E712D"/>
    <w:rsid w:val="008E7144"/>
    <w:rsid w:val="008E720E"/>
    <w:rsid w:val="008E7379"/>
    <w:rsid w:val="008E7494"/>
    <w:rsid w:val="008E7521"/>
    <w:rsid w:val="008E7541"/>
    <w:rsid w:val="008E7714"/>
    <w:rsid w:val="008E7ABF"/>
    <w:rsid w:val="008E7ADF"/>
    <w:rsid w:val="008F003E"/>
    <w:rsid w:val="008F0331"/>
    <w:rsid w:val="008F04BA"/>
    <w:rsid w:val="008F06FD"/>
    <w:rsid w:val="008F0780"/>
    <w:rsid w:val="008F088E"/>
    <w:rsid w:val="008F0CD9"/>
    <w:rsid w:val="008F0FAF"/>
    <w:rsid w:val="008F0FB1"/>
    <w:rsid w:val="008F1351"/>
    <w:rsid w:val="008F141C"/>
    <w:rsid w:val="008F14D7"/>
    <w:rsid w:val="008F1577"/>
    <w:rsid w:val="008F1602"/>
    <w:rsid w:val="008F183B"/>
    <w:rsid w:val="008F198B"/>
    <w:rsid w:val="008F19F2"/>
    <w:rsid w:val="008F1A1E"/>
    <w:rsid w:val="008F1AE6"/>
    <w:rsid w:val="008F1D2A"/>
    <w:rsid w:val="008F1DAC"/>
    <w:rsid w:val="008F1F3A"/>
    <w:rsid w:val="008F1FD4"/>
    <w:rsid w:val="008F1FFD"/>
    <w:rsid w:val="008F2174"/>
    <w:rsid w:val="008F2313"/>
    <w:rsid w:val="008F2557"/>
    <w:rsid w:val="008F2558"/>
    <w:rsid w:val="008F2794"/>
    <w:rsid w:val="008F27C0"/>
    <w:rsid w:val="008F2C7B"/>
    <w:rsid w:val="008F2E2D"/>
    <w:rsid w:val="008F2EB0"/>
    <w:rsid w:val="008F2EF5"/>
    <w:rsid w:val="008F304B"/>
    <w:rsid w:val="008F3119"/>
    <w:rsid w:val="008F35C5"/>
    <w:rsid w:val="008F3742"/>
    <w:rsid w:val="008F3B36"/>
    <w:rsid w:val="008F3CF4"/>
    <w:rsid w:val="008F3EA7"/>
    <w:rsid w:val="008F4069"/>
    <w:rsid w:val="008F40D2"/>
    <w:rsid w:val="008F4178"/>
    <w:rsid w:val="008F4380"/>
    <w:rsid w:val="008F4470"/>
    <w:rsid w:val="008F44D3"/>
    <w:rsid w:val="008F4544"/>
    <w:rsid w:val="008F45F6"/>
    <w:rsid w:val="008F47A9"/>
    <w:rsid w:val="008F4902"/>
    <w:rsid w:val="008F4A48"/>
    <w:rsid w:val="008F4C0B"/>
    <w:rsid w:val="008F4CFC"/>
    <w:rsid w:val="008F4EC2"/>
    <w:rsid w:val="008F4ED0"/>
    <w:rsid w:val="008F4F3F"/>
    <w:rsid w:val="008F5096"/>
    <w:rsid w:val="008F521F"/>
    <w:rsid w:val="008F52F5"/>
    <w:rsid w:val="008F5584"/>
    <w:rsid w:val="008F5767"/>
    <w:rsid w:val="008F579E"/>
    <w:rsid w:val="008F5983"/>
    <w:rsid w:val="008F5A57"/>
    <w:rsid w:val="008F5ABE"/>
    <w:rsid w:val="008F5B8B"/>
    <w:rsid w:val="008F5C1C"/>
    <w:rsid w:val="008F6271"/>
    <w:rsid w:val="008F6555"/>
    <w:rsid w:val="008F6595"/>
    <w:rsid w:val="008F66A7"/>
    <w:rsid w:val="008F66CC"/>
    <w:rsid w:val="008F6797"/>
    <w:rsid w:val="008F67ED"/>
    <w:rsid w:val="008F699A"/>
    <w:rsid w:val="008F699F"/>
    <w:rsid w:val="008F69F1"/>
    <w:rsid w:val="008F6A9B"/>
    <w:rsid w:val="008F6B0A"/>
    <w:rsid w:val="008F6DB5"/>
    <w:rsid w:val="008F6EC4"/>
    <w:rsid w:val="008F7507"/>
    <w:rsid w:val="008F75E2"/>
    <w:rsid w:val="008F7622"/>
    <w:rsid w:val="008F77BD"/>
    <w:rsid w:val="008F78C2"/>
    <w:rsid w:val="008F799F"/>
    <w:rsid w:val="008F7D48"/>
    <w:rsid w:val="008F7D49"/>
    <w:rsid w:val="008F7FEA"/>
    <w:rsid w:val="00900172"/>
    <w:rsid w:val="009002C4"/>
    <w:rsid w:val="009002C7"/>
    <w:rsid w:val="0090038E"/>
    <w:rsid w:val="0090043F"/>
    <w:rsid w:val="0090048B"/>
    <w:rsid w:val="009005B5"/>
    <w:rsid w:val="00900852"/>
    <w:rsid w:val="009008FD"/>
    <w:rsid w:val="00900959"/>
    <w:rsid w:val="00900A0D"/>
    <w:rsid w:val="00900AC3"/>
    <w:rsid w:val="00900ACC"/>
    <w:rsid w:val="00900C0D"/>
    <w:rsid w:val="00900D0F"/>
    <w:rsid w:val="00900D58"/>
    <w:rsid w:val="00900DE1"/>
    <w:rsid w:val="00900EB2"/>
    <w:rsid w:val="00900F99"/>
    <w:rsid w:val="009010F1"/>
    <w:rsid w:val="009010FF"/>
    <w:rsid w:val="009011F8"/>
    <w:rsid w:val="00901270"/>
    <w:rsid w:val="009014D8"/>
    <w:rsid w:val="009015C9"/>
    <w:rsid w:val="00901665"/>
    <w:rsid w:val="0090178C"/>
    <w:rsid w:val="009018CC"/>
    <w:rsid w:val="00901CD4"/>
    <w:rsid w:val="00901DF5"/>
    <w:rsid w:val="0090208F"/>
    <w:rsid w:val="009020D4"/>
    <w:rsid w:val="009020D6"/>
    <w:rsid w:val="0090220B"/>
    <w:rsid w:val="009023B3"/>
    <w:rsid w:val="0090240B"/>
    <w:rsid w:val="00902561"/>
    <w:rsid w:val="009027B0"/>
    <w:rsid w:val="0090282E"/>
    <w:rsid w:val="0090295B"/>
    <w:rsid w:val="00902BAE"/>
    <w:rsid w:val="00902BC8"/>
    <w:rsid w:val="00902CCC"/>
    <w:rsid w:val="00902D9A"/>
    <w:rsid w:val="00902EAB"/>
    <w:rsid w:val="00902F9A"/>
    <w:rsid w:val="00902FB6"/>
    <w:rsid w:val="0090303B"/>
    <w:rsid w:val="009030CF"/>
    <w:rsid w:val="00903283"/>
    <w:rsid w:val="009034DA"/>
    <w:rsid w:val="009035A7"/>
    <w:rsid w:val="009038ED"/>
    <w:rsid w:val="009039EC"/>
    <w:rsid w:val="00903A88"/>
    <w:rsid w:val="00903C2D"/>
    <w:rsid w:val="00903CA2"/>
    <w:rsid w:val="00903CA4"/>
    <w:rsid w:val="00903E1D"/>
    <w:rsid w:val="00904166"/>
    <w:rsid w:val="009041E9"/>
    <w:rsid w:val="00904326"/>
    <w:rsid w:val="00904563"/>
    <w:rsid w:val="0090494D"/>
    <w:rsid w:val="0090497A"/>
    <w:rsid w:val="00904B47"/>
    <w:rsid w:val="00904CDA"/>
    <w:rsid w:val="00905255"/>
    <w:rsid w:val="00905294"/>
    <w:rsid w:val="00905295"/>
    <w:rsid w:val="00905306"/>
    <w:rsid w:val="009053D4"/>
    <w:rsid w:val="009056FB"/>
    <w:rsid w:val="0090597A"/>
    <w:rsid w:val="00905ABF"/>
    <w:rsid w:val="00905CB0"/>
    <w:rsid w:val="00905CD7"/>
    <w:rsid w:val="00905EF3"/>
    <w:rsid w:val="0090618C"/>
    <w:rsid w:val="00906210"/>
    <w:rsid w:val="00906279"/>
    <w:rsid w:val="009063D0"/>
    <w:rsid w:val="00906487"/>
    <w:rsid w:val="0090665B"/>
    <w:rsid w:val="009067E2"/>
    <w:rsid w:val="009068F3"/>
    <w:rsid w:val="00906CDB"/>
    <w:rsid w:val="00906E79"/>
    <w:rsid w:val="00906F18"/>
    <w:rsid w:val="00906F28"/>
    <w:rsid w:val="00906F69"/>
    <w:rsid w:val="00906FD0"/>
    <w:rsid w:val="00906FE3"/>
    <w:rsid w:val="00907085"/>
    <w:rsid w:val="009070BC"/>
    <w:rsid w:val="00907106"/>
    <w:rsid w:val="00907235"/>
    <w:rsid w:val="009074C5"/>
    <w:rsid w:val="00907562"/>
    <w:rsid w:val="0090794A"/>
    <w:rsid w:val="00907AD5"/>
    <w:rsid w:val="00907B21"/>
    <w:rsid w:val="00907FD9"/>
    <w:rsid w:val="00910042"/>
    <w:rsid w:val="009100EE"/>
    <w:rsid w:val="0091023C"/>
    <w:rsid w:val="009102A7"/>
    <w:rsid w:val="009108F6"/>
    <w:rsid w:val="00910EC6"/>
    <w:rsid w:val="00910F6A"/>
    <w:rsid w:val="00910F9A"/>
    <w:rsid w:val="009110E6"/>
    <w:rsid w:val="0091114F"/>
    <w:rsid w:val="00911224"/>
    <w:rsid w:val="00911488"/>
    <w:rsid w:val="00911613"/>
    <w:rsid w:val="00911645"/>
    <w:rsid w:val="00911684"/>
    <w:rsid w:val="00911ABE"/>
    <w:rsid w:val="00911B3E"/>
    <w:rsid w:val="00911B98"/>
    <w:rsid w:val="00911BC8"/>
    <w:rsid w:val="00911BE3"/>
    <w:rsid w:val="00911D9D"/>
    <w:rsid w:val="00912006"/>
    <w:rsid w:val="00912186"/>
    <w:rsid w:val="009121B4"/>
    <w:rsid w:val="00912280"/>
    <w:rsid w:val="00912388"/>
    <w:rsid w:val="00912481"/>
    <w:rsid w:val="009126DB"/>
    <w:rsid w:val="009128A9"/>
    <w:rsid w:val="00912AF9"/>
    <w:rsid w:val="00912FDF"/>
    <w:rsid w:val="0091305B"/>
    <w:rsid w:val="0091305E"/>
    <w:rsid w:val="009130E2"/>
    <w:rsid w:val="009133E0"/>
    <w:rsid w:val="009134A4"/>
    <w:rsid w:val="00913524"/>
    <w:rsid w:val="00913568"/>
    <w:rsid w:val="00913670"/>
    <w:rsid w:val="009137F4"/>
    <w:rsid w:val="00913824"/>
    <w:rsid w:val="0091384A"/>
    <w:rsid w:val="0091387E"/>
    <w:rsid w:val="00913893"/>
    <w:rsid w:val="00913AE2"/>
    <w:rsid w:val="00913C63"/>
    <w:rsid w:val="00913CB3"/>
    <w:rsid w:val="00913F55"/>
    <w:rsid w:val="00913FE6"/>
    <w:rsid w:val="0091424F"/>
    <w:rsid w:val="009143B1"/>
    <w:rsid w:val="0091444F"/>
    <w:rsid w:val="00914514"/>
    <w:rsid w:val="00914531"/>
    <w:rsid w:val="0091458E"/>
    <w:rsid w:val="009149BF"/>
    <w:rsid w:val="00914A60"/>
    <w:rsid w:val="00914ADF"/>
    <w:rsid w:val="00914B4D"/>
    <w:rsid w:val="00914C39"/>
    <w:rsid w:val="00914CBA"/>
    <w:rsid w:val="00914CE2"/>
    <w:rsid w:val="00914D6D"/>
    <w:rsid w:val="0091506A"/>
    <w:rsid w:val="009150B6"/>
    <w:rsid w:val="0091512E"/>
    <w:rsid w:val="00915558"/>
    <w:rsid w:val="0091563F"/>
    <w:rsid w:val="009159AF"/>
    <w:rsid w:val="00915A09"/>
    <w:rsid w:val="00915B1E"/>
    <w:rsid w:val="00915BD1"/>
    <w:rsid w:val="00915EFB"/>
    <w:rsid w:val="00915F47"/>
    <w:rsid w:val="00915F8A"/>
    <w:rsid w:val="00916033"/>
    <w:rsid w:val="009162D1"/>
    <w:rsid w:val="0091640B"/>
    <w:rsid w:val="009164E6"/>
    <w:rsid w:val="009165AD"/>
    <w:rsid w:val="009165B2"/>
    <w:rsid w:val="00916613"/>
    <w:rsid w:val="0091686D"/>
    <w:rsid w:val="009168F3"/>
    <w:rsid w:val="00916951"/>
    <w:rsid w:val="00916A12"/>
    <w:rsid w:val="00916AC5"/>
    <w:rsid w:val="00916ADB"/>
    <w:rsid w:val="00916BB9"/>
    <w:rsid w:val="009170FA"/>
    <w:rsid w:val="00917227"/>
    <w:rsid w:val="00917259"/>
    <w:rsid w:val="009172A8"/>
    <w:rsid w:val="009172D4"/>
    <w:rsid w:val="009172E7"/>
    <w:rsid w:val="00917350"/>
    <w:rsid w:val="00917651"/>
    <w:rsid w:val="00917905"/>
    <w:rsid w:val="00917C9F"/>
    <w:rsid w:val="00917DB9"/>
    <w:rsid w:val="00920215"/>
    <w:rsid w:val="00920808"/>
    <w:rsid w:val="009209B6"/>
    <w:rsid w:val="009209EC"/>
    <w:rsid w:val="00920A42"/>
    <w:rsid w:val="00920D0C"/>
    <w:rsid w:val="00920D58"/>
    <w:rsid w:val="00920F6C"/>
    <w:rsid w:val="00920FB9"/>
    <w:rsid w:val="00920FC1"/>
    <w:rsid w:val="0092100B"/>
    <w:rsid w:val="009212B5"/>
    <w:rsid w:val="00921347"/>
    <w:rsid w:val="00921488"/>
    <w:rsid w:val="00921CAF"/>
    <w:rsid w:val="00921D33"/>
    <w:rsid w:val="00921DCF"/>
    <w:rsid w:val="00921EDB"/>
    <w:rsid w:val="00921F66"/>
    <w:rsid w:val="009221AF"/>
    <w:rsid w:val="009221FA"/>
    <w:rsid w:val="009222B0"/>
    <w:rsid w:val="009225EC"/>
    <w:rsid w:val="009225F5"/>
    <w:rsid w:val="00922673"/>
    <w:rsid w:val="00922689"/>
    <w:rsid w:val="00922719"/>
    <w:rsid w:val="009227BF"/>
    <w:rsid w:val="00922821"/>
    <w:rsid w:val="00922943"/>
    <w:rsid w:val="00922960"/>
    <w:rsid w:val="00922C7D"/>
    <w:rsid w:val="00922E4C"/>
    <w:rsid w:val="00922F59"/>
    <w:rsid w:val="009230F8"/>
    <w:rsid w:val="00923206"/>
    <w:rsid w:val="009232FB"/>
    <w:rsid w:val="009234F9"/>
    <w:rsid w:val="0092368D"/>
    <w:rsid w:val="00923779"/>
    <w:rsid w:val="00923982"/>
    <w:rsid w:val="00923A7F"/>
    <w:rsid w:val="00923E6A"/>
    <w:rsid w:val="00923F2A"/>
    <w:rsid w:val="009241A6"/>
    <w:rsid w:val="00924305"/>
    <w:rsid w:val="0092467F"/>
    <w:rsid w:val="009246AB"/>
    <w:rsid w:val="00924962"/>
    <w:rsid w:val="00924AE5"/>
    <w:rsid w:val="00924AF7"/>
    <w:rsid w:val="00924C26"/>
    <w:rsid w:val="00924D13"/>
    <w:rsid w:val="00924F12"/>
    <w:rsid w:val="00925178"/>
    <w:rsid w:val="009251B1"/>
    <w:rsid w:val="00925612"/>
    <w:rsid w:val="00925671"/>
    <w:rsid w:val="009256D4"/>
    <w:rsid w:val="009256EF"/>
    <w:rsid w:val="0092570E"/>
    <w:rsid w:val="0092582E"/>
    <w:rsid w:val="00925965"/>
    <w:rsid w:val="009259E1"/>
    <w:rsid w:val="00925DCB"/>
    <w:rsid w:val="00925FD4"/>
    <w:rsid w:val="00926030"/>
    <w:rsid w:val="009262F9"/>
    <w:rsid w:val="009265F1"/>
    <w:rsid w:val="00926616"/>
    <w:rsid w:val="00926648"/>
    <w:rsid w:val="0092687A"/>
    <w:rsid w:val="0092687D"/>
    <w:rsid w:val="00926C12"/>
    <w:rsid w:val="00926C45"/>
    <w:rsid w:val="00926C8B"/>
    <w:rsid w:val="00926D32"/>
    <w:rsid w:val="00926E82"/>
    <w:rsid w:val="00926ED0"/>
    <w:rsid w:val="00926FDA"/>
    <w:rsid w:val="00926FF4"/>
    <w:rsid w:val="0092769F"/>
    <w:rsid w:val="009276AC"/>
    <w:rsid w:val="00927826"/>
    <w:rsid w:val="009279ED"/>
    <w:rsid w:val="00927AB0"/>
    <w:rsid w:val="00927C59"/>
    <w:rsid w:val="00927CEB"/>
    <w:rsid w:val="00927D82"/>
    <w:rsid w:val="00927DA8"/>
    <w:rsid w:val="00927DB8"/>
    <w:rsid w:val="009301FA"/>
    <w:rsid w:val="00930479"/>
    <w:rsid w:val="00930671"/>
    <w:rsid w:val="009307EA"/>
    <w:rsid w:val="0093093F"/>
    <w:rsid w:val="00930B60"/>
    <w:rsid w:val="00930B93"/>
    <w:rsid w:val="00930CA7"/>
    <w:rsid w:val="00930DF1"/>
    <w:rsid w:val="00930E59"/>
    <w:rsid w:val="00931131"/>
    <w:rsid w:val="009311EE"/>
    <w:rsid w:val="009315FF"/>
    <w:rsid w:val="009316AD"/>
    <w:rsid w:val="0093173E"/>
    <w:rsid w:val="009318AF"/>
    <w:rsid w:val="0093191A"/>
    <w:rsid w:val="00931997"/>
    <w:rsid w:val="009319CB"/>
    <w:rsid w:val="00931A0B"/>
    <w:rsid w:val="00931ADE"/>
    <w:rsid w:val="00932059"/>
    <w:rsid w:val="0093205A"/>
    <w:rsid w:val="0093216A"/>
    <w:rsid w:val="0093216C"/>
    <w:rsid w:val="0093229A"/>
    <w:rsid w:val="00932C5E"/>
    <w:rsid w:val="00932CDB"/>
    <w:rsid w:val="00932FB9"/>
    <w:rsid w:val="00932FFF"/>
    <w:rsid w:val="00933225"/>
    <w:rsid w:val="00933317"/>
    <w:rsid w:val="00933478"/>
    <w:rsid w:val="00933661"/>
    <w:rsid w:val="009337AC"/>
    <w:rsid w:val="009339FA"/>
    <w:rsid w:val="00933A88"/>
    <w:rsid w:val="00933BB9"/>
    <w:rsid w:val="00933BDB"/>
    <w:rsid w:val="00933C83"/>
    <w:rsid w:val="00933D48"/>
    <w:rsid w:val="00933EFF"/>
    <w:rsid w:val="0093402B"/>
    <w:rsid w:val="009340A9"/>
    <w:rsid w:val="00934229"/>
    <w:rsid w:val="00934469"/>
    <w:rsid w:val="0093453B"/>
    <w:rsid w:val="0093465A"/>
    <w:rsid w:val="009347A2"/>
    <w:rsid w:val="009348D2"/>
    <w:rsid w:val="009349D4"/>
    <w:rsid w:val="00934A3F"/>
    <w:rsid w:val="00934B8F"/>
    <w:rsid w:val="00934D2D"/>
    <w:rsid w:val="00934F3D"/>
    <w:rsid w:val="00934F8E"/>
    <w:rsid w:val="00934FBA"/>
    <w:rsid w:val="00935066"/>
    <w:rsid w:val="00935120"/>
    <w:rsid w:val="0093516D"/>
    <w:rsid w:val="00935192"/>
    <w:rsid w:val="00935337"/>
    <w:rsid w:val="00935475"/>
    <w:rsid w:val="0093561D"/>
    <w:rsid w:val="00935775"/>
    <w:rsid w:val="00935856"/>
    <w:rsid w:val="00935A72"/>
    <w:rsid w:val="00935BE5"/>
    <w:rsid w:val="00935FAE"/>
    <w:rsid w:val="0093608A"/>
    <w:rsid w:val="009364D7"/>
    <w:rsid w:val="009365C9"/>
    <w:rsid w:val="009366A2"/>
    <w:rsid w:val="00936748"/>
    <w:rsid w:val="00936835"/>
    <w:rsid w:val="00936923"/>
    <w:rsid w:val="009369A8"/>
    <w:rsid w:val="009369B4"/>
    <w:rsid w:val="009369BB"/>
    <w:rsid w:val="00936B3F"/>
    <w:rsid w:val="00936DD9"/>
    <w:rsid w:val="00936E37"/>
    <w:rsid w:val="0093722D"/>
    <w:rsid w:val="00937286"/>
    <w:rsid w:val="009372E9"/>
    <w:rsid w:val="0093757F"/>
    <w:rsid w:val="0093775F"/>
    <w:rsid w:val="00937923"/>
    <w:rsid w:val="00937D3B"/>
    <w:rsid w:val="00937DFB"/>
    <w:rsid w:val="00940042"/>
    <w:rsid w:val="0094009B"/>
    <w:rsid w:val="009400C4"/>
    <w:rsid w:val="00940119"/>
    <w:rsid w:val="0094029A"/>
    <w:rsid w:val="009402BF"/>
    <w:rsid w:val="009402D8"/>
    <w:rsid w:val="00940405"/>
    <w:rsid w:val="00940626"/>
    <w:rsid w:val="0094067A"/>
    <w:rsid w:val="00940990"/>
    <w:rsid w:val="00940B1E"/>
    <w:rsid w:val="00940C7F"/>
    <w:rsid w:val="00940DAA"/>
    <w:rsid w:val="00940DC2"/>
    <w:rsid w:val="00940F67"/>
    <w:rsid w:val="009411FD"/>
    <w:rsid w:val="00941388"/>
    <w:rsid w:val="009414B8"/>
    <w:rsid w:val="00941735"/>
    <w:rsid w:val="0094184A"/>
    <w:rsid w:val="009418B0"/>
    <w:rsid w:val="00941DC8"/>
    <w:rsid w:val="00941E7A"/>
    <w:rsid w:val="00941F65"/>
    <w:rsid w:val="00941F6B"/>
    <w:rsid w:val="009422C7"/>
    <w:rsid w:val="00942424"/>
    <w:rsid w:val="009427EA"/>
    <w:rsid w:val="00942941"/>
    <w:rsid w:val="00942BC5"/>
    <w:rsid w:val="00942BE1"/>
    <w:rsid w:val="00942C2B"/>
    <w:rsid w:val="00942E37"/>
    <w:rsid w:val="00942F2F"/>
    <w:rsid w:val="00942F78"/>
    <w:rsid w:val="00943264"/>
    <w:rsid w:val="00943270"/>
    <w:rsid w:val="0094399D"/>
    <w:rsid w:val="00943A0A"/>
    <w:rsid w:val="00943C16"/>
    <w:rsid w:val="00943D7A"/>
    <w:rsid w:val="00943D9B"/>
    <w:rsid w:val="00943EEB"/>
    <w:rsid w:val="00944209"/>
    <w:rsid w:val="00944233"/>
    <w:rsid w:val="009443DD"/>
    <w:rsid w:val="0094452B"/>
    <w:rsid w:val="0094476C"/>
    <w:rsid w:val="009447A2"/>
    <w:rsid w:val="0094494B"/>
    <w:rsid w:val="00944D79"/>
    <w:rsid w:val="00944DC3"/>
    <w:rsid w:val="00944E3F"/>
    <w:rsid w:val="00944F8E"/>
    <w:rsid w:val="0094512C"/>
    <w:rsid w:val="0094535A"/>
    <w:rsid w:val="0094558F"/>
    <w:rsid w:val="00945591"/>
    <w:rsid w:val="009455D7"/>
    <w:rsid w:val="009456C6"/>
    <w:rsid w:val="009457EA"/>
    <w:rsid w:val="00945814"/>
    <w:rsid w:val="00945946"/>
    <w:rsid w:val="009459BA"/>
    <w:rsid w:val="00945B06"/>
    <w:rsid w:val="00945F08"/>
    <w:rsid w:val="0094603A"/>
    <w:rsid w:val="0094610B"/>
    <w:rsid w:val="0094613F"/>
    <w:rsid w:val="0094618F"/>
    <w:rsid w:val="009465C8"/>
    <w:rsid w:val="009466E0"/>
    <w:rsid w:val="009466F1"/>
    <w:rsid w:val="009468CD"/>
    <w:rsid w:val="00946965"/>
    <w:rsid w:val="00946BAD"/>
    <w:rsid w:val="00946BD4"/>
    <w:rsid w:val="00946C26"/>
    <w:rsid w:val="00946CAD"/>
    <w:rsid w:val="00946CCF"/>
    <w:rsid w:val="00946D00"/>
    <w:rsid w:val="00946D5E"/>
    <w:rsid w:val="00946E14"/>
    <w:rsid w:val="00946EA7"/>
    <w:rsid w:val="00946FE3"/>
    <w:rsid w:val="0094714C"/>
    <w:rsid w:val="009474C7"/>
    <w:rsid w:val="00947512"/>
    <w:rsid w:val="009479AD"/>
    <w:rsid w:val="00947CA0"/>
    <w:rsid w:val="00947D34"/>
    <w:rsid w:val="00947FCA"/>
    <w:rsid w:val="0095023A"/>
    <w:rsid w:val="0095024A"/>
    <w:rsid w:val="009502A6"/>
    <w:rsid w:val="009505AF"/>
    <w:rsid w:val="00950685"/>
    <w:rsid w:val="0095074D"/>
    <w:rsid w:val="00950792"/>
    <w:rsid w:val="00950C6C"/>
    <w:rsid w:val="00950EB5"/>
    <w:rsid w:val="00950F6A"/>
    <w:rsid w:val="00951105"/>
    <w:rsid w:val="0095114F"/>
    <w:rsid w:val="00951150"/>
    <w:rsid w:val="009512EA"/>
    <w:rsid w:val="0095134C"/>
    <w:rsid w:val="009513C0"/>
    <w:rsid w:val="00951436"/>
    <w:rsid w:val="00951543"/>
    <w:rsid w:val="00951546"/>
    <w:rsid w:val="0095167F"/>
    <w:rsid w:val="0095177A"/>
    <w:rsid w:val="0095192F"/>
    <w:rsid w:val="00951A8D"/>
    <w:rsid w:val="00951AAE"/>
    <w:rsid w:val="00951AD8"/>
    <w:rsid w:val="00951BCE"/>
    <w:rsid w:val="00951BED"/>
    <w:rsid w:val="00951D59"/>
    <w:rsid w:val="00951EDC"/>
    <w:rsid w:val="0095219F"/>
    <w:rsid w:val="0095238A"/>
    <w:rsid w:val="00952444"/>
    <w:rsid w:val="009525F9"/>
    <w:rsid w:val="00952601"/>
    <w:rsid w:val="00952879"/>
    <w:rsid w:val="00952925"/>
    <w:rsid w:val="00952992"/>
    <w:rsid w:val="00952AD2"/>
    <w:rsid w:val="00952AF0"/>
    <w:rsid w:val="00952BFE"/>
    <w:rsid w:val="00952DEC"/>
    <w:rsid w:val="00952DF4"/>
    <w:rsid w:val="00953088"/>
    <w:rsid w:val="00953176"/>
    <w:rsid w:val="00953373"/>
    <w:rsid w:val="0095340F"/>
    <w:rsid w:val="00953465"/>
    <w:rsid w:val="009534F7"/>
    <w:rsid w:val="00953774"/>
    <w:rsid w:val="00953783"/>
    <w:rsid w:val="00953B70"/>
    <w:rsid w:val="00953B83"/>
    <w:rsid w:val="009540CB"/>
    <w:rsid w:val="00954390"/>
    <w:rsid w:val="0095440C"/>
    <w:rsid w:val="009544D3"/>
    <w:rsid w:val="009546AC"/>
    <w:rsid w:val="009548EA"/>
    <w:rsid w:val="00954A56"/>
    <w:rsid w:val="00954ADC"/>
    <w:rsid w:val="00954D51"/>
    <w:rsid w:val="00954D7F"/>
    <w:rsid w:val="00954ED6"/>
    <w:rsid w:val="009550C8"/>
    <w:rsid w:val="0095519E"/>
    <w:rsid w:val="009551D7"/>
    <w:rsid w:val="00955240"/>
    <w:rsid w:val="009552CD"/>
    <w:rsid w:val="009553AD"/>
    <w:rsid w:val="00955538"/>
    <w:rsid w:val="00955650"/>
    <w:rsid w:val="009556D2"/>
    <w:rsid w:val="00955762"/>
    <w:rsid w:val="009557F5"/>
    <w:rsid w:val="00955809"/>
    <w:rsid w:val="00955912"/>
    <w:rsid w:val="009559D6"/>
    <w:rsid w:val="00955C0A"/>
    <w:rsid w:val="00955ECA"/>
    <w:rsid w:val="00955FF7"/>
    <w:rsid w:val="00956192"/>
    <w:rsid w:val="009562D5"/>
    <w:rsid w:val="00956349"/>
    <w:rsid w:val="00956429"/>
    <w:rsid w:val="0095648F"/>
    <w:rsid w:val="00956548"/>
    <w:rsid w:val="009567D8"/>
    <w:rsid w:val="00956897"/>
    <w:rsid w:val="00956B44"/>
    <w:rsid w:val="00956CEA"/>
    <w:rsid w:val="00956EB9"/>
    <w:rsid w:val="00956F49"/>
    <w:rsid w:val="0095709C"/>
    <w:rsid w:val="0095715E"/>
    <w:rsid w:val="009572FC"/>
    <w:rsid w:val="0095732B"/>
    <w:rsid w:val="0095735C"/>
    <w:rsid w:val="00957672"/>
    <w:rsid w:val="00957724"/>
    <w:rsid w:val="00957952"/>
    <w:rsid w:val="00957A3D"/>
    <w:rsid w:val="00957A7A"/>
    <w:rsid w:val="00957E24"/>
    <w:rsid w:val="009602D2"/>
    <w:rsid w:val="00960590"/>
    <w:rsid w:val="009608B0"/>
    <w:rsid w:val="009608F5"/>
    <w:rsid w:val="009609E9"/>
    <w:rsid w:val="00960A31"/>
    <w:rsid w:val="00960B43"/>
    <w:rsid w:val="00960B53"/>
    <w:rsid w:val="00960CC1"/>
    <w:rsid w:val="00960D8C"/>
    <w:rsid w:val="00960EA4"/>
    <w:rsid w:val="009610EF"/>
    <w:rsid w:val="00961183"/>
    <w:rsid w:val="009611B7"/>
    <w:rsid w:val="009611EF"/>
    <w:rsid w:val="0096123A"/>
    <w:rsid w:val="0096128A"/>
    <w:rsid w:val="009612FC"/>
    <w:rsid w:val="0096135B"/>
    <w:rsid w:val="00961582"/>
    <w:rsid w:val="009615C8"/>
    <w:rsid w:val="009618A7"/>
    <w:rsid w:val="0096196E"/>
    <w:rsid w:val="009619AA"/>
    <w:rsid w:val="00961A5B"/>
    <w:rsid w:val="00961AE9"/>
    <w:rsid w:val="00961C2D"/>
    <w:rsid w:val="00961D76"/>
    <w:rsid w:val="00961DAB"/>
    <w:rsid w:val="00961F00"/>
    <w:rsid w:val="0096209F"/>
    <w:rsid w:val="009621DB"/>
    <w:rsid w:val="0096226C"/>
    <w:rsid w:val="009622BA"/>
    <w:rsid w:val="009624B2"/>
    <w:rsid w:val="009625C1"/>
    <w:rsid w:val="00962823"/>
    <w:rsid w:val="009629EC"/>
    <w:rsid w:val="00962A3B"/>
    <w:rsid w:val="00962B43"/>
    <w:rsid w:val="00963454"/>
    <w:rsid w:val="00963640"/>
    <w:rsid w:val="00963880"/>
    <w:rsid w:val="0096390A"/>
    <w:rsid w:val="00963A20"/>
    <w:rsid w:val="00963C7C"/>
    <w:rsid w:val="00963D37"/>
    <w:rsid w:val="00963DA5"/>
    <w:rsid w:val="00963E3B"/>
    <w:rsid w:val="009640AD"/>
    <w:rsid w:val="009640EB"/>
    <w:rsid w:val="00964235"/>
    <w:rsid w:val="0096426C"/>
    <w:rsid w:val="00964317"/>
    <w:rsid w:val="009643F6"/>
    <w:rsid w:val="009645C6"/>
    <w:rsid w:val="009647BC"/>
    <w:rsid w:val="009647D5"/>
    <w:rsid w:val="009648A8"/>
    <w:rsid w:val="00964A7D"/>
    <w:rsid w:val="00964DA1"/>
    <w:rsid w:val="00964DBE"/>
    <w:rsid w:val="00964F4F"/>
    <w:rsid w:val="009652CD"/>
    <w:rsid w:val="00965301"/>
    <w:rsid w:val="009653A1"/>
    <w:rsid w:val="009654F9"/>
    <w:rsid w:val="0096582D"/>
    <w:rsid w:val="00965895"/>
    <w:rsid w:val="0096596E"/>
    <w:rsid w:val="00965A6D"/>
    <w:rsid w:val="00965B25"/>
    <w:rsid w:val="00965CA8"/>
    <w:rsid w:val="00965DB1"/>
    <w:rsid w:val="00965DCE"/>
    <w:rsid w:val="00965DEE"/>
    <w:rsid w:val="00966063"/>
    <w:rsid w:val="009660F9"/>
    <w:rsid w:val="009661EE"/>
    <w:rsid w:val="009662FA"/>
    <w:rsid w:val="00966481"/>
    <w:rsid w:val="0096650C"/>
    <w:rsid w:val="00966609"/>
    <w:rsid w:val="009668A3"/>
    <w:rsid w:val="009669C5"/>
    <w:rsid w:val="00966A30"/>
    <w:rsid w:val="00966B25"/>
    <w:rsid w:val="00966C2D"/>
    <w:rsid w:val="00966CAE"/>
    <w:rsid w:val="00966D03"/>
    <w:rsid w:val="00966E86"/>
    <w:rsid w:val="00966F35"/>
    <w:rsid w:val="00966F54"/>
    <w:rsid w:val="00966F5D"/>
    <w:rsid w:val="009671C3"/>
    <w:rsid w:val="00967363"/>
    <w:rsid w:val="0096745F"/>
    <w:rsid w:val="009674B1"/>
    <w:rsid w:val="009679E1"/>
    <w:rsid w:val="00970128"/>
    <w:rsid w:val="009702C7"/>
    <w:rsid w:val="00970349"/>
    <w:rsid w:val="0097048B"/>
    <w:rsid w:val="009704D6"/>
    <w:rsid w:val="00970589"/>
    <w:rsid w:val="0097067D"/>
    <w:rsid w:val="0097069B"/>
    <w:rsid w:val="009707CC"/>
    <w:rsid w:val="009709FE"/>
    <w:rsid w:val="00970B2E"/>
    <w:rsid w:val="00970C6C"/>
    <w:rsid w:val="00970C87"/>
    <w:rsid w:val="00970E7D"/>
    <w:rsid w:val="00970F5B"/>
    <w:rsid w:val="0097153B"/>
    <w:rsid w:val="0097161A"/>
    <w:rsid w:val="009717DC"/>
    <w:rsid w:val="0097189C"/>
    <w:rsid w:val="00971993"/>
    <w:rsid w:val="009719F7"/>
    <w:rsid w:val="00971AB1"/>
    <w:rsid w:val="00971B2F"/>
    <w:rsid w:val="00971BD4"/>
    <w:rsid w:val="00971C15"/>
    <w:rsid w:val="00971C6F"/>
    <w:rsid w:val="00971EFD"/>
    <w:rsid w:val="00971F84"/>
    <w:rsid w:val="0097210A"/>
    <w:rsid w:val="009723E4"/>
    <w:rsid w:val="00972400"/>
    <w:rsid w:val="0097256E"/>
    <w:rsid w:val="009725A8"/>
    <w:rsid w:val="00972770"/>
    <w:rsid w:val="00972956"/>
    <w:rsid w:val="009729B9"/>
    <w:rsid w:val="00972C49"/>
    <w:rsid w:val="00972D27"/>
    <w:rsid w:val="00972D8F"/>
    <w:rsid w:val="00972DE0"/>
    <w:rsid w:val="00972E10"/>
    <w:rsid w:val="00972E19"/>
    <w:rsid w:val="00972E48"/>
    <w:rsid w:val="00972FDC"/>
    <w:rsid w:val="0097309D"/>
    <w:rsid w:val="009732A2"/>
    <w:rsid w:val="009735F9"/>
    <w:rsid w:val="0097392A"/>
    <w:rsid w:val="009739F0"/>
    <w:rsid w:val="00973C58"/>
    <w:rsid w:val="00973F5A"/>
    <w:rsid w:val="00974053"/>
    <w:rsid w:val="00974101"/>
    <w:rsid w:val="0097417C"/>
    <w:rsid w:val="00974195"/>
    <w:rsid w:val="009743ED"/>
    <w:rsid w:val="00974568"/>
    <w:rsid w:val="009747FB"/>
    <w:rsid w:val="009748B8"/>
    <w:rsid w:val="009748E6"/>
    <w:rsid w:val="00974A77"/>
    <w:rsid w:val="00974B99"/>
    <w:rsid w:val="00974FFA"/>
    <w:rsid w:val="009750B7"/>
    <w:rsid w:val="00975113"/>
    <w:rsid w:val="009752F8"/>
    <w:rsid w:val="009753F5"/>
    <w:rsid w:val="00975558"/>
    <w:rsid w:val="00975617"/>
    <w:rsid w:val="0097561F"/>
    <w:rsid w:val="0097569A"/>
    <w:rsid w:val="009757D9"/>
    <w:rsid w:val="00975871"/>
    <w:rsid w:val="00975987"/>
    <w:rsid w:val="00975AB9"/>
    <w:rsid w:val="00975EE7"/>
    <w:rsid w:val="00975F1E"/>
    <w:rsid w:val="00975F7F"/>
    <w:rsid w:val="009760B9"/>
    <w:rsid w:val="00976135"/>
    <w:rsid w:val="009764EB"/>
    <w:rsid w:val="009764FA"/>
    <w:rsid w:val="00976522"/>
    <w:rsid w:val="00976571"/>
    <w:rsid w:val="00976575"/>
    <w:rsid w:val="00976730"/>
    <w:rsid w:val="009768F4"/>
    <w:rsid w:val="00976A13"/>
    <w:rsid w:val="00976E94"/>
    <w:rsid w:val="009772B3"/>
    <w:rsid w:val="00977330"/>
    <w:rsid w:val="0097734F"/>
    <w:rsid w:val="00977391"/>
    <w:rsid w:val="009773B9"/>
    <w:rsid w:val="00977604"/>
    <w:rsid w:val="009776A4"/>
    <w:rsid w:val="0097781B"/>
    <w:rsid w:val="009779DF"/>
    <w:rsid w:val="00977C28"/>
    <w:rsid w:val="00977C43"/>
    <w:rsid w:val="00977F65"/>
    <w:rsid w:val="00977FC0"/>
    <w:rsid w:val="00980086"/>
    <w:rsid w:val="009801DF"/>
    <w:rsid w:val="009802A5"/>
    <w:rsid w:val="00980334"/>
    <w:rsid w:val="00980336"/>
    <w:rsid w:val="0098038D"/>
    <w:rsid w:val="009807A8"/>
    <w:rsid w:val="009809A1"/>
    <w:rsid w:val="009809DD"/>
    <w:rsid w:val="00980A72"/>
    <w:rsid w:val="00980AF7"/>
    <w:rsid w:val="00980B31"/>
    <w:rsid w:val="00980C0D"/>
    <w:rsid w:val="00980D18"/>
    <w:rsid w:val="009813A4"/>
    <w:rsid w:val="0098155B"/>
    <w:rsid w:val="009816BA"/>
    <w:rsid w:val="0098187F"/>
    <w:rsid w:val="00981BAB"/>
    <w:rsid w:val="00981BC0"/>
    <w:rsid w:val="00981CD9"/>
    <w:rsid w:val="00981D7E"/>
    <w:rsid w:val="00981E07"/>
    <w:rsid w:val="00981E93"/>
    <w:rsid w:val="00981EE6"/>
    <w:rsid w:val="00981F69"/>
    <w:rsid w:val="00982015"/>
    <w:rsid w:val="009820AF"/>
    <w:rsid w:val="00982234"/>
    <w:rsid w:val="009822A2"/>
    <w:rsid w:val="0098230F"/>
    <w:rsid w:val="009824B6"/>
    <w:rsid w:val="0098259B"/>
    <w:rsid w:val="0098267B"/>
    <w:rsid w:val="00982838"/>
    <w:rsid w:val="00982908"/>
    <w:rsid w:val="00982A04"/>
    <w:rsid w:val="00982E6F"/>
    <w:rsid w:val="0098309E"/>
    <w:rsid w:val="00983162"/>
    <w:rsid w:val="0098319D"/>
    <w:rsid w:val="00983237"/>
    <w:rsid w:val="00983575"/>
    <w:rsid w:val="00983744"/>
    <w:rsid w:val="009839F5"/>
    <w:rsid w:val="00983A5C"/>
    <w:rsid w:val="00983DC3"/>
    <w:rsid w:val="00983E5D"/>
    <w:rsid w:val="00983F1C"/>
    <w:rsid w:val="00984051"/>
    <w:rsid w:val="0098405E"/>
    <w:rsid w:val="009840AA"/>
    <w:rsid w:val="00984102"/>
    <w:rsid w:val="0098412B"/>
    <w:rsid w:val="009841DF"/>
    <w:rsid w:val="0098421B"/>
    <w:rsid w:val="0098426D"/>
    <w:rsid w:val="00984441"/>
    <w:rsid w:val="0098470D"/>
    <w:rsid w:val="00984710"/>
    <w:rsid w:val="00984810"/>
    <w:rsid w:val="00984C98"/>
    <w:rsid w:val="00984CE5"/>
    <w:rsid w:val="00984D63"/>
    <w:rsid w:val="00984E9D"/>
    <w:rsid w:val="00984F44"/>
    <w:rsid w:val="009851DA"/>
    <w:rsid w:val="009851DB"/>
    <w:rsid w:val="009851FE"/>
    <w:rsid w:val="00985224"/>
    <w:rsid w:val="0098528E"/>
    <w:rsid w:val="00985396"/>
    <w:rsid w:val="00985397"/>
    <w:rsid w:val="0098543E"/>
    <w:rsid w:val="0098552A"/>
    <w:rsid w:val="009855D8"/>
    <w:rsid w:val="00985861"/>
    <w:rsid w:val="00985932"/>
    <w:rsid w:val="00985A09"/>
    <w:rsid w:val="00985C87"/>
    <w:rsid w:val="00986035"/>
    <w:rsid w:val="0098610C"/>
    <w:rsid w:val="00986195"/>
    <w:rsid w:val="009861BD"/>
    <w:rsid w:val="0098649D"/>
    <w:rsid w:val="009864B6"/>
    <w:rsid w:val="0098658A"/>
    <w:rsid w:val="00986638"/>
    <w:rsid w:val="00986811"/>
    <w:rsid w:val="00986A46"/>
    <w:rsid w:val="00986CB6"/>
    <w:rsid w:val="00986CF1"/>
    <w:rsid w:val="00986F9D"/>
    <w:rsid w:val="009873B9"/>
    <w:rsid w:val="0098766C"/>
    <w:rsid w:val="00987AE3"/>
    <w:rsid w:val="00987B69"/>
    <w:rsid w:val="00987D6C"/>
    <w:rsid w:val="00987FF6"/>
    <w:rsid w:val="0099014A"/>
    <w:rsid w:val="00990156"/>
    <w:rsid w:val="009902B5"/>
    <w:rsid w:val="00990328"/>
    <w:rsid w:val="0099040D"/>
    <w:rsid w:val="00990853"/>
    <w:rsid w:val="00990969"/>
    <w:rsid w:val="00990DCB"/>
    <w:rsid w:val="00990F9B"/>
    <w:rsid w:val="009910FF"/>
    <w:rsid w:val="0099130B"/>
    <w:rsid w:val="00991471"/>
    <w:rsid w:val="0099170A"/>
    <w:rsid w:val="009918BE"/>
    <w:rsid w:val="0099190A"/>
    <w:rsid w:val="00991913"/>
    <w:rsid w:val="009919E6"/>
    <w:rsid w:val="00991ACA"/>
    <w:rsid w:val="00991C18"/>
    <w:rsid w:val="00991CB9"/>
    <w:rsid w:val="00991CC5"/>
    <w:rsid w:val="00991D07"/>
    <w:rsid w:val="00992052"/>
    <w:rsid w:val="00992058"/>
    <w:rsid w:val="0099208F"/>
    <w:rsid w:val="00992221"/>
    <w:rsid w:val="0099238C"/>
    <w:rsid w:val="0099243A"/>
    <w:rsid w:val="009925EE"/>
    <w:rsid w:val="00992600"/>
    <w:rsid w:val="00992611"/>
    <w:rsid w:val="00992939"/>
    <w:rsid w:val="00992AE3"/>
    <w:rsid w:val="00992CBE"/>
    <w:rsid w:val="00992CFF"/>
    <w:rsid w:val="00992DDE"/>
    <w:rsid w:val="00992E12"/>
    <w:rsid w:val="00993401"/>
    <w:rsid w:val="009934B1"/>
    <w:rsid w:val="0099358B"/>
    <w:rsid w:val="009936E9"/>
    <w:rsid w:val="009938D6"/>
    <w:rsid w:val="009939BC"/>
    <w:rsid w:val="00993AC9"/>
    <w:rsid w:val="00993B8D"/>
    <w:rsid w:val="00993BE1"/>
    <w:rsid w:val="00993C61"/>
    <w:rsid w:val="00993D5C"/>
    <w:rsid w:val="00993D73"/>
    <w:rsid w:val="00993E0F"/>
    <w:rsid w:val="00993E95"/>
    <w:rsid w:val="00993EE4"/>
    <w:rsid w:val="00993F9B"/>
    <w:rsid w:val="0099400C"/>
    <w:rsid w:val="00994067"/>
    <w:rsid w:val="00994190"/>
    <w:rsid w:val="009941C8"/>
    <w:rsid w:val="0099421C"/>
    <w:rsid w:val="0099421E"/>
    <w:rsid w:val="00994587"/>
    <w:rsid w:val="00994721"/>
    <w:rsid w:val="00994D26"/>
    <w:rsid w:val="00994E06"/>
    <w:rsid w:val="00994E44"/>
    <w:rsid w:val="00994FB4"/>
    <w:rsid w:val="009950AF"/>
    <w:rsid w:val="009951F5"/>
    <w:rsid w:val="00995285"/>
    <w:rsid w:val="009952F6"/>
    <w:rsid w:val="0099539D"/>
    <w:rsid w:val="00995433"/>
    <w:rsid w:val="00995486"/>
    <w:rsid w:val="00995681"/>
    <w:rsid w:val="00995AEB"/>
    <w:rsid w:val="00995D0D"/>
    <w:rsid w:val="00995EF1"/>
    <w:rsid w:val="00995FFC"/>
    <w:rsid w:val="009960FD"/>
    <w:rsid w:val="0099632A"/>
    <w:rsid w:val="009967F7"/>
    <w:rsid w:val="00996A14"/>
    <w:rsid w:val="00996AF1"/>
    <w:rsid w:val="00996BD9"/>
    <w:rsid w:val="00996E31"/>
    <w:rsid w:val="0099737F"/>
    <w:rsid w:val="009973B6"/>
    <w:rsid w:val="00997435"/>
    <w:rsid w:val="00997462"/>
    <w:rsid w:val="0099748C"/>
    <w:rsid w:val="009975BF"/>
    <w:rsid w:val="009976BE"/>
    <w:rsid w:val="00997710"/>
    <w:rsid w:val="0099784D"/>
    <w:rsid w:val="009978C2"/>
    <w:rsid w:val="00997AA8"/>
    <w:rsid w:val="00997BAF"/>
    <w:rsid w:val="00997FD2"/>
    <w:rsid w:val="009A0154"/>
    <w:rsid w:val="009A043E"/>
    <w:rsid w:val="009A0463"/>
    <w:rsid w:val="009A0716"/>
    <w:rsid w:val="009A07B4"/>
    <w:rsid w:val="009A0C9C"/>
    <w:rsid w:val="009A0DC3"/>
    <w:rsid w:val="009A0DC4"/>
    <w:rsid w:val="009A0E42"/>
    <w:rsid w:val="009A0E65"/>
    <w:rsid w:val="009A0F91"/>
    <w:rsid w:val="009A10DE"/>
    <w:rsid w:val="009A1543"/>
    <w:rsid w:val="009A154E"/>
    <w:rsid w:val="009A155F"/>
    <w:rsid w:val="009A1728"/>
    <w:rsid w:val="009A1979"/>
    <w:rsid w:val="009A1A9C"/>
    <w:rsid w:val="009A1AD7"/>
    <w:rsid w:val="009A1C11"/>
    <w:rsid w:val="009A1CF4"/>
    <w:rsid w:val="009A1F37"/>
    <w:rsid w:val="009A2107"/>
    <w:rsid w:val="009A2538"/>
    <w:rsid w:val="009A26B5"/>
    <w:rsid w:val="009A26F5"/>
    <w:rsid w:val="009A2A49"/>
    <w:rsid w:val="009A2A77"/>
    <w:rsid w:val="009A2C18"/>
    <w:rsid w:val="009A2C86"/>
    <w:rsid w:val="009A2D02"/>
    <w:rsid w:val="009A2E61"/>
    <w:rsid w:val="009A2F1F"/>
    <w:rsid w:val="009A305A"/>
    <w:rsid w:val="009A347C"/>
    <w:rsid w:val="009A3557"/>
    <w:rsid w:val="009A36A0"/>
    <w:rsid w:val="009A3823"/>
    <w:rsid w:val="009A39A8"/>
    <w:rsid w:val="009A3E66"/>
    <w:rsid w:val="009A41B2"/>
    <w:rsid w:val="009A4286"/>
    <w:rsid w:val="009A42D1"/>
    <w:rsid w:val="009A43A3"/>
    <w:rsid w:val="009A4551"/>
    <w:rsid w:val="009A45AF"/>
    <w:rsid w:val="009A45F9"/>
    <w:rsid w:val="009A4647"/>
    <w:rsid w:val="009A4696"/>
    <w:rsid w:val="009A4811"/>
    <w:rsid w:val="009A4865"/>
    <w:rsid w:val="009A486B"/>
    <w:rsid w:val="009A48B9"/>
    <w:rsid w:val="009A4B55"/>
    <w:rsid w:val="009A4C7F"/>
    <w:rsid w:val="009A4D1C"/>
    <w:rsid w:val="009A4D4F"/>
    <w:rsid w:val="009A4E99"/>
    <w:rsid w:val="009A5242"/>
    <w:rsid w:val="009A52F0"/>
    <w:rsid w:val="009A532A"/>
    <w:rsid w:val="009A557E"/>
    <w:rsid w:val="009A55D4"/>
    <w:rsid w:val="009A55F2"/>
    <w:rsid w:val="009A5666"/>
    <w:rsid w:val="009A5692"/>
    <w:rsid w:val="009A5716"/>
    <w:rsid w:val="009A5774"/>
    <w:rsid w:val="009A57CF"/>
    <w:rsid w:val="009A596A"/>
    <w:rsid w:val="009A5ACE"/>
    <w:rsid w:val="009A5B8D"/>
    <w:rsid w:val="009A5B9C"/>
    <w:rsid w:val="009A5BBF"/>
    <w:rsid w:val="009A5E5A"/>
    <w:rsid w:val="009A6006"/>
    <w:rsid w:val="009A6118"/>
    <w:rsid w:val="009A674F"/>
    <w:rsid w:val="009A6841"/>
    <w:rsid w:val="009A6D4F"/>
    <w:rsid w:val="009A6F01"/>
    <w:rsid w:val="009A7142"/>
    <w:rsid w:val="009A7165"/>
    <w:rsid w:val="009A72EE"/>
    <w:rsid w:val="009A7402"/>
    <w:rsid w:val="009A791B"/>
    <w:rsid w:val="009A7A1E"/>
    <w:rsid w:val="009A7B21"/>
    <w:rsid w:val="009A7C20"/>
    <w:rsid w:val="009A7D65"/>
    <w:rsid w:val="009A7DBB"/>
    <w:rsid w:val="009B0051"/>
    <w:rsid w:val="009B038C"/>
    <w:rsid w:val="009B048D"/>
    <w:rsid w:val="009B062F"/>
    <w:rsid w:val="009B0D67"/>
    <w:rsid w:val="009B0DDC"/>
    <w:rsid w:val="009B0E77"/>
    <w:rsid w:val="009B0EF1"/>
    <w:rsid w:val="009B110D"/>
    <w:rsid w:val="009B123E"/>
    <w:rsid w:val="009B1382"/>
    <w:rsid w:val="009B15FF"/>
    <w:rsid w:val="009B1714"/>
    <w:rsid w:val="009B1BDE"/>
    <w:rsid w:val="009B1DAF"/>
    <w:rsid w:val="009B1EC8"/>
    <w:rsid w:val="009B2000"/>
    <w:rsid w:val="009B2068"/>
    <w:rsid w:val="009B21AD"/>
    <w:rsid w:val="009B2218"/>
    <w:rsid w:val="009B240F"/>
    <w:rsid w:val="009B242B"/>
    <w:rsid w:val="009B248A"/>
    <w:rsid w:val="009B255F"/>
    <w:rsid w:val="009B2C97"/>
    <w:rsid w:val="009B3198"/>
    <w:rsid w:val="009B3270"/>
    <w:rsid w:val="009B3343"/>
    <w:rsid w:val="009B3424"/>
    <w:rsid w:val="009B34E3"/>
    <w:rsid w:val="009B3676"/>
    <w:rsid w:val="009B36A7"/>
    <w:rsid w:val="009B36E7"/>
    <w:rsid w:val="009B37B3"/>
    <w:rsid w:val="009B38F1"/>
    <w:rsid w:val="009B3B82"/>
    <w:rsid w:val="009B3B9E"/>
    <w:rsid w:val="009B3C60"/>
    <w:rsid w:val="009B3CEC"/>
    <w:rsid w:val="009B3F47"/>
    <w:rsid w:val="009B4074"/>
    <w:rsid w:val="009B40A4"/>
    <w:rsid w:val="009B417D"/>
    <w:rsid w:val="009B4515"/>
    <w:rsid w:val="009B458B"/>
    <w:rsid w:val="009B45A8"/>
    <w:rsid w:val="009B4610"/>
    <w:rsid w:val="009B47E9"/>
    <w:rsid w:val="009B4A19"/>
    <w:rsid w:val="009B4AB0"/>
    <w:rsid w:val="009B4B30"/>
    <w:rsid w:val="009B4B5C"/>
    <w:rsid w:val="009B4B85"/>
    <w:rsid w:val="009B4D7C"/>
    <w:rsid w:val="009B4E5E"/>
    <w:rsid w:val="009B4E9A"/>
    <w:rsid w:val="009B4EC8"/>
    <w:rsid w:val="009B4ED8"/>
    <w:rsid w:val="009B4F57"/>
    <w:rsid w:val="009B4FEA"/>
    <w:rsid w:val="009B5004"/>
    <w:rsid w:val="009B519A"/>
    <w:rsid w:val="009B55E5"/>
    <w:rsid w:val="009B5769"/>
    <w:rsid w:val="009B57FC"/>
    <w:rsid w:val="009B5858"/>
    <w:rsid w:val="009B589B"/>
    <w:rsid w:val="009B5AA0"/>
    <w:rsid w:val="009B5B12"/>
    <w:rsid w:val="009B5B7D"/>
    <w:rsid w:val="009B5BDF"/>
    <w:rsid w:val="009B5C5A"/>
    <w:rsid w:val="009B5E31"/>
    <w:rsid w:val="009B60D0"/>
    <w:rsid w:val="009B6190"/>
    <w:rsid w:val="009B6205"/>
    <w:rsid w:val="009B64C8"/>
    <w:rsid w:val="009B64FA"/>
    <w:rsid w:val="009B661D"/>
    <w:rsid w:val="009B6644"/>
    <w:rsid w:val="009B6AB2"/>
    <w:rsid w:val="009B6BB7"/>
    <w:rsid w:val="009B6BC4"/>
    <w:rsid w:val="009B6E69"/>
    <w:rsid w:val="009B6F2E"/>
    <w:rsid w:val="009B7159"/>
    <w:rsid w:val="009B71D5"/>
    <w:rsid w:val="009B72B8"/>
    <w:rsid w:val="009B76CF"/>
    <w:rsid w:val="009B7763"/>
    <w:rsid w:val="009B7841"/>
    <w:rsid w:val="009B784C"/>
    <w:rsid w:val="009B78E5"/>
    <w:rsid w:val="009B7D4B"/>
    <w:rsid w:val="009C01DA"/>
    <w:rsid w:val="009C025E"/>
    <w:rsid w:val="009C02E3"/>
    <w:rsid w:val="009C0398"/>
    <w:rsid w:val="009C03C2"/>
    <w:rsid w:val="009C0411"/>
    <w:rsid w:val="009C04F7"/>
    <w:rsid w:val="009C051D"/>
    <w:rsid w:val="009C0575"/>
    <w:rsid w:val="009C072A"/>
    <w:rsid w:val="009C0779"/>
    <w:rsid w:val="009C089F"/>
    <w:rsid w:val="009C0A0A"/>
    <w:rsid w:val="009C0A94"/>
    <w:rsid w:val="009C0C9D"/>
    <w:rsid w:val="009C0CD3"/>
    <w:rsid w:val="009C0D62"/>
    <w:rsid w:val="009C0DE3"/>
    <w:rsid w:val="009C0E45"/>
    <w:rsid w:val="009C0E79"/>
    <w:rsid w:val="009C0ED9"/>
    <w:rsid w:val="009C0F8A"/>
    <w:rsid w:val="009C0FA5"/>
    <w:rsid w:val="009C0FFB"/>
    <w:rsid w:val="009C1445"/>
    <w:rsid w:val="009C15A4"/>
    <w:rsid w:val="009C15C7"/>
    <w:rsid w:val="009C166F"/>
    <w:rsid w:val="009C1985"/>
    <w:rsid w:val="009C1A80"/>
    <w:rsid w:val="009C1B59"/>
    <w:rsid w:val="009C1CE2"/>
    <w:rsid w:val="009C1DCD"/>
    <w:rsid w:val="009C1F04"/>
    <w:rsid w:val="009C2245"/>
    <w:rsid w:val="009C24F7"/>
    <w:rsid w:val="009C25E5"/>
    <w:rsid w:val="009C2621"/>
    <w:rsid w:val="009C26FA"/>
    <w:rsid w:val="009C27F2"/>
    <w:rsid w:val="009C29E3"/>
    <w:rsid w:val="009C2E7A"/>
    <w:rsid w:val="009C30D8"/>
    <w:rsid w:val="009C30E1"/>
    <w:rsid w:val="009C31B4"/>
    <w:rsid w:val="009C31C9"/>
    <w:rsid w:val="009C368F"/>
    <w:rsid w:val="009C382D"/>
    <w:rsid w:val="009C3A53"/>
    <w:rsid w:val="009C3B36"/>
    <w:rsid w:val="009C3B56"/>
    <w:rsid w:val="009C3C04"/>
    <w:rsid w:val="009C3E33"/>
    <w:rsid w:val="009C3F75"/>
    <w:rsid w:val="009C408F"/>
    <w:rsid w:val="009C40E1"/>
    <w:rsid w:val="009C4117"/>
    <w:rsid w:val="009C41FB"/>
    <w:rsid w:val="009C4270"/>
    <w:rsid w:val="009C4593"/>
    <w:rsid w:val="009C45C2"/>
    <w:rsid w:val="009C493D"/>
    <w:rsid w:val="009C49F4"/>
    <w:rsid w:val="009C4B38"/>
    <w:rsid w:val="009C4CDC"/>
    <w:rsid w:val="009C4D07"/>
    <w:rsid w:val="009C4E81"/>
    <w:rsid w:val="009C5024"/>
    <w:rsid w:val="009C512D"/>
    <w:rsid w:val="009C51E7"/>
    <w:rsid w:val="009C51F6"/>
    <w:rsid w:val="009C525C"/>
    <w:rsid w:val="009C52EF"/>
    <w:rsid w:val="009C54E5"/>
    <w:rsid w:val="009C58F5"/>
    <w:rsid w:val="009C5962"/>
    <w:rsid w:val="009C5A28"/>
    <w:rsid w:val="009C5AEB"/>
    <w:rsid w:val="009C5B18"/>
    <w:rsid w:val="009C5B24"/>
    <w:rsid w:val="009C5BBC"/>
    <w:rsid w:val="009C5C7B"/>
    <w:rsid w:val="009C5CAA"/>
    <w:rsid w:val="009C5CBF"/>
    <w:rsid w:val="009C6250"/>
    <w:rsid w:val="009C6377"/>
    <w:rsid w:val="009C648D"/>
    <w:rsid w:val="009C68CF"/>
    <w:rsid w:val="009C6912"/>
    <w:rsid w:val="009C6ACF"/>
    <w:rsid w:val="009C6EFA"/>
    <w:rsid w:val="009C7061"/>
    <w:rsid w:val="009C707A"/>
    <w:rsid w:val="009C71A0"/>
    <w:rsid w:val="009C71F4"/>
    <w:rsid w:val="009C7285"/>
    <w:rsid w:val="009C7296"/>
    <w:rsid w:val="009C72FC"/>
    <w:rsid w:val="009C7383"/>
    <w:rsid w:val="009C749B"/>
    <w:rsid w:val="009C76B7"/>
    <w:rsid w:val="009C7C4A"/>
    <w:rsid w:val="009C7C87"/>
    <w:rsid w:val="009C7E9B"/>
    <w:rsid w:val="009C7FEA"/>
    <w:rsid w:val="009D0095"/>
    <w:rsid w:val="009D00A8"/>
    <w:rsid w:val="009D01E3"/>
    <w:rsid w:val="009D045B"/>
    <w:rsid w:val="009D04F4"/>
    <w:rsid w:val="009D0508"/>
    <w:rsid w:val="009D0633"/>
    <w:rsid w:val="009D073E"/>
    <w:rsid w:val="009D0776"/>
    <w:rsid w:val="009D089C"/>
    <w:rsid w:val="009D09CA"/>
    <w:rsid w:val="009D0ABE"/>
    <w:rsid w:val="009D0B0B"/>
    <w:rsid w:val="009D0C65"/>
    <w:rsid w:val="009D0CC7"/>
    <w:rsid w:val="009D0DD1"/>
    <w:rsid w:val="009D0FA8"/>
    <w:rsid w:val="009D10C2"/>
    <w:rsid w:val="009D13D9"/>
    <w:rsid w:val="009D1873"/>
    <w:rsid w:val="009D199B"/>
    <w:rsid w:val="009D1BA9"/>
    <w:rsid w:val="009D2080"/>
    <w:rsid w:val="009D218E"/>
    <w:rsid w:val="009D21B0"/>
    <w:rsid w:val="009D234F"/>
    <w:rsid w:val="009D29A1"/>
    <w:rsid w:val="009D2DE1"/>
    <w:rsid w:val="009D2ECA"/>
    <w:rsid w:val="009D2FD3"/>
    <w:rsid w:val="009D329B"/>
    <w:rsid w:val="009D3480"/>
    <w:rsid w:val="009D35D6"/>
    <w:rsid w:val="009D38FC"/>
    <w:rsid w:val="009D3ADD"/>
    <w:rsid w:val="009D3BFA"/>
    <w:rsid w:val="009D3DAE"/>
    <w:rsid w:val="009D3F76"/>
    <w:rsid w:val="009D3FED"/>
    <w:rsid w:val="009D413A"/>
    <w:rsid w:val="009D43F5"/>
    <w:rsid w:val="009D43FD"/>
    <w:rsid w:val="009D44E3"/>
    <w:rsid w:val="009D455E"/>
    <w:rsid w:val="009D46E7"/>
    <w:rsid w:val="009D4863"/>
    <w:rsid w:val="009D4874"/>
    <w:rsid w:val="009D4ADD"/>
    <w:rsid w:val="009D4BC4"/>
    <w:rsid w:val="009D4EAC"/>
    <w:rsid w:val="009D4FC7"/>
    <w:rsid w:val="009D4FE0"/>
    <w:rsid w:val="009D50A3"/>
    <w:rsid w:val="009D50E0"/>
    <w:rsid w:val="009D5192"/>
    <w:rsid w:val="009D519B"/>
    <w:rsid w:val="009D51BF"/>
    <w:rsid w:val="009D52FF"/>
    <w:rsid w:val="009D535B"/>
    <w:rsid w:val="009D53C4"/>
    <w:rsid w:val="009D54E6"/>
    <w:rsid w:val="009D550E"/>
    <w:rsid w:val="009D59F8"/>
    <w:rsid w:val="009D5A2D"/>
    <w:rsid w:val="009D5C79"/>
    <w:rsid w:val="009D5CAC"/>
    <w:rsid w:val="009D5CBF"/>
    <w:rsid w:val="009D5D8A"/>
    <w:rsid w:val="009D5D9C"/>
    <w:rsid w:val="009D5E95"/>
    <w:rsid w:val="009D5FFC"/>
    <w:rsid w:val="009D6157"/>
    <w:rsid w:val="009D64BE"/>
    <w:rsid w:val="009D6706"/>
    <w:rsid w:val="009D679D"/>
    <w:rsid w:val="009D68BD"/>
    <w:rsid w:val="009D6AED"/>
    <w:rsid w:val="009D6B35"/>
    <w:rsid w:val="009D6E25"/>
    <w:rsid w:val="009D6E99"/>
    <w:rsid w:val="009D706D"/>
    <w:rsid w:val="009D70A4"/>
    <w:rsid w:val="009D71A7"/>
    <w:rsid w:val="009D77EB"/>
    <w:rsid w:val="009D7920"/>
    <w:rsid w:val="009D7E8B"/>
    <w:rsid w:val="009D7F73"/>
    <w:rsid w:val="009D7F81"/>
    <w:rsid w:val="009E0157"/>
    <w:rsid w:val="009E06E0"/>
    <w:rsid w:val="009E08CD"/>
    <w:rsid w:val="009E0B72"/>
    <w:rsid w:val="009E0C41"/>
    <w:rsid w:val="009E0C8A"/>
    <w:rsid w:val="009E0C93"/>
    <w:rsid w:val="009E0FE8"/>
    <w:rsid w:val="009E118F"/>
    <w:rsid w:val="009E1387"/>
    <w:rsid w:val="009E1429"/>
    <w:rsid w:val="009E14E5"/>
    <w:rsid w:val="009E14F7"/>
    <w:rsid w:val="009E182B"/>
    <w:rsid w:val="009E189A"/>
    <w:rsid w:val="009E18F8"/>
    <w:rsid w:val="009E1A10"/>
    <w:rsid w:val="009E1A4F"/>
    <w:rsid w:val="009E1AAE"/>
    <w:rsid w:val="009E1CFF"/>
    <w:rsid w:val="009E1F77"/>
    <w:rsid w:val="009E209C"/>
    <w:rsid w:val="009E216B"/>
    <w:rsid w:val="009E225C"/>
    <w:rsid w:val="009E22E4"/>
    <w:rsid w:val="009E2477"/>
    <w:rsid w:val="009E2841"/>
    <w:rsid w:val="009E289C"/>
    <w:rsid w:val="009E2FC5"/>
    <w:rsid w:val="009E3034"/>
    <w:rsid w:val="009E31BE"/>
    <w:rsid w:val="009E3498"/>
    <w:rsid w:val="009E359D"/>
    <w:rsid w:val="009E3667"/>
    <w:rsid w:val="009E373C"/>
    <w:rsid w:val="009E3881"/>
    <w:rsid w:val="009E3976"/>
    <w:rsid w:val="009E39D9"/>
    <w:rsid w:val="009E3A79"/>
    <w:rsid w:val="009E3E06"/>
    <w:rsid w:val="009E3E74"/>
    <w:rsid w:val="009E3E9D"/>
    <w:rsid w:val="009E42B8"/>
    <w:rsid w:val="009E43A9"/>
    <w:rsid w:val="009E46EF"/>
    <w:rsid w:val="009E47B6"/>
    <w:rsid w:val="009E4B3E"/>
    <w:rsid w:val="009E4BBE"/>
    <w:rsid w:val="009E4D2F"/>
    <w:rsid w:val="009E4E2D"/>
    <w:rsid w:val="009E508E"/>
    <w:rsid w:val="009E5103"/>
    <w:rsid w:val="009E523F"/>
    <w:rsid w:val="009E5570"/>
    <w:rsid w:val="009E5929"/>
    <w:rsid w:val="009E5938"/>
    <w:rsid w:val="009E5B3D"/>
    <w:rsid w:val="009E5BDE"/>
    <w:rsid w:val="009E5C74"/>
    <w:rsid w:val="009E5CEA"/>
    <w:rsid w:val="009E5D25"/>
    <w:rsid w:val="009E5D62"/>
    <w:rsid w:val="009E5E5F"/>
    <w:rsid w:val="009E603C"/>
    <w:rsid w:val="009E61C3"/>
    <w:rsid w:val="009E65A9"/>
    <w:rsid w:val="009E66D2"/>
    <w:rsid w:val="009E67BE"/>
    <w:rsid w:val="009E68FE"/>
    <w:rsid w:val="009E6A3C"/>
    <w:rsid w:val="009E6D2A"/>
    <w:rsid w:val="009E6D2D"/>
    <w:rsid w:val="009E6E13"/>
    <w:rsid w:val="009E6E75"/>
    <w:rsid w:val="009E6F52"/>
    <w:rsid w:val="009E6F80"/>
    <w:rsid w:val="009E7103"/>
    <w:rsid w:val="009E7122"/>
    <w:rsid w:val="009E7211"/>
    <w:rsid w:val="009E731B"/>
    <w:rsid w:val="009E73D9"/>
    <w:rsid w:val="009E7483"/>
    <w:rsid w:val="009E752D"/>
    <w:rsid w:val="009E7607"/>
    <w:rsid w:val="009E792C"/>
    <w:rsid w:val="009E7953"/>
    <w:rsid w:val="009E7A39"/>
    <w:rsid w:val="009E7C8A"/>
    <w:rsid w:val="009E7D62"/>
    <w:rsid w:val="009E7DD0"/>
    <w:rsid w:val="009F01E9"/>
    <w:rsid w:val="009F02FF"/>
    <w:rsid w:val="009F0740"/>
    <w:rsid w:val="009F0933"/>
    <w:rsid w:val="009F094D"/>
    <w:rsid w:val="009F095E"/>
    <w:rsid w:val="009F097A"/>
    <w:rsid w:val="009F0BB0"/>
    <w:rsid w:val="009F0F9B"/>
    <w:rsid w:val="009F1155"/>
    <w:rsid w:val="009F118C"/>
    <w:rsid w:val="009F1218"/>
    <w:rsid w:val="009F1276"/>
    <w:rsid w:val="009F1282"/>
    <w:rsid w:val="009F141A"/>
    <w:rsid w:val="009F1728"/>
    <w:rsid w:val="009F1967"/>
    <w:rsid w:val="009F1DAC"/>
    <w:rsid w:val="009F1E9F"/>
    <w:rsid w:val="009F1F08"/>
    <w:rsid w:val="009F23C3"/>
    <w:rsid w:val="009F2914"/>
    <w:rsid w:val="009F2B09"/>
    <w:rsid w:val="009F2B65"/>
    <w:rsid w:val="009F2C73"/>
    <w:rsid w:val="009F2FA4"/>
    <w:rsid w:val="009F3080"/>
    <w:rsid w:val="009F315F"/>
    <w:rsid w:val="009F3448"/>
    <w:rsid w:val="009F34BB"/>
    <w:rsid w:val="009F34C6"/>
    <w:rsid w:val="009F3565"/>
    <w:rsid w:val="009F35CF"/>
    <w:rsid w:val="009F3834"/>
    <w:rsid w:val="009F38E6"/>
    <w:rsid w:val="009F3ADA"/>
    <w:rsid w:val="009F3CA5"/>
    <w:rsid w:val="009F3D00"/>
    <w:rsid w:val="009F3DB1"/>
    <w:rsid w:val="009F3DE5"/>
    <w:rsid w:val="009F3F72"/>
    <w:rsid w:val="009F4096"/>
    <w:rsid w:val="009F40AD"/>
    <w:rsid w:val="009F422C"/>
    <w:rsid w:val="009F4299"/>
    <w:rsid w:val="009F4454"/>
    <w:rsid w:val="009F45AD"/>
    <w:rsid w:val="009F45BA"/>
    <w:rsid w:val="009F45F5"/>
    <w:rsid w:val="009F4D5B"/>
    <w:rsid w:val="009F4DC4"/>
    <w:rsid w:val="009F50FD"/>
    <w:rsid w:val="009F5177"/>
    <w:rsid w:val="009F51AB"/>
    <w:rsid w:val="009F5431"/>
    <w:rsid w:val="009F54BB"/>
    <w:rsid w:val="009F571A"/>
    <w:rsid w:val="009F590A"/>
    <w:rsid w:val="009F59EC"/>
    <w:rsid w:val="009F5B81"/>
    <w:rsid w:val="009F5B94"/>
    <w:rsid w:val="009F61BC"/>
    <w:rsid w:val="009F6218"/>
    <w:rsid w:val="009F62D2"/>
    <w:rsid w:val="009F62E5"/>
    <w:rsid w:val="009F6417"/>
    <w:rsid w:val="009F6528"/>
    <w:rsid w:val="009F67FE"/>
    <w:rsid w:val="009F68FA"/>
    <w:rsid w:val="009F6908"/>
    <w:rsid w:val="009F6921"/>
    <w:rsid w:val="009F69A0"/>
    <w:rsid w:val="009F6A1E"/>
    <w:rsid w:val="009F6DF5"/>
    <w:rsid w:val="009F6E56"/>
    <w:rsid w:val="009F7154"/>
    <w:rsid w:val="009F71E2"/>
    <w:rsid w:val="009F72F4"/>
    <w:rsid w:val="009F73BC"/>
    <w:rsid w:val="009F74D1"/>
    <w:rsid w:val="009F773D"/>
    <w:rsid w:val="009F77AC"/>
    <w:rsid w:val="009F7AF6"/>
    <w:rsid w:val="009F7B32"/>
    <w:rsid w:val="009F7D34"/>
    <w:rsid w:val="009F7DB9"/>
    <w:rsid w:val="009F7F42"/>
    <w:rsid w:val="00A00045"/>
    <w:rsid w:val="00A00112"/>
    <w:rsid w:val="00A003C4"/>
    <w:rsid w:val="00A004B1"/>
    <w:rsid w:val="00A00756"/>
    <w:rsid w:val="00A00891"/>
    <w:rsid w:val="00A00A25"/>
    <w:rsid w:val="00A00AB5"/>
    <w:rsid w:val="00A00AEA"/>
    <w:rsid w:val="00A00F1E"/>
    <w:rsid w:val="00A010DC"/>
    <w:rsid w:val="00A01205"/>
    <w:rsid w:val="00A01685"/>
    <w:rsid w:val="00A01C67"/>
    <w:rsid w:val="00A01C7A"/>
    <w:rsid w:val="00A01EE6"/>
    <w:rsid w:val="00A01F99"/>
    <w:rsid w:val="00A02077"/>
    <w:rsid w:val="00A021A8"/>
    <w:rsid w:val="00A022FC"/>
    <w:rsid w:val="00A025A2"/>
    <w:rsid w:val="00A026A8"/>
    <w:rsid w:val="00A02AB7"/>
    <w:rsid w:val="00A02AC3"/>
    <w:rsid w:val="00A02C54"/>
    <w:rsid w:val="00A02FFE"/>
    <w:rsid w:val="00A03081"/>
    <w:rsid w:val="00A03113"/>
    <w:rsid w:val="00A031D2"/>
    <w:rsid w:val="00A03279"/>
    <w:rsid w:val="00A03290"/>
    <w:rsid w:val="00A032A3"/>
    <w:rsid w:val="00A03339"/>
    <w:rsid w:val="00A03362"/>
    <w:rsid w:val="00A03408"/>
    <w:rsid w:val="00A0353E"/>
    <w:rsid w:val="00A036C1"/>
    <w:rsid w:val="00A03A9F"/>
    <w:rsid w:val="00A03DB6"/>
    <w:rsid w:val="00A03ED1"/>
    <w:rsid w:val="00A03F46"/>
    <w:rsid w:val="00A040E8"/>
    <w:rsid w:val="00A041C4"/>
    <w:rsid w:val="00A041C8"/>
    <w:rsid w:val="00A041FE"/>
    <w:rsid w:val="00A043A1"/>
    <w:rsid w:val="00A043D0"/>
    <w:rsid w:val="00A043F2"/>
    <w:rsid w:val="00A04433"/>
    <w:rsid w:val="00A04446"/>
    <w:rsid w:val="00A045B4"/>
    <w:rsid w:val="00A046DA"/>
    <w:rsid w:val="00A0481B"/>
    <w:rsid w:val="00A048F8"/>
    <w:rsid w:val="00A04ABF"/>
    <w:rsid w:val="00A04BB2"/>
    <w:rsid w:val="00A04D20"/>
    <w:rsid w:val="00A04D54"/>
    <w:rsid w:val="00A04E61"/>
    <w:rsid w:val="00A04EBD"/>
    <w:rsid w:val="00A04EDF"/>
    <w:rsid w:val="00A0500C"/>
    <w:rsid w:val="00A05261"/>
    <w:rsid w:val="00A05452"/>
    <w:rsid w:val="00A054EF"/>
    <w:rsid w:val="00A057CE"/>
    <w:rsid w:val="00A05881"/>
    <w:rsid w:val="00A05AF2"/>
    <w:rsid w:val="00A05C1C"/>
    <w:rsid w:val="00A05D00"/>
    <w:rsid w:val="00A05E80"/>
    <w:rsid w:val="00A05EBE"/>
    <w:rsid w:val="00A05F61"/>
    <w:rsid w:val="00A06123"/>
    <w:rsid w:val="00A06151"/>
    <w:rsid w:val="00A0617A"/>
    <w:rsid w:val="00A063A0"/>
    <w:rsid w:val="00A06481"/>
    <w:rsid w:val="00A067B1"/>
    <w:rsid w:val="00A067B7"/>
    <w:rsid w:val="00A0684A"/>
    <w:rsid w:val="00A06991"/>
    <w:rsid w:val="00A069E5"/>
    <w:rsid w:val="00A06A1D"/>
    <w:rsid w:val="00A06B19"/>
    <w:rsid w:val="00A06C91"/>
    <w:rsid w:val="00A06D20"/>
    <w:rsid w:val="00A06F72"/>
    <w:rsid w:val="00A07063"/>
    <w:rsid w:val="00A0707F"/>
    <w:rsid w:val="00A0725D"/>
    <w:rsid w:val="00A07367"/>
    <w:rsid w:val="00A0751F"/>
    <w:rsid w:val="00A078DC"/>
    <w:rsid w:val="00A079C5"/>
    <w:rsid w:val="00A07AB5"/>
    <w:rsid w:val="00A07BBC"/>
    <w:rsid w:val="00A07E3A"/>
    <w:rsid w:val="00A07F14"/>
    <w:rsid w:val="00A07F3F"/>
    <w:rsid w:val="00A07F97"/>
    <w:rsid w:val="00A10002"/>
    <w:rsid w:val="00A1007D"/>
    <w:rsid w:val="00A100F0"/>
    <w:rsid w:val="00A101D6"/>
    <w:rsid w:val="00A102B0"/>
    <w:rsid w:val="00A103C1"/>
    <w:rsid w:val="00A10454"/>
    <w:rsid w:val="00A1045B"/>
    <w:rsid w:val="00A10735"/>
    <w:rsid w:val="00A10756"/>
    <w:rsid w:val="00A107D4"/>
    <w:rsid w:val="00A107EE"/>
    <w:rsid w:val="00A10C7F"/>
    <w:rsid w:val="00A10CD3"/>
    <w:rsid w:val="00A10D69"/>
    <w:rsid w:val="00A11249"/>
    <w:rsid w:val="00A11470"/>
    <w:rsid w:val="00A11728"/>
    <w:rsid w:val="00A11971"/>
    <w:rsid w:val="00A11B3F"/>
    <w:rsid w:val="00A11D90"/>
    <w:rsid w:val="00A11E8A"/>
    <w:rsid w:val="00A11F33"/>
    <w:rsid w:val="00A11F66"/>
    <w:rsid w:val="00A1224F"/>
    <w:rsid w:val="00A1232A"/>
    <w:rsid w:val="00A1257F"/>
    <w:rsid w:val="00A1258D"/>
    <w:rsid w:val="00A125C5"/>
    <w:rsid w:val="00A12849"/>
    <w:rsid w:val="00A12A46"/>
    <w:rsid w:val="00A12A4C"/>
    <w:rsid w:val="00A12B1C"/>
    <w:rsid w:val="00A12C30"/>
    <w:rsid w:val="00A12DC8"/>
    <w:rsid w:val="00A12E3E"/>
    <w:rsid w:val="00A136CD"/>
    <w:rsid w:val="00A137B6"/>
    <w:rsid w:val="00A13B1C"/>
    <w:rsid w:val="00A13F4A"/>
    <w:rsid w:val="00A1414D"/>
    <w:rsid w:val="00A14214"/>
    <w:rsid w:val="00A143A8"/>
    <w:rsid w:val="00A1443A"/>
    <w:rsid w:val="00A14724"/>
    <w:rsid w:val="00A14D73"/>
    <w:rsid w:val="00A14DF0"/>
    <w:rsid w:val="00A14EC3"/>
    <w:rsid w:val="00A14FD7"/>
    <w:rsid w:val="00A150F9"/>
    <w:rsid w:val="00A15131"/>
    <w:rsid w:val="00A153AD"/>
    <w:rsid w:val="00A155A3"/>
    <w:rsid w:val="00A156EF"/>
    <w:rsid w:val="00A157D1"/>
    <w:rsid w:val="00A15940"/>
    <w:rsid w:val="00A1599B"/>
    <w:rsid w:val="00A15B28"/>
    <w:rsid w:val="00A15F88"/>
    <w:rsid w:val="00A15FAF"/>
    <w:rsid w:val="00A162D0"/>
    <w:rsid w:val="00A163C8"/>
    <w:rsid w:val="00A1662D"/>
    <w:rsid w:val="00A16814"/>
    <w:rsid w:val="00A169C3"/>
    <w:rsid w:val="00A16BA4"/>
    <w:rsid w:val="00A16C20"/>
    <w:rsid w:val="00A16D16"/>
    <w:rsid w:val="00A16D2B"/>
    <w:rsid w:val="00A16D93"/>
    <w:rsid w:val="00A17156"/>
    <w:rsid w:val="00A17216"/>
    <w:rsid w:val="00A17486"/>
    <w:rsid w:val="00A177D4"/>
    <w:rsid w:val="00A177E9"/>
    <w:rsid w:val="00A17888"/>
    <w:rsid w:val="00A17BC5"/>
    <w:rsid w:val="00A17BE8"/>
    <w:rsid w:val="00A17CA6"/>
    <w:rsid w:val="00A20136"/>
    <w:rsid w:val="00A202A7"/>
    <w:rsid w:val="00A20329"/>
    <w:rsid w:val="00A20353"/>
    <w:rsid w:val="00A203AF"/>
    <w:rsid w:val="00A20421"/>
    <w:rsid w:val="00A207FE"/>
    <w:rsid w:val="00A208A3"/>
    <w:rsid w:val="00A20A85"/>
    <w:rsid w:val="00A20B22"/>
    <w:rsid w:val="00A20C4E"/>
    <w:rsid w:val="00A20CA0"/>
    <w:rsid w:val="00A20FDC"/>
    <w:rsid w:val="00A20FFB"/>
    <w:rsid w:val="00A215F4"/>
    <w:rsid w:val="00A2164F"/>
    <w:rsid w:val="00A2169F"/>
    <w:rsid w:val="00A2172A"/>
    <w:rsid w:val="00A21790"/>
    <w:rsid w:val="00A2181C"/>
    <w:rsid w:val="00A219CE"/>
    <w:rsid w:val="00A21A42"/>
    <w:rsid w:val="00A21B25"/>
    <w:rsid w:val="00A21D9E"/>
    <w:rsid w:val="00A21E8B"/>
    <w:rsid w:val="00A222EE"/>
    <w:rsid w:val="00A223A5"/>
    <w:rsid w:val="00A22762"/>
    <w:rsid w:val="00A22798"/>
    <w:rsid w:val="00A227E1"/>
    <w:rsid w:val="00A22B49"/>
    <w:rsid w:val="00A22DFD"/>
    <w:rsid w:val="00A22F7C"/>
    <w:rsid w:val="00A23015"/>
    <w:rsid w:val="00A23084"/>
    <w:rsid w:val="00A23103"/>
    <w:rsid w:val="00A23208"/>
    <w:rsid w:val="00A23238"/>
    <w:rsid w:val="00A23338"/>
    <w:rsid w:val="00A23455"/>
    <w:rsid w:val="00A23478"/>
    <w:rsid w:val="00A23495"/>
    <w:rsid w:val="00A2367A"/>
    <w:rsid w:val="00A237CB"/>
    <w:rsid w:val="00A2387A"/>
    <w:rsid w:val="00A23BDB"/>
    <w:rsid w:val="00A23DC6"/>
    <w:rsid w:val="00A23EB8"/>
    <w:rsid w:val="00A23F62"/>
    <w:rsid w:val="00A23FB1"/>
    <w:rsid w:val="00A240CD"/>
    <w:rsid w:val="00A2416A"/>
    <w:rsid w:val="00A245DD"/>
    <w:rsid w:val="00A247DA"/>
    <w:rsid w:val="00A249A9"/>
    <w:rsid w:val="00A24B76"/>
    <w:rsid w:val="00A24D9F"/>
    <w:rsid w:val="00A24E09"/>
    <w:rsid w:val="00A24F6D"/>
    <w:rsid w:val="00A24F7F"/>
    <w:rsid w:val="00A24FCA"/>
    <w:rsid w:val="00A25057"/>
    <w:rsid w:val="00A2513B"/>
    <w:rsid w:val="00A2519B"/>
    <w:rsid w:val="00A25275"/>
    <w:rsid w:val="00A252B6"/>
    <w:rsid w:val="00A25356"/>
    <w:rsid w:val="00A25410"/>
    <w:rsid w:val="00A25438"/>
    <w:rsid w:val="00A25454"/>
    <w:rsid w:val="00A25495"/>
    <w:rsid w:val="00A255A8"/>
    <w:rsid w:val="00A25609"/>
    <w:rsid w:val="00A25665"/>
    <w:rsid w:val="00A25737"/>
    <w:rsid w:val="00A258B6"/>
    <w:rsid w:val="00A2593F"/>
    <w:rsid w:val="00A25AB5"/>
    <w:rsid w:val="00A25C99"/>
    <w:rsid w:val="00A25D33"/>
    <w:rsid w:val="00A25F19"/>
    <w:rsid w:val="00A25F40"/>
    <w:rsid w:val="00A26212"/>
    <w:rsid w:val="00A26394"/>
    <w:rsid w:val="00A26496"/>
    <w:rsid w:val="00A264E6"/>
    <w:rsid w:val="00A26532"/>
    <w:rsid w:val="00A267FE"/>
    <w:rsid w:val="00A2680D"/>
    <w:rsid w:val="00A26A57"/>
    <w:rsid w:val="00A26A78"/>
    <w:rsid w:val="00A26AC6"/>
    <w:rsid w:val="00A26C24"/>
    <w:rsid w:val="00A26F2C"/>
    <w:rsid w:val="00A26FB6"/>
    <w:rsid w:val="00A27168"/>
    <w:rsid w:val="00A27182"/>
    <w:rsid w:val="00A273FB"/>
    <w:rsid w:val="00A27464"/>
    <w:rsid w:val="00A2750F"/>
    <w:rsid w:val="00A2755E"/>
    <w:rsid w:val="00A27604"/>
    <w:rsid w:val="00A27709"/>
    <w:rsid w:val="00A2773B"/>
    <w:rsid w:val="00A27811"/>
    <w:rsid w:val="00A278A5"/>
    <w:rsid w:val="00A27B3E"/>
    <w:rsid w:val="00A27E46"/>
    <w:rsid w:val="00A27FBF"/>
    <w:rsid w:val="00A300D3"/>
    <w:rsid w:val="00A30124"/>
    <w:rsid w:val="00A30134"/>
    <w:rsid w:val="00A30174"/>
    <w:rsid w:val="00A302CF"/>
    <w:rsid w:val="00A30570"/>
    <w:rsid w:val="00A30592"/>
    <w:rsid w:val="00A30617"/>
    <w:rsid w:val="00A306F7"/>
    <w:rsid w:val="00A30BDA"/>
    <w:rsid w:val="00A30C2B"/>
    <w:rsid w:val="00A30D02"/>
    <w:rsid w:val="00A30D08"/>
    <w:rsid w:val="00A30D44"/>
    <w:rsid w:val="00A30DE2"/>
    <w:rsid w:val="00A30E67"/>
    <w:rsid w:val="00A30EB7"/>
    <w:rsid w:val="00A30F4A"/>
    <w:rsid w:val="00A30F7C"/>
    <w:rsid w:val="00A30FA3"/>
    <w:rsid w:val="00A311EB"/>
    <w:rsid w:val="00A311F0"/>
    <w:rsid w:val="00A31288"/>
    <w:rsid w:val="00A312C9"/>
    <w:rsid w:val="00A31369"/>
    <w:rsid w:val="00A313A4"/>
    <w:rsid w:val="00A31562"/>
    <w:rsid w:val="00A3167A"/>
    <w:rsid w:val="00A31816"/>
    <w:rsid w:val="00A31921"/>
    <w:rsid w:val="00A31AE8"/>
    <w:rsid w:val="00A31B26"/>
    <w:rsid w:val="00A31DE9"/>
    <w:rsid w:val="00A31E88"/>
    <w:rsid w:val="00A31ECF"/>
    <w:rsid w:val="00A31EF4"/>
    <w:rsid w:val="00A3211E"/>
    <w:rsid w:val="00A32345"/>
    <w:rsid w:val="00A323DD"/>
    <w:rsid w:val="00A32549"/>
    <w:rsid w:val="00A327E9"/>
    <w:rsid w:val="00A328A5"/>
    <w:rsid w:val="00A32E15"/>
    <w:rsid w:val="00A32FF3"/>
    <w:rsid w:val="00A3319C"/>
    <w:rsid w:val="00A33572"/>
    <w:rsid w:val="00A338DE"/>
    <w:rsid w:val="00A33B34"/>
    <w:rsid w:val="00A33C4E"/>
    <w:rsid w:val="00A33C86"/>
    <w:rsid w:val="00A33C91"/>
    <w:rsid w:val="00A34067"/>
    <w:rsid w:val="00A34183"/>
    <w:rsid w:val="00A341E5"/>
    <w:rsid w:val="00A3423A"/>
    <w:rsid w:val="00A34310"/>
    <w:rsid w:val="00A344D6"/>
    <w:rsid w:val="00A34571"/>
    <w:rsid w:val="00A3458F"/>
    <w:rsid w:val="00A34871"/>
    <w:rsid w:val="00A3487B"/>
    <w:rsid w:val="00A34BF4"/>
    <w:rsid w:val="00A34D2B"/>
    <w:rsid w:val="00A34E50"/>
    <w:rsid w:val="00A34F79"/>
    <w:rsid w:val="00A353D5"/>
    <w:rsid w:val="00A35475"/>
    <w:rsid w:val="00A35792"/>
    <w:rsid w:val="00A35962"/>
    <w:rsid w:val="00A35A46"/>
    <w:rsid w:val="00A35B67"/>
    <w:rsid w:val="00A35BC4"/>
    <w:rsid w:val="00A35DDA"/>
    <w:rsid w:val="00A3607B"/>
    <w:rsid w:val="00A36579"/>
    <w:rsid w:val="00A365A6"/>
    <w:rsid w:val="00A3680B"/>
    <w:rsid w:val="00A36827"/>
    <w:rsid w:val="00A3693A"/>
    <w:rsid w:val="00A36AD2"/>
    <w:rsid w:val="00A36D62"/>
    <w:rsid w:val="00A36E09"/>
    <w:rsid w:val="00A36E0A"/>
    <w:rsid w:val="00A36E0C"/>
    <w:rsid w:val="00A36F01"/>
    <w:rsid w:val="00A370F4"/>
    <w:rsid w:val="00A3721A"/>
    <w:rsid w:val="00A375A0"/>
    <w:rsid w:val="00A37847"/>
    <w:rsid w:val="00A37990"/>
    <w:rsid w:val="00A37ACB"/>
    <w:rsid w:val="00A37B92"/>
    <w:rsid w:val="00A37CA4"/>
    <w:rsid w:val="00A37DEF"/>
    <w:rsid w:val="00A37EDA"/>
    <w:rsid w:val="00A40075"/>
    <w:rsid w:val="00A40127"/>
    <w:rsid w:val="00A40480"/>
    <w:rsid w:val="00A405CB"/>
    <w:rsid w:val="00A405E5"/>
    <w:rsid w:val="00A40674"/>
    <w:rsid w:val="00A40701"/>
    <w:rsid w:val="00A408DE"/>
    <w:rsid w:val="00A40A6D"/>
    <w:rsid w:val="00A40B81"/>
    <w:rsid w:val="00A40C4C"/>
    <w:rsid w:val="00A40DA0"/>
    <w:rsid w:val="00A40E36"/>
    <w:rsid w:val="00A40EF8"/>
    <w:rsid w:val="00A40F83"/>
    <w:rsid w:val="00A411F6"/>
    <w:rsid w:val="00A411F8"/>
    <w:rsid w:val="00A4123C"/>
    <w:rsid w:val="00A41244"/>
    <w:rsid w:val="00A413CC"/>
    <w:rsid w:val="00A41519"/>
    <w:rsid w:val="00A415CE"/>
    <w:rsid w:val="00A4197C"/>
    <w:rsid w:val="00A4197F"/>
    <w:rsid w:val="00A41ADC"/>
    <w:rsid w:val="00A41B30"/>
    <w:rsid w:val="00A41CD6"/>
    <w:rsid w:val="00A41DF5"/>
    <w:rsid w:val="00A41E73"/>
    <w:rsid w:val="00A41FB1"/>
    <w:rsid w:val="00A41FC6"/>
    <w:rsid w:val="00A41FF0"/>
    <w:rsid w:val="00A42096"/>
    <w:rsid w:val="00A420B3"/>
    <w:rsid w:val="00A42516"/>
    <w:rsid w:val="00A425B2"/>
    <w:rsid w:val="00A426FC"/>
    <w:rsid w:val="00A427D7"/>
    <w:rsid w:val="00A427E7"/>
    <w:rsid w:val="00A4284C"/>
    <w:rsid w:val="00A4296A"/>
    <w:rsid w:val="00A42B35"/>
    <w:rsid w:val="00A42B8B"/>
    <w:rsid w:val="00A42CBF"/>
    <w:rsid w:val="00A430B8"/>
    <w:rsid w:val="00A431A2"/>
    <w:rsid w:val="00A43374"/>
    <w:rsid w:val="00A434F0"/>
    <w:rsid w:val="00A43675"/>
    <w:rsid w:val="00A43830"/>
    <w:rsid w:val="00A438AD"/>
    <w:rsid w:val="00A43A56"/>
    <w:rsid w:val="00A43BED"/>
    <w:rsid w:val="00A43D8D"/>
    <w:rsid w:val="00A44145"/>
    <w:rsid w:val="00A4416D"/>
    <w:rsid w:val="00A44187"/>
    <w:rsid w:val="00A442D2"/>
    <w:rsid w:val="00A444FD"/>
    <w:rsid w:val="00A445B9"/>
    <w:rsid w:val="00A4466D"/>
    <w:rsid w:val="00A4486C"/>
    <w:rsid w:val="00A4494E"/>
    <w:rsid w:val="00A449D8"/>
    <w:rsid w:val="00A44B04"/>
    <w:rsid w:val="00A44F34"/>
    <w:rsid w:val="00A4517E"/>
    <w:rsid w:val="00A451BB"/>
    <w:rsid w:val="00A453A7"/>
    <w:rsid w:val="00A454A2"/>
    <w:rsid w:val="00A45515"/>
    <w:rsid w:val="00A455ED"/>
    <w:rsid w:val="00A45683"/>
    <w:rsid w:val="00A458A5"/>
    <w:rsid w:val="00A4594A"/>
    <w:rsid w:val="00A459E4"/>
    <w:rsid w:val="00A45C00"/>
    <w:rsid w:val="00A45C13"/>
    <w:rsid w:val="00A45C33"/>
    <w:rsid w:val="00A45CED"/>
    <w:rsid w:val="00A45E28"/>
    <w:rsid w:val="00A45FB4"/>
    <w:rsid w:val="00A462BA"/>
    <w:rsid w:val="00A462D4"/>
    <w:rsid w:val="00A46340"/>
    <w:rsid w:val="00A4651A"/>
    <w:rsid w:val="00A465BC"/>
    <w:rsid w:val="00A46B4D"/>
    <w:rsid w:val="00A46BFD"/>
    <w:rsid w:val="00A46F07"/>
    <w:rsid w:val="00A46F4E"/>
    <w:rsid w:val="00A47111"/>
    <w:rsid w:val="00A473FF"/>
    <w:rsid w:val="00A474A8"/>
    <w:rsid w:val="00A474DA"/>
    <w:rsid w:val="00A47548"/>
    <w:rsid w:val="00A47BE0"/>
    <w:rsid w:val="00A47BEE"/>
    <w:rsid w:val="00A47C31"/>
    <w:rsid w:val="00A47D4B"/>
    <w:rsid w:val="00A47E2F"/>
    <w:rsid w:val="00A47EA4"/>
    <w:rsid w:val="00A5002E"/>
    <w:rsid w:val="00A500CA"/>
    <w:rsid w:val="00A50344"/>
    <w:rsid w:val="00A5050C"/>
    <w:rsid w:val="00A50524"/>
    <w:rsid w:val="00A50B1D"/>
    <w:rsid w:val="00A510CE"/>
    <w:rsid w:val="00A51263"/>
    <w:rsid w:val="00A5145C"/>
    <w:rsid w:val="00A517DD"/>
    <w:rsid w:val="00A517E0"/>
    <w:rsid w:val="00A5180F"/>
    <w:rsid w:val="00A518C7"/>
    <w:rsid w:val="00A51C0C"/>
    <w:rsid w:val="00A51C3F"/>
    <w:rsid w:val="00A51CBE"/>
    <w:rsid w:val="00A51D4E"/>
    <w:rsid w:val="00A51DBC"/>
    <w:rsid w:val="00A51DBD"/>
    <w:rsid w:val="00A51F2C"/>
    <w:rsid w:val="00A51F38"/>
    <w:rsid w:val="00A52450"/>
    <w:rsid w:val="00A52473"/>
    <w:rsid w:val="00A52709"/>
    <w:rsid w:val="00A527AC"/>
    <w:rsid w:val="00A52866"/>
    <w:rsid w:val="00A52914"/>
    <w:rsid w:val="00A52A21"/>
    <w:rsid w:val="00A52AC9"/>
    <w:rsid w:val="00A52C6C"/>
    <w:rsid w:val="00A52FEA"/>
    <w:rsid w:val="00A530EF"/>
    <w:rsid w:val="00A5328B"/>
    <w:rsid w:val="00A53483"/>
    <w:rsid w:val="00A53606"/>
    <w:rsid w:val="00A539D2"/>
    <w:rsid w:val="00A53C78"/>
    <w:rsid w:val="00A53D64"/>
    <w:rsid w:val="00A53DEE"/>
    <w:rsid w:val="00A53E1E"/>
    <w:rsid w:val="00A53F18"/>
    <w:rsid w:val="00A54032"/>
    <w:rsid w:val="00A540E5"/>
    <w:rsid w:val="00A5431D"/>
    <w:rsid w:val="00A54521"/>
    <w:rsid w:val="00A54A03"/>
    <w:rsid w:val="00A54BA9"/>
    <w:rsid w:val="00A54CD7"/>
    <w:rsid w:val="00A54D6F"/>
    <w:rsid w:val="00A54E21"/>
    <w:rsid w:val="00A54FA7"/>
    <w:rsid w:val="00A55018"/>
    <w:rsid w:val="00A55157"/>
    <w:rsid w:val="00A551BC"/>
    <w:rsid w:val="00A5523D"/>
    <w:rsid w:val="00A553BA"/>
    <w:rsid w:val="00A5561B"/>
    <w:rsid w:val="00A5584E"/>
    <w:rsid w:val="00A558DC"/>
    <w:rsid w:val="00A55920"/>
    <w:rsid w:val="00A55A3F"/>
    <w:rsid w:val="00A55F62"/>
    <w:rsid w:val="00A56124"/>
    <w:rsid w:val="00A56221"/>
    <w:rsid w:val="00A5626C"/>
    <w:rsid w:val="00A56448"/>
    <w:rsid w:val="00A56496"/>
    <w:rsid w:val="00A56524"/>
    <w:rsid w:val="00A56591"/>
    <w:rsid w:val="00A565F5"/>
    <w:rsid w:val="00A566E9"/>
    <w:rsid w:val="00A567F1"/>
    <w:rsid w:val="00A569E8"/>
    <w:rsid w:val="00A56A7A"/>
    <w:rsid w:val="00A56C9E"/>
    <w:rsid w:val="00A56EFE"/>
    <w:rsid w:val="00A56F6A"/>
    <w:rsid w:val="00A57083"/>
    <w:rsid w:val="00A571C3"/>
    <w:rsid w:val="00A573B4"/>
    <w:rsid w:val="00A573D7"/>
    <w:rsid w:val="00A5741A"/>
    <w:rsid w:val="00A576DE"/>
    <w:rsid w:val="00A578C3"/>
    <w:rsid w:val="00A5791A"/>
    <w:rsid w:val="00A5797A"/>
    <w:rsid w:val="00A57AB1"/>
    <w:rsid w:val="00A57B88"/>
    <w:rsid w:val="00A57BCF"/>
    <w:rsid w:val="00A57EC9"/>
    <w:rsid w:val="00A57F6E"/>
    <w:rsid w:val="00A60076"/>
    <w:rsid w:val="00A60186"/>
    <w:rsid w:val="00A6043F"/>
    <w:rsid w:val="00A606E4"/>
    <w:rsid w:val="00A608A4"/>
    <w:rsid w:val="00A60924"/>
    <w:rsid w:val="00A60A53"/>
    <w:rsid w:val="00A60AF6"/>
    <w:rsid w:val="00A60BA1"/>
    <w:rsid w:val="00A60BB2"/>
    <w:rsid w:val="00A60EE8"/>
    <w:rsid w:val="00A60FBD"/>
    <w:rsid w:val="00A6116F"/>
    <w:rsid w:val="00A611A7"/>
    <w:rsid w:val="00A612B1"/>
    <w:rsid w:val="00A612F5"/>
    <w:rsid w:val="00A613A7"/>
    <w:rsid w:val="00A61576"/>
    <w:rsid w:val="00A6159E"/>
    <w:rsid w:val="00A615CD"/>
    <w:rsid w:val="00A6187E"/>
    <w:rsid w:val="00A618CF"/>
    <w:rsid w:val="00A618EF"/>
    <w:rsid w:val="00A619B0"/>
    <w:rsid w:val="00A619F9"/>
    <w:rsid w:val="00A61AA0"/>
    <w:rsid w:val="00A61B31"/>
    <w:rsid w:val="00A61B52"/>
    <w:rsid w:val="00A61C5E"/>
    <w:rsid w:val="00A61CCD"/>
    <w:rsid w:val="00A61CEF"/>
    <w:rsid w:val="00A61DD3"/>
    <w:rsid w:val="00A61DFB"/>
    <w:rsid w:val="00A61E7C"/>
    <w:rsid w:val="00A61FCD"/>
    <w:rsid w:val="00A620E2"/>
    <w:rsid w:val="00A62161"/>
    <w:rsid w:val="00A62277"/>
    <w:rsid w:val="00A622C6"/>
    <w:rsid w:val="00A62409"/>
    <w:rsid w:val="00A62612"/>
    <w:rsid w:val="00A62678"/>
    <w:rsid w:val="00A6278A"/>
    <w:rsid w:val="00A62D07"/>
    <w:rsid w:val="00A62DFF"/>
    <w:rsid w:val="00A63336"/>
    <w:rsid w:val="00A63373"/>
    <w:rsid w:val="00A63390"/>
    <w:rsid w:val="00A63463"/>
    <w:rsid w:val="00A63490"/>
    <w:rsid w:val="00A634E0"/>
    <w:rsid w:val="00A634F9"/>
    <w:rsid w:val="00A63502"/>
    <w:rsid w:val="00A63503"/>
    <w:rsid w:val="00A6355F"/>
    <w:rsid w:val="00A6356D"/>
    <w:rsid w:val="00A6358E"/>
    <w:rsid w:val="00A635CC"/>
    <w:rsid w:val="00A63670"/>
    <w:rsid w:val="00A6383F"/>
    <w:rsid w:val="00A63918"/>
    <w:rsid w:val="00A6396E"/>
    <w:rsid w:val="00A63B57"/>
    <w:rsid w:val="00A63BDB"/>
    <w:rsid w:val="00A63C60"/>
    <w:rsid w:val="00A63CAF"/>
    <w:rsid w:val="00A63CBB"/>
    <w:rsid w:val="00A63CCF"/>
    <w:rsid w:val="00A63D3A"/>
    <w:rsid w:val="00A63D6D"/>
    <w:rsid w:val="00A63F10"/>
    <w:rsid w:val="00A63F7F"/>
    <w:rsid w:val="00A63FE1"/>
    <w:rsid w:val="00A63FE6"/>
    <w:rsid w:val="00A63FE7"/>
    <w:rsid w:val="00A64274"/>
    <w:rsid w:val="00A645C6"/>
    <w:rsid w:val="00A6477E"/>
    <w:rsid w:val="00A6478A"/>
    <w:rsid w:val="00A64826"/>
    <w:rsid w:val="00A64918"/>
    <w:rsid w:val="00A649EA"/>
    <w:rsid w:val="00A64ABA"/>
    <w:rsid w:val="00A64ADD"/>
    <w:rsid w:val="00A64BAB"/>
    <w:rsid w:val="00A64CD4"/>
    <w:rsid w:val="00A64DD1"/>
    <w:rsid w:val="00A64E96"/>
    <w:rsid w:val="00A64F7F"/>
    <w:rsid w:val="00A65016"/>
    <w:rsid w:val="00A65083"/>
    <w:rsid w:val="00A652CA"/>
    <w:rsid w:val="00A6531D"/>
    <w:rsid w:val="00A65345"/>
    <w:rsid w:val="00A653C5"/>
    <w:rsid w:val="00A654FB"/>
    <w:rsid w:val="00A655A1"/>
    <w:rsid w:val="00A65608"/>
    <w:rsid w:val="00A65AB7"/>
    <w:rsid w:val="00A65B7F"/>
    <w:rsid w:val="00A65BAA"/>
    <w:rsid w:val="00A65D96"/>
    <w:rsid w:val="00A65EBD"/>
    <w:rsid w:val="00A65F18"/>
    <w:rsid w:val="00A6601E"/>
    <w:rsid w:val="00A6612C"/>
    <w:rsid w:val="00A66179"/>
    <w:rsid w:val="00A6629C"/>
    <w:rsid w:val="00A66430"/>
    <w:rsid w:val="00A66528"/>
    <w:rsid w:val="00A66558"/>
    <w:rsid w:val="00A66579"/>
    <w:rsid w:val="00A668AC"/>
    <w:rsid w:val="00A668E9"/>
    <w:rsid w:val="00A66A05"/>
    <w:rsid w:val="00A66B61"/>
    <w:rsid w:val="00A66C91"/>
    <w:rsid w:val="00A66DB9"/>
    <w:rsid w:val="00A66DFB"/>
    <w:rsid w:val="00A66E7D"/>
    <w:rsid w:val="00A66EA3"/>
    <w:rsid w:val="00A66EA4"/>
    <w:rsid w:val="00A66FB2"/>
    <w:rsid w:val="00A67031"/>
    <w:rsid w:val="00A6708E"/>
    <w:rsid w:val="00A6723D"/>
    <w:rsid w:val="00A67266"/>
    <w:rsid w:val="00A67286"/>
    <w:rsid w:val="00A67390"/>
    <w:rsid w:val="00A67483"/>
    <w:rsid w:val="00A675ED"/>
    <w:rsid w:val="00A6773F"/>
    <w:rsid w:val="00A67880"/>
    <w:rsid w:val="00A6797E"/>
    <w:rsid w:val="00A679C1"/>
    <w:rsid w:val="00A67AAA"/>
    <w:rsid w:val="00A67C42"/>
    <w:rsid w:val="00A67C8C"/>
    <w:rsid w:val="00A67FDD"/>
    <w:rsid w:val="00A70076"/>
    <w:rsid w:val="00A70129"/>
    <w:rsid w:val="00A701B0"/>
    <w:rsid w:val="00A70253"/>
    <w:rsid w:val="00A70261"/>
    <w:rsid w:val="00A704DA"/>
    <w:rsid w:val="00A705D6"/>
    <w:rsid w:val="00A7067E"/>
    <w:rsid w:val="00A707E9"/>
    <w:rsid w:val="00A708FC"/>
    <w:rsid w:val="00A70A47"/>
    <w:rsid w:val="00A70B0C"/>
    <w:rsid w:val="00A70C6B"/>
    <w:rsid w:val="00A70D96"/>
    <w:rsid w:val="00A70E57"/>
    <w:rsid w:val="00A70F03"/>
    <w:rsid w:val="00A70FC6"/>
    <w:rsid w:val="00A71039"/>
    <w:rsid w:val="00A710D8"/>
    <w:rsid w:val="00A71119"/>
    <w:rsid w:val="00A71177"/>
    <w:rsid w:val="00A713C2"/>
    <w:rsid w:val="00A713C4"/>
    <w:rsid w:val="00A714CD"/>
    <w:rsid w:val="00A71557"/>
    <w:rsid w:val="00A716E3"/>
    <w:rsid w:val="00A71858"/>
    <w:rsid w:val="00A71945"/>
    <w:rsid w:val="00A71A26"/>
    <w:rsid w:val="00A71DDE"/>
    <w:rsid w:val="00A71EC8"/>
    <w:rsid w:val="00A71FDB"/>
    <w:rsid w:val="00A72250"/>
    <w:rsid w:val="00A724AD"/>
    <w:rsid w:val="00A72634"/>
    <w:rsid w:val="00A7296D"/>
    <w:rsid w:val="00A72B0F"/>
    <w:rsid w:val="00A72C41"/>
    <w:rsid w:val="00A72CB9"/>
    <w:rsid w:val="00A72D3B"/>
    <w:rsid w:val="00A72F20"/>
    <w:rsid w:val="00A7319A"/>
    <w:rsid w:val="00A7324F"/>
    <w:rsid w:val="00A73276"/>
    <w:rsid w:val="00A7337D"/>
    <w:rsid w:val="00A734DC"/>
    <w:rsid w:val="00A734E5"/>
    <w:rsid w:val="00A73717"/>
    <w:rsid w:val="00A7375A"/>
    <w:rsid w:val="00A73BE0"/>
    <w:rsid w:val="00A73BE1"/>
    <w:rsid w:val="00A73BEB"/>
    <w:rsid w:val="00A73D4F"/>
    <w:rsid w:val="00A73D73"/>
    <w:rsid w:val="00A73E4A"/>
    <w:rsid w:val="00A73F0F"/>
    <w:rsid w:val="00A74079"/>
    <w:rsid w:val="00A740A3"/>
    <w:rsid w:val="00A743A0"/>
    <w:rsid w:val="00A7455B"/>
    <w:rsid w:val="00A74846"/>
    <w:rsid w:val="00A74BCD"/>
    <w:rsid w:val="00A74EAD"/>
    <w:rsid w:val="00A74F1A"/>
    <w:rsid w:val="00A74F6B"/>
    <w:rsid w:val="00A751F9"/>
    <w:rsid w:val="00A752C6"/>
    <w:rsid w:val="00A752D5"/>
    <w:rsid w:val="00A75322"/>
    <w:rsid w:val="00A755BF"/>
    <w:rsid w:val="00A756C9"/>
    <w:rsid w:val="00A7578D"/>
    <w:rsid w:val="00A75807"/>
    <w:rsid w:val="00A75AA7"/>
    <w:rsid w:val="00A75B4B"/>
    <w:rsid w:val="00A75D00"/>
    <w:rsid w:val="00A75F55"/>
    <w:rsid w:val="00A76076"/>
    <w:rsid w:val="00A76177"/>
    <w:rsid w:val="00A761C5"/>
    <w:rsid w:val="00A766A0"/>
    <w:rsid w:val="00A766C1"/>
    <w:rsid w:val="00A767B7"/>
    <w:rsid w:val="00A76834"/>
    <w:rsid w:val="00A76976"/>
    <w:rsid w:val="00A76A1B"/>
    <w:rsid w:val="00A76AFF"/>
    <w:rsid w:val="00A76BE8"/>
    <w:rsid w:val="00A76F1E"/>
    <w:rsid w:val="00A76F65"/>
    <w:rsid w:val="00A77023"/>
    <w:rsid w:val="00A77129"/>
    <w:rsid w:val="00A77132"/>
    <w:rsid w:val="00A77241"/>
    <w:rsid w:val="00A775F9"/>
    <w:rsid w:val="00A77702"/>
    <w:rsid w:val="00A777B5"/>
    <w:rsid w:val="00A777D2"/>
    <w:rsid w:val="00A778AC"/>
    <w:rsid w:val="00A77A5F"/>
    <w:rsid w:val="00A77B9D"/>
    <w:rsid w:val="00A77C7E"/>
    <w:rsid w:val="00A77DC2"/>
    <w:rsid w:val="00A77EC9"/>
    <w:rsid w:val="00A77F51"/>
    <w:rsid w:val="00A804F0"/>
    <w:rsid w:val="00A806FA"/>
    <w:rsid w:val="00A807A0"/>
    <w:rsid w:val="00A808A4"/>
    <w:rsid w:val="00A8090F"/>
    <w:rsid w:val="00A80D03"/>
    <w:rsid w:val="00A80E55"/>
    <w:rsid w:val="00A80E88"/>
    <w:rsid w:val="00A80F01"/>
    <w:rsid w:val="00A81196"/>
    <w:rsid w:val="00A811B0"/>
    <w:rsid w:val="00A81246"/>
    <w:rsid w:val="00A813CC"/>
    <w:rsid w:val="00A813FB"/>
    <w:rsid w:val="00A8162E"/>
    <w:rsid w:val="00A81652"/>
    <w:rsid w:val="00A81663"/>
    <w:rsid w:val="00A81838"/>
    <w:rsid w:val="00A81A4C"/>
    <w:rsid w:val="00A81BC8"/>
    <w:rsid w:val="00A81E36"/>
    <w:rsid w:val="00A820E5"/>
    <w:rsid w:val="00A82450"/>
    <w:rsid w:val="00A824F3"/>
    <w:rsid w:val="00A82646"/>
    <w:rsid w:val="00A82769"/>
    <w:rsid w:val="00A828E1"/>
    <w:rsid w:val="00A82AC8"/>
    <w:rsid w:val="00A82AD9"/>
    <w:rsid w:val="00A82BD6"/>
    <w:rsid w:val="00A82C5C"/>
    <w:rsid w:val="00A82D3E"/>
    <w:rsid w:val="00A82DE3"/>
    <w:rsid w:val="00A83099"/>
    <w:rsid w:val="00A83173"/>
    <w:rsid w:val="00A8319A"/>
    <w:rsid w:val="00A8329D"/>
    <w:rsid w:val="00A8337B"/>
    <w:rsid w:val="00A833A0"/>
    <w:rsid w:val="00A83473"/>
    <w:rsid w:val="00A83476"/>
    <w:rsid w:val="00A83826"/>
    <w:rsid w:val="00A838AC"/>
    <w:rsid w:val="00A83915"/>
    <w:rsid w:val="00A83921"/>
    <w:rsid w:val="00A83B6E"/>
    <w:rsid w:val="00A83E15"/>
    <w:rsid w:val="00A83E54"/>
    <w:rsid w:val="00A83ECF"/>
    <w:rsid w:val="00A84021"/>
    <w:rsid w:val="00A840CC"/>
    <w:rsid w:val="00A84137"/>
    <w:rsid w:val="00A841E5"/>
    <w:rsid w:val="00A84461"/>
    <w:rsid w:val="00A84488"/>
    <w:rsid w:val="00A848A1"/>
    <w:rsid w:val="00A848B5"/>
    <w:rsid w:val="00A849B2"/>
    <w:rsid w:val="00A849F7"/>
    <w:rsid w:val="00A84DF1"/>
    <w:rsid w:val="00A84E05"/>
    <w:rsid w:val="00A84E7A"/>
    <w:rsid w:val="00A84EDD"/>
    <w:rsid w:val="00A850EA"/>
    <w:rsid w:val="00A853B8"/>
    <w:rsid w:val="00A85438"/>
    <w:rsid w:val="00A855FB"/>
    <w:rsid w:val="00A8563F"/>
    <w:rsid w:val="00A85726"/>
    <w:rsid w:val="00A85775"/>
    <w:rsid w:val="00A85B10"/>
    <w:rsid w:val="00A85B42"/>
    <w:rsid w:val="00A85CE8"/>
    <w:rsid w:val="00A86101"/>
    <w:rsid w:val="00A861E0"/>
    <w:rsid w:val="00A861EF"/>
    <w:rsid w:val="00A86350"/>
    <w:rsid w:val="00A86374"/>
    <w:rsid w:val="00A8639C"/>
    <w:rsid w:val="00A86413"/>
    <w:rsid w:val="00A865AC"/>
    <w:rsid w:val="00A865DD"/>
    <w:rsid w:val="00A868F0"/>
    <w:rsid w:val="00A86A23"/>
    <w:rsid w:val="00A86AA8"/>
    <w:rsid w:val="00A86C28"/>
    <w:rsid w:val="00A86C29"/>
    <w:rsid w:val="00A86E47"/>
    <w:rsid w:val="00A86F47"/>
    <w:rsid w:val="00A870C6"/>
    <w:rsid w:val="00A870D3"/>
    <w:rsid w:val="00A871E1"/>
    <w:rsid w:val="00A8721F"/>
    <w:rsid w:val="00A876C4"/>
    <w:rsid w:val="00A8776C"/>
    <w:rsid w:val="00A8780D"/>
    <w:rsid w:val="00A878BE"/>
    <w:rsid w:val="00A87900"/>
    <w:rsid w:val="00A87918"/>
    <w:rsid w:val="00A87A5B"/>
    <w:rsid w:val="00A87A5F"/>
    <w:rsid w:val="00A87DAC"/>
    <w:rsid w:val="00A87DD5"/>
    <w:rsid w:val="00A87E0D"/>
    <w:rsid w:val="00A87EE8"/>
    <w:rsid w:val="00A87FFC"/>
    <w:rsid w:val="00A90154"/>
    <w:rsid w:val="00A9027F"/>
    <w:rsid w:val="00A9050F"/>
    <w:rsid w:val="00A90514"/>
    <w:rsid w:val="00A905F1"/>
    <w:rsid w:val="00A90903"/>
    <w:rsid w:val="00A9098C"/>
    <w:rsid w:val="00A90A91"/>
    <w:rsid w:val="00A90AA3"/>
    <w:rsid w:val="00A90ACC"/>
    <w:rsid w:val="00A90B6E"/>
    <w:rsid w:val="00A90BB8"/>
    <w:rsid w:val="00A90C09"/>
    <w:rsid w:val="00A90C1A"/>
    <w:rsid w:val="00A90DE6"/>
    <w:rsid w:val="00A90E15"/>
    <w:rsid w:val="00A910AA"/>
    <w:rsid w:val="00A914D7"/>
    <w:rsid w:val="00A9154E"/>
    <w:rsid w:val="00A9166F"/>
    <w:rsid w:val="00A918BF"/>
    <w:rsid w:val="00A9195E"/>
    <w:rsid w:val="00A91A83"/>
    <w:rsid w:val="00A91CAE"/>
    <w:rsid w:val="00A91DBD"/>
    <w:rsid w:val="00A91F1B"/>
    <w:rsid w:val="00A91FF5"/>
    <w:rsid w:val="00A9218A"/>
    <w:rsid w:val="00A92254"/>
    <w:rsid w:val="00A922A9"/>
    <w:rsid w:val="00A9234F"/>
    <w:rsid w:val="00A9251D"/>
    <w:rsid w:val="00A925E6"/>
    <w:rsid w:val="00A9268E"/>
    <w:rsid w:val="00A92852"/>
    <w:rsid w:val="00A928C3"/>
    <w:rsid w:val="00A92900"/>
    <w:rsid w:val="00A92CD3"/>
    <w:rsid w:val="00A92D30"/>
    <w:rsid w:val="00A92D90"/>
    <w:rsid w:val="00A92E0B"/>
    <w:rsid w:val="00A92E4A"/>
    <w:rsid w:val="00A93045"/>
    <w:rsid w:val="00A93161"/>
    <w:rsid w:val="00A93233"/>
    <w:rsid w:val="00A93280"/>
    <w:rsid w:val="00A93300"/>
    <w:rsid w:val="00A9348F"/>
    <w:rsid w:val="00A9356E"/>
    <w:rsid w:val="00A9368B"/>
    <w:rsid w:val="00A936F5"/>
    <w:rsid w:val="00A93C54"/>
    <w:rsid w:val="00A940AB"/>
    <w:rsid w:val="00A940C6"/>
    <w:rsid w:val="00A940E6"/>
    <w:rsid w:val="00A940E8"/>
    <w:rsid w:val="00A941F7"/>
    <w:rsid w:val="00A942DB"/>
    <w:rsid w:val="00A947FC"/>
    <w:rsid w:val="00A9488A"/>
    <w:rsid w:val="00A94984"/>
    <w:rsid w:val="00A949FA"/>
    <w:rsid w:val="00A94B2F"/>
    <w:rsid w:val="00A94E23"/>
    <w:rsid w:val="00A950BC"/>
    <w:rsid w:val="00A950DB"/>
    <w:rsid w:val="00A95185"/>
    <w:rsid w:val="00A95271"/>
    <w:rsid w:val="00A953BB"/>
    <w:rsid w:val="00A953F4"/>
    <w:rsid w:val="00A954D1"/>
    <w:rsid w:val="00A95547"/>
    <w:rsid w:val="00A95647"/>
    <w:rsid w:val="00A95A7B"/>
    <w:rsid w:val="00A95B3A"/>
    <w:rsid w:val="00A95D2E"/>
    <w:rsid w:val="00A95D9A"/>
    <w:rsid w:val="00A95F80"/>
    <w:rsid w:val="00A95FC9"/>
    <w:rsid w:val="00A95FF2"/>
    <w:rsid w:val="00A96013"/>
    <w:rsid w:val="00A9619F"/>
    <w:rsid w:val="00A962DE"/>
    <w:rsid w:val="00A9659F"/>
    <w:rsid w:val="00A965C9"/>
    <w:rsid w:val="00A967A8"/>
    <w:rsid w:val="00A96866"/>
    <w:rsid w:val="00A96D3B"/>
    <w:rsid w:val="00A96DEB"/>
    <w:rsid w:val="00A97337"/>
    <w:rsid w:val="00A9733F"/>
    <w:rsid w:val="00A973BB"/>
    <w:rsid w:val="00A97454"/>
    <w:rsid w:val="00A975F3"/>
    <w:rsid w:val="00A9774F"/>
    <w:rsid w:val="00A977D4"/>
    <w:rsid w:val="00A9798A"/>
    <w:rsid w:val="00A979E9"/>
    <w:rsid w:val="00A979F6"/>
    <w:rsid w:val="00A97A1A"/>
    <w:rsid w:val="00A97A9B"/>
    <w:rsid w:val="00A97C0E"/>
    <w:rsid w:val="00A97C18"/>
    <w:rsid w:val="00A97D4B"/>
    <w:rsid w:val="00A97FC3"/>
    <w:rsid w:val="00AA02F1"/>
    <w:rsid w:val="00AA04A7"/>
    <w:rsid w:val="00AA04DB"/>
    <w:rsid w:val="00AA0817"/>
    <w:rsid w:val="00AA08AB"/>
    <w:rsid w:val="00AA09F3"/>
    <w:rsid w:val="00AA0A65"/>
    <w:rsid w:val="00AA0C26"/>
    <w:rsid w:val="00AA0C9A"/>
    <w:rsid w:val="00AA0F02"/>
    <w:rsid w:val="00AA0FB9"/>
    <w:rsid w:val="00AA11F0"/>
    <w:rsid w:val="00AA1331"/>
    <w:rsid w:val="00AA14C1"/>
    <w:rsid w:val="00AA1786"/>
    <w:rsid w:val="00AA198E"/>
    <w:rsid w:val="00AA1BD1"/>
    <w:rsid w:val="00AA1D13"/>
    <w:rsid w:val="00AA1E3E"/>
    <w:rsid w:val="00AA200A"/>
    <w:rsid w:val="00AA2541"/>
    <w:rsid w:val="00AA2558"/>
    <w:rsid w:val="00AA25A5"/>
    <w:rsid w:val="00AA27FC"/>
    <w:rsid w:val="00AA2CFC"/>
    <w:rsid w:val="00AA2EBD"/>
    <w:rsid w:val="00AA2F4A"/>
    <w:rsid w:val="00AA3143"/>
    <w:rsid w:val="00AA331A"/>
    <w:rsid w:val="00AA335E"/>
    <w:rsid w:val="00AA3478"/>
    <w:rsid w:val="00AA36A3"/>
    <w:rsid w:val="00AA37CF"/>
    <w:rsid w:val="00AA3C1C"/>
    <w:rsid w:val="00AA3DA6"/>
    <w:rsid w:val="00AA3F18"/>
    <w:rsid w:val="00AA4041"/>
    <w:rsid w:val="00AA4057"/>
    <w:rsid w:val="00AA4106"/>
    <w:rsid w:val="00AA4210"/>
    <w:rsid w:val="00AA4237"/>
    <w:rsid w:val="00AA4373"/>
    <w:rsid w:val="00AA45E4"/>
    <w:rsid w:val="00AA48A0"/>
    <w:rsid w:val="00AA4B6F"/>
    <w:rsid w:val="00AA4D15"/>
    <w:rsid w:val="00AA4DD8"/>
    <w:rsid w:val="00AA50CB"/>
    <w:rsid w:val="00AA512D"/>
    <w:rsid w:val="00AA5154"/>
    <w:rsid w:val="00AA57F7"/>
    <w:rsid w:val="00AA58BF"/>
    <w:rsid w:val="00AA58C2"/>
    <w:rsid w:val="00AA58ED"/>
    <w:rsid w:val="00AA58F3"/>
    <w:rsid w:val="00AA59A5"/>
    <w:rsid w:val="00AA5B0F"/>
    <w:rsid w:val="00AA5B2B"/>
    <w:rsid w:val="00AA5B44"/>
    <w:rsid w:val="00AA5BE3"/>
    <w:rsid w:val="00AA5C6C"/>
    <w:rsid w:val="00AA5D9E"/>
    <w:rsid w:val="00AA5DDD"/>
    <w:rsid w:val="00AA5F3D"/>
    <w:rsid w:val="00AA5FEE"/>
    <w:rsid w:val="00AA6042"/>
    <w:rsid w:val="00AA60D3"/>
    <w:rsid w:val="00AA649C"/>
    <w:rsid w:val="00AA677F"/>
    <w:rsid w:val="00AA6982"/>
    <w:rsid w:val="00AA6AC9"/>
    <w:rsid w:val="00AA6B23"/>
    <w:rsid w:val="00AA73C2"/>
    <w:rsid w:val="00AA766B"/>
    <w:rsid w:val="00AA76F8"/>
    <w:rsid w:val="00AA799C"/>
    <w:rsid w:val="00AA79B6"/>
    <w:rsid w:val="00AA7BD8"/>
    <w:rsid w:val="00AA7D88"/>
    <w:rsid w:val="00AA7E7F"/>
    <w:rsid w:val="00AB006B"/>
    <w:rsid w:val="00AB0332"/>
    <w:rsid w:val="00AB03B6"/>
    <w:rsid w:val="00AB03EE"/>
    <w:rsid w:val="00AB05B4"/>
    <w:rsid w:val="00AB0628"/>
    <w:rsid w:val="00AB077C"/>
    <w:rsid w:val="00AB07C1"/>
    <w:rsid w:val="00AB0B55"/>
    <w:rsid w:val="00AB0B5D"/>
    <w:rsid w:val="00AB0BFC"/>
    <w:rsid w:val="00AB0EC1"/>
    <w:rsid w:val="00AB0FEE"/>
    <w:rsid w:val="00AB1081"/>
    <w:rsid w:val="00AB1129"/>
    <w:rsid w:val="00AB11C8"/>
    <w:rsid w:val="00AB180B"/>
    <w:rsid w:val="00AB1877"/>
    <w:rsid w:val="00AB19CC"/>
    <w:rsid w:val="00AB1B3A"/>
    <w:rsid w:val="00AB1D16"/>
    <w:rsid w:val="00AB1DAF"/>
    <w:rsid w:val="00AB1EF8"/>
    <w:rsid w:val="00AB20C3"/>
    <w:rsid w:val="00AB23F0"/>
    <w:rsid w:val="00AB2404"/>
    <w:rsid w:val="00AB242B"/>
    <w:rsid w:val="00AB24EB"/>
    <w:rsid w:val="00AB258E"/>
    <w:rsid w:val="00AB26F7"/>
    <w:rsid w:val="00AB2B23"/>
    <w:rsid w:val="00AB2C51"/>
    <w:rsid w:val="00AB2D49"/>
    <w:rsid w:val="00AB2E30"/>
    <w:rsid w:val="00AB2F51"/>
    <w:rsid w:val="00AB2FCB"/>
    <w:rsid w:val="00AB303D"/>
    <w:rsid w:val="00AB3209"/>
    <w:rsid w:val="00AB3229"/>
    <w:rsid w:val="00AB361B"/>
    <w:rsid w:val="00AB3746"/>
    <w:rsid w:val="00AB3835"/>
    <w:rsid w:val="00AB38FA"/>
    <w:rsid w:val="00AB39FB"/>
    <w:rsid w:val="00AB3CA9"/>
    <w:rsid w:val="00AB3CE3"/>
    <w:rsid w:val="00AB3D42"/>
    <w:rsid w:val="00AB3DAA"/>
    <w:rsid w:val="00AB3DBD"/>
    <w:rsid w:val="00AB3E72"/>
    <w:rsid w:val="00AB3F02"/>
    <w:rsid w:val="00AB3F62"/>
    <w:rsid w:val="00AB404B"/>
    <w:rsid w:val="00AB4425"/>
    <w:rsid w:val="00AB4667"/>
    <w:rsid w:val="00AB4A7E"/>
    <w:rsid w:val="00AB4AB1"/>
    <w:rsid w:val="00AB4B17"/>
    <w:rsid w:val="00AB4C50"/>
    <w:rsid w:val="00AB4FB0"/>
    <w:rsid w:val="00AB4FC2"/>
    <w:rsid w:val="00AB506C"/>
    <w:rsid w:val="00AB54B2"/>
    <w:rsid w:val="00AB562A"/>
    <w:rsid w:val="00AB5EC6"/>
    <w:rsid w:val="00AB5FC3"/>
    <w:rsid w:val="00AB6121"/>
    <w:rsid w:val="00AB62D0"/>
    <w:rsid w:val="00AB6379"/>
    <w:rsid w:val="00AB65B4"/>
    <w:rsid w:val="00AB673F"/>
    <w:rsid w:val="00AB67C0"/>
    <w:rsid w:val="00AB693C"/>
    <w:rsid w:val="00AB69D2"/>
    <w:rsid w:val="00AB6C1D"/>
    <w:rsid w:val="00AB6D92"/>
    <w:rsid w:val="00AB6E80"/>
    <w:rsid w:val="00AB6EE5"/>
    <w:rsid w:val="00AB6F3C"/>
    <w:rsid w:val="00AB6F4A"/>
    <w:rsid w:val="00AB7114"/>
    <w:rsid w:val="00AB727C"/>
    <w:rsid w:val="00AB7380"/>
    <w:rsid w:val="00AB744A"/>
    <w:rsid w:val="00AB7542"/>
    <w:rsid w:val="00AB7692"/>
    <w:rsid w:val="00AB76C0"/>
    <w:rsid w:val="00AB78BF"/>
    <w:rsid w:val="00AB7A2F"/>
    <w:rsid w:val="00AB7A9C"/>
    <w:rsid w:val="00AB7AF6"/>
    <w:rsid w:val="00AB7BF1"/>
    <w:rsid w:val="00AB7D20"/>
    <w:rsid w:val="00AB7E09"/>
    <w:rsid w:val="00AC007A"/>
    <w:rsid w:val="00AC02AB"/>
    <w:rsid w:val="00AC03A4"/>
    <w:rsid w:val="00AC0643"/>
    <w:rsid w:val="00AC07FA"/>
    <w:rsid w:val="00AC081F"/>
    <w:rsid w:val="00AC0AD1"/>
    <w:rsid w:val="00AC0D92"/>
    <w:rsid w:val="00AC0E39"/>
    <w:rsid w:val="00AC1039"/>
    <w:rsid w:val="00AC1187"/>
    <w:rsid w:val="00AC15BF"/>
    <w:rsid w:val="00AC1630"/>
    <w:rsid w:val="00AC17D7"/>
    <w:rsid w:val="00AC1A43"/>
    <w:rsid w:val="00AC1CA5"/>
    <w:rsid w:val="00AC2074"/>
    <w:rsid w:val="00AC215C"/>
    <w:rsid w:val="00AC21C7"/>
    <w:rsid w:val="00AC2338"/>
    <w:rsid w:val="00AC255C"/>
    <w:rsid w:val="00AC257E"/>
    <w:rsid w:val="00AC25B1"/>
    <w:rsid w:val="00AC2828"/>
    <w:rsid w:val="00AC2999"/>
    <w:rsid w:val="00AC2B22"/>
    <w:rsid w:val="00AC2B9B"/>
    <w:rsid w:val="00AC2D45"/>
    <w:rsid w:val="00AC2DC6"/>
    <w:rsid w:val="00AC304A"/>
    <w:rsid w:val="00AC3207"/>
    <w:rsid w:val="00AC320C"/>
    <w:rsid w:val="00AC326E"/>
    <w:rsid w:val="00AC3271"/>
    <w:rsid w:val="00AC3334"/>
    <w:rsid w:val="00AC37D8"/>
    <w:rsid w:val="00AC3958"/>
    <w:rsid w:val="00AC3B97"/>
    <w:rsid w:val="00AC3C1D"/>
    <w:rsid w:val="00AC3DCB"/>
    <w:rsid w:val="00AC402A"/>
    <w:rsid w:val="00AC4051"/>
    <w:rsid w:val="00AC4070"/>
    <w:rsid w:val="00AC4382"/>
    <w:rsid w:val="00AC47AC"/>
    <w:rsid w:val="00AC4959"/>
    <w:rsid w:val="00AC4BDE"/>
    <w:rsid w:val="00AC4C4B"/>
    <w:rsid w:val="00AC4C52"/>
    <w:rsid w:val="00AC4C9E"/>
    <w:rsid w:val="00AC4E36"/>
    <w:rsid w:val="00AC4E94"/>
    <w:rsid w:val="00AC4F30"/>
    <w:rsid w:val="00AC4F40"/>
    <w:rsid w:val="00AC4F5A"/>
    <w:rsid w:val="00AC5051"/>
    <w:rsid w:val="00AC51CD"/>
    <w:rsid w:val="00AC5323"/>
    <w:rsid w:val="00AC5345"/>
    <w:rsid w:val="00AC53D5"/>
    <w:rsid w:val="00AC5649"/>
    <w:rsid w:val="00AC5C8A"/>
    <w:rsid w:val="00AC5E19"/>
    <w:rsid w:val="00AC5EB8"/>
    <w:rsid w:val="00AC5F6F"/>
    <w:rsid w:val="00AC5FE7"/>
    <w:rsid w:val="00AC6024"/>
    <w:rsid w:val="00AC6147"/>
    <w:rsid w:val="00AC6754"/>
    <w:rsid w:val="00AC67CF"/>
    <w:rsid w:val="00AC6A33"/>
    <w:rsid w:val="00AC6C4A"/>
    <w:rsid w:val="00AC6C9B"/>
    <w:rsid w:val="00AC6D18"/>
    <w:rsid w:val="00AC6EC9"/>
    <w:rsid w:val="00AC6F6F"/>
    <w:rsid w:val="00AC6FEF"/>
    <w:rsid w:val="00AC702C"/>
    <w:rsid w:val="00AC72D6"/>
    <w:rsid w:val="00AC7369"/>
    <w:rsid w:val="00AC7751"/>
    <w:rsid w:val="00AC7993"/>
    <w:rsid w:val="00AC79DC"/>
    <w:rsid w:val="00AC7B4B"/>
    <w:rsid w:val="00AC7C7B"/>
    <w:rsid w:val="00AC7D6D"/>
    <w:rsid w:val="00AC7F81"/>
    <w:rsid w:val="00AD005E"/>
    <w:rsid w:val="00AD006C"/>
    <w:rsid w:val="00AD020D"/>
    <w:rsid w:val="00AD062C"/>
    <w:rsid w:val="00AD0A40"/>
    <w:rsid w:val="00AD0C78"/>
    <w:rsid w:val="00AD0E2D"/>
    <w:rsid w:val="00AD1005"/>
    <w:rsid w:val="00AD10A5"/>
    <w:rsid w:val="00AD115B"/>
    <w:rsid w:val="00AD128B"/>
    <w:rsid w:val="00AD134C"/>
    <w:rsid w:val="00AD138C"/>
    <w:rsid w:val="00AD1416"/>
    <w:rsid w:val="00AD15A5"/>
    <w:rsid w:val="00AD1636"/>
    <w:rsid w:val="00AD18F3"/>
    <w:rsid w:val="00AD18F6"/>
    <w:rsid w:val="00AD1914"/>
    <w:rsid w:val="00AD192C"/>
    <w:rsid w:val="00AD1AAF"/>
    <w:rsid w:val="00AD1D30"/>
    <w:rsid w:val="00AD1D9D"/>
    <w:rsid w:val="00AD1F82"/>
    <w:rsid w:val="00AD2236"/>
    <w:rsid w:val="00AD2544"/>
    <w:rsid w:val="00AD2621"/>
    <w:rsid w:val="00AD2764"/>
    <w:rsid w:val="00AD278C"/>
    <w:rsid w:val="00AD2C4B"/>
    <w:rsid w:val="00AD2D5F"/>
    <w:rsid w:val="00AD2E15"/>
    <w:rsid w:val="00AD2ED8"/>
    <w:rsid w:val="00AD2EF1"/>
    <w:rsid w:val="00AD30DB"/>
    <w:rsid w:val="00AD315C"/>
    <w:rsid w:val="00AD336A"/>
    <w:rsid w:val="00AD3435"/>
    <w:rsid w:val="00AD34FE"/>
    <w:rsid w:val="00AD35D1"/>
    <w:rsid w:val="00AD377A"/>
    <w:rsid w:val="00AD37A3"/>
    <w:rsid w:val="00AD388B"/>
    <w:rsid w:val="00AD38BB"/>
    <w:rsid w:val="00AD38E5"/>
    <w:rsid w:val="00AD3A83"/>
    <w:rsid w:val="00AD3AFF"/>
    <w:rsid w:val="00AD3E33"/>
    <w:rsid w:val="00AD3FAB"/>
    <w:rsid w:val="00AD40F8"/>
    <w:rsid w:val="00AD41A4"/>
    <w:rsid w:val="00AD4351"/>
    <w:rsid w:val="00AD446E"/>
    <w:rsid w:val="00AD4592"/>
    <w:rsid w:val="00AD501C"/>
    <w:rsid w:val="00AD508B"/>
    <w:rsid w:val="00AD5097"/>
    <w:rsid w:val="00AD516B"/>
    <w:rsid w:val="00AD517F"/>
    <w:rsid w:val="00AD54F3"/>
    <w:rsid w:val="00AD56FA"/>
    <w:rsid w:val="00AD5827"/>
    <w:rsid w:val="00AD5A36"/>
    <w:rsid w:val="00AD5CA3"/>
    <w:rsid w:val="00AD5DD3"/>
    <w:rsid w:val="00AD5F44"/>
    <w:rsid w:val="00AD639D"/>
    <w:rsid w:val="00AD63AD"/>
    <w:rsid w:val="00AD63FB"/>
    <w:rsid w:val="00AD6440"/>
    <w:rsid w:val="00AD6454"/>
    <w:rsid w:val="00AD6509"/>
    <w:rsid w:val="00AD6652"/>
    <w:rsid w:val="00AD66BB"/>
    <w:rsid w:val="00AD6B79"/>
    <w:rsid w:val="00AD6C18"/>
    <w:rsid w:val="00AD6F25"/>
    <w:rsid w:val="00AD6F2C"/>
    <w:rsid w:val="00AD72D9"/>
    <w:rsid w:val="00AD73BF"/>
    <w:rsid w:val="00AD740F"/>
    <w:rsid w:val="00AD7443"/>
    <w:rsid w:val="00AD78C5"/>
    <w:rsid w:val="00AD79D2"/>
    <w:rsid w:val="00AD7CB0"/>
    <w:rsid w:val="00AD7DED"/>
    <w:rsid w:val="00AD7F31"/>
    <w:rsid w:val="00AE04A4"/>
    <w:rsid w:val="00AE0623"/>
    <w:rsid w:val="00AE06B8"/>
    <w:rsid w:val="00AE06E0"/>
    <w:rsid w:val="00AE0A3C"/>
    <w:rsid w:val="00AE0BA9"/>
    <w:rsid w:val="00AE0C0F"/>
    <w:rsid w:val="00AE0F1F"/>
    <w:rsid w:val="00AE0FF4"/>
    <w:rsid w:val="00AE14BA"/>
    <w:rsid w:val="00AE150C"/>
    <w:rsid w:val="00AE181C"/>
    <w:rsid w:val="00AE19FB"/>
    <w:rsid w:val="00AE1AE6"/>
    <w:rsid w:val="00AE1C0A"/>
    <w:rsid w:val="00AE1C9F"/>
    <w:rsid w:val="00AE1DE1"/>
    <w:rsid w:val="00AE1E6A"/>
    <w:rsid w:val="00AE1F30"/>
    <w:rsid w:val="00AE21CE"/>
    <w:rsid w:val="00AE2322"/>
    <w:rsid w:val="00AE2332"/>
    <w:rsid w:val="00AE239F"/>
    <w:rsid w:val="00AE249E"/>
    <w:rsid w:val="00AE24EE"/>
    <w:rsid w:val="00AE264C"/>
    <w:rsid w:val="00AE273D"/>
    <w:rsid w:val="00AE27B4"/>
    <w:rsid w:val="00AE27DC"/>
    <w:rsid w:val="00AE2A08"/>
    <w:rsid w:val="00AE2AF4"/>
    <w:rsid w:val="00AE2B49"/>
    <w:rsid w:val="00AE2C6E"/>
    <w:rsid w:val="00AE2D68"/>
    <w:rsid w:val="00AE2FBA"/>
    <w:rsid w:val="00AE311F"/>
    <w:rsid w:val="00AE33D1"/>
    <w:rsid w:val="00AE34D4"/>
    <w:rsid w:val="00AE3935"/>
    <w:rsid w:val="00AE3A6A"/>
    <w:rsid w:val="00AE3AC8"/>
    <w:rsid w:val="00AE3AEA"/>
    <w:rsid w:val="00AE3B92"/>
    <w:rsid w:val="00AE3B98"/>
    <w:rsid w:val="00AE3EAA"/>
    <w:rsid w:val="00AE4113"/>
    <w:rsid w:val="00AE4361"/>
    <w:rsid w:val="00AE43EB"/>
    <w:rsid w:val="00AE4615"/>
    <w:rsid w:val="00AE4658"/>
    <w:rsid w:val="00AE4666"/>
    <w:rsid w:val="00AE46E5"/>
    <w:rsid w:val="00AE46FE"/>
    <w:rsid w:val="00AE4743"/>
    <w:rsid w:val="00AE4857"/>
    <w:rsid w:val="00AE48C3"/>
    <w:rsid w:val="00AE499E"/>
    <w:rsid w:val="00AE49BD"/>
    <w:rsid w:val="00AE4BD5"/>
    <w:rsid w:val="00AE4C76"/>
    <w:rsid w:val="00AE4CDB"/>
    <w:rsid w:val="00AE4E2B"/>
    <w:rsid w:val="00AE4E43"/>
    <w:rsid w:val="00AE4EE9"/>
    <w:rsid w:val="00AE50F2"/>
    <w:rsid w:val="00AE5133"/>
    <w:rsid w:val="00AE52B5"/>
    <w:rsid w:val="00AE53E6"/>
    <w:rsid w:val="00AE53EB"/>
    <w:rsid w:val="00AE55F2"/>
    <w:rsid w:val="00AE5AC6"/>
    <w:rsid w:val="00AE5BFC"/>
    <w:rsid w:val="00AE5C12"/>
    <w:rsid w:val="00AE5D44"/>
    <w:rsid w:val="00AE60FB"/>
    <w:rsid w:val="00AE611C"/>
    <w:rsid w:val="00AE6439"/>
    <w:rsid w:val="00AE646E"/>
    <w:rsid w:val="00AE6510"/>
    <w:rsid w:val="00AE660B"/>
    <w:rsid w:val="00AE671C"/>
    <w:rsid w:val="00AE6911"/>
    <w:rsid w:val="00AE6B57"/>
    <w:rsid w:val="00AE6E3D"/>
    <w:rsid w:val="00AE70CB"/>
    <w:rsid w:val="00AE73E0"/>
    <w:rsid w:val="00AE741E"/>
    <w:rsid w:val="00AE74B2"/>
    <w:rsid w:val="00AE754B"/>
    <w:rsid w:val="00AE7597"/>
    <w:rsid w:val="00AE794C"/>
    <w:rsid w:val="00AE7A12"/>
    <w:rsid w:val="00AE7A16"/>
    <w:rsid w:val="00AE7AA4"/>
    <w:rsid w:val="00AE7D26"/>
    <w:rsid w:val="00AE7D5B"/>
    <w:rsid w:val="00AE7E91"/>
    <w:rsid w:val="00AF01B1"/>
    <w:rsid w:val="00AF01DD"/>
    <w:rsid w:val="00AF0381"/>
    <w:rsid w:val="00AF0497"/>
    <w:rsid w:val="00AF04AA"/>
    <w:rsid w:val="00AF096A"/>
    <w:rsid w:val="00AF0BF4"/>
    <w:rsid w:val="00AF0C91"/>
    <w:rsid w:val="00AF0F56"/>
    <w:rsid w:val="00AF0FCF"/>
    <w:rsid w:val="00AF13F1"/>
    <w:rsid w:val="00AF13F4"/>
    <w:rsid w:val="00AF14E3"/>
    <w:rsid w:val="00AF1852"/>
    <w:rsid w:val="00AF19B0"/>
    <w:rsid w:val="00AF1DD0"/>
    <w:rsid w:val="00AF2029"/>
    <w:rsid w:val="00AF2031"/>
    <w:rsid w:val="00AF22EE"/>
    <w:rsid w:val="00AF2490"/>
    <w:rsid w:val="00AF257A"/>
    <w:rsid w:val="00AF25DE"/>
    <w:rsid w:val="00AF27A7"/>
    <w:rsid w:val="00AF298B"/>
    <w:rsid w:val="00AF2A4E"/>
    <w:rsid w:val="00AF2B0D"/>
    <w:rsid w:val="00AF2B8D"/>
    <w:rsid w:val="00AF2BE3"/>
    <w:rsid w:val="00AF2D3C"/>
    <w:rsid w:val="00AF2D6A"/>
    <w:rsid w:val="00AF2DA8"/>
    <w:rsid w:val="00AF2E0F"/>
    <w:rsid w:val="00AF30CA"/>
    <w:rsid w:val="00AF30FC"/>
    <w:rsid w:val="00AF3289"/>
    <w:rsid w:val="00AF32F8"/>
    <w:rsid w:val="00AF3362"/>
    <w:rsid w:val="00AF3574"/>
    <w:rsid w:val="00AF366B"/>
    <w:rsid w:val="00AF3861"/>
    <w:rsid w:val="00AF38A4"/>
    <w:rsid w:val="00AF38C1"/>
    <w:rsid w:val="00AF3911"/>
    <w:rsid w:val="00AF3990"/>
    <w:rsid w:val="00AF39C9"/>
    <w:rsid w:val="00AF3BE3"/>
    <w:rsid w:val="00AF3C28"/>
    <w:rsid w:val="00AF3EF6"/>
    <w:rsid w:val="00AF3F39"/>
    <w:rsid w:val="00AF3F7C"/>
    <w:rsid w:val="00AF3FE0"/>
    <w:rsid w:val="00AF40F2"/>
    <w:rsid w:val="00AF4123"/>
    <w:rsid w:val="00AF426F"/>
    <w:rsid w:val="00AF4349"/>
    <w:rsid w:val="00AF43BF"/>
    <w:rsid w:val="00AF45E5"/>
    <w:rsid w:val="00AF46F8"/>
    <w:rsid w:val="00AF4806"/>
    <w:rsid w:val="00AF4B7A"/>
    <w:rsid w:val="00AF4C91"/>
    <w:rsid w:val="00AF4CE1"/>
    <w:rsid w:val="00AF4D01"/>
    <w:rsid w:val="00AF4D10"/>
    <w:rsid w:val="00AF4D4A"/>
    <w:rsid w:val="00AF4E22"/>
    <w:rsid w:val="00AF4E3D"/>
    <w:rsid w:val="00AF4FFB"/>
    <w:rsid w:val="00AF5163"/>
    <w:rsid w:val="00AF52FB"/>
    <w:rsid w:val="00AF545C"/>
    <w:rsid w:val="00AF54D5"/>
    <w:rsid w:val="00AF55DD"/>
    <w:rsid w:val="00AF5792"/>
    <w:rsid w:val="00AF5CBE"/>
    <w:rsid w:val="00AF5D5E"/>
    <w:rsid w:val="00AF5D73"/>
    <w:rsid w:val="00AF5F9F"/>
    <w:rsid w:val="00AF6281"/>
    <w:rsid w:val="00AF62E7"/>
    <w:rsid w:val="00AF6437"/>
    <w:rsid w:val="00AF66A4"/>
    <w:rsid w:val="00AF678B"/>
    <w:rsid w:val="00AF67A2"/>
    <w:rsid w:val="00AF6847"/>
    <w:rsid w:val="00AF6930"/>
    <w:rsid w:val="00AF6947"/>
    <w:rsid w:val="00AF6A31"/>
    <w:rsid w:val="00AF6A5D"/>
    <w:rsid w:val="00AF6C3E"/>
    <w:rsid w:val="00AF6C9A"/>
    <w:rsid w:val="00AF6CA2"/>
    <w:rsid w:val="00AF6CCC"/>
    <w:rsid w:val="00AF6F6A"/>
    <w:rsid w:val="00AF739A"/>
    <w:rsid w:val="00AF75E1"/>
    <w:rsid w:val="00AF76A1"/>
    <w:rsid w:val="00AF778D"/>
    <w:rsid w:val="00AF7B77"/>
    <w:rsid w:val="00AF7BB8"/>
    <w:rsid w:val="00AF7EBD"/>
    <w:rsid w:val="00B003D8"/>
    <w:rsid w:val="00B00466"/>
    <w:rsid w:val="00B00B2E"/>
    <w:rsid w:val="00B00F47"/>
    <w:rsid w:val="00B00F59"/>
    <w:rsid w:val="00B00FCE"/>
    <w:rsid w:val="00B0107B"/>
    <w:rsid w:val="00B01283"/>
    <w:rsid w:val="00B0129E"/>
    <w:rsid w:val="00B0138A"/>
    <w:rsid w:val="00B01401"/>
    <w:rsid w:val="00B014C1"/>
    <w:rsid w:val="00B01503"/>
    <w:rsid w:val="00B015A1"/>
    <w:rsid w:val="00B01743"/>
    <w:rsid w:val="00B01947"/>
    <w:rsid w:val="00B019A5"/>
    <w:rsid w:val="00B01C2D"/>
    <w:rsid w:val="00B01EE8"/>
    <w:rsid w:val="00B02062"/>
    <w:rsid w:val="00B0218A"/>
    <w:rsid w:val="00B022DF"/>
    <w:rsid w:val="00B025A1"/>
    <w:rsid w:val="00B0277A"/>
    <w:rsid w:val="00B029BC"/>
    <w:rsid w:val="00B02BA8"/>
    <w:rsid w:val="00B02C2B"/>
    <w:rsid w:val="00B02C7F"/>
    <w:rsid w:val="00B02D0D"/>
    <w:rsid w:val="00B02E70"/>
    <w:rsid w:val="00B030E5"/>
    <w:rsid w:val="00B03687"/>
    <w:rsid w:val="00B036E8"/>
    <w:rsid w:val="00B037AE"/>
    <w:rsid w:val="00B037ED"/>
    <w:rsid w:val="00B03888"/>
    <w:rsid w:val="00B03B1C"/>
    <w:rsid w:val="00B03B7D"/>
    <w:rsid w:val="00B040D6"/>
    <w:rsid w:val="00B04207"/>
    <w:rsid w:val="00B042BD"/>
    <w:rsid w:val="00B0432E"/>
    <w:rsid w:val="00B043CF"/>
    <w:rsid w:val="00B0459A"/>
    <w:rsid w:val="00B0477C"/>
    <w:rsid w:val="00B04A76"/>
    <w:rsid w:val="00B04A7F"/>
    <w:rsid w:val="00B04C01"/>
    <w:rsid w:val="00B04C42"/>
    <w:rsid w:val="00B04F81"/>
    <w:rsid w:val="00B04FA3"/>
    <w:rsid w:val="00B04FC6"/>
    <w:rsid w:val="00B0518F"/>
    <w:rsid w:val="00B0519D"/>
    <w:rsid w:val="00B051DE"/>
    <w:rsid w:val="00B054A6"/>
    <w:rsid w:val="00B05501"/>
    <w:rsid w:val="00B05596"/>
    <w:rsid w:val="00B055CE"/>
    <w:rsid w:val="00B0573D"/>
    <w:rsid w:val="00B059E0"/>
    <w:rsid w:val="00B05A68"/>
    <w:rsid w:val="00B05D10"/>
    <w:rsid w:val="00B05EE3"/>
    <w:rsid w:val="00B060DD"/>
    <w:rsid w:val="00B06179"/>
    <w:rsid w:val="00B063A7"/>
    <w:rsid w:val="00B06685"/>
    <w:rsid w:val="00B066D6"/>
    <w:rsid w:val="00B0678A"/>
    <w:rsid w:val="00B06843"/>
    <w:rsid w:val="00B069EA"/>
    <w:rsid w:val="00B06DFB"/>
    <w:rsid w:val="00B06EA4"/>
    <w:rsid w:val="00B07072"/>
    <w:rsid w:val="00B07628"/>
    <w:rsid w:val="00B078FB"/>
    <w:rsid w:val="00B0797D"/>
    <w:rsid w:val="00B07A24"/>
    <w:rsid w:val="00B07A6E"/>
    <w:rsid w:val="00B07ABC"/>
    <w:rsid w:val="00B07B82"/>
    <w:rsid w:val="00B07BB6"/>
    <w:rsid w:val="00B07DFA"/>
    <w:rsid w:val="00B07E27"/>
    <w:rsid w:val="00B10169"/>
    <w:rsid w:val="00B102CB"/>
    <w:rsid w:val="00B103F8"/>
    <w:rsid w:val="00B10450"/>
    <w:rsid w:val="00B1081F"/>
    <w:rsid w:val="00B10A84"/>
    <w:rsid w:val="00B10AEE"/>
    <w:rsid w:val="00B10B11"/>
    <w:rsid w:val="00B10B97"/>
    <w:rsid w:val="00B10BE9"/>
    <w:rsid w:val="00B10CFF"/>
    <w:rsid w:val="00B11011"/>
    <w:rsid w:val="00B1127C"/>
    <w:rsid w:val="00B11287"/>
    <w:rsid w:val="00B11325"/>
    <w:rsid w:val="00B11723"/>
    <w:rsid w:val="00B117E8"/>
    <w:rsid w:val="00B1188C"/>
    <w:rsid w:val="00B11970"/>
    <w:rsid w:val="00B119EC"/>
    <w:rsid w:val="00B11A97"/>
    <w:rsid w:val="00B11AB4"/>
    <w:rsid w:val="00B11B27"/>
    <w:rsid w:val="00B11DFA"/>
    <w:rsid w:val="00B11EC7"/>
    <w:rsid w:val="00B12039"/>
    <w:rsid w:val="00B12251"/>
    <w:rsid w:val="00B1234C"/>
    <w:rsid w:val="00B123D1"/>
    <w:rsid w:val="00B124ED"/>
    <w:rsid w:val="00B125FB"/>
    <w:rsid w:val="00B12610"/>
    <w:rsid w:val="00B126D8"/>
    <w:rsid w:val="00B12751"/>
    <w:rsid w:val="00B12861"/>
    <w:rsid w:val="00B12933"/>
    <w:rsid w:val="00B1293B"/>
    <w:rsid w:val="00B12B69"/>
    <w:rsid w:val="00B12DB0"/>
    <w:rsid w:val="00B12DD4"/>
    <w:rsid w:val="00B12E8A"/>
    <w:rsid w:val="00B12F22"/>
    <w:rsid w:val="00B130DB"/>
    <w:rsid w:val="00B131AB"/>
    <w:rsid w:val="00B1323E"/>
    <w:rsid w:val="00B13336"/>
    <w:rsid w:val="00B13343"/>
    <w:rsid w:val="00B1390B"/>
    <w:rsid w:val="00B13941"/>
    <w:rsid w:val="00B13D61"/>
    <w:rsid w:val="00B13E24"/>
    <w:rsid w:val="00B14073"/>
    <w:rsid w:val="00B14089"/>
    <w:rsid w:val="00B14383"/>
    <w:rsid w:val="00B144BB"/>
    <w:rsid w:val="00B145EF"/>
    <w:rsid w:val="00B14C39"/>
    <w:rsid w:val="00B14E97"/>
    <w:rsid w:val="00B14F9D"/>
    <w:rsid w:val="00B152B6"/>
    <w:rsid w:val="00B152D2"/>
    <w:rsid w:val="00B152E2"/>
    <w:rsid w:val="00B153A9"/>
    <w:rsid w:val="00B15404"/>
    <w:rsid w:val="00B15574"/>
    <w:rsid w:val="00B156B6"/>
    <w:rsid w:val="00B15859"/>
    <w:rsid w:val="00B15BC8"/>
    <w:rsid w:val="00B15CA8"/>
    <w:rsid w:val="00B15CCF"/>
    <w:rsid w:val="00B15D6E"/>
    <w:rsid w:val="00B15EE9"/>
    <w:rsid w:val="00B16070"/>
    <w:rsid w:val="00B16121"/>
    <w:rsid w:val="00B161D8"/>
    <w:rsid w:val="00B162D5"/>
    <w:rsid w:val="00B1636A"/>
    <w:rsid w:val="00B1658C"/>
    <w:rsid w:val="00B169BC"/>
    <w:rsid w:val="00B16A3A"/>
    <w:rsid w:val="00B16A9A"/>
    <w:rsid w:val="00B16BEF"/>
    <w:rsid w:val="00B16BF5"/>
    <w:rsid w:val="00B16D54"/>
    <w:rsid w:val="00B16F61"/>
    <w:rsid w:val="00B170D5"/>
    <w:rsid w:val="00B1710E"/>
    <w:rsid w:val="00B171CB"/>
    <w:rsid w:val="00B171D1"/>
    <w:rsid w:val="00B172C5"/>
    <w:rsid w:val="00B173F4"/>
    <w:rsid w:val="00B17410"/>
    <w:rsid w:val="00B1756D"/>
    <w:rsid w:val="00B175FD"/>
    <w:rsid w:val="00B17657"/>
    <w:rsid w:val="00B1766E"/>
    <w:rsid w:val="00B176B2"/>
    <w:rsid w:val="00B17842"/>
    <w:rsid w:val="00B178AF"/>
    <w:rsid w:val="00B178EE"/>
    <w:rsid w:val="00B17952"/>
    <w:rsid w:val="00B17A39"/>
    <w:rsid w:val="00B17C81"/>
    <w:rsid w:val="00B17CAC"/>
    <w:rsid w:val="00B17EE2"/>
    <w:rsid w:val="00B17FE4"/>
    <w:rsid w:val="00B20028"/>
    <w:rsid w:val="00B2026D"/>
    <w:rsid w:val="00B20476"/>
    <w:rsid w:val="00B2062F"/>
    <w:rsid w:val="00B207FF"/>
    <w:rsid w:val="00B2080D"/>
    <w:rsid w:val="00B208D3"/>
    <w:rsid w:val="00B20A2D"/>
    <w:rsid w:val="00B20AF7"/>
    <w:rsid w:val="00B21098"/>
    <w:rsid w:val="00B21358"/>
    <w:rsid w:val="00B21363"/>
    <w:rsid w:val="00B21567"/>
    <w:rsid w:val="00B215DE"/>
    <w:rsid w:val="00B21632"/>
    <w:rsid w:val="00B21825"/>
    <w:rsid w:val="00B21BC2"/>
    <w:rsid w:val="00B21C4D"/>
    <w:rsid w:val="00B21C5B"/>
    <w:rsid w:val="00B21ECE"/>
    <w:rsid w:val="00B21F84"/>
    <w:rsid w:val="00B21FB3"/>
    <w:rsid w:val="00B220B1"/>
    <w:rsid w:val="00B22326"/>
    <w:rsid w:val="00B22622"/>
    <w:rsid w:val="00B228E9"/>
    <w:rsid w:val="00B22B00"/>
    <w:rsid w:val="00B22BEF"/>
    <w:rsid w:val="00B22E34"/>
    <w:rsid w:val="00B22F32"/>
    <w:rsid w:val="00B22FC0"/>
    <w:rsid w:val="00B23201"/>
    <w:rsid w:val="00B2324B"/>
    <w:rsid w:val="00B232B0"/>
    <w:rsid w:val="00B234B3"/>
    <w:rsid w:val="00B23595"/>
    <w:rsid w:val="00B235B2"/>
    <w:rsid w:val="00B235C7"/>
    <w:rsid w:val="00B235E3"/>
    <w:rsid w:val="00B236D6"/>
    <w:rsid w:val="00B236DF"/>
    <w:rsid w:val="00B23E0B"/>
    <w:rsid w:val="00B23E5E"/>
    <w:rsid w:val="00B24171"/>
    <w:rsid w:val="00B241A6"/>
    <w:rsid w:val="00B24424"/>
    <w:rsid w:val="00B248F9"/>
    <w:rsid w:val="00B24955"/>
    <w:rsid w:val="00B2498E"/>
    <w:rsid w:val="00B249DE"/>
    <w:rsid w:val="00B24BF5"/>
    <w:rsid w:val="00B24C98"/>
    <w:rsid w:val="00B24CBE"/>
    <w:rsid w:val="00B24FFB"/>
    <w:rsid w:val="00B250D9"/>
    <w:rsid w:val="00B250DD"/>
    <w:rsid w:val="00B2510D"/>
    <w:rsid w:val="00B2533D"/>
    <w:rsid w:val="00B25381"/>
    <w:rsid w:val="00B255AC"/>
    <w:rsid w:val="00B25611"/>
    <w:rsid w:val="00B25729"/>
    <w:rsid w:val="00B25739"/>
    <w:rsid w:val="00B258CA"/>
    <w:rsid w:val="00B258CD"/>
    <w:rsid w:val="00B25932"/>
    <w:rsid w:val="00B25AE7"/>
    <w:rsid w:val="00B25C8E"/>
    <w:rsid w:val="00B25DD7"/>
    <w:rsid w:val="00B25E35"/>
    <w:rsid w:val="00B261BA"/>
    <w:rsid w:val="00B26259"/>
    <w:rsid w:val="00B2635E"/>
    <w:rsid w:val="00B263E9"/>
    <w:rsid w:val="00B2642C"/>
    <w:rsid w:val="00B265B2"/>
    <w:rsid w:val="00B26686"/>
    <w:rsid w:val="00B266C6"/>
    <w:rsid w:val="00B266CF"/>
    <w:rsid w:val="00B266FD"/>
    <w:rsid w:val="00B26843"/>
    <w:rsid w:val="00B268CF"/>
    <w:rsid w:val="00B2698B"/>
    <w:rsid w:val="00B26A28"/>
    <w:rsid w:val="00B270CB"/>
    <w:rsid w:val="00B2722B"/>
    <w:rsid w:val="00B27369"/>
    <w:rsid w:val="00B2746F"/>
    <w:rsid w:val="00B2751B"/>
    <w:rsid w:val="00B27591"/>
    <w:rsid w:val="00B275B0"/>
    <w:rsid w:val="00B27639"/>
    <w:rsid w:val="00B27755"/>
    <w:rsid w:val="00B277B1"/>
    <w:rsid w:val="00B277C1"/>
    <w:rsid w:val="00B27842"/>
    <w:rsid w:val="00B27B86"/>
    <w:rsid w:val="00B27BE0"/>
    <w:rsid w:val="00B27C5A"/>
    <w:rsid w:val="00B27FAA"/>
    <w:rsid w:val="00B30267"/>
    <w:rsid w:val="00B302DB"/>
    <w:rsid w:val="00B304E1"/>
    <w:rsid w:val="00B30565"/>
    <w:rsid w:val="00B306EE"/>
    <w:rsid w:val="00B307ED"/>
    <w:rsid w:val="00B30AD2"/>
    <w:rsid w:val="00B30B11"/>
    <w:rsid w:val="00B30C03"/>
    <w:rsid w:val="00B30C72"/>
    <w:rsid w:val="00B30D3D"/>
    <w:rsid w:val="00B30F50"/>
    <w:rsid w:val="00B30F66"/>
    <w:rsid w:val="00B30F68"/>
    <w:rsid w:val="00B310B7"/>
    <w:rsid w:val="00B311D6"/>
    <w:rsid w:val="00B3123A"/>
    <w:rsid w:val="00B312C7"/>
    <w:rsid w:val="00B313F5"/>
    <w:rsid w:val="00B31568"/>
    <w:rsid w:val="00B315FF"/>
    <w:rsid w:val="00B316E8"/>
    <w:rsid w:val="00B31743"/>
    <w:rsid w:val="00B317EA"/>
    <w:rsid w:val="00B31810"/>
    <w:rsid w:val="00B3183B"/>
    <w:rsid w:val="00B31843"/>
    <w:rsid w:val="00B31973"/>
    <w:rsid w:val="00B31B15"/>
    <w:rsid w:val="00B31CF1"/>
    <w:rsid w:val="00B31F25"/>
    <w:rsid w:val="00B322D0"/>
    <w:rsid w:val="00B32307"/>
    <w:rsid w:val="00B3230D"/>
    <w:rsid w:val="00B3249E"/>
    <w:rsid w:val="00B3263F"/>
    <w:rsid w:val="00B327B0"/>
    <w:rsid w:val="00B3284B"/>
    <w:rsid w:val="00B329F3"/>
    <w:rsid w:val="00B32A5F"/>
    <w:rsid w:val="00B32C91"/>
    <w:rsid w:val="00B32F41"/>
    <w:rsid w:val="00B32FAC"/>
    <w:rsid w:val="00B32FDB"/>
    <w:rsid w:val="00B33016"/>
    <w:rsid w:val="00B330F3"/>
    <w:rsid w:val="00B330FF"/>
    <w:rsid w:val="00B33181"/>
    <w:rsid w:val="00B33190"/>
    <w:rsid w:val="00B332F2"/>
    <w:rsid w:val="00B33403"/>
    <w:rsid w:val="00B33746"/>
    <w:rsid w:val="00B3383B"/>
    <w:rsid w:val="00B3395C"/>
    <w:rsid w:val="00B33A1B"/>
    <w:rsid w:val="00B33A5F"/>
    <w:rsid w:val="00B33A66"/>
    <w:rsid w:val="00B33C70"/>
    <w:rsid w:val="00B33F4A"/>
    <w:rsid w:val="00B34168"/>
    <w:rsid w:val="00B34245"/>
    <w:rsid w:val="00B34322"/>
    <w:rsid w:val="00B343C0"/>
    <w:rsid w:val="00B3490E"/>
    <w:rsid w:val="00B349A1"/>
    <w:rsid w:val="00B34BA5"/>
    <w:rsid w:val="00B34DF7"/>
    <w:rsid w:val="00B34E19"/>
    <w:rsid w:val="00B34E5B"/>
    <w:rsid w:val="00B34F57"/>
    <w:rsid w:val="00B34F89"/>
    <w:rsid w:val="00B350D1"/>
    <w:rsid w:val="00B3511E"/>
    <w:rsid w:val="00B352E6"/>
    <w:rsid w:val="00B3533E"/>
    <w:rsid w:val="00B35418"/>
    <w:rsid w:val="00B35AC6"/>
    <w:rsid w:val="00B35BA6"/>
    <w:rsid w:val="00B35C5E"/>
    <w:rsid w:val="00B35CC3"/>
    <w:rsid w:val="00B35DA9"/>
    <w:rsid w:val="00B35F48"/>
    <w:rsid w:val="00B35FEB"/>
    <w:rsid w:val="00B3613B"/>
    <w:rsid w:val="00B36369"/>
    <w:rsid w:val="00B363B3"/>
    <w:rsid w:val="00B36453"/>
    <w:rsid w:val="00B365A0"/>
    <w:rsid w:val="00B36613"/>
    <w:rsid w:val="00B36789"/>
    <w:rsid w:val="00B3698C"/>
    <w:rsid w:val="00B36AA3"/>
    <w:rsid w:val="00B36AE3"/>
    <w:rsid w:val="00B36CF2"/>
    <w:rsid w:val="00B36E25"/>
    <w:rsid w:val="00B36EBF"/>
    <w:rsid w:val="00B370EF"/>
    <w:rsid w:val="00B37305"/>
    <w:rsid w:val="00B37557"/>
    <w:rsid w:val="00B377AF"/>
    <w:rsid w:val="00B378C3"/>
    <w:rsid w:val="00B379D5"/>
    <w:rsid w:val="00B37C32"/>
    <w:rsid w:val="00B37C86"/>
    <w:rsid w:val="00B37E9A"/>
    <w:rsid w:val="00B400EA"/>
    <w:rsid w:val="00B40107"/>
    <w:rsid w:val="00B4013C"/>
    <w:rsid w:val="00B40285"/>
    <w:rsid w:val="00B4032C"/>
    <w:rsid w:val="00B40379"/>
    <w:rsid w:val="00B40606"/>
    <w:rsid w:val="00B408FD"/>
    <w:rsid w:val="00B40C41"/>
    <w:rsid w:val="00B40CC6"/>
    <w:rsid w:val="00B40E9E"/>
    <w:rsid w:val="00B41190"/>
    <w:rsid w:val="00B411C8"/>
    <w:rsid w:val="00B41213"/>
    <w:rsid w:val="00B412D6"/>
    <w:rsid w:val="00B413CF"/>
    <w:rsid w:val="00B41696"/>
    <w:rsid w:val="00B4199B"/>
    <w:rsid w:val="00B41D1B"/>
    <w:rsid w:val="00B41D2C"/>
    <w:rsid w:val="00B41F90"/>
    <w:rsid w:val="00B41FC8"/>
    <w:rsid w:val="00B420BD"/>
    <w:rsid w:val="00B429F8"/>
    <w:rsid w:val="00B42B53"/>
    <w:rsid w:val="00B42B6F"/>
    <w:rsid w:val="00B42B86"/>
    <w:rsid w:val="00B42C5D"/>
    <w:rsid w:val="00B42DAF"/>
    <w:rsid w:val="00B42E9E"/>
    <w:rsid w:val="00B42F77"/>
    <w:rsid w:val="00B430D8"/>
    <w:rsid w:val="00B4339B"/>
    <w:rsid w:val="00B433D6"/>
    <w:rsid w:val="00B434B2"/>
    <w:rsid w:val="00B43683"/>
    <w:rsid w:val="00B43791"/>
    <w:rsid w:val="00B437CC"/>
    <w:rsid w:val="00B43901"/>
    <w:rsid w:val="00B43A36"/>
    <w:rsid w:val="00B43E1F"/>
    <w:rsid w:val="00B43EC1"/>
    <w:rsid w:val="00B44247"/>
    <w:rsid w:val="00B446DB"/>
    <w:rsid w:val="00B446ED"/>
    <w:rsid w:val="00B44766"/>
    <w:rsid w:val="00B447AF"/>
    <w:rsid w:val="00B4488A"/>
    <w:rsid w:val="00B44A40"/>
    <w:rsid w:val="00B44A8C"/>
    <w:rsid w:val="00B44D3C"/>
    <w:rsid w:val="00B44D7F"/>
    <w:rsid w:val="00B44DEA"/>
    <w:rsid w:val="00B44EC5"/>
    <w:rsid w:val="00B44FC0"/>
    <w:rsid w:val="00B44FE9"/>
    <w:rsid w:val="00B45111"/>
    <w:rsid w:val="00B452A6"/>
    <w:rsid w:val="00B45350"/>
    <w:rsid w:val="00B45576"/>
    <w:rsid w:val="00B45630"/>
    <w:rsid w:val="00B45636"/>
    <w:rsid w:val="00B4575C"/>
    <w:rsid w:val="00B45B0A"/>
    <w:rsid w:val="00B45B5F"/>
    <w:rsid w:val="00B45C94"/>
    <w:rsid w:val="00B45F04"/>
    <w:rsid w:val="00B45F57"/>
    <w:rsid w:val="00B460FD"/>
    <w:rsid w:val="00B46235"/>
    <w:rsid w:val="00B46576"/>
    <w:rsid w:val="00B467D8"/>
    <w:rsid w:val="00B46848"/>
    <w:rsid w:val="00B4698F"/>
    <w:rsid w:val="00B46AB7"/>
    <w:rsid w:val="00B46B80"/>
    <w:rsid w:val="00B46C15"/>
    <w:rsid w:val="00B46C3E"/>
    <w:rsid w:val="00B46CA7"/>
    <w:rsid w:val="00B46D20"/>
    <w:rsid w:val="00B46D37"/>
    <w:rsid w:val="00B46FDE"/>
    <w:rsid w:val="00B471B1"/>
    <w:rsid w:val="00B4753C"/>
    <w:rsid w:val="00B475D1"/>
    <w:rsid w:val="00B47639"/>
    <w:rsid w:val="00B4769B"/>
    <w:rsid w:val="00B478A8"/>
    <w:rsid w:val="00B47D3E"/>
    <w:rsid w:val="00B47E22"/>
    <w:rsid w:val="00B47EB0"/>
    <w:rsid w:val="00B47EEE"/>
    <w:rsid w:val="00B47F38"/>
    <w:rsid w:val="00B47F62"/>
    <w:rsid w:val="00B504D9"/>
    <w:rsid w:val="00B50557"/>
    <w:rsid w:val="00B50691"/>
    <w:rsid w:val="00B50733"/>
    <w:rsid w:val="00B507F9"/>
    <w:rsid w:val="00B508B9"/>
    <w:rsid w:val="00B50C69"/>
    <w:rsid w:val="00B50DD5"/>
    <w:rsid w:val="00B50E0C"/>
    <w:rsid w:val="00B50EDB"/>
    <w:rsid w:val="00B50F9D"/>
    <w:rsid w:val="00B51044"/>
    <w:rsid w:val="00B511A5"/>
    <w:rsid w:val="00B511DB"/>
    <w:rsid w:val="00B51215"/>
    <w:rsid w:val="00B51279"/>
    <w:rsid w:val="00B51388"/>
    <w:rsid w:val="00B51413"/>
    <w:rsid w:val="00B514FE"/>
    <w:rsid w:val="00B51708"/>
    <w:rsid w:val="00B51762"/>
    <w:rsid w:val="00B517A0"/>
    <w:rsid w:val="00B51A35"/>
    <w:rsid w:val="00B51B14"/>
    <w:rsid w:val="00B51E41"/>
    <w:rsid w:val="00B51EE0"/>
    <w:rsid w:val="00B5239A"/>
    <w:rsid w:val="00B523DA"/>
    <w:rsid w:val="00B52403"/>
    <w:rsid w:val="00B52457"/>
    <w:rsid w:val="00B52480"/>
    <w:rsid w:val="00B52531"/>
    <w:rsid w:val="00B52542"/>
    <w:rsid w:val="00B52655"/>
    <w:rsid w:val="00B52686"/>
    <w:rsid w:val="00B527E4"/>
    <w:rsid w:val="00B528FA"/>
    <w:rsid w:val="00B52A8E"/>
    <w:rsid w:val="00B53293"/>
    <w:rsid w:val="00B53316"/>
    <w:rsid w:val="00B534C8"/>
    <w:rsid w:val="00B534E9"/>
    <w:rsid w:val="00B535C4"/>
    <w:rsid w:val="00B53A37"/>
    <w:rsid w:val="00B53EDA"/>
    <w:rsid w:val="00B54092"/>
    <w:rsid w:val="00B5423A"/>
    <w:rsid w:val="00B5429D"/>
    <w:rsid w:val="00B5457F"/>
    <w:rsid w:val="00B545A1"/>
    <w:rsid w:val="00B54707"/>
    <w:rsid w:val="00B547AD"/>
    <w:rsid w:val="00B54810"/>
    <w:rsid w:val="00B54884"/>
    <w:rsid w:val="00B54908"/>
    <w:rsid w:val="00B54B6E"/>
    <w:rsid w:val="00B54BA2"/>
    <w:rsid w:val="00B54F0C"/>
    <w:rsid w:val="00B550AB"/>
    <w:rsid w:val="00B55132"/>
    <w:rsid w:val="00B552CA"/>
    <w:rsid w:val="00B5536F"/>
    <w:rsid w:val="00B5545A"/>
    <w:rsid w:val="00B554F9"/>
    <w:rsid w:val="00B555D9"/>
    <w:rsid w:val="00B5576E"/>
    <w:rsid w:val="00B55AF7"/>
    <w:rsid w:val="00B55B56"/>
    <w:rsid w:val="00B55BC8"/>
    <w:rsid w:val="00B56028"/>
    <w:rsid w:val="00B56106"/>
    <w:rsid w:val="00B564A8"/>
    <w:rsid w:val="00B567CD"/>
    <w:rsid w:val="00B567D5"/>
    <w:rsid w:val="00B567E5"/>
    <w:rsid w:val="00B56B5B"/>
    <w:rsid w:val="00B56C53"/>
    <w:rsid w:val="00B56C80"/>
    <w:rsid w:val="00B56EE1"/>
    <w:rsid w:val="00B56FC2"/>
    <w:rsid w:val="00B57167"/>
    <w:rsid w:val="00B5717B"/>
    <w:rsid w:val="00B57199"/>
    <w:rsid w:val="00B57214"/>
    <w:rsid w:val="00B57515"/>
    <w:rsid w:val="00B57781"/>
    <w:rsid w:val="00B578D7"/>
    <w:rsid w:val="00B57AF6"/>
    <w:rsid w:val="00B57B3A"/>
    <w:rsid w:val="00B57D03"/>
    <w:rsid w:val="00B57D62"/>
    <w:rsid w:val="00B57ED0"/>
    <w:rsid w:val="00B57F6D"/>
    <w:rsid w:val="00B57FC6"/>
    <w:rsid w:val="00B600DB"/>
    <w:rsid w:val="00B60144"/>
    <w:rsid w:val="00B6019C"/>
    <w:rsid w:val="00B6033C"/>
    <w:rsid w:val="00B6048E"/>
    <w:rsid w:val="00B604E7"/>
    <w:rsid w:val="00B60589"/>
    <w:rsid w:val="00B6059D"/>
    <w:rsid w:val="00B605E8"/>
    <w:rsid w:val="00B605EF"/>
    <w:rsid w:val="00B6093B"/>
    <w:rsid w:val="00B60FBB"/>
    <w:rsid w:val="00B60FBD"/>
    <w:rsid w:val="00B6100B"/>
    <w:rsid w:val="00B61112"/>
    <w:rsid w:val="00B6117B"/>
    <w:rsid w:val="00B613E7"/>
    <w:rsid w:val="00B6144A"/>
    <w:rsid w:val="00B61609"/>
    <w:rsid w:val="00B616B3"/>
    <w:rsid w:val="00B61721"/>
    <w:rsid w:val="00B619A8"/>
    <w:rsid w:val="00B61B95"/>
    <w:rsid w:val="00B62020"/>
    <w:rsid w:val="00B62207"/>
    <w:rsid w:val="00B62491"/>
    <w:rsid w:val="00B626A5"/>
    <w:rsid w:val="00B62721"/>
    <w:rsid w:val="00B62913"/>
    <w:rsid w:val="00B6295A"/>
    <w:rsid w:val="00B62969"/>
    <w:rsid w:val="00B62982"/>
    <w:rsid w:val="00B62A44"/>
    <w:rsid w:val="00B62B87"/>
    <w:rsid w:val="00B62C44"/>
    <w:rsid w:val="00B62CBC"/>
    <w:rsid w:val="00B62DBD"/>
    <w:rsid w:val="00B62F26"/>
    <w:rsid w:val="00B630CB"/>
    <w:rsid w:val="00B6322B"/>
    <w:rsid w:val="00B6323F"/>
    <w:rsid w:val="00B635ED"/>
    <w:rsid w:val="00B637C9"/>
    <w:rsid w:val="00B6380A"/>
    <w:rsid w:val="00B63841"/>
    <w:rsid w:val="00B6396E"/>
    <w:rsid w:val="00B63D22"/>
    <w:rsid w:val="00B63E21"/>
    <w:rsid w:val="00B63FDA"/>
    <w:rsid w:val="00B6405C"/>
    <w:rsid w:val="00B640F3"/>
    <w:rsid w:val="00B641B7"/>
    <w:rsid w:val="00B6432D"/>
    <w:rsid w:val="00B6444A"/>
    <w:rsid w:val="00B6451E"/>
    <w:rsid w:val="00B64620"/>
    <w:rsid w:val="00B64629"/>
    <w:rsid w:val="00B646A2"/>
    <w:rsid w:val="00B648A0"/>
    <w:rsid w:val="00B64940"/>
    <w:rsid w:val="00B64C0A"/>
    <w:rsid w:val="00B64C92"/>
    <w:rsid w:val="00B64FAC"/>
    <w:rsid w:val="00B6543D"/>
    <w:rsid w:val="00B65739"/>
    <w:rsid w:val="00B658AF"/>
    <w:rsid w:val="00B659E2"/>
    <w:rsid w:val="00B65A5F"/>
    <w:rsid w:val="00B65A78"/>
    <w:rsid w:val="00B65BAB"/>
    <w:rsid w:val="00B65D84"/>
    <w:rsid w:val="00B65DBB"/>
    <w:rsid w:val="00B65F46"/>
    <w:rsid w:val="00B660C1"/>
    <w:rsid w:val="00B660F8"/>
    <w:rsid w:val="00B661ED"/>
    <w:rsid w:val="00B66798"/>
    <w:rsid w:val="00B6680C"/>
    <w:rsid w:val="00B669FA"/>
    <w:rsid w:val="00B66A59"/>
    <w:rsid w:val="00B66EEF"/>
    <w:rsid w:val="00B670BE"/>
    <w:rsid w:val="00B6742B"/>
    <w:rsid w:val="00B675DF"/>
    <w:rsid w:val="00B67749"/>
    <w:rsid w:val="00B679E1"/>
    <w:rsid w:val="00B67AFF"/>
    <w:rsid w:val="00B67B44"/>
    <w:rsid w:val="00B67BE4"/>
    <w:rsid w:val="00B67CBE"/>
    <w:rsid w:val="00B67CF8"/>
    <w:rsid w:val="00B67D3E"/>
    <w:rsid w:val="00B67DC0"/>
    <w:rsid w:val="00B67ED0"/>
    <w:rsid w:val="00B67FA3"/>
    <w:rsid w:val="00B700AB"/>
    <w:rsid w:val="00B70412"/>
    <w:rsid w:val="00B704FF"/>
    <w:rsid w:val="00B70563"/>
    <w:rsid w:val="00B70725"/>
    <w:rsid w:val="00B709E9"/>
    <w:rsid w:val="00B70A51"/>
    <w:rsid w:val="00B70F51"/>
    <w:rsid w:val="00B70F7B"/>
    <w:rsid w:val="00B7105B"/>
    <w:rsid w:val="00B71130"/>
    <w:rsid w:val="00B711DA"/>
    <w:rsid w:val="00B71253"/>
    <w:rsid w:val="00B71345"/>
    <w:rsid w:val="00B713B4"/>
    <w:rsid w:val="00B71524"/>
    <w:rsid w:val="00B71570"/>
    <w:rsid w:val="00B7169C"/>
    <w:rsid w:val="00B716BB"/>
    <w:rsid w:val="00B71984"/>
    <w:rsid w:val="00B719BC"/>
    <w:rsid w:val="00B71C7D"/>
    <w:rsid w:val="00B71F0F"/>
    <w:rsid w:val="00B71FA6"/>
    <w:rsid w:val="00B71FEE"/>
    <w:rsid w:val="00B7215A"/>
    <w:rsid w:val="00B721D8"/>
    <w:rsid w:val="00B72218"/>
    <w:rsid w:val="00B7271E"/>
    <w:rsid w:val="00B72953"/>
    <w:rsid w:val="00B72CB0"/>
    <w:rsid w:val="00B72DBF"/>
    <w:rsid w:val="00B72F20"/>
    <w:rsid w:val="00B72FC5"/>
    <w:rsid w:val="00B72FE9"/>
    <w:rsid w:val="00B73348"/>
    <w:rsid w:val="00B73460"/>
    <w:rsid w:val="00B73556"/>
    <w:rsid w:val="00B7357C"/>
    <w:rsid w:val="00B7379E"/>
    <w:rsid w:val="00B7385A"/>
    <w:rsid w:val="00B7393F"/>
    <w:rsid w:val="00B73D2D"/>
    <w:rsid w:val="00B73DA2"/>
    <w:rsid w:val="00B73E61"/>
    <w:rsid w:val="00B740AF"/>
    <w:rsid w:val="00B741D3"/>
    <w:rsid w:val="00B748CC"/>
    <w:rsid w:val="00B74B31"/>
    <w:rsid w:val="00B74C65"/>
    <w:rsid w:val="00B74D0E"/>
    <w:rsid w:val="00B74DC1"/>
    <w:rsid w:val="00B74DF3"/>
    <w:rsid w:val="00B74F2B"/>
    <w:rsid w:val="00B7501F"/>
    <w:rsid w:val="00B75108"/>
    <w:rsid w:val="00B75122"/>
    <w:rsid w:val="00B75670"/>
    <w:rsid w:val="00B756B4"/>
    <w:rsid w:val="00B75B76"/>
    <w:rsid w:val="00B75BD0"/>
    <w:rsid w:val="00B75C9B"/>
    <w:rsid w:val="00B75E8E"/>
    <w:rsid w:val="00B761A0"/>
    <w:rsid w:val="00B7650E"/>
    <w:rsid w:val="00B765B0"/>
    <w:rsid w:val="00B765C7"/>
    <w:rsid w:val="00B76626"/>
    <w:rsid w:val="00B7694E"/>
    <w:rsid w:val="00B76B24"/>
    <w:rsid w:val="00B76B3A"/>
    <w:rsid w:val="00B76B5E"/>
    <w:rsid w:val="00B76B74"/>
    <w:rsid w:val="00B76BAE"/>
    <w:rsid w:val="00B76C10"/>
    <w:rsid w:val="00B76FAF"/>
    <w:rsid w:val="00B7721F"/>
    <w:rsid w:val="00B77287"/>
    <w:rsid w:val="00B772D1"/>
    <w:rsid w:val="00B77442"/>
    <w:rsid w:val="00B7752C"/>
    <w:rsid w:val="00B776CC"/>
    <w:rsid w:val="00B777B9"/>
    <w:rsid w:val="00B77A81"/>
    <w:rsid w:val="00B77DFF"/>
    <w:rsid w:val="00B77F39"/>
    <w:rsid w:val="00B803B4"/>
    <w:rsid w:val="00B8042E"/>
    <w:rsid w:val="00B804E3"/>
    <w:rsid w:val="00B8060E"/>
    <w:rsid w:val="00B80AF6"/>
    <w:rsid w:val="00B80C0E"/>
    <w:rsid w:val="00B80C1F"/>
    <w:rsid w:val="00B80C24"/>
    <w:rsid w:val="00B80CC3"/>
    <w:rsid w:val="00B80D9D"/>
    <w:rsid w:val="00B80DE4"/>
    <w:rsid w:val="00B80E17"/>
    <w:rsid w:val="00B80F18"/>
    <w:rsid w:val="00B81080"/>
    <w:rsid w:val="00B81185"/>
    <w:rsid w:val="00B811DD"/>
    <w:rsid w:val="00B81853"/>
    <w:rsid w:val="00B81911"/>
    <w:rsid w:val="00B81A28"/>
    <w:rsid w:val="00B81A3A"/>
    <w:rsid w:val="00B81C19"/>
    <w:rsid w:val="00B81DDF"/>
    <w:rsid w:val="00B81E39"/>
    <w:rsid w:val="00B81ED5"/>
    <w:rsid w:val="00B822C1"/>
    <w:rsid w:val="00B8244A"/>
    <w:rsid w:val="00B8253A"/>
    <w:rsid w:val="00B82B54"/>
    <w:rsid w:val="00B82B70"/>
    <w:rsid w:val="00B82F08"/>
    <w:rsid w:val="00B82FF0"/>
    <w:rsid w:val="00B8314E"/>
    <w:rsid w:val="00B834B4"/>
    <w:rsid w:val="00B83746"/>
    <w:rsid w:val="00B83F66"/>
    <w:rsid w:val="00B840C4"/>
    <w:rsid w:val="00B842E2"/>
    <w:rsid w:val="00B8434E"/>
    <w:rsid w:val="00B84368"/>
    <w:rsid w:val="00B84438"/>
    <w:rsid w:val="00B8451D"/>
    <w:rsid w:val="00B8465A"/>
    <w:rsid w:val="00B84727"/>
    <w:rsid w:val="00B84860"/>
    <w:rsid w:val="00B8492C"/>
    <w:rsid w:val="00B8493A"/>
    <w:rsid w:val="00B84AC4"/>
    <w:rsid w:val="00B84AEB"/>
    <w:rsid w:val="00B84BE1"/>
    <w:rsid w:val="00B84BEA"/>
    <w:rsid w:val="00B84F1B"/>
    <w:rsid w:val="00B8504D"/>
    <w:rsid w:val="00B85051"/>
    <w:rsid w:val="00B850FD"/>
    <w:rsid w:val="00B85178"/>
    <w:rsid w:val="00B8521D"/>
    <w:rsid w:val="00B8523E"/>
    <w:rsid w:val="00B852A1"/>
    <w:rsid w:val="00B8555B"/>
    <w:rsid w:val="00B855A1"/>
    <w:rsid w:val="00B8582D"/>
    <w:rsid w:val="00B8587F"/>
    <w:rsid w:val="00B85A15"/>
    <w:rsid w:val="00B85A6C"/>
    <w:rsid w:val="00B85B95"/>
    <w:rsid w:val="00B85B9D"/>
    <w:rsid w:val="00B85F77"/>
    <w:rsid w:val="00B85FA7"/>
    <w:rsid w:val="00B861B4"/>
    <w:rsid w:val="00B863D2"/>
    <w:rsid w:val="00B86660"/>
    <w:rsid w:val="00B8667C"/>
    <w:rsid w:val="00B86732"/>
    <w:rsid w:val="00B8674D"/>
    <w:rsid w:val="00B86855"/>
    <w:rsid w:val="00B868EB"/>
    <w:rsid w:val="00B86923"/>
    <w:rsid w:val="00B86A67"/>
    <w:rsid w:val="00B86AA7"/>
    <w:rsid w:val="00B86C04"/>
    <w:rsid w:val="00B86C0A"/>
    <w:rsid w:val="00B87013"/>
    <w:rsid w:val="00B872B0"/>
    <w:rsid w:val="00B874B3"/>
    <w:rsid w:val="00B87579"/>
    <w:rsid w:val="00B877DC"/>
    <w:rsid w:val="00B87896"/>
    <w:rsid w:val="00B87D98"/>
    <w:rsid w:val="00B87DD3"/>
    <w:rsid w:val="00B87E46"/>
    <w:rsid w:val="00B87EF8"/>
    <w:rsid w:val="00B87EF9"/>
    <w:rsid w:val="00B87F7C"/>
    <w:rsid w:val="00B900B1"/>
    <w:rsid w:val="00B900DE"/>
    <w:rsid w:val="00B90269"/>
    <w:rsid w:val="00B9028B"/>
    <w:rsid w:val="00B90298"/>
    <w:rsid w:val="00B9030C"/>
    <w:rsid w:val="00B90338"/>
    <w:rsid w:val="00B903C8"/>
    <w:rsid w:val="00B903D4"/>
    <w:rsid w:val="00B90458"/>
    <w:rsid w:val="00B904A0"/>
    <w:rsid w:val="00B90559"/>
    <w:rsid w:val="00B905B3"/>
    <w:rsid w:val="00B9062B"/>
    <w:rsid w:val="00B9078A"/>
    <w:rsid w:val="00B9079F"/>
    <w:rsid w:val="00B90835"/>
    <w:rsid w:val="00B90AE2"/>
    <w:rsid w:val="00B90AE3"/>
    <w:rsid w:val="00B90C87"/>
    <w:rsid w:val="00B90D0D"/>
    <w:rsid w:val="00B90DFB"/>
    <w:rsid w:val="00B90E86"/>
    <w:rsid w:val="00B90FA3"/>
    <w:rsid w:val="00B90FF1"/>
    <w:rsid w:val="00B910A7"/>
    <w:rsid w:val="00B91172"/>
    <w:rsid w:val="00B912EF"/>
    <w:rsid w:val="00B9139F"/>
    <w:rsid w:val="00B91406"/>
    <w:rsid w:val="00B914B2"/>
    <w:rsid w:val="00B9158A"/>
    <w:rsid w:val="00B91A25"/>
    <w:rsid w:val="00B91EBB"/>
    <w:rsid w:val="00B91ECB"/>
    <w:rsid w:val="00B91FC2"/>
    <w:rsid w:val="00B92001"/>
    <w:rsid w:val="00B92102"/>
    <w:rsid w:val="00B92364"/>
    <w:rsid w:val="00B92385"/>
    <w:rsid w:val="00B924C9"/>
    <w:rsid w:val="00B92613"/>
    <w:rsid w:val="00B92696"/>
    <w:rsid w:val="00B927FA"/>
    <w:rsid w:val="00B928CC"/>
    <w:rsid w:val="00B92C63"/>
    <w:rsid w:val="00B92C7D"/>
    <w:rsid w:val="00B92D5A"/>
    <w:rsid w:val="00B9323E"/>
    <w:rsid w:val="00B934E9"/>
    <w:rsid w:val="00B935F9"/>
    <w:rsid w:val="00B93747"/>
    <w:rsid w:val="00B937C4"/>
    <w:rsid w:val="00B937E2"/>
    <w:rsid w:val="00B9381F"/>
    <w:rsid w:val="00B93951"/>
    <w:rsid w:val="00B93967"/>
    <w:rsid w:val="00B93A24"/>
    <w:rsid w:val="00B93A8D"/>
    <w:rsid w:val="00B93DE1"/>
    <w:rsid w:val="00B93E07"/>
    <w:rsid w:val="00B93F44"/>
    <w:rsid w:val="00B94207"/>
    <w:rsid w:val="00B942B1"/>
    <w:rsid w:val="00B942E0"/>
    <w:rsid w:val="00B94487"/>
    <w:rsid w:val="00B944EE"/>
    <w:rsid w:val="00B94502"/>
    <w:rsid w:val="00B94628"/>
    <w:rsid w:val="00B9485C"/>
    <w:rsid w:val="00B94886"/>
    <w:rsid w:val="00B948C3"/>
    <w:rsid w:val="00B94920"/>
    <w:rsid w:val="00B94A43"/>
    <w:rsid w:val="00B94C6E"/>
    <w:rsid w:val="00B94D71"/>
    <w:rsid w:val="00B94DFC"/>
    <w:rsid w:val="00B95075"/>
    <w:rsid w:val="00B9526B"/>
    <w:rsid w:val="00B95352"/>
    <w:rsid w:val="00B9538E"/>
    <w:rsid w:val="00B953D7"/>
    <w:rsid w:val="00B95404"/>
    <w:rsid w:val="00B9543F"/>
    <w:rsid w:val="00B9571C"/>
    <w:rsid w:val="00B95823"/>
    <w:rsid w:val="00B95B62"/>
    <w:rsid w:val="00B95B9A"/>
    <w:rsid w:val="00B95F14"/>
    <w:rsid w:val="00B963AB"/>
    <w:rsid w:val="00B96646"/>
    <w:rsid w:val="00B96AD0"/>
    <w:rsid w:val="00B96C43"/>
    <w:rsid w:val="00B96EA6"/>
    <w:rsid w:val="00B96EAD"/>
    <w:rsid w:val="00B97216"/>
    <w:rsid w:val="00B9738F"/>
    <w:rsid w:val="00B97567"/>
    <w:rsid w:val="00B9799F"/>
    <w:rsid w:val="00B97B3F"/>
    <w:rsid w:val="00B97D23"/>
    <w:rsid w:val="00B97E27"/>
    <w:rsid w:val="00BA0610"/>
    <w:rsid w:val="00BA09CD"/>
    <w:rsid w:val="00BA0E1A"/>
    <w:rsid w:val="00BA0E53"/>
    <w:rsid w:val="00BA0F5F"/>
    <w:rsid w:val="00BA0FFF"/>
    <w:rsid w:val="00BA109A"/>
    <w:rsid w:val="00BA1223"/>
    <w:rsid w:val="00BA1347"/>
    <w:rsid w:val="00BA1393"/>
    <w:rsid w:val="00BA13BD"/>
    <w:rsid w:val="00BA169C"/>
    <w:rsid w:val="00BA169F"/>
    <w:rsid w:val="00BA1742"/>
    <w:rsid w:val="00BA181F"/>
    <w:rsid w:val="00BA1823"/>
    <w:rsid w:val="00BA19DF"/>
    <w:rsid w:val="00BA1AAB"/>
    <w:rsid w:val="00BA1AD0"/>
    <w:rsid w:val="00BA1B7B"/>
    <w:rsid w:val="00BA1CBF"/>
    <w:rsid w:val="00BA1DF4"/>
    <w:rsid w:val="00BA1F01"/>
    <w:rsid w:val="00BA20A4"/>
    <w:rsid w:val="00BA2112"/>
    <w:rsid w:val="00BA2191"/>
    <w:rsid w:val="00BA2280"/>
    <w:rsid w:val="00BA22E4"/>
    <w:rsid w:val="00BA25A7"/>
    <w:rsid w:val="00BA262C"/>
    <w:rsid w:val="00BA26AF"/>
    <w:rsid w:val="00BA2739"/>
    <w:rsid w:val="00BA2757"/>
    <w:rsid w:val="00BA2802"/>
    <w:rsid w:val="00BA2A4C"/>
    <w:rsid w:val="00BA2BC2"/>
    <w:rsid w:val="00BA2C96"/>
    <w:rsid w:val="00BA2D5A"/>
    <w:rsid w:val="00BA2EA1"/>
    <w:rsid w:val="00BA3073"/>
    <w:rsid w:val="00BA33FA"/>
    <w:rsid w:val="00BA34AF"/>
    <w:rsid w:val="00BA359D"/>
    <w:rsid w:val="00BA3A00"/>
    <w:rsid w:val="00BA3BD3"/>
    <w:rsid w:val="00BA3C61"/>
    <w:rsid w:val="00BA3C78"/>
    <w:rsid w:val="00BA3D4B"/>
    <w:rsid w:val="00BA3D78"/>
    <w:rsid w:val="00BA3E65"/>
    <w:rsid w:val="00BA41B6"/>
    <w:rsid w:val="00BA4248"/>
    <w:rsid w:val="00BA42F2"/>
    <w:rsid w:val="00BA4302"/>
    <w:rsid w:val="00BA486A"/>
    <w:rsid w:val="00BA4932"/>
    <w:rsid w:val="00BA4965"/>
    <w:rsid w:val="00BA4A49"/>
    <w:rsid w:val="00BA4B03"/>
    <w:rsid w:val="00BA4B71"/>
    <w:rsid w:val="00BA4C59"/>
    <w:rsid w:val="00BA4C62"/>
    <w:rsid w:val="00BA4C90"/>
    <w:rsid w:val="00BA4DBE"/>
    <w:rsid w:val="00BA4EC9"/>
    <w:rsid w:val="00BA4FFE"/>
    <w:rsid w:val="00BA50D4"/>
    <w:rsid w:val="00BA513F"/>
    <w:rsid w:val="00BA5335"/>
    <w:rsid w:val="00BA5367"/>
    <w:rsid w:val="00BA54EB"/>
    <w:rsid w:val="00BA56E6"/>
    <w:rsid w:val="00BA56F0"/>
    <w:rsid w:val="00BA587F"/>
    <w:rsid w:val="00BA5A4A"/>
    <w:rsid w:val="00BA5ABA"/>
    <w:rsid w:val="00BA5ADE"/>
    <w:rsid w:val="00BA5C15"/>
    <w:rsid w:val="00BA5CB8"/>
    <w:rsid w:val="00BA5D5E"/>
    <w:rsid w:val="00BA5DAC"/>
    <w:rsid w:val="00BA5F24"/>
    <w:rsid w:val="00BA648F"/>
    <w:rsid w:val="00BA64BB"/>
    <w:rsid w:val="00BA65C6"/>
    <w:rsid w:val="00BA66E3"/>
    <w:rsid w:val="00BA68D4"/>
    <w:rsid w:val="00BA69AE"/>
    <w:rsid w:val="00BA6ADE"/>
    <w:rsid w:val="00BA6C06"/>
    <w:rsid w:val="00BA6C2B"/>
    <w:rsid w:val="00BA6CF9"/>
    <w:rsid w:val="00BA6DC0"/>
    <w:rsid w:val="00BA6FAE"/>
    <w:rsid w:val="00BA6FFA"/>
    <w:rsid w:val="00BA7011"/>
    <w:rsid w:val="00BA7150"/>
    <w:rsid w:val="00BA7242"/>
    <w:rsid w:val="00BA72A2"/>
    <w:rsid w:val="00BA731D"/>
    <w:rsid w:val="00BA7356"/>
    <w:rsid w:val="00BA73AE"/>
    <w:rsid w:val="00BA73F9"/>
    <w:rsid w:val="00BA744A"/>
    <w:rsid w:val="00BA757F"/>
    <w:rsid w:val="00BA7826"/>
    <w:rsid w:val="00BA7949"/>
    <w:rsid w:val="00BA799D"/>
    <w:rsid w:val="00BA7A01"/>
    <w:rsid w:val="00BA7B08"/>
    <w:rsid w:val="00BA7B14"/>
    <w:rsid w:val="00BA7BB9"/>
    <w:rsid w:val="00BA7E1F"/>
    <w:rsid w:val="00BA7E87"/>
    <w:rsid w:val="00BB001B"/>
    <w:rsid w:val="00BB00D9"/>
    <w:rsid w:val="00BB01B5"/>
    <w:rsid w:val="00BB0A6F"/>
    <w:rsid w:val="00BB0AB2"/>
    <w:rsid w:val="00BB0CD7"/>
    <w:rsid w:val="00BB0D61"/>
    <w:rsid w:val="00BB0DDA"/>
    <w:rsid w:val="00BB0E69"/>
    <w:rsid w:val="00BB0EE6"/>
    <w:rsid w:val="00BB1001"/>
    <w:rsid w:val="00BB102E"/>
    <w:rsid w:val="00BB1316"/>
    <w:rsid w:val="00BB1594"/>
    <w:rsid w:val="00BB1637"/>
    <w:rsid w:val="00BB1A0C"/>
    <w:rsid w:val="00BB1A57"/>
    <w:rsid w:val="00BB1B34"/>
    <w:rsid w:val="00BB1F87"/>
    <w:rsid w:val="00BB2042"/>
    <w:rsid w:val="00BB2280"/>
    <w:rsid w:val="00BB23F8"/>
    <w:rsid w:val="00BB2563"/>
    <w:rsid w:val="00BB2636"/>
    <w:rsid w:val="00BB2653"/>
    <w:rsid w:val="00BB26D8"/>
    <w:rsid w:val="00BB29BB"/>
    <w:rsid w:val="00BB2A0B"/>
    <w:rsid w:val="00BB2A0F"/>
    <w:rsid w:val="00BB2A91"/>
    <w:rsid w:val="00BB2B3D"/>
    <w:rsid w:val="00BB2B78"/>
    <w:rsid w:val="00BB2CB1"/>
    <w:rsid w:val="00BB2E15"/>
    <w:rsid w:val="00BB30B4"/>
    <w:rsid w:val="00BB30C5"/>
    <w:rsid w:val="00BB3130"/>
    <w:rsid w:val="00BB3587"/>
    <w:rsid w:val="00BB36CB"/>
    <w:rsid w:val="00BB3929"/>
    <w:rsid w:val="00BB3A02"/>
    <w:rsid w:val="00BB3A52"/>
    <w:rsid w:val="00BB3B01"/>
    <w:rsid w:val="00BB3B17"/>
    <w:rsid w:val="00BB402D"/>
    <w:rsid w:val="00BB4091"/>
    <w:rsid w:val="00BB412E"/>
    <w:rsid w:val="00BB4165"/>
    <w:rsid w:val="00BB41EB"/>
    <w:rsid w:val="00BB4407"/>
    <w:rsid w:val="00BB466D"/>
    <w:rsid w:val="00BB4821"/>
    <w:rsid w:val="00BB4845"/>
    <w:rsid w:val="00BB4A21"/>
    <w:rsid w:val="00BB4E5D"/>
    <w:rsid w:val="00BB4F40"/>
    <w:rsid w:val="00BB500F"/>
    <w:rsid w:val="00BB5115"/>
    <w:rsid w:val="00BB51B4"/>
    <w:rsid w:val="00BB53C7"/>
    <w:rsid w:val="00BB541A"/>
    <w:rsid w:val="00BB543E"/>
    <w:rsid w:val="00BB55D1"/>
    <w:rsid w:val="00BB566E"/>
    <w:rsid w:val="00BB57B3"/>
    <w:rsid w:val="00BB5AF6"/>
    <w:rsid w:val="00BB5B31"/>
    <w:rsid w:val="00BB5E7D"/>
    <w:rsid w:val="00BB5F23"/>
    <w:rsid w:val="00BB5FA5"/>
    <w:rsid w:val="00BB605F"/>
    <w:rsid w:val="00BB6342"/>
    <w:rsid w:val="00BB63F2"/>
    <w:rsid w:val="00BB63F7"/>
    <w:rsid w:val="00BB6627"/>
    <w:rsid w:val="00BB6711"/>
    <w:rsid w:val="00BB6857"/>
    <w:rsid w:val="00BB689E"/>
    <w:rsid w:val="00BB6A11"/>
    <w:rsid w:val="00BB6AD2"/>
    <w:rsid w:val="00BB6B98"/>
    <w:rsid w:val="00BB6D18"/>
    <w:rsid w:val="00BB6F55"/>
    <w:rsid w:val="00BB6FE2"/>
    <w:rsid w:val="00BB6FF1"/>
    <w:rsid w:val="00BB708D"/>
    <w:rsid w:val="00BB71F7"/>
    <w:rsid w:val="00BB7221"/>
    <w:rsid w:val="00BB7223"/>
    <w:rsid w:val="00BB730C"/>
    <w:rsid w:val="00BB740D"/>
    <w:rsid w:val="00BB7431"/>
    <w:rsid w:val="00BB7590"/>
    <w:rsid w:val="00BB7602"/>
    <w:rsid w:val="00BB760E"/>
    <w:rsid w:val="00BB7810"/>
    <w:rsid w:val="00BB7826"/>
    <w:rsid w:val="00BB7832"/>
    <w:rsid w:val="00BB7D3E"/>
    <w:rsid w:val="00BB7E13"/>
    <w:rsid w:val="00BB7E5E"/>
    <w:rsid w:val="00BB7F1D"/>
    <w:rsid w:val="00BC002E"/>
    <w:rsid w:val="00BC0074"/>
    <w:rsid w:val="00BC01AF"/>
    <w:rsid w:val="00BC0343"/>
    <w:rsid w:val="00BC06EF"/>
    <w:rsid w:val="00BC08C9"/>
    <w:rsid w:val="00BC08CA"/>
    <w:rsid w:val="00BC0A4B"/>
    <w:rsid w:val="00BC0ADB"/>
    <w:rsid w:val="00BC0CC4"/>
    <w:rsid w:val="00BC0E07"/>
    <w:rsid w:val="00BC0F27"/>
    <w:rsid w:val="00BC0F46"/>
    <w:rsid w:val="00BC0F7E"/>
    <w:rsid w:val="00BC102E"/>
    <w:rsid w:val="00BC10B0"/>
    <w:rsid w:val="00BC126B"/>
    <w:rsid w:val="00BC1675"/>
    <w:rsid w:val="00BC16D8"/>
    <w:rsid w:val="00BC16E6"/>
    <w:rsid w:val="00BC17B4"/>
    <w:rsid w:val="00BC17BA"/>
    <w:rsid w:val="00BC180F"/>
    <w:rsid w:val="00BC1B9B"/>
    <w:rsid w:val="00BC1B9D"/>
    <w:rsid w:val="00BC1EF9"/>
    <w:rsid w:val="00BC202D"/>
    <w:rsid w:val="00BC2090"/>
    <w:rsid w:val="00BC21DA"/>
    <w:rsid w:val="00BC220E"/>
    <w:rsid w:val="00BC223A"/>
    <w:rsid w:val="00BC226A"/>
    <w:rsid w:val="00BC229B"/>
    <w:rsid w:val="00BC2478"/>
    <w:rsid w:val="00BC253B"/>
    <w:rsid w:val="00BC2577"/>
    <w:rsid w:val="00BC26CD"/>
    <w:rsid w:val="00BC29A5"/>
    <w:rsid w:val="00BC2A58"/>
    <w:rsid w:val="00BC2BBB"/>
    <w:rsid w:val="00BC2C10"/>
    <w:rsid w:val="00BC2C89"/>
    <w:rsid w:val="00BC2F40"/>
    <w:rsid w:val="00BC2F86"/>
    <w:rsid w:val="00BC31B7"/>
    <w:rsid w:val="00BC31EB"/>
    <w:rsid w:val="00BC3319"/>
    <w:rsid w:val="00BC34BE"/>
    <w:rsid w:val="00BC37CC"/>
    <w:rsid w:val="00BC390F"/>
    <w:rsid w:val="00BC39B7"/>
    <w:rsid w:val="00BC3AB4"/>
    <w:rsid w:val="00BC3BAB"/>
    <w:rsid w:val="00BC3BE3"/>
    <w:rsid w:val="00BC3E36"/>
    <w:rsid w:val="00BC3E93"/>
    <w:rsid w:val="00BC3EC5"/>
    <w:rsid w:val="00BC42D5"/>
    <w:rsid w:val="00BC440F"/>
    <w:rsid w:val="00BC4772"/>
    <w:rsid w:val="00BC4796"/>
    <w:rsid w:val="00BC49C2"/>
    <w:rsid w:val="00BC4ABC"/>
    <w:rsid w:val="00BC5013"/>
    <w:rsid w:val="00BC502F"/>
    <w:rsid w:val="00BC5158"/>
    <w:rsid w:val="00BC518B"/>
    <w:rsid w:val="00BC5192"/>
    <w:rsid w:val="00BC5203"/>
    <w:rsid w:val="00BC5210"/>
    <w:rsid w:val="00BC5365"/>
    <w:rsid w:val="00BC5440"/>
    <w:rsid w:val="00BC5560"/>
    <w:rsid w:val="00BC5722"/>
    <w:rsid w:val="00BC5851"/>
    <w:rsid w:val="00BC58AC"/>
    <w:rsid w:val="00BC5A18"/>
    <w:rsid w:val="00BC5A93"/>
    <w:rsid w:val="00BC5B69"/>
    <w:rsid w:val="00BC5D4D"/>
    <w:rsid w:val="00BC5F7B"/>
    <w:rsid w:val="00BC62F7"/>
    <w:rsid w:val="00BC6345"/>
    <w:rsid w:val="00BC6380"/>
    <w:rsid w:val="00BC671B"/>
    <w:rsid w:val="00BC6853"/>
    <w:rsid w:val="00BC69AB"/>
    <w:rsid w:val="00BC69D6"/>
    <w:rsid w:val="00BC6B0B"/>
    <w:rsid w:val="00BC6DE8"/>
    <w:rsid w:val="00BC716A"/>
    <w:rsid w:val="00BC741E"/>
    <w:rsid w:val="00BC7493"/>
    <w:rsid w:val="00BC75E3"/>
    <w:rsid w:val="00BC761E"/>
    <w:rsid w:val="00BC76C6"/>
    <w:rsid w:val="00BC76FE"/>
    <w:rsid w:val="00BC7936"/>
    <w:rsid w:val="00BC7A8C"/>
    <w:rsid w:val="00BC7B94"/>
    <w:rsid w:val="00BC7D8D"/>
    <w:rsid w:val="00BD0028"/>
    <w:rsid w:val="00BD0032"/>
    <w:rsid w:val="00BD00B5"/>
    <w:rsid w:val="00BD0102"/>
    <w:rsid w:val="00BD023C"/>
    <w:rsid w:val="00BD0318"/>
    <w:rsid w:val="00BD041E"/>
    <w:rsid w:val="00BD04AE"/>
    <w:rsid w:val="00BD04F5"/>
    <w:rsid w:val="00BD0675"/>
    <w:rsid w:val="00BD07B0"/>
    <w:rsid w:val="00BD08E8"/>
    <w:rsid w:val="00BD09CD"/>
    <w:rsid w:val="00BD09F0"/>
    <w:rsid w:val="00BD0B5E"/>
    <w:rsid w:val="00BD0C3D"/>
    <w:rsid w:val="00BD0C56"/>
    <w:rsid w:val="00BD0E60"/>
    <w:rsid w:val="00BD100F"/>
    <w:rsid w:val="00BD11AA"/>
    <w:rsid w:val="00BD1227"/>
    <w:rsid w:val="00BD141B"/>
    <w:rsid w:val="00BD1466"/>
    <w:rsid w:val="00BD159C"/>
    <w:rsid w:val="00BD17B1"/>
    <w:rsid w:val="00BD195A"/>
    <w:rsid w:val="00BD19E3"/>
    <w:rsid w:val="00BD1A31"/>
    <w:rsid w:val="00BD1B56"/>
    <w:rsid w:val="00BD1D6F"/>
    <w:rsid w:val="00BD1DB5"/>
    <w:rsid w:val="00BD201C"/>
    <w:rsid w:val="00BD2085"/>
    <w:rsid w:val="00BD211B"/>
    <w:rsid w:val="00BD2260"/>
    <w:rsid w:val="00BD2277"/>
    <w:rsid w:val="00BD23D0"/>
    <w:rsid w:val="00BD25EF"/>
    <w:rsid w:val="00BD284D"/>
    <w:rsid w:val="00BD289A"/>
    <w:rsid w:val="00BD2B13"/>
    <w:rsid w:val="00BD2C16"/>
    <w:rsid w:val="00BD2E9B"/>
    <w:rsid w:val="00BD2F2A"/>
    <w:rsid w:val="00BD3463"/>
    <w:rsid w:val="00BD3496"/>
    <w:rsid w:val="00BD3846"/>
    <w:rsid w:val="00BD38C7"/>
    <w:rsid w:val="00BD38FD"/>
    <w:rsid w:val="00BD391E"/>
    <w:rsid w:val="00BD3D6F"/>
    <w:rsid w:val="00BD3F74"/>
    <w:rsid w:val="00BD41C2"/>
    <w:rsid w:val="00BD44C1"/>
    <w:rsid w:val="00BD45A8"/>
    <w:rsid w:val="00BD45CF"/>
    <w:rsid w:val="00BD4DE7"/>
    <w:rsid w:val="00BD533B"/>
    <w:rsid w:val="00BD5365"/>
    <w:rsid w:val="00BD53B1"/>
    <w:rsid w:val="00BD550F"/>
    <w:rsid w:val="00BD577B"/>
    <w:rsid w:val="00BD5797"/>
    <w:rsid w:val="00BD58EB"/>
    <w:rsid w:val="00BD59B5"/>
    <w:rsid w:val="00BD59D9"/>
    <w:rsid w:val="00BD5A75"/>
    <w:rsid w:val="00BD5AE8"/>
    <w:rsid w:val="00BD5C26"/>
    <w:rsid w:val="00BD5C8D"/>
    <w:rsid w:val="00BD5F69"/>
    <w:rsid w:val="00BD602E"/>
    <w:rsid w:val="00BD6119"/>
    <w:rsid w:val="00BD627A"/>
    <w:rsid w:val="00BD63F9"/>
    <w:rsid w:val="00BD64E1"/>
    <w:rsid w:val="00BD65A4"/>
    <w:rsid w:val="00BD66AF"/>
    <w:rsid w:val="00BD67ED"/>
    <w:rsid w:val="00BD691D"/>
    <w:rsid w:val="00BD69A6"/>
    <w:rsid w:val="00BD6C11"/>
    <w:rsid w:val="00BD6D3A"/>
    <w:rsid w:val="00BD6E86"/>
    <w:rsid w:val="00BD6EC5"/>
    <w:rsid w:val="00BD6F56"/>
    <w:rsid w:val="00BD6F74"/>
    <w:rsid w:val="00BD6F99"/>
    <w:rsid w:val="00BD70A7"/>
    <w:rsid w:val="00BD7239"/>
    <w:rsid w:val="00BD738A"/>
    <w:rsid w:val="00BD7425"/>
    <w:rsid w:val="00BD758A"/>
    <w:rsid w:val="00BD76F6"/>
    <w:rsid w:val="00BD784B"/>
    <w:rsid w:val="00BD78B4"/>
    <w:rsid w:val="00BD7CD3"/>
    <w:rsid w:val="00BD7E3D"/>
    <w:rsid w:val="00BD7E89"/>
    <w:rsid w:val="00BD7EB3"/>
    <w:rsid w:val="00BD7F20"/>
    <w:rsid w:val="00BD7F6E"/>
    <w:rsid w:val="00BD7F85"/>
    <w:rsid w:val="00BE0009"/>
    <w:rsid w:val="00BE0143"/>
    <w:rsid w:val="00BE0587"/>
    <w:rsid w:val="00BE0631"/>
    <w:rsid w:val="00BE08E3"/>
    <w:rsid w:val="00BE0925"/>
    <w:rsid w:val="00BE0A99"/>
    <w:rsid w:val="00BE0AA7"/>
    <w:rsid w:val="00BE0C62"/>
    <w:rsid w:val="00BE0CE0"/>
    <w:rsid w:val="00BE0D82"/>
    <w:rsid w:val="00BE0D8E"/>
    <w:rsid w:val="00BE0D92"/>
    <w:rsid w:val="00BE10E2"/>
    <w:rsid w:val="00BE10F4"/>
    <w:rsid w:val="00BE1200"/>
    <w:rsid w:val="00BE13E1"/>
    <w:rsid w:val="00BE1405"/>
    <w:rsid w:val="00BE1446"/>
    <w:rsid w:val="00BE14B7"/>
    <w:rsid w:val="00BE14D9"/>
    <w:rsid w:val="00BE162E"/>
    <w:rsid w:val="00BE1991"/>
    <w:rsid w:val="00BE1EBC"/>
    <w:rsid w:val="00BE20BD"/>
    <w:rsid w:val="00BE234A"/>
    <w:rsid w:val="00BE23D9"/>
    <w:rsid w:val="00BE23FD"/>
    <w:rsid w:val="00BE2480"/>
    <w:rsid w:val="00BE25CB"/>
    <w:rsid w:val="00BE2684"/>
    <w:rsid w:val="00BE26C8"/>
    <w:rsid w:val="00BE2705"/>
    <w:rsid w:val="00BE281C"/>
    <w:rsid w:val="00BE292A"/>
    <w:rsid w:val="00BE29D3"/>
    <w:rsid w:val="00BE2C9E"/>
    <w:rsid w:val="00BE2DCE"/>
    <w:rsid w:val="00BE2F3F"/>
    <w:rsid w:val="00BE2F9E"/>
    <w:rsid w:val="00BE303B"/>
    <w:rsid w:val="00BE3158"/>
    <w:rsid w:val="00BE315B"/>
    <w:rsid w:val="00BE3160"/>
    <w:rsid w:val="00BE332C"/>
    <w:rsid w:val="00BE3382"/>
    <w:rsid w:val="00BE34D1"/>
    <w:rsid w:val="00BE39C0"/>
    <w:rsid w:val="00BE3AF3"/>
    <w:rsid w:val="00BE3D4F"/>
    <w:rsid w:val="00BE3E4D"/>
    <w:rsid w:val="00BE3EB4"/>
    <w:rsid w:val="00BE4086"/>
    <w:rsid w:val="00BE4232"/>
    <w:rsid w:val="00BE4373"/>
    <w:rsid w:val="00BE43E5"/>
    <w:rsid w:val="00BE442F"/>
    <w:rsid w:val="00BE457B"/>
    <w:rsid w:val="00BE4919"/>
    <w:rsid w:val="00BE4A5C"/>
    <w:rsid w:val="00BE4E44"/>
    <w:rsid w:val="00BE4F42"/>
    <w:rsid w:val="00BE5028"/>
    <w:rsid w:val="00BE519A"/>
    <w:rsid w:val="00BE51AD"/>
    <w:rsid w:val="00BE5290"/>
    <w:rsid w:val="00BE5291"/>
    <w:rsid w:val="00BE53A0"/>
    <w:rsid w:val="00BE54E5"/>
    <w:rsid w:val="00BE5533"/>
    <w:rsid w:val="00BE558B"/>
    <w:rsid w:val="00BE57FC"/>
    <w:rsid w:val="00BE5906"/>
    <w:rsid w:val="00BE5A4E"/>
    <w:rsid w:val="00BE5B6F"/>
    <w:rsid w:val="00BE5ED0"/>
    <w:rsid w:val="00BE5F1C"/>
    <w:rsid w:val="00BE5F97"/>
    <w:rsid w:val="00BE6086"/>
    <w:rsid w:val="00BE6303"/>
    <w:rsid w:val="00BE64C1"/>
    <w:rsid w:val="00BE681E"/>
    <w:rsid w:val="00BE6890"/>
    <w:rsid w:val="00BE6B0F"/>
    <w:rsid w:val="00BE6D84"/>
    <w:rsid w:val="00BE6E3B"/>
    <w:rsid w:val="00BE6ED8"/>
    <w:rsid w:val="00BE6FB0"/>
    <w:rsid w:val="00BE6FD3"/>
    <w:rsid w:val="00BE6FDC"/>
    <w:rsid w:val="00BE70CC"/>
    <w:rsid w:val="00BE734E"/>
    <w:rsid w:val="00BE7542"/>
    <w:rsid w:val="00BE7596"/>
    <w:rsid w:val="00BE75FF"/>
    <w:rsid w:val="00BE7602"/>
    <w:rsid w:val="00BE76B2"/>
    <w:rsid w:val="00BE76BB"/>
    <w:rsid w:val="00BE76FB"/>
    <w:rsid w:val="00BE7748"/>
    <w:rsid w:val="00BE7B68"/>
    <w:rsid w:val="00BE7BAE"/>
    <w:rsid w:val="00BE7C3C"/>
    <w:rsid w:val="00BE7D10"/>
    <w:rsid w:val="00BE7D72"/>
    <w:rsid w:val="00BE7D93"/>
    <w:rsid w:val="00BE7DF0"/>
    <w:rsid w:val="00BE7F0F"/>
    <w:rsid w:val="00BF02A3"/>
    <w:rsid w:val="00BF06F3"/>
    <w:rsid w:val="00BF0A10"/>
    <w:rsid w:val="00BF0B02"/>
    <w:rsid w:val="00BF0C77"/>
    <w:rsid w:val="00BF0F63"/>
    <w:rsid w:val="00BF0F81"/>
    <w:rsid w:val="00BF1036"/>
    <w:rsid w:val="00BF1324"/>
    <w:rsid w:val="00BF1339"/>
    <w:rsid w:val="00BF1355"/>
    <w:rsid w:val="00BF141E"/>
    <w:rsid w:val="00BF1524"/>
    <w:rsid w:val="00BF1697"/>
    <w:rsid w:val="00BF16E6"/>
    <w:rsid w:val="00BF1B44"/>
    <w:rsid w:val="00BF1B51"/>
    <w:rsid w:val="00BF1E6E"/>
    <w:rsid w:val="00BF1E75"/>
    <w:rsid w:val="00BF1EB1"/>
    <w:rsid w:val="00BF1EF9"/>
    <w:rsid w:val="00BF200E"/>
    <w:rsid w:val="00BF2030"/>
    <w:rsid w:val="00BF2052"/>
    <w:rsid w:val="00BF2079"/>
    <w:rsid w:val="00BF207F"/>
    <w:rsid w:val="00BF20DE"/>
    <w:rsid w:val="00BF2108"/>
    <w:rsid w:val="00BF2121"/>
    <w:rsid w:val="00BF21A2"/>
    <w:rsid w:val="00BF22A0"/>
    <w:rsid w:val="00BF2304"/>
    <w:rsid w:val="00BF2483"/>
    <w:rsid w:val="00BF2842"/>
    <w:rsid w:val="00BF2856"/>
    <w:rsid w:val="00BF2919"/>
    <w:rsid w:val="00BF2A1A"/>
    <w:rsid w:val="00BF2B6D"/>
    <w:rsid w:val="00BF2D17"/>
    <w:rsid w:val="00BF2D87"/>
    <w:rsid w:val="00BF30DC"/>
    <w:rsid w:val="00BF337C"/>
    <w:rsid w:val="00BF33B1"/>
    <w:rsid w:val="00BF33EC"/>
    <w:rsid w:val="00BF3494"/>
    <w:rsid w:val="00BF34BB"/>
    <w:rsid w:val="00BF35BE"/>
    <w:rsid w:val="00BF3606"/>
    <w:rsid w:val="00BF3673"/>
    <w:rsid w:val="00BF369B"/>
    <w:rsid w:val="00BF3768"/>
    <w:rsid w:val="00BF387A"/>
    <w:rsid w:val="00BF38C3"/>
    <w:rsid w:val="00BF3A38"/>
    <w:rsid w:val="00BF3A7F"/>
    <w:rsid w:val="00BF3B16"/>
    <w:rsid w:val="00BF3DA5"/>
    <w:rsid w:val="00BF3ED7"/>
    <w:rsid w:val="00BF409F"/>
    <w:rsid w:val="00BF40CA"/>
    <w:rsid w:val="00BF4190"/>
    <w:rsid w:val="00BF445B"/>
    <w:rsid w:val="00BF44FE"/>
    <w:rsid w:val="00BF47FE"/>
    <w:rsid w:val="00BF4AEA"/>
    <w:rsid w:val="00BF4B9C"/>
    <w:rsid w:val="00BF4C11"/>
    <w:rsid w:val="00BF4E9A"/>
    <w:rsid w:val="00BF4EDB"/>
    <w:rsid w:val="00BF51EC"/>
    <w:rsid w:val="00BF5200"/>
    <w:rsid w:val="00BF53C6"/>
    <w:rsid w:val="00BF53C9"/>
    <w:rsid w:val="00BF553F"/>
    <w:rsid w:val="00BF579D"/>
    <w:rsid w:val="00BF57DE"/>
    <w:rsid w:val="00BF5A2A"/>
    <w:rsid w:val="00BF5AE5"/>
    <w:rsid w:val="00BF5B43"/>
    <w:rsid w:val="00BF5CB1"/>
    <w:rsid w:val="00BF5ED5"/>
    <w:rsid w:val="00BF5F59"/>
    <w:rsid w:val="00BF5F63"/>
    <w:rsid w:val="00BF62D0"/>
    <w:rsid w:val="00BF6475"/>
    <w:rsid w:val="00BF64B3"/>
    <w:rsid w:val="00BF669A"/>
    <w:rsid w:val="00BF6754"/>
    <w:rsid w:val="00BF67DA"/>
    <w:rsid w:val="00BF6825"/>
    <w:rsid w:val="00BF68A7"/>
    <w:rsid w:val="00BF6C27"/>
    <w:rsid w:val="00BF6C55"/>
    <w:rsid w:val="00BF6D3D"/>
    <w:rsid w:val="00BF7072"/>
    <w:rsid w:val="00BF70DC"/>
    <w:rsid w:val="00BF70F2"/>
    <w:rsid w:val="00BF7103"/>
    <w:rsid w:val="00BF7194"/>
    <w:rsid w:val="00BF7242"/>
    <w:rsid w:val="00BF73D7"/>
    <w:rsid w:val="00BF76B2"/>
    <w:rsid w:val="00BF7A2A"/>
    <w:rsid w:val="00BF7AE0"/>
    <w:rsid w:val="00BF7B25"/>
    <w:rsid w:val="00BF7B9E"/>
    <w:rsid w:val="00BF7C66"/>
    <w:rsid w:val="00BF7CD5"/>
    <w:rsid w:val="00BF7D78"/>
    <w:rsid w:val="00BF7D9D"/>
    <w:rsid w:val="00BF7DB1"/>
    <w:rsid w:val="00BF7DDC"/>
    <w:rsid w:val="00BF7E05"/>
    <w:rsid w:val="00C000D5"/>
    <w:rsid w:val="00C0012F"/>
    <w:rsid w:val="00C0013E"/>
    <w:rsid w:val="00C00320"/>
    <w:rsid w:val="00C0075D"/>
    <w:rsid w:val="00C00CBC"/>
    <w:rsid w:val="00C00D51"/>
    <w:rsid w:val="00C00E0C"/>
    <w:rsid w:val="00C00E78"/>
    <w:rsid w:val="00C00EC6"/>
    <w:rsid w:val="00C00F4D"/>
    <w:rsid w:val="00C01229"/>
    <w:rsid w:val="00C014BD"/>
    <w:rsid w:val="00C0153E"/>
    <w:rsid w:val="00C015EF"/>
    <w:rsid w:val="00C016CD"/>
    <w:rsid w:val="00C01826"/>
    <w:rsid w:val="00C01AB1"/>
    <w:rsid w:val="00C01C17"/>
    <w:rsid w:val="00C01F22"/>
    <w:rsid w:val="00C020D2"/>
    <w:rsid w:val="00C0216F"/>
    <w:rsid w:val="00C02375"/>
    <w:rsid w:val="00C0242D"/>
    <w:rsid w:val="00C025BE"/>
    <w:rsid w:val="00C02614"/>
    <w:rsid w:val="00C0265C"/>
    <w:rsid w:val="00C026EE"/>
    <w:rsid w:val="00C02AC6"/>
    <w:rsid w:val="00C02BEB"/>
    <w:rsid w:val="00C02C74"/>
    <w:rsid w:val="00C02D34"/>
    <w:rsid w:val="00C02D4E"/>
    <w:rsid w:val="00C02DED"/>
    <w:rsid w:val="00C02FE1"/>
    <w:rsid w:val="00C0303C"/>
    <w:rsid w:val="00C0304A"/>
    <w:rsid w:val="00C03100"/>
    <w:rsid w:val="00C03130"/>
    <w:rsid w:val="00C03177"/>
    <w:rsid w:val="00C031CF"/>
    <w:rsid w:val="00C03300"/>
    <w:rsid w:val="00C035AE"/>
    <w:rsid w:val="00C0385C"/>
    <w:rsid w:val="00C038D5"/>
    <w:rsid w:val="00C03D75"/>
    <w:rsid w:val="00C03F8E"/>
    <w:rsid w:val="00C04055"/>
    <w:rsid w:val="00C041CA"/>
    <w:rsid w:val="00C04277"/>
    <w:rsid w:val="00C0432C"/>
    <w:rsid w:val="00C04641"/>
    <w:rsid w:val="00C0471D"/>
    <w:rsid w:val="00C0474B"/>
    <w:rsid w:val="00C04BFC"/>
    <w:rsid w:val="00C04D8B"/>
    <w:rsid w:val="00C04E88"/>
    <w:rsid w:val="00C04FFF"/>
    <w:rsid w:val="00C0517A"/>
    <w:rsid w:val="00C052A9"/>
    <w:rsid w:val="00C05305"/>
    <w:rsid w:val="00C05654"/>
    <w:rsid w:val="00C05738"/>
    <w:rsid w:val="00C058F6"/>
    <w:rsid w:val="00C05A90"/>
    <w:rsid w:val="00C05D9B"/>
    <w:rsid w:val="00C0618C"/>
    <w:rsid w:val="00C06210"/>
    <w:rsid w:val="00C0621D"/>
    <w:rsid w:val="00C0625F"/>
    <w:rsid w:val="00C06349"/>
    <w:rsid w:val="00C064B2"/>
    <w:rsid w:val="00C06713"/>
    <w:rsid w:val="00C0676C"/>
    <w:rsid w:val="00C069B6"/>
    <w:rsid w:val="00C06F58"/>
    <w:rsid w:val="00C06FA6"/>
    <w:rsid w:val="00C071A6"/>
    <w:rsid w:val="00C071F0"/>
    <w:rsid w:val="00C073D9"/>
    <w:rsid w:val="00C076A8"/>
    <w:rsid w:val="00C076D3"/>
    <w:rsid w:val="00C077A0"/>
    <w:rsid w:val="00C07C33"/>
    <w:rsid w:val="00C07D88"/>
    <w:rsid w:val="00C07E86"/>
    <w:rsid w:val="00C10003"/>
    <w:rsid w:val="00C101E1"/>
    <w:rsid w:val="00C1027A"/>
    <w:rsid w:val="00C102D3"/>
    <w:rsid w:val="00C1035C"/>
    <w:rsid w:val="00C10A37"/>
    <w:rsid w:val="00C10CA0"/>
    <w:rsid w:val="00C10E31"/>
    <w:rsid w:val="00C10E4A"/>
    <w:rsid w:val="00C10FE1"/>
    <w:rsid w:val="00C112A6"/>
    <w:rsid w:val="00C1138D"/>
    <w:rsid w:val="00C114D9"/>
    <w:rsid w:val="00C11558"/>
    <w:rsid w:val="00C115BF"/>
    <w:rsid w:val="00C115D0"/>
    <w:rsid w:val="00C11989"/>
    <w:rsid w:val="00C11A13"/>
    <w:rsid w:val="00C11ADF"/>
    <w:rsid w:val="00C11B0A"/>
    <w:rsid w:val="00C11B7F"/>
    <w:rsid w:val="00C11E8C"/>
    <w:rsid w:val="00C11E95"/>
    <w:rsid w:val="00C11ED6"/>
    <w:rsid w:val="00C11F51"/>
    <w:rsid w:val="00C12249"/>
    <w:rsid w:val="00C12347"/>
    <w:rsid w:val="00C123F1"/>
    <w:rsid w:val="00C12541"/>
    <w:rsid w:val="00C126E2"/>
    <w:rsid w:val="00C12769"/>
    <w:rsid w:val="00C127A6"/>
    <w:rsid w:val="00C127BC"/>
    <w:rsid w:val="00C12915"/>
    <w:rsid w:val="00C12A9C"/>
    <w:rsid w:val="00C12D97"/>
    <w:rsid w:val="00C12F6B"/>
    <w:rsid w:val="00C130C2"/>
    <w:rsid w:val="00C1325E"/>
    <w:rsid w:val="00C132A9"/>
    <w:rsid w:val="00C132DD"/>
    <w:rsid w:val="00C1331D"/>
    <w:rsid w:val="00C134B0"/>
    <w:rsid w:val="00C134FF"/>
    <w:rsid w:val="00C13652"/>
    <w:rsid w:val="00C1369A"/>
    <w:rsid w:val="00C136AA"/>
    <w:rsid w:val="00C13887"/>
    <w:rsid w:val="00C1399B"/>
    <w:rsid w:val="00C13A72"/>
    <w:rsid w:val="00C13B11"/>
    <w:rsid w:val="00C13EEC"/>
    <w:rsid w:val="00C14424"/>
    <w:rsid w:val="00C1443D"/>
    <w:rsid w:val="00C145DD"/>
    <w:rsid w:val="00C14744"/>
    <w:rsid w:val="00C148B6"/>
    <w:rsid w:val="00C149A0"/>
    <w:rsid w:val="00C149AA"/>
    <w:rsid w:val="00C149BA"/>
    <w:rsid w:val="00C14A32"/>
    <w:rsid w:val="00C14B65"/>
    <w:rsid w:val="00C14D04"/>
    <w:rsid w:val="00C14D15"/>
    <w:rsid w:val="00C14E13"/>
    <w:rsid w:val="00C14EB6"/>
    <w:rsid w:val="00C14F1C"/>
    <w:rsid w:val="00C14F20"/>
    <w:rsid w:val="00C14FD4"/>
    <w:rsid w:val="00C1508B"/>
    <w:rsid w:val="00C150F1"/>
    <w:rsid w:val="00C1512C"/>
    <w:rsid w:val="00C151D2"/>
    <w:rsid w:val="00C1539D"/>
    <w:rsid w:val="00C1579B"/>
    <w:rsid w:val="00C157D8"/>
    <w:rsid w:val="00C15845"/>
    <w:rsid w:val="00C15A7E"/>
    <w:rsid w:val="00C15AE1"/>
    <w:rsid w:val="00C15F25"/>
    <w:rsid w:val="00C1627E"/>
    <w:rsid w:val="00C16324"/>
    <w:rsid w:val="00C1639D"/>
    <w:rsid w:val="00C16464"/>
    <w:rsid w:val="00C1683F"/>
    <w:rsid w:val="00C168F1"/>
    <w:rsid w:val="00C16A0B"/>
    <w:rsid w:val="00C16C69"/>
    <w:rsid w:val="00C16CE9"/>
    <w:rsid w:val="00C16D46"/>
    <w:rsid w:val="00C16F90"/>
    <w:rsid w:val="00C1706D"/>
    <w:rsid w:val="00C17213"/>
    <w:rsid w:val="00C17474"/>
    <w:rsid w:val="00C1747B"/>
    <w:rsid w:val="00C17577"/>
    <w:rsid w:val="00C1781E"/>
    <w:rsid w:val="00C17C59"/>
    <w:rsid w:val="00C17E2A"/>
    <w:rsid w:val="00C17F5C"/>
    <w:rsid w:val="00C17F6A"/>
    <w:rsid w:val="00C200B0"/>
    <w:rsid w:val="00C202C9"/>
    <w:rsid w:val="00C20657"/>
    <w:rsid w:val="00C206A4"/>
    <w:rsid w:val="00C20AB6"/>
    <w:rsid w:val="00C2101F"/>
    <w:rsid w:val="00C21189"/>
    <w:rsid w:val="00C21429"/>
    <w:rsid w:val="00C21571"/>
    <w:rsid w:val="00C2184D"/>
    <w:rsid w:val="00C218D0"/>
    <w:rsid w:val="00C21942"/>
    <w:rsid w:val="00C21B2C"/>
    <w:rsid w:val="00C21B3C"/>
    <w:rsid w:val="00C21DA6"/>
    <w:rsid w:val="00C22251"/>
    <w:rsid w:val="00C2225E"/>
    <w:rsid w:val="00C224A1"/>
    <w:rsid w:val="00C225E3"/>
    <w:rsid w:val="00C2260A"/>
    <w:rsid w:val="00C22643"/>
    <w:rsid w:val="00C2273E"/>
    <w:rsid w:val="00C22A58"/>
    <w:rsid w:val="00C22AF8"/>
    <w:rsid w:val="00C22B47"/>
    <w:rsid w:val="00C22BF7"/>
    <w:rsid w:val="00C22F1D"/>
    <w:rsid w:val="00C22F4A"/>
    <w:rsid w:val="00C23189"/>
    <w:rsid w:val="00C23415"/>
    <w:rsid w:val="00C2354C"/>
    <w:rsid w:val="00C236B3"/>
    <w:rsid w:val="00C236C9"/>
    <w:rsid w:val="00C2377C"/>
    <w:rsid w:val="00C237B6"/>
    <w:rsid w:val="00C2383A"/>
    <w:rsid w:val="00C239A8"/>
    <w:rsid w:val="00C23B14"/>
    <w:rsid w:val="00C23B90"/>
    <w:rsid w:val="00C23CA4"/>
    <w:rsid w:val="00C23DAB"/>
    <w:rsid w:val="00C23E1E"/>
    <w:rsid w:val="00C23E5B"/>
    <w:rsid w:val="00C23F6D"/>
    <w:rsid w:val="00C23F82"/>
    <w:rsid w:val="00C23FDF"/>
    <w:rsid w:val="00C24171"/>
    <w:rsid w:val="00C2430B"/>
    <w:rsid w:val="00C2433A"/>
    <w:rsid w:val="00C243EF"/>
    <w:rsid w:val="00C2440C"/>
    <w:rsid w:val="00C2465F"/>
    <w:rsid w:val="00C2484E"/>
    <w:rsid w:val="00C24851"/>
    <w:rsid w:val="00C24A8D"/>
    <w:rsid w:val="00C24AB8"/>
    <w:rsid w:val="00C24B8A"/>
    <w:rsid w:val="00C24C48"/>
    <w:rsid w:val="00C24CE5"/>
    <w:rsid w:val="00C24D0E"/>
    <w:rsid w:val="00C24DA9"/>
    <w:rsid w:val="00C24F8D"/>
    <w:rsid w:val="00C24FD6"/>
    <w:rsid w:val="00C2534D"/>
    <w:rsid w:val="00C258AE"/>
    <w:rsid w:val="00C259F2"/>
    <w:rsid w:val="00C25A6C"/>
    <w:rsid w:val="00C25C8B"/>
    <w:rsid w:val="00C25DC4"/>
    <w:rsid w:val="00C25EA1"/>
    <w:rsid w:val="00C25F56"/>
    <w:rsid w:val="00C25F9A"/>
    <w:rsid w:val="00C262AB"/>
    <w:rsid w:val="00C262F1"/>
    <w:rsid w:val="00C268B8"/>
    <w:rsid w:val="00C26AA9"/>
    <w:rsid w:val="00C26B48"/>
    <w:rsid w:val="00C26C65"/>
    <w:rsid w:val="00C26FE8"/>
    <w:rsid w:val="00C27129"/>
    <w:rsid w:val="00C27618"/>
    <w:rsid w:val="00C27788"/>
    <w:rsid w:val="00C278B9"/>
    <w:rsid w:val="00C27ADE"/>
    <w:rsid w:val="00C27BD4"/>
    <w:rsid w:val="00C27D83"/>
    <w:rsid w:val="00C27E32"/>
    <w:rsid w:val="00C27E85"/>
    <w:rsid w:val="00C30090"/>
    <w:rsid w:val="00C3015E"/>
    <w:rsid w:val="00C3027A"/>
    <w:rsid w:val="00C3029F"/>
    <w:rsid w:val="00C3047E"/>
    <w:rsid w:val="00C304F5"/>
    <w:rsid w:val="00C30520"/>
    <w:rsid w:val="00C30704"/>
    <w:rsid w:val="00C307BE"/>
    <w:rsid w:val="00C3084B"/>
    <w:rsid w:val="00C309B3"/>
    <w:rsid w:val="00C30AEE"/>
    <w:rsid w:val="00C30B05"/>
    <w:rsid w:val="00C30B0B"/>
    <w:rsid w:val="00C30B7C"/>
    <w:rsid w:val="00C30DCF"/>
    <w:rsid w:val="00C30E64"/>
    <w:rsid w:val="00C30FC8"/>
    <w:rsid w:val="00C31145"/>
    <w:rsid w:val="00C311E1"/>
    <w:rsid w:val="00C31261"/>
    <w:rsid w:val="00C312B5"/>
    <w:rsid w:val="00C312E4"/>
    <w:rsid w:val="00C3149C"/>
    <w:rsid w:val="00C3154B"/>
    <w:rsid w:val="00C31786"/>
    <w:rsid w:val="00C31918"/>
    <w:rsid w:val="00C31A3B"/>
    <w:rsid w:val="00C31A57"/>
    <w:rsid w:val="00C31B0E"/>
    <w:rsid w:val="00C31D53"/>
    <w:rsid w:val="00C31E32"/>
    <w:rsid w:val="00C31E69"/>
    <w:rsid w:val="00C31F95"/>
    <w:rsid w:val="00C32122"/>
    <w:rsid w:val="00C3212D"/>
    <w:rsid w:val="00C32156"/>
    <w:rsid w:val="00C32399"/>
    <w:rsid w:val="00C32405"/>
    <w:rsid w:val="00C324CA"/>
    <w:rsid w:val="00C3268A"/>
    <w:rsid w:val="00C326F6"/>
    <w:rsid w:val="00C327AF"/>
    <w:rsid w:val="00C329EB"/>
    <w:rsid w:val="00C32B45"/>
    <w:rsid w:val="00C330E3"/>
    <w:rsid w:val="00C33498"/>
    <w:rsid w:val="00C334B0"/>
    <w:rsid w:val="00C335FA"/>
    <w:rsid w:val="00C33612"/>
    <w:rsid w:val="00C33872"/>
    <w:rsid w:val="00C33A31"/>
    <w:rsid w:val="00C33A80"/>
    <w:rsid w:val="00C33B61"/>
    <w:rsid w:val="00C33B88"/>
    <w:rsid w:val="00C33D00"/>
    <w:rsid w:val="00C33D46"/>
    <w:rsid w:val="00C33E0D"/>
    <w:rsid w:val="00C33EA2"/>
    <w:rsid w:val="00C33F48"/>
    <w:rsid w:val="00C33FE9"/>
    <w:rsid w:val="00C343AE"/>
    <w:rsid w:val="00C34A98"/>
    <w:rsid w:val="00C34BE3"/>
    <w:rsid w:val="00C34C44"/>
    <w:rsid w:val="00C34F0C"/>
    <w:rsid w:val="00C35192"/>
    <w:rsid w:val="00C35442"/>
    <w:rsid w:val="00C35906"/>
    <w:rsid w:val="00C359D4"/>
    <w:rsid w:val="00C35D69"/>
    <w:rsid w:val="00C35F5D"/>
    <w:rsid w:val="00C36017"/>
    <w:rsid w:val="00C360DE"/>
    <w:rsid w:val="00C3618E"/>
    <w:rsid w:val="00C361F3"/>
    <w:rsid w:val="00C3620A"/>
    <w:rsid w:val="00C36346"/>
    <w:rsid w:val="00C363E0"/>
    <w:rsid w:val="00C3661E"/>
    <w:rsid w:val="00C366AF"/>
    <w:rsid w:val="00C36804"/>
    <w:rsid w:val="00C3685B"/>
    <w:rsid w:val="00C3688A"/>
    <w:rsid w:val="00C368F4"/>
    <w:rsid w:val="00C36985"/>
    <w:rsid w:val="00C36DDB"/>
    <w:rsid w:val="00C36E07"/>
    <w:rsid w:val="00C3700E"/>
    <w:rsid w:val="00C37233"/>
    <w:rsid w:val="00C37258"/>
    <w:rsid w:val="00C372AA"/>
    <w:rsid w:val="00C3744E"/>
    <w:rsid w:val="00C37665"/>
    <w:rsid w:val="00C377C1"/>
    <w:rsid w:val="00C37810"/>
    <w:rsid w:val="00C3785A"/>
    <w:rsid w:val="00C37A6C"/>
    <w:rsid w:val="00C37E50"/>
    <w:rsid w:val="00C37EBE"/>
    <w:rsid w:val="00C401E7"/>
    <w:rsid w:val="00C402C2"/>
    <w:rsid w:val="00C40414"/>
    <w:rsid w:val="00C4078A"/>
    <w:rsid w:val="00C4079A"/>
    <w:rsid w:val="00C407AB"/>
    <w:rsid w:val="00C407B5"/>
    <w:rsid w:val="00C40A26"/>
    <w:rsid w:val="00C40B2A"/>
    <w:rsid w:val="00C40B7B"/>
    <w:rsid w:val="00C40F0C"/>
    <w:rsid w:val="00C412E5"/>
    <w:rsid w:val="00C4146B"/>
    <w:rsid w:val="00C41521"/>
    <w:rsid w:val="00C4154E"/>
    <w:rsid w:val="00C416FB"/>
    <w:rsid w:val="00C4196B"/>
    <w:rsid w:val="00C41CAB"/>
    <w:rsid w:val="00C41CCB"/>
    <w:rsid w:val="00C41E96"/>
    <w:rsid w:val="00C41EAD"/>
    <w:rsid w:val="00C41F68"/>
    <w:rsid w:val="00C41F81"/>
    <w:rsid w:val="00C42005"/>
    <w:rsid w:val="00C421C5"/>
    <w:rsid w:val="00C42216"/>
    <w:rsid w:val="00C4230C"/>
    <w:rsid w:val="00C42609"/>
    <w:rsid w:val="00C428A7"/>
    <w:rsid w:val="00C429F8"/>
    <w:rsid w:val="00C42B57"/>
    <w:rsid w:val="00C42BED"/>
    <w:rsid w:val="00C42E3F"/>
    <w:rsid w:val="00C42FAB"/>
    <w:rsid w:val="00C430B9"/>
    <w:rsid w:val="00C4343A"/>
    <w:rsid w:val="00C434DE"/>
    <w:rsid w:val="00C43632"/>
    <w:rsid w:val="00C43641"/>
    <w:rsid w:val="00C436A9"/>
    <w:rsid w:val="00C43712"/>
    <w:rsid w:val="00C438D9"/>
    <w:rsid w:val="00C439E0"/>
    <w:rsid w:val="00C43A78"/>
    <w:rsid w:val="00C43A8D"/>
    <w:rsid w:val="00C43B17"/>
    <w:rsid w:val="00C43BE4"/>
    <w:rsid w:val="00C43C60"/>
    <w:rsid w:val="00C43F03"/>
    <w:rsid w:val="00C44005"/>
    <w:rsid w:val="00C44126"/>
    <w:rsid w:val="00C4419E"/>
    <w:rsid w:val="00C442C6"/>
    <w:rsid w:val="00C44391"/>
    <w:rsid w:val="00C4455C"/>
    <w:rsid w:val="00C44718"/>
    <w:rsid w:val="00C4497C"/>
    <w:rsid w:val="00C44983"/>
    <w:rsid w:val="00C44A95"/>
    <w:rsid w:val="00C44AD0"/>
    <w:rsid w:val="00C44D35"/>
    <w:rsid w:val="00C45059"/>
    <w:rsid w:val="00C4509A"/>
    <w:rsid w:val="00C4517B"/>
    <w:rsid w:val="00C45528"/>
    <w:rsid w:val="00C45645"/>
    <w:rsid w:val="00C4582F"/>
    <w:rsid w:val="00C45893"/>
    <w:rsid w:val="00C4592F"/>
    <w:rsid w:val="00C45B13"/>
    <w:rsid w:val="00C45B1B"/>
    <w:rsid w:val="00C45BA6"/>
    <w:rsid w:val="00C45BE0"/>
    <w:rsid w:val="00C45C98"/>
    <w:rsid w:val="00C45D38"/>
    <w:rsid w:val="00C45E73"/>
    <w:rsid w:val="00C460AF"/>
    <w:rsid w:val="00C46160"/>
    <w:rsid w:val="00C46279"/>
    <w:rsid w:val="00C4628D"/>
    <w:rsid w:val="00C46303"/>
    <w:rsid w:val="00C46314"/>
    <w:rsid w:val="00C46553"/>
    <w:rsid w:val="00C46681"/>
    <w:rsid w:val="00C4674A"/>
    <w:rsid w:val="00C4676A"/>
    <w:rsid w:val="00C46776"/>
    <w:rsid w:val="00C46812"/>
    <w:rsid w:val="00C46926"/>
    <w:rsid w:val="00C46A26"/>
    <w:rsid w:val="00C46AEC"/>
    <w:rsid w:val="00C46C15"/>
    <w:rsid w:val="00C46EC7"/>
    <w:rsid w:val="00C471D3"/>
    <w:rsid w:val="00C47257"/>
    <w:rsid w:val="00C472B8"/>
    <w:rsid w:val="00C4734C"/>
    <w:rsid w:val="00C4748F"/>
    <w:rsid w:val="00C47516"/>
    <w:rsid w:val="00C47619"/>
    <w:rsid w:val="00C476A1"/>
    <w:rsid w:val="00C477DF"/>
    <w:rsid w:val="00C47818"/>
    <w:rsid w:val="00C4799A"/>
    <w:rsid w:val="00C479AB"/>
    <w:rsid w:val="00C47B11"/>
    <w:rsid w:val="00C47DE9"/>
    <w:rsid w:val="00C500AB"/>
    <w:rsid w:val="00C501EA"/>
    <w:rsid w:val="00C501F5"/>
    <w:rsid w:val="00C50306"/>
    <w:rsid w:val="00C50483"/>
    <w:rsid w:val="00C504BD"/>
    <w:rsid w:val="00C505D0"/>
    <w:rsid w:val="00C5098F"/>
    <w:rsid w:val="00C50A0F"/>
    <w:rsid w:val="00C50A7C"/>
    <w:rsid w:val="00C50AC9"/>
    <w:rsid w:val="00C50C8C"/>
    <w:rsid w:val="00C50E4F"/>
    <w:rsid w:val="00C51125"/>
    <w:rsid w:val="00C5113C"/>
    <w:rsid w:val="00C511F3"/>
    <w:rsid w:val="00C51353"/>
    <w:rsid w:val="00C51662"/>
    <w:rsid w:val="00C51B24"/>
    <w:rsid w:val="00C5213B"/>
    <w:rsid w:val="00C5217B"/>
    <w:rsid w:val="00C52215"/>
    <w:rsid w:val="00C523F6"/>
    <w:rsid w:val="00C52572"/>
    <w:rsid w:val="00C52846"/>
    <w:rsid w:val="00C5296E"/>
    <w:rsid w:val="00C52974"/>
    <w:rsid w:val="00C52CD5"/>
    <w:rsid w:val="00C52CFA"/>
    <w:rsid w:val="00C52CFF"/>
    <w:rsid w:val="00C52F25"/>
    <w:rsid w:val="00C53017"/>
    <w:rsid w:val="00C53166"/>
    <w:rsid w:val="00C53389"/>
    <w:rsid w:val="00C53445"/>
    <w:rsid w:val="00C53494"/>
    <w:rsid w:val="00C5349A"/>
    <w:rsid w:val="00C536A9"/>
    <w:rsid w:val="00C536B6"/>
    <w:rsid w:val="00C53A2B"/>
    <w:rsid w:val="00C53A74"/>
    <w:rsid w:val="00C53ECF"/>
    <w:rsid w:val="00C5402A"/>
    <w:rsid w:val="00C54097"/>
    <w:rsid w:val="00C54209"/>
    <w:rsid w:val="00C5422C"/>
    <w:rsid w:val="00C5435B"/>
    <w:rsid w:val="00C543B1"/>
    <w:rsid w:val="00C543F5"/>
    <w:rsid w:val="00C5457A"/>
    <w:rsid w:val="00C5481B"/>
    <w:rsid w:val="00C54B60"/>
    <w:rsid w:val="00C54C5F"/>
    <w:rsid w:val="00C54E85"/>
    <w:rsid w:val="00C54F88"/>
    <w:rsid w:val="00C54FB4"/>
    <w:rsid w:val="00C550E7"/>
    <w:rsid w:val="00C55124"/>
    <w:rsid w:val="00C55190"/>
    <w:rsid w:val="00C554BC"/>
    <w:rsid w:val="00C556C7"/>
    <w:rsid w:val="00C556C8"/>
    <w:rsid w:val="00C55783"/>
    <w:rsid w:val="00C5582C"/>
    <w:rsid w:val="00C559AE"/>
    <w:rsid w:val="00C55A81"/>
    <w:rsid w:val="00C55A9E"/>
    <w:rsid w:val="00C55C23"/>
    <w:rsid w:val="00C561AA"/>
    <w:rsid w:val="00C56210"/>
    <w:rsid w:val="00C56280"/>
    <w:rsid w:val="00C5630D"/>
    <w:rsid w:val="00C565FF"/>
    <w:rsid w:val="00C567EA"/>
    <w:rsid w:val="00C56E25"/>
    <w:rsid w:val="00C56F13"/>
    <w:rsid w:val="00C57051"/>
    <w:rsid w:val="00C57156"/>
    <w:rsid w:val="00C57217"/>
    <w:rsid w:val="00C57333"/>
    <w:rsid w:val="00C57343"/>
    <w:rsid w:val="00C573C3"/>
    <w:rsid w:val="00C57448"/>
    <w:rsid w:val="00C574FA"/>
    <w:rsid w:val="00C57542"/>
    <w:rsid w:val="00C57579"/>
    <w:rsid w:val="00C575E6"/>
    <w:rsid w:val="00C57611"/>
    <w:rsid w:val="00C57642"/>
    <w:rsid w:val="00C577EE"/>
    <w:rsid w:val="00C57C33"/>
    <w:rsid w:val="00C57C42"/>
    <w:rsid w:val="00C57D15"/>
    <w:rsid w:val="00C57F9F"/>
    <w:rsid w:val="00C57FD8"/>
    <w:rsid w:val="00C602B4"/>
    <w:rsid w:val="00C602D1"/>
    <w:rsid w:val="00C604B7"/>
    <w:rsid w:val="00C60525"/>
    <w:rsid w:val="00C60629"/>
    <w:rsid w:val="00C607E6"/>
    <w:rsid w:val="00C6094E"/>
    <w:rsid w:val="00C60C95"/>
    <w:rsid w:val="00C60D61"/>
    <w:rsid w:val="00C60DC3"/>
    <w:rsid w:val="00C6108F"/>
    <w:rsid w:val="00C610B8"/>
    <w:rsid w:val="00C61371"/>
    <w:rsid w:val="00C61602"/>
    <w:rsid w:val="00C616F0"/>
    <w:rsid w:val="00C618F0"/>
    <w:rsid w:val="00C61920"/>
    <w:rsid w:val="00C61973"/>
    <w:rsid w:val="00C6198B"/>
    <w:rsid w:val="00C61B63"/>
    <w:rsid w:val="00C61CBF"/>
    <w:rsid w:val="00C61D01"/>
    <w:rsid w:val="00C61D33"/>
    <w:rsid w:val="00C61D8A"/>
    <w:rsid w:val="00C61F5D"/>
    <w:rsid w:val="00C622B6"/>
    <w:rsid w:val="00C62677"/>
    <w:rsid w:val="00C627BE"/>
    <w:rsid w:val="00C62919"/>
    <w:rsid w:val="00C629DE"/>
    <w:rsid w:val="00C62AE3"/>
    <w:rsid w:val="00C62B59"/>
    <w:rsid w:val="00C62C17"/>
    <w:rsid w:val="00C62D9B"/>
    <w:rsid w:val="00C62EDC"/>
    <w:rsid w:val="00C62F25"/>
    <w:rsid w:val="00C62F3B"/>
    <w:rsid w:val="00C62FC6"/>
    <w:rsid w:val="00C6305A"/>
    <w:rsid w:val="00C6315A"/>
    <w:rsid w:val="00C6321C"/>
    <w:rsid w:val="00C63287"/>
    <w:rsid w:val="00C6333A"/>
    <w:rsid w:val="00C633F7"/>
    <w:rsid w:val="00C634C3"/>
    <w:rsid w:val="00C63801"/>
    <w:rsid w:val="00C63962"/>
    <w:rsid w:val="00C639B6"/>
    <w:rsid w:val="00C63A62"/>
    <w:rsid w:val="00C63B02"/>
    <w:rsid w:val="00C63D2A"/>
    <w:rsid w:val="00C63E2D"/>
    <w:rsid w:val="00C64089"/>
    <w:rsid w:val="00C6422E"/>
    <w:rsid w:val="00C64501"/>
    <w:rsid w:val="00C64575"/>
    <w:rsid w:val="00C6478D"/>
    <w:rsid w:val="00C649C0"/>
    <w:rsid w:val="00C649E1"/>
    <w:rsid w:val="00C64A97"/>
    <w:rsid w:val="00C64AC8"/>
    <w:rsid w:val="00C64BB0"/>
    <w:rsid w:val="00C6503F"/>
    <w:rsid w:val="00C65083"/>
    <w:rsid w:val="00C65261"/>
    <w:rsid w:val="00C65378"/>
    <w:rsid w:val="00C654C8"/>
    <w:rsid w:val="00C65590"/>
    <w:rsid w:val="00C6573F"/>
    <w:rsid w:val="00C657A1"/>
    <w:rsid w:val="00C65816"/>
    <w:rsid w:val="00C65DE4"/>
    <w:rsid w:val="00C65ECA"/>
    <w:rsid w:val="00C65F0C"/>
    <w:rsid w:val="00C65FC7"/>
    <w:rsid w:val="00C65FE4"/>
    <w:rsid w:val="00C66057"/>
    <w:rsid w:val="00C662AC"/>
    <w:rsid w:val="00C6630C"/>
    <w:rsid w:val="00C66593"/>
    <w:rsid w:val="00C668B3"/>
    <w:rsid w:val="00C66924"/>
    <w:rsid w:val="00C669A3"/>
    <w:rsid w:val="00C66A48"/>
    <w:rsid w:val="00C66A70"/>
    <w:rsid w:val="00C66AFD"/>
    <w:rsid w:val="00C66CA4"/>
    <w:rsid w:val="00C66E16"/>
    <w:rsid w:val="00C66E4B"/>
    <w:rsid w:val="00C66F3C"/>
    <w:rsid w:val="00C66FF3"/>
    <w:rsid w:val="00C67130"/>
    <w:rsid w:val="00C672F4"/>
    <w:rsid w:val="00C676D5"/>
    <w:rsid w:val="00C67780"/>
    <w:rsid w:val="00C6778A"/>
    <w:rsid w:val="00C677AA"/>
    <w:rsid w:val="00C677F0"/>
    <w:rsid w:val="00C67972"/>
    <w:rsid w:val="00C679BE"/>
    <w:rsid w:val="00C67B16"/>
    <w:rsid w:val="00C67D57"/>
    <w:rsid w:val="00C67E93"/>
    <w:rsid w:val="00C70029"/>
    <w:rsid w:val="00C700B0"/>
    <w:rsid w:val="00C7026F"/>
    <w:rsid w:val="00C70339"/>
    <w:rsid w:val="00C70400"/>
    <w:rsid w:val="00C7052C"/>
    <w:rsid w:val="00C708F6"/>
    <w:rsid w:val="00C7092A"/>
    <w:rsid w:val="00C7099A"/>
    <w:rsid w:val="00C70B0C"/>
    <w:rsid w:val="00C70B8F"/>
    <w:rsid w:val="00C70C69"/>
    <w:rsid w:val="00C70CAC"/>
    <w:rsid w:val="00C70CC8"/>
    <w:rsid w:val="00C70DFA"/>
    <w:rsid w:val="00C70E41"/>
    <w:rsid w:val="00C7105D"/>
    <w:rsid w:val="00C713AE"/>
    <w:rsid w:val="00C71562"/>
    <w:rsid w:val="00C715EB"/>
    <w:rsid w:val="00C7184E"/>
    <w:rsid w:val="00C71892"/>
    <w:rsid w:val="00C718A2"/>
    <w:rsid w:val="00C7195B"/>
    <w:rsid w:val="00C719C8"/>
    <w:rsid w:val="00C71AFB"/>
    <w:rsid w:val="00C71DD2"/>
    <w:rsid w:val="00C71E6B"/>
    <w:rsid w:val="00C71ED5"/>
    <w:rsid w:val="00C71F74"/>
    <w:rsid w:val="00C71FE0"/>
    <w:rsid w:val="00C720EA"/>
    <w:rsid w:val="00C72376"/>
    <w:rsid w:val="00C72457"/>
    <w:rsid w:val="00C724D1"/>
    <w:rsid w:val="00C72683"/>
    <w:rsid w:val="00C727DB"/>
    <w:rsid w:val="00C72A20"/>
    <w:rsid w:val="00C72AEB"/>
    <w:rsid w:val="00C72CBE"/>
    <w:rsid w:val="00C72D05"/>
    <w:rsid w:val="00C72E8B"/>
    <w:rsid w:val="00C72F71"/>
    <w:rsid w:val="00C73117"/>
    <w:rsid w:val="00C73186"/>
    <w:rsid w:val="00C734B4"/>
    <w:rsid w:val="00C73618"/>
    <w:rsid w:val="00C736BB"/>
    <w:rsid w:val="00C7377D"/>
    <w:rsid w:val="00C738A8"/>
    <w:rsid w:val="00C73CBC"/>
    <w:rsid w:val="00C73D26"/>
    <w:rsid w:val="00C73E0F"/>
    <w:rsid w:val="00C73E70"/>
    <w:rsid w:val="00C73FC1"/>
    <w:rsid w:val="00C74060"/>
    <w:rsid w:val="00C7415F"/>
    <w:rsid w:val="00C7418B"/>
    <w:rsid w:val="00C741D7"/>
    <w:rsid w:val="00C743D8"/>
    <w:rsid w:val="00C74546"/>
    <w:rsid w:val="00C74757"/>
    <w:rsid w:val="00C74895"/>
    <w:rsid w:val="00C74ABD"/>
    <w:rsid w:val="00C74C46"/>
    <w:rsid w:val="00C74D05"/>
    <w:rsid w:val="00C74DE0"/>
    <w:rsid w:val="00C74FD0"/>
    <w:rsid w:val="00C75621"/>
    <w:rsid w:val="00C75854"/>
    <w:rsid w:val="00C759A3"/>
    <w:rsid w:val="00C759B5"/>
    <w:rsid w:val="00C75D35"/>
    <w:rsid w:val="00C75E00"/>
    <w:rsid w:val="00C76035"/>
    <w:rsid w:val="00C760F2"/>
    <w:rsid w:val="00C761C9"/>
    <w:rsid w:val="00C7655D"/>
    <w:rsid w:val="00C765EE"/>
    <w:rsid w:val="00C7664B"/>
    <w:rsid w:val="00C767B8"/>
    <w:rsid w:val="00C7690A"/>
    <w:rsid w:val="00C769A8"/>
    <w:rsid w:val="00C76ABB"/>
    <w:rsid w:val="00C76AFB"/>
    <w:rsid w:val="00C76CC1"/>
    <w:rsid w:val="00C76CEB"/>
    <w:rsid w:val="00C76CF2"/>
    <w:rsid w:val="00C76D8E"/>
    <w:rsid w:val="00C76DCE"/>
    <w:rsid w:val="00C76F57"/>
    <w:rsid w:val="00C770EC"/>
    <w:rsid w:val="00C77193"/>
    <w:rsid w:val="00C771C9"/>
    <w:rsid w:val="00C771F1"/>
    <w:rsid w:val="00C7742A"/>
    <w:rsid w:val="00C7788F"/>
    <w:rsid w:val="00C77B44"/>
    <w:rsid w:val="00C77D13"/>
    <w:rsid w:val="00C77D66"/>
    <w:rsid w:val="00C8008C"/>
    <w:rsid w:val="00C80121"/>
    <w:rsid w:val="00C80280"/>
    <w:rsid w:val="00C802F1"/>
    <w:rsid w:val="00C8058C"/>
    <w:rsid w:val="00C806F6"/>
    <w:rsid w:val="00C80760"/>
    <w:rsid w:val="00C8085C"/>
    <w:rsid w:val="00C808ED"/>
    <w:rsid w:val="00C80AB2"/>
    <w:rsid w:val="00C80C7B"/>
    <w:rsid w:val="00C80D8E"/>
    <w:rsid w:val="00C810A8"/>
    <w:rsid w:val="00C811B7"/>
    <w:rsid w:val="00C81532"/>
    <w:rsid w:val="00C816ED"/>
    <w:rsid w:val="00C818D6"/>
    <w:rsid w:val="00C8193A"/>
    <w:rsid w:val="00C81A30"/>
    <w:rsid w:val="00C82040"/>
    <w:rsid w:val="00C82062"/>
    <w:rsid w:val="00C82648"/>
    <w:rsid w:val="00C827A8"/>
    <w:rsid w:val="00C82A9F"/>
    <w:rsid w:val="00C82BC5"/>
    <w:rsid w:val="00C82BD9"/>
    <w:rsid w:val="00C83101"/>
    <w:rsid w:val="00C831BE"/>
    <w:rsid w:val="00C83260"/>
    <w:rsid w:val="00C83450"/>
    <w:rsid w:val="00C837EB"/>
    <w:rsid w:val="00C838C6"/>
    <w:rsid w:val="00C8392C"/>
    <w:rsid w:val="00C83A1D"/>
    <w:rsid w:val="00C83A9B"/>
    <w:rsid w:val="00C83ADC"/>
    <w:rsid w:val="00C83B66"/>
    <w:rsid w:val="00C83D8D"/>
    <w:rsid w:val="00C83D9B"/>
    <w:rsid w:val="00C84153"/>
    <w:rsid w:val="00C842EB"/>
    <w:rsid w:val="00C844B4"/>
    <w:rsid w:val="00C84751"/>
    <w:rsid w:val="00C848DF"/>
    <w:rsid w:val="00C84982"/>
    <w:rsid w:val="00C84A2B"/>
    <w:rsid w:val="00C84AB0"/>
    <w:rsid w:val="00C84CDA"/>
    <w:rsid w:val="00C84D20"/>
    <w:rsid w:val="00C84F63"/>
    <w:rsid w:val="00C84F81"/>
    <w:rsid w:val="00C85391"/>
    <w:rsid w:val="00C85417"/>
    <w:rsid w:val="00C855D2"/>
    <w:rsid w:val="00C85852"/>
    <w:rsid w:val="00C85C4D"/>
    <w:rsid w:val="00C85D84"/>
    <w:rsid w:val="00C85EC2"/>
    <w:rsid w:val="00C85ECE"/>
    <w:rsid w:val="00C85F8C"/>
    <w:rsid w:val="00C85FF6"/>
    <w:rsid w:val="00C863CA"/>
    <w:rsid w:val="00C864C1"/>
    <w:rsid w:val="00C864D9"/>
    <w:rsid w:val="00C86524"/>
    <w:rsid w:val="00C866A1"/>
    <w:rsid w:val="00C86868"/>
    <w:rsid w:val="00C86954"/>
    <w:rsid w:val="00C86968"/>
    <w:rsid w:val="00C86C2C"/>
    <w:rsid w:val="00C86D1F"/>
    <w:rsid w:val="00C86E8D"/>
    <w:rsid w:val="00C87414"/>
    <w:rsid w:val="00C87428"/>
    <w:rsid w:val="00C8746F"/>
    <w:rsid w:val="00C874FE"/>
    <w:rsid w:val="00C87511"/>
    <w:rsid w:val="00C87606"/>
    <w:rsid w:val="00C8785A"/>
    <w:rsid w:val="00C878C0"/>
    <w:rsid w:val="00C87905"/>
    <w:rsid w:val="00C87BC6"/>
    <w:rsid w:val="00C87C9F"/>
    <w:rsid w:val="00C87E7A"/>
    <w:rsid w:val="00C9011C"/>
    <w:rsid w:val="00C90175"/>
    <w:rsid w:val="00C901C0"/>
    <w:rsid w:val="00C902BA"/>
    <w:rsid w:val="00C903DE"/>
    <w:rsid w:val="00C90494"/>
    <w:rsid w:val="00C90706"/>
    <w:rsid w:val="00C90844"/>
    <w:rsid w:val="00C90B82"/>
    <w:rsid w:val="00C90EDA"/>
    <w:rsid w:val="00C90F59"/>
    <w:rsid w:val="00C9118F"/>
    <w:rsid w:val="00C91283"/>
    <w:rsid w:val="00C91292"/>
    <w:rsid w:val="00C91736"/>
    <w:rsid w:val="00C91910"/>
    <w:rsid w:val="00C91AF4"/>
    <w:rsid w:val="00C91F14"/>
    <w:rsid w:val="00C91FAD"/>
    <w:rsid w:val="00C92095"/>
    <w:rsid w:val="00C92126"/>
    <w:rsid w:val="00C92169"/>
    <w:rsid w:val="00C92397"/>
    <w:rsid w:val="00C9245B"/>
    <w:rsid w:val="00C92549"/>
    <w:rsid w:val="00C92615"/>
    <w:rsid w:val="00C92668"/>
    <w:rsid w:val="00C9266D"/>
    <w:rsid w:val="00C9267A"/>
    <w:rsid w:val="00C926EE"/>
    <w:rsid w:val="00C9279B"/>
    <w:rsid w:val="00C92A0E"/>
    <w:rsid w:val="00C92B1F"/>
    <w:rsid w:val="00C92C7B"/>
    <w:rsid w:val="00C92DA2"/>
    <w:rsid w:val="00C92FEA"/>
    <w:rsid w:val="00C93028"/>
    <w:rsid w:val="00C93054"/>
    <w:rsid w:val="00C930EE"/>
    <w:rsid w:val="00C931D4"/>
    <w:rsid w:val="00C9339A"/>
    <w:rsid w:val="00C9361B"/>
    <w:rsid w:val="00C93736"/>
    <w:rsid w:val="00C93741"/>
    <w:rsid w:val="00C9381E"/>
    <w:rsid w:val="00C93A26"/>
    <w:rsid w:val="00C93A63"/>
    <w:rsid w:val="00C93B57"/>
    <w:rsid w:val="00C93C1F"/>
    <w:rsid w:val="00C93C21"/>
    <w:rsid w:val="00C93CB3"/>
    <w:rsid w:val="00C93D02"/>
    <w:rsid w:val="00C93D31"/>
    <w:rsid w:val="00C93E2A"/>
    <w:rsid w:val="00C9401A"/>
    <w:rsid w:val="00C94075"/>
    <w:rsid w:val="00C940F9"/>
    <w:rsid w:val="00C9411A"/>
    <w:rsid w:val="00C94150"/>
    <w:rsid w:val="00C9427F"/>
    <w:rsid w:val="00C943BD"/>
    <w:rsid w:val="00C94420"/>
    <w:rsid w:val="00C9446E"/>
    <w:rsid w:val="00C9449A"/>
    <w:rsid w:val="00C9454E"/>
    <w:rsid w:val="00C94620"/>
    <w:rsid w:val="00C94660"/>
    <w:rsid w:val="00C947C1"/>
    <w:rsid w:val="00C94850"/>
    <w:rsid w:val="00C94864"/>
    <w:rsid w:val="00C94B7B"/>
    <w:rsid w:val="00C94B7C"/>
    <w:rsid w:val="00C94D7D"/>
    <w:rsid w:val="00C94E7C"/>
    <w:rsid w:val="00C950B3"/>
    <w:rsid w:val="00C9510A"/>
    <w:rsid w:val="00C9516C"/>
    <w:rsid w:val="00C951B6"/>
    <w:rsid w:val="00C953C7"/>
    <w:rsid w:val="00C95528"/>
    <w:rsid w:val="00C95534"/>
    <w:rsid w:val="00C95572"/>
    <w:rsid w:val="00C9573A"/>
    <w:rsid w:val="00C95780"/>
    <w:rsid w:val="00C957B5"/>
    <w:rsid w:val="00C959BB"/>
    <w:rsid w:val="00C959D2"/>
    <w:rsid w:val="00C95BA7"/>
    <w:rsid w:val="00C95DB0"/>
    <w:rsid w:val="00C95DE1"/>
    <w:rsid w:val="00C95EA6"/>
    <w:rsid w:val="00C95FB6"/>
    <w:rsid w:val="00C9685A"/>
    <w:rsid w:val="00C96906"/>
    <w:rsid w:val="00C96A4D"/>
    <w:rsid w:val="00C96C32"/>
    <w:rsid w:val="00C96C35"/>
    <w:rsid w:val="00C96E67"/>
    <w:rsid w:val="00C9702A"/>
    <w:rsid w:val="00C97076"/>
    <w:rsid w:val="00C97517"/>
    <w:rsid w:val="00C977D4"/>
    <w:rsid w:val="00C97B31"/>
    <w:rsid w:val="00C97D0D"/>
    <w:rsid w:val="00C97D15"/>
    <w:rsid w:val="00C97D49"/>
    <w:rsid w:val="00C97DAB"/>
    <w:rsid w:val="00C97DF0"/>
    <w:rsid w:val="00C97FC9"/>
    <w:rsid w:val="00CA0069"/>
    <w:rsid w:val="00CA0291"/>
    <w:rsid w:val="00CA02C4"/>
    <w:rsid w:val="00CA0426"/>
    <w:rsid w:val="00CA05F8"/>
    <w:rsid w:val="00CA0643"/>
    <w:rsid w:val="00CA0694"/>
    <w:rsid w:val="00CA0B20"/>
    <w:rsid w:val="00CA0B88"/>
    <w:rsid w:val="00CA0BF2"/>
    <w:rsid w:val="00CA0C4F"/>
    <w:rsid w:val="00CA0C94"/>
    <w:rsid w:val="00CA0CC6"/>
    <w:rsid w:val="00CA0F3C"/>
    <w:rsid w:val="00CA0F59"/>
    <w:rsid w:val="00CA0F85"/>
    <w:rsid w:val="00CA102B"/>
    <w:rsid w:val="00CA109E"/>
    <w:rsid w:val="00CA11D2"/>
    <w:rsid w:val="00CA129F"/>
    <w:rsid w:val="00CA14DD"/>
    <w:rsid w:val="00CA1904"/>
    <w:rsid w:val="00CA19D3"/>
    <w:rsid w:val="00CA1B45"/>
    <w:rsid w:val="00CA1B58"/>
    <w:rsid w:val="00CA1CDD"/>
    <w:rsid w:val="00CA1F81"/>
    <w:rsid w:val="00CA239D"/>
    <w:rsid w:val="00CA2431"/>
    <w:rsid w:val="00CA275A"/>
    <w:rsid w:val="00CA285D"/>
    <w:rsid w:val="00CA2986"/>
    <w:rsid w:val="00CA2B74"/>
    <w:rsid w:val="00CA2BAF"/>
    <w:rsid w:val="00CA2BFB"/>
    <w:rsid w:val="00CA2D13"/>
    <w:rsid w:val="00CA2E1A"/>
    <w:rsid w:val="00CA2F7D"/>
    <w:rsid w:val="00CA3172"/>
    <w:rsid w:val="00CA34E6"/>
    <w:rsid w:val="00CA353C"/>
    <w:rsid w:val="00CA39F2"/>
    <w:rsid w:val="00CA3D0C"/>
    <w:rsid w:val="00CA3D8A"/>
    <w:rsid w:val="00CA3E98"/>
    <w:rsid w:val="00CA3F43"/>
    <w:rsid w:val="00CA3F63"/>
    <w:rsid w:val="00CA4263"/>
    <w:rsid w:val="00CA43B6"/>
    <w:rsid w:val="00CA4409"/>
    <w:rsid w:val="00CA49A3"/>
    <w:rsid w:val="00CA4B03"/>
    <w:rsid w:val="00CA4FC5"/>
    <w:rsid w:val="00CA4FED"/>
    <w:rsid w:val="00CA506A"/>
    <w:rsid w:val="00CA5148"/>
    <w:rsid w:val="00CA51E1"/>
    <w:rsid w:val="00CA5207"/>
    <w:rsid w:val="00CA5227"/>
    <w:rsid w:val="00CA5BEE"/>
    <w:rsid w:val="00CA5C7B"/>
    <w:rsid w:val="00CA5E84"/>
    <w:rsid w:val="00CA5EEE"/>
    <w:rsid w:val="00CA5F70"/>
    <w:rsid w:val="00CA6054"/>
    <w:rsid w:val="00CA6189"/>
    <w:rsid w:val="00CA619F"/>
    <w:rsid w:val="00CA61FB"/>
    <w:rsid w:val="00CA623A"/>
    <w:rsid w:val="00CA62C2"/>
    <w:rsid w:val="00CA6365"/>
    <w:rsid w:val="00CA6525"/>
    <w:rsid w:val="00CA6593"/>
    <w:rsid w:val="00CA68BE"/>
    <w:rsid w:val="00CA68C6"/>
    <w:rsid w:val="00CA6932"/>
    <w:rsid w:val="00CA6A61"/>
    <w:rsid w:val="00CA6ACE"/>
    <w:rsid w:val="00CA6BF4"/>
    <w:rsid w:val="00CA6D3B"/>
    <w:rsid w:val="00CA6DC9"/>
    <w:rsid w:val="00CA6E2F"/>
    <w:rsid w:val="00CA6E77"/>
    <w:rsid w:val="00CA7331"/>
    <w:rsid w:val="00CA735C"/>
    <w:rsid w:val="00CA74EB"/>
    <w:rsid w:val="00CA74F8"/>
    <w:rsid w:val="00CA7631"/>
    <w:rsid w:val="00CA76C3"/>
    <w:rsid w:val="00CA77A0"/>
    <w:rsid w:val="00CA7823"/>
    <w:rsid w:val="00CA785D"/>
    <w:rsid w:val="00CA78AB"/>
    <w:rsid w:val="00CA7981"/>
    <w:rsid w:val="00CA79A0"/>
    <w:rsid w:val="00CA7A49"/>
    <w:rsid w:val="00CA7DA4"/>
    <w:rsid w:val="00CA7DDB"/>
    <w:rsid w:val="00CA7E80"/>
    <w:rsid w:val="00CA7EB8"/>
    <w:rsid w:val="00CB001B"/>
    <w:rsid w:val="00CB015E"/>
    <w:rsid w:val="00CB0215"/>
    <w:rsid w:val="00CB030C"/>
    <w:rsid w:val="00CB0443"/>
    <w:rsid w:val="00CB048B"/>
    <w:rsid w:val="00CB0568"/>
    <w:rsid w:val="00CB06A2"/>
    <w:rsid w:val="00CB0993"/>
    <w:rsid w:val="00CB0A2D"/>
    <w:rsid w:val="00CB0A6C"/>
    <w:rsid w:val="00CB0C92"/>
    <w:rsid w:val="00CB0CA1"/>
    <w:rsid w:val="00CB0E89"/>
    <w:rsid w:val="00CB0F48"/>
    <w:rsid w:val="00CB1172"/>
    <w:rsid w:val="00CB133F"/>
    <w:rsid w:val="00CB1788"/>
    <w:rsid w:val="00CB184A"/>
    <w:rsid w:val="00CB1870"/>
    <w:rsid w:val="00CB1A9E"/>
    <w:rsid w:val="00CB1CC6"/>
    <w:rsid w:val="00CB1D9E"/>
    <w:rsid w:val="00CB1EE6"/>
    <w:rsid w:val="00CB1F66"/>
    <w:rsid w:val="00CB1FF5"/>
    <w:rsid w:val="00CB20E4"/>
    <w:rsid w:val="00CB230E"/>
    <w:rsid w:val="00CB23F3"/>
    <w:rsid w:val="00CB242E"/>
    <w:rsid w:val="00CB2469"/>
    <w:rsid w:val="00CB24C7"/>
    <w:rsid w:val="00CB266E"/>
    <w:rsid w:val="00CB26AD"/>
    <w:rsid w:val="00CB26BD"/>
    <w:rsid w:val="00CB27CB"/>
    <w:rsid w:val="00CB2800"/>
    <w:rsid w:val="00CB291D"/>
    <w:rsid w:val="00CB2B37"/>
    <w:rsid w:val="00CB2B64"/>
    <w:rsid w:val="00CB2BFE"/>
    <w:rsid w:val="00CB2C8B"/>
    <w:rsid w:val="00CB2C8F"/>
    <w:rsid w:val="00CB2CFB"/>
    <w:rsid w:val="00CB2EF7"/>
    <w:rsid w:val="00CB2F8C"/>
    <w:rsid w:val="00CB31F8"/>
    <w:rsid w:val="00CB3411"/>
    <w:rsid w:val="00CB3613"/>
    <w:rsid w:val="00CB3A8F"/>
    <w:rsid w:val="00CB3BDD"/>
    <w:rsid w:val="00CB3EAE"/>
    <w:rsid w:val="00CB412D"/>
    <w:rsid w:val="00CB4291"/>
    <w:rsid w:val="00CB4345"/>
    <w:rsid w:val="00CB452D"/>
    <w:rsid w:val="00CB4597"/>
    <w:rsid w:val="00CB4737"/>
    <w:rsid w:val="00CB4797"/>
    <w:rsid w:val="00CB4884"/>
    <w:rsid w:val="00CB49F4"/>
    <w:rsid w:val="00CB4A4A"/>
    <w:rsid w:val="00CB4BE9"/>
    <w:rsid w:val="00CB4D28"/>
    <w:rsid w:val="00CB4F42"/>
    <w:rsid w:val="00CB4FC8"/>
    <w:rsid w:val="00CB4FF7"/>
    <w:rsid w:val="00CB501A"/>
    <w:rsid w:val="00CB5273"/>
    <w:rsid w:val="00CB5354"/>
    <w:rsid w:val="00CB53C1"/>
    <w:rsid w:val="00CB5607"/>
    <w:rsid w:val="00CB56D4"/>
    <w:rsid w:val="00CB5B06"/>
    <w:rsid w:val="00CB5B3D"/>
    <w:rsid w:val="00CB5B80"/>
    <w:rsid w:val="00CB5D61"/>
    <w:rsid w:val="00CB5EFB"/>
    <w:rsid w:val="00CB608F"/>
    <w:rsid w:val="00CB6112"/>
    <w:rsid w:val="00CB61EA"/>
    <w:rsid w:val="00CB62F1"/>
    <w:rsid w:val="00CB640D"/>
    <w:rsid w:val="00CB64CC"/>
    <w:rsid w:val="00CB65AA"/>
    <w:rsid w:val="00CB662F"/>
    <w:rsid w:val="00CB6723"/>
    <w:rsid w:val="00CB696A"/>
    <w:rsid w:val="00CB6A14"/>
    <w:rsid w:val="00CB6B8C"/>
    <w:rsid w:val="00CB6B97"/>
    <w:rsid w:val="00CB6C00"/>
    <w:rsid w:val="00CB6CE0"/>
    <w:rsid w:val="00CB7048"/>
    <w:rsid w:val="00CB724F"/>
    <w:rsid w:val="00CB7270"/>
    <w:rsid w:val="00CB74AE"/>
    <w:rsid w:val="00CB7642"/>
    <w:rsid w:val="00CB782B"/>
    <w:rsid w:val="00CB7C0A"/>
    <w:rsid w:val="00CB7C92"/>
    <w:rsid w:val="00CB7E27"/>
    <w:rsid w:val="00CB7E83"/>
    <w:rsid w:val="00CB7EB1"/>
    <w:rsid w:val="00CB7F34"/>
    <w:rsid w:val="00CC00CA"/>
    <w:rsid w:val="00CC0468"/>
    <w:rsid w:val="00CC047A"/>
    <w:rsid w:val="00CC04CD"/>
    <w:rsid w:val="00CC05AC"/>
    <w:rsid w:val="00CC0618"/>
    <w:rsid w:val="00CC0805"/>
    <w:rsid w:val="00CC088C"/>
    <w:rsid w:val="00CC0A7A"/>
    <w:rsid w:val="00CC0B97"/>
    <w:rsid w:val="00CC0C64"/>
    <w:rsid w:val="00CC0CFF"/>
    <w:rsid w:val="00CC0D00"/>
    <w:rsid w:val="00CC0D39"/>
    <w:rsid w:val="00CC0D44"/>
    <w:rsid w:val="00CC0DB7"/>
    <w:rsid w:val="00CC0F19"/>
    <w:rsid w:val="00CC1102"/>
    <w:rsid w:val="00CC1211"/>
    <w:rsid w:val="00CC12C1"/>
    <w:rsid w:val="00CC1389"/>
    <w:rsid w:val="00CC14EE"/>
    <w:rsid w:val="00CC1501"/>
    <w:rsid w:val="00CC1611"/>
    <w:rsid w:val="00CC1673"/>
    <w:rsid w:val="00CC184D"/>
    <w:rsid w:val="00CC186A"/>
    <w:rsid w:val="00CC1A8C"/>
    <w:rsid w:val="00CC1BF7"/>
    <w:rsid w:val="00CC1C08"/>
    <w:rsid w:val="00CC1C4E"/>
    <w:rsid w:val="00CC1F31"/>
    <w:rsid w:val="00CC226D"/>
    <w:rsid w:val="00CC22FA"/>
    <w:rsid w:val="00CC242E"/>
    <w:rsid w:val="00CC248D"/>
    <w:rsid w:val="00CC24CA"/>
    <w:rsid w:val="00CC2818"/>
    <w:rsid w:val="00CC29D0"/>
    <w:rsid w:val="00CC2D7E"/>
    <w:rsid w:val="00CC2E93"/>
    <w:rsid w:val="00CC2F4E"/>
    <w:rsid w:val="00CC2FCE"/>
    <w:rsid w:val="00CC3039"/>
    <w:rsid w:val="00CC3212"/>
    <w:rsid w:val="00CC3400"/>
    <w:rsid w:val="00CC36B6"/>
    <w:rsid w:val="00CC38E9"/>
    <w:rsid w:val="00CC3BF3"/>
    <w:rsid w:val="00CC3C49"/>
    <w:rsid w:val="00CC3DC8"/>
    <w:rsid w:val="00CC3DD0"/>
    <w:rsid w:val="00CC3FE4"/>
    <w:rsid w:val="00CC4078"/>
    <w:rsid w:val="00CC4103"/>
    <w:rsid w:val="00CC41A5"/>
    <w:rsid w:val="00CC440B"/>
    <w:rsid w:val="00CC4597"/>
    <w:rsid w:val="00CC486C"/>
    <w:rsid w:val="00CC4870"/>
    <w:rsid w:val="00CC4979"/>
    <w:rsid w:val="00CC4B11"/>
    <w:rsid w:val="00CC4B3F"/>
    <w:rsid w:val="00CC4B5B"/>
    <w:rsid w:val="00CC4B70"/>
    <w:rsid w:val="00CC4C2D"/>
    <w:rsid w:val="00CC50DC"/>
    <w:rsid w:val="00CC5134"/>
    <w:rsid w:val="00CC5147"/>
    <w:rsid w:val="00CC5228"/>
    <w:rsid w:val="00CC56C1"/>
    <w:rsid w:val="00CC57FA"/>
    <w:rsid w:val="00CC59BC"/>
    <w:rsid w:val="00CC5B37"/>
    <w:rsid w:val="00CC5CA5"/>
    <w:rsid w:val="00CC5D03"/>
    <w:rsid w:val="00CC5F13"/>
    <w:rsid w:val="00CC6181"/>
    <w:rsid w:val="00CC6242"/>
    <w:rsid w:val="00CC6261"/>
    <w:rsid w:val="00CC650E"/>
    <w:rsid w:val="00CC6610"/>
    <w:rsid w:val="00CC69F6"/>
    <w:rsid w:val="00CC6A8D"/>
    <w:rsid w:val="00CC6AB7"/>
    <w:rsid w:val="00CC6BDE"/>
    <w:rsid w:val="00CC6D50"/>
    <w:rsid w:val="00CC6D95"/>
    <w:rsid w:val="00CC6EEC"/>
    <w:rsid w:val="00CC717F"/>
    <w:rsid w:val="00CC73CD"/>
    <w:rsid w:val="00CC75A3"/>
    <w:rsid w:val="00CC75C9"/>
    <w:rsid w:val="00CC75E7"/>
    <w:rsid w:val="00CC7703"/>
    <w:rsid w:val="00CC785D"/>
    <w:rsid w:val="00CC788A"/>
    <w:rsid w:val="00CC7A81"/>
    <w:rsid w:val="00CC7C11"/>
    <w:rsid w:val="00CC7DDF"/>
    <w:rsid w:val="00CD01FC"/>
    <w:rsid w:val="00CD0550"/>
    <w:rsid w:val="00CD0601"/>
    <w:rsid w:val="00CD0DD6"/>
    <w:rsid w:val="00CD0E08"/>
    <w:rsid w:val="00CD10BB"/>
    <w:rsid w:val="00CD1108"/>
    <w:rsid w:val="00CD11BC"/>
    <w:rsid w:val="00CD1535"/>
    <w:rsid w:val="00CD1540"/>
    <w:rsid w:val="00CD156E"/>
    <w:rsid w:val="00CD1666"/>
    <w:rsid w:val="00CD176F"/>
    <w:rsid w:val="00CD183E"/>
    <w:rsid w:val="00CD1C18"/>
    <w:rsid w:val="00CD1CF2"/>
    <w:rsid w:val="00CD1F60"/>
    <w:rsid w:val="00CD2425"/>
    <w:rsid w:val="00CD253D"/>
    <w:rsid w:val="00CD272C"/>
    <w:rsid w:val="00CD2742"/>
    <w:rsid w:val="00CD28AE"/>
    <w:rsid w:val="00CD2908"/>
    <w:rsid w:val="00CD2961"/>
    <w:rsid w:val="00CD29A8"/>
    <w:rsid w:val="00CD29E4"/>
    <w:rsid w:val="00CD29FD"/>
    <w:rsid w:val="00CD2BDA"/>
    <w:rsid w:val="00CD2C21"/>
    <w:rsid w:val="00CD2C46"/>
    <w:rsid w:val="00CD2E30"/>
    <w:rsid w:val="00CD2F00"/>
    <w:rsid w:val="00CD3006"/>
    <w:rsid w:val="00CD30A8"/>
    <w:rsid w:val="00CD347E"/>
    <w:rsid w:val="00CD3777"/>
    <w:rsid w:val="00CD38CF"/>
    <w:rsid w:val="00CD3BA0"/>
    <w:rsid w:val="00CD3D64"/>
    <w:rsid w:val="00CD3DD6"/>
    <w:rsid w:val="00CD3FCF"/>
    <w:rsid w:val="00CD3FD8"/>
    <w:rsid w:val="00CD40BE"/>
    <w:rsid w:val="00CD4134"/>
    <w:rsid w:val="00CD41D0"/>
    <w:rsid w:val="00CD4248"/>
    <w:rsid w:val="00CD4324"/>
    <w:rsid w:val="00CD4328"/>
    <w:rsid w:val="00CD4503"/>
    <w:rsid w:val="00CD456C"/>
    <w:rsid w:val="00CD4836"/>
    <w:rsid w:val="00CD48D9"/>
    <w:rsid w:val="00CD4B25"/>
    <w:rsid w:val="00CD4FA5"/>
    <w:rsid w:val="00CD51E1"/>
    <w:rsid w:val="00CD536D"/>
    <w:rsid w:val="00CD55A9"/>
    <w:rsid w:val="00CD5669"/>
    <w:rsid w:val="00CD56A7"/>
    <w:rsid w:val="00CD56C8"/>
    <w:rsid w:val="00CD56E1"/>
    <w:rsid w:val="00CD5997"/>
    <w:rsid w:val="00CD59B5"/>
    <w:rsid w:val="00CD5A02"/>
    <w:rsid w:val="00CD5A39"/>
    <w:rsid w:val="00CD5A80"/>
    <w:rsid w:val="00CD5A8D"/>
    <w:rsid w:val="00CD5B17"/>
    <w:rsid w:val="00CD5B8C"/>
    <w:rsid w:val="00CD5BAE"/>
    <w:rsid w:val="00CD6062"/>
    <w:rsid w:val="00CD61AA"/>
    <w:rsid w:val="00CD6219"/>
    <w:rsid w:val="00CD62AE"/>
    <w:rsid w:val="00CD63E5"/>
    <w:rsid w:val="00CD64DA"/>
    <w:rsid w:val="00CD6522"/>
    <w:rsid w:val="00CD659A"/>
    <w:rsid w:val="00CD67A9"/>
    <w:rsid w:val="00CD6B43"/>
    <w:rsid w:val="00CD6F89"/>
    <w:rsid w:val="00CD6F98"/>
    <w:rsid w:val="00CD7188"/>
    <w:rsid w:val="00CD71DB"/>
    <w:rsid w:val="00CD7460"/>
    <w:rsid w:val="00CD7663"/>
    <w:rsid w:val="00CD776E"/>
    <w:rsid w:val="00CD7C92"/>
    <w:rsid w:val="00CD7D37"/>
    <w:rsid w:val="00CD7F95"/>
    <w:rsid w:val="00CD7FF7"/>
    <w:rsid w:val="00CE04F1"/>
    <w:rsid w:val="00CE057C"/>
    <w:rsid w:val="00CE071C"/>
    <w:rsid w:val="00CE0764"/>
    <w:rsid w:val="00CE07AE"/>
    <w:rsid w:val="00CE07FB"/>
    <w:rsid w:val="00CE0969"/>
    <w:rsid w:val="00CE0A25"/>
    <w:rsid w:val="00CE0C36"/>
    <w:rsid w:val="00CE0CC0"/>
    <w:rsid w:val="00CE0D6C"/>
    <w:rsid w:val="00CE0D93"/>
    <w:rsid w:val="00CE0E70"/>
    <w:rsid w:val="00CE0F77"/>
    <w:rsid w:val="00CE0FE9"/>
    <w:rsid w:val="00CE124C"/>
    <w:rsid w:val="00CE15DB"/>
    <w:rsid w:val="00CE170B"/>
    <w:rsid w:val="00CE1A22"/>
    <w:rsid w:val="00CE1AC5"/>
    <w:rsid w:val="00CE1C3E"/>
    <w:rsid w:val="00CE1E81"/>
    <w:rsid w:val="00CE1FC9"/>
    <w:rsid w:val="00CE218F"/>
    <w:rsid w:val="00CE21BD"/>
    <w:rsid w:val="00CE2235"/>
    <w:rsid w:val="00CE22CD"/>
    <w:rsid w:val="00CE257D"/>
    <w:rsid w:val="00CE2A19"/>
    <w:rsid w:val="00CE2A5F"/>
    <w:rsid w:val="00CE2A92"/>
    <w:rsid w:val="00CE2C52"/>
    <w:rsid w:val="00CE2C68"/>
    <w:rsid w:val="00CE2D7F"/>
    <w:rsid w:val="00CE2E17"/>
    <w:rsid w:val="00CE3047"/>
    <w:rsid w:val="00CE306D"/>
    <w:rsid w:val="00CE31B5"/>
    <w:rsid w:val="00CE322D"/>
    <w:rsid w:val="00CE3240"/>
    <w:rsid w:val="00CE326F"/>
    <w:rsid w:val="00CE330A"/>
    <w:rsid w:val="00CE3344"/>
    <w:rsid w:val="00CE3393"/>
    <w:rsid w:val="00CE35CC"/>
    <w:rsid w:val="00CE3854"/>
    <w:rsid w:val="00CE388A"/>
    <w:rsid w:val="00CE38C6"/>
    <w:rsid w:val="00CE3B36"/>
    <w:rsid w:val="00CE3CA6"/>
    <w:rsid w:val="00CE3CC1"/>
    <w:rsid w:val="00CE3E76"/>
    <w:rsid w:val="00CE40D9"/>
    <w:rsid w:val="00CE42ED"/>
    <w:rsid w:val="00CE43AD"/>
    <w:rsid w:val="00CE43AF"/>
    <w:rsid w:val="00CE44EB"/>
    <w:rsid w:val="00CE46FE"/>
    <w:rsid w:val="00CE4766"/>
    <w:rsid w:val="00CE47CC"/>
    <w:rsid w:val="00CE4915"/>
    <w:rsid w:val="00CE4A51"/>
    <w:rsid w:val="00CE4A68"/>
    <w:rsid w:val="00CE4AB1"/>
    <w:rsid w:val="00CE4B28"/>
    <w:rsid w:val="00CE4D23"/>
    <w:rsid w:val="00CE4E9E"/>
    <w:rsid w:val="00CE4EE9"/>
    <w:rsid w:val="00CE51CB"/>
    <w:rsid w:val="00CE53F5"/>
    <w:rsid w:val="00CE56B2"/>
    <w:rsid w:val="00CE56D2"/>
    <w:rsid w:val="00CE5757"/>
    <w:rsid w:val="00CE578A"/>
    <w:rsid w:val="00CE57C6"/>
    <w:rsid w:val="00CE5823"/>
    <w:rsid w:val="00CE5A32"/>
    <w:rsid w:val="00CE5A77"/>
    <w:rsid w:val="00CE5C51"/>
    <w:rsid w:val="00CE5CC9"/>
    <w:rsid w:val="00CE5D24"/>
    <w:rsid w:val="00CE5E8E"/>
    <w:rsid w:val="00CE5F4B"/>
    <w:rsid w:val="00CE5FCA"/>
    <w:rsid w:val="00CE6156"/>
    <w:rsid w:val="00CE6160"/>
    <w:rsid w:val="00CE6180"/>
    <w:rsid w:val="00CE631E"/>
    <w:rsid w:val="00CE636F"/>
    <w:rsid w:val="00CE64FC"/>
    <w:rsid w:val="00CE64FF"/>
    <w:rsid w:val="00CE6522"/>
    <w:rsid w:val="00CE6683"/>
    <w:rsid w:val="00CE6824"/>
    <w:rsid w:val="00CE6A70"/>
    <w:rsid w:val="00CE6C28"/>
    <w:rsid w:val="00CE6CA7"/>
    <w:rsid w:val="00CE6D8E"/>
    <w:rsid w:val="00CE6F6D"/>
    <w:rsid w:val="00CE70AC"/>
    <w:rsid w:val="00CE753F"/>
    <w:rsid w:val="00CE7545"/>
    <w:rsid w:val="00CE7824"/>
    <w:rsid w:val="00CE7AE5"/>
    <w:rsid w:val="00CE7CE0"/>
    <w:rsid w:val="00CE7D6A"/>
    <w:rsid w:val="00CE7FD1"/>
    <w:rsid w:val="00CF021E"/>
    <w:rsid w:val="00CF0261"/>
    <w:rsid w:val="00CF02E9"/>
    <w:rsid w:val="00CF03A9"/>
    <w:rsid w:val="00CF047A"/>
    <w:rsid w:val="00CF052E"/>
    <w:rsid w:val="00CF0611"/>
    <w:rsid w:val="00CF066E"/>
    <w:rsid w:val="00CF06ED"/>
    <w:rsid w:val="00CF06FB"/>
    <w:rsid w:val="00CF0757"/>
    <w:rsid w:val="00CF0906"/>
    <w:rsid w:val="00CF0C42"/>
    <w:rsid w:val="00CF0DF8"/>
    <w:rsid w:val="00CF0E69"/>
    <w:rsid w:val="00CF0E91"/>
    <w:rsid w:val="00CF11E8"/>
    <w:rsid w:val="00CF143F"/>
    <w:rsid w:val="00CF17AD"/>
    <w:rsid w:val="00CF18E8"/>
    <w:rsid w:val="00CF18F6"/>
    <w:rsid w:val="00CF19CE"/>
    <w:rsid w:val="00CF20A7"/>
    <w:rsid w:val="00CF20F9"/>
    <w:rsid w:val="00CF2241"/>
    <w:rsid w:val="00CF225E"/>
    <w:rsid w:val="00CF235C"/>
    <w:rsid w:val="00CF2400"/>
    <w:rsid w:val="00CF24D9"/>
    <w:rsid w:val="00CF2525"/>
    <w:rsid w:val="00CF26FA"/>
    <w:rsid w:val="00CF2809"/>
    <w:rsid w:val="00CF2878"/>
    <w:rsid w:val="00CF29A6"/>
    <w:rsid w:val="00CF2BA1"/>
    <w:rsid w:val="00CF2BA5"/>
    <w:rsid w:val="00CF2C62"/>
    <w:rsid w:val="00CF2D97"/>
    <w:rsid w:val="00CF2FA0"/>
    <w:rsid w:val="00CF304E"/>
    <w:rsid w:val="00CF3281"/>
    <w:rsid w:val="00CF344F"/>
    <w:rsid w:val="00CF34A4"/>
    <w:rsid w:val="00CF3555"/>
    <w:rsid w:val="00CF3DB6"/>
    <w:rsid w:val="00CF3E49"/>
    <w:rsid w:val="00CF3EA4"/>
    <w:rsid w:val="00CF3F14"/>
    <w:rsid w:val="00CF3F43"/>
    <w:rsid w:val="00CF4140"/>
    <w:rsid w:val="00CF441D"/>
    <w:rsid w:val="00CF449A"/>
    <w:rsid w:val="00CF44FF"/>
    <w:rsid w:val="00CF452A"/>
    <w:rsid w:val="00CF4732"/>
    <w:rsid w:val="00CF47D4"/>
    <w:rsid w:val="00CF4D4F"/>
    <w:rsid w:val="00CF4D86"/>
    <w:rsid w:val="00CF4D9C"/>
    <w:rsid w:val="00CF4EB5"/>
    <w:rsid w:val="00CF4FA4"/>
    <w:rsid w:val="00CF4FD6"/>
    <w:rsid w:val="00CF50F6"/>
    <w:rsid w:val="00CF53FB"/>
    <w:rsid w:val="00CF558A"/>
    <w:rsid w:val="00CF55C2"/>
    <w:rsid w:val="00CF5C1B"/>
    <w:rsid w:val="00CF5D76"/>
    <w:rsid w:val="00CF605E"/>
    <w:rsid w:val="00CF6214"/>
    <w:rsid w:val="00CF6377"/>
    <w:rsid w:val="00CF65E4"/>
    <w:rsid w:val="00CF6622"/>
    <w:rsid w:val="00CF669B"/>
    <w:rsid w:val="00CF69E2"/>
    <w:rsid w:val="00CF6CFE"/>
    <w:rsid w:val="00CF6D02"/>
    <w:rsid w:val="00CF6D5D"/>
    <w:rsid w:val="00CF6E46"/>
    <w:rsid w:val="00CF6F6D"/>
    <w:rsid w:val="00CF7349"/>
    <w:rsid w:val="00CF735E"/>
    <w:rsid w:val="00CF7379"/>
    <w:rsid w:val="00CF7490"/>
    <w:rsid w:val="00CF76E1"/>
    <w:rsid w:val="00CF797C"/>
    <w:rsid w:val="00CF7A23"/>
    <w:rsid w:val="00CF7A8A"/>
    <w:rsid w:val="00CF7B8B"/>
    <w:rsid w:val="00CF7BB0"/>
    <w:rsid w:val="00CF7F7F"/>
    <w:rsid w:val="00D00092"/>
    <w:rsid w:val="00D00392"/>
    <w:rsid w:val="00D003C4"/>
    <w:rsid w:val="00D005AE"/>
    <w:rsid w:val="00D0082A"/>
    <w:rsid w:val="00D00944"/>
    <w:rsid w:val="00D009A6"/>
    <w:rsid w:val="00D00A04"/>
    <w:rsid w:val="00D00F69"/>
    <w:rsid w:val="00D0114C"/>
    <w:rsid w:val="00D011C8"/>
    <w:rsid w:val="00D015AC"/>
    <w:rsid w:val="00D01788"/>
    <w:rsid w:val="00D017BF"/>
    <w:rsid w:val="00D01897"/>
    <w:rsid w:val="00D01C53"/>
    <w:rsid w:val="00D01D01"/>
    <w:rsid w:val="00D01E2C"/>
    <w:rsid w:val="00D01F04"/>
    <w:rsid w:val="00D02054"/>
    <w:rsid w:val="00D020F6"/>
    <w:rsid w:val="00D02381"/>
    <w:rsid w:val="00D025BB"/>
    <w:rsid w:val="00D0282C"/>
    <w:rsid w:val="00D0294D"/>
    <w:rsid w:val="00D02B16"/>
    <w:rsid w:val="00D02B35"/>
    <w:rsid w:val="00D02CEC"/>
    <w:rsid w:val="00D02FC8"/>
    <w:rsid w:val="00D03003"/>
    <w:rsid w:val="00D0300E"/>
    <w:rsid w:val="00D033CC"/>
    <w:rsid w:val="00D0342E"/>
    <w:rsid w:val="00D035A9"/>
    <w:rsid w:val="00D0374B"/>
    <w:rsid w:val="00D03A2E"/>
    <w:rsid w:val="00D03E48"/>
    <w:rsid w:val="00D03E89"/>
    <w:rsid w:val="00D03F6C"/>
    <w:rsid w:val="00D03F72"/>
    <w:rsid w:val="00D03FB0"/>
    <w:rsid w:val="00D04098"/>
    <w:rsid w:val="00D041CF"/>
    <w:rsid w:val="00D04217"/>
    <w:rsid w:val="00D04586"/>
    <w:rsid w:val="00D045D0"/>
    <w:rsid w:val="00D046DC"/>
    <w:rsid w:val="00D04B29"/>
    <w:rsid w:val="00D04B99"/>
    <w:rsid w:val="00D04D3B"/>
    <w:rsid w:val="00D04D79"/>
    <w:rsid w:val="00D05238"/>
    <w:rsid w:val="00D0538A"/>
    <w:rsid w:val="00D054C8"/>
    <w:rsid w:val="00D05501"/>
    <w:rsid w:val="00D05694"/>
    <w:rsid w:val="00D0592C"/>
    <w:rsid w:val="00D059F0"/>
    <w:rsid w:val="00D05A0E"/>
    <w:rsid w:val="00D05A14"/>
    <w:rsid w:val="00D05B02"/>
    <w:rsid w:val="00D05B16"/>
    <w:rsid w:val="00D05B8C"/>
    <w:rsid w:val="00D05C70"/>
    <w:rsid w:val="00D05FEE"/>
    <w:rsid w:val="00D06149"/>
    <w:rsid w:val="00D0636D"/>
    <w:rsid w:val="00D06392"/>
    <w:rsid w:val="00D06751"/>
    <w:rsid w:val="00D0680D"/>
    <w:rsid w:val="00D069A7"/>
    <w:rsid w:val="00D070D2"/>
    <w:rsid w:val="00D07491"/>
    <w:rsid w:val="00D076CE"/>
    <w:rsid w:val="00D0788C"/>
    <w:rsid w:val="00D07A53"/>
    <w:rsid w:val="00D07B68"/>
    <w:rsid w:val="00D07CEC"/>
    <w:rsid w:val="00D07FC5"/>
    <w:rsid w:val="00D07FD8"/>
    <w:rsid w:val="00D10071"/>
    <w:rsid w:val="00D1007F"/>
    <w:rsid w:val="00D104F3"/>
    <w:rsid w:val="00D10539"/>
    <w:rsid w:val="00D10834"/>
    <w:rsid w:val="00D1096F"/>
    <w:rsid w:val="00D10A1B"/>
    <w:rsid w:val="00D10C5E"/>
    <w:rsid w:val="00D10D05"/>
    <w:rsid w:val="00D10D3C"/>
    <w:rsid w:val="00D10EA3"/>
    <w:rsid w:val="00D10F9C"/>
    <w:rsid w:val="00D1100C"/>
    <w:rsid w:val="00D11046"/>
    <w:rsid w:val="00D11067"/>
    <w:rsid w:val="00D111BA"/>
    <w:rsid w:val="00D11218"/>
    <w:rsid w:val="00D112C4"/>
    <w:rsid w:val="00D113DB"/>
    <w:rsid w:val="00D11416"/>
    <w:rsid w:val="00D11468"/>
    <w:rsid w:val="00D1147C"/>
    <w:rsid w:val="00D11887"/>
    <w:rsid w:val="00D11A1F"/>
    <w:rsid w:val="00D11A34"/>
    <w:rsid w:val="00D11B3D"/>
    <w:rsid w:val="00D11BC8"/>
    <w:rsid w:val="00D11C31"/>
    <w:rsid w:val="00D123BF"/>
    <w:rsid w:val="00D123C3"/>
    <w:rsid w:val="00D126CF"/>
    <w:rsid w:val="00D12708"/>
    <w:rsid w:val="00D127E9"/>
    <w:rsid w:val="00D12913"/>
    <w:rsid w:val="00D12A23"/>
    <w:rsid w:val="00D12ACB"/>
    <w:rsid w:val="00D12B22"/>
    <w:rsid w:val="00D12B6E"/>
    <w:rsid w:val="00D12DD1"/>
    <w:rsid w:val="00D12E34"/>
    <w:rsid w:val="00D1313D"/>
    <w:rsid w:val="00D132B7"/>
    <w:rsid w:val="00D13505"/>
    <w:rsid w:val="00D1358C"/>
    <w:rsid w:val="00D135A3"/>
    <w:rsid w:val="00D136AC"/>
    <w:rsid w:val="00D13A27"/>
    <w:rsid w:val="00D13BF1"/>
    <w:rsid w:val="00D13D94"/>
    <w:rsid w:val="00D13F59"/>
    <w:rsid w:val="00D13FBF"/>
    <w:rsid w:val="00D14027"/>
    <w:rsid w:val="00D14632"/>
    <w:rsid w:val="00D14935"/>
    <w:rsid w:val="00D14993"/>
    <w:rsid w:val="00D14C56"/>
    <w:rsid w:val="00D14D12"/>
    <w:rsid w:val="00D14EEA"/>
    <w:rsid w:val="00D14F14"/>
    <w:rsid w:val="00D1534A"/>
    <w:rsid w:val="00D1582D"/>
    <w:rsid w:val="00D1588B"/>
    <w:rsid w:val="00D159B4"/>
    <w:rsid w:val="00D15A84"/>
    <w:rsid w:val="00D15BFD"/>
    <w:rsid w:val="00D15C0F"/>
    <w:rsid w:val="00D15C42"/>
    <w:rsid w:val="00D15D9D"/>
    <w:rsid w:val="00D15E36"/>
    <w:rsid w:val="00D160F6"/>
    <w:rsid w:val="00D16336"/>
    <w:rsid w:val="00D16553"/>
    <w:rsid w:val="00D1666A"/>
    <w:rsid w:val="00D16693"/>
    <w:rsid w:val="00D166B6"/>
    <w:rsid w:val="00D1676C"/>
    <w:rsid w:val="00D1687D"/>
    <w:rsid w:val="00D16909"/>
    <w:rsid w:val="00D16A73"/>
    <w:rsid w:val="00D16A7B"/>
    <w:rsid w:val="00D16B22"/>
    <w:rsid w:val="00D16B44"/>
    <w:rsid w:val="00D16BDF"/>
    <w:rsid w:val="00D16F86"/>
    <w:rsid w:val="00D16FAB"/>
    <w:rsid w:val="00D16FCE"/>
    <w:rsid w:val="00D17019"/>
    <w:rsid w:val="00D17069"/>
    <w:rsid w:val="00D171AB"/>
    <w:rsid w:val="00D17226"/>
    <w:rsid w:val="00D173AA"/>
    <w:rsid w:val="00D1745D"/>
    <w:rsid w:val="00D1753C"/>
    <w:rsid w:val="00D17561"/>
    <w:rsid w:val="00D1763C"/>
    <w:rsid w:val="00D1769C"/>
    <w:rsid w:val="00D176DB"/>
    <w:rsid w:val="00D1785C"/>
    <w:rsid w:val="00D179BF"/>
    <w:rsid w:val="00D17D15"/>
    <w:rsid w:val="00D17EA1"/>
    <w:rsid w:val="00D17FEF"/>
    <w:rsid w:val="00D20080"/>
    <w:rsid w:val="00D20167"/>
    <w:rsid w:val="00D203D3"/>
    <w:rsid w:val="00D204BA"/>
    <w:rsid w:val="00D205DB"/>
    <w:rsid w:val="00D20771"/>
    <w:rsid w:val="00D207FB"/>
    <w:rsid w:val="00D20979"/>
    <w:rsid w:val="00D2099D"/>
    <w:rsid w:val="00D20D10"/>
    <w:rsid w:val="00D20D1D"/>
    <w:rsid w:val="00D211CB"/>
    <w:rsid w:val="00D213EE"/>
    <w:rsid w:val="00D214A3"/>
    <w:rsid w:val="00D2158C"/>
    <w:rsid w:val="00D21650"/>
    <w:rsid w:val="00D21804"/>
    <w:rsid w:val="00D21850"/>
    <w:rsid w:val="00D21898"/>
    <w:rsid w:val="00D218B3"/>
    <w:rsid w:val="00D21BAD"/>
    <w:rsid w:val="00D21E68"/>
    <w:rsid w:val="00D21F77"/>
    <w:rsid w:val="00D21FBB"/>
    <w:rsid w:val="00D22207"/>
    <w:rsid w:val="00D22355"/>
    <w:rsid w:val="00D22502"/>
    <w:rsid w:val="00D2260C"/>
    <w:rsid w:val="00D2263F"/>
    <w:rsid w:val="00D227D3"/>
    <w:rsid w:val="00D227F7"/>
    <w:rsid w:val="00D229D5"/>
    <w:rsid w:val="00D22AB7"/>
    <w:rsid w:val="00D22B7B"/>
    <w:rsid w:val="00D22C29"/>
    <w:rsid w:val="00D22C8F"/>
    <w:rsid w:val="00D22FB7"/>
    <w:rsid w:val="00D23065"/>
    <w:rsid w:val="00D23193"/>
    <w:rsid w:val="00D2327C"/>
    <w:rsid w:val="00D23900"/>
    <w:rsid w:val="00D2397F"/>
    <w:rsid w:val="00D23AB7"/>
    <w:rsid w:val="00D23D9F"/>
    <w:rsid w:val="00D23E5B"/>
    <w:rsid w:val="00D23EB6"/>
    <w:rsid w:val="00D23F53"/>
    <w:rsid w:val="00D2405E"/>
    <w:rsid w:val="00D2408D"/>
    <w:rsid w:val="00D240A9"/>
    <w:rsid w:val="00D24373"/>
    <w:rsid w:val="00D244A4"/>
    <w:rsid w:val="00D244A5"/>
    <w:rsid w:val="00D245B5"/>
    <w:rsid w:val="00D24642"/>
    <w:rsid w:val="00D2464C"/>
    <w:rsid w:val="00D24870"/>
    <w:rsid w:val="00D2488C"/>
    <w:rsid w:val="00D24941"/>
    <w:rsid w:val="00D249FD"/>
    <w:rsid w:val="00D24BB3"/>
    <w:rsid w:val="00D24C47"/>
    <w:rsid w:val="00D24CD1"/>
    <w:rsid w:val="00D24D51"/>
    <w:rsid w:val="00D24DDD"/>
    <w:rsid w:val="00D24F25"/>
    <w:rsid w:val="00D24F78"/>
    <w:rsid w:val="00D24FA6"/>
    <w:rsid w:val="00D25002"/>
    <w:rsid w:val="00D250BB"/>
    <w:rsid w:val="00D251B0"/>
    <w:rsid w:val="00D252D7"/>
    <w:rsid w:val="00D2548D"/>
    <w:rsid w:val="00D2559E"/>
    <w:rsid w:val="00D255BF"/>
    <w:rsid w:val="00D255ED"/>
    <w:rsid w:val="00D25636"/>
    <w:rsid w:val="00D256FA"/>
    <w:rsid w:val="00D257BA"/>
    <w:rsid w:val="00D25B0A"/>
    <w:rsid w:val="00D25C00"/>
    <w:rsid w:val="00D25EEB"/>
    <w:rsid w:val="00D25FE9"/>
    <w:rsid w:val="00D260A5"/>
    <w:rsid w:val="00D261BC"/>
    <w:rsid w:val="00D2643A"/>
    <w:rsid w:val="00D26496"/>
    <w:rsid w:val="00D2653B"/>
    <w:rsid w:val="00D26805"/>
    <w:rsid w:val="00D26812"/>
    <w:rsid w:val="00D26A7E"/>
    <w:rsid w:val="00D26C57"/>
    <w:rsid w:val="00D26D78"/>
    <w:rsid w:val="00D270C6"/>
    <w:rsid w:val="00D2712C"/>
    <w:rsid w:val="00D27424"/>
    <w:rsid w:val="00D27426"/>
    <w:rsid w:val="00D2752E"/>
    <w:rsid w:val="00D275F8"/>
    <w:rsid w:val="00D27798"/>
    <w:rsid w:val="00D278DD"/>
    <w:rsid w:val="00D278F5"/>
    <w:rsid w:val="00D27C81"/>
    <w:rsid w:val="00D27CB2"/>
    <w:rsid w:val="00D30269"/>
    <w:rsid w:val="00D3047B"/>
    <w:rsid w:val="00D3049B"/>
    <w:rsid w:val="00D30572"/>
    <w:rsid w:val="00D305FC"/>
    <w:rsid w:val="00D30682"/>
    <w:rsid w:val="00D307E4"/>
    <w:rsid w:val="00D307F9"/>
    <w:rsid w:val="00D30877"/>
    <w:rsid w:val="00D30B9A"/>
    <w:rsid w:val="00D30CAD"/>
    <w:rsid w:val="00D30DC3"/>
    <w:rsid w:val="00D310BA"/>
    <w:rsid w:val="00D310CC"/>
    <w:rsid w:val="00D310D2"/>
    <w:rsid w:val="00D3121E"/>
    <w:rsid w:val="00D312D4"/>
    <w:rsid w:val="00D3192E"/>
    <w:rsid w:val="00D31BF8"/>
    <w:rsid w:val="00D31CAC"/>
    <w:rsid w:val="00D320B1"/>
    <w:rsid w:val="00D320E3"/>
    <w:rsid w:val="00D3218A"/>
    <w:rsid w:val="00D3222E"/>
    <w:rsid w:val="00D32348"/>
    <w:rsid w:val="00D3235E"/>
    <w:rsid w:val="00D323BA"/>
    <w:rsid w:val="00D32668"/>
    <w:rsid w:val="00D32800"/>
    <w:rsid w:val="00D32846"/>
    <w:rsid w:val="00D328D0"/>
    <w:rsid w:val="00D32CA7"/>
    <w:rsid w:val="00D32F7B"/>
    <w:rsid w:val="00D33095"/>
    <w:rsid w:val="00D33360"/>
    <w:rsid w:val="00D33583"/>
    <w:rsid w:val="00D33589"/>
    <w:rsid w:val="00D33735"/>
    <w:rsid w:val="00D337A6"/>
    <w:rsid w:val="00D33978"/>
    <w:rsid w:val="00D33AEB"/>
    <w:rsid w:val="00D33CA5"/>
    <w:rsid w:val="00D33D6C"/>
    <w:rsid w:val="00D34235"/>
    <w:rsid w:val="00D342AC"/>
    <w:rsid w:val="00D344B7"/>
    <w:rsid w:val="00D344C6"/>
    <w:rsid w:val="00D345FB"/>
    <w:rsid w:val="00D3497F"/>
    <w:rsid w:val="00D34ADF"/>
    <w:rsid w:val="00D34BB1"/>
    <w:rsid w:val="00D34BD2"/>
    <w:rsid w:val="00D34DB9"/>
    <w:rsid w:val="00D34F2F"/>
    <w:rsid w:val="00D35008"/>
    <w:rsid w:val="00D35126"/>
    <w:rsid w:val="00D352DC"/>
    <w:rsid w:val="00D353FD"/>
    <w:rsid w:val="00D354C1"/>
    <w:rsid w:val="00D356CB"/>
    <w:rsid w:val="00D356FF"/>
    <w:rsid w:val="00D35749"/>
    <w:rsid w:val="00D357C5"/>
    <w:rsid w:val="00D357D1"/>
    <w:rsid w:val="00D3598A"/>
    <w:rsid w:val="00D35C7B"/>
    <w:rsid w:val="00D35EB6"/>
    <w:rsid w:val="00D35FE3"/>
    <w:rsid w:val="00D36287"/>
    <w:rsid w:val="00D36288"/>
    <w:rsid w:val="00D36465"/>
    <w:rsid w:val="00D3646F"/>
    <w:rsid w:val="00D364FC"/>
    <w:rsid w:val="00D366B2"/>
    <w:rsid w:val="00D36914"/>
    <w:rsid w:val="00D3693B"/>
    <w:rsid w:val="00D36A02"/>
    <w:rsid w:val="00D36C7E"/>
    <w:rsid w:val="00D36DD5"/>
    <w:rsid w:val="00D36E03"/>
    <w:rsid w:val="00D36EAD"/>
    <w:rsid w:val="00D36FB4"/>
    <w:rsid w:val="00D36FF1"/>
    <w:rsid w:val="00D37172"/>
    <w:rsid w:val="00D37233"/>
    <w:rsid w:val="00D3740B"/>
    <w:rsid w:val="00D37469"/>
    <w:rsid w:val="00D37497"/>
    <w:rsid w:val="00D3756E"/>
    <w:rsid w:val="00D375EA"/>
    <w:rsid w:val="00D376E5"/>
    <w:rsid w:val="00D37757"/>
    <w:rsid w:val="00D377F7"/>
    <w:rsid w:val="00D37AAB"/>
    <w:rsid w:val="00D37B05"/>
    <w:rsid w:val="00D37B26"/>
    <w:rsid w:val="00D37E11"/>
    <w:rsid w:val="00D37ED2"/>
    <w:rsid w:val="00D37EE3"/>
    <w:rsid w:val="00D37FC0"/>
    <w:rsid w:val="00D4005E"/>
    <w:rsid w:val="00D40168"/>
    <w:rsid w:val="00D401A9"/>
    <w:rsid w:val="00D40299"/>
    <w:rsid w:val="00D403DE"/>
    <w:rsid w:val="00D40882"/>
    <w:rsid w:val="00D409EB"/>
    <w:rsid w:val="00D40D1C"/>
    <w:rsid w:val="00D40E84"/>
    <w:rsid w:val="00D41021"/>
    <w:rsid w:val="00D410AE"/>
    <w:rsid w:val="00D415FC"/>
    <w:rsid w:val="00D416C0"/>
    <w:rsid w:val="00D417FD"/>
    <w:rsid w:val="00D41867"/>
    <w:rsid w:val="00D41A36"/>
    <w:rsid w:val="00D41B88"/>
    <w:rsid w:val="00D41C8E"/>
    <w:rsid w:val="00D41CE8"/>
    <w:rsid w:val="00D41D27"/>
    <w:rsid w:val="00D41F35"/>
    <w:rsid w:val="00D41F90"/>
    <w:rsid w:val="00D41FEE"/>
    <w:rsid w:val="00D421C8"/>
    <w:rsid w:val="00D4223E"/>
    <w:rsid w:val="00D4271D"/>
    <w:rsid w:val="00D42812"/>
    <w:rsid w:val="00D4282D"/>
    <w:rsid w:val="00D428DB"/>
    <w:rsid w:val="00D42E6D"/>
    <w:rsid w:val="00D42EE7"/>
    <w:rsid w:val="00D432FB"/>
    <w:rsid w:val="00D433C0"/>
    <w:rsid w:val="00D43426"/>
    <w:rsid w:val="00D4352E"/>
    <w:rsid w:val="00D437AA"/>
    <w:rsid w:val="00D437D2"/>
    <w:rsid w:val="00D438E3"/>
    <w:rsid w:val="00D43959"/>
    <w:rsid w:val="00D43A7D"/>
    <w:rsid w:val="00D43A86"/>
    <w:rsid w:val="00D44039"/>
    <w:rsid w:val="00D44078"/>
    <w:rsid w:val="00D44365"/>
    <w:rsid w:val="00D445FC"/>
    <w:rsid w:val="00D44625"/>
    <w:rsid w:val="00D446C9"/>
    <w:rsid w:val="00D44736"/>
    <w:rsid w:val="00D44790"/>
    <w:rsid w:val="00D4480F"/>
    <w:rsid w:val="00D4495A"/>
    <w:rsid w:val="00D44BF6"/>
    <w:rsid w:val="00D44D83"/>
    <w:rsid w:val="00D44DF1"/>
    <w:rsid w:val="00D45001"/>
    <w:rsid w:val="00D45108"/>
    <w:rsid w:val="00D45166"/>
    <w:rsid w:val="00D4544E"/>
    <w:rsid w:val="00D45687"/>
    <w:rsid w:val="00D45699"/>
    <w:rsid w:val="00D4569E"/>
    <w:rsid w:val="00D456D9"/>
    <w:rsid w:val="00D45867"/>
    <w:rsid w:val="00D4589C"/>
    <w:rsid w:val="00D458B7"/>
    <w:rsid w:val="00D45A69"/>
    <w:rsid w:val="00D45BD5"/>
    <w:rsid w:val="00D45CF2"/>
    <w:rsid w:val="00D45D80"/>
    <w:rsid w:val="00D45EBB"/>
    <w:rsid w:val="00D46184"/>
    <w:rsid w:val="00D46202"/>
    <w:rsid w:val="00D46233"/>
    <w:rsid w:val="00D462CD"/>
    <w:rsid w:val="00D465CB"/>
    <w:rsid w:val="00D4668E"/>
    <w:rsid w:val="00D46809"/>
    <w:rsid w:val="00D46858"/>
    <w:rsid w:val="00D46A4B"/>
    <w:rsid w:val="00D46E2B"/>
    <w:rsid w:val="00D46E7A"/>
    <w:rsid w:val="00D47016"/>
    <w:rsid w:val="00D4710C"/>
    <w:rsid w:val="00D47117"/>
    <w:rsid w:val="00D4712F"/>
    <w:rsid w:val="00D471D4"/>
    <w:rsid w:val="00D47216"/>
    <w:rsid w:val="00D472F0"/>
    <w:rsid w:val="00D475AA"/>
    <w:rsid w:val="00D4767A"/>
    <w:rsid w:val="00D479A2"/>
    <w:rsid w:val="00D47B1E"/>
    <w:rsid w:val="00D47B97"/>
    <w:rsid w:val="00D50006"/>
    <w:rsid w:val="00D502A9"/>
    <w:rsid w:val="00D502DF"/>
    <w:rsid w:val="00D503E7"/>
    <w:rsid w:val="00D504D1"/>
    <w:rsid w:val="00D50766"/>
    <w:rsid w:val="00D509AA"/>
    <w:rsid w:val="00D50BA7"/>
    <w:rsid w:val="00D50DE4"/>
    <w:rsid w:val="00D50E33"/>
    <w:rsid w:val="00D50FE2"/>
    <w:rsid w:val="00D51215"/>
    <w:rsid w:val="00D5128C"/>
    <w:rsid w:val="00D51397"/>
    <w:rsid w:val="00D5139E"/>
    <w:rsid w:val="00D513AC"/>
    <w:rsid w:val="00D51498"/>
    <w:rsid w:val="00D514DC"/>
    <w:rsid w:val="00D516AA"/>
    <w:rsid w:val="00D517F6"/>
    <w:rsid w:val="00D51927"/>
    <w:rsid w:val="00D5194E"/>
    <w:rsid w:val="00D51A80"/>
    <w:rsid w:val="00D51BEE"/>
    <w:rsid w:val="00D51C38"/>
    <w:rsid w:val="00D51CA7"/>
    <w:rsid w:val="00D51E87"/>
    <w:rsid w:val="00D5227A"/>
    <w:rsid w:val="00D523F0"/>
    <w:rsid w:val="00D526D3"/>
    <w:rsid w:val="00D5278C"/>
    <w:rsid w:val="00D5295B"/>
    <w:rsid w:val="00D52AC9"/>
    <w:rsid w:val="00D52B6F"/>
    <w:rsid w:val="00D52BA8"/>
    <w:rsid w:val="00D52F6F"/>
    <w:rsid w:val="00D530F5"/>
    <w:rsid w:val="00D531A2"/>
    <w:rsid w:val="00D53377"/>
    <w:rsid w:val="00D53549"/>
    <w:rsid w:val="00D53593"/>
    <w:rsid w:val="00D5365A"/>
    <w:rsid w:val="00D5382A"/>
    <w:rsid w:val="00D53B82"/>
    <w:rsid w:val="00D53F4B"/>
    <w:rsid w:val="00D54209"/>
    <w:rsid w:val="00D542F2"/>
    <w:rsid w:val="00D54781"/>
    <w:rsid w:val="00D54E7E"/>
    <w:rsid w:val="00D54EBA"/>
    <w:rsid w:val="00D54F62"/>
    <w:rsid w:val="00D55366"/>
    <w:rsid w:val="00D5537E"/>
    <w:rsid w:val="00D55393"/>
    <w:rsid w:val="00D554AB"/>
    <w:rsid w:val="00D55800"/>
    <w:rsid w:val="00D55850"/>
    <w:rsid w:val="00D55942"/>
    <w:rsid w:val="00D55AC2"/>
    <w:rsid w:val="00D55B8F"/>
    <w:rsid w:val="00D55C08"/>
    <w:rsid w:val="00D55C20"/>
    <w:rsid w:val="00D55C88"/>
    <w:rsid w:val="00D55E93"/>
    <w:rsid w:val="00D560C4"/>
    <w:rsid w:val="00D56122"/>
    <w:rsid w:val="00D5617C"/>
    <w:rsid w:val="00D56180"/>
    <w:rsid w:val="00D56193"/>
    <w:rsid w:val="00D561C7"/>
    <w:rsid w:val="00D563B7"/>
    <w:rsid w:val="00D563C2"/>
    <w:rsid w:val="00D56480"/>
    <w:rsid w:val="00D56500"/>
    <w:rsid w:val="00D56551"/>
    <w:rsid w:val="00D567C6"/>
    <w:rsid w:val="00D56931"/>
    <w:rsid w:val="00D56C21"/>
    <w:rsid w:val="00D56C92"/>
    <w:rsid w:val="00D56CC2"/>
    <w:rsid w:val="00D56CE8"/>
    <w:rsid w:val="00D56F79"/>
    <w:rsid w:val="00D570C2"/>
    <w:rsid w:val="00D570D2"/>
    <w:rsid w:val="00D57140"/>
    <w:rsid w:val="00D571BB"/>
    <w:rsid w:val="00D57213"/>
    <w:rsid w:val="00D57547"/>
    <w:rsid w:val="00D5765D"/>
    <w:rsid w:val="00D5783F"/>
    <w:rsid w:val="00D578C5"/>
    <w:rsid w:val="00D57947"/>
    <w:rsid w:val="00D579D8"/>
    <w:rsid w:val="00D57E25"/>
    <w:rsid w:val="00D57EBA"/>
    <w:rsid w:val="00D60009"/>
    <w:rsid w:val="00D6010D"/>
    <w:rsid w:val="00D60167"/>
    <w:rsid w:val="00D6041A"/>
    <w:rsid w:val="00D604B2"/>
    <w:rsid w:val="00D604F2"/>
    <w:rsid w:val="00D60601"/>
    <w:rsid w:val="00D6074F"/>
    <w:rsid w:val="00D6086C"/>
    <w:rsid w:val="00D60994"/>
    <w:rsid w:val="00D609AD"/>
    <w:rsid w:val="00D609AE"/>
    <w:rsid w:val="00D60A72"/>
    <w:rsid w:val="00D60FB3"/>
    <w:rsid w:val="00D61036"/>
    <w:rsid w:val="00D6106C"/>
    <w:rsid w:val="00D61389"/>
    <w:rsid w:val="00D616BB"/>
    <w:rsid w:val="00D61CA0"/>
    <w:rsid w:val="00D61D25"/>
    <w:rsid w:val="00D61D9D"/>
    <w:rsid w:val="00D61E32"/>
    <w:rsid w:val="00D6208F"/>
    <w:rsid w:val="00D620F1"/>
    <w:rsid w:val="00D62106"/>
    <w:rsid w:val="00D6215F"/>
    <w:rsid w:val="00D621F8"/>
    <w:rsid w:val="00D6287A"/>
    <w:rsid w:val="00D6289A"/>
    <w:rsid w:val="00D62A78"/>
    <w:rsid w:val="00D62B32"/>
    <w:rsid w:val="00D62B97"/>
    <w:rsid w:val="00D62BFC"/>
    <w:rsid w:val="00D62C27"/>
    <w:rsid w:val="00D62D03"/>
    <w:rsid w:val="00D62E3E"/>
    <w:rsid w:val="00D62E6A"/>
    <w:rsid w:val="00D62F6C"/>
    <w:rsid w:val="00D632DE"/>
    <w:rsid w:val="00D63476"/>
    <w:rsid w:val="00D6363B"/>
    <w:rsid w:val="00D63699"/>
    <w:rsid w:val="00D6374F"/>
    <w:rsid w:val="00D63788"/>
    <w:rsid w:val="00D63A92"/>
    <w:rsid w:val="00D63D15"/>
    <w:rsid w:val="00D63DE3"/>
    <w:rsid w:val="00D63F96"/>
    <w:rsid w:val="00D63FDE"/>
    <w:rsid w:val="00D64001"/>
    <w:rsid w:val="00D6426E"/>
    <w:rsid w:val="00D642B5"/>
    <w:rsid w:val="00D6461B"/>
    <w:rsid w:val="00D6472B"/>
    <w:rsid w:val="00D64975"/>
    <w:rsid w:val="00D64A47"/>
    <w:rsid w:val="00D64DFC"/>
    <w:rsid w:val="00D64F55"/>
    <w:rsid w:val="00D64FC6"/>
    <w:rsid w:val="00D650E2"/>
    <w:rsid w:val="00D65149"/>
    <w:rsid w:val="00D65224"/>
    <w:rsid w:val="00D653B8"/>
    <w:rsid w:val="00D65895"/>
    <w:rsid w:val="00D65A34"/>
    <w:rsid w:val="00D65AC6"/>
    <w:rsid w:val="00D65B45"/>
    <w:rsid w:val="00D65C02"/>
    <w:rsid w:val="00D65C50"/>
    <w:rsid w:val="00D65D51"/>
    <w:rsid w:val="00D65E21"/>
    <w:rsid w:val="00D65E98"/>
    <w:rsid w:val="00D65F6F"/>
    <w:rsid w:val="00D65FF2"/>
    <w:rsid w:val="00D66059"/>
    <w:rsid w:val="00D660A5"/>
    <w:rsid w:val="00D66125"/>
    <w:rsid w:val="00D6617B"/>
    <w:rsid w:val="00D6618A"/>
    <w:rsid w:val="00D66320"/>
    <w:rsid w:val="00D663B5"/>
    <w:rsid w:val="00D66596"/>
    <w:rsid w:val="00D665B8"/>
    <w:rsid w:val="00D66744"/>
    <w:rsid w:val="00D667CD"/>
    <w:rsid w:val="00D667D3"/>
    <w:rsid w:val="00D6695F"/>
    <w:rsid w:val="00D6697E"/>
    <w:rsid w:val="00D67009"/>
    <w:rsid w:val="00D6704E"/>
    <w:rsid w:val="00D67195"/>
    <w:rsid w:val="00D67589"/>
    <w:rsid w:val="00D67606"/>
    <w:rsid w:val="00D678AB"/>
    <w:rsid w:val="00D678F2"/>
    <w:rsid w:val="00D679CA"/>
    <w:rsid w:val="00D67B1B"/>
    <w:rsid w:val="00D67C3C"/>
    <w:rsid w:val="00D67CEC"/>
    <w:rsid w:val="00D67D86"/>
    <w:rsid w:val="00D67DA8"/>
    <w:rsid w:val="00D67E29"/>
    <w:rsid w:val="00D67E8E"/>
    <w:rsid w:val="00D70068"/>
    <w:rsid w:val="00D70168"/>
    <w:rsid w:val="00D701BB"/>
    <w:rsid w:val="00D70336"/>
    <w:rsid w:val="00D709D5"/>
    <w:rsid w:val="00D70D60"/>
    <w:rsid w:val="00D70DE0"/>
    <w:rsid w:val="00D70F99"/>
    <w:rsid w:val="00D70FEE"/>
    <w:rsid w:val="00D710AF"/>
    <w:rsid w:val="00D711F2"/>
    <w:rsid w:val="00D7131F"/>
    <w:rsid w:val="00D71358"/>
    <w:rsid w:val="00D71374"/>
    <w:rsid w:val="00D713CD"/>
    <w:rsid w:val="00D717BA"/>
    <w:rsid w:val="00D717CB"/>
    <w:rsid w:val="00D717DA"/>
    <w:rsid w:val="00D71950"/>
    <w:rsid w:val="00D71B30"/>
    <w:rsid w:val="00D71B7D"/>
    <w:rsid w:val="00D71E35"/>
    <w:rsid w:val="00D71FE9"/>
    <w:rsid w:val="00D723FE"/>
    <w:rsid w:val="00D724BA"/>
    <w:rsid w:val="00D725C8"/>
    <w:rsid w:val="00D72624"/>
    <w:rsid w:val="00D7262D"/>
    <w:rsid w:val="00D72640"/>
    <w:rsid w:val="00D72CC6"/>
    <w:rsid w:val="00D72D95"/>
    <w:rsid w:val="00D72F54"/>
    <w:rsid w:val="00D73094"/>
    <w:rsid w:val="00D73380"/>
    <w:rsid w:val="00D734E2"/>
    <w:rsid w:val="00D737E8"/>
    <w:rsid w:val="00D7391E"/>
    <w:rsid w:val="00D739B0"/>
    <w:rsid w:val="00D739BF"/>
    <w:rsid w:val="00D73B95"/>
    <w:rsid w:val="00D73E1A"/>
    <w:rsid w:val="00D73F5F"/>
    <w:rsid w:val="00D74072"/>
    <w:rsid w:val="00D7465C"/>
    <w:rsid w:val="00D74696"/>
    <w:rsid w:val="00D74849"/>
    <w:rsid w:val="00D749F2"/>
    <w:rsid w:val="00D74A8B"/>
    <w:rsid w:val="00D74C91"/>
    <w:rsid w:val="00D74CAE"/>
    <w:rsid w:val="00D74D66"/>
    <w:rsid w:val="00D74D99"/>
    <w:rsid w:val="00D74DA1"/>
    <w:rsid w:val="00D74E00"/>
    <w:rsid w:val="00D74E09"/>
    <w:rsid w:val="00D74E3D"/>
    <w:rsid w:val="00D75172"/>
    <w:rsid w:val="00D752EE"/>
    <w:rsid w:val="00D7553F"/>
    <w:rsid w:val="00D756A3"/>
    <w:rsid w:val="00D75812"/>
    <w:rsid w:val="00D7581F"/>
    <w:rsid w:val="00D75855"/>
    <w:rsid w:val="00D75966"/>
    <w:rsid w:val="00D75C0E"/>
    <w:rsid w:val="00D75C51"/>
    <w:rsid w:val="00D75D0F"/>
    <w:rsid w:val="00D75E40"/>
    <w:rsid w:val="00D75E7B"/>
    <w:rsid w:val="00D75F15"/>
    <w:rsid w:val="00D75F33"/>
    <w:rsid w:val="00D75FA3"/>
    <w:rsid w:val="00D76192"/>
    <w:rsid w:val="00D7619A"/>
    <w:rsid w:val="00D761E9"/>
    <w:rsid w:val="00D76279"/>
    <w:rsid w:val="00D762B8"/>
    <w:rsid w:val="00D762E6"/>
    <w:rsid w:val="00D764C9"/>
    <w:rsid w:val="00D764CA"/>
    <w:rsid w:val="00D766D0"/>
    <w:rsid w:val="00D76875"/>
    <w:rsid w:val="00D76951"/>
    <w:rsid w:val="00D76985"/>
    <w:rsid w:val="00D76A5E"/>
    <w:rsid w:val="00D76D81"/>
    <w:rsid w:val="00D772BF"/>
    <w:rsid w:val="00D77324"/>
    <w:rsid w:val="00D77366"/>
    <w:rsid w:val="00D77463"/>
    <w:rsid w:val="00D7749A"/>
    <w:rsid w:val="00D775C4"/>
    <w:rsid w:val="00D778F3"/>
    <w:rsid w:val="00D77D55"/>
    <w:rsid w:val="00D77F2F"/>
    <w:rsid w:val="00D77F6C"/>
    <w:rsid w:val="00D8000D"/>
    <w:rsid w:val="00D8051B"/>
    <w:rsid w:val="00D80934"/>
    <w:rsid w:val="00D809A6"/>
    <w:rsid w:val="00D80B76"/>
    <w:rsid w:val="00D80BAD"/>
    <w:rsid w:val="00D80F61"/>
    <w:rsid w:val="00D811BC"/>
    <w:rsid w:val="00D81340"/>
    <w:rsid w:val="00D81551"/>
    <w:rsid w:val="00D815F2"/>
    <w:rsid w:val="00D8165E"/>
    <w:rsid w:val="00D8178C"/>
    <w:rsid w:val="00D8179B"/>
    <w:rsid w:val="00D8198B"/>
    <w:rsid w:val="00D81A02"/>
    <w:rsid w:val="00D81AAA"/>
    <w:rsid w:val="00D81CDC"/>
    <w:rsid w:val="00D81F5C"/>
    <w:rsid w:val="00D82010"/>
    <w:rsid w:val="00D8204C"/>
    <w:rsid w:val="00D82120"/>
    <w:rsid w:val="00D82155"/>
    <w:rsid w:val="00D821B1"/>
    <w:rsid w:val="00D8220F"/>
    <w:rsid w:val="00D82439"/>
    <w:rsid w:val="00D8248A"/>
    <w:rsid w:val="00D825C3"/>
    <w:rsid w:val="00D82679"/>
    <w:rsid w:val="00D826C5"/>
    <w:rsid w:val="00D8281E"/>
    <w:rsid w:val="00D82B1F"/>
    <w:rsid w:val="00D82B55"/>
    <w:rsid w:val="00D82C6D"/>
    <w:rsid w:val="00D82F2B"/>
    <w:rsid w:val="00D8325F"/>
    <w:rsid w:val="00D833D0"/>
    <w:rsid w:val="00D835DD"/>
    <w:rsid w:val="00D83645"/>
    <w:rsid w:val="00D839CD"/>
    <w:rsid w:val="00D83A44"/>
    <w:rsid w:val="00D83BAC"/>
    <w:rsid w:val="00D83BD2"/>
    <w:rsid w:val="00D83C60"/>
    <w:rsid w:val="00D83C88"/>
    <w:rsid w:val="00D83CDD"/>
    <w:rsid w:val="00D83D5F"/>
    <w:rsid w:val="00D83FE3"/>
    <w:rsid w:val="00D8433B"/>
    <w:rsid w:val="00D84359"/>
    <w:rsid w:val="00D843DE"/>
    <w:rsid w:val="00D8448D"/>
    <w:rsid w:val="00D84635"/>
    <w:rsid w:val="00D8465C"/>
    <w:rsid w:val="00D847C9"/>
    <w:rsid w:val="00D84B91"/>
    <w:rsid w:val="00D84C4E"/>
    <w:rsid w:val="00D84E2F"/>
    <w:rsid w:val="00D85001"/>
    <w:rsid w:val="00D8513C"/>
    <w:rsid w:val="00D8528E"/>
    <w:rsid w:val="00D85403"/>
    <w:rsid w:val="00D8568C"/>
    <w:rsid w:val="00D85B3E"/>
    <w:rsid w:val="00D85C14"/>
    <w:rsid w:val="00D85CD9"/>
    <w:rsid w:val="00D85EAA"/>
    <w:rsid w:val="00D861E2"/>
    <w:rsid w:val="00D862EC"/>
    <w:rsid w:val="00D86318"/>
    <w:rsid w:val="00D86487"/>
    <w:rsid w:val="00D8653F"/>
    <w:rsid w:val="00D8669E"/>
    <w:rsid w:val="00D867DE"/>
    <w:rsid w:val="00D868C4"/>
    <w:rsid w:val="00D8690A"/>
    <w:rsid w:val="00D86976"/>
    <w:rsid w:val="00D86B27"/>
    <w:rsid w:val="00D86CFC"/>
    <w:rsid w:val="00D86DC9"/>
    <w:rsid w:val="00D87137"/>
    <w:rsid w:val="00D8744B"/>
    <w:rsid w:val="00D87465"/>
    <w:rsid w:val="00D8783D"/>
    <w:rsid w:val="00D878C6"/>
    <w:rsid w:val="00D879F7"/>
    <w:rsid w:val="00D87B9A"/>
    <w:rsid w:val="00D87CCF"/>
    <w:rsid w:val="00D87DAF"/>
    <w:rsid w:val="00D87FDD"/>
    <w:rsid w:val="00D9008F"/>
    <w:rsid w:val="00D901B5"/>
    <w:rsid w:val="00D90475"/>
    <w:rsid w:val="00D9059C"/>
    <w:rsid w:val="00D90A3D"/>
    <w:rsid w:val="00D90C21"/>
    <w:rsid w:val="00D90C55"/>
    <w:rsid w:val="00D91357"/>
    <w:rsid w:val="00D913BF"/>
    <w:rsid w:val="00D913E2"/>
    <w:rsid w:val="00D91464"/>
    <w:rsid w:val="00D914DD"/>
    <w:rsid w:val="00D91618"/>
    <w:rsid w:val="00D91732"/>
    <w:rsid w:val="00D917D9"/>
    <w:rsid w:val="00D919B1"/>
    <w:rsid w:val="00D91B4A"/>
    <w:rsid w:val="00D91BC7"/>
    <w:rsid w:val="00D91CB4"/>
    <w:rsid w:val="00D91DEE"/>
    <w:rsid w:val="00D91E1F"/>
    <w:rsid w:val="00D91E62"/>
    <w:rsid w:val="00D91E96"/>
    <w:rsid w:val="00D92050"/>
    <w:rsid w:val="00D9247F"/>
    <w:rsid w:val="00D9267D"/>
    <w:rsid w:val="00D927D5"/>
    <w:rsid w:val="00D928BD"/>
    <w:rsid w:val="00D92A41"/>
    <w:rsid w:val="00D92C11"/>
    <w:rsid w:val="00D92D37"/>
    <w:rsid w:val="00D92DCB"/>
    <w:rsid w:val="00D92E38"/>
    <w:rsid w:val="00D92E79"/>
    <w:rsid w:val="00D92FD8"/>
    <w:rsid w:val="00D9303D"/>
    <w:rsid w:val="00D93052"/>
    <w:rsid w:val="00D93410"/>
    <w:rsid w:val="00D93623"/>
    <w:rsid w:val="00D93760"/>
    <w:rsid w:val="00D93B30"/>
    <w:rsid w:val="00D93E11"/>
    <w:rsid w:val="00D93EFA"/>
    <w:rsid w:val="00D9406F"/>
    <w:rsid w:val="00D9408A"/>
    <w:rsid w:val="00D941AD"/>
    <w:rsid w:val="00D94425"/>
    <w:rsid w:val="00D94558"/>
    <w:rsid w:val="00D94646"/>
    <w:rsid w:val="00D9470D"/>
    <w:rsid w:val="00D948B9"/>
    <w:rsid w:val="00D94906"/>
    <w:rsid w:val="00D94917"/>
    <w:rsid w:val="00D94E1F"/>
    <w:rsid w:val="00D94F0E"/>
    <w:rsid w:val="00D9505F"/>
    <w:rsid w:val="00D95067"/>
    <w:rsid w:val="00D950B8"/>
    <w:rsid w:val="00D952C5"/>
    <w:rsid w:val="00D952CB"/>
    <w:rsid w:val="00D95524"/>
    <w:rsid w:val="00D95A0B"/>
    <w:rsid w:val="00D95A88"/>
    <w:rsid w:val="00D95C29"/>
    <w:rsid w:val="00D95EAE"/>
    <w:rsid w:val="00D95F79"/>
    <w:rsid w:val="00D9603C"/>
    <w:rsid w:val="00D96567"/>
    <w:rsid w:val="00D967D4"/>
    <w:rsid w:val="00D967DA"/>
    <w:rsid w:val="00D96916"/>
    <w:rsid w:val="00D96973"/>
    <w:rsid w:val="00D96C37"/>
    <w:rsid w:val="00D96DCC"/>
    <w:rsid w:val="00D96E63"/>
    <w:rsid w:val="00D96F16"/>
    <w:rsid w:val="00D9714D"/>
    <w:rsid w:val="00D97595"/>
    <w:rsid w:val="00D975B9"/>
    <w:rsid w:val="00D978DD"/>
    <w:rsid w:val="00D979AF"/>
    <w:rsid w:val="00D97A23"/>
    <w:rsid w:val="00D97A39"/>
    <w:rsid w:val="00D97AE4"/>
    <w:rsid w:val="00D97D8F"/>
    <w:rsid w:val="00D97EB1"/>
    <w:rsid w:val="00D97F42"/>
    <w:rsid w:val="00D97F99"/>
    <w:rsid w:val="00DA003E"/>
    <w:rsid w:val="00DA004E"/>
    <w:rsid w:val="00DA0095"/>
    <w:rsid w:val="00DA00E8"/>
    <w:rsid w:val="00DA0141"/>
    <w:rsid w:val="00DA02FD"/>
    <w:rsid w:val="00DA03EA"/>
    <w:rsid w:val="00DA06C5"/>
    <w:rsid w:val="00DA06F9"/>
    <w:rsid w:val="00DA079B"/>
    <w:rsid w:val="00DA07A6"/>
    <w:rsid w:val="00DA0899"/>
    <w:rsid w:val="00DA08E1"/>
    <w:rsid w:val="00DA0B6F"/>
    <w:rsid w:val="00DA0C94"/>
    <w:rsid w:val="00DA0CBD"/>
    <w:rsid w:val="00DA0CE0"/>
    <w:rsid w:val="00DA0E09"/>
    <w:rsid w:val="00DA0F1B"/>
    <w:rsid w:val="00DA0FBB"/>
    <w:rsid w:val="00DA0FD0"/>
    <w:rsid w:val="00DA1001"/>
    <w:rsid w:val="00DA1065"/>
    <w:rsid w:val="00DA10E2"/>
    <w:rsid w:val="00DA113D"/>
    <w:rsid w:val="00DA13AE"/>
    <w:rsid w:val="00DA151A"/>
    <w:rsid w:val="00DA179A"/>
    <w:rsid w:val="00DA17CE"/>
    <w:rsid w:val="00DA1CF5"/>
    <w:rsid w:val="00DA1D01"/>
    <w:rsid w:val="00DA1DB1"/>
    <w:rsid w:val="00DA1E3E"/>
    <w:rsid w:val="00DA1ED5"/>
    <w:rsid w:val="00DA217E"/>
    <w:rsid w:val="00DA2226"/>
    <w:rsid w:val="00DA24F6"/>
    <w:rsid w:val="00DA25AE"/>
    <w:rsid w:val="00DA25D7"/>
    <w:rsid w:val="00DA2858"/>
    <w:rsid w:val="00DA2881"/>
    <w:rsid w:val="00DA2B2D"/>
    <w:rsid w:val="00DA2BBC"/>
    <w:rsid w:val="00DA3001"/>
    <w:rsid w:val="00DA31C7"/>
    <w:rsid w:val="00DA3310"/>
    <w:rsid w:val="00DA34F0"/>
    <w:rsid w:val="00DA35D1"/>
    <w:rsid w:val="00DA35E6"/>
    <w:rsid w:val="00DA3705"/>
    <w:rsid w:val="00DA3A9C"/>
    <w:rsid w:val="00DA3B51"/>
    <w:rsid w:val="00DA45A9"/>
    <w:rsid w:val="00DA4751"/>
    <w:rsid w:val="00DA4961"/>
    <w:rsid w:val="00DA49F2"/>
    <w:rsid w:val="00DA4A72"/>
    <w:rsid w:val="00DA4C0A"/>
    <w:rsid w:val="00DA4C60"/>
    <w:rsid w:val="00DA4C93"/>
    <w:rsid w:val="00DA4D50"/>
    <w:rsid w:val="00DA4D7C"/>
    <w:rsid w:val="00DA4FF2"/>
    <w:rsid w:val="00DA50F9"/>
    <w:rsid w:val="00DA51E9"/>
    <w:rsid w:val="00DA539B"/>
    <w:rsid w:val="00DA54A4"/>
    <w:rsid w:val="00DA54C9"/>
    <w:rsid w:val="00DA594C"/>
    <w:rsid w:val="00DA5963"/>
    <w:rsid w:val="00DA59A6"/>
    <w:rsid w:val="00DA5A60"/>
    <w:rsid w:val="00DA5ACE"/>
    <w:rsid w:val="00DA5CE4"/>
    <w:rsid w:val="00DA601C"/>
    <w:rsid w:val="00DA61CC"/>
    <w:rsid w:val="00DA6327"/>
    <w:rsid w:val="00DA657F"/>
    <w:rsid w:val="00DA6A3F"/>
    <w:rsid w:val="00DA71BA"/>
    <w:rsid w:val="00DA71FB"/>
    <w:rsid w:val="00DA73BB"/>
    <w:rsid w:val="00DA7894"/>
    <w:rsid w:val="00DA7C7F"/>
    <w:rsid w:val="00DA7D5B"/>
    <w:rsid w:val="00DA7F6C"/>
    <w:rsid w:val="00DA7F89"/>
    <w:rsid w:val="00DB0196"/>
    <w:rsid w:val="00DB0249"/>
    <w:rsid w:val="00DB02D7"/>
    <w:rsid w:val="00DB0318"/>
    <w:rsid w:val="00DB0567"/>
    <w:rsid w:val="00DB05D8"/>
    <w:rsid w:val="00DB07C0"/>
    <w:rsid w:val="00DB0891"/>
    <w:rsid w:val="00DB08F3"/>
    <w:rsid w:val="00DB0AB8"/>
    <w:rsid w:val="00DB0B6F"/>
    <w:rsid w:val="00DB0B93"/>
    <w:rsid w:val="00DB0C1E"/>
    <w:rsid w:val="00DB0C97"/>
    <w:rsid w:val="00DB0EB8"/>
    <w:rsid w:val="00DB0F8D"/>
    <w:rsid w:val="00DB1060"/>
    <w:rsid w:val="00DB1078"/>
    <w:rsid w:val="00DB117F"/>
    <w:rsid w:val="00DB12D8"/>
    <w:rsid w:val="00DB13B3"/>
    <w:rsid w:val="00DB1446"/>
    <w:rsid w:val="00DB1501"/>
    <w:rsid w:val="00DB155D"/>
    <w:rsid w:val="00DB1691"/>
    <w:rsid w:val="00DB17AA"/>
    <w:rsid w:val="00DB17D2"/>
    <w:rsid w:val="00DB1963"/>
    <w:rsid w:val="00DB1A10"/>
    <w:rsid w:val="00DB1F7F"/>
    <w:rsid w:val="00DB230E"/>
    <w:rsid w:val="00DB25E8"/>
    <w:rsid w:val="00DB2BBE"/>
    <w:rsid w:val="00DB2BC7"/>
    <w:rsid w:val="00DB2BF5"/>
    <w:rsid w:val="00DB2C83"/>
    <w:rsid w:val="00DB2F2D"/>
    <w:rsid w:val="00DB2F2F"/>
    <w:rsid w:val="00DB3594"/>
    <w:rsid w:val="00DB35BC"/>
    <w:rsid w:val="00DB37AD"/>
    <w:rsid w:val="00DB383D"/>
    <w:rsid w:val="00DB390E"/>
    <w:rsid w:val="00DB392D"/>
    <w:rsid w:val="00DB397B"/>
    <w:rsid w:val="00DB39F5"/>
    <w:rsid w:val="00DB3AE3"/>
    <w:rsid w:val="00DB3C76"/>
    <w:rsid w:val="00DB3CBF"/>
    <w:rsid w:val="00DB3E0C"/>
    <w:rsid w:val="00DB4129"/>
    <w:rsid w:val="00DB41C4"/>
    <w:rsid w:val="00DB4391"/>
    <w:rsid w:val="00DB4680"/>
    <w:rsid w:val="00DB4944"/>
    <w:rsid w:val="00DB499E"/>
    <w:rsid w:val="00DB4A52"/>
    <w:rsid w:val="00DB4AC4"/>
    <w:rsid w:val="00DB4B2E"/>
    <w:rsid w:val="00DB4E28"/>
    <w:rsid w:val="00DB4ED5"/>
    <w:rsid w:val="00DB4EF2"/>
    <w:rsid w:val="00DB5034"/>
    <w:rsid w:val="00DB532A"/>
    <w:rsid w:val="00DB5357"/>
    <w:rsid w:val="00DB55DE"/>
    <w:rsid w:val="00DB5682"/>
    <w:rsid w:val="00DB598C"/>
    <w:rsid w:val="00DB5AD0"/>
    <w:rsid w:val="00DB5B7A"/>
    <w:rsid w:val="00DB5C36"/>
    <w:rsid w:val="00DB5CAB"/>
    <w:rsid w:val="00DB5D04"/>
    <w:rsid w:val="00DB600F"/>
    <w:rsid w:val="00DB62BC"/>
    <w:rsid w:val="00DB636A"/>
    <w:rsid w:val="00DB63B3"/>
    <w:rsid w:val="00DB63BD"/>
    <w:rsid w:val="00DB65DD"/>
    <w:rsid w:val="00DB65F6"/>
    <w:rsid w:val="00DB6946"/>
    <w:rsid w:val="00DB6948"/>
    <w:rsid w:val="00DB6993"/>
    <w:rsid w:val="00DB69A1"/>
    <w:rsid w:val="00DB6A9B"/>
    <w:rsid w:val="00DB6CDF"/>
    <w:rsid w:val="00DB6D8B"/>
    <w:rsid w:val="00DB6E6C"/>
    <w:rsid w:val="00DB6E7A"/>
    <w:rsid w:val="00DB6F91"/>
    <w:rsid w:val="00DB6FC9"/>
    <w:rsid w:val="00DB7200"/>
    <w:rsid w:val="00DB7277"/>
    <w:rsid w:val="00DB73BD"/>
    <w:rsid w:val="00DB7474"/>
    <w:rsid w:val="00DB7860"/>
    <w:rsid w:val="00DB7A9C"/>
    <w:rsid w:val="00DB7BA9"/>
    <w:rsid w:val="00DB7C68"/>
    <w:rsid w:val="00DB7DE6"/>
    <w:rsid w:val="00DB7F07"/>
    <w:rsid w:val="00DB7F5B"/>
    <w:rsid w:val="00DB7FD2"/>
    <w:rsid w:val="00DC0303"/>
    <w:rsid w:val="00DC03F3"/>
    <w:rsid w:val="00DC0457"/>
    <w:rsid w:val="00DC0465"/>
    <w:rsid w:val="00DC049B"/>
    <w:rsid w:val="00DC06E7"/>
    <w:rsid w:val="00DC078D"/>
    <w:rsid w:val="00DC078E"/>
    <w:rsid w:val="00DC07C2"/>
    <w:rsid w:val="00DC09B3"/>
    <w:rsid w:val="00DC0A91"/>
    <w:rsid w:val="00DC0B74"/>
    <w:rsid w:val="00DC0D13"/>
    <w:rsid w:val="00DC0D38"/>
    <w:rsid w:val="00DC0DF2"/>
    <w:rsid w:val="00DC0E3C"/>
    <w:rsid w:val="00DC1058"/>
    <w:rsid w:val="00DC10C0"/>
    <w:rsid w:val="00DC110F"/>
    <w:rsid w:val="00DC11BE"/>
    <w:rsid w:val="00DC13A8"/>
    <w:rsid w:val="00DC147F"/>
    <w:rsid w:val="00DC150A"/>
    <w:rsid w:val="00DC15B5"/>
    <w:rsid w:val="00DC1662"/>
    <w:rsid w:val="00DC1712"/>
    <w:rsid w:val="00DC1800"/>
    <w:rsid w:val="00DC18DF"/>
    <w:rsid w:val="00DC18F4"/>
    <w:rsid w:val="00DC194C"/>
    <w:rsid w:val="00DC1984"/>
    <w:rsid w:val="00DC1C1A"/>
    <w:rsid w:val="00DC1CFC"/>
    <w:rsid w:val="00DC1DDD"/>
    <w:rsid w:val="00DC1E2C"/>
    <w:rsid w:val="00DC1E94"/>
    <w:rsid w:val="00DC2003"/>
    <w:rsid w:val="00DC2025"/>
    <w:rsid w:val="00DC2423"/>
    <w:rsid w:val="00DC2472"/>
    <w:rsid w:val="00DC24AC"/>
    <w:rsid w:val="00DC2562"/>
    <w:rsid w:val="00DC26FD"/>
    <w:rsid w:val="00DC272C"/>
    <w:rsid w:val="00DC29D3"/>
    <w:rsid w:val="00DC2C10"/>
    <w:rsid w:val="00DC2FB5"/>
    <w:rsid w:val="00DC3071"/>
    <w:rsid w:val="00DC31B4"/>
    <w:rsid w:val="00DC3297"/>
    <w:rsid w:val="00DC3337"/>
    <w:rsid w:val="00DC33A3"/>
    <w:rsid w:val="00DC342C"/>
    <w:rsid w:val="00DC3545"/>
    <w:rsid w:val="00DC35DD"/>
    <w:rsid w:val="00DC37AB"/>
    <w:rsid w:val="00DC3837"/>
    <w:rsid w:val="00DC393E"/>
    <w:rsid w:val="00DC3B5B"/>
    <w:rsid w:val="00DC3EAD"/>
    <w:rsid w:val="00DC3EFA"/>
    <w:rsid w:val="00DC3F1A"/>
    <w:rsid w:val="00DC3F21"/>
    <w:rsid w:val="00DC4164"/>
    <w:rsid w:val="00DC422F"/>
    <w:rsid w:val="00DC4392"/>
    <w:rsid w:val="00DC448C"/>
    <w:rsid w:val="00DC456E"/>
    <w:rsid w:val="00DC4719"/>
    <w:rsid w:val="00DC473F"/>
    <w:rsid w:val="00DC4777"/>
    <w:rsid w:val="00DC4970"/>
    <w:rsid w:val="00DC49BA"/>
    <w:rsid w:val="00DC4A91"/>
    <w:rsid w:val="00DC4B09"/>
    <w:rsid w:val="00DC4B1C"/>
    <w:rsid w:val="00DC4D3D"/>
    <w:rsid w:val="00DC4EB4"/>
    <w:rsid w:val="00DC4F2D"/>
    <w:rsid w:val="00DC52C9"/>
    <w:rsid w:val="00DC5538"/>
    <w:rsid w:val="00DC5578"/>
    <w:rsid w:val="00DC5749"/>
    <w:rsid w:val="00DC57FD"/>
    <w:rsid w:val="00DC58A9"/>
    <w:rsid w:val="00DC591D"/>
    <w:rsid w:val="00DC59EA"/>
    <w:rsid w:val="00DC5B8C"/>
    <w:rsid w:val="00DC5C81"/>
    <w:rsid w:val="00DC5CB3"/>
    <w:rsid w:val="00DC5FFA"/>
    <w:rsid w:val="00DC605B"/>
    <w:rsid w:val="00DC6119"/>
    <w:rsid w:val="00DC6402"/>
    <w:rsid w:val="00DC6415"/>
    <w:rsid w:val="00DC6587"/>
    <w:rsid w:val="00DC6760"/>
    <w:rsid w:val="00DC6876"/>
    <w:rsid w:val="00DC6926"/>
    <w:rsid w:val="00DC6A26"/>
    <w:rsid w:val="00DC6BA6"/>
    <w:rsid w:val="00DC6CFF"/>
    <w:rsid w:val="00DC6F64"/>
    <w:rsid w:val="00DC6FBF"/>
    <w:rsid w:val="00DC7034"/>
    <w:rsid w:val="00DC707C"/>
    <w:rsid w:val="00DC70C7"/>
    <w:rsid w:val="00DC7141"/>
    <w:rsid w:val="00DC7166"/>
    <w:rsid w:val="00DC7297"/>
    <w:rsid w:val="00DC73CB"/>
    <w:rsid w:val="00DC73D3"/>
    <w:rsid w:val="00DC766C"/>
    <w:rsid w:val="00DC772A"/>
    <w:rsid w:val="00DC791B"/>
    <w:rsid w:val="00DC7A18"/>
    <w:rsid w:val="00DC7A39"/>
    <w:rsid w:val="00DD009F"/>
    <w:rsid w:val="00DD0675"/>
    <w:rsid w:val="00DD06FB"/>
    <w:rsid w:val="00DD082D"/>
    <w:rsid w:val="00DD08D0"/>
    <w:rsid w:val="00DD0BC6"/>
    <w:rsid w:val="00DD0C04"/>
    <w:rsid w:val="00DD0C80"/>
    <w:rsid w:val="00DD0D35"/>
    <w:rsid w:val="00DD0DEA"/>
    <w:rsid w:val="00DD0FD9"/>
    <w:rsid w:val="00DD1235"/>
    <w:rsid w:val="00DD1337"/>
    <w:rsid w:val="00DD135D"/>
    <w:rsid w:val="00DD1361"/>
    <w:rsid w:val="00DD13EE"/>
    <w:rsid w:val="00DD13F0"/>
    <w:rsid w:val="00DD1640"/>
    <w:rsid w:val="00DD16AE"/>
    <w:rsid w:val="00DD1C8B"/>
    <w:rsid w:val="00DD1C8D"/>
    <w:rsid w:val="00DD1DF5"/>
    <w:rsid w:val="00DD1EEC"/>
    <w:rsid w:val="00DD1F92"/>
    <w:rsid w:val="00DD2181"/>
    <w:rsid w:val="00DD2187"/>
    <w:rsid w:val="00DD21A2"/>
    <w:rsid w:val="00DD23D2"/>
    <w:rsid w:val="00DD253E"/>
    <w:rsid w:val="00DD2716"/>
    <w:rsid w:val="00DD27C6"/>
    <w:rsid w:val="00DD2AAA"/>
    <w:rsid w:val="00DD2D26"/>
    <w:rsid w:val="00DD30FE"/>
    <w:rsid w:val="00DD331D"/>
    <w:rsid w:val="00DD3327"/>
    <w:rsid w:val="00DD3415"/>
    <w:rsid w:val="00DD34A6"/>
    <w:rsid w:val="00DD3581"/>
    <w:rsid w:val="00DD378F"/>
    <w:rsid w:val="00DD37DE"/>
    <w:rsid w:val="00DD3847"/>
    <w:rsid w:val="00DD393C"/>
    <w:rsid w:val="00DD3970"/>
    <w:rsid w:val="00DD3976"/>
    <w:rsid w:val="00DD3A36"/>
    <w:rsid w:val="00DD3A96"/>
    <w:rsid w:val="00DD3AA9"/>
    <w:rsid w:val="00DD4016"/>
    <w:rsid w:val="00DD4262"/>
    <w:rsid w:val="00DD42A3"/>
    <w:rsid w:val="00DD446D"/>
    <w:rsid w:val="00DD46BC"/>
    <w:rsid w:val="00DD47DD"/>
    <w:rsid w:val="00DD4990"/>
    <w:rsid w:val="00DD4A38"/>
    <w:rsid w:val="00DD4AA3"/>
    <w:rsid w:val="00DD4B05"/>
    <w:rsid w:val="00DD4ECD"/>
    <w:rsid w:val="00DD4F5F"/>
    <w:rsid w:val="00DD5023"/>
    <w:rsid w:val="00DD5489"/>
    <w:rsid w:val="00DD5608"/>
    <w:rsid w:val="00DD5A0E"/>
    <w:rsid w:val="00DD5A32"/>
    <w:rsid w:val="00DD5AE1"/>
    <w:rsid w:val="00DD5BA6"/>
    <w:rsid w:val="00DD5CBE"/>
    <w:rsid w:val="00DD5DCA"/>
    <w:rsid w:val="00DD5F6A"/>
    <w:rsid w:val="00DD5F87"/>
    <w:rsid w:val="00DD6095"/>
    <w:rsid w:val="00DD611E"/>
    <w:rsid w:val="00DD615C"/>
    <w:rsid w:val="00DD68BE"/>
    <w:rsid w:val="00DD6A48"/>
    <w:rsid w:val="00DD6E82"/>
    <w:rsid w:val="00DD6E9C"/>
    <w:rsid w:val="00DD6ECD"/>
    <w:rsid w:val="00DD6F2C"/>
    <w:rsid w:val="00DD6F68"/>
    <w:rsid w:val="00DD705E"/>
    <w:rsid w:val="00DD73C2"/>
    <w:rsid w:val="00DD74B2"/>
    <w:rsid w:val="00DD79A7"/>
    <w:rsid w:val="00DD7B66"/>
    <w:rsid w:val="00DD7C64"/>
    <w:rsid w:val="00DD7E9B"/>
    <w:rsid w:val="00DD7FF4"/>
    <w:rsid w:val="00DE0150"/>
    <w:rsid w:val="00DE0448"/>
    <w:rsid w:val="00DE0712"/>
    <w:rsid w:val="00DE085B"/>
    <w:rsid w:val="00DE094D"/>
    <w:rsid w:val="00DE0A1E"/>
    <w:rsid w:val="00DE0A54"/>
    <w:rsid w:val="00DE0B0B"/>
    <w:rsid w:val="00DE0E4D"/>
    <w:rsid w:val="00DE0EA5"/>
    <w:rsid w:val="00DE0FFF"/>
    <w:rsid w:val="00DE105E"/>
    <w:rsid w:val="00DE118F"/>
    <w:rsid w:val="00DE12DB"/>
    <w:rsid w:val="00DE1375"/>
    <w:rsid w:val="00DE17A2"/>
    <w:rsid w:val="00DE1948"/>
    <w:rsid w:val="00DE1BB0"/>
    <w:rsid w:val="00DE1BFC"/>
    <w:rsid w:val="00DE1CA8"/>
    <w:rsid w:val="00DE1E28"/>
    <w:rsid w:val="00DE1E67"/>
    <w:rsid w:val="00DE20F1"/>
    <w:rsid w:val="00DE21DB"/>
    <w:rsid w:val="00DE220B"/>
    <w:rsid w:val="00DE2239"/>
    <w:rsid w:val="00DE22BB"/>
    <w:rsid w:val="00DE22D5"/>
    <w:rsid w:val="00DE2598"/>
    <w:rsid w:val="00DE2649"/>
    <w:rsid w:val="00DE26F3"/>
    <w:rsid w:val="00DE2762"/>
    <w:rsid w:val="00DE291F"/>
    <w:rsid w:val="00DE2BF7"/>
    <w:rsid w:val="00DE2C20"/>
    <w:rsid w:val="00DE2DF6"/>
    <w:rsid w:val="00DE2E8A"/>
    <w:rsid w:val="00DE2E94"/>
    <w:rsid w:val="00DE2EF9"/>
    <w:rsid w:val="00DE30D0"/>
    <w:rsid w:val="00DE30D7"/>
    <w:rsid w:val="00DE3182"/>
    <w:rsid w:val="00DE33E5"/>
    <w:rsid w:val="00DE3492"/>
    <w:rsid w:val="00DE3628"/>
    <w:rsid w:val="00DE38F3"/>
    <w:rsid w:val="00DE38FD"/>
    <w:rsid w:val="00DE39A2"/>
    <w:rsid w:val="00DE3CB3"/>
    <w:rsid w:val="00DE3D3C"/>
    <w:rsid w:val="00DE3E7B"/>
    <w:rsid w:val="00DE3F66"/>
    <w:rsid w:val="00DE4076"/>
    <w:rsid w:val="00DE43F7"/>
    <w:rsid w:val="00DE441E"/>
    <w:rsid w:val="00DE466E"/>
    <w:rsid w:val="00DE4692"/>
    <w:rsid w:val="00DE474E"/>
    <w:rsid w:val="00DE4BB2"/>
    <w:rsid w:val="00DE4C6D"/>
    <w:rsid w:val="00DE4D04"/>
    <w:rsid w:val="00DE4FA2"/>
    <w:rsid w:val="00DE5071"/>
    <w:rsid w:val="00DE509A"/>
    <w:rsid w:val="00DE50B0"/>
    <w:rsid w:val="00DE5472"/>
    <w:rsid w:val="00DE54C4"/>
    <w:rsid w:val="00DE550E"/>
    <w:rsid w:val="00DE554B"/>
    <w:rsid w:val="00DE565B"/>
    <w:rsid w:val="00DE5713"/>
    <w:rsid w:val="00DE5722"/>
    <w:rsid w:val="00DE57BB"/>
    <w:rsid w:val="00DE5856"/>
    <w:rsid w:val="00DE59D6"/>
    <w:rsid w:val="00DE5D76"/>
    <w:rsid w:val="00DE5D8C"/>
    <w:rsid w:val="00DE5DC1"/>
    <w:rsid w:val="00DE5DEB"/>
    <w:rsid w:val="00DE5E6C"/>
    <w:rsid w:val="00DE6033"/>
    <w:rsid w:val="00DE61A3"/>
    <w:rsid w:val="00DE673F"/>
    <w:rsid w:val="00DE6756"/>
    <w:rsid w:val="00DE67ED"/>
    <w:rsid w:val="00DE6851"/>
    <w:rsid w:val="00DE6B37"/>
    <w:rsid w:val="00DE6CAD"/>
    <w:rsid w:val="00DE731C"/>
    <w:rsid w:val="00DE7391"/>
    <w:rsid w:val="00DE73D3"/>
    <w:rsid w:val="00DE7615"/>
    <w:rsid w:val="00DE77AD"/>
    <w:rsid w:val="00DE7818"/>
    <w:rsid w:val="00DE786F"/>
    <w:rsid w:val="00DE7AAA"/>
    <w:rsid w:val="00DE7AE2"/>
    <w:rsid w:val="00DE7E82"/>
    <w:rsid w:val="00DE7EDE"/>
    <w:rsid w:val="00DE7F9E"/>
    <w:rsid w:val="00DE7FF3"/>
    <w:rsid w:val="00DF001B"/>
    <w:rsid w:val="00DF00E6"/>
    <w:rsid w:val="00DF0519"/>
    <w:rsid w:val="00DF053C"/>
    <w:rsid w:val="00DF06AD"/>
    <w:rsid w:val="00DF06DC"/>
    <w:rsid w:val="00DF0A5E"/>
    <w:rsid w:val="00DF0C2B"/>
    <w:rsid w:val="00DF0E1D"/>
    <w:rsid w:val="00DF0F98"/>
    <w:rsid w:val="00DF129D"/>
    <w:rsid w:val="00DF12F3"/>
    <w:rsid w:val="00DF132F"/>
    <w:rsid w:val="00DF13A8"/>
    <w:rsid w:val="00DF157E"/>
    <w:rsid w:val="00DF1652"/>
    <w:rsid w:val="00DF18C9"/>
    <w:rsid w:val="00DF1B41"/>
    <w:rsid w:val="00DF1BA2"/>
    <w:rsid w:val="00DF1CEC"/>
    <w:rsid w:val="00DF1E4D"/>
    <w:rsid w:val="00DF1F1D"/>
    <w:rsid w:val="00DF1F55"/>
    <w:rsid w:val="00DF1F73"/>
    <w:rsid w:val="00DF20D7"/>
    <w:rsid w:val="00DF2353"/>
    <w:rsid w:val="00DF243E"/>
    <w:rsid w:val="00DF25DE"/>
    <w:rsid w:val="00DF2713"/>
    <w:rsid w:val="00DF2B49"/>
    <w:rsid w:val="00DF2BD9"/>
    <w:rsid w:val="00DF2C25"/>
    <w:rsid w:val="00DF2D06"/>
    <w:rsid w:val="00DF2F8B"/>
    <w:rsid w:val="00DF30B8"/>
    <w:rsid w:val="00DF30FC"/>
    <w:rsid w:val="00DF3150"/>
    <w:rsid w:val="00DF3257"/>
    <w:rsid w:val="00DF32B9"/>
    <w:rsid w:val="00DF33A9"/>
    <w:rsid w:val="00DF33BD"/>
    <w:rsid w:val="00DF3889"/>
    <w:rsid w:val="00DF38F5"/>
    <w:rsid w:val="00DF3955"/>
    <w:rsid w:val="00DF3B36"/>
    <w:rsid w:val="00DF3BAC"/>
    <w:rsid w:val="00DF3E37"/>
    <w:rsid w:val="00DF3EE5"/>
    <w:rsid w:val="00DF4018"/>
    <w:rsid w:val="00DF41D6"/>
    <w:rsid w:val="00DF41DE"/>
    <w:rsid w:val="00DF424B"/>
    <w:rsid w:val="00DF4283"/>
    <w:rsid w:val="00DF431E"/>
    <w:rsid w:val="00DF4434"/>
    <w:rsid w:val="00DF4679"/>
    <w:rsid w:val="00DF480D"/>
    <w:rsid w:val="00DF48E8"/>
    <w:rsid w:val="00DF4A52"/>
    <w:rsid w:val="00DF4DBD"/>
    <w:rsid w:val="00DF4E52"/>
    <w:rsid w:val="00DF5200"/>
    <w:rsid w:val="00DF54D6"/>
    <w:rsid w:val="00DF55AE"/>
    <w:rsid w:val="00DF589E"/>
    <w:rsid w:val="00DF5909"/>
    <w:rsid w:val="00DF5A45"/>
    <w:rsid w:val="00DF5A56"/>
    <w:rsid w:val="00DF5B3D"/>
    <w:rsid w:val="00DF61E4"/>
    <w:rsid w:val="00DF63D3"/>
    <w:rsid w:val="00DF6454"/>
    <w:rsid w:val="00DF6527"/>
    <w:rsid w:val="00DF65FB"/>
    <w:rsid w:val="00DF6683"/>
    <w:rsid w:val="00DF691A"/>
    <w:rsid w:val="00DF69A8"/>
    <w:rsid w:val="00DF69D3"/>
    <w:rsid w:val="00DF69E9"/>
    <w:rsid w:val="00DF6AE3"/>
    <w:rsid w:val="00DF6AE5"/>
    <w:rsid w:val="00DF6CB6"/>
    <w:rsid w:val="00DF6D68"/>
    <w:rsid w:val="00DF6E3D"/>
    <w:rsid w:val="00DF6FAB"/>
    <w:rsid w:val="00DF6FCD"/>
    <w:rsid w:val="00DF7117"/>
    <w:rsid w:val="00DF754D"/>
    <w:rsid w:val="00DF7664"/>
    <w:rsid w:val="00DF794A"/>
    <w:rsid w:val="00DF7965"/>
    <w:rsid w:val="00DF7AC8"/>
    <w:rsid w:val="00DF7CF8"/>
    <w:rsid w:val="00DF7FA7"/>
    <w:rsid w:val="00E0003B"/>
    <w:rsid w:val="00E000A8"/>
    <w:rsid w:val="00E001C5"/>
    <w:rsid w:val="00E00247"/>
    <w:rsid w:val="00E00310"/>
    <w:rsid w:val="00E00539"/>
    <w:rsid w:val="00E00550"/>
    <w:rsid w:val="00E0059A"/>
    <w:rsid w:val="00E006F2"/>
    <w:rsid w:val="00E0072B"/>
    <w:rsid w:val="00E007C9"/>
    <w:rsid w:val="00E00803"/>
    <w:rsid w:val="00E00811"/>
    <w:rsid w:val="00E008B5"/>
    <w:rsid w:val="00E0095A"/>
    <w:rsid w:val="00E00E5F"/>
    <w:rsid w:val="00E00ECA"/>
    <w:rsid w:val="00E010E1"/>
    <w:rsid w:val="00E011A4"/>
    <w:rsid w:val="00E01270"/>
    <w:rsid w:val="00E0146B"/>
    <w:rsid w:val="00E014C3"/>
    <w:rsid w:val="00E01543"/>
    <w:rsid w:val="00E01565"/>
    <w:rsid w:val="00E01685"/>
    <w:rsid w:val="00E01728"/>
    <w:rsid w:val="00E0184D"/>
    <w:rsid w:val="00E01BBE"/>
    <w:rsid w:val="00E01C4E"/>
    <w:rsid w:val="00E01CFD"/>
    <w:rsid w:val="00E01D37"/>
    <w:rsid w:val="00E01DE8"/>
    <w:rsid w:val="00E01DFD"/>
    <w:rsid w:val="00E01E53"/>
    <w:rsid w:val="00E02078"/>
    <w:rsid w:val="00E020EC"/>
    <w:rsid w:val="00E022BC"/>
    <w:rsid w:val="00E023C0"/>
    <w:rsid w:val="00E025B3"/>
    <w:rsid w:val="00E02787"/>
    <w:rsid w:val="00E027F8"/>
    <w:rsid w:val="00E03030"/>
    <w:rsid w:val="00E03279"/>
    <w:rsid w:val="00E03411"/>
    <w:rsid w:val="00E03588"/>
    <w:rsid w:val="00E0379E"/>
    <w:rsid w:val="00E037FD"/>
    <w:rsid w:val="00E03AC0"/>
    <w:rsid w:val="00E03C15"/>
    <w:rsid w:val="00E03C9F"/>
    <w:rsid w:val="00E03CE3"/>
    <w:rsid w:val="00E03D43"/>
    <w:rsid w:val="00E03E39"/>
    <w:rsid w:val="00E03F31"/>
    <w:rsid w:val="00E03FB8"/>
    <w:rsid w:val="00E03FF8"/>
    <w:rsid w:val="00E041B1"/>
    <w:rsid w:val="00E04206"/>
    <w:rsid w:val="00E044B8"/>
    <w:rsid w:val="00E04562"/>
    <w:rsid w:val="00E045AF"/>
    <w:rsid w:val="00E045D5"/>
    <w:rsid w:val="00E045ED"/>
    <w:rsid w:val="00E04700"/>
    <w:rsid w:val="00E047AE"/>
    <w:rsid w:val="00E04A17"/>
    <w:rsid w:val="00E04E5D"/>
    <w:rsid w:val="00E0522B"/>
    <w:rsid w:val="00E053AB"/>
    <w:rsid w:val="00E05647"/>
    <w:rsid w:val="00E05C75"/>
    <w:rsid w:val="00E05CD2"/>
    <w:rsid w:val="00E05D5F"/>
    <w:rsid w:val="00E06055"/>
    <w:rsid w:val="00E060A7"/>
    <w:rsid w:val="00E062D1"/>
    <w:rsid w:val="00E063BD"/>
    <w:rsid w:val="00E06469"/>
    <w:rsid w:val="00E06586"/>
    <w:rsid w:val="00E0675A"/>
    <w:rsid w:val="00E06AAD"/>
    <w:rsid w:val="00E06AF9"/>
    <w:rsid w:val="00E06B9A"/>
    <w:rsid w:val="00E06C72"/>
    <w:rsid w:val="00E06FAC"/>
    <w:rsid w:val="00E07281"/>
    <w:rsid w:val="00E073D0"/>
    <w:rsid w:val="00E0740C"/>
    <w:rsid w:val="00E07507"/>
    <w:rsid w:val="00E07805"/>
    <w:rsid w:val="00E07DE1"/>
    <w:rsid w:val="00E10050"/>
    <w:rsid w:val="00E10055"/>
    <w:rsid w:val="00E101FD"/>
    <w:rsid w:val="00E10226"/>
    <w:rsid w:val="00E10309"/>
    <w:rsid w:val="00E105F9"/>
    <w:rsid w:val="00E10647"/>
    <w:rsid w:val="00E106EA"/>
    <w:rsid w:val="00E10764"/>
    <w:rsid w:val="00E1081D"/>
    <w:rsid w:val="00E10887"/>
    <w:rsid w:val="00E109F1"/>
    <w:rsid w:val="00E10A46"/>
    <w:rsid w:val="00E10C04"/>
    <w:rsid w:val="00E10D2D"/>
    <w:rsid w:val="00E10D5D"/>
    <w:rsid w:val="00E10E29"/>
    <w:rsid w:val="00E10E58"/>
    <w:rsid w:val="00E10F71"/>
    <w:rsid w:val="00E10F76"/>
    <w:rsid w:val="00E10F84"/>
    <w:rsid w:val="00E1120E"/>
    <w:rsid w:val="00E114F9"/>
    <w:rsid w:val="00E1172A"/>
    <w:rsid w:val="00E11762"/>
    <w:rsid w:val="00E1187B"/>
    <w:rsid w:val="00E11BA1"/>
    <w:rsid w:val="00E11C2A"/>
    <w:rsid w:val="00E11C77"/>
    <w:rsid w:val="00E11D0A"/>
    <w:rsid w:val="00E11D99"/>
    <w:rsid w:val="00E11F69"/>
    <w:rsid w:val="00E121EB"/>
    <w:rsid w:val="00E1252F"/>
    <w:rsid w:val="00E126E4"/>
    <w:rsid w:val="00E12753"/>
    <w:rsid w:val="00E12A47"/>
    <w:rsid w:val="00E12C97"/>
    <w:rsid w:val="00E12CD7"/>
    <w:rsid w:val="00E12FA0"/>
    <w:rsid w:val="00E12FD9"/>
    <w:rsid w:val="00E130B9"/>
    <w:rsid w:val="00E133EE"/>
    <w:rsid w:val="00E134BC"/>
    <w:rsid w:val="00E13561"/>
    <w:rsid w:val="00E135E3"/>
    <w:rsid w:val="00E13886"/>
    <w:rsid w:val="00E139C5"/>
    <w:rsid w:val="00E13AAC"/>
    <w:rsid w:val="00E13BA5"/>
    <w:rsid w:val="00E13C46"/>
    <w:rsid w:val="00E13E3E"/>
    <w:rsid w:val="00E13E46"/>
    <w:rsid w:val="00E13F60"/>
    <w:rsid w:val="00E140D6"/>
    <w:rsid w:val="00E1426C"/>
    <w:rsid w:val="00E14458"/>
    <w:rsid w:val="00E144F4"/>
    <w:rsid w:val="00E14576"/>
    <w:rsid w:val="00E14588"/>
    <w:rsid w:val="00E14754"/>
    <w:rsid w:val="00E1477D"/>
    <w:rsid w:val="00E14806"/>
    <w:rsid w:val="00E14824"/>
    <w:rsid w:val="00E1497A"/>
    <w:rsid w:val="00E14A39"/>
    <w:rsid w:val="00E14BB4"/>
    <w:rsid w:val="00E14BD4"/>
    <w:rsid w:val="00E14E5F"/>
    <w:rsid w:val="00E15395"/>
    <w:rsid w:val="00E153F4"/>
    <w:rsid w:val="00E15477"/>
    <w:rsid w:val="00E15529"/>
    <w:rsid w:val="00E157CA"/>
    <w:rsid w:val="00E15872"/>
    <w:rsid w:val="00E15AA8"/>
    <w:rsid w:val="00E15AC4"/>
    <w:rsid w:val="00E15ADD"/>
    <w:rsid w:val="00E15D39"/>
    <w:rsid w:val="00E15E27"/>
    <w:rsid w:val="00E15E61"/>
    <w:rsid w:val="00E15F7D"/>
    <w:rsid w:val="00E15F8E"/>
    <w:rsid w:val="00E16141"/>
    <w:rsid w:val="00E16290"/>
    <w:rsid w:val="00E16935"/>
    <w:rsid w:val="00E17118"/>
    <w:rsid w:val="00E1747B"/>
    <w:rsid w:val="00E174E5"/>
    <w:rsid w:val="00E17770"/>
    <w:rsid w:val="00E1778F"/>
    <w:rsid w:val="00E17A0B"/>
    <w:rsid w:val="00E17A1D"/>
    <w:rsid w:val="00E17A3B"/>
    <w:rsid w:val="00E17ACB"/>
    <w:rsid w:val="00E17AF4"/>
    <w:rsid w:val="00E17B48"/>
    <w:rsid w:val="00E17D5B"/>
    <w:rsid w:val="00E200DB"/>
    <w:rsid w:val="00E201BB"/>
    <w:rsid w:val="00E202EF"/>
    <w:rsid w:val="00E204EA"/>
    <w:rsid w:val="00E204F1"/>
    <w:rsid w:val="00E207F1"/>
    <w:rsid w:val="00E20963"/>
    <w:rsid w:val="00E20AE4"/>
    <w:rsid w:val="00E20E58"/>
    <w:rsid w:val="00E20EB8"/>
    <w:rsid w:val="00E20F06"/>
    <w:rsid w:val="00E21090"/>
    <w:rsid w:val="00E211B7"/>
    <w:rsid w:val="00E21432"/>
    <w:rsid w:val="00E21561"/>
    <w:rsid w:val="00E21580"/>
    <w:rsid w:val="00E21841"/>
    <w:rsid w:val="00E219C3"/>
    <w:rsid w:val="00E21B6A"/>
    <w:rsid w:val="00E21C20"/>
    <w:rsid w:val="00E21C49"/>
    <w:rsid w:val="00E21DCB"/>
    <w:rsid w:val="00E226C9"/>
    <w:rsid w:val="00E22766"/>
    <w:rsid w:val="00E2277A"/>
    <w:rsid w:val="00E228A2"/>
    <w:rsid w:val="00E22A89"/>
    <w:rsid w:val="00E22B41"/>
    <w:rsid w:val="00E22B67"/>
    <w:rsid w:val="00E230EA"/>
    <w:rsid w:val="00E2330B"/>
    <w:rsid w:val="00E23327"/>
    <w:rsid w:val="00E23431"/>
    <w:rsid w:val="00E23475"/>
    <w:rsid w:val="00E23484"/>
    <w:rsid w:val="00E23569"/>
    <w:rsid w:val="00E23584"/>
    <w:rsid w:val="00E23728"/>
    <w:rsid w:val="00E23A78"/>
    <w:rsid w:val="00E23B7E"/>
    <w:rsid w:val="00E23D21"/>
    <w:rsid w:val="00E23F97"/>
    <w:rsid w:val="00E240EB"/>
    <w:rsid w:val="00E24256"/>
    <w:rsid w:val="00E243F5"/>
    <w:rsid w:val="00E24450"/>
    <w:rsid w:val="00E24480"/>
    <w:rsid w:val="00E244A2"/>
    <w:rsid w:val="00E244F2"/>
    <w:rsid w:val="00E2464A"/>
    <w:rsid w:val="00E24687"/>
    <w:rsid w:val="00E249A1"/>
    <w:rsid w:val="00E24A8C"/>
    <w:rsid w:val="00E24B8A"/>
    <w:rsid w:val="00E24C62"/>
    <w:rsid w:val="00E24D64"/>
    <w:rsid w:val="00E24E14"/>
    <w:rsid w:val="00E24EE0"/>
    <w:rsid w:val="00E24FC0"/>
    <w:rsid w:val="00E2512B"/>
    <w:rsid w:val="00E253A4"/>
    <w:rsid w:val="00E255B6"/>
    <w:rsid w:val="00E25650"/>
    <w:rsid w:val="00E256F4"/>
    <w:rsid w:val="00E2570D"/>
    <w:rsid w:val="00E25775"/>
    <w:rsid w:val="00E257BD"/>
    <w:rsid w:val="00E25B1E"/>
    <w:rsid w:val="00E25EED"/>
    <w:rsid w:val="00E25F84"/>
    <w:rsid w:val="00E26080"/>
    <w:rsid w:val="00E26331"/>
    <w:rsid w:val="00E2634E"/>
    <w:rsid w:val="00E26375"/>
    <w:rsid w:val="00E264CC"/>
    <w:rsid w:val="00E265F9"/>
    <w:rsid w:val="00E26618"/>
    <w:rsid w:val="00E266B6"/>
    <w:rsid w:val="00E267FF"/>
    <w:rsid w:val="00E26968"/>
    <w:rsid w:val="00E269C7"/>
    <w:rsid w:val="00E26B15"/>
    <w:rsid w:val="00E26B99"/>
    <w:rsid w:val="00E26C44"/>
    <w:rsid w:val="00E26CEE"/>
    <w:rsid w:val="00E26DB0"/>
    <w:rsid w:val="00E27071"/>
    <w:rsid w:val="00E271CA"/>
    <w:rsid w:val="00E27240"/>
    <w:rsid w:val="00E2743F"/>
    <w:rsid w:val="00E27769"/>
    <w:rsid w:val="00E27821"/>
    <w:rsid w:val="00E278FC"/>
    <w:rsid w:val="00E27A48"/>
    <w:rsid w:val="00E27AAC"/>
    <w:rsid w:val="00E27B43"/>
    <w:rsid w:val="00E27D02"/>
    <w:rsid w:val="00E27D99"/>
    <w:rsid w:val="00E302C4"/>
    <w:rsid w:val="00E302C9"/>
    <w:rsid w:val="00E30447"/>
    <w:rsid w:val="00E304A4"/>
    <w:rsid w:val="00E30582"/>
    <w:rsid w:val="00E30583"/>
    <w:rsid w:val="00E30620"/>
    <w:rsid w:val="00E30C7F"/>
    <w:rsid w:val="00E30D57"/>
    <w:rsid w:val="00E30FB8"/>
    <w:rsid w:val="00E3110F"/>
    <w:rsid w:val="00E315D7"/>
    <w:rsid w:val="00E3166B"/>
    <w:rsid w:val="00E31A25"/>
    <w:rsid w:val="00E31C45"/>
    <w:rsid w:val="00E31DC7"/>
    <w:rsid w:val="00E31E91"/>
    <w:rsid w:val="00E31E96"/>
    <w:rsid w:val="00E31F58"/>
    <w:rsid w:val="00E32002"/>
    <w:rsid w:val="00E32043"/>
    <w:rsid w:val="00E3214D"/>
    <w:rsid w:val="00E3215D"/>
    <w:rsid w:val="00E32296"/>
    <w:rsid w:val="00E323B1"/>
    <w:rsid w:val="00E32400"/>
    <w:rsid w:val="00E32601"/>
    <w:rsid w:val="00E32782"/>
    <w:rsid w:val="00E32C82"/>
    <w:rsid w:val="00E32DE6"/>
    <w:rsid w:val="00E32E8B"/>
    <w:rsid w:val="00E3321F"/>
    <w:rsid w:val="00E3343A"/>
    <w:rsid w:val="00E33672"/>
    <w:rsid w:val="00E336B5"/>
    <w:rsid w:val="00E33927"/>
    <w:rsid w:val="00E339FF"/>
    <w:rsid w:val="00E33E96"/>
    <w:rsid w:val="00E33EBA"/>
    <w:rsid w:val="00E33F14"/>
    <w:rsid w:val="00E33FE2"/>
    <w:rsid w:val="00E340B7"/>
    <w:rsid w:val="00E34421"/>
    <w:rsid w:val="00E34618"/>
    <w:rsid w:val="00E34857"/>
    <w:rsid w:val="00E34B05"/>
    <w:rsid w:val="00E34B71"/>
    <w:rsid w:val="00E34F89"/>
    <w:rsid w:val="00E350C6"/>
    <w:rsid w:val="00E35253"/>
    <w:rsid w:val="00E35349"/>
    <w:rsid w:val="00E35350"/>
    <w:rsid w:val="00E3558B"/>
    <w:rsid w:val="00E355D5"/>
    <w:rsid w:val="00E35843"/>
    <w:rsid w:val="00E3590B"/>
    <w:rsid w:val="00E35A94"/>
    <w:rsid w:val="00E35B2D"/>
    <w:rsid w:val="00E35C39"/>
    <w:rsid w:val="00E35C5A"/>
    <w:rsid w:val="00E35E47"/>
    <w:rsid w:val="00E362F8"/>
    <w:rsid w:val="00E3672C"/>
    <w:rsid w:val="00E368B3"/>
    <w:rsid w:val="00E36905"/>
    <w:rsid w:val="00E36A5D"/>
    <w:rsid w:val="00E36C79"/>
    <w:rsid w:val="00E36DFF"/>
    <w:rsid w:val="00E36ECA"/>
    <w:rsid w:val="00E36F70"/>
    <w:rsid w:val="00E370C2"/>
    <w:rsid w:val="00E3759A"/>
    <w:rsid w:val="00E37612"/>
    <w:rsid w:val="00E3770D"/>
    <w:rsid w:val="00E37ABF"/>
    <w:rsid w:val="00E37ACD"/>
    <w:rsid w:val="00E37B2B"/>
    <w:rsid w:val="00E37B9F"/>
    <w:rsid w:val="00E37C2F"/>
    <w:rsid w:val="00E37C65"/>
    <w:rsid w:val="00E37E71"/>
    <w:rsid w:val="00E37EB0"/>
    <w:rsid w:val="00E37F4A"/>
    <w:rsid w:val="00E37FC2"/>
    <w:rsid w:val="00E400AA"/>
    <w:rsid w:val="00E40329"/>
    <w:rsid w:val="00E40428"/>
    <w:rsid w:val="00E404C1"/>
    <w:rsid w:val="00E404EE"/>
    <w:rsid w:val="00E40703"/>
    <w:rsid w:val="00E407DE"/>
    <w:rsid w:val="00E40BCB"/>
    <w:rsid w:val="00E40D53"/>
    <w:rsid w:val="00E40D97"/>
    <w:rsid w:val="00E40E9E"/>
    <w:rsid w:val="00E40FBB"/>
    <w:rsid w:val="00E41004"/>
    <w:rsid w:val="00E410B1"/>
    <w:rsid w:val="00E411B0"/>
    <w:rsid w:val="00E414EB"/>
    <w:rsid w:val="00E41644"/>
    <w:rsid w:val="00E4176F"/>
    <w:rsid w:val="00E4178E"/>
    <w:rsid w:val="00E41F35"/>
    <w:rsid w:val="00E42247"/>
    <w:rsid w:val="00E4251A"/>
    <w:rsid w:val="00E425B5"/>
    <w:rsid w:val="00E4285C"/>
    <w:rsid w:val="00E42A56"/>
    <w:rsid w:val="00E42B34"/>
    <w:rsid w:val="00E42C94"/>
    <w:rsid w:val="00E42E0B"/>
    <w:rsid w:val="00E42E14"/>
    <w:rsid w:val="00E42EF5"/>
    <w:rsid w:val="00E42F21"/>
    <w:rsid w:val="00E42FA8"/>
    <w:rsid w:val="00E42FB2"/>
    <w:rsid w:val="00E4313D"/>
    <w:rsid w:val="00E43158"/>
    <w:rsid w:val="00E4325D"/>
    <w:rsid w:val="00E4341B"/>
    <w:rsid w:val="00E43459"/>
    <w:rsid w:val="00E43541"/>
    <w:rsid w:val="00E435A9"/>
    <w:rsid w:val="00E435E1"/>
    <w:rsid w:val="00E43617"/>
    <w:rsid w:val="00E4361E"/>
    <w:rsid w:val="00E436ED"/>
    <w:rsid w:val="00E4370D"/>
    <w:rsid w:val="00E439F8"/>
    <w:rsid w:val="00E43AF8"/>
    <w:rsid w:val="00E43B2C"/>
    <w:rsid w:val="00E43B94"/>
    <w:rsid w:val="00E43E29"/>
    <w:rsid w:val="00E43EFF"/>
    <w:rsid w:val="00E43F35"/>
    <w:rsid w:val="00E44128"/>
    <w:rsid w:val="00E441E8"/>
    <w:rsid w:val="00E444A0"/>
    <w:rsid w:val="00E4450B"/>
    <w:rsid w:val="00E44633"/>
    <w:rsid w:val="00E4463A"/>
    <w:rsid w:val="00E44644"/>
    <w:rsid w:val="00E447DE"/>
    <w:rsid w:val="00E44987"/>
    <w:rsid w:val="00E44C66"/>
    <w:rsid w:val="00E44DBE"/>
    <w:rsid w:val="00E44E01"/>
    <w:rsid w:val="00E4541E"/>
    <w:rsid w:val="00E4544E"/>
    <w:rsid w:val="00E4548D"/>
    <w:rsid w:val="00E455A9"/>
    <w:rsid w:val="00E457E6"/>
    <w:rsid w:val="00E45845"/>
    <w:rsid w:val="00E459C6"/>
    <w:rsid w:val="00E45B61"/>
    <w:rsid w:val="00E45CE8"/>
    <w:rsid w:val="00E46126"/>
    <w:rsid w:val="00E46316"/>
    <w:rsid w:val="00E46345"/>
    <w:rsid w:val="00E46416"/>
    <w:rsid w:val="00E4657E"/>
    <w:rsid w:val="00E465D3"/>
    <w:rsid w:val="00E46634"/>
    <w:rsid w:val="00E466D3"/>
    <w:rsid w:val="00E46B08"/>
    <w:rsid w:val="00E46B66"/>
    <w:rsid w:val="00E46C75"/>
    <w:rsid w:val="00E46CEA"/>
    <w:rsid w:val="00E46D2D"/>
    <w:rsid w:val="00E46D8A"/>
    <w:rsid w:val="00E46F20"/>
    <w:rsid w:val="00E47221"/>
    <w:rsid w:val="00E472C3"/>
    <w:rsid w:val="00E472E1"/>
    <w:rsid w:val="00E473FD"/>
    <w:rsid w:val="00E477D8"/>
    <w:rsid w:val="00E47A69"/>
    <w:rsid w:val="00E47BD3"/>
    <w:rsid w:val="00E47C13"/>
    <w:rsid w:val="00E47FF6"/>
    <w:rsid w:val="00E500BD"/>
    <w:rsid w:val="00E500C0"/>
    <w:rsid w:val="00E500FF"/>
    <w:rsid w:val="00E50205"/>
    <w:rsid w:val="00E5054E"/>
    <w:rsid w:val="00E50558"/>
    <w:rsid w:val="00E506CD"/>
    <w:rsid w:val="00E506ED"/>
    <w:rsid w:val="00E506F6"/>
    <w:rsid w:val="00E506F8"/>
    <w:rsid w:val="00E5072D"/>
    <w:rsid w:val="00E50950"/>
    <w:rsid w:val="00E50978"/>
    <w:rsid w:val="00E509CA"/>
    <w:rsid w:val="00E509F2"/>
    <w:rsid w:val="00E509F3"/>
    <w:rsid w:val="00E50AE0"/>
    <w:rsid w:val="00E50B1D"/>
    <w:rsid w:val="00E50B2E"/>
    <w:rsid w:val="00E50BB7"/>
    <w:rsid w:val="00E50E34"/>
    <w:rsid w:val="00E50EE2"/>
    <w:rsid w:val="00E50EF0"/>
    <w:rsid w:val="00E51025"/>
    <w:rsid w:val="00E510BB"/>
    <w:rsid w:val="00E510C8"/>
    <w:rsid w:val="00E51262"/>
    <w:rsid w:val="00E5133F"/>
    <w:rsid w:val="00E5150B"/>
    <w:rsid w:val="00E51581"/>
    <w:rsid w:val="00E515BE"/>
    <w:rsid w:val="00E51679"/>
    <w:rsid w:val="00E51BD0"/>
    <w:rsid w:val="00E51CCD"/>
    <w:rsid w:val="00E52030"/>
    <w:rsid w:val="00E521B7"/>
    <w:rsid w:val="00E5232C"/>
    <w:rsid w:val="00E52330"/>
    <w:rsid w:val="00E5236F"/>
    <w:rsid w:val="00E52376"/>
    <w:rsid w:val="00E5242F"/>
    <w:rsid w:val="00E52621"/>
    <w:rsid w:val="00E52625"/>
    <w:rsid w:val="00E528E1"/>
    <w:rsid w:val="00E52940"/>
    <w:rsid w:val="00E529FE"/>
    <w:rsid w:val="00E52A8D"/>
    <w:rsid w:val="00E52BBD"/>
    <w:rsid w:val="00E52C19"/>
    <w:rsid w:val="00E52CD2"/>
    <w:rsid w:val="00E52FD1"/>
    <w:rsid w:val="00E530D8"/>
    <w:rsid w:val="00E53109"/>
    <w:rsid w:val="00E53220"/>
    <w:rsid w:val="00E532BD"/>
    <w:rsid w:val="00E535E8"/>
    <w:rsid w:val="00E53658"/>
    <w:rsid w:val="00E539DF"/>
    <w:rsid w:val="00E53AA4"/>
    <w:rsid w:val="00E53AF3"/>
    <w:rsid w:val="00E53D24"/>
    <w:rsid w:val="00E53E93"/>
    <w:rsid w:val="00E53EEE"/>
    <w:rsid w:val="00E53F6E"/>
    <w:rsid w:val="00E54080"/>
    <w:rsid w:val="00E5429A"/>
    <w:rsid w:val="00E5435D"/>
    <w:rsid w:val="00E543BA"/>
    <w:rsid w:val="00E5443E"/>
    <w:rsid w:val="00E544BF"/>
    <w:rsid w:val="00E54693"/>
    <w:rsid w:val="00E54B3D"/>
    <w:rsid w:val="00E54B89"/>
    <w:rsid w:val="00E54EA2"/>
    <w:rsid w:val="00E553C5"/>
    <w:rsid w:val="00E553E6"/>
    <w:rsid w:val="00E55434"/>
    <w:rsid w:val="00E55469"/>
    <w:rsid w:val="00E55590"/>
    <w:rsid w:val="00E5568F"/>
    <w:rsid w:val="00E556A5"/>
    <w:rsid w:val="00E55A71"/>
    <w:rsid w:val="00E55A75"/>
    <w:rsid w:val="00E55A9D"/>
    <w:rsid w:val="00E55AE5"/>
    <w:rsid w:val="00E55EB5"/>
    <w:rsid w:val="00E5608C"/>
    <w:rsid w:val="00E56390"/>
    <w:rsid w:val="00E56447"/>
    <w:rsid w:val="00E565A7"/>
    <w:rsid w:val="00E566AB"/>
    <w:rsid w:val="00E56808"/>
    <w:rsid w:val="00E56873"/>
    <w:rsid w:val="00E56C9F"/>
    <w:rsid w:val="00E56CC1"/>
    <w:rsid w:val="00E56EE9"/>
    <w:rsid w:val="00E56F46"/>
    <w:rsid w:val="00E56F93"/>
    <w:rsid w:val="00E5712B"/>
    <w:rsid w:val="00E573EA"/>
    <w:rsid w:val="00E575AF"/>
    <w:rsid w:val="00E576D7"/>
    <w:rsid w:val="00E5777B"/>
    <w:rsid w:val="00E57915"/>
    <w:rsid w:val="00E57A35"/>
    <w:rsid w:val="00E57AAA"/>
    <w:rsid w:val="00E57B33"/>
    <w:rsid w:val="00E57BC4"/>
    <w:rsid w:val="00E57BF9"/>
    <w:rsid w:val="00E57C62"/>
    <w:rsid w:val="00E57C74"/>
    <w:rsid w:val="00E57F11"/>
    <w:rsid w:val="00E57F34"/>
    <w:rsid w:val="00E60064"/>
    <w:rsid w:val="00E6036C"/>
    <w:rsid w:val="00E6037E"/>
    <w:rsid w:val="00E603D5"/>
    <w:rsid w:val="00E604E9"/>
    <w:rsid w:val="00E60687"/>
    <w:rsid w:val="00E6073B"/>
    <w:rsid w:val="00E60B0D"/>
    <w:rsid w:val="00E60E2E"/>
    <w:rsid w:val="00E60F6A"/>
    <w:rsid w:val="00E61163"/>
    <w:rsid w:val="00E613CF"/>
    <w:rsid w:val="00E61611"/>
    <w:rsid w:val="00E6173C"/>
    <w:rsid w:val="00E61829"/>
    <w:rsid w:val="00E619AD"/>
    <w:rsid w:val="00E619F0"/>
    <w:rsid w:val="00E61A9E"/>
    <w:rsid w:val="00E61AA0"/>
    <w:rsid w:val="00E61B53"/>
    <w:rsid w:val="00E61C7C"/>
    <w:rsid w:val="00E61D34"/>
    <w:rsid w:val="00E61F63"/>
    <w:rsid w:val="00E6222F"/>
    <w:rsid w:val="00E62290"/>
    <w:rsid w:val="00E62519"/>
    <w:rsid w:val="00E62536"/>
    <w:rsid w:val="00E6255B"/>
    <w:rsid w:val="00E62821"/>
    <w:rsid w:val="00E62950"/>
    <w:rsid w:val="00E62A30"/>
    <w:rsid w:val="00E62A5F"/>
    <w:rsid w:val="00E62B87"/>
    <w:rsid w:val="00E62C06"/>
    <w:rsid w:val="00E62CAA"/>
    <w:rsid w:val="00E62CDA"/>
    <w:rsid w:val="00E62DE5"/>
    <w:rsid w:val="00E62DFD"/>
    <w:rsid w:val="00E62EE7"/>
    <w:rsid w:val="00E62EF1"/>
    <w:rsid w:val="00E62F12"/>
    <w:rsid w:val="00E63075"/>
    <w:rsid w:val="00E63080"/>
    <w:rsid w:val="00E630CC"/>
    <w:rsid w:val="00E63338"/>
    <w:rsid w:val="00E63350"/>
    <w:rsid w:val="00E6339E"/>
    <w:rsid w:val="00E6376E"/>
    <w:rsid w:val="00E63777"/>
    <w:rsid w:val="00E638D1"/>
    <w:rsid w:val="00E63B83"/>
    <w:rsid w:val="00E63D4C"/>
    <w:rsid w:val="00E63E81"/>
    <w:rsid w:val="00E63F53"/>
    <w:rsid w:val="00E645A0"/>
    <w:rsid w:val="00E6483B"/>
    <w:rsid w:val="00E64A3A"/>
    <w:rsid w:val="00E64AB6"/>
    <w:rsid w:val="00E64BF2"/>
    <w:rsid w:val="00E64C35"/>
    <w:rsid w:val="00E6515A"/>
    <w:rsid w:val="00E65389"/>
    <w:rsid w:val="00E658AF"/>
    <w:rsid w:val="00E6590A"/>
    <w:rsid w:val="00E659F1"/>
    <w:rsid w:val="00E65BC6"/>
    <w:rsid w:val="00E66041"/>
    <w:rsid w:val="00E66367"/>
    <w:rsid w:val="00E6638F"/>
    <w:rsid w:val="00E66555"/>
    <w:rsid w:val="00E667BB"/>
    <w:rsid w:val="00E66A26"/>
    <w:rsid w:val="00E66C25"/>
    <w:rsid w:val="00E66C8C"/>
    <w:rsid w:val="00E66CEC"/>
    <w:rsid w:val="00E66E22"/>
    <w:rsid w:val="00E66E28"/>
    <w:rsid w:val="00E67087"/>
    <w:rsid w:val="00E67221"/>
    <w:rsid w:val="00E6733A"/>
    <w:rsid w:val="00E676E2"/>
    <w:rsid w:val="00E67730"/>
    <w:rsid w:val="00E6779E"/>
    <w:rsid w:val="00E67822"/>
    <w:rsid w:val="00E6789A"/>
    <w:rsid w:val="00E678E9"/>
    <w:rsid w:val="00E67A25"/>
    <w:rsid w:val="00E67ACE"/>
    <w:rsid w:val="00E67AEA"/>
    <w:rsid w:val="00E67AEE"/>
    <w:rsid w:val="00E67B87"/>
    <w:rsid w:val="00E67BFA"/>
    <w:rsid w:val="00E67C01"/>
    <w:rsid w:val="00E67C42"/>
    <w:rsid w:val="00E67EB4"/>
    <w:rsid w:val="00E67ED2"/>
    <w:rsid w:val="00E67FD9"/>
    <w:rsid w:val="00E7005C"/>
    <w:rsid w:val="00E70203"/>
    <w:rsid w:val="00E703D6"/>
    <w:rsid w:val="00E7063C"/>
    <w:rsid w:val="00E7069F"/>
    <w:rsid w:val="00E706B8"/>
    <w:rsid w:val="00E7089A"/>
    <w:rsid w:val="00E70958"/>
    <w:rsid w:val="00E709AE"/>
    <w:rsid w:val="00E70C39"/>
    <w:rsid w:val="00E70E4F"/>
    <w:rsid w:val="00E70E9E"/>
    <w:rsid w:val="00E70EC3"/>
    <w:rsid w:val="00E70FCE"/>
    <w:rsid w:val="00E71028"/>
    <w:rsid w:val="00E7108D"/>
    <w:rsid w:val="00E710D9"/>
    <w:rsid w:val="00E710DE"/>
    <w:rsid w:val="00E7111A"/>
    <w:rsid w:val="00E712AF"/>
    <w:rsid w:val="00E71485"/>
    <w:rsid w:val="00E715EE"/>
    <w:rsid w:val="00E716D6"/>
    <w:rsid w:val="00E719B4"/>
    <w:rsid w:val="00E71A50"/>
    <w:rsid w:val="00E71AEA"/>
    <w:rsid w:val="00E71BBB"/>
    <w:rsid w:val="00E71D8F"/>
    <w:rsid w:val="00E722DE"/>
    <w:rsid w:val="00E7288D"/>
    <w:rsid w:val="00E728CB"/>
    <w:rsid w:val="00E7292C"/>
    <w:rsid w:val="00E72A6F"/>
    <w:rsid w:val="00E72C8B"/>
    <w:rsid w:val="00E72E4F"/>
    <w:rsid w:val="00E72F58"/>
    <w:rsid w:val="00E7309A"/>
    <w:rsid w:val="00E731F6"/>
    <w:rsid w:val="00E73273"/>
    <w:rsid w:val="00E734BF"/>
    <w:rsid w:val="00E73509"/>
    <w:rsid w:val="00E7357A"/>
    <w:rsid w:val="00E73683"/>
    <w:rsid w:val="00E737C3"/>
    <w:rsid w:val="00E73847"/>
    <w:rsid w:val="00E7393F"/>
    <w:rsid w:val="00E73AE7"/>
    <w:rsid w:val="00E73B74"/>
    <w:rsid w:val="00E73CC3"/>
    <w:rsid w:val="00E73EBA"/>
    <w:rsid w:val="00E73ECB"/>
    <w:rsid w:val="00E73F6B"/>
    <w:rsid w:val="00E74295"/>
    <w:rsid w:val="00E744CB"/>
    <w:rsid w:val="00E7471E"/>
    <w:rsid w:val="00E74A15"/>
    <w:rsid w:val="00E74AD5"/>
    <w:rsid w:val="00E74BD7"/>
    <w:rsid w:val="00E74C1A"/>
    <w:rsid w:val="00E74C1D"/>
    <w:rsid w:val="00E74D6C"/>
    <w:rsid w:val="00E74E6C"/>
    <w:rsid w:val="00E74E85"/>
    <w:rsid w:val="00E74F6E"/>
    <w:rsid w:val="00E7504F"/>
    <w:rsid w:val="00E75132"/>
    <w:rsid w:val="00E75177"/>
    <w:rsid w:val="00E755CA"/>
    <w:rsid w:val="00E7570A"/>
    <w:rsid w:val="00E7576F"/>
    <w:rsid w:val="00E75785"/>
    <w:rsid w:val="00E757AA"/>
    <w:rsid w:val="00E75A9D"/>
    <w:rsid w:val="00E75B14"/>
    <w:rsid w:val="00E75C8D"/>
    <w:rsid w:val="00E75D3E"/>
    <w:rsid w:val="00E7615B"/>
    <w:rsid w:val="00E761F2"/>
    <w:rsid w:val="00E762B6"/>
    <w:rsid w:val="00E763B1"/>
    <w:rsid w:val="00E76788"/>
    <w:rsid w:val="00E76798"/>
    <w:rsid w:val="00E76B75"/>
    <w:rsid w:val="00E76BAE"/>
    <w:rsid w:val="00E76C7A"/>
    <w:rsid w:val="00E76CA8"/>
    <w:rsid w:val="00E76E73"/>
    <w:rsid w:val="00E76F29"/>
    <w:rsid w:val="00E76F77"/>
    <w:rsid w:val="00E77219"/>
    <w:rsid w:val="00E77632"/>
    <w:rsid w:val="00E77673"/>
    <w:rsid w:val="00E77728"/>
    <w:rsid w:val="00E777E5"/>
    <w:rsid w:val="00E777E6"/>
    <w:rsid w:val="00E7798D"/>
    <w:rsid w:val="00E779DC"/>
    <w:rsid w:val="00E77B22"/>
    <w:rsid w:val="00E77CEC"/>
    <w:rsid w:val="00E77D88"/>
    <w:rsid w:val="00E80033"/>
    <w:rsid w:val="00E80034"/>
    <w:rsid w:val="00E8013B"/>
    <w:rsid w:val="00E804F9"/>
    <w:rsid w:val="00E80974"/>
    <w:rsid w:val="00E80A0E"/>
    <w:rsid w:val="00E80D09"/>
    <w:rsid w:val="00E80E26"/>
    <w:rsid w:val="00E81607"/>
    <w:rsid w:val="00E817EE"/>
    <w:rsid w:val="00E81C21"/>
    <w:rsid w:val="00E81CD1"/>
    <w:rsid w:val="00E81E39"/>
    <w:rsid w:val="00E82092"/>
    <w:rsid w:val="00E822DA"/>
    <w:rsid w:val="00E822F6"/>
    <w:rsid w:val="00E8237F"/>
    <w:rsid w:val="00E82488"/>
    <w:rsid w:val="00E827AE"/>
    <w:rsid w:val="00E82881"/>
    <w:rsid w:val="00E82A3A"/>
    <w:rsid w:val="00E82AC0"/>
    <w:rsid w:val="00E82B80"/>
    <w:rsid w:val="00E82D57"/>
    <w:rsid w:val="00E82DA5"/>
    <w:rsid w:val="00E82DCC"/>
    <w:rsid w:val="00E82E2A"/>
    <w:rsid w:val="00E82E38"/>
    <w:rsid w:val="00E82F11"/>
    <w:rsid w:val="00E82F53"/>
    <w:rsid w:val="00E83046"/>
    <w:rsid w:val="00E83199"/>
    <w:rsid w:val="00E831A0"/>
    <w:rsid w:val="00E83235"/>
    <w:rsid w:val="00E8329B"/>
    <w:rsid w:val="00E832BC"/>
    <w:rsid w:val="00E833C8"/>
    <w:rsid w:val="00E835DC"/>
    <w:rsid w:val="00E8364B"/>
    <w:rsid w:val="00E83909"/>
    <w:rsid w:val="00E8390E"/>
    <w:rsid w:val="00E8391D"/>
    <w:rsid w:val="00E839CF"/>
    <w:rsid w:val="00E83A9D"/>
    <w:rsid w:val="00E83C31"/>
    <w:rsid w:val="00E83E13"/>
    <w:rsid w:val="00E83F06"/>
    <w:rsid w:val="00E842D3"/>
    <w:rsid w:val="00E842EA"/>
    <w:rsid w:val="00E84341"/>
    <w:rsid w:val="00E84409"/>
    <w:rsid w:val="00E84425"/>
    <w:rsid w:val="00E845F6"/>
    <w:rsid w:val="00E84795"/>
    <w:rsid w:val="00E84816"/>
    <w:rsid w:val="00E84940"/>
    <w:rsid w:val="00E849E4"/>
    <w:rsid w:val="00E84A21"/>
    <w:rsid w:val="00E84CBF"/>
    <w:rsid w:val="00E84E9C"/>
    <w:rsid w:val="00E853C0"/>
    <w:rsid w:val="00E853E9"/>
    <w:rsid w:val="00E854B2"/>
    <w:rsid w:val="00E8556D"/>
    <w:rsid w:val="00E8558D"/>
    <w:rsid w:val="00E855E5"/>
    <w:rsid w:val="00E8579F"/>
    <w:rsid w:val="00E85905"/>
    <w:rsid w:val="00E85DB6"/>
    <w:rsid w:val="00E85DD4"/>
    <w:rsid w:val="00E85E0C"/>
    <w:rsid w:val="00E860EC"/>
    <w:rsid w:val="00E861FE"/>
    <w:rsid w:val="00E86255"/>
    <w:rsid w:val="00E863B7"/>
    <w:rsid w:val="00E863F5"/>
    <w:rsid w:val="00E8640D"/>
    <w:rsid w:val="00E86672"/>
    <w:rsid w:val="00E869B7"/>
    <w:rsid w:val="00E869D7"/>
    <w:rsid w:val="00E86A50"/>
    <w:rsid w:val="00E86BA8"/>
    <w:rsid w:val="00E86C2E"/>
    <w:rsid w:val="00E86CBD"/>
    <w:rsid w:val="00E86DDD"/>
    <w:rsid w:val="00E86EDE"/>
    <w:rsid w:val="00E8707D"/>
    <w:rsid w:val="00E877EE"/>
    <w:rsid w:val="00E87896"/>
    <w:rsid w:val="00E878A1"/>
    <w:rsid w:val="00E878F5"/>
    <w:rsid w:val="00E8794A"/>
    <w:rsid w:val="00E87982"/>
    <w:rsid w:val="00E87A28"/>
    <w:rsid w:val="00E87A54"/>
    <w:rsid w:val="00E87A97"/>
    <w:rsid w:val="00E87BE7"/>
    <w:rsid w:val="00E87CE8"/>
    <w:rsid w:val="00E90024"/>
    <w:rsid w:val="00E90053"/>
    <w:rsid w:val="00E9033B"/>
    <w:rsid w:val="00E903BD"/>
    <w:rsid w:val="00E907BD"/>
    <w:rsid w:val="00E908A1"/>
    <w:rsid w:val="00E90932"/>
    <w:rsid w:val="00E90945"/>
    <w:rsid w:val="00E90AA3"/>
    <w:rsid w:val="00E90AA6"/>
    <w:rsid w:val="00E90B1F"/>
    <w:rsid w:val="00E910C0"/>
    <w:rsid w:val="00E910F0"/>
    <w:rsid w:val="00E91154"/>
    <w:rsid w:val="00E91441"/>
    <w:rsid w:val="00E9150C"/>
    <w:rsid w:val="00E91574"/>
    <w:rsid w:val="00E915C1"/>
    <w:rsid w:val="00E91687"/>
    <w:rsid w:val="00E91813"/>
    <w:rsid w:val="00E91873"/>
    <w:rsid w:val="00E91967"/>
    <w:rsid w:val="00E9198D"/>
    <w:rsid w:val="00E91AF6"/>
    <w:rsid w:val="00E91B2C"/>
    <w:rsid w:val="00E91B7B"/>
    <w:rsid w:val="00E91DC9"/>
    <w:rsid w:val="00E91F27"/>
    <w:rsid w:val="00E920D1"/>
    <w:rsid w:val="00E9233F"/>
    <w:rsid w:val="00E92438"/>
    <w:rsid w:val="00E92516"/>
    <w:rsid w:val="00E9262D"/>
    <w:rsid w:val="00E9272A"/>
    <w:rsid w:val="00E930C3"/>
    <w:rsid w:val="00E9331A"/>
    <w:rsid w:val="00E9337F"/>
    <w:rsid w:val="00E9357E"/>
    <w:rsid w:val="00E936DE"/>
    <w:rsid w:val="00E9376E"/>
    <w:rsid w:val="00E9383A"/>
    <w:rsid w:val="00E93926"/>
    <w:rsid w:val="00E939A6"/>
    <w:rsid w:val="00E939C9"/>
    <w:rsid w:val="00E93BCD"/>
    <w:rsid w:val="00E94028"/>
    <w:rsid w:val="00E94348"/>
    <w:rsid w:val="00E9453E"/>
    <w:rsid w:val="00E9459B"/>
    <w:rsid w:val="00E945B1"/>
    <w:rsid w:val="00E94638"/>
    <w:rsid w:val="00E94702"/>
    <w:rsid w:val="00E948AB"/>
    <w:rsid w:val="00E9490A"/>
    <w:rsid w:val="00E94B06"/>
    <w:rsid w:val="00E94EC0"/>
    <w:rsid w:val="00E950D9"/>
    <w:rsid w:val="00E953A3"/>
    <w:rsid w:val="00E95454"/>
    <w:rsid w:val="00E954A6"/>
    <w:rsid w:val="00E954D8"/>
    <w:rsid w:val="00E956A1"/>
    <w:rsid w:val="00E9573B"/>
    <w:rsid w:val="00E95839"/>
    <w:rsid w:val="00E95955"/>
    <w:rsid w:val="00E95B74"/>
    <w:rsid w:val="00E95BAD"/>
    <w:rsid w:val="00E95D03"/>
    <w:rsid w:val="00E95D5B"/>
    <w:rsid w:val="00E95F70"/>
    <w:rsid w:val="00E96155"/>
    <w:rsid w:val="00E9638E"/>
    <w:rsid w:val="00E968C5"/>
    <w:rsid w:val="00E96A0E"/>
    <w:rsid w:val="00E96D1A"/>
    <w:rsid w:val="00E96D79"/>
    <w:rsid w:val="00E96DCA"/>
    <w:rsid w:val="00E96E2A"/>
    <w:rsid w:val="00E96EF8"/>
    <w:rsid w:val="00E97372"/>
    <w:rsid w:val="00E974D3"/>
    <w:rsid w:val="00E974FC"/>
    <w:rsid w:val="00E975CC"/>
    <w:rsid w:val="00E9798B"/>
    <w:rsid w:val="00E97ADF"/>
    <w:rsid w:val="00E97CEC"/>
    <w:rsid w:val="00E97D83"/>
    <w:rsid w:val="00E97D98"/>
    <w:rsid w:val="00EA0070"/>
    <w:rsid w:val="00EA02A7"/>
    <w:rsid w:val="00EA02FC"/>
    <w:rsid w:val="00EA037F"/>
    <w:rsid w:val="00EA03CA"/>
    <w:rsid w:val="00EA06F4"/>
    <w:rsid w:val="00EA0924"/>
    <w:rsid w:val="00EA09A8"/>
    <w:rsid w:val="00EA09E2"/>
    <w:rsid w:val="00EA0C5B"/>
    <w:rsid w:val="00EA0DF1"/>
    <w:rsid w:val="00EA0E7A"/>
    <w:rsid w:val="00EA0F29"/>
    <w:rsid w:val="00EA0F3F"/>
    <w:rsid w:val="00EA1099"/>
    <w:rsid w:val="00EA10B7"/>
    <w:rsid w:val="00EA110D"/>
    <w:rsid w:val="00EA1178"/>
    <w:rsid w:val="00EA1268"/>
    <w:rsid w:val="00EA13EF"/>
    <w:rsid w:val="00EA1598"/>
    <w:rsid w:val="00EA16D9"/>
    <w:rsid w:val="00EA1778"/>
    <w:rsid w:val="00EA187F"/>
    <w:rsid w:val="00EA1882"/>
    <w:rsid w:val="00EA18C0"/>
    <w:rsid w:val="00EA18DC"/>
    <w:rsid w:val="00EA19E0"/>
    <w:rsid w:val="00EA1AE0"/>
    <w:rsid w:val="00EA1B73"/>
    <w:rsid w:val="00EA1CBA"/>
    <w:rsid w:val="00EA1EB0"/>
    <w:rsid w:val="00EA1F3D"/>
    <w:rsid w:val="00EA20B9"/>
    <w:rsid w:val="00EA212E"/>
    <w:rsid w:val="00EA2133"/>
    <w:rsid w:val="00EA217C"/>
    <w:rsid w:val="00EA21C7"/>
    <w:rsid w:val="00EA21C9"/>
    <w:rsid w:val="00EA23FA"/>
    <w:rsid w:val="00EA2469"/>
    <w:rsid w:val="00EA2546"/>
    <w:rsid w:val="00EA2573"/>
    <w:rsid w:val="00EA25FE"/>
    <w:rsid w:val="00EA278C"/>
    <w:rsid w:val="00EA27CB"/>
    <w:rsid w:val="00EA2859"/>
    <w:rsid w:val="00EA2BAB"/>
    <w:rsid w:val="00EA2BCC"/>
    <w:rsid w:val="00EA2E6F"/>
    <w:rsid w:val="00EA2EF2"/>
    <w:rsid w:val="00EA2F26"/>
    <w:rsid w:val="00EA3149"/>
    <w:rsid w:val="00EA327F"/>
    <w:rsid w:val="00EA3299"/>
    <w:rsid w:val="00EA364F"/>
    <w:rsid w:val="00EA37D6"/>
    <w:rsid w:val="00EA383D"/>
    <w:rsid w:val="00EA3982"/>
    <w:rsid w:val="00EA39A2"/>
    <w:rsid w:val="00EA39B8"/>
    <w:rsid w:val="00EA3ABC"/>
    <w:rsid w:val="00EA3E58"/>
    <w:rsid w:val="00EA4158"/>
    <w:rsid w:val="00EA41B1"/>
    <w:rsid w:val="00EA42C8"/>
    <w:rsid w:val="00EA43DB"/>
    <w:rsid w:val="00EA4444"/>
    <w:rsid w:val="00EA452E"/>
    <w:rsid w:val="00EA4556"/>
    <w:rsid w:val="00EA467C"/>
    <w:rsid w:val="00EA46E5"/>
    <w:rsid w:val="00EA49BD"/>
    <w:rsid w:val="00EA49F2"/>
    <w:rsid w:val="00EA4A0E"/>
    <w:rsid w:val="00EA4A17"/>
    <w:rsid w:val="00EA4DA6"/>
    <w:rsid w:val="00EA4EC6"/>
    <w:rsid w:val="00EA51DF"/>
    <w:rsid w:val="00EA5215"/>
    <w:rsid w:val="00EA5351"/>
    <w:rsid w:val="00EA53DF"/>
    <w:rsid w:val="00EA543F"/>
    <w:rsid w:val="00EA5444"/>
    <w:rsid w:val="00EA54B1"/>
    <w:rsid w:val="00EA5555"/>
    <w:rsid w:val="00EA56E0"/>
    <w:rsid w:val="00EA56EA"/>
    <w:rsid w:val="00EA57BE"/>
    <w:rsid w:val="00EA57D7"/>
    <w:rsid w:val="00EA5CE4"/>
    <w:rsid w:val="00EA5FEE"/>
    <w:rsid w:val="00EA642B"/>
    <w:rsid w:val="00EA654B"/>
    <w:rsid w:val="00EA670C"/>
    <w:rsid w:val="00EA6908"/>
    <w:rsid w:val="00EA6A06"/>
    <w:rsid w:val="00EA6A59"/>
    <w:rsid w:val="00EA6B2A"/>
    <w:rsid w:val="00EA6CA7"/>
    <w:rsid w:val="00EA6D2C"/>
    <w:rsid w:val="00EA6E16"/>
    <w:rsid w:val="00EA6EE7"/>
    <w:rsid w:val="00EA75DE"/>
    <w:rsid w:val="00EA7642"/>
    <w:rsid w:val="00EA77E5"/>
    <w:rsid w:val="00EA77E6"/>
    <w:rsid w:val="00EA7830"/>
    <w:rsid w:val="00EA79BC"/>
    <w:rsid w:val="00EA7A3D"/>
    <w:rsid w:val="00EA7A73"/>
    <w:rsid w:val="00EA7A8B"/>
    <w:rsid w:val="00EA7AE4"/>
    <w:rsid w:val="00EA7B2E"/>
    <w:rsid w:val="00EA7B5B"/>
    <w:rsid w:val="00EA7B7F"/>
    <w:rsid w:val="00EA7C48"/>
    <w:rsid w:val="00EA7DE8"/>
    <w:rsid w:val="00EA7EBA"/>
    <w:rsid w:val="00EA7F6D"/>
    <w:rsid w:val="00EA7F94"/>
    <w:rsid w:val="00EB015E"/>
    <w:rsid w:val="00EB01D0"/>
    <w:rsid w:val="00EB0210"/>
    <w:rsid w:val="00EB03AE"/>
    <w:rsid w:val="00EB03F0"/>
    <w:rsid w:val="00EB03F9"/>
    <w:rsid w:val="00EB04C3"/>
    <w:rsid w:val="00EB05E3"/>
    <w:rsid w:val="00EB06FD"/>
    <w:rsid w:val="00EB095C"/>
    <w:rsid w:val="00EB0CED"/>
    <w:rsid w:val="00EB0DCB"/>
    <w:rsid w:val="00EB11BB"/>
    <w:rsid w:val="00EB124F"/>
    <w:rsid w:val="00EB12FA"/>
    <w:rsid w:val="00EB17CE"/>
    <w:rsid w:val="00EB1AA5"/>
    <w:rsid w:val="00EB1B2F"/>
    <w:rsid w:val="00EB1CBC"/>
    <w:rsid w:val="00EB1DE3"/>
    <w:rsid w:val="00EB1E1F"/>
    <w:rsid w:val="00EB1F4F"/>
    <w:rsid w:val="00EB251A"/>
    <w:rsid w:val="00EB260A"/>
    <w:rsid w:val="00EB272B"/>
    <w:rsid w:val="00EB28E4"/>
    <w:rsid w:val="00EB28EA"/>
    <w:rsid w:val="00EB2A03"/>
    <w:rsid w:val="00EB2AE7"/>
    <w:rsid w:val="00EB2B37"/>
    <w:rsid w:val="00EB2BF8"/>
    <w:rsid w:val="00EB2CDA"/>
    <w:rsid w:val="00EB2CEF"/>
    <w:rsid w:val="00EB2F4B"/>
    <w:rsid w:val="00EB2FC0"/>
    <w:rsid w:val="00EB3003"/>
    <w:rsid w:val="00EB3020"/>
    <w:rsid w:val="00EB35F7"/>
    <w:rsid w:val="00EB3B46"/>
    <w:rsid w:val="00EB3C25"/>
    <w:rsid w:val="00EB3D25"/>
    <w:rsid w:val="00EB3E4F"/>
    <w:rsid w:val="00EB4010"/>
    <w:rsid w:val="00EB4377"/>
    <w:rsid w:val="00EB4389"/>
    <w:rsid w:val="00EB4390"/>
    <w:rsid w:val="00EB43A3"/>
    <w:rsid w:val="00EB44BB"/>
    <w:rsid w:val="00EB44EC"/>
    <w:rsid w:val="00EB4590"/>
    <w:rsid w:val="00EB4705"/>
    <w:rsid w:val="00EB484A"/>
    <w:rsid w:val="00EB486F"/>
    <w:rsid w:val="00EB4B07"/>
    <w:rsid w:val="00EB4BCA"/>
    <w:rsid w:val="00EB4C1A"/>
    <w:rsid w:val="00EB4CCC"/>
    <w:rsid w:val="00EB4FE5"/>
    <w:rsid w:val="00EB50A6"/>
    <w:rsid w:val="00EB51C5"/>
    <w:rsid w:val="00EB5237"/>
    <w:rsid w:val="00EB5372"/>
    <w:rsid w:val="00EB5728"/>
    <w:rsid w:val="00EB5786"/>
    <w:rsid w:val="00EB596F"/>
    <w:rsid w:val="00EB59AD"/>
    <w:rsid w:val="00EB5A45"/>
    <w:rsid w:val="00EB5CD8"/>
    <w:rsid w:val="00EB5D5D"/>
    <w:rsid w:val="00EB6031"/>
    <w:rsid w:val="00EB6136"/>
    <w:rsid w:val="00EB620A"/>
    <w:rsid w:val="00EB62AA"/>
    <w:rsid w:val="00EB643A"/>
    <w:rsid w:val="00EB651E"/>
    <w:rsid w:val="00EB6567"/>
    <w:rsid w:val="00EB674E"/>
    <w:rsid w:val="00EB6893"/>
    <w:rsid w:val="00EB6A9C"/>
    <w:rsid w:val="00EB6AE0"/>
    <w:rsid w:val="00EB6AFD"/>
    <w:rsid w:val="00EB6CA6"/>
    <w:rsid w:val="00EB6D64"/>
    <w:rsid w:val="00EB6ED5"/>
    <w:rsid w:val="00EB6F1A"/>
    <w:rsid w:val="00EB708F"/>
    <w:rsid w:val="00EB71E6"/>
    <w:rsid w:val="00EB725F"/>
    <w:rsid w:val="00EB72E1"/>
    <w:rsid w:val="00EB736E"/>
    <w:rsid w:val="00EB74F5"/>
    <w:rsid w:val="00EB7506"/>
    <w:rsid w:val="00EB78C3"/>
    <w:rsid w:val="00EB7A1D"/>
    <w:rsid w:val="00EB7D4B"/>
    <w:rsid w:val="00EB7D5B"/>
    <w:rsid w:val="00EB7F1D"/>
    <w:rsid w:val="00EC0066"/>
    <w:rsid w:val="00EC0428"/>
    <w:rsid w:val="00EC0711"/>
    <w:rsid w:val="00EC0796"/>
    <w:rsid w:val="00EC0811"/>
    <w:rsid w:val="00EC097B"/>
    <w:rsid w:val="00EC0C47"/>
    <w:rsid w:val="00EC0C73"/>
    <w:rsid w:val="00EC100B"/>
    <w:rsid w:val="00EC12C4"/>
    <w:rsid w:val="00EC1606"/>
    <w:rsid w:val="00EC1806"/>
    <w:rsid w:val="00EC19BC"/>
    <w:rsid w:val="00EC1C01"/>
    <w:rsid w:val="00EC1CAF"/>
    <w:rsid w:val="00EC1F3E"/>
    <w:rsid w:val="00EC1FE3"/>
    <w:rsid w:val="00EC20D3"/>
    <w:rsid w:val="00EC21BF"/>
    <w:rsid w:val="00EC2502"/>
    <w:rsid w:val="00EC2686"/>
    <w:rsid w:val="00EC27AF"/>
    <w:rsid w:val="00EC28A7"/>
    <w:rsid w:val="00EC2A11"/>
    <w:rsid w:val="00EC2AF2"/>
    <w:rsid w:val="00EC2BC2"/>
    <w:rsid w:val="00EC2C7E"/>
    <w:rsid w:val="00EC2CA9"/>
    <w:rsid w:val="00EC2D9E"/>
    <w:rsid w:val="00EC32C4"/>
    <w:rsid w:val="00EC32D1"/>
    <w:rsid w:val="00EC3411"/>
    <w:rsid w:val="00EC3514"/>
    <w:rsid w:val="00EC37E7"/>
    <w:rsid w:val="00EC389B"/>
    <w:rsid w:val="00EC39E5"/>
    <w:rsid w:val="00EC39FE"/>
    <w:rsid w:val="00EC3A1D"/>
    <w:rsid w:val="00EC3B81"/>
    <w:rsid w:val="00EC3BBB"/>
    <w:rsid w:val="00EC3D44"/>
    <w:rsid w:val="00EC3E57"/>
    <w:rsid w:val="00EC3FFC"/>
    <w:rsid w:val="00EC4284"/>
    <w:rsid w:val="00EC448A"/>
    <w:rsid w:val="00EC4548"/>
    <w:rsid w:val="00EC4591"/>
    <w:rsid w:val="00EC47AF"/>
    <w:rsid w:val="00EC4825"/>
    <w:rsid w:val="00EC4CC2"/>
    <w:rsid w:val="00EC4E9C"/>
    <w:rsid w:val="00EC5021"/>
    <w:rsid w:val="00EC507A"/>
    <w:rsid w:val="00EC50E6"/>
    <w:rsid w:val="00EC51A4"/>
    <w:rsid w:val="00EC525B"/>
    <w:rsid w:val="00EC53C2"/>
    <w:rsid w:val="00EC53E2"/>
    <w:rsid w:val="00EC554E"/>
    <w:rsid w:val="00EC55E1"/>
    <w:rsid w:val="00EC5623"/>
    <w:rsid w:val="00EC589C"/>
    <w:rsid w:val="00EC5921"/>
    <w:rsid w:val="00EC597B"/>
    <w:rsid w:val="00EC59B6"/>
    <w:rsid w:val="00EC5A27"/>
    <w:rsid w:val="00EC5AD8"/>
    <w:rsid w:val="00EC5BE0"/>
    <w:rsid w:val="00EC5BF7"/>
    <w:rsid w:val="00EC5C18"/>
    <w:rsid w:val="00EC5F5B"/>
    <w:rsid w:val="00EC5FAC"/>
    <w:rsid w:val="00EC60A0"/>
    <w:rsid w:val="00EC60DE"/>
    <w:rsid w:val="00EC6175"/>
    <w:rsid w:val="00EC63E6"/>
    <w:rsid w:val="00EC6572"/>
    <w:rsid w:val="00EC66F8"/>
    <w:rsid w:val="00EC670E"/>
    <w:rsid w:val="00EC6779"/>
    <w:rsid w:val="00EC68E2"/>
    <w:rsid w:val="00EC6AA1"/>
    <w:rsid w:val="00EC6CBB"/>
    <w:rsid w:val="00EC6EFD"/>
    <w:rsid w:val="00EC70F4"/>
    <w:rsid w:val="00EC72DA"/>
    <w:rsid w:val="00EC732A"/>
    <w:rsid w:val="00EC78BE"/>
    <w:rsid w:val="00EC7940"/>
    <w:rsid w:val="00EC7ACE"/>
    <w:rsid w:val="00EC7BD6"/>
    <w:rsid w:val="00EC7F97"/>
    <w:rsid w:val="00ED00F8"/>
    <w:rsid w:val="00ED02EC"/>
    <w:rsid w:val="00ED06ED"/>
    <w:rsid w:val="00ED0824"/>
    <w:rsid w:val="00ED0C12"/>
    <w:rsid w:val="00ED0D7B"/>
    <w:rsid w:val="00ED1127"/>
    <w:rsid w:val="00ED127B"/>
    <w:rsid w:val="00ED153C"/>
    <w:rsid w:val="00ED1547"/>
    <w:rsid w:val="00ED15CC"/>
    <w:rsid w:val="00ED16CA"/>
    <w:rsid w:val="00ED170D"/>
    <w:rsid w:val="00ED18DC"/>
    <w:rsid w:val="00ED19BE"/>
    <w:rsid w:val="00ED1BA5"/>
    <w:rsid w:val="00ED1C28"/>
    <w:rsid w:val="00ED1D23"/>
    <w:rsid w:val="00ED1D5E"/>
    <w:rsid w:val="00ED1DFF"/>
    <w:rsid w:val="00ED25A6"/>
    <w:rsid w:val="00ED2A2E"/>
    <w:rsid w:val="00ED2BCA"/>
    <w:rsid w:val="00ED2DA9"/>
    <w:rsid w:val="00ED2E33"/>
    <w:rsid w:val="00ED2E43"/>
    <w:rsid w:val="00ED2F49"/>
    <w:rsid w:val="00ED310D"/>
    <w:rsid w:val="00ED320E"/>
    <w:rsid w:val="00ED3322"/>
    <w:rsid w:val="00ED3386"/>
    <w:rsid w:val="00ED341A"/>
    <w:rsid w:val="00ED35F2"/>
    <w:rsid w:val="00ED36AA"/>
    <w:rsid w:val="00ED3734"/>
    <w:rsid w:val="00ED3737"/>
    <w:rsid w:val="00ED3758"/>
    <w:rsid w:val="00ED3824"/>
    <w:rsid w:val="00ED3B39"/>
    <w:rsid w:val="00ED3BE2"/>
    <w:rsid w:val="00ED3C19"/>
    <w:rsid w:val="00ED3D29"/>
    <w:rsid w:val="00ED3DBB"/>
    <w:rsid w:val="00ED3E16"/>
    <w:rsid w:val="00ED3EF1"/>
    <w:rsid w:val="00ED3EF7"/>
    <w:rsid w:val="00ED3FFB"/>
    <w:rsid w:val="00ED41A6"/>
    <w:rsid w:val="00ED424A"/>
    <w:rsid w:val="00ED424E"/>
    <w:rsid w:val="00ED433C"/>
    <w:rsid w:val="00ED4488"/>
    <w:rsid w:val="00ED4509"/>
    <w:rsid w:val="00ED47E4"/>
    <w:rsid w:val="00ED4B99"/>
    <w:rsid w:val="00ED4C36"/>
    <w:rsid w:val="00ED4DDD"/>
    <w:rsid w:val="00ED4E1C"/>
    <w:rsid w:val="00ED58D1"/>
    <w:rsid w:val="00ED5A78"/>
    <w:rsid w:val="00ED5C2E"/>
    <w:rsid w:val="00ED5CE4"/>
    <w:rsid w:val="00ED5D2E"/>
    <w:rsid w:val="00ED60AC"/>
    <w:rsid w:val="00ED61EF"/>
    <w:rsid w:val="00ED6252"/>
    <w:rsid w:val="00ED62D6"/>
    <w:rsid w:val="00ED63DB"/>
    <w:rsid w:val="00ED6556"/>
    <w:rsid w:val="00ED6885"/>
    <w:rsid w:val="00ED6974"/>
    <w:rsid w:val="00ED6990"/>
    <w:rsid w:val="00ED69B5"/>
    <w:rsid w:val="00ED6A61"/>
    <w:rsid w:val="00ED6BD9"/>
    <w:rsid w:val="00ED6BDB"/>
    <w:rsid w:val="00ED7038"/>
    <w:rsid w:val="00ED709E"/>
    <w:rsid w:val="00ED72FB"/>
    <w:rsid w:val="00ED730D"/>
    <w:rsid w:val="00ED7419"/>
    <w:rsid w:val="00ED78B7"/>
    <w:rsid w:val="00ED7976"/>
    <w:rsid w:val="00ED7A1C"/>
    <w:rsid w:val="00ED7F46"/>
    <w:rsid w:val="00EE0194"/>
    <w:rsid w:val="00EE0250"/>
    <w:rsid w:val="00EE043A"/>
    <w:rsid w:val="00EE0487"/>
    <w:rsid w:val="00EE052F"/>
    <w:rsid w:val="00EE05B4"/>
    <w:rsid w:val="00EE06D8"/>
    <w:rsid w:val="00EE070D"/>
    <w:rsid w:val="00EE0BF9"/>
    <w:rsid w:val="00EE0C1B"/>
    <w:rsid w:val="00EE0C8A"/>
    <w:rsid w:val="00EE0C9A"/>
    <w:rsid w:val="00EE0DEB"/>
    <w:rsid w:val="00EE0F6F"/>
    <w:rsid w:val="00EE106E"/>
    <w:rsid w:val="00EE12E9"/>
    <w:rsid w:val="00EE14E2"/>
    <w:rsid w:val="00EE18B0"/>
    <w:rsid w:val="00EE1ADA"/>
    <w:rsid w:val="00EE1B25"/>
    <w:rsid w:val="00EE1BAB"/>
    <w:rsid w:val="00EE1C62"/>
    <w:rsid w:val="00EE1D26"/>
    <w:rsid w:val="00EE1DFA"/>
    <w:rsid w:val="00EE1E48"/>
    <w:rsid w:val="00EE1FD0"/>
    <w:rsid w:val="00EE2012"/>
    <w:rsid w:val="00EE201D"/>
    <w:rsid w:val="00EE2209"/>
    <w:rsid w:val="00EE23F5"/>
    <w:rsid w:val="00EE2473"/>
    <w:rsid w:val="00EE24AE"/>
    <w:rsid w:val="00EE25DE"/>
    <w:rsid w:val="00EE27D7"/>
    <w:rsid w:val="00EE29DE"/>
    <w:rsid w:val="00EE29FD"/>
    <w:rsid w:val="00EE2B10"/>
    <w:rsid w:val="00EE2B59"/>
    <w:rsid w:val="00EE2BFE"/>
    <w:rsid w:val="00EE2D86"/>
    <w:rsid w:val="00EE2DA9"/>
    <w:rsid w:val="00EE2DB0"/>
    <w:rsid w:val="00EE2DF5"/>
    <w:rsid w:val="00EE2E83"/>
    <w:rsid w:val="00EE3058"/>
    <w:rsid w:val="00EE33FF"/>
    <w:rsid w:val="00EE368C"/>
    <w:rsid w:val="00EE3AE8"/>
    <w:rsid w:val="00EE3B09"/>
    <w:rsid w:val="00EE3B90"/>
    <w:rsid w:val="00EE3BED"/>
    <w:rsid w:val="00EE3C73"/>
    <w:rsid w:val="00EE3D6D"/>
    <w:rsid w:val="00EE3D6E"/>
    <w:rsid w:val="00EE3D9D"/>
    <w:rsid w:val="00EE3EDC"/>
    <w:rsid w:val="00EE3F32"/>
    <w:rsid w:val="00EE3F38"/>
    <w:rsid w:val="00EE3FB8"/>
    <w:rsid w:val="00EE44E5"/>
    <w:rsid w:val="00EE48C9"/>
    <w:rsid w:val="00EE4900"/>
    <w:rsid w:val="00EE4A52"/>
    <w:rsid w:val="00EE4DED"/>
    <w:rsid w:val="00EE4E28"/>
    <w:rsid w:val="00EE500D"/>
    <w:rsid w:val="00EE5246"/>
    <w:rsid w:val="00EE52C9"/>
    <w:rsid w:val="00EE52E1"/>
    <w:rsid w:val="00EE533F"/>
    <w:rsid w:val="00EE5446"/>
    <w:rsid w:val="00EE548A"/>
    <w:rsid w:val="00EE556E"/>
    <w:rsid w:val="00EE5896"/>
    <w:rsid w:val="00EE5D3B"/>
    <w:rsid w:val="00EE5D56"/>
    <w:rsid w:val="00EE62F2"/>
    <w:rsid w:val="00EE632C"/>
    <w:rsid w:val="00EE639A"/>
    <w:rsid w:val="00EE63A5"/>
    <w:rsid w:val="00EE6491"/>
    <w:rsid w:val="00EE6576"/>
    <w:rsid w:val="00EE667D"/>
    <w:rsid w:val="00EE6838"/>
    <w:rsid w:val="00EE6A28"/>
    <w:rsid w:val="00EE6B71"/>
    <w:rsid w:val="00EE6B77"/>
    <w:rsid w:val="00EE6C9A"/>
    <w:rsid w:val="00EE6E8D"/>
    <w:rsid w:val="00EE6EA6"/>
    <w:rsid w:val="00EE701E"/>
    <w:rsid w:val="00EE7166"/>
    <w:rsid w:val="00EE72A6"/>
    <w:rsid w:val="00EE75FB"/>
    <w:rsid w:val="00EE7A62"/>
    <w:rsid w:val="00EE7AF9"/>
    <w:rsid w:val="00EE7B46"/>
    <w:rsid w:val="00EE7BC7"/>
    <w:rsid w:val="00EE7DD2"/>
    <w:rsid w:val="00EE7E57"/>
    <w:rsid w:val="00EE7FFD"/>
    <w:rsid w:val="00EF00AE"/>
    <w:rsid w:val="00EF03ED"/>
    <w:rsid w:val="00EF060E"/>
    <w:rsid w:val="00EF06EE"/>
    <w:rsid w:val="00EF0712"/>
    <w:rsid w:val="00EF089A"/>
    <w:rsid w:val="00EF08AE"/>
    <w:rsid w:val="00EF0CF1"/>
    <w:rsid w:val="00EF0CFC"/>
    <w:rsid w:val="00EF0F02"/>
    <w:rsid w:val="00EF1029"/>
    <w:rsid w:val="00EF1051"/>
    <w:rsid w:val="00EF10BE"/>
    <w:rsid w:val="00EF10D9"/>
    <w:rsid w:val="00EF1126"/>
    <w:rsid w:val="00EF1482"/>
    <w:rsid w:val="00EF1559"/>
    <w:rsid w:val="00EF15E7"/>
    <w:rsid w:val="00EF1647"/>
    <w:rsid w:val="00EF16C6"/>
    <w:rsid w:val="00EF1785"/>
    <w:rsid w:val="00EF18FE"/>
    <w:rsid w:val="00EF1944"/>
    <w:rsid w:val="00EF1AAD"/>
    <w:rsid w:val="00EF1B98"/>
    <w:rsid w:val="00EF1DF8"/>
    <w:rsid w:val="00EF1E31"/>
    <w:rsid w:val="00EF1EF3"/>
    <w:rsid w:val="00EF1F45"/>
    <w:rsid w:val="00EF21D7"/>
    <w:rsid w:val="00EF21EB"/>
    <w:rsid w:val="00EF2206"/>
    <w:rsid w:val="00EF22C4"/>
    <w:rsid w:val="00EF2625"/>
    <w:rsid w:val="00EF26B2"/>
    <w:rsid w:val="00EF279A"/>
    <w:rsid w:val="00EF27B8"/>
    <w:rsid w:val="00EF2935"/>
    <w:rsid w:val="00EF2A23"/>
    <w:rsid w:val="00EF2BBA"/>
    <w:rsid w:val="00EF3053"/>
    <w:rsid w:val="00EF309F"/>
    <w:rsid w:val="00EF3367"/>
    <w:rsid w:val="00EF339D"/>
    <w:rsid w:val="00EF3487"/>
    <w:rsid w:val="00EF3763"/>
    <w:rsid w:val="00EF3902"/>
    <w:rsid w:val="00EF3A52"/>
    <w:rsid w:val="00EF3ACB"/>
    <w:rsid w:val="00EF3B1C"/>
    <w:rsid w:val="00EF3EFF"/>
    <w:rsid w:val="00EF402A"/>
    <w:rsid w:val="00EF4438"/>
    <w:rsid w:val="00EF4B47"/>
    <w:rsid w:val="00EF4BEE"/>
    <w:rsid w:val="00EF4EF0"/>
    <w:rsid w:val="00EF4FE3"/>
    <w:rsid w:val="00EF507E"/>
    <w:rsid w:val="00EF5126"/>
    <w:rsid w:val="00EF524F"/>
    <w:rsid w:val="00EF535B"/>
    <w:rsid w:val="00EF55C1"/>
    <w:rsid w:val="00EF5839"/>
    <w:rsid w:val="00EF5A86"/>
    <w:rsid w:val="00EF5AC0"/>
    <w:rsid w:val="00EF5ADD"/>
    <w:rsid w:val="00EF5C00"/>
    <w:rsid w:val="00EF5CBE"/>
    <w:rsid w:val="00EF5DB8"/>
    <w:rsid w:val="00EF5E47"/>
    <w:rsid w:val="00EF60C4"/>
    <w:rsid w:val="00EF6154"/>
    <w:rsid w:val="00EF62C2"/>
    <w:rsid w:val="00EF6509"/>
    <w:rsid w:val="00EF66B5"/>
    <w:rsid w:val="00EF680F"/>
    <w:rsid w:val="00EF6902"/>
    <w:rsid w:val="00EF6B24"/>
    <w:rsid w:val="00EF6DDF"/>
    <w:rsid w:val="00EF6EBF"/>
    <w:rsid w:val="00EF729A"/>
    <w:rsid w:val="00EF72D9"/>
    <w:rsid w:val="00EF7490"/>
    <w:rsid w:val="00EF7549"/>
    <w:rsid w:val="00EF75B1"/>
    <w:rsid w:val="00EF7638"/>
    <w:rsid w:val="00EF76EE"/>
    <w:rsid w:val="00EF7772"/>
    <w:rsid w:val="00EF77D4"/>
    <w:rsid w:val="00EF7985"/>
    <w:rsid w:val="00EF79FB"/>
    <w:rsid w:val="00EF7DBB"/>
    <w:rsid w:val="00EF7EBA"/>
    <w:rsid w:val="00EF7F60"/>
    <w:rsid w:val="00F0040C"/>
    <w:rsid w:val="00F0048E"/>
    <w:rsid w:val="00F006C1"/>
    <w:rsid w:val="00F009B3"/>
    <w:rsid w:val="00F009FF"/>
    <w:rsid w:val="00F00AF3"/>
    <w:rsid w:val="00F00DFF"/>
    <w:rsid w:val="00F0100D"/>
    <w:rsid w:val="00F011D3"/>
    <w:rsid w:val="00F01434"/>
    <w:rsid w:val="00F014DE"/>
    <w:rsid w:val="00F015C8"/>
    <w:rsid w:val="00F015EF"/>
    <w:rsid w:val="00F016D5"/>
    <w:rsid w:val="00F01746"/>
    <w:rsid w:val="00F0178F"/>
    <w:rsid w:val="00F017F8"/>
    <w:rsid w:val="00F0195E"/>
    <w:rsid w:val="00F01A50"/>
    <w:rsid w:val="00F01AB4"/>
    <w:rsid w:val="00F01ACA"/>
    <w:rsid w:val="00F01B5C"/>
    <w:rsid w:val="00F01BD0"/>
    <w:rsid w:val="00F01CD7"/>
    <w:rsid w:val="00F01DF6"/>
    <w:rsid w:val="00F02208"/>
    <w:rsid w:val="00F02287"/>
    <w:rsid w:val="00F023EC"/>
    <w:rsid w:val="00F02442"/>
    <w:rsid w:val="00F02468"/>
    <w:rsid w:val="00F024C7"/>
    <w:rsid w:val="00F02679"/>
    <w:rsid w:val="00F02775"/>
    <w:rsid w:val="00F02790"/>
    <w:rsid w:val="00F02AD1"/>
    <w:rsid w:val="00F02B2F"/>
    <w:rsid w:val="00F02B54"/>
    <w:rsid w:val="00F02BE5"/>
    <w:rsid w:val="00F02CBC"/>
    <w:rsid w:val="00F02F27"/>
    <w:rsid w:val="00F02FC1"/>
    <w:rsid w:val="00F03537"/>
    <w:rsid w:val="00F03572"/>
    <w:rsid w:val="00F03636"/>
    <w:rsid w:val="00F038CE"/>
    <w:rsid w:val="00F03A30"/>
    <w:rsid w:val="00F03ADC"/>
    <w:rsid w:val="00F03CCC"/>
    <w:rsid w:val="00F03DA2"/>
    <w:rsid w:val="00F03F97"/>
    <w:rsid w:val="00F040C8"/>
    <w:rsid w:val="00F04434"/>
    <w:rsid w:val="00F044E5"/>
    <w:rsid w:val="00F0460C"/>
    <w:rsid w:val="00F04765"/>
    <w:rsid w:val="00F049E8"/>
    <w:rsid w:val="00F04C12"/>
    <w:rsid w:val="00F04C50"/>
    <w:rsid w:val="00F04CD9"/>
    <w:rsid w:val="00F04D00"/>
    <w:rsid w:val="00F04DD8"/>
    <w:rsid w:val="00F0586A"/>
    <w:rsid w:val="00F05892"/>
    <w:rsid w:val="00F058AF"/>
    <w:rsid w:val="00F059A6"/>
    <w:rsid w:val="00F05AC9"/>
    <w:rsid w:val="00F05BF2"/>
    <w:rsid w:val="00F05EFC"/>
    <w:rsid w:val="00F05F51"/>
    <w:rsid w:val="00F06153"/>
    <w:rsid w:val="00F06224"/>
    <w:rsid w:val="00F06328"/>
    <w:rsid w:val="00F063E5"/>
    <w:rsid w:val="00F065B5"/>
    <w:rsid w:val="00F065FB"/>
    <w:rsid w:val="00F066DD"/>
    <w:rsid w:val="00F067A8"/>
    <w:rsid w:val="00F06A29"/>
    <w:rsid w:val="00F06AED"/>
    <w:rsid w:val="00F06AF0"/>
    <w:rsid w:val="00F06D2E"/>
    <w:rsid w:val="00F06D30"/>
    <w:rsid w:val="00F06FEF"/>
    <w:rsid w:val="00F070B3"/>
    <w:rsid w:val="00F0711B"/>
    <w:rsid w:val="00F07218"/>
    <w:rsid w:val="00F07401"/>
    <w:rsid w:val="00F0747A"/>
    <w:rsid w:val="00F0747C"/>
    <w:rsid w:val="00F074F5"/>
    <w:rsid w:val="00F0765B"/>
    <w:rsid w:val="00F07B6A"/>
    <w:rsid w:val="00F07C58"/>
    <w:rsid w:val="00F07F82"/>
    <w:rsid w:val="00F07FFE"/>
    <w:rsid w:val="00F1010C"/>
    <w:rsid w:val="00F1014A"/>
    <w:rsid w:val="00F10214"/>
    <w:rsid w:val="00F1026C"/>
    <w:rsid w:val="00F105C8"/>
    <w:rsid w:val="00F106AC"/>
    <w:rsid w:val="00F10C13"/>
    <w:rsid w:val="00F10D0D"/>
    <w:rsid w:val="00F1112A"/>
    <w:rsid w:val="00F11396"/>
    <w:rsid w:val="00F11528"/>
    <w:rsid w:val="00F1191B"/>
    <w:rsid w:val="00F119C1"/>
    <w:rsid w:val="00F11CC6"/>
    <w:rsid w:val="00F11D3C"/>
    <w:rsid w:val="00F11FAB"/>
    <w:rsid w:val="00F12086"/>
    <w:rsid w:val="00F1211B"/>
    <w:rsid w:val="00F12328"/>
    <w:rsid w:val="00F124D4"/>
    <w:rsid w:val="00F1279E"/>
    <w:rsid w:val="00F127CB"/>
    <w:rsid w:val="00F1299A"/>
    <w:rsid w:val="00F129D5"/>
    <w:rsid w:val="00F129E3"/>
    <w:rsid w:val="00F12AA2"/>
    <w:rsid w:val="00F12BB6"/>
    <w:rsid w:val="00F12C2C"/>
    <w:rsid w:val="00F12F2C"/>
    <w:rsid w:val="00F13052"/>
    <w:rsid w:val="00F1306C"/>
    <w:rsid w:val="00F1312A"/>
    <w:rsid w:val="00F1317D"/>
    <w:rsid w:val="00F1339B"/>
    <w:rsid w:val="00F133C6"/>
    <w:rsid w:val="00F1347A"/>
    <w:rsid w:val="00F134CF"/>
    <w:rsid w:val="00F1350A"/>
    <w:rsid w:val="00F13A11"/>
    <w:rsid w:val="00F13DF9"/>
    <w:rsid w:val="00F140E7"/>
    <w:rsid w:val="00F140F0"/>
    <w:rsid w:val="00F143ED"/>
    <w:rsid w:val="00F146F3"/>
    <w:rsid w:val="00F148CE"/>
    <w:rsid w:val="00F14BD0"/>
    <w:rsid w:val="00F14C4C"/>
    <w:rsid w:val="00F14D26"/>
    <w:rsid w:val="00F14E61"/>
    <w:rsid w:val="00F150CC"/>
    <w:rsid w:val="00F152D7"/>
    <w:rsid w:val="00F153D5"/>
    <w:rsid w:val="00F155BB"/>
    <w:rsid w:val="00F1586C"/>
    <w:rsid w:val="00F15882"/>
    <w:rsid w:val="00F1589C"/>
    <w:rsid w:val="00F1595A"/>
    <w:rsid w:val="00F15A11"/>
    <w:rsid w:val="00F15AF9"/>
    <w:rsid w:val="00F15BF6"/>
    <w:rsid w:val="00F15CCD"/>
    <w:rsid w:val="00F15D8E"/>
    <w:rsid w:val="00F15E77"/>
    <w:rsid w:val="00F15E9A"/>
    <w:rsid w:val="00F1651D"/>
    <w:rsid w:val="00F166B8"/>
    <w:rsid w:val="00F16808"/>
    <w:rsid w:val="00F16841"/>
    <w:rsid w:val="00F16B58"/>
    <w:rsid w:val="00F16FC9"/>
    <w:rsid w:val="00F17101"/>
    <w:rsid w:val="00F17111"/>
    <w:rsid w:val="00F1712D"/>
    <w:rsid w:val="00F1720B"/>
    <w:rsid w:val="00F17376"/>
    <w:rsid w:val="00F1739C"/>
    <w:rsid w:val="00F173FA"/>
    <w:rsid w:val="00F175F6"/>
    <w:rsid w:val="00F17603"/>
    <w:rsid w:val="00F176B4"/>
    <w:rsid w:val="00F178F7"/>
    <w:rsid w:val="00F17952"/>
    <w:rsid w:val="00F17990"/>
    <w:rsid w:val="00F17F0F"/>
    <w:rsid w:val="00F17F2A"/>
    <w:rsid w:val="00F17F78"/>
    <w:rsid w:val="00F17FE6"/>
    <w:rsid w:val="00F200B1"/>
    <w:rsid w:val="00F20198"/>
    <w:rsid w:val="00F205D1"/>
    <w:rsid w:val="00F208C5"/>
    <w:rsid w:val="00F20911"/>
    <w:rsid w:val="00F20AAE"/>
    <w:rsid w:val="00F20B93"/>
    <w:rsid w:val="00F20BC5"/>
    <w:rsid w:val="00F20D05"/>
    <w:rsid w:val="00F20D85"/>
    <w:rsid w:val="00F20E04"/>
    <w:rsid w:val="00F2129C"/>
    <w:rsid w:val="00F213AC"/>
    <w:rsid w:val="00F2149E"/>
    <w:rsid w:val="00F214A0"/>
    <w:rsid w:val="00F215A0"/>
    <w:rsid w:val="00F216AE"/>
    <w:rsid w:val="00F21751"/>
    <w:rsid w:val="00F21793"/>
    <w:rsid w:val="00F217BC"/>
    <w:rsid w:val="00F21827"/>
    <w:rsid w:val="00F21906"/>
    <w:rsid w:val="00F219D6"/>
    <w:rsid w:val="00F21A51"/>
    <w:rsid w:val="00F2209D"/>
    <w:rsid w:val="00F221CF"/>
    <w:rsid w:val="00F22223"/>
    <w:rsid w:val="00F224E2"/>
    <w:rsid w:val="00F22504"/>
    <w:rsid w:val="00F22516"/>
    <w:rsid w:val="00F22526"/>
    <w:rsid w:val="00F22574"/>
    <w:rsid w:val="00F22B63"/>
    <w:rsid w:val="00F22E56"/>
    <w:rsid w:val="00F22F88"/>
    <w:rsid w:val="00F23083"/>
    <w:rsid w:val="00F23372"/>
    <w:rsid w:val="00F2340F"/>
    <w:rsid w:val="00F23480"/>
    <w:rsid w:val="00F2365E"/>
    <w:rsid w:val="00F237CE"/>
    <w:rsid w:val="00F23A97"/>
    <w:rsid w:val="00F23ACF"/>
    <w:rsid w:val="00F23CFB"/>
    <w:rsid w:val="00F23E32"/>
    <w:rsid w:val="00F23F39"/>
    <w:rsid w:val="00F242AE"/>
    <w:rsid w:val="00F24657"/>
    <w:rsid w:val="00F24735"/>
    <w:rsid w:val="00F2477D"/>
    <w:rsid w:val="00F248B1"/>
    <w:rsid w:val="00F24918"/>
    <w:rsid w:val="00F24968"/>
    <w:rsid w:val="00F24BE5"/>
    <w:rsid w:val="00F24BF4"/>
    <w:rsid w:val="00F24C73"/>
    <w:rsid w:val="00F24E82"/>
    <w:rsid w:val="00F24EFE"/>
    <w:rsid w:val="00F25004"/>
    <w:rsid w:val="00F25129"/>
    <w:rsid w:val="00F25155"/>
    <w:rsid w:val="00F2516C"/>
    <w:rsid w:val="00F25321"/>
    <w:rsid w:val="00F254D1"/>
    <w:rsid w:val="00F254E1"/>
    <w:rsid w:val="00F25550"/>
    <w:rsid w:val="00F25596"/>
    <w:rsid w:val="00F25A36"/>
    <w:rsid w:val="00F25B22"/>
    <w:rsid w:val="00F25CB0"/>
    <w:rsid w:val="00F25D9A"/>
    <w:rsid w:val="00F25E83"/>
    <w:rsid w:val="00F261AB"/>
    <w:rsid w:val="00F261EB"/>
    <w:rsid w:val="00F26262"/>
    <w:rsid w:val="00F262F3"/>
    <w:rsid w:val="00F264EC"/>
    <w:rsid w:val="00F2659C"/>
    <w:rsid w:val="00F2664A"/>
    <w:rsid w:val="00F2673A"/>
    <w:rsid w:val="00F2689A"/>
    <w:rsid w:val="00F26C14"/>
    <w:rsid w:val="00F26D35"/>
    <w:rsid w:val="00F26E7C"/>
    <w:rsid w:val="00F26F06"/>
    <w:rsid w:val="00F26F82"/>
    <w:rsid w:val="00F27085"/>
    <w:rsid w:val="00F274A6"/>
    <w:rsid w:val="00F27530"/>
    <w:rsid w:val="00F276C9"/>
    <w:rsid w:val="00F27841"/>
    <w:rsid w:val="00F27880"/>
    <w:rsid w:val="00F27959"/>
    <w:rsid w:val="00F279DB"/>
    <w:rsid w:val="00F27BD3"/>
    <w:rsid w:val="00F30563"/>
    <w:rsid w:val="00F305DC"/>
    <w:rsid w:val="00F3063A"/>
    <w:rsid w:val="00F30733"/>
    <w:rsid w:val="00F3073A"/>
    <w:rsid w:val="00F30F9D"/>
    <w:rsid w:val="00F311E1"/>
    <w:rsid w:val="00F311FF"/>
    <w:rsid w:val="00F3152E"/>
    <w:rsid w:val="00F31716"/>
    <w:rsid w:val="00F318C9"/>
    <w:rsid w:val="00F31A19"/>
    <w:rsid w:val="00F31A62"/>
    <w:rsid w:val="00F31BC3"/>
    <w:rsid w:val="00F31C9D"/>
    <w:rsid w:val="00F31D93"/>
    <w:rsid w:val="00F31E7A"/>
    <w:rsid w:val="00F31EBB"/>
    <w:rsid w:val="00F31EBD"/>
    <w:rsid w:val="00F31F24"/>
    <w:rsid w:val="00F324A8"/>
    <w:rsid w:val="00F324C0"/>
    <w:rsid w:val="00F324EC"/>
    <w:rsid w:val="00F3255F"/>
    <w:rsid w:val="00F32A23"/>
    <w:rsid w:val="00F32AF1"/>
    <w:rsid w:val="00F32C74"/>
    <w:rsid w:val="00F32CCB"/>
    <w:rsid w:val="00F32D34"/>
    <w:rsid w:val="00F32F57"/>
    <w:rsid w:val="00F3314B"/>
    <w:rsid w:val="00F3324F"/>
    <w:rsid w:val="00F33455"/>
    <w:rsid w:val="00F33578"/>
    <w:rsid w:val="00F33676"/>
    <w:rsid w:val="00F336B9"/>
    <w:rsid w:val="00F337E5"/>
    <w:rsid w:val="00F33969"/>
    <w:rsid w:val="00F339CB"/>
    <w:rsid w:val="00F33B1A"/>
    <w:rsid w:val="00F33BCF"/>
    <w:rsid w:val="00F33D90"/>
    <w:rsid w:val="00F33E45"/>
    <w:rsid w:val="00F34440"/>
    <w:rsid w:val="00F34496"/>
    <w:rsid w:val="00F34497"/>
    <w:rsid w:val="00F344A0"/>
    <w:rsid w:val="00F34531"/>
    <w:rsid w:val="00F3461B"/>
    <w:rsid w:val="00F34663"/>
    <w:rsid w:val="00F34716"/>
    <w:rsid w:val="00F348E3"/>
    <w:rsid w:val="00F3497B"/>
    <w:rsid w:val="00F34A4D"/>
    <w:rsid w:val="00F34A7F"/>
    <w:rsid w:val="00F34AEF"/>
    <w:rsid w:val="00F34F5E"/>
    <w:rsid w:val="00F350AE"/>
    <w:rsid w:val="00F352A1"/>
    <w:rsid w:val="00F352E7"/>
    <w:rsid w:val="00F352EF"/>
    <w:rsid w:val="00F35330"/>
    <w:rsid w:val="00F35360"/>
    <w:rsid w:val="00F354A7"/>
    <w:rsid w:val="00F354C2"/>
    <w:rsid w:val="00F35808"/>
    <w:rsid w:val="00F359E6"/>
    <w:rsid w:val="00F35AC4"/>
    <w:rsid w:val="00F35FB2"/>
    <w:rsid w:val="00F36099"/>
    <w:rsid w:val="00F3611A"/>
    <w:rsid w:val="00F36374"/>
    <w:rsid w:val="00F36709"/>
    <w:rsid w:val="00F368FB"/>
    <w:rsid w:val="00F369DF"/>
    <w:rsid w:val="00F36C1A"/>
    <w:rsid w:val="00F36E51"/>
    <w:rsid w:val="00F36E53"/>
    <w:rsid w:val="00F3715B"/>
    <w:rsid w:val="00F371AA"/>
    <w:rsid w:val="00F37238"/>
    <w:rsid w:val="00F3728A"/>
    <w:rsid w:val="00F373E5"/>
    <w:rsid w:val="00F377A7"/>
    <w:rsid w:val="00F377D1"/>
    <w:rsid w:val="00F37817"/>
    <w:rsid w:val="00F3781E"/>
    <w:rsid w:val="00F379F3"/>
    <w:rsid w:val="00F37A11"/>
    <w:rsid w:val="00F37A3A"/>
    <w:rsid w:val="00F37C05"/>
    <w:rsid w:val="00F37E05"/>
    <w:rsid w:val="00F37EB8"/>
    <w:rsid w:val="00F37F02"/>
    <w:rsid w:val="00F40257"/>
    <w:rsid w:val="00F40300"/>
    <w:rsid w:val="00F40351"/>
    <w:rsid w:val="00F40491"/>
    <w:rsid w:val="00F405C2"/>
    <w:rsid w:val="00F40801"/>
    <w:rsid w:val="00F40824"/>
    <w:rsid w:val="00F409E6"/>
    <w:rsid w:val="00F40A07"/>
    <w:rsid w:val="00F40D1C"/>
    <w:rsid w:val="00F40EDC"/>
    <w:rsid w:val="00F411DA"/>
    <w:rsid w:val="00F41395"/>
    <w:rsid w:val="00F41678"/>
    <w:rsid w:val="00F417EC"/>
    <w:rsid w:val="00F4190F"/>
    <w:rsid w:val="00F41B02"/>
    <w:rsid w:val="00F41B32"/>
    <w:rsid w:val="00F41B6F"/>
    <w:rsid w:val="00F41C9B"/>
    <w:rsid w:val="00F41CDC"/>
    <w:rsid w:val="00F41D24"/>
    <w:rsid w:val="00F4210D"/>
    <w:rsid w:val="00F4233F"/>
    <w:rsid w:val="00F42424"/>
    <w:rsid w:val="00F42499"/>
    <w:rsid w:val="00F42594"/>
    <w:rsid w:val="00F426D7"/>
    <w:rsid w:val="00F4277F"/>
    <w:rsid w:val="00F429AE"/>
    <w:rsid w:val="00F42D6D"/>
    <w:rsid w:val="00F42D7B"/>
    <w:rsid w:val="00F42DF0"/>
    <w:rsid w:val="00F4305A"/>
    <w:rsid w:val="00F43150"/>
    <w:rsid w:val="00F4350C"/>
    <w:rsid w:val="00F43562"/>
    <w:rsid w:val="00F4362B"/>
    <w:rsid w:val="00F43708"/>
    <w:rsid w:val="00F43C8B"/>
    <w:rsid w:val="00F43CB8"/>
    <w:rsid w:val="00F43CD2"/>
    <w:rsid w:val="00F43CE4"/>
    <w:rsid w:val="00F43DE4"/>
    <w:rsid w:val="00F43F1C"/>
    <w:rsid w:val="00F4445F"/>
    <w:rsid w:val="00F444DD"/>
    <w:rsid w:val="00F4462E"/>
    <w:rsid w:val="00F44653"/>
    <w:rsid w:val="00F446D6"/>
    <w:rsid w:val="00F44951"/>
    <w:rsid w:val="00F4499E"/>
    <w:rsid w:val="00F449C7"/>
    <w:rsid w:val="00F44A03"/>
    <w:rsid w:val="00F44A64"/>
    <w:rsid w:val="00F44B2C"/>
    <w:rsid w:val="00F44B8A"/>
    <w:rsid w:val="00F44B90"/>
    <w:rsid w:val="00F44CE3"/>
    <w:rsid w:val="00F44D72"/>
    <w:rsid w:val="00F44E40"/>
    <w:rsid w:val="00F44F0A"/>
    <w:rsid w:val="00F452FF"/>
    <w:rsid w:val="00F456D4"/>
    <w:rsid w:val="00F459FB"/>
    <w:rsid w:val="00F45CDE"/>
    <w:rsid w:val="00F45EA1"/>
    <w:rsid w:val="00F4602C"/>
    <w:rsid w:val="00F46518"/>
    <w:rsid w:val="00F467F9"/>
    <w:rsid w:val="00F469BE"/>
    <w:rsid w:val="00F46CC2"/>
    <w:rsid w:val="00F46F21"/>
    <w:rsid w:val="00F4704D"/>
    <w:rsid w:val="00F470C1"/>
    <w:rsid w:val="00F470C6"/>
    <w:rsid w:val="00F471BE"/>
    <w:rsid w:val="00F4720C"/>
    <w:rsid w:val="00F47588"/>
    <w:rsid w:val="00F4761D"/>
    <w:rsid w:val="00F476C1"/>
    <w:rsid w:val="00F47771"/>
    <w:rsid w:val="00F4789B"/>
    <w:rsid w:val="00F47973"/>
    <w:rsid w:val="00F47B55"/>
    <w:rsid w:val="00F47B82"/>
    <w:rsid w:val="00F50084"/>
    <w:rsid w:val="00F500BF"/>
    <w:rsid w:val="00F5014D"/>
    <w:rsid w:val="00F50588"/>
    <w:rsid w:val="00F507F7"/>
    <w:rsid w:val="00F508CE"/>
    <w:rsid w:val="00F5090C"/>
    <w:rsid w:val="00F50A13"/>
    <w:rsid w:val="00F50A45"/>
    <w:rsid w:val="00F50BD9"/>
    <w:rsid w:val="00F50C2E"/>
    <w:rsid w:val="00F50CE8"/>
    <w:rsid w:val="00F50EE5"/>
    <w:rsid w:val="00F51105"/>
    <w:rsid w:val="00F51250"/>
    <w:rsid w:val="00F51364"/>
    <w:rsid w:val="00F51492"/>
    <w:rsid w:val="00F51904"/>
    <w:rsid w:val="00F51C7E"/>
    <w:rsid w:val="00F51CA9"/>
    <w:rsid w:val="00F51DE0"/>
    <w:rsid w:val="00F51E0F"/>
    <w:rsid w:val="00F51E6A"/>
    <w:rsid w:val="00F51FDE"/>
    <w:rsid w:val="00F5202B"/>
    <w:rsid w:val="00F520BB"/>
    <w:rsid w:val="00F52100"/>
    <w:rsid w:val="00F521BD"/>
    <w:rsid w:val="00F522C6"/>
    <w:rsid w:val="00F52364"/>
    <w:rsid w:val="00F5249E"/>
    <w:rsid w:val="00F524D6"/>
    <w:rsid w:val="00F5262D"/>
    <w:rsid w:val="00F527D2"/>
    <w:rsid w:val="00F528CD"/>
    <w:rsid w:val="00F528F6"/>
    <w:rsid w:val="00F52944"/>
    <w:rsid w:val="00F52948"/>
    <w:rsid w:val="00F52C37"/>
    <w:rsid w:val="00F52C4C"/>
    <w:rsid w:val="00F52CA8"/>
    <w:rsid w:val="00F52D3D"/>
    <w:rsid w:val="00F52F52"/>
    <w:rsid w:val="00F52FD9"/>
    <w:rsid w:val="00F53130"/>
    <w:rsid w:val="00F5356D"/>
    <w:rsid w:val="00F535EE"/>
    <w:rsid w:val="00F53658"/>
    <w:rsid w:val="00F5370B"/>
    <w:rsid w:val="00F539DB"/>
    <w:rsid w:val="00F53C91"/>
    <w:rsid w:val="00F53EFE"/>
    <w:rsid w:val="00F53FC8"/>
    <w:rsid w:val="00F54149"/>
    <w:rsid w:val="00F5419B"/>
    <w:rsid w:val="00F541BE"/>
    <w:rsid w:val="00F541CB"/>
    <w:rsid w:val="00F543F4"/>
    <w:rsid w:val="00F54531"/>
    <w:rsid w:val="00F547D3"/>
    <w:rsid w:val="00F5483D"/>
    <w:rsid w:val="00F5486C"/>
    <w:rsid w:val="00F54A2F"/>
    <w:rsid w:val="00F54AAC"/>
    <w:rsid w:val="00F54BAA"/>
    <w:rsid w:val="00F54C01"/>
    <w:rsid w:val="00F54CB2"/>
    <w:rsid w:val="00F54EFF"/>
    <w:rsid w:val="00F55063"/>
    <w:rsid w:val="00F55070"/>
    <w:rsid w:val="00F55103"/>
    <w:rsid w:val="00F5514E"/>
    <w:rsid w:val="00F552FF"/>
    <w:rsid w:val="00F553BD"/>
    <w:rsid w:val="00F554A5"/>
    <w:rsid w:val="00F55551"/>
    <w:rsid w:val="00F55590"/>
    <w:rsid w:val="00F557E7"/>
    <w:rsid w:val="00F55816"/>
    <w:rsid w:val="00F55B35"/>
    <w:rsid w:val="00F55C77"/>
    <w:rsid w:val="00F55D2C"/>
    <w:rsid w:val="00F55DD9"/>
    <w:rsid w:val="00F55E1D"/>
    <w:rsid w:val="00F55E99"/>
    <w:rsid w:val="00F55F98"/>
    <w:rsid w:val="00F5618F"/>
    <w:rsid w:val="00F563C3"/>
    <w:rsid w:val="00F5645F"/>
    <w:rsid w:val="00F564CD"/>
    <w:rsid w:val="00F56855"/>
    <w:rsid w:val="00F56B10"/>
    <w:rsid w:val="00F56D8C"/>
    <w:rsid w:val="00F56D90"/>
    <w:rsid w:val="00F56DC1"/>
    <w:rsid w:val="00F56E4E"/>
    <w:rsid w:val="00F57295"/>
    <w:rsid w:val="00F57379"/>
    <w:rsid w:val="00F575C9"/>
    <w:rsid w:val="00F5798A"/>
    <w:rsid w:val="00F57CD3"/>
    <w:rsid w:val="00F57D41"/>
    <w:rsid w:val="00F57DF2"/>
    <w:rsid w:val="00F57EBF"/>
    <w:rsid w:val="00F57FEF"/>
    <w:rsid w:val="00F60047"/>
    <w:rsid w:val="00F60256"/>
    <w:rsid w:val="00F60374"/>
    <w:rsid w:val="00F60560"/>
    <w:rsid w:val="00F605A6"/>
    <w:rsid w:val="00F606CD"/>
    <w:rsid w:val="00F60A44"/>
    <w:rsid w:val="00F60BE1"/>
    <w:rsid w:val="00F60D2D"/>
    <w:rsid w:val="00F60D37"/>
    <w:rsid w:val="00F60DD1"/>
    <w:rsid w:val="00F60E0E"/>
    <w:rsid w:val="00F60E9A"/>
    <w:rsid w:val="00F60F12"/>
    <w:rsid w:val="00F60FCF"/>
    <w:rsid w:val="00F610A0"/>
    <w:rsid w:val="00F610E5"/>
    <w:rsid w:val="00F611E5"/>
    <w:rsid w:val="00F613F6"/>
    <w:rsid w:val="00F615D0"/>
    <w:rsid w:val="00F615E2"/>
    <w:rsid w:val="00F617FF"/>
    <w:rsid w:val="00F61960"/>
    <w:rsid w:val="00F61A13"/>
    <w:rsid w:val="00F61B19"/>
    <w:rsid w:val="00F61B3A"/>
    <w:rsid w:val="00F61B63"/>
    <w:rsid w:val="00F61BC9"/>
    <w:rsid w:val="00F61C7A"/>
    <w:rsid w:val="00F61F4A"/>
    <w:rsid w:val="00F61F58"/>
    <w:rsid w:val="00F61FE0"/>
    <w:rsid w:val="00F62001"/>
    <w:rsid w:val="00F62125"/>
    <w:rsid w:val="00F62AC1"/>
    <w:rsid w:val="00F62D06"/>
    <w:rsid w:val="00F62D9C"/>
    <w:rsid w:val="00F62E41"/>
    <w:rsid w:val="00F6309E"/>
    <w:rsid w:val="00F630BF"/>
    <w:rsid w:val="00F631A9"/>
    <w:rsid w:val="00F634F8"/>
    <w:rsid w:val="00F63527"/>
    <w:rsid w:val="00F63544"/>
    <w:rsid w:val="00F6367B"/>
    <w:rsid w:val="00F63757"/>
    <w:rsid w:val="00F6398B"/>
    <w:rsid w:val="00F63A94"/>
    <w:rsid w:val="00F63CD0"/>
    <w:rsid w:val="00F63F56"/>
    <w:rsid w:val="00F64324"/>
    <w:rsid w:val="00F643F9"/>
    <w:rsid w:val="00F644FC"/>
    <w:rsid w:val="00F6456D"/>
    <w:rsid w:val="00F645B4"/>
    <w:rsid w:val="00F64619"/>
    <w:rsid w:val="00F6461D"/>
    <w:rsid w:val="00F647CD"/>
    <w:rsid w:val="00F64A70"/>
    <w:rsid w:val="00F64C30"/>
    <w:rsid w:val="00F64C4A"/>
    <w:rsid w:val="00F64DE6"/>
    <w:rsid w:val="00F64E4D"/>
    <w:rsid w:val="00F65065"/>
    <w:rsid w:val="00F650AF"/>
    <w:rsid w:val="00F651C9"/>
    <w:rsid w:val="00F65273"/>
    <w:rsid w:val="00F652C3"/>
    <w:rsid w:val="00F6530B"/>
    <w:rsid w:val="00F65325"/>
    <w:rsid w:val="00F653A9"/>
    <w:rsid w:val="00F65540"/>
    <w:rsid w:val="00F659BD"/>
    <w:rsid w:val="00F659DD"/>
    <w:rsid w:val="00F65BD1"/>
    <w:rsid w:val="00F65C67"/>
    <w:rsid w:val="00F65CB2"/>
    <w:rsid w:val="00F65CBA"/>
    <w:rsid w:val="00F65D14"/>
    <w:rsid w:val="00F65DA6"/>
    <w:rsid w:val="00F65E2F"/>
    <w:rsid w:val="00F65F88"/>
    <w:rsid w:val="00F663C7"/>
    <w:rsid w:val="00F667DA"/>
    <w:rsid w:val="00F667F4"/>
    <w:rsid w:val="00F66998"/>
    <w:rsid w:val="00F66B43"/>
    <w:rsid w:val="00F66BF2"/>
    <w:rsid w:val="00F66E35"/>
    <w:rsid w:val="00F66EA3"/>
    <w:rsid w:val="00F66FB3"/>
    <w:rsid w:val="00F6722F"/>
    <w:rsid w:val="00F67377"/>
    <w:rsid w:val="00F67380"/>
    <w:rsid w:val="00F673E0"/>
    <w:rsid w:val="00F6744E"/>
    <w:rsid w:val="00F67457"/>
    <w:rsid w:val="00F6777F"/>
    <w:rsid w:val="00F67883"/>
    <w:rsid w:val="00F678C5"/>
    <w:rsid w:val="00F6795B"/>
    <w:rsid w:val="00F6799F"/>
    <w:rsid w:val="00F67B4D"/>
    <w:rsid w:val="00F67D3A"/>
    <w:rsid w:val="00F67DE1"/>
    <w:rsid w:val="00F67F28"/>
    <w:rsid w:val="00F7000B"/>
    <w:rsid w:val="00F7003E"/>
    <w:rsid w:val="00F70099"/>
    <w:rsid w:val="00F700C5"/>
    <w:rsid w:val="00F701C0"/>
    <w:rsid w:val="00F702F3"/>
    <w:rsid w:val="00F70340"/>
    <w:rsid w:val="00F706B7"/>
    <w:rsid w:val="00F70794"/>
    <w:rsid w:val="00F70B56"/>
    <w:rsid w:val="00F70BAB"/>
    <w:rsid w:val="00F70F6D"/>
    <w:rsid w:val="00F70FAD"/>
    <w:rsid w:val="00F7112B"/>
    <w:rsid w:val="00F71198"/>
    <w:rsid w:val="00F71820"/>
    <w:rsid w:val="00F71883"/>
    <w:rsid w:val="00F71ED5"/>
    <w:rsid w:val="00F72079"/>
    <w:rsid w:val="00F720D2"/>
    <w:rsid w:val="00F727D9"/>
    <w:rsid w:val="00F7288D"/>
    <w:rsid w:val="00F728F9"/>
    <w:rsid w:val="00F7295D"/>
    <w:rsid w:val="00F72A4C"/>
    <w:rsid w:val="00F72A6C"/>
    <w:rsid w:val="00F72A93"/>
    <w:rsid w:val="00F72B8F"/>
    <w:rsid w:val="00F72C5D"/>
    <w:rsid w:val="00F72E3F"/>
    <w:rsid w:val="00F72F40"/>
    <w:rsid w:val="00F72FBB"/>
    <w:rsid w:val="00F73009"/>
    <w:rsid w:val="00F73010"/>
    <w:rsid w:val="00F73101"/>
    <w:rsid w:val="00F73371"/>
    <w:rsid w:val="00F73902"/>
    <w:rsid w:val="00F73928"/>
    <w:rsid w:val="00F739A6"/>
    <w:rsid w:val="00F73C7F"/>
    <w:rsid w:val="00F7401D"/>
    <w:rsid w:val="00F7408B"/>
    <w:rsid w:val="00F742CD"/>
    <w:rsid w:val="00F74314"/>
    <w:rsid w:val="00F7432D"/>
    <w:rsid w:val="00F74941"/>
    <w:rsid w:val="00F74DA6"/>
    <w:rsid w:val="00F74FF8"/>
    <w:rsid w:val="00F752C2"/>
    <w:rsid w:val="00F753A6"/>
    <w:rsid w:val="00F75412"/>
    <w:rsid w:val="00F7594E"/>
    <w:rsid w:val="00F759D2"/>
    <w:rsid w:val="00F75CDC"/>
    <w:rsid w:val="00F75E77"/>
    <w:rsid w:val="00F75F4F"/>
    <w:rsid w:val="00F762E1"/>
    <w:rsid w:val="00F76419"/>
    <w:rsid w:val="00F76492"/>
    <w:rsid w:val="00F765BC"/>
    <w:rsid w:val="00F76691"/>
    <w:rsid w:val="00F76704"/>
    <w:rsid w:val="00F76744"/>
    <w:rsid w:val="00F769DA"/>
    <w:rsid w:val="00F76B3E"/>
    <w:rsid w:val="00F76CF9"/>
    <w:rsid w:val="00F76D75"/>
    <w:rsid w:val="00F76D91"/>
    <w:rsid w:val="00F76DA3"/>
    <w:rsid w:val="00F76EB5"/>
    <w:rsid w:val="00F76F18"/>
    <w:rsid w:val="00F76F4E"/>
    <w:rsid w:val="00F76FA3"/>
    <w:rsid w:val="00F76FB8"/>
    <w:rsid w:val="00F771BE"/>
    <w:rsid w:val="00F7748C"/>
    <w:rsid w:val="00F776E5"/>
    <w:rsid w:val="00F77A5E"/>
    <w:rsid w:val="00F77B08"/>
    <w:rsid w:val="00F77B82"/>
    <w:rsid w:val="00F80040"/>
    <w:rsid w:val="00F801C9"/>
    <w:rsid w:val="00F8022A"/>
    <w:rsid w:val="00F80391"/>
    <w:rsid w:val="00F803BF"/>
    <w:rsid w:val="00F8042A"/>
    <w:rsid w:val="00F80446"/>
    <w:rsid w:val="00F8068F"/>
    <w:rsid w:val="00F806AC"/>
    <w:rsid w:val="00F806CA"/>
    <w:rsid w:val="00F80749"/>
    <w:rsid w:val="00F80957"/>
    <w:rsid w:val="00F80CAA"/>
    <w:rsid w:val="00F811BC"/>
    <w:rsid w:val="00F811D2"/>
    <w:rsid w:val="00F8135E"/>
    <w:rsid w:val="00F813CF"/>
    <w:rsid w:val="00F81434"/>
    <w:rsid w:val="00F814D4"/>
    <w:rsid w:val="00F814F3"/>
    <w:rsid w:val="00F816CF"/>
    <w:rsid w:val="00F819C4"/>
    <w:rsid w:val="00F81A68"/>
    <w:rsid w:val="00F81C2A"/>
    <w:rsid w:val="00F81E59"/>
    <w:rsid w:val="00F823FD"/>
    <w:rsid w:val="00F82444"/>
    <w:rsid w:val="00F82570"/>
    <w:rsid w:val="00F82640"/>
    <w:rsid w:val="00F82841"/>
    <w:rsid w:val="00F82892"/>
    <w:rsid w:val="00F82926"/>
    <w:rsid w:val="00F829AB"/>
    <w:rsid w:val="00F82A11"/>
    <w:rsid w:val="00F82B25"/>
    <w:rsid w:val="00F82B36"/>
    <w:rsid w:val="00F82B5B"/>
    <w:rsid w:val="00F82CC4"/>
    <w:rsid w:val="00F82CE5"/>
    <w:rsid w:val="00F82FB1"/>
    <w:rsid w:val="00F830EF"/>
    <w:rsid w:val="00F83126"/>
    <w:rsid w:val="00F831EB"/>
    <w:rsid w:val="00F8338B"/>
    <w:rsid w:val="00F83422"/>
    <w:rsid w:val="00F8342A"/>
    <w:rsid w:val="00F835A6"/>
    <w:rsid w:val="00F83834"/>
    <w:rsid w:val="00F83A4F"/>
    <w:rsid w:val="00F83C71"/>
    <w:rsid w:val="00F84144"/>
    <w:rsid w:val="00F841A9"/>
    <w:rsid w:val="00F842BB"/>
    <w:rsid w:val="00F843C6"/>
    <w:rsid w:val="00F8440C"/>
    <w:rsid w:val="00F844B5"/>
    <w:rsid w:val="00F844D2"/>
    <w:rsid w:val="00F845A0"/>
    <w:rsid w:val="00F845FF"/>
    <w:rsid w:val="00F84661"/>
    <w:rsid w:val="00F84A47"/>
    <w:rsid w:val="00F84B2F"/>
    <w:rsid w:val="00F84BAE"/>
    <w:rsid w:val="00F84C0F"/>
    <w:rsid w:val="00F84CAE"/>
    <w:rsid w:val="00F84CCB"/>
    <w:rsid w:val="00F84E64"/>
    <w:rsid w:val="00F85163"/>
    <w:rsid w:val="00F851A3"/>
    <w:rsid w:val="00F851AD"/>
    <w:rsid w:val="00F85253"/>
    <w:rsid w:val="00F8528F"/>
    <w:rsid w:val="00F85443"/>
    <w:rsid w:val="00F855BF"/>
    <w:rsid w:val="00F856E1"/>
    <w:rsid w:val="00F857DD"/>
    <w:rsid w:val="00F85898"/>
    <w:rsid w:val="00F85A32"/>
    <w:rsid w:val="00F85B19"/>
    <w:rsid w:val="00F85BE0"/>
    <w:rsid w:val="00F85BEB"/>
    <w:rsid w:val="00F85EC0"/>
    <w:rsid w:val="00F85FD0"/>
    <w:rsid w:val="00F860E2"/>
    <w:rsid w:val="00F861EE"/>
    <w:rsid w:val="00F864C8"/>
    <w:rsid w:val="00F864F5"/>
    <w:rsid w:val="00F86506"/>
    <w:rsid w:val="00F865B4"/>
    <w:rsid w:val="00F86781"/>
    <w:rsid w:val="00F86B73"/>
    <w:rsid w:val="00F8727C"/>
    <w:rsid w:val="00F872D4"/>
    <w:rsid w:val="00F878A7"/>
    <w:rsid w:val="00F878EB"/>
    <w:rsid w:val="00F87A18"/>
    <w:rsid w:val="00F87B21"/>
    <w:rsid w:val="00F87B4A"/>
    <w:rsid w:val="00F87C6A"/>
    <w:rsid w:val="00F87D14"/>
    <w:rsid w:val="00F9016D"/>
    <w:rsid w:val="00F9029C"/>
    <w:rsid w:val="00F902A2"/>
    <w:rsid w:val="00F9054E"/>
    <w:rsid w:val="00F9055A"/>
    <w:rsid w:val="00F9061D"/>
    <w:rsid w:val="00F90717"/>
    <w:rsid w:val="00F9071F"/>
    <w:rsid w:val="00F90726"/>
    <w:rsid w:val="00F908C5"/>
    <w:rsid w:val="00F90944"/>
    <w:rsid w:val="00F9095E"/>
    <w:rsid w:val="00F9099D"/>
    <w:rsid w:val="00F90A05"/>
    <w:rsid w:val="00F90A49"/>
    <w:rsid w:val="00F90A50"/>
    <w:rsid w:val="00F90B85"/>
    <w:rsid w:val="00F90C66"/>
    <w:rsid w:val="00F90D7D"/>
    <w:rsid w:val="00F90DA8"/>
    <w:rsid w:val="00F912AD"/>
    <w:rsid w:val="00F912B2"/>
    <w:rsid w:val="00F91379"/>
    <w:rsid w:val="00F91393"/>
    <w:rsid w:val="00F9142F"/>
    <w:rsid w:val="00F91462"/>
    <w:rsid w:val="00F91472"/>
    <w:rsid w:val="00F91567"/>
    <w:rsid w:val="00F91707"/>
    <w:rsid w:val="00F91827"/>
    <w:rsid w:val="00F91980"/>
    <w:rsid w:val="00F9199D"/>
    <w:rsid w:val="00F91B93"/>
    <w:rsid w:val="00F91C90"/>
    <w:rsid w:val="00F91E90"/>
    <w:rsid w:val="00F920AD"/>
    <w:rsid w:val="00F920D7"/>
    <w:rsid w:val="00F923BF"/>
    <w:rsid w:val="00F92408"/>
    <w:rsid w:val="00F924CC"/>
    <w:rsid w:val="00F924FD"/>
    <w:rsid w:val="00F925A6"/>
    <w:rsid w:val="00F926B1"/>
    <w:rsid w:val="00F927F1"/>
    <w:rsid w:val="00F92AE7"/>
    <w:rsid w:val="00F92C9B"/>
    <w:rsid w:val="00F92DDB"/>
    <w:rsid w:val="00F92EEB"/>
    <w:rsid w:val="00F9309A"/>
    <w:rsid w:val="00F93116"/>
    <w:rsid w:val="00F931FF"/>
    <w:rsid w:val="00F93272"/>
    <w:rsid w:val="00F9328C"/>
    <w:rsid w:val="00F93526"/>
    <w:rsid w:val="00F93723"/>
    <w:rsid w:val="00F9384E"/>
    <w:rsid w:val="00F938E6"/>
    <w:rsid w:val="00F9390D"/>
    <w:rsid w:val="00F939B2"/>
    <w:rsid w:val="00F93B04"/>
    <w:rsid w:val="00F93C0C"/>
    <w:rsid w:val="00F93C8E"/>
    <w:rsid w:val="00F93CEC"/>
    <w:rsid w:val="00F93D0B"/>
    <w:rsid w:val="00F93E9B"/>
    <w:rsid w:val="00F93EC3"/>
    <w:rsid w:val="00F93ED2"/>
    <w:rsid w:val="00F93F6E"/>
    <w:rsid w:val="00F94013"/>
    <w:rsid w:val="00F94364"/>
    <w:rsid w:val="00F948F3"/>
    <w:rsid w:val="00F9493A"/>
    <w:rsid w:val="00F949C6"/>
    <w:rsid w:val="00F949ED"/>
    <w:rsid w:val="00F94A9A"/>
    <w:rsid w:val="00F94B6D"/>
    <w:rsid w:val="00F94C05"/>
    <w:rsid w:val="00F94EC6"/>
    <w:rsid w:val="00F9505F"/>
    <w:rsid w:val="00F951EC"/>
    <w:rsid w:val="00F95325"/>
    <w:rsid w:val="00F9544F"/>
    <w:rsid w:val="00F95504"/>
    <w:rsid w:val="00F95527"/>
    <w:rsid w:val="00F955D2"/>
    <w:rsid w:val="00F95861"/>
    <w:rsid w:val="00F959AA"/>
    <w:rsid w:val="00F95B0C"/>
    <w:rsid w:val="00F95C94"/>
    <w:rsid w:val="00F95DF6"/>
    <w:rsid w:val="00F95E67"/>
    <w:rsid w:val="00F963F2"/>
    <w:rsid w:val="00F96467"/>
    <w:rsid w:val="00F9651A"/>
    <w:rsid w:val="00F96676"/>
    <w:rsid w:val="00F9675B"/>
    <w:rsid w:val="00F967A2"/>
    <w:rsid w:val="00F967F1"/>
    <w:rsid w:val="00F96812"/>
    <w:rsid w:val="00F96825"/>
    <w:rsid w:val="00F969BE"/>
    <w:rsid w:val="00F969EE"/>
    <w:rsid w:val="00F96B51"/>
    <w:rsid w:val="00F96BE1"/>
    <w:rsid w:val="00F96C50"/>
    <w:rsid w:val="00F96C56"/>
    <w:rsid w:val="00F96DD5"/>
    <w:rsid w:val="00F970B5"/>
    <w:rsid w:val="00F97193"/>
    <w:rsid w:val="00F9727C"/>
    <w:rsid w:val="00F973DC"/>
    <w:rsid w:val="00F9744F"/>
    <w:rsid w:val="00F9747D"/>
    <w:rsid w:val="00F976D2"/>
    <w:rsid w:val="00F977BC"/>
    <w:rsid w:val="00F978EA"/>
    <w:rsid w:val="00F97939"/>
    <w:rsid w:val="00F97969"/>
    <w:rsid w:val="00F979B9"/>
    <w:rsid w:val="00F97BE5"/>
    <w:rsid w:val="00F97BF4"/>
    <w:rsid w:val="00F97CD4"/>
    <w:rsid w:val="00F97FC1"/>
    <w:rsid w:val="00FA005A"/>
    <w:rsid w:val="00FA00BE"/>
    <w:rsid w:val="00FA00D1"/>
    <w:rsid w:val="00FA050E"/>
    <w:rsid w:val="00FA05F4"/>
    <w:rsid w:val="00FA08F1"/>
    <w:rsid w:val="00FA0943"/>
    <w:rsid w:val="00FA0A8A"/>
    <w:rsid w:val="00FA0C30"/>
    <w:rsid w:val="00FA0F2B"/>
    <w:rsid w:val="00FA0F7C"/>
    <w:rsid w:val="00FA0FF2"/>
    <w:rsid w:val="00FA109F"/>
    <w:rsid w:val="00FA10C8"/>
    <w:rsid w:val="00FA1325"/>
    <w:rsid w:val="00FA1379"/>
    <w:rsid w:val="00FA1447"/>
    <w:rsid w:val="00FA14D4"/>
    <w:rsid w:val="00FA185E"/>
    <w:rsid w:val="00FA19AA"/>
    <w:rsid w:val="00FA1B0A"/>
    <w:rsid w:val="00FA1DDA"/>
    <w:rsid w:val="00FA1DF8"/>
    <w:rsid w:val="00FA1E14"/>
    <w:rsid w:val="00FA1E34"/>
    <w:rsid w:val="00FA1EA3"/>
    <w:rsid w:val="00FA1EA6"/>
    <w:rsid w:val="00FA1F49"/>
    <w:rsid w:val="00FA202F"/>
    <w:rsid w:val="00FA2190"/>
    <w:rsid w:val="00FA228B"/>
    <w:rsid w:val="00FA23AC"/>
    <w:rsid w:val="00FA254F"/>
    <w:rsid w:val="00FA28E5"/>
    <w:rsid w:val="00FA292A"/>
    <w:rsid w:val="00FA2A63"/>
    <w:rsid w:val="00FA2B1A"/>
    <w:rsid w:val="00FA2BBD"/>
    <w:rsid w:val="00FA2CCE"/>
    <w:rsid w:val="00FA2D1A"/>
    <w:rsid w:val="00FA2F2E"/>
    <w:rsid w:val="00FA3080"/>
    <w:rsid w:val="00FA30A7"/>
    <w:rsid w:val="00FA317A"/>
    <w:rsid w:val="00FA3327"/>
    <w:rsid w:val="00FA3379"/>
    <w:rsid w:val="00FA3539"/>
    <w:rsid w:val="00FA37CA"/>
    <w:rsid w:val="00FA3B2A"/>
    <w:rsid w:val="00FA3CB0"/>
    <w:rsid w:val="00FA3E3E"/>
    <w:rsid w:val="00FA3F1A"/>
    <w:rsid w:val="00FA408E"/>
    <w:rsid w:val="00FA4209"/>
    <w:rsid w:val="00FA4258"/>
    <w:rsid w:val="00FA42DF"/>
    <w:rsid w:val="00FA4654"/>
    <w:rsid w:val="00FA478D"/>
    <w:rsid w:val="00FA4888"/>
    <w:rsid w:val="00FA4A1D"/>
    <w:rsid w:val="00FA4AD9"/>
    <w:rsid w:val="00FA4ADD"/>
    <w:rsid w:val="00FA4B08"/>
    <w:rsid w:val="00FA4B19"/>
    <w:rsid w:val="00FA5142"/>
    <w:rsid w:val="00FA53A0"/>
    <w:rsid w:val="00FA545B"/>
    <w:rsid w:val="00FA570D"/>
    <w:rsid w:val="00FA5928"/>
    <w:rsid w:val="00FA5A0E"/>
    <w:rsid w:val="00FA5AA4"/>
    <w:rsid w:val="00FA5ACD"/>
    <w:rsid w:val="00FA5D27"/>
    <w:rsid w:val="00FA5DA7"/>
    <w:rsid w:val="00FA5DDC"/>
    <w:rsid w:val="00FA5E39"/>
    <w:rsid w:val="00FA5EDC"/>
    <w:rsid w:val="00FA5F80"/>
    <w:rsid w:val="00FA5FCD"/>
    <w:rsid w:val="00FA5FF4"/>
    <w:rsid w:val="00FA6022"/>
    <w:rsid w:val="00FA6351"/>
    <w:rsid w:val="00FA6620"/>
    <w:rsid w:val="00FA673C"/>
    <w:rsid w:val="00FA67BE"/>
    <w:rsid w:val="00FA67E6"/>
    <w:rsid w:val="00FA6884"/>
    <w:rsid w:val="00FA691E"/>
    <w:rsid w:val="00FA695D"/>
    <w:rsid w:val="00FA69E4"/>
    <w:rsid w:val="00FA69FF"/>
    <w:rsid w:val="00FA6A09"/>
    <w:rsid w:val="00FA6DD6"/>
    <w:rsid w:val="00FA6E69"/>
    <w:rsid w:val="00FA6ED4"/>
    <w:rsid w:val="00FA6F01"/>
    <w:rsid w:val="00FA701E"/>
    <w:rsid w:val="00FA7398"/>
    <w:rsid w:val="00FA7828"/>
    <w:rsid w:val="00FA79A4"/>
    <w:rsid w:val="00FA7BEF"/>
    <w:rsid w:val="00FA7C50"/>
    <w:rsid w:val="00FA7D59"/>
    <w:rsid w:val="00FA7E68"/>
    <w:rsid w:val="00FA7F2D"/>
    <w:rsid w:val="00FA7F38"/>
    <w:rsid w:val="00FA7F3F"/>
    <w:rsid w:val="00FB0265"/>
    <w:rsid w:val="00FB084A"/>
    <w:rsid w:val="00FB0A0F"/>
    <w:rsid w:val="00FB0ABC"/>
    <w:rsid w:val="00FB0ACD"/>
    <w:rsid w:val="00FB0DF9"/>
    <w:rsid w:val="00FB0E06"/>
    <w:rsid w:val="00FB1180"/>
    <w:rsid w:val="00FB1440"/>
    <w:rsid w:val="00FB162C"/>
    <w:rsid w:val="00FB181A"/>
    <w:rsid w:val="00FB1828"/>
    <w:rsid w:val="00FB1852"/>
    <w:rsid w:val="00FB1A78"/>
    <w:rsid w:val="00FB1BFA"/>
    <w:rsid w:val="00FB1C0C"/>
    <w:rsid w:val="00FB1C98"/>
    <w:rsid w:val="00FB1CCB"/>
    <w:rsid w:val="00FB1FB2"/>
    <w:rsid w:val="00FB20C4"/>
    <w:rsid w:val="00FB21F4"/>
    <w:rsid w:val="00FB2244"/>
    <w:rsid w:val="00FB237D"/>
    <w:rsid w:val="00FB2569"/>
    <w:rsid w:val="00FB2612"/>
    <w:rsid w:val="00FB298A"/>
    <w:rsid w:val="00FB2B3E"/>
    <w:rsid w:val="00FB2BA8"/>
    <w:rsid w:val="00FB2D00"/>
    <w:rsid w:val="00FB2DA3"/>
    <w:rsid w:val="00FB2DAB"/>
    <w:rsid w:val="00FB2EDB"/>
    <w:rsid w:val="00FB2F4F"/>
    <w:rsid w:val="00FB2F81"/>
    <w:rsid w:val="00FB2F95"/>
    <w:rsid w:val="00FB328A"/>
    <w:rsid w:val="00FB34A4"/>
    <w:rsid w:val="00FB350C"/>
    <w:rsid w:val="00FB35F7"/>
    <w:rsid w:val="00FB363A"/>
    <w:rsid w:val="00FB364A"/>
    <w:rsid w:val="00FB382F"/>
    <w:rsid w:val="00FB3A1C"/>
    <w:rsid w:val="00FB3AE5"/>
    <w:rsid w:val="00FB3B0B"/>
    <w:rsid w:val="00FB3CB8"/>
    <w:rsid w:val="00FB3D2F"/>
    <w:rsid w:val="00FB3FEC"/>
    <w:rsid w:val="00FB401D"/>
    <w:rsid w:val="00FB416D"/>
    <w:rsid w:val="00FB423E"/>
    <w:rsid w:val="00FB435E"/>
    <w:rsid w:val="00FB43C0"/>
    <w:rsid w:val="00FB453D"/>
    <w:rsid w:val="00FB45F9"/>
    <w:rsid w:val="00FB462E"/>
    <w:rsid w:val="00FB47B1"/>
    <w:rsid w:val="00FB47E4"/>
    <w:rsid w:val="00FB48A8"/>
    <w:rsid w:val="00FB4BAF"/>
    <w:rsid w:val="00FB500F"/>
    <w:rsid w:val="00FB52C7"/>
    <w:rsid w:val="00FB5E21"/>
    <w:rsid w:val="00FB5E7A"/>
    <w:rsid w:val="00FB5F12"/>
    <w:rsid w:val="00FB5F4D"/>
    <w:rsid w:val="00FB6029"/>
    <w:rsid w:val="00FB60B1"/>
    <w:rsid w:val="00FB610D"/>
    <w:rsid w:val="00FB6154"/>
    <w:rsid w:val="00FB624C"/>
    <w:rsid w:val="00FB62BA"/>
    <w:rsid w:val="00FB6456"/>
    <w:rsid w:val="00FB645D"/>
    <w:rsid w:val="00FB64E1"/>
    <w:rsid w:val="00FB68AF"/>
    <w:rsid w:val="00FB6ABB"/>
    <w:rsid w:val="00FB6C52"/>
    <w:rsid w:val="00FB6F0F"/>
    <w:rsid w:val="00FB7162"/>
    <w:rsid w:val="00FB7280"/>
    <w:rsid w:val="00FB73BD"/>
    <w:rsid w:val="00FB7621"/>
    <w:rsid w:val="00FB7819"/>
    <w:rsid w:val="00FB7867"/>
    <w:rsid w:val="00FB78B1"/>
    <w:rsid w:val="00FB795C"/>
    <w:rsid w:val="00FB7992"/>
    <w:rsid w:val="00FB7CD1"/>
    <w:rsid w:val="00FB7D7A"/>
    <w:rsid w:val="00FB7FC4"/>
    <w:rsid w:val="00FC0079"/>
    <w:rsid w:val="00FC00CB"/>
    <w:rsid w:val="00FC0280"/>
    <w:rsid w:val="00FC0281"/>
    <w:rsid w:val="00FC0458"/>
    <w:rsid w:val="00FC08CB"/>
    <w:rsid w:val="00FC08CC"/>
    <w:rsid w:val="00FC0B9D"/>
    <w:rsid w:val="00FC0D9B"/>
    <w:rsid w:val="00FC0EB9"/>
    <w:rsid w:val="00FC0EF1"/>
    <w:rsid w:val="00FC1182"/>
    <w:rsid w:val="00FC1780"/>
    <w:rsid w:val="00FC19EF"/>
    <w:rsid w:val="00FC1A33"/>
    <w:rsid w:val="00FC1BDD"/>
    <w:rsid w:val="00FC1C32"/>
    <w:rsid w:val="00FC1D3F"/>
    <w:rsid w:val="00FC2069"/>
    <w:rsid w:val="00FC2242"/>
    <w:rsid w:val="00FC22BB"/>
    <w:rsid w:val="00FC2327"/>
    <w:rsid w:val="00FC25CC"/>
    <w:rsid w:val="00FC26AD"/>
    <w:rsid w:val="00FC29BC"/>
    <w:rsid w:val="00FC2A9C"/>
    <w:rsid w:val="00FC2ABF"/>
    <w:rsid w:val="00FC2AC6"/>
    <w:rsid w:val="00FC2AD7"/>
    <w:rsid w:val="00FC2DFF"/>
    <w:rsid w:val="00FC2E58"/>
    <w:rsid w:val="00FC2E9B"/>
    <w:rsid w:val="00FC2EF8"/>
    <w:rsid w:val="00FC2F53"/>
    <w:rsid w:val="00FC31F9"/>
    <w:rsid w:val="00FC3490"/>
    <w:rsid w:val="00FC3546"/>
    <w:rsid w:val="00FC37D1"/>
    <w:rsid w:val="00FC385B"/>
    <w:rsid w:val="00FC3B26"/>
    <w:rsid w:val="00FC3D62"/>
    <w:rsid w:val="00FC4069"/>
    <w:rsid w:val="00FC409C"/>
    <w:rsid w:val="00FC40AB"/>
    <w:rsid w:val="00FC4124"/>
    <w:rsid w:val="00FC4169"/>
    <w:rsid w:val="00FC418F"/>
    <w:rsid w:val="00FC4201"/>
    <w:rsid w:val="00FC4266"/>
    <w:rsid w:val="00FC43AF"/>
    <w:rsid w:val="00FC43D1"/>
    <w:rsid w:val="00FC458E"/>
    <w:rsid w:val="00FC46D7"/>
    <w:rsid w:val="00FC488A"/>
    <w:rsid w:val="00FC4A8B"/>
    <w:rsid w:val="00FC4C9B"/>
    <w:rsid w:val="00FC507A"/>
    <w:rsid w:val="00FC53B5"/>
    <w:rsid w:val="00FC54C3"/>
    <w:rsid w:val="00FC54D1"/>
    <w:rsid w:val="00FC552F"/>
    <w:rsid w:val="00FC5535"/>
    <w:rsid w:val="00FC55C1"/>
    <w:rsid w:val="00FC56BB"/>
    <w:rsid w:val="00FC5773"/>
    <w:rsid w:val="00FC58CC"/>
    <w:rsid w:val="00FC58CF"/>
    <w:rsid w:val="00FC5B63"/>
    <w:rsid w:val="00FC5C31"/>
    <w:rsid w:val="00FC5D64"/>
    <w:rsid w:val="00FC5E03"/>
    <w:rsid w:val="00FC5E3B"/>
    <w:rsid w:val="00FC60E0"/>
    <w:rsid w:val="00FC6152"/>
    <w:rsid w:val="00FC61D2"/>
    <w:rsid w:val="00FC62AB"/>
    <w:rsid w:val="00FC640F"/>
    <w:rsid w:val="00FC6484"/>
    <w:rsid w:val="00FC68A6"/>
    <w:rsid w:val="00FC6D14"/>
    <w:rsid w:val="00FC6D6A"/>
    <w:rsid w:val="00FC6E38"/>
    <w:rsid w:val="00FC70EE"/>
    <w:rsid w:val="00FC72B9"/>
    <w:rsid w:val="00FC72FA"/>
    <w:rsid w:val="00FC7B17"/>
    <w:rsid w:val="00FC7B97"/>
    <w:rsid w:val="00FC7C1E"/>
    <w:rsid w:val="00FC7D49"/>
    <w:rsid w:val="00FC7EB6"/>
    <w:rsid w:val="00FC7F0B"/>
    <w:rsid w:val="00FC7FD1"/>
    <w:rsid w:val="00FD000C"/>
    <w:rsid w:val="00FD0048"/>
    <w:rsid w:val="00FD0112"/>
    <w:rsid w:val="00FD018C"/>
    <w:rsid w:val="00FD0410"/>
    <w:rsid w:val="00FD0564"/>
    <w:rsid w:val="00FD05AA"/>
    <w:rsid w:val="00FD05DA"/>
    <w:rsid w:val="00FD08A3"/>
    <w:rsid w:val="00FD0C6B"/>
    <w:rsid w:val="00FD0CAD"/>
    <w:rsid w:val="00FD0E3D"/>
    <w:rsid w:val="00FD0E45"/>
    <w:rsid w:val="00FD0F16"/>
    <w:rsid w:val="00FD1105"/>
    <w:rsid w:val="00FD122E"/>
    <w:rsid w:val="00FD126C"/>
    <w:rsid w:val="00FD14EC"/>
    <w:rsid w:val="00FD1848"/>
    <w:rsid w:val="00FD1849"/>
    <w:rsid w:val="00FD1A16"/>
    <w:rsid w:val="00FD1C82"/>
    <w:rsid w:val="00FD1DC5"/>
    <w:rsid w:val="00FD1E79"/>
    <w:rsid w:val="00FD1F45"/>
    <w:rsid w:val="00FD2065"/>
    <w:rsid w:val="00FD20F4"/>
    <w:rsid w:val="00FD2169"/>
    <w:rsid w:val="00FD2171"/>
    <w:rsid w:val="00FD24C0"/>
    <w:rsid w:val="00FD24C1"/>
    <w:rsid w:val="00FD24D4"/>
    <w:rsid w:val="00FD25F6"/>
    <w:rsid w:val="00FD2647"/>
    <w:rsid w:val="00FD268E"/>
    <w:rsid w:val="00FD29CE"/>
    <w:rsid w:val="00FD2A5E"/>
    <w:rsid w:val="00FD2BBB"/>
    <w:rsid w:val="00FD2D4C"/>
    <w:rsid w:val="00FD2F9A"/>
    <w:rsid w:val="00FD2FA2"/>
    <w:rsid w:val="00FD31E4"/>
    <w:rsid w:val="00FD324C"/>
    <w:rsid w:val="00FD3504"/>
    <w:rsid w:val="00FD3521"/>
    <w:rsid w:val="00FD3595"/>
    <w:rsid w:val="00FD36A3"/>
    <w:rsid w:val="00FD3716"/>
    <w:rsid w:val="00FD3756"/>
    <w:rsid w:val="00FD37E6"/>
    <w:rsid w:val="00FD37EC"/>
    <w:rsid w:val="00FD3989"/>
    <w:rsid w:val="00FD3B64"/>
    <w:rsid w:val="00FD3DEA"/>
    <w:rsid w:val="00FD3E6C"/>
    <w:rsid w:val="00FD3F41"/>
    <w:rsid w:val="00FD41C8"/>
    <w:rsid w:val="00FD429B"/>
    <w:rsid w:val="00FD4333"/>
    <w:rsid w:val="00FD438F"/>
    <w:rsid w:val="00FD43CB"/>
    <w:rsid w:val="00FD440A"/>
    <w:rsid w:val="00FD4957"/>
    <w:rsid w:val="00FD49F0"/>
    <w:rsid w:val="00FD4AD9"/>
    <w:rsid w:val="00FD4C60"/>
    <w:rsid w:val="00FD4D4F"/>
    <w:rsid w:val="00FD4E8F"/>
    <w:rsid w:val="00FD4F15"/>
    <w:rsid w:val="00FD5084"/>
    <w:rsid w:val="00FD510C"/>
    <w:rsid w:val="00FD5134"/>
    <w:rsid w:val="00FD51B5"/>
    <w:rsid w:val="00FD5362"/>
    <w:rsid w:val="00FD53B2"/>
    <w:rsid w:val="00FD5536"/>
    <w:rsid w:val="00FD5577"/>
    <w:rsid w:val="00FD55AC"/>
    <w:rsid w:val="00FD57D5"/>
    <w:rsid w:val="00FD5910"/>
    <w:rsid w:val="00FD5B1C"/>
    <w:rsid w:val="00FD5B29"/>
    <w:rsid w:val="00FD5CCD"/>
    <w:rsid w:val="00FD5D72"/>
    <w:rsid w:val="00FD5D73"/>
    <w:rsid w:val="00FD6166"/>
    <w:rsid w:val="00FD623A"/>
    <w:rsid w:val="00FD6283"/>
    <w:rsid w:val="00FD6290"/>
    <w:rsid w:val="00FD62AC"/>
    <w:rsid w:val="00FD62B7"/>
    <w:rsid w:val="00FD62C2"/>
    <w:rsid w:val="00FD62DB"/>
    <w:rsid w:val="00FD6353"/>
    <w:rsid w:val="00FD6392"/>
    <w:rsid w:val="00FD639F"/>
    <w:rsid w:val="00FD63EA"/>
    <w:rsid w:val="00FD641C"/>
    <w:rsid w:val="00FD6530"/>
    <w:rsid w:val="00FD680A"/>
    <w:rsid w:val="00FD6908"/>
    <w:rsid w:val="00FD6911"/>
    <w:rsid w:val="00FD69F4"/>
    <w:rsid w:val="00FD6F28"/>
    <w:rsid w:val="00FD7167"/>
    <w:rsid w:val="00FD72F3"/>
    <w:rsid w:val="00FD73FE"/>
    <w:rsid w:val="00FD74E5"/>
    <w:rsid w:val="00FD74F7"/>
    <w:rsid w:val="00FD7640"/>
    <w:rsid w:val="00FD7705"/>
    <w:rsid w:val="00FD77F7"/>
    <w:rsid w:val="00FD7AA3"/>
    <w:rsid w:val="00FD7B3A"/>
    <w:rsid w:val="00FD7D14"/>
    <w:rsid w:val="00FE004D"/>
    <w:rsid w:val="00FE02A4"/>
    <w:rsid w:val="00FE02E6"/>
    <w:rsid w:val="00FE0359"/>
    <w:rsid w:val="00FE054C"/>
    <w:rsid w:val="00FE05A4"/>
    <w:rsid w:val="00FE074A"/>
    <w:rsid w:val="00FE0908"/>
    <w:rsid w:val="00FE0C36"/>
    <w:rsid w:val="00FE0E84"/>
    <w:rsid w:val="00FE0FFF"/>
    <w:rsid w:val="00FE1024"/>
    <w:rsid w:val="00FE13F2"/>
    <w:rsid w:val="00FE1581"/>
    <w:rsid w:val="00FE1679"/>
    <w:rsid w:val="00FE1959"/>
    <w:rsid w:val="00FE1A19"/>
    <w:rsid w:val="00FE1D44"/>
    <w:rsid w:val="00FE20E3"/>
    <w:rsid w:val="00FE20E8"/>
    <w:rsid w:val="00FE20EB"/>
    <w:rsid w:val="00FE21B2"/>
    <w:rsid w:val="00FE2227"/>
    <w:rsid w:val="00FE2317"/>
    <w:rsid w:val="00FE2357"/>
    <w:rsid w:val="00FE243F"/>
    <w:rsid w:val="00FE24B2"/>
    <w:rsid w:val="00FE2555"/>
    <w:rsid w:val="00FE29BF"/>
    <w:rsid w:val="00FE2A56"/>
    <w:rsid w:val="00FE2B9C"/>
    <w:rsid w:val="00FE2BB7"/>
    <w:rsid w:val="00FE2D31"/>
    <w:rsid w:val="00FE2D6B"/>
    <w:rsid w:val="00FE2F6E"/>
    <w:rsid w:val="00FE32BA"/>
    <w:rsid w:val="00FE344B"/>
    <w:rsid w:val="00FE35B2"/>
    <w:rsid w:val="00FE367F"/>
    <w:rsid w:val="00FE3837"/>
    <w:rsid w:val="00FE392F"/>
    <w:rsid w:val="00FE3998"/>
    <w:rsid w:val="00FE3A43"/>
    <w:rsid w:val="00FE3B1D"/>
    <w:rsid w:val="00FE3BA8"/>
    <w:rsid w:val="00FE3BC8"/>
    <w:rsid w:val="00FE3D0C"/>
    <w:rsid w:val="00FE3E1E"/>
    <w:rsid w:val="00FE3E41"/>
    <w:rsid w:val="00FE40DF"/>
    <w:rsid w:val="00FE4103"/>
    <w:rsid w:val="00FE410E"/>
    <w:rsid w:val="00FE43C8"/>
    <w:rsid w:val="00FE445B"/>
    <w:rsid w:val="00FE44AA"/>
    <w:rsid w:val="00FE47D8"/>
    <w:rsid w:val="00FE492E"/>
    <w:rsid w:val="00FE4976"/>
    <w:rsid w:val="00FE49DF"/>
    <w:rsid w:val="00FE4A1B"/>
    <w:rsid w:val="00FE4A58"/>
    <w:rsid w:val="00FE4B3F"/>
    <w:rsid w:val="00FE4D10"/>
    <w:rsid w:val="00FE4FBF"/>
    <w:rsid w:val="00FE504D"/>
    <w:rsid w:val="00FE5052"/>
    <w:rsid w:val="00FE54AB"/>
    <w:rsid w:val="00FE56F3"/>
    <w:rsid w:val="00FE58C4"/>
    <w:rsid w:val="00FE58EA"/>
    <w:rsid w:val="00FE5B6F"/>
    <w:rsid w:val="00FE5CE6"/>
    <w:rsid w:val="00FE5DBC"/>
    <w:rsid w:val="00FE5E4C"/>
    <w:rsid w:val="00FE5EC7"/>
    <w:rsid w:val="00FE61EF"/>
    <w:rsid w:val="00FE624C"/>
    <w:rsid w:val="00FE62A6"/>
    <w:rsid w:val="00FE6327"/>
    <w:rsid w:val="00FE6470"/>
    <w:rsid w:val="00FE6673"/>
    <w:rsid w:val="00FE67BE"/>
    <w:rsid w:val="00FE67D4"/>
    <w:rsid w:val="00FE6828"/>
    <w:rsid w:val="00FE6A49"/>
    <w:rsid w:val="00FE6AB1"/>
    <w:rsid w:val="00FE6CAA"/>
    <w:rsid w:val="00FE70B4"/>
    <w:rsid w:val="00FE72A1"/>
    <w:rsid w:val="00FE735E"/>
    <w:rsid w:val="00FE7468"/>
    <w:rsid w:val="00FE7510"/>
    <w:rsid w:val="00FE7592"/>
    <w:rsid w:val="00FE77C4"/>
    <w:rsid w:val="00FE77C8"/>
    <w:rsid w:val="00FE7841"/>
    <w:rsid w:val="00FE7C4A"/>
    <w:rsid w:val="00FE7E8E"/>
    <w:rsid w:val="00FF02D7"/>
    <w:rsid w:val="00FF0309"/>
    <w:rsid w:val="00FF0317"/>
    <w:rsid w:val="00FF045B"/>
    <w:rsid w:val="00FF0517"/>
    <w:rsid w:val="00FF058F"/>
    <w:rsid w:val="00FF07FD"/>
    <w:rsid w:val="00FF0AAC"/>
    <w:rsid w:val="00FF0B0D"/>
    <w:rsid w:val="00FF0CD9"/>
    <w:rsid w:val="00FF1016"/>
    <w:rsid w:val="00FF115A"/>
    <w:rsid w:val="00FF126F"/>
    <w:rsid w:val="00FF1302"/>
    <w:rsid w:val="00FF132B"/>
    <w:rsid w:val="00FF1481"/>
    <w:rsid w:val="00FF152D"/>
    <w:rsid w:val="00FF157F"/>
    <w:rsid w:val="00FF1CBE"/>
    <w:rsid w:val="00FF1D8D"/>
    <w:rsid w:val="00FF1EAF"/>
    <w:rsid w:val="00FF1FC9"/>
    <w:rsid w:val="00FF204A"/>
    <w:rsid w:val="00FF2197"/>
    <w:rsid w:val="00FF21FA"/>
    <w:rsid w:val="00FF2355"/>
    <w:rsid w:val="00FF261F"/>
    <w:rsid w:val="00FF26A6"/>
    <w:rsid w:val="00FF26BB"/>
    <w:rsid w:val="00FF26D5"/>
    <w:rsid w:val="00FF27B0"/>
    <w:rsid w:val="00FF289E"/>
    <w:rsid w:val="00FF2C3F"/>
    <w:rsid w:val="00FF2E03"/>
    <w:rsid w:val="00FF2E44"/>
    <w:rsid w:val="00FF3105"/>
    <w:rsid w:val="00FF31DC"/>
    <w:rsid w:val="00FF3249"/>
    <w:rsid w:val="00FF327D"/>
    <w:rsid w:val="00FF33A4"/>
    <w:rsid w:val="00FF3517"/>
    <w:rsid w:val="00FF3652"/>
    <w:rsid w:val="00FF3685"/>
    <w:rsid w:val="00FF3AE5"/>
    <w:rsid w:val="00FF3C21"/>
    <w:rsid w:val="00FF3D3B"/>
    <w:rsid w:val="00FF4149"/>
    <w:rsid w:val="00FF41EE"/>
    <w:rsid w:val="00FF43CA"/>
    <w:rsid w:val="00FF4746"/>
    <w:rsid w:val="00FF49A1"/>
    <w:rsid w:val="00FF4EB5"/>
    <w:rsid w:val="00FF4FD0"/>
    <w:rsid w:val="00FF5300"/>
    <w:rsid w:val="00FF56A4"/>
    <w:rsid w:val="00FF5824"/>
    <w:rsid w:val="00FF5907"/>
    <w:rsid w:val="00FF5A13"/>
    <w:rsid w:val="00FF5A76"/>
    <w:rsid w:val="00FF5C7C"/>
    <w:rsid w:val="00FF5D3E"/>
    <w:rsid w:val="00FF5F80"/>
    <w:rsid w:val="00FF5FBE"/>
    <w:rsid w:val="00FF629B"/>
    <w:rsid w:val="00FF647F"/>
    <w:rsid w:val="00FF67C3"/>
    <w:rsid w:val="00FF6875"/>
    <w:rsid w:val="00FF6983"/>
    <w:rsid w:val="00FF69A7"/>
    <w:rsid w:val="00FF6B93"/>
    <w:rsid w:val="00FF6BCF"/>
    <w:rsid w:val="00FF6C45"/>
    <w:rsid w:val="00FF6D07"/>
    <w:rsid w:val="00FF6DA1"/>
    <w:rsid w:val="00FF6E73"/>
    <w:rsid w:val="00FF6EC9"/>
    <w:rsid w:val="00FF6EEE"/>
    <w:rsid w:val="00FF7118"/>
    <w:rsid w:val="00FF7200"/>
    <w:rsid w:val="00FF7297"/>
    <w:rsid w:val="00FF756F"/>
    <w:rsid w:val="00FF78D3"/>
    <w:rsid w:val="00FF7A5B"/>
    <w:rsid w:val="00FF7A62"/>
    <w:rsid w:val="00FF7A8B"/>
    <w:rsid w:val="00FF7B31"/>
    <w:rsid w:val="00FF7D68"/>
    <w:rsid w:val="00FF7DA3"/>
    <w:rsid w:val="00FF7DDC"/>
    <w:rsid w:val="00FF7EE4"/>
    <w:rsid w:val="00FF7F72"/>
    <w:rsid w:val="00FF7FAC"/>
    <w:rsid w:val="00FF7FDE"/>
    <w:rsid w:val="1F6F57F6"/>
    <w:rsid w:val="6D109D7C"/>
    <w:rsid w:val="726AD26B"/>
    <w:rsid w:val="7A038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08C5E49"/>
  <w15:chartTrackingRefBased/>
  <w15:docId w15:val="{EA15E50C-EBFE-4963-864B-1F89C73EB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Bullet" w:uiPriority="99"/>
    <w:lsdException w:name="List Number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A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9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</w:pPr>
    <w:rPr>
      <w:rFonts w:ascii="Times New Roman" w:hAnsi="Times New Roman" w:cs="EucrosiaUPC"/>
      <w:b/>
      <w:bCs/>
      <w:sz w:val="30"/>
      <w:szCs w:val="30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semiHidden/>
    <w:rsid w:val="00F65F88"/>
    <w:rPr>
      <w:rFonts w:ascii="Tahoma" w:hAnsi="Tahoma" w:cs="Tahoma"/>
      <w:sz w:val="16"/>
      <w:szCs w:val="16"/>
    </w:rPr>
  </w:style>
  <w:style w:type="paragraph" w:customStyle="1" w:styleId="a1">
    <w:name w:val="???????"/>
    <w:basedOn w:val="Normal"/>
    <w:rsid w:val="00A23D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6C0C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F647C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3">
    <w:name w:val="Åº"/>
    <w:basedOn w:val="Normal"/>
    <w:rsid w:val="009847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D32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99085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BC00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F647CD"/>
    <w:pPr>
      <w:spacing w:after="120" w:line="480" w:lineRule="auto"/>
      <w:ind w:left="360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475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D37AA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tstatementheading">
    <w:name w:val="acct statement heading"/>
    <w:aliases w:val="as"/>
    <w:basedOn w:val="Heading2"/>
    <w:next w:val="Normal"/>
    <w:rsid w:val="000B7A6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C49B1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C941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452A"/>
    <w:pPr>
      <w:ind w:left="720"/>
      <w:contextualSpacing/>
    </w:pPr>
    <w:rPr>
      <w:szCs w:val="22"/>
    </w:rPr>
  </w:style>
  <w:style w:type="paragraph" w:customStyle="1" w:styleId="accttwofigurescents">
    <w:name w:val="acct two figures cents"/>
    <w:aliases w:val="a2c,acct two figures ¢ sign"/>
    <w:basedOn w:val="Normal"/>
    <w:rsid w:val="00ED00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D00F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356D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rsid w:val="004D5D1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D5D1F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D060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uiPriority w:val="99"/>
    <w:rsid w:val="00CD3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D300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D300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D3006"/>
    <w:rPr>
      <w:b/>
      <w:bCs/>
    </w:rPr>
  </w:style>
  <w:style w:type="character" w:customStyle="1" w:styleId="CommentSubjectChar">
    <w:name w:val="Comment Subject Char"/>
    <w:link w:val="CommentSubject"/>
    <w:rsid w:val="00CD3006"/>
    <w:rPr>
      <w:rFonts w:ascii="Arial" w:hAnsi="Arial"/>
      <w:b/>
      <w:bCs/>
      <w:szCs w:val="25"/>
    </w:rPr>
  </w:style>
  <w:style w:type="character" w:customStyle="1" w:styleId="Heading3Char">
    <w:name w:val="Heading 3 Char"/>
    <w:link w:val="Heading3"/>
    <w:rsid w:val="00325F72"/>
    <w:rPr>
      <w:rFonts w:ascii="Arial" w:hAnsi="Arial" w:cs="Times New Roman"/>
      <w:i/>
      <w:iCs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nhideWhenUsed/>
    <w:rsid w:val="00F475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F47588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F47588"/>
    <w:rPr>
      <w:vertAlign w:val="superscript"/>
    </w:rPr>
  </w:style>
  <w:style w:type="paragraph" w:customStyle="1" w:styleId="body1">
    <w:name w:val="body1"/>
    <w:basedOn w:val="Normal"/>
    <w:uiPriority w:val="99"/>
    <w:rsid w:val="002425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paragraph" w:customStyle="1" w:styleId="acctmergecolhdg">
    <w:name w:val="acct merge col hdg"/>
    <w:aliases w:val="mh"/>
    <w:basedOn w:val="Normal"/>
    <w:rsid w:val="007011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B78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B7819"/>
    <w:rPr>
      <w:rFonts w:ascii="Angsana New" w:eastAsia="Calibri" w:hAnsi="Angsana New"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2D6BDC"/>
    <w:rPr>
      <w:rFonts w:cs="Times New Roman"/>
      <w:sz w:val="22"/>
      <w:lang w:val="en-GB" w:bidi="ar-SA"/>
    </w:rPr>
  </w:style>
  <w:style w:type="paragraph" w:customStyle="1" w:styleId="10">
    <w:name w:val="10"/>
    <w:basedOn w:val="Normal"/>
    <w:rsid w:val="00022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E0">
    <w:name w:val="»¡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ASSETS">
    <w:name w:val="ASSETS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0"/>
    <w:rsid w:val="00C05A90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ข้อความ"/>
    <w:basedOn w:val="Normal"/>
    <w:rsid w:val="00C05A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ccpolicyheading0">
    <w:name w:val="accpolicyheading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Heading2Char">
    <w:name w:val="Heading 2 Char"/>
    <w:link w:val="Heading2"/>
    <w:rsid w:val="00C05A90"/>
    <w:rPr>
      <w:rFonts w:ascii="Arial" w:hAnsi="Arial" w:cs="Times New Roman"/>
      <w:b/>
      <w:bCs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05A9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5A9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C05A90"/>
    <w:rPr>
      <w:rFonts w:ascii="Courier New" w:hAnsi="Courier New" w:cs="Courier New"/>
      <w:lang w:bidi="ar-SA"/>
    </w:rPr>
  </w:style>
  <w:style w:type="character" w:customStyle="1" w:styleId="Heading2Char1">
    <w:name w:val="Heading 2 Char1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42B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42B35"/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C05A9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C05A90"/>
    <w:rPr>
      <w:rFonts w:ascii="Consolas" w:hAnsi="Consolas"/>
      <w:sz w:val="21"/>
      <w:szCs w:val="26"/>
    </w:rPr>
  </w:style>
  <w:style w:type="character" w:customStyle="1" w:styleId="HeaderChar">
    <w:name w:val="Header Char"/>
    <w:link w:val="Header"/>
    <w:uiPriority w:val="99"/>
    <w:locked/>
    <w:rsid w:val="00C05A9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C05A90"/>
    <w:rPr>
      <w:rFonts w:cs="EucrosiaUPC"/>
      <w:b/>
      <w:bCs/>
      <w:sz w:val="30"/>
      <w:szCs w:val="30"/>
      <w:lang w:val="th-TH"/>
    </w:rPr>
  </w:style>
  <w:style w:type="character" w:customStyle="1" w:styleId="Heading6Char">
    <w:name w:val="Heading 6 Char"/>
    <w:link w:val="Heading6"/>
    <w:rsid w:val="00C05A90"/>
    <w:rPr>
      <w:rFonts w:cs="EucrosiaUPC"/>
      <w:b/>
      <w:bCs/>
      <w:sz w:val="32"/>
      <w:szCs w:val="32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C05A90"/>
    <w:rPr>
      <w:rFonts w:cs="EucrosiaUPC"/>
      <w:b/>
      <w:bCs/>
      <w:sz w:val="30"/>
      <w:szCs w:val="30"/>
    </w:rPr>
  </w:style>
  <w:style w:type="paragraph" w:customStyle="1" w:styleId="IndexHeading1">
    <w:name w:val="Index Heading1"/>
    <w:aliases w:val="ixh"/>
    <w:basedOn w:val="BodyTex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rsid w:val="000E7457"/>
    <w:pPr>
      <w:spacing w:after="220"/>
    </w:pPr>
    <w:rPr>
      <w:rFonts w:cs="Times New Roman"/>
    </w:rPr>
  </w:style>
  <w:style w:type="paragraph" w:customStyle="1" w:styleId="List2i">
    <w:name w:val="List 2i"/>
    <w:aliases w:val="2i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i/>
      <w:sz w:val="22"/>
      <w:szCs w:val="20"/>
      <w:lang w:val="en-AU" w:bidi="ar-SA"/>
    </w:rPr>
  </w:style>
  <w:style w:type="paragraph" w:styleId="NoSpacing">
    <w:name w:val="No Spacing"/>
    <w:uiPriority w:val="1"/>
    <w:qFormat/>
    <w:rsid w:val="00B119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NormalIndent1">
    <w:name w:val="Normal Indent1"/>
    <w:basedOn w:val="Normal"/>
    <w:rsid w:val="00DF38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89025E"/>
    <w:rPr>
      <w:i/>
      <w:iCs/>
    </w:rPr>
  </w:style>
  <w:style w:type="paragraph" w:styleId="Revision">
    <w:name w:val="Revision"/>
    <w:hidden/>
    <w:uiPriority w:val="99"/>
    <w:semiHidden/>
    <w:rsid w:val="00E762B6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40B3A"/>
    <w:rPr>
      <w:rFonts w:ascii="Arial" w:hAnsi="Arial"/>
      <w:sz w:val="18"/>
      <w:szCs w:val="22"/>
    </w:rPr>
  </w:style>
  <w:style w:type="character" w:customStyle="1" w:styleId="DocumentMapChar">
    <w:name w:val="Document Map Char"/>
    <w:link w:val="DocumentMap"/>
    <w:semiHidden/>
    <w:rsid w:val="0048018E"/>
    <w:rPr>
      <w:rFonts w:ascii="Tahoma" w:hAnsi="Tahoma" w:cs="Tahoma"/>
      <w:shd w:val="clear" w:color="auto" w:fill="000080"/>
    </w:rPr>
  </w:style>
  <w:style w:type="paragraph" w:customStyle="1" w:styleId="Pa47">
    <w:name w:val="Pa47"/>
    <w:basedOn w:val="Normal"/>
    <w:next w:val="Normal"/>
    <w:uiPriority w:val="99"/>
    <w:rsid w:val="00480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DengXian" w:hAnsi="Univers LT Std 45 Light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48018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018E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48018E"/>
    <w:rPr>
      <w:color w:val="0000FF"/>
      <w:u w:val="single"/>
    </w:rPr>
  </w:style>
  <w:style w:type="paragraph" w:customStyle="1" w:styleId="Pa18">
    <w:name w:val="Pa18"/>
    <w:basedOn w:val="Normal"/>
    <w:next w:val="Normal"/>
    <w:uiPriority w:val="99"/>
    <w:rsid w:val="002B6B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8F2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NormalWeb">
    <w:name w:val="Normal (Web)"/>
    <w:basedOn w:val="Normal"/>
    <w:uiPriority w:val="99"/>
    <w:unhideWhenUsed/>
    <w:rsid w:val="006B39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6B3968"/>
  </w:style>
  <w:style w:type="character" w:customStyle="1" w:styleId="Heading5Char">
    <w:name w:val="Heading 5 Char"/>
    <w:basedOn w:val="DefaultParagraphFont"/>
    <w:link w:val="Heading5"/>
    <w:rsid w:val="003602F6"/>
    <w:rPr>
      <w:rFonts w:cs="Eucro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5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6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  <_Flow_SignoffStatus xmlns="3774439a-3eb9-4523-ab15-1a7c88708d50" xsi:nil="true"/>
    <_dlc_DocId xmlns="4280bfd0-8d39-4c8f-a2d7-e53cc45df9c8">MDYJPH7RTKF3-899612618-2497707</_dlc_DocId>
    <_dlc_DocIdUrl xmlns="4280bfd0-8d39-4c8f-a2d7-e53cc45df9c8">
      <Url>https://assetworldcorpth.sharepoint.com/sites/File_Sharing/_layouts/15/DocIdRedir.aspx?ID=MDYJPH7RTKF3-899612618-2497707</Url>
      <Description>MDYJPH7RTKF3-899612618-2497707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4" ma:contentTypeDescription="Create a new document." ma:contentTypeScope="" ma:versionID="de6557b7320cd0edd52a3010c2a08adf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5b822ed5e3e1a47e0b2665ba8e09bf57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D4E15B-A2CE-4050-A9E2-E3022A86633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FE23AB8-6A71-4BD0-A430-D29EC78594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5F0875-AE04-412C-BC69-E6411CA16A86}">
  <ds:schemaRefs>
    <ds:schemaRef ds:uri="http://purl.org/dc/elements/1.1/"/>
    <ds:schemaRef ds:uri="http://schemas.microsoft.com/office/2006/documentManagement/types"/>
    <ds:schemaRef ds:uri="3774439a-3eb9-4523-ab15-1a7c88708d50"/>
    <ds:schemaRef ds:uri="4280bfd0-8d39-4c8f-a2d7-e53cc45df9c8"/>
    <ds:schemaRef ds:uri="http://www.w3.org/XML/1998/namespace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FF8C7B5-F63F-4FA3-9ED5-322EBC01495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D580EF1-B7C5-4173-8127-B1532F3DF61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BE9D4FB-1CA6-4DE1-B6C1-60249662A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TReport.dot</Template>
  <TotalTime>50</TotalTime>
  <Pages>7</Pages>
  <Words>1548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ซีอาร์ เชียงใหม่ (ประเทศไทย) จำกัด</vt:lpstr>
    </vt:vector>
  </TitlesOfParts>
  <Company>KPMG</Company>
  <LinksUpToDate>false</LinksUpToDate>
  <CharactersWithSpaces>10358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ซีอาร์ เชียงใหม่ (ประเทศไทย) จำกัด</dc:title>
  <dc:subject/>
  <dc:creator>wipawan_444</dc:creator>
  <cp:keywords/>
  <cp:lastModifiedBy>Kornsiri, Chongaksorn</cp:lastModifiedBy>
  <cp:revision>9</cp:revision>
  <cp:lastPrinted>2024-02-23T10:45:00Z</cp:lastPrinted>
  <dcterms:created xsi:type="dcterms:W3CDTF">2024-02-27T16:24:00Z</dcterms:created>
  <dcterms:modified xsi:type="dcterms:W3CDTF">2024-02-28T03:35:00Z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Saver">
    <vt:lpwstr>/gZaQPgEeRtggu0G3hNsa/8aAJTlHQBR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4" name="bjDocumentLabelXML-0">
    <vt:lpwstr>ames.com/2008/01/sie/internal/label"&gt;&lt;element uid="id_classification_internalonly" value="" /&gt;&lt;/sisl&gt;</vt:lpwstr>
  </property>
  <property fmtid="{D5CDD505-2E9C-101B-9397-08002B2CF9AE}" pid="5" name="bjDocumentSecurityLabel">
    <vt:lpwstr>Internal Use</vt:lpwstr>
  </property>
  <property fmtid="{D5CDD505-2E9C-101B-9397-08002B2CF9AE}" pid="6" name="bjClsUserRVM">
    <vt:lpwstr>[]</vt:lpwstr>
  </property>
  <property fmtid="{D5CDD505-2E9C-101B-9397-08002B2CF9AE}" pid="7" name="ContentTypeId">
    <vt:lpwstr>0x0101007C6F7B0444CC944D825A35AFDC1411B5</vt:lpwstr>
  </property>
  <property fmtid="{D5CDD505-2E9C-101B-9397-08002B2CF9AE}" pid="8" name="_dlc_DocIdItemGuid">
    <vt:lpwstr>b55dceb2-c105-48db-ad43-9f135990ad68</vt:lpwstr>
  </property>
  <property fmtid="{D5CDD505-2E9C-101B-9397-08002B2CF9AE}" pid="9" name="MediaServiceImageTags">
    <vt:lpwstr/>
  </property>
  <property fmtid="{D5CDD505-2E9C-101B-9397-08002B2CF9AE}" pid="10" name="docIndexRef">
    <vt:lpwstr>a569a5f8-fa0c-457d-8a69-1ed9a7dc9900</vt:lpwstr>
  </property>
  <property fmtid="{D5CDD505-2E9C-101B-9397-08002B2CF9AE}" pid="11" name="GrammarlyDocumentId">
    <vt:lpwstr>be8297ad1fcbcc7f1788d6f914d064a8f3bee5cb34c506ad44bbaaf7f8bcd29b</vt:lpwstr>
  </property>
</Properties>
</file>