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DF06DC" w14:paraId="7ADF7F3C" w14:textId="77777777" w:rsidTr="00F216AE">
        <w:trPr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DF06DC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DF06DC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DF06DC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DF06DC" w14:paraId="56902A64" w14:textId="77777777" w:rsidTr="00F21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DF06DC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5" w:type="dxa"/>
          </w:tcPr>
          <w:p w14:paraId="6D725768" w14:textId="77777777" w:rsidR="0070183C" w:rsidRPr="00DF06DC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183C" w:rsidRPr="00DF06DC" w14:paraId="2901E8B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3B710AC" w14:textId="4BE79242" w:rsidR="0070183C" w:rsidRPr="00DF06DC" w:rsidRDefault="0070183C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7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90492029"/>
          </w:p>
        </w:tc>
        <w:tc>
          <w:tcPr>
            <w:tcW w:w="7775" w:type="dxa"/>
          </w:tcPr>
          <w:p w14:paraId="5107883A" w14:textId="294DCE16" w:rsidR="00284919" w:rsidRPr="00DF06DC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</w:t>
            </w:r>
            <w:r w:rsidR="00284919"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ป </w:t>
            </w:r>
          </w:p>
        </w:tc>
      </w:tr>
      <w:tr w:rsidR="0070183C" w:rsidRPr="00DF06DC" w14:paraId="0A7D669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949B7E8" w14:textId="2EFDA166" w:rsidR="00284919" w:rsidRPr="00DF06DC" w:rsidRDefault="0070183C" w:rsidP="00F04D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775" w:type="dxa"/>
          </w:tcPr>
          <w:p w14:paraId="2C2109B0" w14:textId="53258FEF" w:rsidR="00284919" w:rsidRPr="00DF06DC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74DE5" w:rsidRPr="00DF06DC" w14:paraId="3E67FBF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7D4F3BE" w14:textId="3B02F0AF" w:rsidR="00284919" w:rsidRPr="00DF06DC" w:rsidRDefault="00F04DD8" w:rsidP="00F04D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0F976770" w14:textId="52CAABC5" w:rsidR="00284919" w:rsidRPr="00DF06DC" w:rsidRDefault="00774DE5" w:rsidP="00F04D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E1B14" w:rsidRPr="00DF06DC" w14:paraId="6008CED6" w14:textId="77777777" w:rsidTr="002E1B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193613E6" w14:textId="02433725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4AA611E1" w14:textId="44AEE2D3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</w:p>
        </w:tc>
      </w:tr>
      <w:tr w:rsidR="002E1B14" w:rsidRPr="00DF06DC" w14:paraId="69256649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7E13CE90" w14:textId="127D3F8B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58E876E0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E1B14" w:rsidRPr="00DF06DC" w14:paraId="71193058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5AD1E279" w14:textId="6F9F48F8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40EA21A3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E1B14" w:rsidRPr="00DF06DC" w14:paraId="458C777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42017F21" w14:textId="5F7DA51E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4E76FB1D" w14:textId="0F15A0DB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2E1B14" w:rsidRPr="00DF06DC" w14:paraId="0E27AE6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16C9D4FC" w14:textId="5E1425C4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57FC892F" w14:textId="7C304F7B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2E1B14" w:rsidRPr="00DF06DC" w14:paraId="6C4C3B8E" w14:textId="77777777" w:rsidTr="00E01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  <w:shd w:val="clear" w:color="auto" w:fill="auto"/>
          </w:tcPr>
          <w:p w14:paraId="63EF880D" w14:textId="18925BED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77434F75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E1B14" w:rsidRPr="00DF06DC" w14:paraId="1C2F77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62873473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775" w:type="dxa"/>
          </w:tcPr>
          <w:p w14:paraId="5E451B26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E1B14" w:rsidRPr="00DF06DC" w14:paraId="49AE86E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407EBD2" w14:textId="68B891AB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775" w:type="dxa"/>
          </w:tcPr>
          <w:p w14:paraId="1EEEC955" w14:textId="111F0075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E1B14" w:rsidRPr="00DF06DC" w14:paraId="1AFC92C8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6DEC016" w14:textId="5B79E19F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775" w:type="dxa"/>
          </w:tcPr>
          <w:p w14:paraId="1A7BD08E" w14:textId="5BA4B7CC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E1B14" w:rsidRPr="00DF06DC" w14:paraId="1A75124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172F9965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775" w:type="dxa"/>
          </w:tcPr>
          <w:p w14:paraId="3E60965C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2E1B14" w:rsidRPr="00DF06DC" w14:paraId="6FE298E5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164516EA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775" w:type="dxa"/>
          </w:tcPr>
          <w:p w14:paraId="6EDEAEBE" w14:textId="5567751C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E1B14" w:rsidRPr="00DF06DC" w14:paraId="6A9EC91C" w14:textId="77777777" w:rsidTr="00E46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62" w:type="dxa"/>
          </w:tcPr>
          <w:p w14:paraId="229776CB" w14:textId="7D217D48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775" w:type="dxa"/>
          </w:tcPr>
          <w:p w14:paraId="27B52024" w14:textId="67997FB5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E1B14" w:rsidRPr="00DF06DC" w14:paraId="6C201D3A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33BFBFA8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775" w:type="dxa"/>
          </w:tcPr>
          <w:p w14:paraId="6A9EE0BA" w14:textId="202612DB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2E1B14" w:rsidRPr="00DF06DC" w14:paraId="0C699CD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4D81180E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775" w:type="dxa"/>
          </w:tcPr>
          <w:p w14:paraId="68291DD0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E1B14" w:rsidRPr="00DF06DC" w14:paraId="3AEAF2BF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3BE851E1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775" w:type="dxa"/>
          </w:tcPr>
          <w:p w14:paraId="67C63BA4" w14:textId="0686798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2E1B14" w:rsidRPr="00DF06DC" w14:paraId="7FFD7E1C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5DFF6582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775" w:type="dxa"/>
          </w:tcPr>
          <w:p w14:paraId="65C2DF4D" w14:textId="7D048EBB" w:rsidR="002E1B14" w:rsidRPr="00DF06DC" w:rsidRDefault="002E1B14" w:rsidP="002E1B1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ส่วนงานดำเนินงาน </w:t>
            </w:r>
          </w:p>
        </w:tc>
      </w:tr>
      <w:tr w:rsidR="002E1B14" w:rsidRPr="00DF06DC" w14:paraId="460159F7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7C212234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775" w:type="dxa"/>
          </w:tcPr>
          <w:p w14:paraId="1B5C7BAD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E1B14" w:rsidRPr="00DF06DC" w14:paraId="36A1D73D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CF8D7F9" w14:textId="4E68834C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775" w:type="dxa"/>
          </w:tcPr>
          <w:p w14:paraId="41821664" w14:textId="61A2F8C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E1B14" w:rsidRPr="00DF06DC" w14:paraId="53EA1D03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0338A083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775" w:type="dxa"/>
          </w:tcPr>
          <w:p w14:paraId="3D67D884" w14:textId="7777777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E1B14" w:rsidRPr="00DF06DC" w14:paraId="3208CD4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77864468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775" w:type="dxa"/>
          </w:tcPr>
          <w:p w14:paraId="48F6758F" w14:textId="5F2F3CF9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E1B14" w:rsidRPr="00DF06DC" w14:paraId="678E230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77C30D3" w14:textId="6882CC95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775" w:type="dxa"/>
          </w:tcPr>
          <w:p w14:paraId="7269FFFB" w14:textId="45AA8DA9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E1B14" w:rsidRPr="00DF06DC" w14:paraId="25D3DE54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50D51A7" w14:textId="07790CC8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775" w:type="dxa"/>
          </w:tcPr>
          <w:p w14:paraId="7B02646F" w14:textId="77906B52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E1B14" w:rsidRPr="00DF06DC" w14:paraId="6997C3B6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6B8374C" w14:textId="7DE15EF4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775" w:type="dxa"/>
          </w:tcPr>
          <w:p w14:paraId="342E26EB" w14:textId="7A7219C7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E1B14" w:rsidRPr="00DF06DC" w14:paraId="53A1CD6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305AA010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775" w:type="dxa"/>
          </w:tcPr>
          <w:p w14:paraId="5E35DE66" w14:textId="0653E434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D7CB0" w:rsidRPr="00DF06DC" w14:paraId="2D1A00F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F733631" w14:textId="07F7CE4E" w:rsidR="00AD7CB0" w:rsidRPr="00DF06DC" w:rsidRDefault="00AD7CB0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775" w:type="dxa"/>
          </w:tcPr>
          <w:p w14:paraId="11F2DD21" w14:textId="02FC4176" w:rsidR="00AD7CB0" w:rsidRPr="00DF06DC" w:rsidRDefault="00AD7CB0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E1B14" w:rsidRPr="00DF06DC" w14:paraId="1CEC8DE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40FFA4D" w14:textId="1DF46818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D7CB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440207A8" w14:textId="38FEC344" w:rsidR="002E1B14" w:rsidRPr="00DF06DC" w:rsidRDefault="002E1B14" w:rsidP="002E1B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  <w:bookmarkEnd w:id="1"/>
    </w:tbl>
    <w:p w14:paraId="3A0C908A" w14:textId="77777777" w:rsidR="00AB3746" w:rsidRPr="00DF06DC" w:rsidRDefault="009F3F72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br w:type="page"/>
      </w:r>
      <w:r w:rsidR="005208F4" w:rsidRPr="00DF06DC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DF06DC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</w:rPr>
      </w:pPr>
    </w:p>
    <w:p w14:paraId="38C2B236" w14:textId="7292CDBE" w:rsidR="000A25F0" w:rsidRPr="00DF06DC" w:rsidRDefault="005208F4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42BC6" w:rsidRPr="00DF06DC">
        <w:rPr>
          <w:rFonts w:ascii="Angsana New" w:hAnsi="Angsana New"/>
          <w:sz w:val="30"/>
          <w:szCs w:val="30"/>
          <w:cs/>
        </w:rPr>
        <w:t>คณะ</w:t>
      </w:r>
      <w:r w:rsidRPr="00DF06D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CB27CB" w:rsidRPr="00DF06DC">
        <w:rPr>
          <w:rFonts w:ascii="Angsana New" w:hAnsi="Angsana New"/>
          <w:sz w:val="30"/>
          <w:szCs w:val="30"/>
        </w:rPr>
        <w:t xml:space="preserve"> </w:t>
      </w:r>
      <w:r w:rsidR="007304F8" w:rsidRPr="00DF06DC">
        <w:rPr>
          <w:rFonts w:ascii="Angsana New" w:hAnsi="Angsana New"/>
          <w:sz w:val="30"/>
          <w:szCs w:val="30"/>
        </w:rPr>
        <w:t>2</w:t>
      </w:r>
      <w:r w:rsidR="7A038D21" w:rsidRPr="00DF06DC">
        <w:rPr>
          <w:rFonts w:ascii="Angsana New" w:hAnsi="Angsana New"/>
          <w:sz w:val="30"/>
          <w:szCs w:val="30"/>
        </w:rPr>
        <w:t>8</w:t>
      </w:r>
      <w:r w:rsidR="00D1763C" w:rsidRPr="00DF06DC">
        <w:rPr>
          <w:rFonts w:ascii="Angsana New" w:hAnsi="Angsana New"/>
          <w:sz w:val="30"/>
          <w:szCs w:val="30"/>
        </w:rPr>
        <w:t xml:space="preserve"> </w:t>
      </w:r>
      <w:r w:rsidR="00CB27CB" w:rsidRPr="00DF06D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A4932" w:rsidRPr="00DF06DC">
        <w:rPr>
          <w:rFonts w:ascii="Angsana New" w:hAnsi="Angsana New"/>
          <w:sz w:val="30"/>
          <w:szCs w:val="30"/>
        </w:rPr>
        <w:t>256</w:t>
      </w:r>
      <w:r w:rsidR="00487703" w:rsidRPr="00DF06DC">
        <w:rPr>
          <w:rFonts w:ascii="Angsana New" w:hAnsi="Angsana New"/>
          <w:sz w:val="30"/>
          <w:szCs w:val="30"/>
        </w:rPr>
        <w:t>7</w:t>
      </w:r>
    </w:p>
    <w:p w14:paraId="203B8834" w14:textId="77777777" w:rsidR="00AB3746" w:rsidRPr="00DF06DC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26E4EA6A" w14:textId="77777777" w:rsidR="00AB3746" w:rsidRPr="00DF06DC" w:rsidRDefault="00AB3746" w:rsidP="00E576D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DF06DC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22"/>
          <w:szCs w:val="22"/>
        </w:rPr>
      </w:pPr>
    </w:p>
    <w:p w14:paraId="569D28C6" w14:textId="6D6602B7" w:rsidR="00AB3746" w:rsidRPr="00DF06DC" w:rsidRDefault="00F76704" w:rsidP="00D2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DF06DC">
        <w:rPr>
          <w:rFonts w:ascii="Angsana New" w:hAnsi="Angsana New"/>
          <w:sz w:val="30"/>
          <w:szCs w:val="30"/>
          <w:cs/>
        </w:rPr>
        <w:t xml:space="preserve"> </w:t>
      </w:r>
      <w:r w:rsidR="0039136C" w:rsidRPr="00DF06DC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DF06DC">
        <w:rPr>
          <w:rFonts w:ascii="Angsana New" w:hAnsi="Angsana New"/>
          <w:sz w:val="30"/>
          <w:szCs w:val="30"/>
          <w:cs/>
        </w:rPr>
        <w:t>จำกัด</w:t>
      </w:r>
      <w:r w:rsidR="00442BC6" w:rsidRPr="00DF06DC">
        <w:rPr>
          <w:rFonts w:ascii="Angsana New" w:hAnsi="Angsana New"/>
          <w:sz w:val="30"/>
          <w:szCs w:val="30"/>
        </w:rPr>
        <w:t xml:space="preserve"> (</w:t>
      </w:r>
      <w:r w:rsidR="00442BC6" w:rsidRPr="00DF06DC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DF06DC">
        <w:rPr>
          <w:rFonts w:ascii="Angsana New" w:hAnsi="Angsana New"/>
          <w:sz w:val="30"/>
          <w:szCs w:val="30"/>
        </w:rPr>
        <w:t xml:space="preserve"> </w:t>
      </w:r>
      <w:r w:rsidR="00D62A78" w:rsidRPr="00DF06DC">
        <w:rPr>
          <w:rFonts w:ascii="Angsana New" w:hAnsi="Angsana New"/>
          <w:sz w:val="30"/>
          <w:szCs w:val="30"/>
        </w:rPr>
        <w:t>“</w:t>
      </w:r>
      <w:r w:rsidR="00D62A78" w:rsidRPr="00DF06DC">
        <w:rPr>
          <w:rFonts w:ascii="Angsana New" w:hAnsi="Angsana New"/>
          <w:sz w:val="30"/>
          <w:szCs w:val="30"/>
          <w:cs/>
        </w:rPr>
        <w:t>บริษัท</w:t>
      </w:r>
      <w:r w:rsidR="00D62A78" w:rsidRPr="00DF06DC">
        <w:rPr>
          <w:rFonts w:ascii="Angsana New" w:hAnsi="Angsana New"/>
          <w:sz w:val="30"/>
          <w:szCs w:val="30"/>
        </w:rPr>
        <w:t xml:space="preserve">” </w:t>
      </w:r>
      <w:r w:rsidR="00D62A78" w:rsidRPr="00DF06DC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DF06DC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DF06DC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DF06DC">
        <w:rPr>
          <w:rFonts w:ascii="Angsana New" w:hAnsi="Angsana New" w:hint="cs"/>
          <w:sz w:val="30"/>
          <w:szCs w:val="30"/>
          <w:cs/>
        </w:rPr>
        <w:t>ไทย</w:t>
      </w:r>
      <w:r w:rsidR="00A70076" w:rsidRPr="00DF06DC">
        <w:rPr>
          <w:rFonts w:ascii="Angsana New" w:hAnsi="Angsana New"/>
          <w:sz w:val="30"/>
          <w:szCs w:val="30"/>
        </w:rPr>
        <w:t xml:space="preserve"> </w:t>
      </w:r>
      <w:r w:rsidR="00A86A23" w:rsidRPr="00DF06DC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DF06DC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24672387"/>
      <w:r w:rsidR="0015042B" w:rsidRPr="00DF06D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2728A" w:rsidRPr="00DF06DC">
        <w:rPr>
          <w:rFonts w:ascii="Angsana New" w:hAnsi="Angsana New"/>
          <w:sz w:val="30"/>
          <w:szCs w:val="30"/>
        </w:rPr>
        <w:t>10</w:t>
      </w:r>
      <w:r w:rsidR="0015042B" w:rsidRPr="00DF06D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5042B" w:rsidRPr="00DF06DC">
        <w:rPr>
          <w:rFonts w:ascii="Angsana New" w:hAnsi="Angsana New"/>
          <w:sz w:val="30"/>
          <w:szCs w:val="30"/>
        </w:rPr>
        <w:t>25</w:t>
      </w:r>
      <w:r w:rsidR="0062728A" w:rsidRPr="00DF06DC">
        <w:rPr>
          <w:rFonts w:ascii="Angsana New" w:hAnsi="Angsana New"/>
          <w:sz w:val="30"/>
          <w:szCs w:val="30"/>
        </w:rPr>
        <w:t>62</w:t>
      </w:r>
      <w:r w:rsidR="006361A1" w:rsidRPr="00DF06DC">
        <w:rPr>
          <w:rFonts w:ascii="Angsana New" w:hAnsi="Angsana New"/>
          <w:sz w:val="30"/>
          <w:szCs w:val="30"/>
        </w:rPr>
        <w:t xml:space="preserve"> </w:t>
      </w:r>
      <w:r w:rsidR="00A86A23" w:rsidRPr="00DF06DC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3" w:name="_Hlk24672360"/>
      <w:r w:rsidR="00A86A23" w:rsidRPr="00DF06DC">
        <w:rPr>
          <w:rFonts w:ascii="Angsana New" w:hAnsi="Angsana New"/>
          <w:sz w:val="30"/>
          <w:szCs w:val="30"/>
          <w:cs/>
        </w:rPr>
        <w:t>ของบริษัท</w:t>
      </w:r>
      <w:bookmarkEnd w:id="2"/>
      <w:bookmarkEnd w:id="3"/>
      <w:r w:rsidR="00A86A23" w:rsidRPr="00DF06DC">
        <w:rPr>
          <w:rFonts w:ascii="Angsana New" w:hAnsi="Angsana New"/>
          <w:sz w:val="30"/>
          <w:szCs w:val="30"/>
          <w:cs/>
        </w:rPr>
        <w:t>ตั้งอยู่</w:t>
      </w:r>
      <w:r w:rsidR="0062728A" w:rsidRPr="00DF06DC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/>
          <w:sz w:val="30"/>
          <w:szCs w:val="30"/>
        </w:rPr>
        <w:t>1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 </w:t>
      </w:r>
      <w:r w:rsidR="0062728A" w:rsidRPr="00DF06DC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/>
          <w:sz w:val="30"/>
          <w:szCs w:val="30"/>
        </w:rPr>
        <w:t>54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  <w:r w:rsidR="0062728A" w:rsidRPr="00DF06DC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62728A" w:rsidRPr="00DF06DC">
        <w:rPr>
          <w:rFonts w:ascii="Angsana New" w:hAnsi="Angsana New"/>
          <w:sz w:val="30"/>
          <w:szCs w:val="30"/>
          <w:cs/>
        </w:rPr>
        <w:t xml:space="preserve"> </w:t>
      </w:r>
    </w:p>
    <w:p w14:paraId="66321662" w14:textId="77777777" w:rsidR="00464295" w:rsidRPr="00DF06DC" w:rsidRDefault="00464295" w:rsidP="00464295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DF0EC0C" w14:textId="76D6FB73" w:rsidR="00BF5F59" w:rsidRPr="00DF06DC" w:rsidRDefault="00BF5F59" w:rsidP="00BF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4" w:name="_Hlk32174630"/>
      <w:r w:rsidRPr="00DF06DC">
        <w:rPr>
          <w:rFonts w:ascii="Angsana New" w:hAnsi="Angsana New"/>
          <w:sz w:val="30"/>
          <w:szCs w:val="30"/>
          <w:cs/>
        </w:rPr>
        <w:t>ผู้ถือหุ้นรายใหญ่ในระหว่างปี ได้แก่ บริษัท ทีซีซี บริหารธุรกิจ จำกัด ซึ่งเป็นนิติบุคคลที่จัดตั้งขึ้นใน</w:t>
      </w:r>
      <w:r w:rsidR="00A713C4" w:rsidRPr="00DF06DC">
        <w:rPr>
          <w:rFonts w:ascii="Angsana New" w:hAnsi="Angsana New"/>
          <w:sz w:val="30"/>
          <w:szCs w:val="30"/>
          <w:cs/>
        </w:rPr>
        <w:t>ประเทศ</w:t>
      </w:r>
      <w:r w:rsidRPr="00DF06DC">
        <w:rPr>
          <w:rFonts w:ascii="Angsana New" w:hAnsi="Angsana New"/>
          <w:sz w:val="30"/>
          <w:szCs w:val="30"/>
          <w:cs/>
        </w:rPr>
        <w:t xml:space="preserve">ไทย (ถือหุ้นร้อยละ </w:t>
      </w:r>
      <w:r w:rsidRPr="00DF06DC">
        <w:rPr>
          <w:rFonts w:ascii="Angsana New" w:hAnsi="Angsana New"/>
          <w:sz w:val="30"/>
          <w:szCs w:val="30"/>
        </w:rPr>
        <w:t>4</w:t>
      </w:r>
      <w:r w:rsidR="726AD26B" w:rsidRPr="00DF06DC">
        <w:rPr>
          <w:rFonts w:ascii="Angsana New" w:hAnsi="Angsana New"/>
          <w:sz w:val="30"/>
          <w:szCs w:val="30"/>
        </w:rPr>
        <w:t>5</w:t>
      </w:r>
      <w:r w:rsidR="00150CEA">
        <w:rPr>
          <w:rFonts w:ascii="Angsana New" w:hAnsi="Angsana New"/>
          <w:sz w:val="30"/>
          <w:szCs w:val="30"/>
        </w:rPr>
        <w:t>.00</w:t>
      </w:r>
      <w:r w:rsidRPr="00DF06DC">
        <w:rPr>
          <w:rFonts w:ascii="Angsana New" w:hAnsi="Angsana New"/>
          <w:sz w:val="30"/>
          <w:szCs w:val="30"/>
          <w:cs/>
        </w:rPr>
        <w:t xml:space="preserve">) บริษัท ทีซีซี กรุ๊ปอินเตอร์เนชั่นแนล ลิมิเต็ด ซึ่งเป็นนิติบุคคลที่จัดตั้งขึ้นในหมู่เกาะบริติชเวอร์จิน (ถือหุ้นร้อยละ </w:t>
      </w:r>
      <w:r w:rsidRPr="00DF06DC">
        <w:rPr>
          <w:rFonts w:ascii="Angsana New" w:hAnsi="Angsana New"/>
          <w:sz w:val="30"/>
          <w:szCs w:val="30"/>
        </w:rPr>
        <w:t>28</w:t>
      </w:r>
      <w:r w:rsidRPr="00DF06DC">
        <w:rPr>
          <w:rFonts w:ascii="Angsana New" w:hAnsi="Angsana New"/>
          <w:sz w:val="30"/>
          <w:szCs w:val="30"/>
          <w:cs/>
        </w:rPr>
        <w:t>.</w:t>
      </w:r>
      <w:r w:rsidRPr="00DF06DC">
        <w:rPr>
          <w:rFonts w:ascii="Angsana New" w:hAnsi="Angsana New"/>
          <w:sz w:val="30"/>
          <w:szCs w:val="30"/>
        </w:rPr>
        <w:t>31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="0068149D" w:rsidRPr="00DF06DC">
        <w:rPr>
          <w:rFonts w:ascii="Angsana New" w:hAnsi="Angsana New"/>
          <w:sz w:val="30"/>
          <w:szCs w:val="30"/>
          <w:cs/>
        </w:rPr>
        <w:t>และบริษัท ทีซีซี รีเทล จำกัด ซึ่งเป็นนิติบุคคลที่จัดตั้งขึ้นในประเทศไทย (ถือหุ้น</w:t>
      </w:r>
      <w:r w:rsidR="0068149D" w:rsidRPr="00DF06DC">
        <w:rPr>
          <w:rFonts w:ascii="Angsana New" w:hAnsi="Angsana New"/>
          <w:sz w:val="30"/>
          <w:szCs w:val="30"/>
        </w:rPr>
        <w:br/>
      </w:r>
      <w:r w:rsidR="0068149D" w:rsidRPr="00DF06DC">
        <w:rPr>
          <w:rFonts w:ascii="Angsana New" w:hAnsi="Angsana New"/>
          <w:sz w:val="30"/>
          <w:szCs w:val="30"/>
          <w:cs/>
        </w:rPr>
        <w:t xml:space="preserve">ร้อยละ </w:t>
      </w:r>
      <w:r w:rsidR="0068149D" w:rsidRPr="00DF06DC">
        <w:rPr>
          <w:rFonts w:ascii="Angsana New" w:hAnsi="Angsana New"/>
          <w:sz w:val="30"/>
          <w:szCs w:val="30"/>
        </w:rPr>
        <w:t>1.</w:t>
      </w:r>
      <w:r w:rsidR="1F6F57F6" w:rsidRPr="00DF06DC">
        <w:rPr>
          <w:rFonts w:ascii="Angsana New" w:hAnsi="Angsana New"/>
          <w:sz w:val="30"/>
          <w:szCs w:val="30"/>
        </w:rPr>
        <w:t>69</w:t>
      </w:r>
      <w:r w:rsidR="0068149D" w:rsidRPr="00DF06DC">
        <w:rPr>
          <w:rFonts w:ascii="Angsana New" w:hAnsi="Angsana New"/>
          <w:sz w:val="30"/>
          <w:szCs w:val="30"/>
          <w:cs/>
        </w:rPr>
        <w:t>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</w:p>
    <w:bookmarkEnd w:id="4"/>
    <w:p w14:paraId="4811BECD" w14:textId="77777777" w:rsidR="00DB2C83" w:rsidRPr="00DF06DC" w:rsidRDefault="00DB2C83" w:rsidP="00DB2C8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1216D26" w14:textId="54880651" w:rsidR="00D255BF" w:rsidRPr="00DF06DC" w:rsidRDefault="00D255BF" w:rsidP="00044156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DF06DC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DF06DC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DF06DC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 w:rsidRPr="00DF06DC">
        <w:rPr>
          <w:rFonts w:ascii="Angsana New" w:hAnsi="Angsana New"/>
          <w:sz w:val="30"/>
          <w:szCs w:val="30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487703" w:rsidRPr="00DF06DC">
        <w:rPr>
          <w:rFonts w:ascii="Angsana New" w:hAnsi="Angsana New"/>
          <w:sz w:val="30"/>
          <w:szCs w:val="30"/>
        </w:rPr>
        <w:t>6</w:t>
      </w:r>
      <w:r w:rsidR="00933478"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487703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BF0C77" w:rsidRPr="00DF06DC">
        <w:rPr>
          <w:rFonts w:ascii="Angsana New" w:hAnsi="Angsana New" w:hint="cs"/>
          <w:sz w:val="30"/>
          <w:szCs w:val="30"/>
          <w:cs/>
        </w:rPr>
        <w:t>ข้อ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="002E1B14" w:rsidRPr="00DF06DC">
        <w:rPr>
          <w:rFonts w:ascii="Angsana New" w:hAnsi="Angsana New"/>
          <w:sz w:val="30"/>
          <w:szCs w:val="30"/>
        </w:rPr>
        <w:t>9</w:t>
      </w:r>
    </w:p>
    <w:p w14:paraId="6C36A411" w14:textId="77777777" w:rsidR="00044156" w:rsidRPr="00DF06DC" w:rsidRDefault="00044156" w:rsidP="00044156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688623BC" w14:textId="77777777" w:rsidR="00C9411A" w:rsidRPr="00DF06DC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DF06DC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D00FDC" w14:textId="1AA289E2" w:rsidR="00663760" w:rsidRPr="00DF06DC" w:rsidRDefault="0025044D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งบการเงิน</w:t>
      </w:r>
      <w:r w:rsidRPr="00DF06DC">
        <w:rPr>
          <w:rFonts w:ascii="Angsana New" w:hAnsi="Angsana New" w:hint="cs"/>
          <w:sz w:val="30"/>
          <w:szCs w:val="30"/>
          <w:cs/>
        </w:rPr>
        <w:t>นี้</w:t>
      </w:r>
      <w:r w:rsidRPr="00DF06DC">
        <w:rPr>
          <w:rFonts w:ascii="Angsana New" w:hAnsi="Angsana New"/>
          <w:sz w:val="30"/>
          <w:szCs w:val="30"/>
          <w:cs/>
        </w:rPr>
        <w:t>จัดทำขึ้นตาม</w:t>
      </w:r>
      <w:r w:rsidRPr="00DF06D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DF06D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DF06DC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DF06D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74A18" w:rsidRPr="00DF06DC">
        <w:rPr>
          <w:rFonts w:ascii="Angsana New" w:hAnsi="Angsana New"/>
          <w:sz w:val="30"/>
          <w:szCs w:val="30"/>
          <w:cs/>
        </w:rPr>
        <w:br/>
      </w:r>
      <w:r w:rsidR="00474A18" w:rsidRPr="00DF06DC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74A18" w:rsidRPr="00DF06DC">
        <w:rPr>
          <w:rFonts w:ascii="Angsana New" w:hAnsi="Angsana New"/>
          <w:sz w:val="30"/>
          <w:szCs w:val="30"/>
          <w:cs/>
        </w:rPr>
        <w:t xml:space="preserve"> </w:t>
      </w:r>
      <w:r w:rsidR="00474A18" w:rsidRPr="00DF06DC">
        <w:rPr>
          <w:rFonts w:ascii="Angsana New" w:hAnsi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BC5B69" w:rsidRPr="00DF06DC">
        <w:rPr>
          <w:rFonts w:ascii="Angsana New" w:hAnsi="Angsana New"/>
          <w:sz w:val="30"/>
          <w:szCs w:val="30"/>
        </w:rPr>
        <w:t xml:space="preserve"> </w:t>
      </w:r>
      <w:r w:rsidR="00A0751F" w:rsidRPr="00DF06DC">
        <w:rPr>
          <w:rFonts w:ascii="Angsana New" w:hAnsi="Angsana New"/>
          <w:sz w:val="30"/>
          <w:szCs w:val="30"/>
        </w:rPr>
        <w:t>3</w:t>
      </w:r>
      <w:r w:rsidR="00BC5B69" w:rsidRPr="00DF06DC">
        <w:rPr>
          <w:rFonts w:ascii="Angsana New" w:hAnsi="Angsana New"/>
          <w:sz w:val="30"/>
          <w:szCs w:val="30"/>
        </w:rPr>
        <w:t xml:space="preserve"> </w:t>
      </w:r>
      <w:r w:rsidR="00474A18" w:rsidRPr="00DF06DC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C5B69" w:rsidRPr="00DF06DC">
        <w:rPr>
          <w:rFonts w:ascii="Angsana New" w:hAnsi="Angsana New"/>
          <w:sz w:val="30"/>
          <w:szCs w:val="30"/>
        </w:rPr>
        <w:t xml:space="preserve"> </w:t>
      </w:r>
    </w:p>
    <w:p w14:paraId="3CBC82D0" w14:textId="77777777" w:rsidR="001C215B" w:rsidRPr="00DF06DC" w:rsidRDefault="001C215B" w:rsidP="006272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86862A9" w14:textId="56B5080D" w:rsidR="002A6812" w:rsidRPr="00DF06DC" w:rsidRDefault="009707CC" w:rsidP="0097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</w:t>
      </w:r>
      <w:r w:rsidR="006E34F7" w:rsidRPr="00DF06DC">
        <w:rPr>
          <w:rFonts w:ascii="Angsana New" w:hAnsi="Angsana New"/>
          <w:sz w:val="30"/>
          <w:szCs w:val="30"/>
        </w:rPr>
        <w:t xml:space="preserve">                   </w:t>
      </w:r>
      <w:r w:rsidRPr="00DF06DC">
        <w:rPr>
          <w:rFonts w:ascii="Angsana New" w:hAnsi="Angsana New" w:hint="cs"/>
          <w:sz w:val="30"/>
          <w:szCs w:val="30"/>
          <w:cs/>
        </w:rPr>
        <w:t>หมายเหตุแต่ละข้อจะได้รับการทบทวนอย่างต่อเนื่อง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</w:t>
      </w:r>
      <w:r w:rsidR="006E34F7" w:rsidRPr="00DF06DC">
        <w:rPr>
          <w:rFonts w:ascii="Angsana New" w:hAnsi="Angsana New"/>
          <w:sz w:val="30"/>
          <w:szCs w:val="30"/>
        </w:rPr>
        <w:t xml:space="preserve">           </w:t>
      </w:r>
      <w:r w:rsidRPr="00DF06DC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7C67B68D" w14:textId="73D71FCA" w:rsidR="007304F8" w:rsidRPr="00DF06DC" w:rsidRDefault="00730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DF06DC">
        <w:rPr>
          <w:rFonts w:ascii="Angsana New" w:hAnsi="Angsana New"/>
          <w:b/>
          <w:bCs/>
          <w:sz w:val="22"/>
          <w:szCs w:val="22"/>
        </w:rPr>
        <w:br w:type="page"/>
      </w:r>
    </w:p>
    <w:p w14:paraId="31ED6047" w14:textId="23988907" w:rsidR="005208F4" w:rsidRPr="00DF06DC" w:rsidRDefault="00AB3746" w:rsidP="00CB473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A93590F" w14:textId="77777777" w:rsidR="005208F4" w:rsidRPr="00DF06DC" w:rsidRDefault="005208F4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52B97BD" w14:textId="004313FE" w:rsidR="00C17F5C" w:rsidRPr="00DF06DC" w:rsidRDefault="00C17F5C" w:rsidP="00393715">
      <w:pPr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36FF1A1E" w14:textId="3E70D2BB" w:rsidR="0023333B" w:rsidRPr="00DF06DC" w:rsidRDefault="00C17F5C" w:rsidP="00C17F5C">
      <w:pPr>
        <w:spacing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  <w:r w:rsidRPr="00DF06DC">
        <w:rPr>
          <w:rFonts w:asciiTheme="majorBidi" w:hAnsiTheme="majorBidi" w:cstheme="majorBidi"/>
          <w:sz w:val="22"/>
          <w:szCs w:val="22"/>
          <w:cs/>
        </w:rPr>
        <w:t xml:space="preserve">  </w:t>
      </w:r>
    </w:p>
    <w:p w14:paraId="7A365EC9" w14:textId="66B1D6A7" w:rsidR="0023333B" w:rsidRPr="00DF06DC" w:rsidRDefault="0023333B" w:rsidP="0023333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DF06DC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D097331" w14:textId="6AD67C5D" w:rsidR="00393715" w:rsidRPr="00DF06DC" w:rsidRDefault="00393715" w:rsidP="00393715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DF06DC">
        <w:rPr>
          <w:rFonts w:ascii="Angsana New" w:hAnsi="Angsana New"/>
          <w:sz w:val="30"/>
          <w:szCs w:val="30"/>
          <w:cs/>
        </w:rPr>
        <w:t>ินของบริษัทและ</w:t>
      </w:r>
      <w:r w:rsidRPr="00DF06DC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DF06DC">
        <w:rPr>
          <w:rFonts w:ascii="Angsana New" w:hAnsi="Angsana New"/>
          <w:sz w:val="30"/>
          <w:szCs w:val="30"/>
        </w:rPr>
        <w:t>“</w:t>
      </w:r>
      <w:r w:rsidRPr="00DF06DC">
        <w:rPr>
          <w:rFonts w:ascii="Angsana New" w:hAnsi="Angsana New"/>
          <w:sz w:val="30"/>
          <w:szCs w:val="30"/>
          <w:cs/>
        </w:rPr>
        <w:t>กลุ่มบริษัท</w:t>
      </w:r>
      <w:r w:rsidRPr="00DF06DC">
        <w:rPr>
          <w:rFonts w:ascii="Angsana New" w:hAnsi="Angsana New"/>
          <w:sz w:val="30"/>
          <w:szCs w:val="30"/>
        </w:rPr>
        <w:t xml:space="preserve">”) </w:t>
      </w:r>
      <w:r w:rsidRPr="00DF06DC">
        <w:rPr>
          <w:rFonts w:ascii="Angsana New" w:hAnsi="Angsana New"/>
          <w:sz w:val="30"/>
          <w:szCs w:val="30"/>
          <w:cs/>
        </w:rPr>
        <w:t>และส่วนได้เสียของกลุ่มบริษัท</w:t>
      </w:r>
      <w:r w:rsidR="00636B1D" w:rsidRPr="00DF06DC">
        <w:rPr>
          <w:rFonts w:ascii="Angsana New" w:hAnsi="Angsana New" w:hint="cs"/>
          <w:sz w:val="30"/>
          <w:szCs w:val="30"/>
          <w:cs/>
        </w:rPr>
        <w:t>ใน</w:t>
      </w:r>
      <w:r w:rsidR="00A0751F" w:rsidRPr="00DF06DC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4078D395" w14:textId="77777777" w:rsidR="00F166B8" w:rsidRPr="00DF06DC" w:rsidRDefault="00F166B8" w:rsidP="00BC5B69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BD32D97" w14:textId="4E643DC1" w:rsidR="00EC27AF" w:rsidRPr="00DF06DC" w:rsidRDefault="00353A1B" w:rsidP="00835DF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611689"/>
      <w:r w:rsidRPr="00DF06D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2D1714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2D1714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bookmarkEnd w:id="5"/>
    </w:p>
    <w:p w14:paraId="094E6BFD" w14:textId="77777777" w:rsidR="00353A1B" w:rsidRPr="00DF06DC" w:rsidRDefault="00353A1B" w:rsidP="00BC5B69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A60C9EB" w14:textId="454D2866" w:rsidR="00847117" w:rsidRPr="00DF06DC" w:rsidRDefault="00353A1B" w:rsidP="0084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847117" w:rsidRPr="00DF06DC">
        <w:rPr>
          <w:rFonts w:ascii="Angsana New" w:hAnsi="Angsana New"/>
          <w:sz w:val="30"/>
          <w:szCs w:val="30"/>
        </w:rPr>
        <w:t xml:space="preserve"> </w:t>
      </w:r>
      <w:r w:rsidR="00847117" w:rsidRPr="00DF06DC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847117" w:rsidRPr="00DF06DC">
        <w:rPr>
          <w:rFonts w:ascii="Angsana New" w:hAnsi="Angsana New"/>
          <w:sz w:val="30"/>
          <w:szCs w:val="30"/>
        </w:rPr>
        <w:t xml:space="preserve"> </w:t>
      </w:r>
      <w:r w:rsidR="00847117" w:rsidRPr="00DF06DC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47117" w:rsidRPr="00DF06DC">
        <w:rPr>
          <w:rFonts w:ascii="Angsana New" w:hAnsi="Angsana New"/>
          <w:sz w:val="30"/>
          <w:szCs w:val="30"/>
        </w:rPr>
        <w:t xml:space="preserve"> </w:t>
      </w:r>
      <w:r w:rsidR="00847117" w:rsidRPr="00DF06DC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</w:t>
      </w:r>
      <w:r w:rsidR="00790768"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="00847117" w:rsidRPr="00DF06DC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847117" w:rsidRPr="00DF06DC">
        <w:rPr>
          <w:rFonts w:ascii="Angsana New" w:hAnsi="Angsana New"/>
          <w:sz w:val="30"/>
          <w:szCs w:val="30"/>
        </w:rPr>
        <w:t>/</w:t>
      </w:r>
      <w:r w:rsidR="00847117" w:rsidRPr="00DF06DC">
        <w:rPr>
          <w:rFonts w:ascii="Angsana New" w:hAnsi="Angsana New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3C13B409" w14:textId="77777777" w:rsidR="00A0751F" w:rsidRPr="00DF06DC" w:rsidRDefault="00A0751F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211A929" w14:textId="63FFAE2E" w:rsidR="00847117" w:rsidRPr="00DF06DC" w:rsidRDefault="00847117" w:rsidP="0084711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DF06DC">
        <w:rPr>
          <w:rFonts w:ascii="Angsana New" w:hAnsi="Angsana New" w:cs="Angsana New"/>
          <w:b w:val="0"/>
          <w:bCs w:val="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กำไรหรือขาดทุนที่เกิดขึ้นจากการสูญเสียการควบคุมในบริษัทย่อย</w:t>
      </w:r>
      <w:r w:rsidRPr="00DF06DC">
        <w:rPr>
          <w:rFonts w:ascii="Angsana New" w:hAnsi="Angsana New" w:cs="Angsana New"/>
          <w:b w:val="0"/>
          <w:bCs w:val="0"/>
          <w:cs/>
          <w:lang w:val="en-US"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DDBC86A" w14:textId="77777777" w:rsidR="00704667" w:rsidRPr="00DF06DC" w:rsidRDefault="00704667" w:rsidP="0070466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3A44D0B" w14:textId="7398E9DA" w:rsidR="00704667" w:rsidRPr="00DF06DC" w:rsidRDefault="00704667" w:rsidP="0070466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DF06DC">
        <w:rPr>
          <w:rFonts w:ascii="Angsana New" w:hAnsi="Angsana New" w:cs="Angsana New"/>
          <w:b w:val="0"/>
          <w:bCs w:val="0"/>
          <w:cs/>
          <w:lang w:val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12C843A" w14:textId="77777777" w:rsidR="00704667" w:rsidRPr="00DF06DC" w:rsidRDefault="00704667" w:rsidP="00704667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3D967C1" w14:textId="403143C7" w:rsidR="00704667" w:rsidRPr="00DF06DC" w:rsidRDefault="00704667" w:rsidP="0070466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Pr="00DF06DC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โดยรับรู้รายการเมื่อเริ่มแรกด้วยราคาทุนซึ่งรวมถึงต้นทุนการทำรายการ</w:t>
      </w:r>
      <w:r w:rsidRPr="00DF06DC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ภายหลังการรับรู้รายการเริ่มแรก</w:t>
      </w:r>
      <w:r w:rsidRPr="00DF06DC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เงินปันผลรับ</w:t>
      </w:r>
      <w:r w:rsidRPr="00DF06DC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DF06DC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DF06DC">
        <w:rPr>
          <w:rFonts w:ascii="Angsana New" w:hAnsi="Angsana New" w:cs="Angsana New" w:hint="cs"/>
          <w:b w:val="0"/>
          <w:bCs w:val="0"/>
          <w:cs/>
          <w:lang w:val="en-US"/>
        </w:rPr>
        <w:t>จะถูกบันทึกในงบการเงินรวมจนถึงวันที่การควบคุมร่วมสิ้นสุดลง</w:t>
      </w:r>
    </w:p>
    <w:p w14:paraId="3E0FA2E9" w14:textId="77777777" w:rsidR="00131993" w:rsidRPr="00DF06DC" w:rsidRDefault="00131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/>
          <w:sz w:val="30"/>
          <w:szCs w:val="30"/>
          <w:cs/>
        </w:rPr>
        <w:br w:type="page"/>
      </w:r>
    </w:p>
    <w:p w14:paraId="6FF4902E" w14:textId="7EB64359" w:rsidR="00961183" w:rsidRPr="00DF06DC" w:rsidRDefault="00961183" w:rsidP="0084711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704667" w:rsidRPr="00DF06DC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กำไรที่ยังไม่เกิดขึ้นจริงซึ่งเป็นผลมาจากรายการ</w:t>
      </w:r>
      <w:r w:rsidR="00442FC2">
        <w:rPr>
          <w:rFonts w:ascii="Angsana New" w:hAnsi="Angsana New" w:hint="cs"/>
          <w:sz w:val="30"/>
          <w:szCs w:val="30"/>
          <w:cs/>
        </w:rPr>
        <w:t>กับ</w:t>
      </w:r>
      <w:r w:rsidR="00704667" w:rsidRPr="00DF06DC">
        <w:rPr>
          <w:rFonts w:ascii="Angsana New" w:hAnsi="Angsana New" w:hint="cs"/>
          <w:sz w:val="30"/>
          <w:szCs w:val="30"/>
          <w:cs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 w:rsidR="00704667" w:rsidRPr="00DF06DC">
        <w:rPr>
          <w:rFonts w:ascii="Angsana New" w:hAnsi="Angsana New"/>
          <w:sz w:val="30"/>
          <w:szCs w:val="30"/>
          <w:cs/>
        </w:rPr>
        <w:t xml:space="preserve"> </w:t>
      </w:r>
      <w:r w:rsidR="00704667" w:rsidRPr="00DF06DC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="00704667" w:rsidRPr="00DF06DC">
        <w:rPr>
          <w:rFonts w:ascii="Angsana New" w:hAnsi="Angsana New"/>
          <w:sz w:val="30"/>
          <w:szCs w:val="30"/>
          <w:cs/>
        </w:rPr>
        <w:t xml:space="preserve"> </w:t>
      </w:r>
      <w:r w:rsidR="00704667" w:rsidRPr="00DF06DC">
        <w:rPr>
          <w:rFonts w:ascii="Angsana New" w:hAnsi="Angsana New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45F39C3E" w14:textId="77777777" w:rsidR="00961183" w:rsidRPr="00DF06DC" w:rsidRDefault="00961183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8B45475" w14:textId="770C45D5" w:rsidR="008A77F3" w:rsidRPr="00DF06DC" w:rsidRDefault="008A77F3" w:rsidP="008A77F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674945"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9190BA8" w14:textId="77777777" w:rsidR="008A77F3" w:rsidRPr="00DF06DC" w:rsidRDefault="008A77F3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E10F3E" w14:textId="77777777" w:rsidR="008A77F3" w:rsidRPr="00DF06DC" w:rsidRDefault="008A77F3" w:rsidP="008A77F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5125D84" w14:textId="77777777" w:rsidR="008A77F3" w:rsidRPr="00DF06DC" w:rsidRDefault="008A77F3" w:rsidP="007304F8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6ED8DE6" w14:textId="0A1F7E2E" w:rsidR="00F524D6" w:rsidRPr="00DF06DC" w:rsidRDefault="008D4000" w:rsidP="008A77F3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</w:t>
      </w:r>
      <w:r w:rsidR="009C166F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D2643A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D2643A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6E89278" w14:textId="77777777" w:rsidR="008D4000" w:rsidRPr="00DF06DC" w:rsidRDefault="008D4000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C941D08" w14:textId="002A6EE9" w:rsidR="008A77F3" w:rsidRPr="00DF06DC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กิจการภายใต้การควบคุมเดียวกัน</w:t>
      </w:r>
    </w:p>
    <w:p w14:paraId="692A8D5A" w14:textId="77777777" w:rsidR="008A77F3" w:rsidRPr="00DF06DC" w:rsidRDefault="008A77F3" w:rsidP="00D2643A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6904112" w14:textId="7F8769C4" w:rsidR="00EC27AF" w:rsidRPr="00DF06DC" w:rsidRDefault="008A77F3" w:rsidP="0076124D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กิจการภายใต้การควบคุมเดียว</w:t>
      </w:r>
      <w:r w:rsidR="00AC0D92" w:rsidRPr="00DF06DC">
        <w:rPr>
          <w:rFonts w:ascii="Angsana New" w:hAnsi="Angsana New" w:hint="cs"/>
          <w:sz w:val="30"/>
          <w:szCs w:val="30"/>
          <w:cs/>
        </w:rPr>
        <w:t>กัน</w:t>
      </w:r>
      <w:r w:rsidRPr="00DF06DC">
        <w:rPr>
          <w:rFonts w:ascii="Angsana New" w:hAnsi="Angsana New" w:hint="cs"/>
          <w:sz w:val="30"/>
          <w:szCs w:val="30"/>
          <w:cs/>
        </w:rPr>
        <w:t>เป็นกิจการหรือธุรกิจที่อยู่ภายใต้การควบคุมในระดับสูงสุดของกิจการหนึ่งหรือ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</w:t>
      </w:r>
      <w:r w:rsidR="00D2643A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6DFD4144" w14:textId="587072C0" w:rsidR="008166CF" w:rsidRPr="00DF06DC" w:rsidRDefault="008166CF" w:rsidP="0076124D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9D13E17" w14:textId="6A487D5E" w:rsidR="00992CFF" w:rsidRPr="00DF06DC" w:rsidRDefault="00992CFF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  <w:r w:rsidR="00EC27AF"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  <w:r w:rsidR="00704667"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และการร่วมค้า</w:t>
      </w:r>
      <w:r w:rsidR="00D218B3"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0EABF4B" w14:textId="77777777" w:rsidR="00992CFF" w:rsidRPr="00CB608F" w:rsidRDefault="00992CFF" w:rsidP="00CB608F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B596989" w14:textId="66C11251" w:rsidR="00380290" w:rsidRPr="00DF06DC" w:rsidRDefault="00380290" w:rsidP="00380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04667" w:rsidRPr="00DF06DC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DF06DC">
        <w:rPr>
          <w:rFonts w:ascii="Angsana New" w:hAnsi="Angsana New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704667"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กำไร</w:t>
      </w:r>
      <w:r w:rsidRPr="00DF06DC">
        <w:rPr>
          <w:rFonts w:ascii="Angsana New" w:hAnsi="Angsana New" w:hint="cs"/>
          <w:sz w:val="30"/>
          <w:szCs w:val="30"/>
          <w:cs/>
        </w:rPr>
        <w:t>หรือ</w:t>
      </w:r>
      <w:r w:rsidRPr="00DF06DC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</w:t>
      </w:r>
    </w:p>
    <w:p w14:paraId="072BE722" w14:textId="271C8CC9" w:rsidR="00E130B9" w:rsidRPr="00DF06DC" w:rsidRDefault="00E13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</w:rPr>
        <w:br w:type="page"/>
      </w:r>
    </w:p>
    <w:p w14:paraId="180949A0" w14:textId="50842D78" w:rsidR="00393715" w:rsidRPr="00DF06DC" w:rsidRDefault="000B4701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DF06DC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8BFB0" w14:textId="185D3F44" w:rsidR="00353A1B" w:rsidRPr="00DF06DC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DF06DC">
        <w:rPr>
          <w:rFonts w:ascii="Angsana New" w:hAnsi="Angsana New" w:hint="cs"/>
          <w:sz w:val="30"/>
          <w:szCs w:val="30"/>
          <w:cs/>
        </w:rPr>
        <w:t>ร</w:t>
      </w:r>
      <w:r w:rsidR="00661E89" w:rsidRPr="00DF06DC">
        <w:rPr>
          <w:rFonts w:ascii="Angsana New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661E89" w:rsidRPr="00DF06DC">
        <w:rPr>
          <w:rFonts w:ascii="Angsana New" w:hAnsi="Angsana New"/>
          <w:sz w:val="30"/>
          <w:szCs w:val="30"/>
          <w:cs/>
        </w:rPr>
        <w:t xml:space="preserve"> </w:t>
      </w:r>
      <w:r w:rsidR="00661E89" w:rsidRPr="00DF06DC">
        <w:rPr>
          <w:rFonts w:ascii="Angsana New" w:hAnsi="Angsana New" w:hint="cs"/>
          <w:sz w:val="30"/>
          <w:szCs w:val="30"/>
          <w:cs/>
        </w:rPr>
        <w:t>ณ</w:t>
      </w:r>
      <w:r w:rsidR="00661E89" w:rsidRPr="00DF06DC">
        <w:rPr>
          <w:rFonts w:ascii="Angsana New" w:hAnsi="Angsana New"/>
          <w:sz w:val="30"/>
          <w:szCs w:val="30"/>
          <w:cs/>
        </w:rPr>
        <w:t xml:space="preserve"> </w:t>
      </w:r>
      <w:r w:rsidR="00661E89" w:rsidRPr="00DF06DC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661E89" w:rsidRPr="00DF06DC">
        <w:rPr>
          <w:rFonts w:ascii="Angsana New" w:hAnsi="Angsana New"/>
          <w:sz w:val="30"/>
          <w:szCs w:val="30"/>
          <w:cs/>
        </w:rPr>
        <w:t xml:space="preserve"> </w:t>
      </w:r>
      <w:r w:rsidR="00661E89" w:rsidRPr="00DF06DC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61E89" w:rsidRPr="00DF06DC">
        <w:rPr>
          <w:rFonts w:ascii="Angsana New" w:hAnsi="Angsana New"/>
          <w:sz w:val="30"/>
          <w:szCs w:val="30"/>
          <w:cs/>
        </w:rPr>
        <w:t xml:space="preserve"> </w:t>
      </w:r>
      <w:r w:rsidR="00661E89" w:rsidRPr="00DF06DC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661E89" w:rsidRPr="00DF06DC">
        <w:rPr>
          <w:rFonts w:ascii="Angsana New" w:hAnsi="Angsana New"/>
          <w:sz w:val="30"/>
          <w:szCs w:val="30"/>
          <w:cs/>
        </w:rPr>
        <w:t xml:space="preserve"> </w:t>
      </w:r>
      <w:r w:rsidR="00661E89" w:rsidRPr="00DF06DC">
        <w:rPr>
          <w:rFonts w:ascii="Angsana New" w:hAnsi="Angsana New" w:hint="cs"/>
          <w:sz w:val="30"/>
          <w:szCs w:val="30"/>
          <w:cs/>
        </w:rPr>
        <w:t>ณ</w:t>
      </w:r>
      <w:r w:rsidR="00661E89" w:rsidRPr="00DF06DC">
        <w:rPr>
          <w:rFonts w:ascii="Angsana New" w:hAnsi="Angsana New"/>
          <w:sz w:val="30"/>
          <w:szCs w:val="30"/>
          <w:cs/>
        </w:rPr>
        <w:t xml:space="preserve"> </w:t>
      </w:r>
      <w:r w:rsidR="00661E89" w:rsidRPr="00DF06DC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4FD69EB2" w14:textId="7792E7A1" w:rsidR="000117A3" w:rsidRPr="00DF06DC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CF63A" w14:textId="4482D8FE" w:rsidR="004B0EB5" w:rsidRPr="00DF06DC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6651A46" w14:textId="77777777" w:rsidR="00E436ED" w:rsidRPr="00DF06DC" w:rsidRDefault="00E436E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891D06" w14:textId="327396FF" w:rsidR="00B3230D" w:rsidRPr="00DF06DC" w:rsidRDefault="00B3230D" w:rsidP="00EA7B5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FF3347" w14:textId="77777777" w:rsidR="00B3230D" w:rsidRPr="00DF06DC" w:rsidRDefault="00B3230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5F0022" w14:textId="14B7B9E6" w:rsidR="00B3230D" w:rsidRPr="00DF06DC" w:rsidRDefault="00B3230D" w:rsidP="007C61D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F06DC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92CFF" w:rsidRPr="00DF06D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DF06DC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7F5CB1" w:rsidRPr="00DF06DC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A951448" w14:textId="77777777" w:rsidR="00B3230D" w:rsidRPr="00DF06DC" w:rsidRDefault="00B3230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6DB3B" w14:textId="4C50D7F6" w:rsidR="008D1C1E" w:rsidRPr="00DF06DC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B62D8" w:rsidRPr="00DF06DC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F96C50"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ช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E34618" w:rsidRPr="00DF06DC">
        <w:rPr>
          <w:rFonts w:asciiTheme="majorBidi" w:hAnsiTheme="majorBidi" w:hint="cs"/>
          <w:color w:val="000000"/>
          <w:sz w:val="30"/>
          <w:szCs w:val="30"/>
          <w:cs/>
        </w:rPr>
        <w:t>เมื่อเริ่มแรก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E34618"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34618" w:rsidRPr="00DF06DC">
        <w:rPr>
          <w:rFonts w:asciiTheme="majorBidi" w:hAnsiTheme="majorBidi" w:hint="cs"/>
          <w:color w:val="000000"/>
          <w:sz w:val="30"/>
          <w:szCs w:val="30"/>
          <w:cs/>
        </w:rPr>
        <w:t>ทั้งนี้</w:t>
      </w:r>
      <w:r w:rsidR="00E34618" w:rsidRPr="00DF06DC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E34618" w:rsidRPr="00DF06DC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131993" w:rsidRPr="00DF06DC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4E1538A1" w14:textId="77777777" w:rsidR="008D1C1E" w:rsidRPr="00DF06DC" w:rsidRDefault="008D1C1E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2A5C4C" w14:textId="3738D802" w:rsidR="008D1C1E" w:rsidRPr="00DF06DC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6E34F7"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72380FD" w14:textId="77777777" w:rsidR="008D1C1E" w:rsidRPr="00DF06DC" w:rsidRDefault="008D1C1E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183848" w14:textId="4C1A862F" w:rsidR="008D1C1E" w:rsidRPr="00DF06DC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D87DAF"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4342236" w14:textId="77777777" w:rsidR="008D1C1E" w:rsidRPr="00DF06DC" w:rsidRDefault="008D1C1E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7647656" w14:textId="77777777" w:rsidR="0027569D" w:rsidRPr="00DF06DC" w:rsidRDefault="0027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2F4D1FD" w14:textId="4C496996" w:rsidR="008D1C1E" w:rsidRPr="00DF06DC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6E34F7"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747B7F66" w14:textId="77777777" w:rsidR="007F5CB1" w:rsidRPr="00DF06DC" w:rsidRDefault="007F5CB1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DBF450" w14:textId="07A56BE8" w:rsidR="00B3230D" w:rsidRPr="00DF06DC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/>
          <w:i/>
          <w:iCs/>
          <w:sz w:val="30"/>
          <w:szCs w:val="30"/>
        </w:rPr>
        <w:t>(</w:t>
      </w:r>
      <w:r w:rsidR="004243A7" w:rsidRPr="00DF06DC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DF06DC">
        <w:rPr>
          <w:rFonts w:ascii="Angsana New" w:hAnsi="Angsana New"/>
          <w:i/>
          <w:iCs/>
          <w:sz w:val="30"/>
          <w:szCs w:val="30"/>
        </w:rPr>
        <w:t>.</w:t>
      </w:r>
      <w:r w:rsidR="007F5CB1" w:rsidRPr="00DF06DC">
        <w:rPr>
          <w:rFonts w:ascii="Angsana New" w:hAnsi="Angsana New"/>
          <w:i/>
          <w:iCs/>
          <w:sz w:val="30"/>
          <w:szCs w:val="30"/>
        </w:rPr>
        <w:t>2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) 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7F5CB1" w:rsidRPr="00DF06DC">
        <w:rPr>
          <w:rFonts w:ascii="Angsana New" w:hAnsi="Angsana New" w:hint="cs"/>
          <w:i/>
          <w:iCs/>
          <w:sz w:val="30"/>
          <w:szCs w:val="30"/>
          <w:cs/>
        </w:rPr>
        <w:t>และการหักกลบ</w:t>
      </w:r>
    </w:p>
    <w:p w14:paraId="2F386BFE" w14:textId="77777777" w:rsidR="00B3230D" w:rsidRPr="00DF06DC" w:rsidRDefault="00B3230D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35FAF2" w14:textId="33914833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E8C74A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32569F" w14:textId="71AE4A82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C9FEFBA" w14:textId="77777777" w:rsidR="009E4E2D" w:rsidRPr="00DF06DC" w:rsidRDefault="009E4E2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2284E0" w14:textId="277DB82D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506701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BB79A0" w14:textId="1F49BD75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F5FBE8" w14:textId="77777777" w:rsidR="00704667" w:rsidRPr="00DF06DC" w:rsidRDefault="00704667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E799D00" w14:textId="7BC44FB9" w:rsidR="00B3230D" w:rsidRPr="00DF06DC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/>
          <w:i/>
          <w:iCs/>
          <w:sz w:val="30"/>
          <w:szCs w:val="30"/>
        </w:rPr>
        <w:t>(</w:t>
      </w:r>
      <w:r w:rsidR="004243A7" w:rsidRPr="00DF06DC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DF06DC">
        <w:rPr>
          <w:rFonts w:ascii="Angsana New" w:hAnsi="Angsana New"/>
          <w:i/>
          <w:iCs/>
          <w:sz w:val="30"/>
          <w:szCs w:val="30"/>
        </w:rPr>
        <w:t>.</w:t>
      </w:r>
      <w:r w:rsidR="007F5CB1" w:rsidRPr="00DF06DC">
        <w:rPr>
          <w:rFonts w:ascii="Angsana New" w:hAnsi="Angsana New"/>
          <w:i/>
          <w:iCs/>
          <w:sz w:val="30"/>
          <w:szCs w:val="30"/>
        </w:rPr>
        <w:t>3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) 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0A88E0F8" w14:textId="77777777" w:rsidR="00B3230D" w:rsidRPr="00DF06DC" w:rsidRDefault="00B3230D" w:rsidP="00D2643A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2B4703" w14:textId="3F72193D" w:rsidR="00B3230D" w:rsidRPr="00DF06DC" w:rsidRDefault="00B3230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704667" w:rsidRPr="00DF06DC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A2A4C"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D87DAF" w:rsidRPr="00DF06DC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>))</w:t>
      </w:r>
    </w:p>
    <w:p w14:paraId="2C558E48" w14:textId="79CDDB47" w:rsidR="00F31EBD" w:rsidRPr="00DF06DC" w:rsidRDefault="00F31EBD" w:rsidP="00D2643A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69140B" w14:textId="6834948D" w:rsidR="00704667" w:rsidRPr="00DF06DC" w:rsidRDefault="0070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34D2CCBB" w14:textId="03677184" w:rsidR="00B3230D" w:rsidRPr="00DF06DC" w:rsidRDefault="00B3230D" w:rsidP="00FB6029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/>
          <w:i/>
          <w:iCs/>
          <w:sz w:val="30"/>
          <w:szCs w:val="30"/>
        </w:rPr>
        <w:t>(</w:t>
      </w:r>
      <w:r w:rsidR="004243A7" w:rsidRPr="00DF06DC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DF06DC">
        <w:rPr>
          <w:rFonts w:ascii="Angsana New" w:hAnsi="Angsana New"/>
          <w:i/>
          <w:iCs/>
          <w:sz w:val="30"/>
          <w:szCs w:val="30"/>
        </w:rPr>
        <w:t>.</w:t>
      </w:r>
      <w:r w:rsidR="007F5CB1" w:rsidRPr="00DF06DC">
        <w:rPr>
          <w:rFonts w:ascii="Angsana New" w:hAnsi="Angsana New"/>
          <w:i/>
          <w:iCs/>
          <w:sz w:val="30"/>
          <w:szCs w:val="30"/>
        </w:rPr>
        <w:t>4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)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1604F901" w14:textId="73A8D84A" w:rsidR="00B3230D" w:rsidRPr="00DF06DC" w:rsidRDefault="00B3230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0AC466D" w14:textId="3A664B6E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การพิจารณา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ระหว่าง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รายการที่มีการป้องกันความเสี่ยงและเครื่องมือป้องกันความเสี่ยง </w:t>
      </w:r>
    </w:p>
    <w:p w14:paraId="3C1673A1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45EAB86" w14:textId="44DDF536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DF06D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214F143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E70AD1" w14:textId="6758308D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0096FDA6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8D7763" w14:textId="5FCBD094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ซื้อขายเงินตราต่างประเทศล่วงหน้ารับรู้ในสำรองการป้องกันความเสี่ยง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3D29DFA4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75713F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จะนำไปรวม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686291F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E45CAE" w14:textId="721449F8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AC477EC" w14:textId="77777777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888AB0" w14:textId="77777777" w:rsidR="00704667" w:rsidRPr="00DF06DC" w:rsidRDefault="0070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E39642F" w14:textId="2730FDE2" w:rsidR="007F5CB1" w:rsidRPr="00DF06DC" w:rsidRDefault="007F5CB1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จะยังคงอยู่ในส่วนของเจ้าของจนกระทั่ง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รับรู้รายการที่ไม่ใช่ตัวเงิน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จากรายการป้องกันความเสี่ยงดังกล่าว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สำหรับการ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จะถูก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55BE7" w14:textId="77777777" w:rsidR="007F5CB1" w:rsidRPr="00DF06DC" w:rsidRDefault="007F5CB1" w:rsidP="007F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0639E70" w14:textId="3640FDA8" w:rsidR="007F5CB1" w:rsidRPr="00DF06DC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Pr="00DF06DC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CA73FB2" w14:textId="3020C25A" w:rsidR="000B6EC0" w:rsidRPr="00DF06DC" w:rsidRDefault="000B6EC0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9D4E4" w14:textId="79D3FD02" w:rsidR="00BF47FE" w:rsidRPr="00DF06DC" w:rsidRDefault="00BF47FE" w:rsidP="00BF47FE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F06DC">
        <w:rPr>
          <w:rFonts w:ascii="Angsana New" w:hAnsi="Angsana New"/>
          <w:i/>
          <w:iCs/>
          <w:sz w:val="30"/>
          <w:szCs w:val="30"/>
        </w:rPr>
        <w:t>(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.5) </w:t>
      </w:r>
      <w:r w:rsidRPr="00DF06DC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F53DE4" w14:textId="77777777" w:rsidR="00BF47FE" w:rsidRPr="00DF06DC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A990945" w14:textId="7DCE736E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C0558C3" w14:textId="77777777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2AE942" w14:textId="403D93D7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5D438090" w14:textId="77777777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A7EA42" w14:textId="3F6E3CA5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281B53" w14:textId="77777777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4ACEA80" w14:textId="7C86F8DD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4097" w:rsidRPr="00DF06DC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5A73CE" w:rsidRPr="00DF06DC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4F072026" w14:textId="4547E949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693B01" w14:textId="0615CD5D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1170"/>
          <w:tab w:val="left" w:pos="2070"/>
        </w:tabs>
        <w:spacing w:after="0" w:line="240" w:lineRule="auto"/>
        <w:ind w:left="162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09701A" w14:textId="55BF309A" w:rsidR="00BF47FE" w:rsidRPr="00DF06DC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clear" w:pos="1644"/>
          <w:tab w:val="left" w:pos="1620"/>
          <w:tab w:val="left" w:pos="2070"/>
        </w:tabs>
        <w:spacing w:after="0" w:line="240" w:lineRule="auto"/>
        <w:ind w:left="990" w:firstLine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54097" w:rsidRPr="00DF06DC">
        <w:rPr>
          <w:rFonts w:asciiTheme="majorBidi" w:hAnsiTheme="majorBidi" w:cstheme="majorBidi"/>
          <w:color w:val="000000"/>
          <w:sz w:val="30"/>
          <w:szCs w:val="30"/>
        </w:rPr>
        <w:t>18</w:t>
      </w:r>
      <w:r w:rsidR="00E73509" w:rsidRPr="00DF06DC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7C1E6E02" w14:textId="77777777" w:rsidR="00BF47FE" w:rsidRPr="00DF06DC" w:rsidRDefault="00BF47FE" w:rsidP="00BF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66F3764" w14:textId="6D1A6BD3" w:rsidR="00BF47FE" w:rsidRPr="00DF06DC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/>
          <w:i/>
          <w:iCs/>
          <w:sz w:val="30"/>
          <w:szCs w:val="30"/>
        </w:rPr>
        <w:t>(</w:t>
      </w:r>
      <w:r w:rsidRPr="00DF06DC">
        <w:rPr>
          <w:rFonts w:asciiTheme="majorBidi" w:hAnsiTheme="majorBidi" w:hint="cs"/>
          <w:i/>
          <w:iCs/>
          <w:sz w:val="30"/>
          <w:szCs w:val="30"/>
          <w:cs/>
        </w:rPr>
        <w:t>จ</w:t>
      </w:r>
      <w:r w:rsidRPr="00DF06DC">
        <w:rPr>
          <w:rFonts w:asciiTheme="majorBidi" w:hAnsiTheme="majorBidi"/>
          <w:i/>
          <w:iCs/>
          <w:sz w:val="30"/>
          <w:szCs w:val="30"/>
        </w:rPr>
        <w:t xml:space="preserve">.6) </w:t>
      </w:r>
      <w:r w:rsidRPr="00DF06DC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06F64024" w14:textId="77777777" w:rsidR="00BF47FE" w:rsidRPr="00DF06DC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3ACCA1F" w14:textId="0D7423D5" w:rsidR="00BF47FE" w:rsidRPr="00DF06DC" w:rsidRDefault="00BF47FE" w:rsidP="00FB6029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D2FC72" w14:textId="77777777" w:rsidR="00BF47FE" w:rsidRPr="00DF06DC" w:rsidRDefault="00BF47FE" w:rsidP="00BF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72BA4EB" w14:textId="5FA822C2" w:rsidR="00BF47FE" w:rsidRPr="00DF06DC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จ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.7) 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04A615D" w14:textId="77777777" w:rsidR="00BF47FE" w:rsidRPr="00DF06DC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00627676" w14:textId="43AAAA82" w:rsidR="00BF47FE" w:rsidRPr="00DF06DC" w:rsidRDefault="00BF47FE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D2643A" w:rsidRPr="00DF06D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D57379" w14:textId="77777777" w:rsidR="003071E7" w:rsidRPr="00DF06DC" w:rsidRDefault="003071E7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C473D0" w14:textId="1C4D6EAC" w:rsidR="004E0F49" w:rsidRPr="00DF06DC" w:rsidRDefault="004E0F49" w:rsidP="008F35C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A9BC0B6" w14:textId="77777777" w:rsidR="006F6C08" w:rsidRPr="00DF06DC" w:rsidRDefault="006F6C08" w:rsidP="006F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67BA3721" w14:textId="771732A1" w:rsidR="00E436ED" w:rsidRPr="00DF06DC" w:rsidRDefault="000F39A3" w:rsidP="004B40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</w:t>
      </w:r>
      <w:r w:rsidR="00EE5D56" w:rsidRPr="00DF06DC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DF06DC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7DC55D6" w14:textId="77777777" w:rsidR="004B4024" w:rsidRPr="00DF06DC" w:rsidRDefault="004B4024" w:rsidP="00EA7B5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008DCD" w14:textId="469007C7" w:rsidR="00EA7B5B" w:rsidRPr="00DF06DC" w:rsidRDefault="00EA7B5B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D4CD1FB" w14:textId="77777777" w:rsidR="00EA7B5B" w:rsidRPr="00DF06DC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ABEC154" w14:textId="77777777" w:rsidR="006E34F7" w:rsidRPr="00DF06DC" w:rsidRDefault="00EE5D56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</w:t>
      </w:r>
      <w:r w:rsidR="000F39A3" w:rsidRPr="00DF06DC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50650EF4" w14:textId="7569E68E" w:rsidR="00EA7B5B" w:rsidRPr="00DF06DC" w:rsidRDefault="000F39A3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DF06DC">
        <w:rPr>
          <w:rFonts w:asciiTheme="majorBidi" w:hAnsiTheme="majorBidi" w:cstheme="majorBidi"/>
          <w:sz w:val="20"/>
          <w:szCs w:val="20"/>
          <w:cs/>
        </w:rPr>
        <w:t xml:space="preserve">  </w:t>
      </w:r>
    </w:p>
    <w:p w14:paraId="07D17FE2" w14:textId="5479E46A" w:rsidR="000F39A3" w:rsidRPr="00DF06DC" w:rsidRDefault="000F39A3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D2643A"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D2643A"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EB030BD" w14:textId="6A776832" w:rsidR="009164E6" w:rsidRPr="00DF06DC" w:rsidRDefault="001600DF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84AB0CF" w14:textId="39E34177" w:rsidR="007847D5" w:rsidRPr="00DF06DC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20C8CE" w14:textId="5D9AC9BD" w:rsidR="009A0C9C" w:rsidRPr="00DF06DC" w:rsidRDefault="000F39A3" w:rsidP="004B40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6" w:name="_Hlk87562734"/>
      <w:r w:rsidRPr="00DF06DC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6"/>
      <w:r w:rsidRPr="00DF06DC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C82062"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90DCB" w14:textId="77777777" w:rsidR="00334001" w:rsidRPr="00DF06DC" w:rsidRDefault="00334001" w:rsidP="004775CC">
      <w:pPr>
        <w:pStyle w:val="AccPolicyHeading"/>
        <w:rPr>
          <w:rFonts w:asciiTheme="majorBidi" w:hAnsiTheme="majorBidi" w:cstheme="majorBidi"/>
        </w:rPr>
      </w:pPr>
    </w:p>
    <w:p w14:paraId="5C68656F" w14:textId="12D0981C" w:rsidR="00077026" w:rsidRPr="00DF06DC" w:rsidRDefault="000F2A61" w:rsidP="00E3461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819646E" w:rsidR="000F2A61" w:rsidRPr="00DF06DC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F26CF" w14:textId="3DE21459" w:rsidR="00A313A4" w:rsidRPr="00DF06DC" w:rsidRDefault="00A313A4" w:rsidP="00A313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D2643A"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bookmarkStart w:id="7" w:name="_Hlk89992675"/>
      <w:r w:rsidRPr="00DF06D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CB7EB05" w14:textId="77777777" w:rsidR="002C4EBD" w:rsidRPr="00DF06DC" w:rsidRDefault="002C4EBD" w:rsidP="00A313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030D" w14:textId="6F10A1E8" w:rsidR="00A313A4" w:rsidRPr="00DF06DC" w:rsidRDefault="00A313A4" w:rsidP="00A313A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bookmarkStart w:id="8" w:name="_Hlk86851434"/>
      <w:bookmarkEnd w:id="7"/>
      <w:r w:rsidRPr="00DF06DC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8"/>
      <w:r w:rsidRPr="00DF06DC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อสังหาริมทรัพย์เพื่อการลงทุนรับรู้ในกำไรหรือขาดทุน </w:t>
      </w:r>
      <w:r w:rsidRPr="00DF06DC">
        <w:rPr>
          <w:rFonts w:asciiTheme="majorBidi" w:hAnsiTheme="majorBidi" w:cstheme="majorBidi" w:hint="cs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</w:t>
      </w:r>
      <w:r w:rsidR="00D2643A" w:rsidRPr="00DF06DC">
        <w:rPr>
          <w:rFonts w:asciiTheme="majorBidi" w:hAnsiTheme="majorBidi" w:cstheme="majorBidi"/>
          <w:color w:val="auto"/>
          <w:sz w:val="30"/>
          <w:szCs w:val="30"/>
        </w:rPr>
        <w:br/>
      </w:r>
      <w:r w:rsidRPr="00DF06DC">
        <w:rPr>
          <w:rFonts w:asciiTheme="majorBidi" w:hAnsiTheme="majorBidi" w:cstheme="majorBidi" w:hint="cs"/>
          <w:color w:val="auto"/>
          <w:sz w:val="30"/>
          <w:szCs w:val="30"/>
          <w:cs/>
        </w:rPr>
        <w:t>(ดูหมายเหตุข้อ</w:t>
      </w:r>
      <w:r w:rsidR="00815810" w:rsidRPr="00DF06DC">
        <w:rPr>
          <w:rFonts w:asciiTheme="majorBidi" w:hAnsiTheme="majorBidi" w:cstheme="majorBidi"/>
          <w:color w:val="auto"/>
          <w:sz w:val="30"/>
          <w:szCs w:val="30"/>
        </w:rPr>
        <w:t xml:space="preserve"> 3</w:t>
      </w:r>
      <w:r w:rsidRPr="00DF06DC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(</w:t>
      </w:r>
      <w:r w:rsidR="00704667" w:rsidRPr="00DF06DC">
        <w:rPr>
          <w:rFonts w:asciiTheme="majorBidi" w:hAnsiTheme="majorBidi" w:cstheme="majorBidi" w:hint="cs"/>
          <w:color w:val="auto"/>
          <w:sz w:val="30"/>
          <w:szCs w:val="30"/>
          <w:cs/>
        </w:rPr>
        <w:t>ญ</w:t>
      </w:r>
      <w:r w:rsidRPr="00DF06DC">
        <w:rPr>
          <w:rFonts w:asciiTheme="majorBidi" w:hAnsiTheme="majorBidi" w:cstheme="majorBidi" w:hint="cs"/>
          <w:color w:val="auto"/>
          <w:sz w:val="30"/>
          <w:szCs w:val="30"/>
          <w:cs/>
        </w:rPr>
        <w:t>)) จำนวนเงินที่บันทึกอยู่ในสำรองจากการตีราคาสินทรัพย์จะถูกโอนไปยังกำไรสะสม</w:t>
      </w:r>
    </w:p>
    <w:p w14:paraId="206E9BA3" w14:textId="77777777" w:rsidR="00A313A4" w:rsidRPr="00DF06DC" w:rsidRDefault="00A313A4" w:rsidP="007C61D7">
      <w:pPr>
        <w:spacing w:line="230" w:lineRule="auto"/>
        <w:ind w:left="72"/>
        <w:jc w:val="both"/>
        <w:rPr>
          <w:rFonts w:asciiTheme="majorBidi" w:hAnsiTheme="majorBidi" w:cstheme="majorBidi"/>
          <w:sz w:val="30"/>
          <w:szCs w:val="30"/>
        </w:rPr>
      </w:pPr>
    </w:p>
    <w:p w14:paraId="20503C70" w14:textId="6F500BA9" w:rsidR="001F321C" w:rsidRPr="00DF06DC" w:rsidRDefault="00572EC4" w:rsidP="008158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1F321C"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DF06DC" w:rsidRDefault="001F321C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B541FA" w14:textId="229D3A53" w:rsidR="000F39A3" w:rsidRPr="00DF06DC" w:rsidRDefault="000F39A3" w:rsidP="000F39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</w:t>
      </w:r>
      <w:r w:rsidR="00D2643A"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2EB1032A" w14:textId="77777777" w:rsidR="000F39A3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7D33919" w14:textId="3457E498" w:rsidR="000F39A3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F06DC">
        <w:rPr>
          <w:rFonts w:asciiTheme="majorBidi" w:hAnsiTheme="majorBidi" w:cstheme="majorBidi"/>
          <w:sz w:val="30"/>
          <w:szCs w:val="30"/>
        </w:rPr>
        <w:t xml:space="preserve">  </w:t>
      </w:r>
      <w:r w:rsidRPr="00DF06D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6B3A5E0" w14:textId="372DEB12" w:rsidR="000F39A3" w:rsidRPr="00DF06DC" w:rsidRDefault="000F39A3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F06DC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389724D9" w14:textId="77777777" w:rsidR="00F82640" w:rsidRPr="00DF06DC" w:rsidRDefault="00F82640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</w:p>
    <w:p w14:paraId="2E107FE5" w14:textId="779FD0A0" w:rsidR="000F39A3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DF06DC">
        <w:rPr>
          <w:rFonts w:asciiTheme="majorBidi" w:hAnsiTheme="majorBidi" w:cstheme="majorBidi"/>
          <w:sz w:val="30"/>
          <w:szCs w:val="30"/>
        </w:rPr>
        <w:t>“</w:t>
      </w:r>
      <w:r w:rsidRPr="00DF06DC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DF06DC">
        <w:rPr>
          <w:rFonts w:asciiTheme="majorBidi" w:hAnsiTheme="majorBidi" w:cstheme="majorBidi"/>
          <w:sz w:val="30"/>
          <w:szCs w:val="30"/>
        </w:rPr>
        <w:t>”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A34067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D4C75E4" w14:textId="77777777" w:rsidR="00A34067" w:rsidRPr="00DF06DC" w:rsidRDefault="00A34067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C91DE" w14:textId="0631930D" w:rsidR="000F39A3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DF06DC">
        <w:rPr>
          <w:rFonts w:asciiTheme="majorBidi" w:hAnsiTheme="majorBidi" w:cstheme="majorBidi"/>
          <w:sz w:val="30"/>
          <w:szCs w:val="30"/>
        </w:rPr>
        <w:t>“</w:t>
      </w:r>
      <w:r w:rsidRPr="00DF06DC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DF06DC">
        <w:rPr>
          <w:rFonts w:asciiTheme="majorBidi" w:hAnsiTheme="majorBidi" w:cstheme="majorBidi"/>
          <w:sz w:val="30"/>
          <w:szCs w:val="30"/>
        </w:rPr>
        <w:t xml:space="preserve">” </w:t>
      </w:r>
      <w:r w:rsidRPr="00DF06DC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DF06DC">
        <w:rPr>
          <w:rFonts w:asciiTheme="majorBidi" w:hAnsiTheme="majorBidi" w:cstheme="majorBidi"/>
          <w:sz w:val="30"/>
          <w:szCs w:val="30"/>
        </w:rPr>
        <w:t xml:space="preserve"> “</w:t>
      </w:r>
      <w:r w:rsidRPr="00DF06DC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DF06DC">
        <w:rPr>
          <w:rFonts w:asciiTheme="majorBidi" w:hAnsiTheme="majorBidi" w:cstheme="majorBidi"/>
          <w:sz w:val="30"/>
          <w:szCs w:val="30"/>
        </w:rPr>
        <w:t xml:space="preserve">”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5224C3D9" w14:textId="77777777" w:rsidR="000F39A3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59AE277" w14:textId="0FBAA3FB" w:rsidR="000F39A3" w:rsidRPr="00DF06DC" w:rsidRDefault="000F39A3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F06DC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F06D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DF06D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8E8BC49" w14:textId="77777777" w:rsidR="006574BB" w:rsidRPr="00DF06DC" w:rsidRDefault="006574BB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9A070" w14:textId="6E0D8D0A" w:rsidR="00A34067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DF06DC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DF06D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 ทั้งนี้ กลุ่มบริษัทไม่คิด</w:t>
      </w:r>
      <w:r w:rsidRPr="00DF06DC">
        <w:rPr>
          <w:rFonts w:asciiTheme="majorBidi" w:hAnsiTheme="majorBidi" w:cstheme="majorBidi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9E4E2D" w:rsidRPr="00DF06DC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054C0FC1" w14:textId="0195E03F" w:rsidR="00A34067" w:rsidRPr="00DF06DC" w:rsidRDefault="00A34067" w:rsidP="001E6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4F5C18E" w14:textId="658CD050" w:rsidR="000F39A3" w:rsidRPr="00DF06DC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8182" w:type="dxa"/>
        <w:tblInd w:w="558" w:type="dxa"/>
        <w:tblLook w:val="0000" w:firstRow="0" w:lastRow="0" w:firstColumn="0" w:lastColumn="0" w:noHBand="0" w:noVBand="0"/>
      </w:tblPr>
      <w:tblGrid>
        <w:gridCol w:w="3865"/>
        <w:gridCol w:w="2672"/>
        <w:gridCol w:w="918"/>
        <w:gridCol w:w="727"/>
      </w:tblGrid>
      <w:tr w:rsidR="00D84E2F" w:rsidRPr="00DF06DC" w14:paraId="76A72D8F" w14:textId="77777777" w:rsidTr="00913C63">
        <w:tc>
          <w:tcPr>
            <w:tcW w:w="3865" w:type="dxa"/>
            <w:vAlign w:val="bottom"/>
          </w:tcPr>
          <w:p w14:paraId="7C14A995" w14:textId="77777777" w:rsidR="00D84E2F" w:rsidRPr="00DF06DC" w:rsidRDefault="00D84E2F" w:rsidP="00D1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2" w:type="dxa"/>
          </w:tcPr>
          <w:p w14:paraId="63D87768" w14:textId="77777777" w:rsidR="00D84E2F" w:rsidRPr="00DF06DC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FBAB283" w14:textId="3F4D8E62" w:rsidR="00D84E2F" w:rsidRPr="00DF06DC" w:rsidRDefault="00D84E2F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DF06DC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DF06D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27" w:type="dxa"/>
          </w:tcPr>
          <w:p w14:paraId="785F2F51" w14:textId="77777777" w:rsidR="00D84E2F" w:rsidRPr="00DF06DC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DF06DC" w14:paraId="554BEDC9" w14:textId="77777777" w:rsidTr="00913C63">
        <w:tc>
          <w:tcPr>
            <w:tcW w:w="3865" w:type="dxa"/>
            <w:vAlign w:val="bottom"/>
          </w:tcPr>
          <w:p w14:paraId="068BBFF6" w14:textId="5E3E55D8" w:rsidR="00D84E2F" w:rsidRPr="00DF06DC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2" w:type="dxa"/>
          </w:tcPr>
          <w:p w14:paraId="2E723D04" w14:textId="57ED4399" w:rsidR="00D84E2F" w:rsidRPr="00DF06DC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8" w:type="dxa"/>
          </w:tcPr>
          <w:p w14:paraId="3A500155" w14:textId="55233771" w:rsidR="00D84E2F" w:rsidRPr="00DF06DC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A2367A" w:rsidRPr="00DF06D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7" w:type="dxa"/>
          </w:tcPr>
          <w:p w14:paraId="2A4FDFDD" w14:textId="77777777" w:rsidR="00D84E2F" w:rsidRPr="00DF06DC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DF06DC" w14:paraId="2D907425" w14:textId="77777777" w:rsidTr="00913C63">
        <w:tc>
          <w:tcPr>
            <w:tcW w:w="3865" w:type="dxa"/>
            <w:vAlign w:val="bottom"/>
          </w:tcPr>
          <w:p w14:paraId="5CEE2351" w14:textId="77777777" w:rsidR="00D84E2F" w:rsidRPr="00DF06DC" w:rsidRDefault="00D84E2F" w:rsidP="006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2" w:type="dxa"/>
          </w:tcPr>
          <w:p w14:paraId="3E5DA237" w14:textId="77777777" w:rsidR="00D84E2F" w:rsidRPr="00DF06DC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6CDB876" w14:textId="3D1B69EC" w:rsidR="00D84E2F" w:rsidRPr="00DF06DC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DF06D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F06DC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727" w:type="dxa"/>
          </w:tcPr>
          <w:p w14:paraId="0D2A5F23" w14:textId="77777777" w:rsidR="00D84E2F" w:rsidRPr="00DF06DC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DF06DC" w14:paraId="6C3EEB89" w14:textId="77777777" w:rsidTr="00913C63">
        <w:tc>
          <w:tcPr>
            <w:tcW w:w="3865" w:type="dxa"/>
            <w:shd w:val="clear" w:color="auto" w:fill="auto"/>
            <w:vAlign w:val="bottom"/>
          </w:tcPr>
          <w:p w14:paraId="19C46C49" w14:textId="77777777" w:rsidR="00D84E2F" w:rsidRPr="00DF06DC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2" w:type="dxa"/>
          </w:tcPr>
          <w:p w14:paraId="0B0743D3" w14:textId="77777777" w:rsidR="00D84E2F" w:rsidRPr="00DF06DC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F7AF2E1" w14:textId="2FDB9C18" w:rsidR="00D84E2F" w:rsidRPr="00DF06DC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14:paraId="4AC46AB8" w14:textId="77777777" w:rsidR="00D84E2F" w:rsidRPr="00DF06DC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3C63" w:rsidRPr="00DF06DC" w14:paraId="07117DE1" w14:textId="77777777" w:rsidTr="00F01CD7">
        <w:tc>
          <w:tcPr>
            <w:tcW w:w="3865" w:type="dxa"/>
            <w:shd w:val="clear" w:color="auto" w:fill="auto"/>
            <w:vAlign w:val="bottom"/>
          </w:tcPr>
          <w:p w14:paraId="2C37A904" w14:textId="0F9A6585" w:rsidR="00913C63" w:rsidRPr="00DF06DC" w:rsidRDefault="00913C63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317" w:type="dxa"/>
            <w:gridSpan w:val="3"/>
          </w:tcPr>
          <w:p w14:paraId="2A0B1AD7" w14:textId="5FAFF94A" w:rsidR="00913C63" w:rsidRPr="00DF06DC" w:rsidRDefault="00913C63" w:rsidP="0091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ตามอายุสัญญา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</w:tbl>
    <w:p w14:paraId="08E86E3D" w14:textId="77777777" w:rsidR="006C5465" w:rsidRPr="00DF06DC" w:rsidRDefault="006C5465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73034" w14:textId="76E246FC" w:rsidR="0024251F" w:rsidRPr="00DF06DC" w:rsidRDefault="0024251F" w:rsidP="008158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149FA436" w:rsidR="0024251F" w:rsidRPr="00DF06DC" w:rsidRDefault="0024251F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E27DE" w14:textId="0479FEC8" w:rsidR="00A34067" w:rsidRPr="00DF06DC" w:rsidRDefault="00A34067" w:rsidP="00A3406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6B713A" w14:textId="73E38E17" w:rsidR="00A34067" w:rsidRPr="00DF06DC" w:rsidRDefault="00A34067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F0841" w14:textId="73100A0B" w:rsidR="00A34067" w:rsidRPr="00DF06DC" w:rsidRDefault="00A34067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DF06DC">
        <w:rPr>
          <w:rFonts w:ascii="Angsana New" w:hAnsi="Angsana New" w:hint="cs"/>
          <w:sz w:val="30"/>
          <w:szCs w:val="30"/>
          <w:cs/>
        </w:rPr>
        <w:t xml:space="preserve">ของโปรแกรมคอมพิวเตอร์และลิขสิทธิ์ซอฟต์แวร์คือ </w:t>
      </w:r>
      <w:r w:rsidRPr="00DF06DC">
        <w:rPr>
          <w:rFonts w:ascii="Angsana New" w:hAnsi="Angsana New"/>
          <w:sz w:val="30"/>
          <w:szCs w:val="30"/>
        </w:rPr>
        <w:t xml:space="preserve">3 - 10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</w:p>
    <w:p w14:paraId="6047AF55" w14:textId="77777777" w:rsidR="00725809" w:rsidRPr="00DF06DC" w:rsidRDefault="00725809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BF8A0" w14:textId="1EEBBF19" w:rsidR="00881543" w:rsidRPr="00DF06DC" w:rsidRDefault="00881543" w:rsidP="008158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46AD5461" w14:textId="4E687837" w:rsidR="00881543" w:rsidRPr="00DF06DC" w:rsidRDefault="00881543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1D134" w14:textId="063B2560" w:rsidR="00A34067" w:rsidRPr="00DF06DC" w:rsidRDefault="00A34067" w:rsidP="00A3406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264CC0" w14:textId="77777777" w:rsidR="00263228" w:rsidRPr="00DF06DC" w:rsidRDefault="00263228" w:rsidP="00D2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43758" w14:textId="4E6B2990" w:rsidR="00881543" w:rsidRPr="00DF06DC" w:rsidRDefault="00881543" w:rsidP="00DC07C2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74BEDE1" w14:textId="77777777" w:rsidR="00881543" w:rsidRPr="00DF06DC" w:rsidRDefault="00881543" w:rsidP="0088154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BC474" w14:textId="7954B983" w:rsidR="00AF4D01" w:rsidRPr="00DF06DC" w:rsidRDefault="00AF4D01" w:rsidP="00D75C0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DF06DC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175114C" w14:textId="77777777" w:rsidR="00765C4D" w:rsidRPr="00DF06DC" w:rsidRDefault="00765C4D" w:rsidP="00D75C0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02DAD" w14:textId="4A28A4EC" w:rsidR="00881543" w:rsidRPr="00DF06DC" w:rsidRDefault="00765C4D" w:rsidP="00D75C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กลุ่ม</w:t>
      </w:r>
      <w:r w:rsidR="00881543" w:rsidRPr="00DF06DC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02DBBDA" w14:textId="77777777" w:rsidR="00D2643A" w:rsidRPr="00DF06DC" w:rsidRDefault="00D2643A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7C5BA1D" w14:textId="77777777" w:rsidR="00704667" w:rsidRPr="00DF06DC" w:rsidRDefault="0070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DF06DC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A00DD2A" w14:textId="14557EA2" w:rsidR="00881543" w:rsidRPr="00DF06DC" w:rsidRDefault="00881543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6DC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D0636D" w:rsidRPr="00DF06DC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="00E03C15" w:rsidRPr="00DF06DC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Pr="00DF06D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</w:t>
      </w:r>
      <w:r w:rsidR="00DC07C2" w:rsidRPr="00DF06DC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131993" w:rsidRPr="00DF06D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D0636D" w:rsidRPr="00DF06DC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DF06DC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</w:t>
      </w:r>
      <w:r w:rsidR="007A52AF" w:rsidRPr="00DF06DC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สิ้นสุดสัญญาเช่า หรือ</w:t>
      </w:r>
      <w:r w:rsidR="00E03C15" w:rsidRPr="00DF06DC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กลุ่มบริษัทจะใช้สิทธิในการซื้อสินทรัพย์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ในกรณีนี้จะบันทึกค่าเสื่อมราคาตลอดอายุการใช้ประโยชน์ของสินทรัพย์ที่เช่า</w:t>
      </w:r>
      <w:r w:rsidRPr="00DF06DC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E315167" w14:textId="77777777" w:rsidR="00881543" w:rsidRPr="00DF06DC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9C9B386" w14:textId="68BBBE7F" w:rsidR="00151147" w:rsidRPr="00DF06DC" w:rsidRDefault="00151147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สัญญา ทั้งนี้กลุ่มบริษัทใช้</w:t>
      </w:r>
      <w:r w:rsidRPr="00DF06DC">
        <w:rPr>
          <w:rFonts w:asciiTheme="majorBidi" w:hAnsiTheme="majorBidi" w:cstheme="majorBidi" w:hint="cs"/>
          <w:b/>
          <w:sz w:val="30"/>
          <w:szCs w:val="30"/>
          <w:cs/>
        </w:rPr>
        <w:t>อั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DF06D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</w:t>
      </w:r>
      <w:r w:rsidR="00E34B71" w:rsidRPr="00DF06DC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23FBAD6" w14:textId="77777777" w:rsidR="00151147" w:rsidRPr="00DF06DC" w:rsidRDefault="00151147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30C9D9B" w14:textId="2EE7CA85" w:rsidR="00881543" w:rsidRPr="00DF06DC" w:rsidRDefault="00151147" w:rsidP="00E34B7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F06D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="00D2643A" w:rsidRPr="00DF06DC">
        <w:rPr>
          <w:rFonts w:asciiTheme="majorBidi" w:hAnsiTheme="majorBidi" w:cstheme="majorBidi"/>
          <w:b/>
          <w:sz w:val="30"/>
          <w:szCs w:val="30"/>
          <w:cs/>
        </w:rPr>
        <w:br/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34BAC83" w14:textId="77777777" w:rsidR="005D4B20" w:rsidRPr="00DF06DC" w:rsidRDefault="005D4B20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16087C57" w14:textId="6BF5CA4D" w:rsidR="004171F9" w:rsidRPr="00DF06DC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E96DC90" w14:textId="77777777" w:rsidR="004171F9" w:rsidRPr="00DF06DC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18B6B50" w14:textId="00B265A3" w:rsidR="00151147" w:rsidRPr="00DF06DC" w:rsidRDefault="00151147" w:rsidP="00151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F726C06" w14:textId="77777777" w:rsidR="00151147" w:rsidRPr="00DF06DC" w:rsidRDefault="00151147" w:rsidP="00D87DA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C0EFCC" w14:textId="0B52FBDA" w:rsidR="00151147" w:rsidRPr="00DF06DC" w:rsidRDefault="00151147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6DC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9949086" w14:textId="23790C3E" w:rsidR="00673951" w:rsidRPr="00DF06DC" w:rsidRDefault="00673951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DA47AA" w14:textId="47B9E8A0" w:rsidR="00673951" w:rsidRPr="00DF06DC" w:rsidRDefault="00673951" w:rsidP="0067395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6D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E4AFAC3" w14:textId="77777777" w:rsidR="00E134BC" w:rsidRPr="00DF06DC" w:rsidRDefault="00E134BC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D77CC3" w14:textId="357400AF" w:rsidR="00673951" w:rsidRPr="00DF06DC" w:rsidRDefault="00673951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F06DC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F06D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F4C7A9D" w14:textId="6C87A896" w:rsidR="007A77E0" w:rsidRPr="00DF06DC" w:rsidRDefault="007A77E0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2B5B72F6" w14:textId="136C623E" w:rsidR="001433D4" w:rsidRPr="00DF06DC" w:rsidRDefault="001433D4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F06DC">
        <w:rPr>
          <w:rFonts w:asciiTheme="majorBidi" w:hAnsiTheme="majorBidi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ณ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วันที่รายงาน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DF06DC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704667" w:rsidRPr="00DF06DC">
        <w:rPr>
          <w:rFonts w:asciiTheme="majorBidi" w:hAnsiTheme="majorBidi" w:cstheme="majorBidi"/>
          <w:bCs/>
          <w:sz w:val="30"/>
          <w:szCs w:val="30"/>
        </w:rPr>
        <w:t>3</w:t>
      </w:r>
      <w:r w:rsidRPr="00DF06DC">
        <w:rPr>
          <w:rFonts w:asciiTheme="majorBidi" w:hAnsiTheme="majorBidi" w:cstheme="majorBidi"/>
          <w:b/>
          <w:sz w:val="30"/>
          <w:szCs w:val="30"/>
          <w:cs/>
        </w:rPr>
        <w:t>(</w:t>
      </w:r>
      <w:r w:rsidRPr="00DF06DC">
        <w:rPr>
          <w:rFonts w:asciiTheme="majorBidi" w:hAnsiTheme="majorBidi" w:cstheme="majorBidi" w:hint="cs"/>
          <w:b/>
          <w:sz w:val="30"/>
          <w:szCs w:val="30"/>
          <w:cs/>
        </w:rPr>
        <w:t>จ</w:t>
      </w:r>
      <w:r w:rsidR="00992CBE">
        <w:rPr>
          <w:rFonts w:asciiTheme="majorBidi" w:hAnsiTheme="majorBidi" w:cstheme="majorBidi"/>
          <w:b/>
          <w:sz w:val="30"/>
          <w:szCs w:val="30"/>
        </w:rPr>
        <w:t>.</w:t>
      </w:r>
      <w:r w:rsidRPr="00DF06DC">
        <w:rPr>
          <w:rFonts w:asciiTheme="majorBidi" w:hAnsiTheme="majorBidi" w:cstheme="majorBidi"/>
          <w:bCs/>
          <w:sz w:val="30"/>
          <w:szCs w:val="30"/>
        </w:rPr>
        <w:t>5</w:t>
      </w:r>
      <w:r w:rsidRPr="00DF06DC">
        <w:rPr>
          <w:rFonts w:ascii="Angsana New" w:hAnsi="Angsana New"/>
          <w:bCs/>
          <w:sz w:val="30"/>
          <w:szCs w:val="30"/>
        </w:rPr>
        <w:t>)</w:t>
      </w:r>
    </w:p>
    <w:p w14:paraId="4D3322AA" w14:textId="77777777" w:rsidR="00673951" w:rsidRPr="00DF06DC" w:rsidRDefault="00673951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7E592A5E" w14:textId="37225727" w:rsidR="002C7887" w:rsidRPr="00DF06DC" w:rsidRDefault="00C96E67" w:rsidP="00D2643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ค่าสินทรัพย์ที่ไม่ใช่สินทรัพย์ทางการเงิน</w:t>
      </w:r>
    </w:p>
    <w:p w14:paraId="3DBB5D39" w14:textId="08D1C73B" w:rsidR="004267ED" w:rsidRPr="00DF06DC" w:rsidRDefault="004267ED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57222F29" w14:textId="1738A1A1" w:rsidR="00C96E67" w:rsidRPr="00DF06DC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</w:t>
      </w:r>
      <w:r w:rsidR="00D2643A" w:rsidRPr="00DF06DC">
        <w:rPr>
          <w:rFonts w:asciiTheme="majorBidi" w:hAnsiTheme="majorBidi" w:cstheme="majorBidi"/>
          <w:sz w:val="30"/>
          <w:szCs w:val="30"/>
          <w:cs/>
        </w:rPr>
        <w:br/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8104F" w14:textId="77777777" w:rsidR="00C96E67" w:rsidRPr="00DF06DC" w:rsidRDefault="00C96E67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7A168D6C" w14:textId="5A606200" w:rsidR="00C96E67" w:rsidRPr="00DF06DC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DF06DC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E3C698F" w14:textId="77777777" w:rsidR="00C96E67" w:rsidRPr="00DF06DC" w:rsidRDefault="00C96E67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  <w:cs/>
        </w:rPr>
      </w:pPr>
    </w:p>
    <w:p w14:paraId="7EAA8091" w14:textId="1BAC2195" w:rsidR="00C96E67" w:rsidRPr="00DF06DC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DF06DC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DF06DC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997E092" w14:textId="77777777" w:rsidR="006E34F7" w:rsidRPr="00DF06DC" w:rsidRDefault="006E34F7" w:rsidP="0070466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41DF4142" w14:textId="2BC8BDBF" w:rsidR="00A83173" w:rsidRPr="00DF06DC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DF06DC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496F75" w14:textId="77777777" w:rsidR="006E34F7" w:rsidRPr="00DF06DC" w:rsidRDefault="006E34F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731493" w14:textId="6180E121" w:rsidR="00DF3EE5" w:rsidRPr="00DF06DC" w:rsidRDefault="00DF3EE5" w:rsidP="00D2643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9" w:name="OLE_LINK7"/>
      <w:bookmarkStart w:id="10" w:name="OLE_LINK8"/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DF06DC" w:rsidRDefault="00F05892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E57359F" w14:textId="06025748" w:rsidR="00835DF6" w:rsidRPr="00DF06DC" w:rsidRDefault="00DF3EE5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ภาระผูกพันในการสมทบเข้า</w:t>
      </w:r>
      <w:r w:rsidR="00C96E67" w:rsidRPr="00DF06DC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C96E67" w:rsidRPr="00DF06DC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กลุ่มบริษัท</w:t>
      </w:r>
      <w:r w:rsidRPr="00DF06DC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C7F465E" w14:textId="77777777" w:rsidR="00DF3EE5" w:rsidRPr="00DF06DC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59BB3D3E" w14:textId="50DC3DC8" w:rsidR="00DF3EE5" w:rsidRPr="00DF06DC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C96E67" w:rsidRPr="00DF06DC">
        <w:rPr>
          <w:rFonts w:ascii="Angsana New" w:hAnsi="Angsana New" w:hint="cs"/>
          <w:sz w:val="30"/>
          <w:szCs w:val="30"/>
          <w:cs/>
        </w:rPr>
        <w:t>จาก</w:t>
      </w:r>
      <w:r w:rsidRPr="00DF06DC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DF06DC">
        <w:rPr>
          <w:rFonts w:ascii="Angsana New" w:hAnsi="Angsana New" w:hint="cs"/>
          <w:sz w:val="30"/>
          <w:szCs w:val="30"/>
          <w:cs/>
        </w:rPr>
        <w:t>งวด</w:t>
      </w:r>
      <w:r w:rsidRPr="00DF06DC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DF06DC">
        <w:rPr>
          <w:rFonts w:ascii="Angsana New" w:hAnsi="Angsana New" w:hint="cs"/>
          <w:sz w:val="30"/>
          <w:szCs w:val="30"/>
          <w:cs/>
        </w:rPr>
        <w:t xml:space="preserve">ๆ </w:t>
      </w:r>
      <w:r w:rsidRPr="00DF06DC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DF06DC">
        <w:rPr>
          <w:rFonts w:ascii="Angsana New" w:hAnsi="Angsana New" w:hint="cs"/>
          <w:sz w:val="30"/>
          <w:szCs w:val="30"/>
          <w:cs/>
        </w:rPr>
        <w:t>ส</w:t>
      </w:r>
      <w:r w:rsidRPr="00DF06DC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  <w:r w:rsidR="006C2977" w:rsidRPr="00DF06DC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</w:t>
      </w:r>
      <w:r w:rsidR="006C2977" w:rsidRPr="00DF06DC">
        <w:rPr>
          <w:rFonts w:ascii="Angsana New" w:hAnsi="Angsana New"/>
          <w:sz w:val="30"/>
          <w:szCs w:val="30"/>
          <w:cs/>
        </w:rPr>
        <w:t xml:space="preserve"> </w:t>
      </w:r>
      <w:r w:rsidR="006C2977" w:rsidRPr="00DF06DC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7AEC4C9E" w14:textId="77777777" w:rsidR="00734580" w:rsidRPr="00DF06DC" w:rsidRDefault="00734580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AD3112" w14:textId="7ADCD3F4" w:rsidR="00DF3EE5" w:rsidRPr="00DF06DC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ใน</w:t>
      </w:r>
      <w:r w:rsidRPr="00DF06DC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กำไร</w:t>
      </w:r>
      <w:r w:rsidRPr="00DF06DC">
        <w:rPr>
          <w:rFonts w:ascii="Angsana New" w:hAnsi="Angsana New" w:hint="cs"/>
          <w:sz w:val="30"/>
          <w:szCs w:val="30"/>
          <w:cs/>
        </w:rPr>
        <w:t>หรือ</w:t>
      </w:r>
      <w:r w:rsidRPr="00DF06DC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F06DC">
        <w:rPr>
          <w:rFonts w:ascii="Angsana New" w:hAnsi="Angsana New" w:hint="cs"/>
          <w:sz w:val="30"/>
          <w:szCs w:val="30"/>
          <w:cs/>
        </w:rPr>
        <w:t>จะถูก</w:t>
      </w:r>
      <w:r w:rsidRPr="00DF06DC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DF06DC">
        <w:rPr>
          <w:rFonts w:ascii="Angsana New" w:hAnsi="Angsana New" w:hint="cs"/>
          <w:sz w:val="30"/>
          <w:szCs w:val="30"/>
          <w:cs/>
        </w:rPr>
        <w:t>ทันที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F06DC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DF06DC">
        <w:rPr>
          <w:rFonts w:ascii="Angsana New" w:hAnsi="Angsana New" w:hint="cs"/>
          <w:sz w:val="30"/>
          <w:szCs w:val="30"/>
          <w:cs/>
        </w:rPr>
        <w:t>ของ</w:t>
      </w:r>
      <w:r w:rsidRPr="00DF06DC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11406DFD" w14:textId="77777777" w:rsidR="00DF3EE5" w:rsidRPr="00DF06DC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FC82C58" w14:textId="04BC38D2" w:rsidR="00DF3EE5" w:rsidRPr="00DF06DC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เมื่อมีการ</w:t>
      </w:r>
      <w:r w:rsidRPr="00DF06DC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DF06DC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DF06DC">
        <w:rPr>
          <w:rFonts w:ascii="Angsana New" w:hAnsi="Angsana New" w:hint="cs"/>
          <w:sz w:val="30"/>
          <w:szCs w:val="30"/>
          <w:cs/>
        </w:rPr>
        <w:t>หรือ</w:t>
      </w:r>
      <w:r w:rsidRPr="00DF06DC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F06DC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DF06DC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F06DC">
        <w:rPr>
          <w:rFonts w:ascii="Angsana New" w:hAnsi="Angsana New" w:hint="cs"/>
          <w:sz w:val="30"/>
          <w:szCs w:val="30"/>
          <w:cs/>
        </w:rPr>
        <w:t>พนักงาน</w:t>
      </w:r>
      <w:r w:rsidRPr="00DF06DC">
        <w:rPr>
          <w:rFonts w:ascii="Angsana New" w:hAnsi="Angsana New"/>
          <w:sz w:val="30"/>
          <w:szCs w:val="30"/>
          <w:cs/>
        </w:rPr>
        <w:t>เมื่อเกิดขึ้น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3AA870" w14:textId="77777777" w:rsidR="00B6093B" w:rsidRPr="00DF06DC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3E5CAEF3" w14:textId="01ECE4BD" w:rsidR="00B6093B" w:rsidRPr="00DF06DC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F06DC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>การทำงาน</w:t>
      </w:r>
      <w:r w:rsidRPr="00DF06DC">
        <w:rPr>
          <w:rFonts w:ascii="Angsana New" w:hAnsi="Angsana New" w:hint="cs"/>
          <w:sz w:val="30"/>
          <w:szCs w:val="30"/>
          <w:cs/>
        </w:rPr>
        <w:t>ของ</w:t>
      </w:r>
      <w:r w:rsidRPr="00DF06DC">
        <w:rPr>
          <w:rFonts w:ascii="Angsana New" w:hAnsi="Angsana New"/>
          <w:sz w:val="30"/>
          <w:szCs w:val="30"/>
          <w:cs/>
        </w:rPr>
        <w:t>พนักงานใน</w:t>
      </w:r>
      <w:r w:rsidRPr="00DF06DC">
        <w:rPr>
          <w:rFonts w:ascii="Angsana New" w:hAnsi="Angsana New" w:hint="cs"/>
          <w:sz w:val="30"/>
          <w:szCs w:val="30"/>
          <w:cs/>
        </w:rPr>
        <w:t>งวด</w:t>
      </w:r>
      <w:r w:rsidRPr="00DF06DC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DF06DC">
        <w:rPr>
          <w:rFonts w:ascii="Angsana New" w:hAnsi="Angsana New" w:hint="cs"/>
          <w:sz w:val="30"/>
          <w:szCs w:val="30"/>
          <w:cs/>
        </w:rPr>
        <w:t>ๆ</w:t>
      </w:r>
      <w:r w:rsidRPr="00DF06DC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F06DC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7118434" w14:textId="77777777" w:rsidR="000421CC" w:rsidRPr="00DF06DC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AE8176" w14:textId="7797C6D1" w:rsidR="0089025E" w:rsidRPr="00DF06DC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DF06DC">
        <w:rPr>
          <w:rFonts w:ascii="Angsana New" w:hAnsi="Angsana New"/>
          <w:sz w:val="30"/>
          <w:szCs w:val="30"/>
        </w:rPr>
        <w:t xml:space="preserve">12 </w:t>
      </w:r>
      <w:r w:rsidRPr="00DF06DC">
        <w:rPr>
          <w:rFonts w:ascii="Angsana New" w:hAnsi="Angsana New"/>
          <w:sz w:val="30"/>
          <w:szCs w:val="30"/>
          <w:cs/>
        </w:rPr>
        <w:t>เดือนนับจากวัน</w:t>
      </w:r>
      <w:r w:rsidRPr="00DF06DC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DF06DC">
        <w:rPr>
          <w:rFonts w:ascii="Angsana New" w:hAnsi="Angsana New"/>
          <w:sz w:val="30"/>
          <w:szCs w:val="30"/>
          <w:cs/>
        </w:rPr>
        <w:t>รายงาน</w:t>
      </w:r>
      <w:r w:rsidRPr="00DF06DC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4B339FD" w14:textId="77777777" w:rsidR="00FC72B9" w:rsidRPr="00DF06DC" w:rsidRDefault="00FC72B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F1270" w14:textId="700B65FC" w:rsidR="009311EE" w:rsidRPr="00DF06DC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DF06DC">
        <w:rPr>
          <w:rFonts w:ascii="Angsana New" w:hAnsi="Angsana New" w:hint="cs"/>
          <w:sz w:val="30"/>
          <w:szCs w:val="30"/>
          <w:cs/>
        </w:rPr>
        <w:t>รับรู้</w:t>
      </w:r>
      <w:r w:rsidRPr="00DF06DC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F06DC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54676B" w14:textId="77777777" w:rsidR="00432049" w:rsidRPr="00DF06DC" w:rsidRDefault="004320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9"/>
    <w:bookmarkEnd w:id="10"/>
    <w:p w14:paraId="68E687BF" w14:textId="6FC8D42F" w:rsidR="00434438" w:rsidRPr="00DF06DC" w:rsidRDefault="00434438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636F86C5" w14:textId="77777777" w:rsidR="00434438" w:rsidRPr="00DF06DC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679C9D" w14:textId="7A5597E5" w:rsidR="00434438" w:rsidRPr="00DF06DC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รายจ่ายสำหรับโครงการจ่ายโบนัสด้วยหุ้นสามัญสำหรับพนักงาน</w:t>
      </w:r>
      <w:r w:rsidR="00E77D88" w:rsidRPr="00DF06DC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E77D88" w:rsidRPr="00DF06DC">
        <w:rPr>
          <w:rFonts w:ascii="Angsana New" w:hAnsi="Angsana New"/>
          <w:sz w:val="30"/>
          <w:szCs w:val="30"/>
        </w:rPr>
        <w:t>(</w:t>
      </w:r>
      <w:r w:rsidR="00E77D88" w:rsidRPr="00DF06DC">
        <w:rPr>
          <w:rFonts w:ascii="Angsana New" w:hAnsi="Angsana New" w:hint="cs"/>
          <w:sz w:val="30"/>
          <w:szCs w:val="30"/>
          <w:cs/>
        </w:rPr>
        <w:t>โครงการ</w:t>
      </w:r>
      <w:r w:rsidR="00E77D88" w:rsidRPr="00DF06DC">
        <w:rPr>
          <w:rFonts w:ascii="Angsana New" w:hAnsi="Angsana New"/>
          <w:sz w:val="30"/>
          <w:szCs w:val="30"/>
        </w:rPr>
        <w:t xml:space="preserve">) (AWC Shares Plan 2020) </w:t>
      </w:r>
      <w:r w:rsidRPr="00DF06DC">
        <w:rPr>
          <w:rFonts w:ascii="Angsana New" w:hAnsi="Angsana New" w:hint="cs"/>
          <w:sz w:val="30"/>
          <w:szCs w:val="30"/>
          <w:cs/>
        </w:rPr>
        <w:t>รับรู้เมื่อได้รับบริการจากพนักงานแล้ว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โดยวัดมูลค่าของรายจ่ายโครงการโดยอ้างอิงกับมูลค่ายุติธรรมของตราสารทุน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วันที่ให้สิทธิ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</w:p>
    <w:p w14:paraId="59EFE35D" w14:textId="77777777" w:rsidR="00434438" w:rsidRPr="00DF06DC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93DDA" w14:textId="2B9538B4" w:rsidR="0076124D" w:rsidRPr="00DF06DC" w:rsidRDefault="00434438" w:rsidP="00C8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รายจ่ายโครงการรับรู้เป็นค่าใช้จ่ายในกำไรหรือขาดทุนโดยในขณะเดียวกันบันทึกเป็นส่วนเพิ่มในรายการ</w:t>
      </w:r>
      <w:r w:rsidRPr="00DF06DC">
        <w:rPr>
          <w:rFonts w:ascii="Angsana New" w:hAnsi="Angsana New"/>
          <w:sz w:val="30"/>
          <w:szCs w:val="30"/>
          <w:cs/>
        </w:rPr>
        <w:br/>
        <w:t>“</w:t>
      </w:r>
      <w:r w:rsidR="006F5B02" w:rsidRPr="00DF06DC">
        <w:rPr>
          <w:rFonts w:ascii="Angsana New" w:hAnsi="Angsana New" w:hint="cs"/>
          <w:sz w:val="30"/>
          <w:szCs w:val="30"/>
          <w:cs/>
        </w:rPr>
        <w:t>สำรอง</w:t>
      </w:r>
      <w:r w:rsidRPr="00DF06DC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DF06DC">
        <w:rPr>
          <w:rFonts w:ascii="Angsana New" w:hAnsi="Angsana New" w:hint="eastAsia"/>
          <w:sz w:val="30"/>
          <w:szCs w:val="30"/>
          <w:cs/>
        </w:rPr>
        <w:t>”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ตลอดระยะเวลาที่เงื่อนไขของระยะเวลาการให้บริการโดยพนักงาน</w:t>
      </w:r>
      <w:r w:rsidR="00E77D88" w:rsidRPr="00DF06DC">
        <w:rPr>
          <w:rFonts w:ascii="Angsana New" w:hAnsi="Angsana New" w:hint="cs"/>
          <w:sz w:val="30"/>
          <w:szCs w:val="30"/>
          <w:cs/>
        </w:rPr>
        <w:t>และเงื่อนไขเกี่ยวกับคุณสมบัติที่กำหนดไว้ในโครงการเป็นผลสำเร็จ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รับรู้รายจ่ายโครงการสะสมทุกวันสิ้นรอบระยะเวลารายงานจนถึงวันที่ได้รับสิทธิ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บริษัท</w:t>
      </w:r>
      <w:r w:rsidR="00197188" w:rsidRPr="00DF06DC">
        <w:rPr>
          <w:rFonts w:ascii="Angsana New" w:hAnsi="Angsana New"/>
          <w:sz w:val="30"/>
          <w:szCs w:val="30"/>
        </w:rPr>
        <w:t xml:space="preserve"> </w:t>
      </w:r>
      <w:bookmarkStart w:id="11" w:name="_Hlk122078109"/>
      <w:r w:rsidRPr="00DF06DC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 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การเปลี่ยนแปลงของรายจ่ายโครงการสะสม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วันต้นปี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และวันสิ้นรอบระยะเวลารายงานรับรู้เป็นค่าใช้จ่ายหรือรายการโอน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กลับค่าใช้จ่ายในส่วนของกำไรหรือขาดทุน</w:t>
      </w:r>
      <w:bookmarkEnd w:id="11"/>
    </w:p>
    <w:p w14:paraId="2952279C" w14:textId="77777777" w:rsidR="005D4B20" w:rsidRPr="00DF06DC" w:rsidRDefault="005D4B20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06AC6" w14:textId="2F5DF087" w:rsidR="006E7149" w:rsidRPr="00DF06DC" w:rsidRDefault="006E7149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DF06DC" w:rsidRDefault="006E71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07EC5CDD" w:rsidR="00FD4D4F" w:rsidRPr="00DF06DC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82062"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1B330E0" w14:textId="77777777" w:rsidR="00704667" w:rsidRPr="00DF06DC" w:rsidRDefault="00704667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5D261E" w14:textId="2B547547" w:rsidR="006877AB" w:rsidRPr="00DF06DC" w:rsidRDefault="006877AB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8C0A30" w14:textId="77777777" w:rsidR="006877AB" w:rsidRPr="00DF06DC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5AFE7EE" w14:textId="696CB741" w:rsidR="006877AB" w:rsidRPr="00DF06DC" w:rsidRDefault="002B6BA9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06DC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ABF2184" w14:textId="77777777" w:rsidR="00FC72B9" w:rsidRPr="00DF06DC" w:rsidRDefault="00FC72B9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AF158" w14:textId="780AF893" w:rsidR="002B6BA9" w:rsidRPr="00DF06DC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ของสินทรัพย์หรือหนี้สิน</w:t>
      </w:r>
      <w:r w:rsidRPr="00DF06D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Pr="00DF06DC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EF2406" w14:textId="77777777" w:rsidR="002B6BA9" w:rsidRPr="00DF06DC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A497" w14:textId="3C4C0695" w:rsidR="002B6BA9" w:rsidRPr="00DF06DC" w:rsidRDefault="002B6BA9">
      <w:pPr>
        <w:pStyle w:val="block"/>
        <w:numPr>
          <w:ilvl w:val="0"/>
          <w:numId w:val="22"/>
        </w:numPr>
        <w:tabs>
          <w:tab w:val="left" w:pos="2070"/>
          <w:tab w:val="left" w:pos="216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F06DC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BC3D13" w14:textId="753F2AF5" w:rsidR="002B6BA9" w:rsidRPr="00DF06DC" w:rsidRDefault="002B6BA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F06DC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06DC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2FA4AE" w14:textId="4BA56974" w:rsidR="00752D75" w:rsidRPr="00DF06DC" w:rsidRDefault="002B6BA9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F06DC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E63E66" w14:textId="4BE164C4" w:rsidR="00A22B49" w:rsidRPr="00DF06DC" w:rsidRDefault="00A22B4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A7E1331" w14:textId="624D83DB" w:rsidR="006C2977" w:rsidRPr="00DF06DC" w:rsidRDefault="006C2977" w:rsidP="006C2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</w:p>
    <w:p w14:paraId="01B326BB" w14:textId="77777777" w:rsidR="006C2977" w:rsidRPr="00DF06DC" w:rsidRDefault="006C2977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E184F0" w14:textId="430EABC2" w:rsidR="006C2977" w:rsidRPr="00DF06DC" w:rsidRDefault="006C2977" w:rsidP="006C297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B5BD15" w14:textId="77777777" w:rsidR="006C2977" w:rsidRPr="00DF06DC" w:rsidRDefault="006C2977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0E38C72" w14:textId="3523D3ED" w:rsidR="006C2977" w:rsidRPr="00DF06DC" w:rsidRDefault="006C2977" w:rsidP="006C2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27A11A63" w14:textId="77777777" w:rsidR="006C2977" w:rsidRPr="00DF06DC" w:rsidRDefault="006C2977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67133A" w14:textId="351A32EC" w:rsidR="005B2A34" w:rsidRPr="00DF06DC" w:rsidRDefault="006E7149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36FC8385" w:rsidR="005B2A34" w:rsidRPr="00DF06DC" w:rsidRDefault="005B2A34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7302523" w14:textId="33E51D93" w:rsidR="006C2977" w:rsidRPr="00DF06DC" w:rsidRDefault="006C2977" w:rsidP="006C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104E586A" w14:textId="28A29ED8" w:rsidR="006C2977" w:rsidRPr="00DF06DC" w:rsidRDefault="006C2977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16CB4A2" w14:textId="6A9C3768" w:rsidR="00D11468" w:rsidRPr="00DF06DC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 w:rsidRPr="00DF06DC">
        <w:rPr>
          <w:rFonts w:ascii="Angsana New" w:hAnsi="Angsana New" w:hint="cs"/>
          <w:sz w:val="30"/>
          <w:szCs w:val="30"/>
          <w:cs/>
        </w:rPr>
        <w:t>หรือ</w:t>
      </w:r>
      <w:r w:rsidRPr="00DF06DC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0DBCB015" w14:textId="24E019DB" w:rsidR="006C5465" w:rsidRPr="00DF06DC" w:rsidRDefault="006C5465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AFCF03B" w14:textId="7260FC51" w:rsidR="00E33672" w:rsidRPr="00DF06DC" w:rsidRDefault="00E33672" w:rsidP="00E33672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06DC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DF06DC" w:rsidRDefault="00E33672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B060CF" w14:textId="4396E136" w:rsidR="00EF524F" w:rsidRPr="00DF06DC" w:rsidRDefault="00687828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7D5F2071" w14:textId="77777777" w:rsidR="00F970B5" w:rsidRPr="00DF06DC" w:rsidRDefault="00F970B5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E47F601" w14:textId="41DF5724" w:rsidR="0089025E" w:rsidRPr="00DF06DC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9B5301E" w14:textId="12D9C509" w:rsidR="0089025E" w:rsidRPr="00DF06DC" w:rsidRDefault="0089025E" w:rsidP="0070466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768A624" w14:textId="1844B74C" w:rsidR="0020026C" w:rsidRPr="00DF06DC" w:rsidRDefault="0020026C" w:rsidP="002002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24B1E43" w14:textId="62BBF0BB" w:rsidR="000450F5" w:rsidRPr="00AD2D5F" w:rsidRDefault="00817B1C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  <w:r w:rsidR="00F44653"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00D4958" w14:textId="4667D33F" w:rsidR="000418AD" w:rsidRPr="00DF06DC" w:rsidRDefault="00970E7D" w:rsidP="0027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รายได้</w:t>
      </w:r>
      <w:r w:rsidR="002B6BA9" w:rsidRPr="00DF06DC">
        <w:rPr>
          <w:rFonts w:ascii="Angsana New" w:hAnsi="Angsana New" w:hint="cs"/>
          <w:sz w:val="30"/>
          <w:szCs w:val="30"/>
          <w:cs/>
        </w:rPr>
        <w:t>อื่น</w:t>
      </w:r>
      <w:r w:rsidRPr="00DF06DC">
        <w:rPr>
          <w:rFonts w:ascii="Angsana New" w:hAnsi="Angsana New" w:hint="cs"/>
          <w:sz w:val="30"/>
          <w:szCs w:val="30"/>
          <w:cs/>
        </w:rPr>
        <w:t>ประกอบด้วยเงินปันผลและดอกเบี้ยรับ</w:t>
      </w:r>
      <w:r w:rsidR="002B6BA9" w:rsidRPr="00DF06DC">
        <w:rPr>
          <w:rFonts w:ascii="Angsana New" w:hAnsi="Angsana New" w:hint="cs"/>
          <w:sz w:val="30"/>
          <w:szCs w:val="30"/>
          <w:cs/>
        </w:rPr>
        <w:t>และอื่นๆ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C335FA" w:rsidRPr="00DF06DC">
        <w:rPr>
          <w:rFonts w:ascii="Angsana New" w:hAnsi="Angsana New" w:hint="cs"/>
          <w:sz w:val="30"/>
          <w:szCs w:val="30"/>
          <w:cs/>
        </w:rPr>
        <w:t>กลุ่ม</w:t>
      </w:r>
      <w:r w:rsidRPr="00DF06DC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F970B5" w:rsidRPr="00DF06DC">
        <w:rPr>
          <w:rFonts w:ascii="Angsana New" w:hAnsi="Angsana New" w:hint="cs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3C1D487E" w14:textId="77777777" w:rsidR="000418AD" w:rsidRPr="00AD2D5F" w:rsidRDefault="000418AD" w:rsidP="00AD2D5F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4B977193" w14:textId="7770CB3E" w:rsidR="009E7C8A" w:rsidRPr="00DF06DC" w:rsidRDefault="009E7C8A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BECDF09" w14:textId="5C9CD007" w:rsidR="009E7C8A" w:rsidRPr="00AD2D5F" w:rsidRDefault="009E7C8A" w:rsidP="00B350D1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4FAADC79" w14:textId="2ACDE87F" w:rsidR="0020026C" w:rsidRPr="00DF06DC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685FC1" w:rsidRPr="00DF06DC">
        <w:rPr>
          <w:rFonts w:asciiTheme="majorBidi" w:hAnsiTheme="majorBidi" w:cstheme="majorBidi" w:hint="cs"/>
          <w:sz w:val="30"/>
          <w:szCs w:val="30"/>
          <w:cs/>
        </w:rPr>
        <w:t>เกี่ยวข้องในการรวมธุรกิจหรือ</w:t>
      </w:r>
      <w:r w:rsidR="00131993" w:rsidRPr="00DF06DC">
        <w:rPr>
          <w:rFonts w:asciiTheme="majorBidi" w:hAnsiTheme="majorBidi" w:cstheme="majorBidi" w:hint="cs"/>
          <w:sz w:val="30"/>
          <w:szCs w:val="30"/>
          <w:cs/>
        </w:rPr>
        <w:t>รายการที่</w:t>
      </w:r>
      <w:r w:rsidRPr="00DF06DC">
        <w:rPr>
          <w:rFonts w:asciiTheme="majorBidi" w:hAnsiTheme="majorBidi" w:cstheme="majorBidi"/>
          <w:sz w:val="30"/>
          <w:szCs w:val="30"/>
          <w:cs/>
        </w:rPr>
        <w:t>รับรู้โดยตรงใน</w:t>
      </w:r>
      <w:r w:rsidR="00131993" w:rsidRPr="00DF06DC">
        <w:rPr>
          <w:rFonts w:asciiTheme="majorBidi" w:hAnsiTheme="majorBidi" w:hint="cs"/>
          <w:sz w:val="30"/>
          <w:szCs w:val="30"/>
          <w:cs/>
        </w:rPr>
        <w:t>ส่วนของผู้ถือหุ้นหรือ</w:t>
      </w:r>
      <w:r w:rsidRPr="00DF06DC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</w:p>
    <w:p w14:paraId="68D8F907" w14:textId="77777777" w:rsidR="0020026C" w:rsidRPr="00AD2D5F" w:rsidRDefault="0020026C" w:rsidP="00AD2D5F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66D67109" w14:textId="6BBF2330" w:rsidR="0020026C" w:rsidRPr="00DF06DC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F06DC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40BF56F2" w14:textId="77777777" w:rsidR="002C4EBD" w:rsidRPr="00AD2D5F" w:rsidRDefault="002C4EBD" w:rsidP="00AD2D5F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6B353138" w14:textId="709CF42C" w:rsidR="0020026C" w:rsidRPr="00DF06DC" w:rsidRDefault="0020026C" w:rsidP="0020026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CA0291" w:rsidRPr="00DF06DC">
        <w:rPr>
          <w:rFonts w:asciiTheme="majorBidi" w:hAnsiTheme="majorBidi" w:hint="cs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2AE1F1C" w14:textId="77777777" w:rsidR="0020026C" w:rsidRPr="00AD2D5F" w:rsidRDefault="0020026C" w:rsidP="00AD2D5F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1CEC796C" w14:textId="1CC979EB" w:rsidR="0020026C" w:rsidRPr="00DF06DC" w:rsidRDefault="0020026C" w:rsidP="0020026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FAEEA4" w14:textId="77777777" w:rsidR="0020026C" w:rsidRPr="00AD2D5F" w:rsidRDefault="0020026C" w:rsidP="00AD2D5F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53A1CB37" w14:textId="65C2E40C" w:rsidR="0020026C" w:rsidRDefault="0020026C" w:rsidP="0020026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</w:p>
    <w:p w14:paraId="00B39FAB" w14:textId="77777777" w:rsidR="00AD2D5F" w:rsidRPr="00AD2D5F" w:rsidRDefault="00AD2D5F" w:rsidP="00AD2D5F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0E320CB3" w14:textId="5A46C908" w:rsidR="005101C2" w:rsidRPr="00DF06DC" w:rsidRDefault="005101C2" w:rsidP="00817B1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11DEF64" w14:textId="77777777" w:rsidR="005101C2" w:rsidRPr="00AD2D5F" w:rsidRDefault="005101C2" w:rsidP="00AD2D5F">
      <w:pPr>
        <w:pStyle w:val="BodyText"/>
        <w:spacing w:after="0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6475AA4A" w14:textId="747911AF" w:rsidR="009861BD" w:rsidRPr="00DF06DC" w:rsidRDefault="005101C2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DF06DC">
        <w:rPr>
          <w:rFonts w:ascii="Angsana New" w:hAnsi="Angsana New"/>
          <w:sz w:val="30"/>
          <w:szCs w:val="30"/>
          <w:cs/>
        </w:rPr>
        <w:t>บริษัท ด้วย</w:t>
      </w:r>
      <w:r w:rsidRPr="00DF06DC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7211B2" w:rsidRPr="00DF06DC">
        <w:rPr>
          <w:rFonts w:ascii="Angsana New" w:hAnsi="Angsana New"/>
          <w:sz w:val="30"/>
          <w:szCs w:val="30"/>
        </w:rPr>
        <w:t xml:space="preserve"> </w:t>
      </w:r>
      <w:r w:rsidR="007211B2" w:rsidRPr="00DF06DC">
        <w:rPr>
          <w:rFonts w:ascii="Angsana New" w:hAnsi="Angsana New" w:hint="cs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7211B2" w:rsidRPr="00DF06DC">
        <w:rPr>
          <w:rFonts w:ascii="Angsana New" w:hAnsi="Angsana New"/>
          <w:sz w:val="30"/>
          <w:szCs w:val="30"/>
          <w:cs/>
        </w:rPr>
        <w:t xml:space="preserve"> </w:t>
      </w:r>
      <w:r w:rsidR="007211B2" w:rsidRPr="00DF06DC">
        <w:rPr>
          <w:rFonts w:ascii="Angsana New" w:hAnsi="Angsana New" w:hint="cs"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740FA71C" w14:textId="77777777" w:rsidR="00CA0291" w:rsidRPr="00AD2D5F" w:rsidRDefault="00CA0291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2544506B" w14:textId="52EF2AA0" w:rsidR="001164CA" w:rsidRPr="00DF06DC" w:rsidRDefault="009E1A10" w:rsidP="001164C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6762C676" w14:textId="77777777" w:rsidR="00D94558" w:rsidRPr="00077721" w:rsidRDefault="00D94558" w:rsidP="00077721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D3DF2A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การซื้อบริษัทย่อย</w:t>
      </w:r>
    </w:p>
    <w:p w14:paraId="6B252373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CDE0C7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DF06DC">
        <w:rPr>
          <w:rFonts w:ascii="Angsana New" w:hAnsi="Angsana New"/>
          <w:sz w:val="30"/>
          <w:szCs w:val="30"/>
          <w:cs/>
        </w:rPr>
        <w:t xml:space="preserve"> 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แอสเสท เวิรด์ รีเทล จำกัด</w:t>
      </w:r>
      <w:r w:rsidRPr="00DF06DC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ซึ่งเป็นบริษัทย่อยทางตรงของบริษัท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ได้เข้าซื้อส่วนได้เสียในสัดส่วนร้อยละ </w:t>
      </w:r>
      <w:r w:rsidRPr="00DF06DC">
        <w:rPr>
          <w:rFonts w:ascii="Angsana New" w:hAnsi="Angsana New"/>
          <w:sz w:val="30"/>
          <w:szCs w:val="30"/>
        </w:rPr>
        <w:t xml:space="preserve">100 </w:t>
      </w:r>
      <w:r w:rsidRPr="00DF06DC">
        <w:rPr>
          <w:rFonts w:ascii="Angsana New" w:hAnsi="Angsana New" w:hint="cs"/>
          <w:sz w:val="30"/>
          <w:szCs w:val="30"/>
          <w:cs/>
        </w:rPr>
        <w:t>ของทุนที่ออกและชำระแล้วของ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กิจการที่เกี่ยวข้องกัน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F06DC">
        <w:rPr>
          <w:rFonts w:ascii="Angsana New" w:hAnsi="Angsana New"/>
          <w:sz w:val="30"/>
          <w:szCs w:val="30"/>
        </w:rPr>
        <w:t xml:space="preserve">7 </w:t>
      </w:r>
      <w:r w:rsidRPr="00DF06DC">
        <w:rPr>
          <w:rFonts w:ascii="Angsana New" w:hAnsi="Angsana New" w:hint="cs"/>
          <w:sz w:val="30"/>
          <w:szCs w:val="30"/>
          <w:cs/>
        </w:rPr>
        <w:t>บริษัท 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ส่งผลให้กลุ่มบริษัทมีอำนาจควบคุมในบริษัทที่ถูกเข้าซื้อ แผนการซื้อหุ้นดังกล่าวได้รับอนุมัติจาก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ที่ประชุมผู้ถือหุ้นเมื่อวันที่ </w:t>
      </w:r>
      <w:r w:rsidRPr="00DF06DC">
        <w:rPr>
          <w:rFonts w:ascii="Angsana New" w:hAnsi="Angsana New"/>
          <w:snapToGrid w:val="0"/>
          <w:sz w:val="30"/>
          <w:szCs w:val="30"/>
          <w:lang w:eastAsia="zh-CN"/>
        </w:rPr>
        <w:t xml:space="preserve">10 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กรกฎาคม </w:t>
      </w:r>
      <w:r w:rsidRPr="00DF06DC">
        <w:rPr>
          <w:rFonts w:ascii="Angsana New" w:hAnsi="Angsana New"/>
          <w:snapToGrid w:val="0"/>
          <w:sz w:val="30"/>
          <w:szCs w:val="30"/>
          <w:lang w:eastAsia="zh-CN"/>
        </w:rPr>
        <w:t xml:space="preserve">2563 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วันที่ </w:t>
      </w:r>
      <w:r w:rsidRPr="00DF06DC">
        <w:rPr>
          <w:rFonts w:ascii="Angsana New" w:hAnsi="Angsana New"/>
          <w:snapToGrid w:val="0"/>
          <w:sz w:val="30"/>
          <w:szCs w:val="30"/>
          <w:lang w:eastAsia="zh-CN"/>
        </w:rPr>
        <w:t xml:space="preserve">23 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zh-CN"/>
        </w:rPr>
        <w:t>เมษายน</w:t>
      </w:r>
      <w:r w:rsidRPr="00DF06DC">
        <w:rPr>
          <w:rFonts w:ascii="Angsana New" w:hAnsi="Angsana New"/>
          <w:snapToGrid w:val="0"/>
          <w:sz w:val="30"/>
          <w:szCs w:val="30"/>
          <w:lang w:eastAsia="zh-CN"/>
        </w:rPr>
        <w:t xml:space="preserve"> 2564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 และวันที่ </w:t>
      </w:r>
      <w:r w:rsidRPr="00DF06DC">
        <w:rPr>
          <w:rFonts w:ascii="Angsana New" w:hAnsi="Angsana New"/>
          <w:snapToGrid w:val="0"/>
          <w:sz w:val="30"/>
          <w:szCs w:val="30"/>
          <w:lang w:eastAsia="zh-CN"/>
        </w:rPr>
        <w:t xml:space="preserve">22 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เมษายน </w:t>
      </w:r>
      <w:r w:rsidRPr="00DF06DC">
        <w:rPr>
          <w:rFonts w:ascii="Angsana New" w:hAnsi="Angsana New"/>
          <w:snapToGrid w:val="0"/>
          <w:sz w:val="30"/>
          <w:szCs w:val="30"/>
          <w:lang w:eastAsia="zh-CN"/>
        </w:rPr>
        <w:t xml:space="preserve">2565 </w:t>
      </w:r>
      <w:r w:rsidRPr="00DF06DC">
        <w:rPr>
          <w:rFonts w:ascii="Angsana New" w:hAnsi="Angsana New" w:hint="cs"/>
          <w:sz w:val="30"/>
          <w:szCs w:val="30"/>
          <w:cs/>
        </w:rPr>
        <w:t>บริษัทที่ถูกเข้าซื้อ มีดังต่อไปนี้</w:t>
      </w:r>
    </w:p>
    <w:p w14:paraId="1734D849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5A1F84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วัฒ</w:t>
      </w:r>
      <w:r w:rsidRPr="00DF06DC">
        <w:rPr>
          <w:rFonts w:ascii="Angsana New" w:hAnsi="Angsana New" w:hint="cs"/>
          <w:sz w:val="30"/>
          <w:szCs w:val="30"/>
          <w:cs/>
        </w:rPr>
        <w:t>นทรัพย์พัฒนา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5977F13B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เอเชียติ๊ก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คอลเลคชั่น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696E3BF3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44FEB91C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7B104D39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3B6F6CAF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วาไรตี้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แอสเซ็ท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3CA93B7C" w14:textId="77777777" w:rsidR="0030207E" w:rsidRPr="00DF06DC" w:rsidRDefault="0030207E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อิมม์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435BC995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51222F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กลุ่มบริษัทจ่ายเงินจำนวน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766.37 </w:t>
      </w:r>
      <w:r w:rsidRPr="00DF06DC">
        <w:rPr>
          <w:rFonts w:ascii="Angsana New" w:hAnsi="Angsana New" w:hint="cs"/>
          <w:sz w:val="30"/>
          <w:szCs w:val="30"/>
          <w:cs/>
        </w:rPr>
        <w:t>ล้านบาทสำหรับการซื้อหุ้นของบริษัทดังกล่าวและให้บริษัทที่ถูกซื้อกู้ยืมเงินจำนวน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2,887.60 </w:t>
      </w:r>
      <w:r w:rsidRPr="00DF06DC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ล้านบาทเพื่อจ่ายชำระคืนเงินกู้ยืมจากผู้ถือหุ้นเดิมที่บริษัทที่ถูกซื้อมีอยู่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วันที่เข้าซื้อธุรกิจ ต่อมาเมื่อวันที่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11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 xml:space="preserve">กลุ่มบริษัทได้จ่ายเงินเพิ่มเติมสำหรับการซื้อหุ้นของบริษัทดังกล่าวจำนวน </w:t>
      </w:r>
      <w:r w:rsidRPr="00DF06DC">
        <w:rPr>
          <w:rFonts w:ascii="Angsana New" w:hAnsi="Angsana New"/>
          <w:sz w:val="30"/>
          <w:szCs w:val="30"/>
        </w:rPr>
        <w:t xml:space="preserve">0.93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รวมการจ่ายเงินทั้งหมดเป็นจำนวน </w:t>
      </w:r>
      <w:r w:rsidRPr="00DF06DC">
        <w:rPr>
          <w:rFonts w:ascii="Angsana New" w:hAnsi="Angsana New"/>
          <w:sz w:val="30"/>
          <w:szCs w:val="30"/>
        </w:rPr>
        <w:t>3,654.90</w:t>
      </w:r>
      <w:r w:rsidRPr="00DF06DC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A9942BC" w14:textId="77777777" w:rsidR="0030207E" w:rsidRPr="00DF06DC" w:rsidRDefault="0030207E" w:rsidP="0030207E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E89CA86" w14:textId="77777777" w:rsidR="00077721" w:rsidRDefault="00077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4A20215" w14:textId="55E648F5" w:rsidR="0030207E" w:rsidRPr="00DF06DC" w:rsidRDefault="0030207E" w:rsidP="0030207E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0636CD07" w14:textId="77777777" w:rsidR="0030207E" w:rsidRPr="00DF06DC" w:rsidRDefault="0030207E" w:rsidP="0030207E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83"/>
        <w:gridCol w:w="1247"/>
        <w:gridCol w:w="283"/>
        <w:gridCol w:w="1337"/>
        <w:gridCol w:w="283"/>
        <w:gridCol w:w="1337"/>
        <w:gridCol w:w="284"/>
        <w:gridCol w:w="1281"/>
      </w:tblGrid>
      <w:tr w:rsidR="0030207E" w:rsidRPr="00DF06DC" w14:paraId="2E40F19C" w14:textId="77777777" w:rsidTr="000E0A0A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7F644082" w14:textId="77777777" w:rsidR="0030207E" w:rsidRPr="00DF06DC" w:rsidRDefault="0030207E" w:rsidP="000E0A0A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br w:type="page"/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0BB98E" w14:textId="77777777" w:rsidR="0030207E" w:rsidRPr="00DF06DC" w:rsidRDefault="0030207E" w:rsidP="000E0A0A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0DA6005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24A254B8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98D377" w14:textId="77777777" w:rsidR="0030207E" w:rsidRPr="00DF06DC" w:rsidRDefault="0030207E" w:rsidP="000E0A0A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BF52DAF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47E667EB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2D8EF1" w14:textId="77777777" w:rsidR="0030207E" w:rsidRPr="00DF06DC" w:rsidRDefault="0030207E" w:rsidP="000E0A0A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7D194F6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  <w:p w14:paraId="0E4C59F1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232B59" w14:textId="77777777" w:rsidR="0030207E" w:rsidRPr="00DF06DC" w:rsidRDefault="0030207E" w:rsidP="000E0A0A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A42C309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</w:tr>
      <w:tr w:rsidR="0030207E" w:rsidRPr="00DF06DC" w14:paraId="616E5279" w14:textId="77777777" w:rsidTr="000E0A0A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0C81B023" w14:textId="77777777" w:rsidR="0030207E" w:rsidRPr="00DF06DC" w:rsidRDefault="0030207E" w:rsidP="000E0A0A">
            <w:pPr>
              <w:spacing w:line="216" w:lineRule="auto"/>
              <w:ind w:left="-108" w:right="-108" w:firstLine="108"/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4EE69C" w14:textId="77777777" w:rsidR="0030207E" w:rsidRPr="00DF06DC" w:rsidRDefault="0030207E" w:rsidP="000E0A0A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BF1DBD7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8BB9E6" w14:textId="77777777" w:rsidR="0030207E" w:rsidRPr="00DF06DC" w:rsidRDefault="0030207E" w:rsidP="000E0A0A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2" w:type="dxa"/>
            <w:gridSpan w:val="5"/>
            <w:shd w:val="clear" w:color="auto" w:fill="auto"/>
            <w:vAlign w:val="bottom"/>
          </w:tcPr>
          <w:p w14:paraId="73676A84" w14:textId="77777777" w:rsidR="0030207E" w:rsidRPr="00DF06DC" w:rsidRDefault="0030207E" w:rsidP="000E0A0A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07E" w:rsidRPr="00DF06DC" w14:paraId="69FEDDE0" w14:textId="77777777" w:rsidTr="000E0A0A">
        <w:trPr>
          <w:trHeight w:val="20"/>
        </w:trPr>
        <w:tc>
          <w:tcPr>
            <w:tcW w:w="3150" w:type="dxa"/>
          </w:tcPr>
          <w:p w14:paraId="605EC3FF" w14:textId="77777777" w:rsidR="0030207E" w:rsidRPr="00DF06DC" w:rsidRDefault="0030207E" w:rsidP="000E0A0A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วัฒนทรัพย์พัฒนา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3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2E91F7E3" w14:textId="77777777" w:rsidR="0030207E" w:rsidRPr="00DF06DC" w:rsidRDefault="0030207E" w:rsidP="000E0A0A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0DF88AC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0A8AF3B9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0FB4AD64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936,816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16C9D1D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5ED41575" w14:textId="77777777" w:rsidR="0030207E" w:rsidRPr="00DF06DC" w:rsidRDefault="0030207E" w:rsidP="000E0A0A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F06DC">
              <w:rPr>
                <w:rFonts w:ascii="Angsana New" w:hAnsi="Angsana New"/>
                <w:sz w:val="30"/>
                <w:szCs w:val="30"/>
              </w:rPr>
              <w:t>1,000,796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94824FD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2FBFBE93" w14:textId="77777777" w:rsidR="0030207E" w:rsidRPr="00DF06DC" w:rsidRDefault="0030207E" w:rsidP="000E0A0A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    (6</w:t>
            </w:r>
            <w:r w:rsidRPr="00DF06DC">
              <w:rPr>
                <w:rFonts w:ascii="Angsana New" w:hAnsi="Angsana New"/>
                <w:sz w:val="30"/>
                <w:szCs w:val="30"/>
              </w:rPr>
              <w:t>3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F06DC">
              <w:rPr>
                <w:rFonts w:ascii="Angsana New" w:hAnsi="Angsana New"/>
                <w:sz w:val="30"/>
                <w:szCs w:val="30"/>
              </w:rPr>
              <w:t>980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0207E" w:rsidRPr="00DF06DC" w14:paraId="2C887537" w14:textId="77777777" w:rsidTr="000E0A0A">
        <w:trPr>
          <w:trHeight w:val="20"/>
        </w:trPr>
        <w:tc>
          <w:tcPr>
            <w:tcW w:w="3150" w:type="dxa"/>
          </w:tcPr>
          <w:p w14:paraId="7192B75C" w14:textId="77777777" w:rsidR="0030207E" w:rsidRPr="00DF06DC" w:rsidRDefault="0030207E" w:rsidP="000E0A0A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เอเชียติ๊ก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คอลเลคชั่น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24912E39" w14:textId="77777777" w:rsidR="0030207E" w:rsidRPr="00DF06DC" w:rsidRDefault="0030207E" w:rsidP="000E0A0A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0A70676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AFE131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405EE640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3B3E9BD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1,221,380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781AABE2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3240EE18" w14:textId="77777777" w:rsidR="0030207E" w:rsidRPr="00DF06DC" w:rsidRDefault="0030207E" w:rsidP="000E0A0A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1,168,048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FFAE542" w14:textId="77777777" w:rsidR="0030207E" w:rsidRPr="00DF06DC" w:rsidRDefault="0030207E" w:rsidP="000E0A0A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573A0D4F" w14:textId="77777777" w:rsidR="0030207E" w:rsidRPr="00DF06DC" w:rsidRDefault="0030207E" w:rsidP="000E0A0A">
            <w:pPr>
              <w:tabs>
                <w:tab w:val="clear" w:pos="907"/>
                <w:tab w:val="left" w:pos="93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1D851C" w14:textId="77777777" w:rsidR="0030207E" w:rsidRPr="00DF06DC" w:rsidRDefault="0030207E" w:rsidP="000E0A0A">
            <w:pPr>
              <w:tabs>
                <w:tab w:val="clear" w:pos="907"/>
                <w:tab w:val="left" w:pos="84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DF06DC">
              <w:rPr>
                <w:rFonts w:ascii="Angsana New" w:hAnsi="Angsana New"/>
                <w:sz w:val="30"/>
                <w:szCs w:val="30"/>
              </w:rPr>
              <w:t>3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F06DC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30207E" w:rsidRPr="00DF06DC" w14:paraId="656C9720" w14:textId="77777777" w:rsidTr="000E0A0A">
        <w:trPr>
          <w:trHeight w:val="20"/>
        </w:trPr>
        <w:tc>
          <w:tcPr>
            <w:tcW w:w="3150" w:type="dxa"/>
          </w:tcPr>
          <w:p w14:paraId="0A0583FE" w14:textId="77777777" w:rsidR="0030207E" w:rsidRPr="00DF06DC" w:rsidRDefault="0030207E" w:rsidP="000E0A0A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วรรณทรัพย์พัฒนา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10A565EB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4439627" w14:textId="77777777" w:rsidR="0030207E" w:rsidRPr="00DF06DC" w:rsidRDefault="0030207E" w:rsidP="000E0A0A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1FE42F56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0FF8AF91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86,805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5273FF6D" w14:textId="77777777" w:rsidR="0030207E" w:rsidRPr="00DF06DC" w:rsidRDefault="0030207E" w:rsidP="000E0A0A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471AE9D0" w14:textId="77777777" w:rsidR="0030207E" w:rsidRPr="00DF06DC" w:rsidRDefault="0030207E" w:rsidP="000E0A0A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F06DC">
              <w:rPr>
                <w:rFonts w:ascii="Angsana New" w:hAnsi="Angsana New"/>
                <w:sz w:val="30"/>
                <w:szCs w:val="30"/>
              </w:rPr>
              <w:t>121,447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E88BC02" w14:textId="77777777" w:rsidR="0030207E" w:rsidRPr="00DF06DC" w:rsidRDefault="0030207E" w:rsidP="000E0A0A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0EA184B4" w14:textId="77777777" w:rsidR="0030207E" w:rsidRPr="00DF06DC" w:rsidRDefault="0030207E" w:rsidP="00B10450">
            <w:pPr>
              <w:tabs>
                <w:tab w:val="clear" w:pos="680"/>
                <w:tab w:val="clear" w:pos="907"/>
                <w:tab w:val="left" w:pos="667"/>
                <w:tab w:val="left" w:pos="943"/>
              </w:tabs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  (</w:t>
            </w:r>
            <w:r w:rsidRPr="00DF06DC">
              <w:rPr>
                <w:rFonts w:ascii="Angsana New" w:hAnsi="Angsana New"/>
                <w:sz w:val="30"/>
                <w:szCs w:val="30"/>
              </w:rPr>
              <w:t>34,642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0207E" w:rsidRPr="00DF06DC" w14:paraId="5C014604" w14:textId="77777777" w:rsidTr="000E0A0A">
        <w:trPr>
          <w:trHeight w:val="20"/>
        </w:trPr>
        <w:tc>
          <w:tcPr>
            <w:tcW w:w="3150" w:type="dxa"/>
          </w:tcPr>
          <w:p w14:paraId="6304951E" w14:textId="77777777" w:rsidR="0030207E" w:rsidRPr="00DF06DC" w:rsidRDefault="0030207E" w:rsidP="000E0A0A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41D990D1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2957180" w14:textId="77777777" w:rsidR="0030207E" w:rsidRPr="00DF06DC" w:rsidRDefault="0030207E" w:rsidP="000E0A0A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4A301198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11FC2BF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446,382 </w:t>
            </w:r>
          </w:p>
        </w:tc>
        <w:tc>
          <w:tcPr>
            <w:tcW w:w="283" w:type="dxa"/>
          </w:tcPr>
          <w:p w14:paraId="2A7EDAA7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F96F429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243,065</w:t>
            </w:r>
          </w:p>
        </w:tc>
        <w:tc>
          <w:tcPr>
            <w:tcW w:w="284" w:type="dxa"/>
          </w:tcPr>
          <w:p w14:paraId="3D21AB47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4FB4893A" w14:textId="77777777" w:rsidR="0030207E" w:rsidRPr="00DF06DC" w:rsidRDefault="0030207E" w:rsidP="000E0A0A">
            <w:pPr>
              <w:tabs>
                <w:tab w:val="clear" w:pos="90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203,317 </w:t>
            </w:r>
          </w:p>
        </w:tc>
      </w:tr>
      <w:tr w:rsidR="0030207E" w:rsidRPr="00DF06DC" w14:paraId="22E55798" w14:textId="77777777" w:rsidTr="000E0A0A">
        <w:trPr>
          <w:trHeight w:val="20"/>
        </w:trPr>
        <w:tc>
          <w:tcPr>
            <w:tcW w:w="3150" w:type="dxa"/>
          </w:tcPr>
          <w:p w14:paraId="37E80063" w14:textId="77777777" w:rsidR="0030207E" w:rsidRPr="00DF06DC" w:rsidRDefault="0030207E" w:rsidP="000E0A0A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5A63B63F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E537863" w14:textId="77777777" w:rsidR="0030207E" w:rsidRPr="00DF06DC" w:rsidRDefault="0030207E" w:rsidP="000E0A0A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233E3E37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E58C10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204,579</w:t>
            </w:r>
          </w:p>
        </w:tc>
        <w:tc>
          <w:tcPr>
            <w:tcW w:w="283" w:type="dxa"/>
          </w:tcPr>
          <w:p w14:paraId="723B119C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F1F78AB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332,309</w:t>
            </w:r>
          </w:p>
        </w:tc>
        <w:tc>
          <w:tcPr>
            <w:tcW w:w="284" w:type="dxa"/>
          </w:tcPr>
          <w:p w14:paraId="556520A5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3A242B1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(127,730)</w:t>
            </w:r>
          </w:p>
        </w:tc>
      </w:tr>
      <w:tr w:rsidR="0030207E" w:rsidRPr="00DF06DC" w14:paraId="6DD39D64" w14:textId="77777777" w:rsidTr="000E0A0A">
        <w:trPr>
          <w:trHeight w:val="20"/>
        </w:trPr>
        <w:tc>
          <w:tcPr>
            <w:tcW w:w="3150" w:type="dxa"/>
          </w:tcPr>
          <w:p w14:paraId="535E2D25" w14:textId="77777777" w:rsidR="0030207E" w:rsidRPr="00DF06DC" w:rsidRDefault="0030207E" w:rsidP="000E0A0A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วาไรตี้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5EF6D6DB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E9D7769" w14:textId="77777777" w:rsidR="0030207E" w:rsidRPr="00DF06DC" w:rsidRDefault="0030207E" w:rsidP="000E0A0A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9FAC78B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4C5F583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453,573</w:t>
            </w:r>
          </w:p>
        </w:tc>
        <w:tc>
          <w:tcPr>
            <w:tcW w:w="283" w:type="dxa"/>
          </w:tcPr>
          <w:p w14:paraId="19689083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B7CB6F9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705,755</w:t>
            </w:r>
          </w:p>
        </w:tc>
        <w:tc>
          <w:tcPr>
            <w:tcW w:w="284" w:type="dxa"/>
          </w:tcPr>
          <w:p w14:paraId="5A844FF0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20FB9018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(252,182)</w:t>
            </w:r>
          </w:p>
        </w:tc>
      </w:tr>
      <w:tr w:rsidR="0030207E" w:rsidRPr="00DF06DC" w14:paraId="65512D09" w14:textId="77777777" w:rsidTr="000E0A0A">
        <w:trPr>
          <w:trHeight w:val="20"/>
        </w:trPr>
        <w:tc>
          <w:tcPr>
            <w:tcW w:w="3150" w:type="dxa"/>
          </w:tcPr>
          <w:p w14:paraId="6A49F9C4" w14:textId="77777777" w:rsidR="0030207E" w:rsidRPr="00DF06DC" w:rsidRDefault="0030207E" w:rsidP="000E0A0A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อิมม์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เจริญกรุง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32FFB889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7571B91" w14:textId="77777777" w:rsidR="0030207E" w:rsidRPr="00DF06DC" w:rsidRDefault="0030207E" w:rsidP="000E0A0A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03C93B35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59F11633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305,365</w:t>
            </w:r>
          </w:p>
        </w:tc>
        <w:tc>
          <w:tcPr>
            <w:tcW w:w="283" w:type="dxa"/>
          </w:tcPr>
          <w:p w14:paraId="10ED9A57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646C018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273,301</w:t>
            </w:r>
          </w:p>
        </w:tc>
        <w:tc>
          <w:tcPr>
            <w:tcW w:w="284" w:type="dxa"/>
          </w:tcPr>
          <w:p w14:paraId="63440CF1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44B16A8B" w14:textId="77777777" w:rsidR="0030207E" w:rsidRPr="00DF06DC" w:rsidRDefault="0030207E" w:rsidP="000E0A0A">
            <w:pPr>
              <w:tabs>
                <w:tab w:val="clear" w:pos="907"/>
                <w:tab w:val="left" w:pos="84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32,064</w:t>
            </w:r>
          </w:p>
        </w:tc>
      </w:tr>
      <w:tr w:rsidR="0030207E" w:rsidRPr="00DF06DC" w14:paraId="3DB6C13E" w14:textId="77777777" w:rsidTr="000E0A0A">
        <w:trPr>
          <w:trHeight w:val="20"/>
        </w:trPr>
        <w:tc>
          <w:tcPr>
            <w:tcW w:w="3150" w:type="dxa"/>
          </w:tcPr>
          <w:p w14:paraId="7639AA9A" w14:textId="77777777" w:rsidR="0030207E" w:rsidRPr="00DF06DC" w:rsidRDefault="0030207E" w:rsidP="000E0A0A">
            <w:pPr>
              <w:spacing w:line="216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1D52CB36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C4A9470" w14:textId="77777777" w:rsidR="0030207E" w:rsidRPr="00DF06DC" w:rsidRDefault="0030207E" w:rsidP="000E0A0A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2D3A8C" w14:textId="77777777" w:rsidR="0030207E" w:rsidRPr="00DF06DC" w:rsidRDefault="0030207E" w:rsidP="000E0A0A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762BC6A0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3,654,900</w:t>
            </w:r>
          </w:p>
        </w:tc>
        <w:tc>
          <w:tcPr>
            <w:tcW w:w="283" w:type="dxa"/>
          </w:tcPr>
          <w:p w14:paraId="086FEA0E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872CD5D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3,844,721</w:t>
            </w:r>
          </w:p>
        </w:tc>
        <w:tc>
          <w:tcPr>
            <w:tcW w:w="284" w:type="dxa"/>
          </w:tcPr>
          <w:p w14:paraId="773D3E0D" w14:textId="77777777" w:rsidR="0030207E" w:rsidRPr="00DF06DC" w:rsidRDefault="0030207E" w:rsidP="000E0A0A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03826DB1" w14:textId="77777777" w:rsidR="0030207E" w:rsidRPr="00DF06DC" w:rsidRDefault="0030207E" w:rsidP="000E0A0A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(189,821)</w:t>
            </w:r>
          </w:p>
        </w:tc>
      </w:tr>
    </w:tbl>
    <w:p w14:paraId="27204C3B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4271240" w14:textId="49F41C48" w:rsidR="00DB0C97" w:rsidRPr="00DF06DC" w:rsidRDefault="00DB0C97" w:rsidP="00DB0C9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4EDD9BD" w14:textId="77777777" w:rsidR="00DB0C97" w:rsidRPr="00DF06DC" w:rsidRDefault="00DB0C97" w:rsidP="00DB0C97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</w:p>
    <w:p w14:paraId="4C986833" w14:textId="77777777" w:rsidR="00DB0C97" w:rsidRPr="00DF06DC" w:rsidRDefault="00DB0C97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D2237F" w14:textId="77777777" w:rsidR="000B049D" w:rsidRPr="00DF06DC" w:rsidRDefault="000B049D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71C80E7F" w14:textId="77777777" w:rsidR="009F094D" w:rsidRPr="00DF06DC" w:rsidRDefault="009F094D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1A91B61" w14:textId="77777777" w:rsidR="0030207E" w:rsidRPr="00DF06DC" w:rsidRDefault="0030207E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25E2470" w14:textId="77777777" w:rsidR="0030207E" w:rsidRPr="00DF06DC" w:rsidRDefault="0030207E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F645946" w14:textId="77777777" w:rsidR="0030207E" w:rsidRPr="00DF06DC" w:rsidRDefault="0030207E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A067B3E" w14:textId="77777777" w:rsidR="0030207E" w:rsidRPr="00DF06DC" w:rsidRDefault="0030207E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68BFDAB" w14:textId="77777777" w:rsidR="0030207E" w:rsidRPr="00DF06DC" w:rsidRDefault="0030207E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7388519" w14:textId="47542040" w:rsidR="0030207E" w:rsidRPr="00DF06DC" w:rsidRDefault="0030207E" w:rsidP="009E1A1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  <w:sectPr w:rsidR="0030207E" w:rsidRPr="00DF06DC" w:rsidSect="00F52B7F">
          <w:headerReference w:type="default" r:id="rId13"/>
          <w:footerReference w:type="default" r:id="rId14"/>
          <w:pgSz w:w="11909" w:h="16834" w:code="9"/>
          <w:pgMar w:top="691" w:right="1152" w:bottom="576" w:left="1170" w:header="720" w:footer="720" w:gutter="0"/>
          <w:pgNumType w:start="18"/>
          <w:cols w:space="720"/>
          <w:docGrid w:linePitch="245"/>
        </w:sectPr>
      </w:pPr>
    </w:p>
    <w:p w14:paraId="3D8C8F89" w14:textId="32BCA4E9" w:rsidR="0030207E" w:rsidRPr="00DF06DC" w:rsidRDefault="0030207E" w:rsidP="00442FC2">
      <w:pPr>
        <w:pStyle w:val="BodyText"/>
        <w:tabs>
          <w:tab w:val="clear" w:pos="454"/>
          <w:tab w:val="clear" w:pos="680"/>
          <w:tab w:val="left" w:pos="990"/>
        </w:tabs>
        <w:spacing w:line="230" w:lineRule="auto"/>
        <w:ind w:left="540" w:right="-27" w:firstLine="270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DF06DC">
        <w:rPr>
          <w:rFonts w:ascii="Angsana New" w:hAnsi="Angsana New"/>
          <w:spacing w:val="-6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 มีดังนี้</w:t>
      </w:r>
    </w:p>
    <w:p w14:paraId="546B3E5B" w14:textId="77777777" w:rsidR="0030207E" w:rsidRPr="00DF06DC" w:rsidRDefault="0030207E" w:rsidP="0030207E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15098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042"/>
        <w:gridCol w:w="252"/>
        <w:gridCol w:w="1368"/>
        <w:gridCol w:w="270"/>
        <w:gridCol w:w="1710"/>
        <w:gridCol w:w="270"/>
        <w:gridCol w:w="1440"/>
        <w:gridCol w:w="270"/>
        <w:gridCol w:w="1260"/>
        <w:gridCol w:w="270"/>
        <w:gridCol w:w="1350"/>
        <w:gridCol w:w="236"/>
        <w:gridCol w:w="1560"/>
        <w:gridCol w:w="236"/>
        <w:gridCol w:w="1552"/>
        <w:gridCol w:w="12"/>
      </w:tblGrid>
      <w:tr w:rsidR="0030207E" w:rsidRPr="00DF06DC" w14:paraId="76DB1BF7" w14:textId="77777777" w:rsidTr="000E0A0A">
        <w:trPr>
          <w:trHeight w:val="20"/>
          <w:tblHeader/>
        </w:trPr>
        <w:tc>
          <w:tcPr>
            <w:tcW w:w="3042" w:type="dxa"/>
          </w:tcPr>
          <w:p w14:paraId="3143FCC1" w14:textId="77777777" w:rsidR="0030207E" w:rsidRPr="00DF06DC" w:rsidRDefault="0030207E" w:rsidP="000E0A0A">
            <w:pPr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18444DD6" w14:textId="77777777" w:rsidR="0030207E" w:rsidRPr="00DF06DC" w:rsidRDefault="0030207E" w:rsidP="000E0A0A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F6AB66E" w14:textId="77777777" w:rsidR="0030207E" w:rsidRPr="00DF06DC" w:rsidRDefault="0030207E" w:rsidP="000E0A0A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วัฒนทรัพย์พัฒนา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3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0BE54978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6403A36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เอเชียติ๊ก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คอลเลคชั่น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19061D9C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AAA40B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วรรณทรัพย์พัฒนา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1F640095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770BA6" w14:textId="77777777" w:rsidR="0030207E" w:rsidRPr="00DF06DC" w:rsidRDefault="0030207E" w:rsidP="000E0A0A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โฮเทลส์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2406D000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664AAB" w14:textId="77777777" w:rsidR="0030207E" w:rsidRPr="00DF06DC" w:rsidRDefault="0030207E" w:rsidP="000E0A0A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รีเทล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</w:tcPr>
          <w:p w14:paraId="534B6493" w14:textId="77777777" w:rsidR="0030207E" w:rsidRPr="00DF06DC" w:rsidRDefault="0030207E" w:rsidP="000E0A0A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0E5E4F2B" w14:textId="77777777" w:rsidR="0030207E" w:rsidRPr="00DF06DC" w:rsidRDefault="0030207E" w:rsidP="000E0A0A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วาไรตี้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แอสเซ็ท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</w:tcPr>
          <w:p w14:paraId="530FF073" w14:textId="77777777" w:rsidR="0030207E" w:rsidRPr="00DF06DC" w:rsidRDefault="0030207E" w:rsidP="000E0A0A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25883EBA" w14:textId="77777777" w:rsidR="0030207E" w:rsidRPr="00DF06DC" w:rsidRDefault="0030207E" w:rsidP="000E0A0A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อิมม์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เจริญกรุง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</w:tr>
      <w:tr w:rsidR="0030207E" w:rsidRPr="00DF06DC" w14:paraId="088ECEC8" w14:textId="77777777" w:rsidTr="000E0A0A">
        <w:trPr>
          <w:gridAfter w:val="1"/>
          <w:wAfter w:w="12" w:type="dxa"/>
          <w:trHeight w:val="20"/>
        </w:trPr>
        <w:tc>
          <w:tcPr>
            <w:tcW w:w="3042" w:type="dxa"/>
          </w:tcPr>
          <w:p w14:paraId="4ECCCDFD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2207351C" w14:textId="77777777" w:rsidR="0030207E" w:rsidRPr="00DF06DC" w:rsidRDefault="0030207E" w:rsidP="000E0A0A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2" w:type="dxa"/>
            <w:gridSpan w:val="13"/>
          </w:tcPr>
          <w:p w14:paraId="098D309E" w14:textId="77777777" w:rsidR="0030207E" w:rsidRPr="00DF06DC" w:rsidRDefault="0030207E" w:rsidP="000E0A0A">
            <w:pPr>
              <w:spacing w:line="230" w:lineRule="auto"/>
              <w:ind w:left="-18" w:right="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F06D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DF06D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0207E" w:rsidRPr="00DF06DC" w14:paraId="7440F971" w14:textId="77777777" w:rsidTr="000E0A0A">
        <w:trPr>
          <w:trHeight w:val="20"/>
        </w:trPr>
        <w:tc>
          <w:tcPr>
            <w:tcW w:w="3042" w:type="dxa"/>
          </w:tcPr>
          <w:p w14:paraId="699F76AA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2" w:type="dxa"/>
          </w:tcPr>
          <w:p w14:paraId="259857D0" w14:textId="77777777" w:rsidR="0030207E" w:rsidRPr="00DF06DC" w:rsidRDefault="0030207E" w:rsidP="000E0A0A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06D8A4C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5F673D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088301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669CC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6585EF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CFFEF5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74F4BD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DDA8A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15BED8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472EB9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D84946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7FC2A5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2E5B00F8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07E" w:rsidRPr="00DF06DC" w14:paraId="23BF655D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7BAE4B99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68972DFB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ACBEAB3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   373</w:t>
            </w:r>
          </w:p>
        </w:tc>
        <w:tc>
          <w:tcPr>
            <w:tcW w:w="270" w:type="dxa"/>
          </w:tcPr>
          <w:p w14:paraId="4BF799D0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D490A8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321 </w:t>
            </w:r>
          </w:p>
        </w:tc>
        <w:tc>
          <w:tcPr>
            <w:tcW w:w="270" w:type="dxa"/>
          </w:tcPr>
          <w:p w14:paraId="19BE83E8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D70CF6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 143 </w:t>
            </w:r>
          </w:p>
        </w:tc>
        <w:tc>
          <w:tcPr>
            <w:tcW w:w="270" w:type="dxa"/>
          </w:tcPr>
          <w:p w14:paraId="2118FD41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B86FD1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1,003 </w:t>
            </w:r>
          </w:p>
        </w:tc>
        <w:tc>
          <w:tcPr>
            <w:tcW w:w="270" w:type="dxa"/>
          </w:tcPr>
          <w:p w14:paraId="7CA69085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03383A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466 </w:t>
            </w:r>
          </w:p>
        </w:tc>
        <w:tc>
          <w:tcPr>
            <w:tcW w:w="236" w:type="dxa"/>
          </w:tcPr>
          <w:p w14:paraId="1F90D0EE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1ABF55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101 </w:t>
            </w:r>
          </w:p>
        </w:tc>
        <w:tc>
          <w:tcPr>
            <w:tcW w:w="236" w:type="dxa"/>
          </w:tcPr>
          <w:p w14:paraId="0CF0750F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FC7817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211 </w:t>
            </w:r>
          </w:p>
        </w:tc>
      </w:tr>
      <w:tr w:rsidR="0030207E" w:rsidRPr="00DF06DC" w14:paraId="30E526EF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00A0693F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" w:type="dxa"/>
          </w:tcPr>
          <w:p w14:paraId="24F23BCD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BECFDDD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566</w:t>
            </w:r>
          </w:p>
        </w:tc>
        <w:tc>
          <w:tcPr>
            <w:tcW w:w="270" w:type="dxa"/>
          </w:tcPr>
          <w:p w14:paraId="4DD3FD2F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8A4D9E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145 </w:t>
            </w:r>
          </w:p>
        </w:tc>
        <w:tc>
          <w:tcPr>
            <w:tcW w:w="270" w:type="dxa"/>
          </w:tcPr>
          <w:p w14:paraId="474846FD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D82A1B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270" w:type="dxa"/>
          </w:tcPr>
          <w:p w14:paraId="11D4319E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802BC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</w:tc>
        <w:tc>
          <w:tcPr>
            <w:tcW w:w="270" w:type="dxa"/>
          </w:tcPr>
          <w:p w14:paraId="141C3FAC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C35CD0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236" w:type="dxa"/>
          </w:tcPr>
          <w:p w14:paraId="53CC5B4C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1D7543D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  <w:tc>
          <w:tcPr>
            <w:tcW w:w="236" w:type="dxa"/>
          </w:tcPr>
          <w:p w14:paraId="1CC79C00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30B87EC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368 </w:t>
            </w:r>
          </w:p>
        </w:tc>
      </w:tr>
      <w:tr w:rsidR="0030207E" w:rsidRPr="00DF06DC" w14:paraId="5D39E9EE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62137BF5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52" w:type="dxa"/>
          </w:tcPr>
          <w:p w14:paraId="20875DBE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423FF8B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1,791,551</w:t>
            </w:r>
          </w:p>
        </w:tc>
        <w:tc>
          <w:tcPr>
            <w:tcW w:w="270" w:type="dxa"/>
          </w:tcPr>
          <w:p w14:paraId="740F2FD7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5AB3BBA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2,279,950 </w:t>
            </w:r>
          </w:p>
        </w:tc>
        <w:tc>
          <w:tcPr>
            <w:tcW w:w="270" w:type="dxa"/>
          </w:tcPr>
          <w:p w14:paraId="151F0259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A9D783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218,734</w:t>
            </w:r>
          </w:p>
        </w:tc>
        <w:tc>
          <w:tcPr>
            <w:tcW w:w="270" w:type="dxa"/>
          </w:tcPr>
          <w:p w14:paraId="4BBDABDC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6E6A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A7B2BF8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52B5BD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A12FC08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55BC01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BE4C529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426CA670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30207E" w:rsidRPr="00DF06DC" w14:paraId="7D9940EB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11D04819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DF06D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7E6AAB7D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D41D464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  <w:tc>
          <w:tcPr>
            <w:tcW w:w="270" w:type="dxa"/>
          </w:tcPr>
          <w:p w14:paraId="417DF571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3DC639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14EA27D7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07203E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0A6CF31F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B7A4D6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246,215 </w:t>
            </w:r>
          </w:p>
        </w:tc>
        <w:tc>
          <w:tcPr>
            <w:tcW w:w="270" w:type="dxa"/>
          </w:tcPr>
          <w:p w14:paraId="703B5E89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A6A1D6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369,800 </w:t>
            </w:r>
          </w:p>
        </w:tc>
        <w:tc>
          <w:tcPr>
            <w:tcW w:w="236" w:type="dxa"/>
          </w:tcPr>
          <w:p w14:paraId="039B5029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85ED7F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820,800 </w:t>
            </w:r>
          </w:p>
        </w:tc>
        <w:tc>
          <w:tcPr>
            <w:tcW w:w="236" w:type="dxa"/>
          </w:tcPr>
          <w:p w14:paraId="698FD281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4D8B8C7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267,300 </w:t>
            </w:r>
          </w:p>
        </w:tc>
      </w:tr>
      <w:tr w:rsidR="0030207E" w:rsidRPr="00DF06DC" w14:paraId="7312B466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7B5C6955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" w:type="dxa"/>
          </w:tcPr>
          <w:p w14:paraId="2341ECB9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3233F03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  <w:tc>
          <w:tcPr>
            <w:tcW w:w="270" w:type="dxa"/>
          </w:tcPr>
          <w:p w14:paraId="6A352CB4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00F4B2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60B81B71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01A288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63C50522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2DF5E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241FCFD9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75823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E121FCB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85AB372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AA2EA43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070201FB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5,601 </w:t>
            </w:r>
          </w:p>
        </w:tc>
      </w:tr>
      <w:tr w:rsidR="0030207E" w:rsidRPr="00DF06DC" w14:paraId="21486260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2F9FB26E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52" w:type="dxa"/>
          </w:tcPr>
          <w:p w14:paraId="1C8CE5BA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455DA26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              -   </w:t>
            </w:r>
          </w:p>
        </w:tc>
        <w:tc>
          <w:tcPr>
            <w:tcW w:w="270" w:type="dxa"/>
          </w:tcPr>
          <w:p w14:paraId="4C9ECBE1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3005C0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467 </w:t>
            </w:r>
          </w:p>
        </w:tc>
        <w:tc>
          <w:tcPr>
            <w:tcW w:w="270" w:type="dxa"/>
          </w:tcPr>
          <w:p w14:paraId="3FD7DBA7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125E5A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1,552</w:t>
            </w:r>
          </w:p>
        </w:tc>
        <w:tc>
          <w:tcPr>
            <w:tcW w:w="270" w:type="dxa"/>
          </w:tcPr>
          <w:p w14:paraId="76BA7484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14D34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97 </w:t>
            </w:r>
          </w:p>
        </w:tc>
        <w:tc>
          <w:tcPr>
            <w:tcW w:w="270" w:type="dxa"/>
          </w:tcPr>
          <w:p w14:paraId="3BFA3737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250C74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D5B7EF3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A22350C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D5A0878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4203A7C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9 </w:t>
            </w:r>
          </w:p>
        </w:tc>
      </w:tr>
      <w:tr w:rsidR="0030207E" w:rsidRPr="00DF06DC" w14:paraId="51A7D9DD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70F2B19F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dxa"/>
          </w:tcPr>
          <w:p w14:paraId="29951C2C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8667DC1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  (214)</w:t>
            </w:r>
          </w:p>
        </w:tc>
        <w:tc>
          <w:tcPr>
            <w:tcW w:w="270" w:type="dxa"/>
          </w:tcPr>
          <w:p w14:paraId="6EF330AC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29F3558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(213) </w:t>
            </w:r>
          </w:p>
        </w:tc>
        <w:tc>
          <w:tcPr>
            <w:tcW w:w="270" w:type="dxa"/>
          </w:tcPr>
          <w:p w14:paraId="30CE1203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95DAE6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30" w:lineRule="auto"/>
              <w:ind w:left="-18" w:right="161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(15,442)</w:t>
            </w:r>
          </w:p>
        </w:tc>
        <w:tc>
          <w:tcPr>
            <w:tcW w:w="270" w:type="dxa"/>
          </w:tcPr>
          <w:p w14:paraId="4BFBAA48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C0686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(67) </w:t>
            </w:r>
          </w:p>
        </w:tc>
        <w:tc>
          <w:tcPr>
            <w:tcW w:w="270" w:type="dxa"/>
          </w:tcPr>
          <w:p w14:paraId="4071B52C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40219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(516) </w:t>
            </w:r>
          </w:p>
        </w:tc>
        <w:tc>
          <w:tcPr>
            <w:tcW w:w="236" w:type="dxa"/>
          </w:tcPr>
          <w:p w14:paraId="68557811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1EC18B1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(443) </w:t>
            </w:r>
          </w:p>
        </w:tc>
        <w:tc>
          <w:tcPr>
            <w:tcW w:w="236" w:type="dxa"/>
          </w:tcPr>
          <w:p w14:paraId="497C0316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358F3317" w14:textId="77777777" w:rsidR="0030207E" w:rsidRPr="00DF06DC" w:rsidRDefault="0030207E" w:rsidP="000E0A0A">
            <w:pPr>
              <w:spacing w:line="230" w:lineRule="auto"/>
              <w:ind w:left="-18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(103) </w:t>
            </w:r>
          </w:p>
        </w:tc>
      </w:tr>
      <w:tr w:rsidR="0030207E" w:rsidRPr="00DF06DC" w14:paraId="6CCD95C0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2F5DCB54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3C4E1967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B314DA0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(747,037)</w:t>
            </w:r>
          </w:p>
        </w:tc>
        <w:tc>
          <w:tcPr>
            <w:tcW w:w="270" w:type="dxa"/>
          </w:tcPr>
          <w:p w14:paraId="4D7BB85C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5C74F8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(1,041,326) </w:t>
            </w:r>
          </w:p>
        </w:tc>
        <w:tc>
          <w:tcPr>
            <w:tcW w:w="270" w:type="dxa"/>
          </w:tcPr>
          <w:p w14:paraId="5C0015E0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540CAB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30" w:lineRule="auto"/>
              <w:ind w:left="-18" w:right="161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(66,455)</w:t>
            </w:r>
          </w:p>
        </w:tc>
        <w:tc>
          <w:tcPr>
            <w:tcW w:w="270" w:type="dxa"/>
          </w:tcPr>
          <w:p w14:paraId="5576AAE0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863A6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6C7B51E3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0174D0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1CEB3970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7074A6B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DBE9E59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54CD8E01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30207E" w:rsidRPr="00DF06DC" w14:paraId="641456A5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25F6DB57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2" w:type="dxa"/>
          </w:tcPr>
          <w:p w14:paraId="0A49645D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C9BE966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(41,184)</w:t>
            </w:r>
          </w:p>
        </w:tc>
        <w:tc>
          <w:tcPr>
            <w:tcW w:w="270" w:type="dxa"/>
          </w:tcPr>
          <w:p w14:paraId="4455CEF0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AF0A1B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(71,017) </w:t>
            </w:r>
          </w:p>
        </w:tc>
        <w:tc>
          <w:tcPr>
            <w:tcW w:w="270" w:type="dxa"/>
          </w:tcPr>
          <w:p w14:paraId="6C787265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C97E22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30" w:lineRule="auto"/>
              <w:ind w:left="-18" w:right="161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 (17,086)</w:t>
            </w:r>
          </w:p>
        </w:tc>
        <w:tc>
          <w:tcPr>
            <w:tcW w:w="270" w:type="dxa"/>
          </w:tcPr>
          <w:p w14:paraId="43F8B87E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CA80F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(3,221) </w:t>
            </w:r>
          </w:p>
        </w:tc>
        <w:tc>
          <w:tcPr>
            <w:tcW w:w="270" w:type="dxa"/>
          </w:tcPr>
          <w:p w14:paraId="6EC1FFE8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835D5F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(37,473) </w:t>
            </w:r>
          </w:p>
        </w:tc>
        <w:tc>
          <w:tcPr>
            <w:tcW w:w="236" w:type="dxa"/>
          </w:tcPr>
          <w:p w14:paraId="01A1C32F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5C981FF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(114,652) </w:t>
            </w:r>
          </w:p>
        </w:tc>
        <w:tc>
          <w:tcPr>
            <w:tcW w:w="236" w:type="dxa"/>
          </w:tcPr>
          <w:p w14:paraId="0E8CD5A7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4BED2795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30207E" w:rsidRPr="00DF06DC" w14:paraId="01B4D4EF" w14:textId="77777777" w:rsidTr="000E0A0A">
        <w:trPr>
          <w:trHeight w:val="20"/>
        </w:trPr>
        <w:tc>
          <w:tcPr>
            <w:tcW w:w="3042" w:type="dxa"/>
            <w:vAlign w:val="center"/>
          </w:tcPr>
          <w:p w14:paraId="7B4CD7C5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52" w:type="dxa"/>
          </w:tcPr>
          <w:p w14:paraId="4DFEACFB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3F024F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(3,259)</w:t>
            </w:r>
          </w:p>
        </w:tc>
        <w:tc>
          <w:tcPr>
            <w:tcW w:w="270" w:type="dxa"/>
          </w:tcPr>
          <w:p w14:paraId="12486479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432C4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(279) </w:t>
            </w:r>
          </w:p>
        </w:tc>
        <w:tc>
          <w:tcPr>
            <w:tcW w:w="270" w:type="dxa"/>
          </w:tcPr>
          <w:p w14:paraId="72069414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BBFE0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1DACAA8D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17A337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(970) </w:t>
            </w:r>
          </w:p>
        </w:tc>
        <w:tc>
          <w:tcPr>
            <w:tcW w:w="270" w:type="dxa"/>
          </w:tcPr>
          <w:p w14:paraId="19DD389B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D1564E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7E8D52D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A46F19E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(56) </w:t>
            </w:r>
          </w:p>
        </w:tc>
        <w:tc>
          <w:tcPr>
            <w:tcW w:w="236" w:type="dxa"/>
          </w:tcPr>
          <w:p w14:paraId="0EB0252D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168EDCAF" w14:textId="77777777" w:rsidR="0030207E" w:rsidRPr="00DF06DC" w:rsidRDefault="0030207E" w:rsidP="000E0A0A">
            <w:pPr>
              <w:tabs>
                <w:tab w:val="left" w:pos="565"/>
              </w:tabs>
              <w:spacing w:line="230" w:lineRule="auto"/>
              <w:ind w:left="-18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(85) </w:t>
            </w:r>
          </w:p>
        </w:tc>
      </w:tr>
      <w:tr w:rsidR="0030207E" w:rsidRPr="00DF06DC" w14:paraId="124290BD" w14:textId="77777777" w:rsidTr="000E0A0A">
        <w:trPr>
          <w:trHeight w:val="20"/>
        </w:trPr>
        <w:tc>
          <w:tcPr>
            <w:tcW w:w="3042" w:type="dxa"/>
          </w:tcPr>
          <w:p w14:paraId="11598083" w14:textId="77777777" w:rsidR="0030207E" w:rsidRPr="00DF06DC" w:rsidRDefault="0030207E" w:rsidP="000E0A0A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DF06D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สุทธิที่ได้มา</w:t>
            </w:r>
          </w:p>
        </w:tc>
        <w:tc>
          <w:tcPr>
            <w:tcW w:w="252" w:type="dxa"/>
          </w:tcPr>
          <w:p w14:paraId="31A3D119" w14:textId="77777777" w:rsidR="0030207E" w:rsidRPr="00DF06DC" w:rsidRDefault="0030207E" w:rsidP="000E0A0A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4997CB4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1,000,796</w:t>
            </w:r>
          </w:p>
        </w:tc>
        <w:tc>
          <w:tcPr>
            <w:tcW w:w="270" w:type="dxa"/>
          </w:tcPr>
          <w:p w14:paraId="3F51F050" w14:textId="77777777" w:rsidR="0030207E" w:rsidRPr="00DF06DC" w:rsidRDefault="0030207E" w:rsidP="000E0A0A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D0EB2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1,168,048 </w:t>
            </w:r>
          </w:p>
        </w:tc>
        <w:tc>
          <w:tcPr>
            <w:tcW w:w="270" w:type="dxa"/>
          </w:tcPr>
          <w:p w14:paraId="69A99023" w14:textId="77777777" w:rsidR="0030207E" w:rsidRPr="00DF06DC" w:rsidRDefault="0030207E" w:rsidP="000E0A0A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0B87E0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121,447 </w:t>
            </w:r>
          </w:p>
        </w:tc>
        <w:tc>
          <w:tcPr>
            <w:tcW w:w="270" w:type="dxa"/>
          </w:tcPr>
          <w:p w14:paraId="3A686B33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E560AA" w14:textId="77777777" w:rsidR="0030207E" w:rsidRPr="00DF06DC" w:rsidRDefault="0030207E" w:rsidP="000E0A0A">
            <w:pPr>
              <w:tabs>
                <w:tab w:val="clear" w:pos="907"/>
              </w:tabs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243,065</w:t>
            </w:r>
          </w:p>
        </w:tc>
        <w:tc>
          <w:tcPr>
            <w:tcW w:w="270" w:type="dxa"/>
          </w:tcPr>
          <w:p w14:paraId="44BA2B21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1574DE" w14:textId="77777777" w:rsidR="0030207E" w:rsidRPr="00DF06DC" w:rsidRDefault="0030207E" w:rsidP="00047BBB">
            <w:pPr>
              <w:tabs>
                <w:tab w:val="clear" w:pos="907"/>
                <w:tab w:val="left" w:pos="796"/>
                <w:tab w:val="decimal" w:pos="1421"/>
              </w:tabs>
              <w:spacing w:line="230" w:lineRule="auto"/>
              <w:ind w:left="-1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332,309 </w:t>
            </w:r>
          </w:p>
        </w:tc>
        <w:tc>
          <w:tcPr>
            <w:tcW w:w="236" w:type="dxa"/>
          </w:tcPr>
          <w:p w14:paraId="1331475C" w14:textId="77777777" w:rsidR="0030207E" w:rsidRPr="00DF06DC" w:rsidRDefault="0030207E" w:rsidP="000E0A0A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48B5EAD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705,755 </w:t>
            </w:r>
          </w:p>
        </w:tc>
        <w:tc>
          <w:tcPr>
            <w:tcW w:w="236" w:type="dxa"/>
          </w:tcPr>
          <w:p w14:paraId="51BBECE9" w14:textId="77777777" w:rsidR="0030207E" w:rsidRPr="00DF06DC" w:rsidRDefault="0030207E" w:rsidP="000E0A0A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7C8D39" w14:textId="77777777" w:rsidR="0030207E" w:rsidRPr="00DF06DC" w:rsidRDefault="0030207E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273,301</w:t>
            </w:r>
          </w:p>
        </w:tc>
      </w:tr>
    </w:tbl>
    <w:p w14:paraId="1EB74BA6" w14:textId="77777777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DDE07D" w14:textId="713BE716" w:rsidR="0030207E" w:rsidRPr="00DF06DC" w:rsidRDefault="0030207E" w:rsidP="0030207E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ผลกระทบของ</w:t>
      </w:r>
      <w:r w:rsidRPr="00DF06DC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DF06DC">
        <w:rPr>
          <w:rFonts w:ascii="Angsana New" w:hAnsi="Angsana New" w:hint="cs"/>
          <w:sz w:val="30"/>
          <w:szCs w:val="30"/>
          <w:cs/>
        </w:rPr>
        <w:t>ต่องบแสดงฐานะการเงินรวม ณ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F06DC">
        <w:rPr>
          <w:rFonts w:ascii="Angsana New" w:hAnsi="Angsana New"/>
          <w:sz w:val="30"/>
          <w:szCs w:val="30"/>
        </w:rPr>
        <w:t xml:space="preserve">2565 </w:t>
      </w:r>
      <w:r w:rsidRPr="00DF06D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F06DC">
        <w:rPr>
          <w:rFonts w:ascii="Angsana New" w:hAnsi="Angsana New"/>
          <w:sz w:val="30"/>
          <w:szCs w:val="30"/>
        </w:rPr>
        <w:t>31</w:t>
      </w:r>
      <w:r w:rsidRPr="00DF06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F06DC">
        <w:rPr>
          <w:rFonts w:ascii="Angsana New" w:hAnsi="Angsana New"/>
          <w:sz w:val="30"/>
          <w:szCs w:val="30"/>
        </w:rPr>
        <w:t>2565</w:t>
      </w:r>
      <w:r w:rsidRPr="00DF06DC">
        <w:rPr>
          <w:rFonts w:ascii="Angsana New" w:hAnsi="Angsana New" w:hint="cs"/>
          <w:sz w:val="30"/>
          <w:szCs w:val="30"/>
          <w:cs/>
        </w:rPr>
        <w:t xml:space="preserve"> และ งบกำไรขาดทุน</w:t>
      </w:r>
      <w:r w:rsidRPr="00DF06DC">
        <w:rPr>
          <w:rFonts w:ascii="Angsana New" w:hAnsi="Angsana New"/>
          <w:sz w:val="30"/>
          <w:szCs w:val="30"/>
          <w:cs/>
        </w:rPr>
        <w:t>เบ็ดเสร็จสำหรับ</w:t>
      </w:r>
      <w:r w:rsidR="00442FC2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442FC2">
        <w:rPr>
          <w:rFonts w:ascii="Angsana New" w:hAnsi="Angsana New"/>
          <w:sz w:val="30"/>
          <w:szCs w:val="30"/>
        </w:rPr>
        <w:t xml:space="preserve">31 </w:t>
      </w:r>
      <w:r w:rsidR="00442FC2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2565</w:t>
      </w:r>
      <w:r w:rsidRPr="00DF06DC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523F2136" w14:textId="77777777" w:rsidR="0030207E" w:rsidRPr="00DF06DC" w:rsidRDefault="0030207E" w:rsidP="0030207E">
      <w:pPr>
        <w:pStyle w:val="BodyText"/>
        <w:tabs>
          <w:tab w:val="clear" w:pos="454"/>
          <w:tab w:val="clear" w:pos="680"/>
          <w:tab w:val="left" w:pos="117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BD26BA6" w14:textId="77777777" w:rsidR="0030207E" w:rsidRPr="00DF06DC" w:rsidRDefault="0030207E" w:rsidP="0030207E">
      <w:pPr>
        <w:pStyle w:val="BodyText"/>
        <w:tabs>
          <w:tab w:val="clear" w:pos="454"/>
          <w:tab w:val="clear" w:pos="680"/>
          <w:tab w:val="left" w:pos="117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080" w:tblpY="1"/>
        <w:tblOverlap w:val="never"/>
        <w:tblW w:w="13952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1260"/>
        <w:gridCol w:w="270"/>
        <w:gridCol w:w="1260"/>
        <w:gridCol w:w="270"/>
        <w:gridCol w:w="1350"/>
        <w:gridCol w:w="360"/>
        <w:gridCol w:w="1350"/>
        <w:gridCol w:w="270"/>
        <w:gridCol w:w="1352"/>
        <w:gridCol w:w="252"/>
        <w:gridCol w:w="1266"/>
        <w:gridCol w:w="6"/>
        <w:gridCol w:w="6"/>
      </w:tblGrid>
      <w:tr w:rsidR="00E010E1" w:rsidRPr="00DF06DC" w14:paraId="2A2F5151" w14:textId="77777777" w:rsidTr="000E0A0A">
        <w:trPr>
          <w:gridAfter w:val="2"/>
          <w:wAfter w:w="12" w:type="dxa"/>
          <w:trHeight w:val="20"/>
          <w:tblHeader/>
        </w:trPr>
        <w:tc>
          <w:tcPr>
            <w:tcW w:w="4140" w:type="dxa"/>
            <w:shd w:val="clear" w:color="auto" w:fill="auto"/>
          </w:tcPr>
          <w:p w14:paraId="2B366273" w14:textId="30796117" w:rsidR="00E010E1" w:rsidRPr="00DF06DC" w:rsidRDefault="009F094D" w:rsidP="000E0A0A">
            <w:pPr>
              <w:tabs>
                <w:tab w:val="left" w:pos="4014"/>
              </w:tabs>
              <w:spacing w:line="18" w:lineRule="atLeast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606BA3B3" w14:textId="77777777" w:rsidR="00E010E1" w:rsidRPr="00DF06DC" w:rsidRDefault="00E010E1" w:rsidP="000E0A0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530" w:type="dxa"/>
            <w:gridSpan w:val="12"/>
            <w:vAlign w:val="bottom"/>
          </w:tcPr>
          <w:p w14:paraId="1C7406A3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E010E1" w:rsidRPr="00DF06DC" w14:paraId="7C2CCCEF" w14:textId="77777777" w:rsidTr="000E0A0A">
        <w:trPr>
          <w:gridAfter w:val="1"/>
          <w:wAfter w:w="6" w:type="dxa"/>
          <w:trHeight w:val="318"/>
          <w:tblHeader/>
        </w:trPr>
        <w:tc>
          <w:tcPr>
            <w:tcW w:w="4140" w:type="dxa"/>
            <w:shd w:val="clear" w:color="auto" w:fill="auto"/>
          </w:tcPr>
          <w:p w14:paraId="744F4971" w14:textId="77777777" w:rsidR="00E010E1" w:rsidRPr="00DF06DC" w:rsidRDefault="00E010E1" w:rsidP="000E0A0A">
            <w:pPr>
              <w:tabs>
                <w:tab w:val="left" w:pos="4014"/>
              </w:tabs>
              <w:spacing w:line="18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20C17D06" w14:textId="77777777" w:rsidR="00E010E1" w:rsidRPr="00DF06DC" w:rsidRDefault="00E010E1" w:rsidP="000E0A0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4680" w:type="dxa"/>
            <w:gridSpan w:val="6"/>
            <w:vAlign w:val="bottom"/>
          </w:tcPr>
          <w:p w14:paraId="39E60428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DF06DC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360" w:type="dxa"/>
          </w:tcPr>
          <w:p w14:paraId="483A361E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496" w:type="dxa"/>
            <w:gridSpan w:val="6"/>
            <w:vAlign w:val="bottom"/>
          </w:tcPr>
          <w:p w14:paraId="7C3AF097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DF06DC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E010E1" w:rsidRPr="00DF06DC" w14:paraId="0EB30B5B" w14:textId="77777777" w:rsidTr="000E0A0A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5DBEE53C" w14:textId="77777777" w:rsidR="00E010E1" w:rsidRPr="00DF06DC" w:rsidRDefault="00E010E1" w:rsidP="000E0A0A">
            <w:pPr>
              <w:tabs>
                <w:tab w:val="left" w:pos="4014"/>
              </w:tabs>
              <w:spacing w:line="18" w:lineRule="atLeast"/>
              <w:ind w:right="-115" w:firstLine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F6D04BC" w14:textId="77777777" w:rsidR="00E010E1" w:rsidRPr="00DF06DC" w:rsidRDefault="00E010E1" w:rsidP="000E0A0A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45BAD9D" w14:textId="77777777" w:rsidR="00E010E1" w:rsidRPr="00DF06DC" w:rsidRDefault="00E010E1" w:rsidP="000E0A0A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vAlign w:val="bottom"/>
          </w:tcPr>
          <w:p w14:paraId="1C2029B1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8EC33FC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93055E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7B41B12D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236F6DF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  <w:tc>
          <w:tcPr>
            <w:tcW w:w="360" w:type="dxa"/>
          </w:tcPr>
          <w:p w14:paraId="31A995AA" w14:textId="77777777" w:rsidR="00E010E1" w:rsidRPr="00DF06DC" w:rsidRDefault="00E010E1" w:rsidP="000E0A0A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51DF6DA1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037D8F49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2EE962D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1603E7BC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2EDDD14C" w14:textId="77777777" w:rsidR="00E010E1" w:rsidRPr="00DF06DC" w:rsidRDefault="00E010E1" w:rsidP="000E0A0A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</w:tr>
      <w:tr w:rsidR="00E010E1" w:rsidRPr="00DF06DC" w14:paraId="3BCA3F4C" w14:textId="77777777" w:rsidTr="000E0A0A">
        <w:trPr>
          <w:gridAfter w:val="2"/>
          <w:wAfter w:w="12" w:type="dxa"/>
          <w:trHeight w:val="275"/>
          <w:tblHeader/>
        </w:trPr>
        <w:tc>
          <w:tcPr>
            <w:tcW w:w="4140" w:type="dxa"/>
            <w:shd w:val="clear" w:color="auto" w:fill="auto"/>
          </w:tcPr>
          <w:p w14:paraId="05C76520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4D7F1F8B" w14:textId="77777777" w:rsidR="00E010E1" w:rsidRPr="00DF06DC" w:rsidRDefault="00E010E1" w:rsidP="000E0A0A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0E9E3B3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0" w:type="dxa"/>
            <w:gridSpan w:val="11"/>
            <w:vAlign w:val="bottom"/>
          </w:tcPr>
          <w:p w14:paraId="47D11974" w14:textId="77777777" w:rsidR="00E010E1" w:rsidRPr="00DF06DC" w:rsidRDefault="00E010E1" w:rsidP="000E0A0A">
            <w:pPr>
              <w:pStyle w:val="acctfourfigures"/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E010E1" w:rsidRPr="00DF06DC" w14:paraId="52759374" w14:textId="77777777" w:rsidTr="000E0A0A">
        <w:trPr>
          <w:gridAfter w:val="2"/>
          <w:wAfter w:w="12" w:type="dxa"/>
          <w:trHeight w:val="333"/>
        </w:trPr>
        <w:tc>
          <w:tcPr>
            <w:tcW w:w="4140" w:type="dxa"/>
            <w:shd w:val="clear" w:color="auto" w:fill="auto"/>
          </w:tcPr>
          <w:p w14:paraId="58EB1D60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ED2D2C0" w14:textId="77777777" w:rsidR="00E010E1" w:rsidRPr="00DF06DC" w:rsidRDefault="00E010E1" w:rsidP="000E0A0A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8EBF8A7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0" w:type="dxa"/>
            <w:gridSpan w:val="11"/>
            <w:vAlign w:val="bottom"/>
          </w:tcPr>
          <w:p w14:paraId="5FAEDD88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</w:tr>
      <w:tr w:rsidR="00E010E1" w:rsidRPr="00DF06DC" w14:paraId="153433E1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3A6BC4F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2E92DD25" w14:textId="77777777" w:rsidR="00E010E1" w:rsidRPr="00DF06DC" w:rsidRDefault="00E010E1" w:rsidP="000E0A0A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33AA1FE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B65670B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C2EB556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6EF81C1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D5196F7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E195101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C4573F3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F7DE9EC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C83E8DC" w14:textId="77777777" w:rsidR="00E010E1" w:rsidRPr="00DF06DC" w:rsidRDefault="00E010E1" w:rsidP="000E0A0A">
            <w:pPr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6B892FDD" w14:textId="77777777" w:rsidR="00E010E1" w:rsidRPr="00DF06DC" w:rsidRDefault="00E010E1" w:rsidP="000E0A0A">
            <w:pPr>
              <w:tabs>
                <w:tab w:val="decimal" w:pos="63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08FE1984" w14:textId="77777777" w:rsidR="00E010E1" w:rsidRPr="00DF06DC" w:rsidRDefault="00E010E1" w:rsidP="000E0A0A">
            <w:pPr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725838B" w14:textId="77777777" w:rsidR="00E010E1" w:rsidRPr="00DF06DC" w:rsidRDefault="00E010E1" w:rsidP="000E0A0A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0E1" w:rsidRPr="00DF06DC" w14:paraId="6E917FC1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EB7040D" w14:textId="77777777" w:rsidR="00E010E1" w:rsidRPr="00DF06DC" w:rsidRDefault="00E010E1" w:rsidP="000E0A0A">
            <w:pPr>
              <w:spacing w:line="18" w:lineRule="atLeast"/>
              <w:ind w:left="144" w:right="610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E231AE0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3CAC709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5427EE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133 </w:t>
            </w:r>
          </w:p>
        </w:tc>
        <w:tc>
          <w:tcPr>
            <w:tcW w:w="270" w:type="dxa"/>
          </w:tcPr>
          <w:p w14:paraId="730C686B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260" w:type="dxa"/>
          </w:tcPr>
          <w:p w14:paraId="3E0EC9A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585B0460" w14:textId="77777777" w:rsidR="00E010E1" w:rsidRPr="00DF06DC" w:rsidRDefault="00E010E1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18" w:lineRule="atLeast"/>
              <w:ind w:right="66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36C3C89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136 </w:t>
            </w:r>
          </w:p>
        </w:tc>
        <w:tc>
          <w:tcPr>
            <w:tcW w:w="360" w:type="dxa"/>
          </w:tcPr>
          <w:p w14:paraId="0FF424E7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24385AA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279 </w:t>
            </w:r>
          </w:p>
        </w:tc>
        <w:tc>
          <w:tcPr>
            <w:tcW w:w="270" w:type="dxa"/>
            <w:shd w:val="clear" w:color="auto" w:fill="auto"/>
          </w:tcPr>
          <w:p w14:paraId="20FB97D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6EFD93C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111C519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06726B7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284 </w:t>
            </w:r>
          </w:p>
        </w:tc>
      </w:tr>
      <w:tr w:rsidR="00E010E1" w:rsidRPr="00DF06DC" w14:paraId="29C50BD6" w14:textId="77777777" w:rsidTr="000E0A0A">
        <w:trPr>
          <w:trHeight w:val="90"/>
        </w:trPr>
        <w:tc>
          <w:tcPr>
            <w:tcW w:w="4140" w:type="dxa"/>
            <w:shd w:val="clear" w:color="auto" w:fill="auto"/>
          </w:tcPr>
          <w:p w14:paraId="5EDF12E9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2EE561F7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0EC1B18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CD843C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724 </w:t>
            </w:r>
          </w:p>
        </w:tc>
        <w:tc>
          <w:tcPr>
            <w:tcW w:w="270" w:type="dxa"/>
          </w:tcPr>
          <w:p w14:paraId="3FAE18B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4F801E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096CA17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77B9A8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727 </w:t>
            </w:r>
          </w:p>
        </w:tc>
        <w:tc>
          <w:tcPr>
            <w:tcW w:w="360" w:type="dxa"/>
          </w:tcPr>
          <w:p w14:paraId="4BE38196" w14:textId="77777777" w:rsidR="00E010E1" w:rsidRPr="00DF06DC" w:rsidRDefault="00E010E1" w:rsidP="000E0A0A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71EF23D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860 </w:t>
            </w:r>
          </w:p>
        </w:tc>
        <w:tc>
          <w:tcPr>
            <w:tcW w:w="270" w:type="dxa"/>
            <w:shd w:val="clear" w:color="auto" w:fill="auto"/>
          </w:tcPr>
          <w:p w14:paraId="7E3EF2D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4FF69571" w14:textId="77777777" w:rsidR="00E010E1" w:rsidRPr="00DF06DC" w:rsidRDefault="00E010E1" w:rsidP="004B2DC4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(2)</w:t>
            </w:r>
          </w:p>
        </w:tc>
        <w:tc>
          <w:tcPr>
            <w:tcW w:w="252" w:type="dxa"/>
            <w:shd w:val="clear" w:color="auto" w:fill="auto"/>
          </w:tcPr>
          <w:p w14:paraId="41CFF59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620D0D5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858 </w:t>
            </w:r>
          </w:p>
        </w:tc>
      </w:tr>
      <w:tr w:rsidR="00E010E1" w:rsidRPr="00DF06DC" w14:paraId="43C26D27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763CCB0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1AB03B68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E3B27C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B43379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46 </w:t>
            </w:r>
          </w:p>
        </w:tc>
        <w:tc>
          <w:tcPr>
            <w:tcW w:w="270" w:type="dxa"/>
          </w:tcPr>
          <w:p w14:paraId="1CB9193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408252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270" w:type="dxa"/>
          </w:tcPr>
          <w:p w14:paraId="4785ED0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E4328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47 </w:t>
            </w:r>
          </w:p>
        </w:tc>
        <w:tc>
          <w:tcPr>
            <w:tcW w:w="360" w:type="dxa"/>
          </w:tcPr>
          <w:p w14:paraId="0872B22C" w14:textId="77777777" w:rsidR="00E010E1" w:rsidRPr="00DF06DC" w:rsidRDefault="00E010E1" w:rsidP="000E0A0A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3329E8B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60 </w:t>
            </w:r>
          </w:p>
        </w:tc>
        <w:tc>
          <w:tcPr>
            <w:tcW w:w="270" w:type="dxa"/>
            <w:shd w:val="clear" w:color="auto" w:fill="auto"/>
          </w:tcPr>
          <w:p w14:paraId="69D1D78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3246131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252" w:type="dxa"/>
            <w:shd w:val="clear" w:color="auto" w:fill="auto"/>
          </w:tcPr>
          <w:p w14:paraId="4557F46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5A49294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62 </w:t>
            </w:r>
          </w:p>
        </w:tc>
      </w:tr>
      <w:tr w:rsidR="00E010E1" w:rsidRPr="00DF06DC" w14:paraId="553AC452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14E24684" w14:textId="77777777" w:rsidR="00E010E1" w:rsidRPr="00DF06DC" w:rsidRDefault="00E010E1" w:rsidP="000E0A0A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47B7E528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DF1A00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DF5767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57 </w:t>
            </w:r>
          </w:p>
        </w:tc>
        <w:tc>
          <w:tcPr>
            <w:tcW w:w="270" w:type="dxa"/>
          </w:tcPr>
          <w:p w14:paraId="3CCEDF3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7552F7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(4)</w:t>
            </w:r>
          </w:p>
        </w:tc>
        <w:tc>
          <w:tcPr>
            <w:tcW w:w="270" w:type="dxa"/>
          </w:tcPr>
          <w:p w14:paraId="4A0AF22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0F96B3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53 </w:t>
            </w:r>
          </w:p>
        </w:tc>
        <w:tc>
          <w:tcPr>
            <w:tcW w:w="360" w:type="dxa"/>
          </w:tcPr>
          <w:p w14:paraId="1B91C4D1" w14:textId="77777777" w:rsidR="00E010E1" w:rsidRPr="00DF06DC" w:rsidRDefault="00E010E1" w:rsidP="000E0A0A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4238382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</w:p>
        </w:tc>
        <w:tc>
          <w:tcPr>
            <w:tcW w:w="270" w:type="dxa"/>
            <w:shd w:val="clear" w:color="auto" w:fill="auto"/>
          </w:tcPr>
          <w:p w14:paraId="01CE184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5A86A19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  <w:shd w:val="clear" w:color="auto" w:fill="auto"/>
          </w:tcPr>
          <w:p w14:paraId="79F27F2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6705668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</w:p>
        </w:tc>
      </w:tr>
      <w:tr w:rsidR="00E010E1" w:rsidRPr="00DF06DC" w14:paraId="0B535DDB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4A8A6CFB" w14:textId="77777777" w:rsidR="00E010E1" w:rsidRPr="00DF06DC" w:rsidRDefault="00E010E1" w:rsidP="000E0A0A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3B83C84E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9A81A1F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FF038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960 </w:t>
            </w:r>
          </w:p>
        </w:tc>
        <w:tc>
          <w:tcPr>
            <w:tcW w:w="270" w:type="dxa"/>
          </w:tcPr>
          <w:p w14:paraId="6237644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0FCD6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334752F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478FB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963 </w:t>
            </w:r>
          </w:p>
        </w:tc>
        <w:tc>
          <w:tcPr>
            <w:tcW w:w="360" w:type="dxa"/>
          </w:tcPr>
          <w:p w14:paraId="1E60A411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2D21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1,281 </w:t>
            </w:r>
          </w:p>
        </w:tc>
        <w:tc>
          <w:tcPr>
            <w:tcW w:w="270" w:type="dxa"/>
            <w:shd w:val="clear" w:color="auto" w:fill="auto"/>
          </w:tcPr>
          <w:p w14:paraId="41C2220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5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7B7B217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0A2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1,286 </w:t>
            </w:r>
          </w:p>
        </w:tc>
      </w:tr>
      <w:tr w:rsidR="00047BBB" w:rsidRPr="00DF06DC" w14:paraId="26CDE0A2" w14:textId="77777777" w:rsidTr="00047BBB">
        <w:trPr>
          <w:trHeight w:val="20"/>
        </w:trPr>
        <w:tc>
          <w:tcPr>
            <w:tcW w:w="4140" w:type="dxa"/>
            <w:shd w:val="clear" w:color="auto" w:fill="auto"/>
          </w:tcPr>
          <w:p w14:paraId="55B8E9C7" w14:textId="77777777" w:rsidR="00047BBB" w:rsidRPr="00DF06DC" w:rsidRDefault="00047BBB" w:rsidP="000E0A0A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31ED6DD5" w14:textId="77777777" w:rsidR="00047BBB" w:rsidRPr="00DF06DC" w:rsidRDefault="00047BBB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C9B457D" w14:textId="77777777" w:rsidR="00047BBB" w:rsidRPr="00DF06DC" w:rsidRDefault="00047BBB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C5C6B1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D645EED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9A6FDB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C20284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E7799D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01315906" w14:textId="77777777" w:rsidR="00047BBB" w:rsidRPr="00DF06DC" w:rsidRDefault="00047BBB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D30FE9D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3BA4B929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9601CF5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shd w:val="clear" w:color="auto" w:fill="auto"/>
          </w:tcPr>
          <w:p w14:paraId="3743AC49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3538B9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E010E1" w:rsidRPr="00DF06DC" w14:paraId="515D7475" w14:textId="77777777" w:rsidTr="000E0A0A">
        <w:trPr>
          <w:trHeight w:val="299"/>
        </w:trPr>
        <w:tc>
          <w:tcPr>
            <w:tcW w:w="4140" w:type="dxa"/>
            <w:shd w:val="clear" w:color="auto" w:fill="auto"/>
          </w:tcPr>
          <w:p w14:paraId="1844578E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10DF9085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BB7FF0D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CC0938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2E87AF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BC2E05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E24B4A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132749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27AF47C8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A617A5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89FBF7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0380F9D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05FE97F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3196C5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0E1" w:rsidRPr="00DF06DC" w14:paraId="7A8F41C7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9499136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66547CE3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247FA1D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E5308B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106 </w:t>
            </w:r>
          </w:p>
        </w:tc>
        <w:tc>
          <w:tcPr>
            <w:tcW w:w="270" w:type="dxa"/>
          </w:tcPr>
          <w:p w14:paraId="4282610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ED1D9E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3A17D3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54E4C7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106 </w:t>
            </w:r>
          </w:p>
        </w:tc>
        <w:tc>
          <w:tcPr>
            <w:tcW w:w="360" w:type="dxa"/>
          </w:tcPr>
          <w:p w14:paraId="77D8AA86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E12DE7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116 </w:t>
            </w:r>
          </w:p>
        </w:tc>
        <w:tc>
          <w:tcPr>
            <w:tcW w:w="270" w:type="dxa"/>
          </w:tcPr>
          <w:p w14:paraId="44ECC0B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49A9E54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15CDA27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0CDFA37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116 </w:t>
            </w:r>
          </w:p>
        </w:tc>
      </w:tr>
      <w:tr w:rsidR="00E010E1" w:rsidRPr="00DF06DC" w14:paraId="3E4D1243" w14:textId="77777777" w:rsidTr="000E0A0A">
        <w:trPr>
          <w:trHeight w:val="108"/>
        </w:trPr>
        <w:tc>
          <w:tcPr>
            <w:tcW w:w="4140" w:type="dxa"/>
            <w:shd w:val="clear" w:color="auto" w:fill="auto"/>
          </w:tcPr>
          <w:p w14:paraId="64DB73EA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51FAC554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1C7101E2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661F0D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67,767 </w:t>
            </w:r>
          </w:p>
        </w:tc>
        <w:tc>
          <w:tcPr>
            <w:tcW w:w="270" w:type="dxa"/>
          </w:tcPr>
          <w:p w14:paraId="6660B18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6888BC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3,941 </w:t>
            </w:r>
          </w:p>
        </w:tc>
        <w:tc>
          <w:tcPr>
            <w:tcW w:w="270" w:type="dxa"/>
          </w:tcPr>
          <w:p w14:paraId="5F67EA9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09EDE9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71,708 </w:t>
            </w:r>
          </w:p>
        </w:tc>
        <w:tc>
          <w:tcPr>
            <w:tcW w:w="360" w:type="dxa"/>
          </w:tcPr>
          <w:p w14:paraId="59CE5B36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5C8E195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73,784 </w:t>
            </w:r>
          </w:p>
        </w:tc>
        <w:tc>
          <w:tcPr>
            <w:tcW w:w="270" w:type="dxa"/>
          </w:tcPr>
          <w:p w14:paraId="526EAF3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B459D6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4,122 </w:t>
            </w:r>
          </w:p>
        </w:tc>
        <w:tc>
          <w:tcPr>
            <w:tcW w:w="252" w:type="dxa"/>
          </w:tcPr>
          <w:p w14:paraId="38B5A93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C290FB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77,906 </w:t>
            </w:r>
          </w:p>
        </w:tc>
      </w:tr>
      <w:tr w:rsidR="00E010E1" w:rsidRPr="00DF06DC" w14:paraId="72EB9A50" w14:textId="77777777" w:rsidTr="000E0A0A">
        <w:trPr>
          <w:trHeight w:val="81"/>
        </w:trPr>
        <w:tc>
          <w:tcPr>
            <w:tcW w:w="4140" w:type="dxa"/>
            <w:shd w:val="clear" w:color="auto" w:fill="auto"/>
          </w:tcPr>
          <w:p w14:paraId="2DC256F4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138E947A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FE2CAE2" w14:textId="77777777" w:rsidR="00E010E1" w:rsidRPr="00DF06DC" w:rsidRDefault="00E010E1" w:rsidP="000E0A0A">
            <w:pPr>
              <w:spacing w:line="18" w:lineRule="atLeas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A8E33A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72,782 </w:t>
            </w:r>
          </w:p>
        </w:tc>
        <w:tc>
          <w:tcPr>
            <w:tcW w:w="270" w:type="dxa"/>
          </w:tcPr>
          <w:p w14:paraId="5C5FF7D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8B4B89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1,472 </w:t>
            </w:r>
          </w:p>
        </w:tc>
        <w:tc>
          <w:tcPr>
            <w:tcW w:w="270" w:type="dxa"/>
          </w:tcPr>
          <w:p w14:paraId="781A7AD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AE8030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74,254 </w:t>
            </w:r>
          </w:p>
        </w:tc>
        <w:tc>
          <w:tcPr>
            <w:tcW w:w="360" w:type="dxa"/>
          </w:tcPr>
          <w:p w14:paraId="21C89A2E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27CF958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78,799 </w:t>
            </w:r>
          </w:p>
        </w:tc>
        <w:tc>
          <w:tcPr>
            <w:tcW w:w="270" w:type="dxa"/>
          </w:tcPr>
          <w:p w14:paraId="61A7319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625F20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1,544 </w:t>
            </w:r>
          </w:p>
        </w:tc>
        <w:tc>
          <w:tcPr>
            <w:tcW w:w="252" w:type="dxa"/>
          </w:tcPr>
          <w:p w14:paraId="58C3BD2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83C789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80,343 </w:t>
            </w:r>
          </w:p>
        </w:tc>
      </w:tr>
      <w:tr w:rsidR="00E010E1" w:rsidRPr="00DF06DC" w14:paraId="394803BE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538BDE41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37DA52BC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DA4B815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336E9E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200 </w:t>
            </w:r>
          </w:p>
        </w:tc>
        <w:tc>
          <w:tcPr>
            <w:tcW w:w="270" w:type="dxa"/>
          </w:tcPr>
          <w:p w14:paraId="2CB8087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B29133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61D242D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A5A747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200 </w:t>
            </w:r>
          </w:p>
        </w:tc>
        <w:tc>
          <w:tcPr>
            <w:tcW w:w="360" w:type="dxa"/>
          </w:tcPr>
          <w:p w14:paraId="5B31DA15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228838F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247 </w:t>
            </w:r>
          </w:p>
        </w:tc>
        <w:tc>
          <w:tcPr>
            <w:tcW w:w="270" w:type="dxa"/>
          </w:tcPr>
          <w:p w14:paraId="5EFE0D5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352592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1933473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F401A9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247 </w:t>
            </w:r>
          </w:p>
        </w:tc>
      </w:tr>
      <w:tr w:rsidR="00E010E1" w:rsidRPr="00DF06DC" w14:paraId="0724736D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1AC46C6A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C7FD08E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E70E4AD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C019BE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1,214 </w:t>
            </w:r>
          </w:p>
        </w:tc>
        <w:tc>
          <w:tcPr>
            <w:tcW w:w="270" w:type="dxa"/>
          </w:tcPr>
          <w:p w14:paraId="44C6218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0018F5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16 </w:t>
            </w:r>
          </w:p>
        </w:tc>
        <w:tc>
          <w:tcPr>
            <w:tcW w:w="270" w:type="dxa"/>
          </w:tcPr>
          <w:p w14:paraId="56E3C44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AEDDE4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1,230 </w:t>
            </w:r>
          </w:p>
        </w:tc>
        <w:tc>
          <w:tcPr>
            <w:tcW w:w="360" w:type="dxa"/>
          </w:tcPr>
          <w:p w14:paraId="1275A64F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4679EE0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1,419 </w:t>
            </w:r>
          </w:p>
        </w:tc>
        <w:tc>
          <w:tcPr>
            <w:tcW w:w="270" w:type="dxa"/>
          </w:tcPr>
          <w:p w14:paraId="4EAE624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2FC494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  <w:tc>
          <w:tcPr>
            <w:tcW w:w="252" w:type="dxa"/>
          </w:tcPr>
          <w:p w14:paraId="739417A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35D8E3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1,431 </w:t>
            </w:r>
          </w:p>
        </w:tc>
      </w:tr>
      <w:tr w:rsidR="00E010E1" w:rsidRPr="00DF06DC" w14:paraId="1D867699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1C6CC19D" w14:textId="77777777" w:rsidR="00E010E1" w:rsidRPr="00DF06DC" w:rsidRDefault="00E010E1" w:rsidP="000E0A0A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สิน</w:t>
            </w:r>
            <w:r w:rsidRPr="00DF06DC">
              <w:rPr>
                <w:rFonts w:asciiTheme="majorBidi" w:hAnsiTheme="majorBidi" w:cstheme="majorBidi" w:hint="cs"/>
                <w:sz w:val="23"/>
                <w:szCs w:val="23"/>
                <w:cs/>
              </w:rPr>
              <w:t>ทรัพย์</w:t>
            </w: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270" w:type="dxa"/>
          </w:tcPr>
          <w:p w14:paraId="134C738A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6F91DE4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DFCACD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</w:tcPr>
          <w:p w14:paraId="717F751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1BAF98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</w:tcPr>
          <w:p w14:paraId="3D03565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413CDC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360" w:type="dxa"/>
          </w:tcPr>
          <w:p w14:paraId="46C9148B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25F18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  <w:tc>
          <w:tcPr>
            <w:tcW w:w="270" w:type="dxa"/>
          </w:tcPr>
          <w:p w14:paraId="69AF005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9ACC39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3D8B50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BA67FE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</w:tr>
      <w:tr w:rsidR="00E010E1" w:rsidRPr="00DF06DC" w14:paraId="4D9881B7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4A809AB5" w14:textId="77777777" w:rsidR="00E010E1" w:rsidRPr="00DF06DC" w:rsidRDefault="00E010E1" w:rsidP="000E0A0A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42BBE466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D36044E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5009B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481 </w:t>
            </w:r>
          </w:p>
        </w:tc>
        <w:tc>
          <w:tcPr>
            <w:tcW w:w="270" w:type="dxa"/>
          </w:tcPr>
          <w:p w14:paraId="0591821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390A5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94F99B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C87B4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481 </w:t>
            </w:r>
          </w:p>
        </w:tc>
        <w:tc>
          <w:tcPr>
            <w:tcW w:w="360" w:type="dxa"/>
          </w:tcPr>
          <w:p w14:paraId="4F2D9042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4026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769 </w:t>
            </w:r>
          </w:p>
        </w:tc>
        <w:tc>
          <w:tcPr>
            <w:tcW w:w="270" w:type="dxa"/>
          </w:tcPr>
          <w:p w14:paraId="0EDDF04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356D39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650029D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252CD3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769 </w:t>
            </w:r>
          </w:p>
        </w:tc>
      </w:tr>
      <w:tr w:rsidR="00E010E1" w:rsidRPr="00DF06DC" w14:paraId="1BE6C7F9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6EB51A2D" w14:textId="77777777" w:rsidR="00E010E1" w:rsidRPr="00DF06DC" w:rsidRDefault="00E010E1" w:rsidP="000E0A0A">
            <w:pPr>
              <w:spacing w:line="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34BA223D" w14:textId="77777777" w:rsidR="00E010E1" w:rsidRPr="00DF06DC" w:rsidRDefault="00E010E1" w:rsidP="000E0A0A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3C05B98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86C37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142,550 </w:t>
            </w:r>
          </w:p>
        </w:tc>
        <w:tc>
          <w:tcPr>
            <w:tcW w:w="270" w:type="dxa"/>
          </w:tcPr>
          <w:p w14:paraId="7E057F9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FDFD5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5,429 </w:t>
            </w:r>
          </w:p>
        </w:tc>
        <w:tc>
          <w:tcPr>
            <w:tcW w:w="270" w:type="dxa"/>
          </w:tcPr>
          <w:p w14:paraId="31EC886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39F88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147,979 </w:t>
            </w:r>
          </w:p>
        </w:tc>
        <w:tc>
          <w:tcPr>
            <w:tcW w:w="360" w:type="dxa"/>
          </w:tcPr>
          <w:p w14:paraId="7CFFA7A8" w14:textId="77777777" w:rsidR="00E010E1" w:rsidRPr="00DF06DC" w:rsidRDefault="00E010E1" w:rsidP="000E0A0A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CFD1B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155,173 </w:t>
            </w:r>
          </w:p>
        </w:tc>
        <w:tc>
          <w:tcPr>
            <w:tcW w:w="270" w:type="dxa"/>
          </w:tcPr>
          <w:p w14:paraId="1DAD32B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187FA393" w14:textId="77777777" w:rsidR="00E010E1" w:rsidRPr="00DF06DC" w:rsidRDefault="00E010E1" w:rsidP="000E0A0A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5,67</w:t>
            </w: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8</w:t>
            </w: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73B2F30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1347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160,851 </w:t>
            </w:r>
          </w:p>
        </w:tc>
      </w:tr>
      <w:tr w:rsidR="00E010E1" w:rsidRPr="00DF06DC" w14:paraId="4BCE1F9B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7F924FE7" w14:textId="77777777" w:rsidR="00E010E1" w:rsidRPr="00DF06DC" w:rsidRDefault="00E010E1" w:rsidP="000E0A0A">
            <w:pPr>
              <w:spacing w:line="16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2B1056D1" w14:textId="77777777" w:rsidR="00E010E1" w:rsidRPr="00DF06DC" w:rsidRDefault="00E010E1" w:rsidP="000E0A0A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CDF5A2E" w14:textId="77777777" w:rsidR="00E010E1" w:rsidRPr="00DF06DC" w:rsidRDefault="00E010E1" w:rsidP="000E0A0A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9370C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143,510 </w:t>
            </w:r>
          </w:p>
        </w:tc>
        <w:tc>
          <w:tcPr>
            <w:tcW w:w="270" w:type="dxa"/>
          </w:tcPr>
          <w:p w14:paraId="265A428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B6424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5,432 </w:t>
            </w:r>
          </w:p>
        </w:tc>
        <w:tc>
          <w:tcPr>
            <w:tcW w:w="270" w:type="dxa"/>
          </w:tcPr>
          <w:p w14:paraId="3E1886F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FE72F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148,942 </w:t>
            </w:r>
          </w:p>
        </w:tc>
        <w:tc>
          <w:tcPr>
            <w:tcW w:w="360" w:type="dxa"/>
            <w:vAlign w:val="bottom"/>
          </w:tcPr>
          <w:p w14:paraId="358E5C21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1405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156,454 </w:t>
            </w:r>
          </w:p>
        </w:tc>
        <w:tc>
          <w:tcPr>
            <w:tcW w:w="270" w:type="dxa"/>
          </w:tcPr>
          <w:p w14:paraId="60BF42F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4780DDD" w14:textId="77777777" w:rsidR="00E010E1" w:rsidRPr="00DF06DC" w:rsidRDefault="00E010E1" w:rsidP="000E0A0A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5,683 </w:t>
            </w:r>
          </w:p>
        </w:tc>
        <w:tc>
          <w:tcPr>
            <w:tcW w:w="252" w:type="dxa"/>
          </w:tcPr>
          <w:p w14:paraId="2CB8A9D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5916D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162,137 </w:t>
            </w:r>
          </w:p>
        </w:tc>
      </w:tr>
      <w:tr w:rsidR="00E010E1" w:rsidRPr="00DF06DC" w14:paraId="131084E7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3D9F4D8F" w14:textId="77777777" w:rsidR="00E010E1" w:rsidRPr="00DF06DC" w:rsidRDefault="00E010E1" w:rsidP="000E0A0A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236F2F08" w14:textId="77777777" w:rsidR="00E010E1" w:rsidRPr="00DF06DC" w:rsidRDefault="00E010E1" w:rsidP="000E0A0A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B6C15B4" w14:textId="77777777" w:rsidR="00E010E1" w:rsidRPr="00DF06DC" w:rsidRDefault="00E010E1" w:rsidP="000E0A0A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89856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CF0F7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92173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B92370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7014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BD80D67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870CC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A00DD8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E3FF564" w14:textId="77777777" w:rsidR="00E010E1" w:rsidRPr="00DF06DC" w:rsidRDefault="00E010E1" w:rsidP="000E0A0A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46B5B35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43AE5C1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E010E1" w:rsidRPr="00DF06DC" w14:paraId="34BF3C49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3A0C2846" w14:textId="77777777" w:rsidR="00E010E1" w:rsidRPr="00DF06DC" w:rsidRDefault="00E010E1" w:rsidP="000E0A0A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71CDE2" w14:textId="77777777" w:rsidR="00E010E1" w:rsidRPr="00DF06DC" w:rsidRDefault="00E010E1" w:rsidP="000E0A0A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F449BE" w14:textId="77777777" w:rsidR="00E010E1" w:rsidRPr="00DF06DC" w:rsidRDefault="00E010E1" w:rsidP="000E0A0A">
            <w:pPr>
              <w:spacing w:line="1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BDD49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090A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09FF5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9611B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3344A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2DE3920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4254C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AE2B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3D98FF9E" w14:textId="77777777" w:rsidR="00E010E1" w:rsidRPr="00DF06DC" w:rsidRDefault="00E010E1" w:rsidP="000E0A0A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193288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14:paraId="75861AC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10E1" w:rsidRPr="00DF06DC" w14:paraId="7D17A6ED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27788248" w14:textId="77777777" w:rsidR="00E010E1" w:rsidRPr="00DF06DC" w:rsidRDefault="00E010E1" w:rsidP="000E0A0A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52ABBC1" w14:textId="77777777" w:rsidR="00E010E1" w:rsidRPr="00DF06DC" w:rsidRDefault="00E010E1" w:rsidP="000E0A0A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71AC69" w14:textId="77777777" w:rsidR="00E010E1" w:rsidRPr="00DF06DC" w:rsidRDefault="00E010E1" w:rsidP="000E0A0A">
            <w:pPr>
              <w:spacing w:line="1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F0150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649CE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E4AD4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D74DD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D1DF9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87A6277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20503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B11CE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19AF819F" w14:textId="77777777" w:rsidR="00E010E1" w:rsidRPr="00DF06DC" w:rsidRDefault="00E010E1" w:rsidP="000E0A0A">
            <w:pPr>
              <w:pStyle w:val="acctfourfigures"/>
              <w:tabs>
                <w:tab w:val="decimal" w:pos="60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D0C7C3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14:paraId="6306207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010E1" w:rsidRPr="00DF06DC" w14:paraId="7CD6335E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F6BD96C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3780B982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0598FAF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6EA1625" w14:textId="77777777" w:rsidR="00E010E1" w:rsidRPr="00DF06DC" w:rsidRDefault="00E010E1" w:rsidP="000E0A0A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D608706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B28B524" w14:textId="77777777" w:rsidR="00E010E1" w:rsidRPr="00DF06DC" w:rsidRDefault="00E010E1" w:rsidP="000E0A0A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B9F641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028DCBA" w14:textId="77777777" w:rsidR="00E010E1" w:rsidRPr="00DF06DC" w:rsidRDefault="00E010E1" w:rsidP="000E0A0A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2AA89F7E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1FB6909" w14:textId="77777777" w:rsidR="00E010E1" w:rsidRPr="00DF06DC" w:rsidRDefault="00E010E1" w:rsidP="000E0A0A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4F943F4" w14:textId="77777777" w:rsidR="00E010E1" w:rsidRPr="00DF06DC" w:rsidRDefault="00E010E1" w:rsidP="000E0A0A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29B0BEA2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7C8E2244" w14:textId="77777777" w:rsidR="00E010E1" w:rsidRPr="00DF06DC" w:rsidRDefault="00E010E1" w:rsidP="000E0A0A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3C58D9A" w14:textId="77777777" w:rsidR="00E010E1" w:rsidRPr="00DF06DC" w:rsidRDefault="00E010E1" w:rsidP="000E0A0A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0E1" w:rsidRPr="00DF06DC" w14:paraId="7FCF3D8D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407DA90A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2FCAC345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0B1F15B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584E7E2" w14:textId="77777777" w:rsidR="00E010E1" w:rsidRPr="00DF06DC" w:rsidRDefault="00E010E1" w:rsidP="000E0A0A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6C088F1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43525619" w14:textId="77777777" w:rsidR="00E010E1" w:rsidRPr="00DF06DC" w:rsidRDefault="00E010E1" w:rsidP="000E0A0A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8BDE109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76EFBF3" w14:textId="77777777" w:rsidR="00E010E1" w:rsidRPr="00DF06DC" w:rsidRDefault="00E010E1" w:rsidP="000E0A0A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37C45F69" w14:textId="77777777" w:rsidR="00E010E1" w:rsidRPr="00DF06DC" w:rsidRDefault="00E010E1" w:rsidP="000E0A0A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38D1996" w14:textId="77777777" w:rsidR="00E010E1" w:rsidRPr="00DF06DC" w:rsidRDefault="00E010E1" w:rsidP="000E0A0A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71B4C2F" w14:textId="77777777" w:rsidR="00E010E1" w:rsidRPr="00DF06DC" w:rsidRDefault="00E010E1" w:rsidP="000E0A0A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4D4685DC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58A1A25" w14:textId="77777777" w:rsidR="00E010E1" w:rsidRPr="00DF06DC" w:rsidRDefault="00E010E1" w:rsidP="000E0A0A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3E19D362" w14:textId="77777777" w:rsidR="00E010E1" w:rsidRPr="00DF06DC" w:rsidRDefault="00E010E1" w:rsidP="000E0A0A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0E1" w:rsidRPr="00DF06DC" w14:paraId="75D2D9B2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4C793A17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61B66589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D62292A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9D1F56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1,648 </w:t>
            </w:r>
          </w:p>
        </w:tc>
        <w:tc>
          <w:tcPr>
            <w:tcW w:w="270" w:type="dxa"/>
          </w:tcPr>
          <w:p w14:paraId="76C0D67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EEFC5A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20 </w:t>
            </w:r>
          </w:p>
        </w:tc>
        <w:tc>
          <w:tcPr>
            <w:tcW w:w="270" w:type="dxa"/>
          </w:tcPr>
          <w:p w14:paraId="2F7F7E3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9194A2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1,668 </w:t>
            </w:r>
          </w:p>
        </w:tc>
        <w:tc>
          <w:tcPr>
            <w:tcW w:w="360" w:type="dxa"/>
          </w:tcPr>
          <w:p w14:paraId="6A3DF1D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5747A4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2,027 </w:t>
            </w:r>
          </w:p>
        </w:tc>
        <w:tc>
          <w:tcPr>
            <w:tcW w:w="270" w:type="dxa"/>
          </w:tcPr>
          <w:p w14:paraId="4083210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197B8D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11 </w:t>
            </w:r>
          </w:p>
        </w:tc>
        <w:tc>
          <w:tcPr>
            <w:tcW w:w="252" w:type="dxa"/>
          </w:tcPr>
          <w:p w14:paraId="349B67D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8EAE15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2,038 </w:t>
            </w:r>
          </w:p>
        </w:tc>
      </w:tr>
      <w:tr w:rsidR="00E010E1" w:rsidRPr="00DF06DC" w14:paraId="0C4C496F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34F66E29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</w:t>
            </w:r>
            <w:r w:rsidRPr="00DF06DC">
              <w:rPr>
                <w:rFonts w:asciiTheme="majorBidi" w:hAnsiTheme="majorBidi" w:cstheme="majorBidi" w:hint="cs"/>
                <w:sz w:val="23"/>
                <w:szCs w:val="23"/>
                <w:cs/>
              </w:rPr>
              <w:t>งเงินกู้ระยะยาว</w:t>
            </w: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6CECF555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98CA0EF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06CFC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75D24A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B534EE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   -   </w:t>
            </w:r>
          </w:p>
        </w:tc>
        <w:tc>
          <w:tcPr>
            <w:tcW w:w="270" w:type="dxa"/>
          </w:tcPr>
          <w:p w14:paraId="160765B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4D5D6E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0AA12E7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4802B9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667 </w:t>
            </w:r>
          </w:p>
        </w:tc>
        <w:tc>
          <w:tcPr>
            <w:tcW w:w="270" w:type="dxa"/>
          </w:tcPr>
          <w:p w14:paraId="2415786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6B8EFD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5FD6F96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52BCC5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667 </w:t>
            </w:r>
          </w:p>
        </w:tc>
      </w:tr>
      <w:tr w:rsidR="00E010E1" w:rsidRPr="00DF06DC" w14:paraId="665ED52C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65A9D088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3EB1EDDD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AFF05CF" w14:textId="77777777" w:rsidR="00E010E1" w:rsidRPr="00DF06DC" w:rsidRDefault="00E010E1" w:rsidP="000E0A0A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48EBDD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3,812 </w:t>
            </w:r>
          </w:p>
        </w:tc>
        <w:tc>
          <w:tcPr>
            <w:tcW w:w="270" w:type="dxa"/>
          </w:tcPr>
          <w:p w14:paraId="6315298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DE6429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4596211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80D8C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3,812 </w:t>
            </w:r>
          </w:p>
        </w:tc>
        <w:tc>
          <w:tcPr>
            <w:tcW w:w="360" w:type="dxa"/>
            <w:vAlign w:val="bottom"/>
          </w:tcPr>
          <w:p w14:paraId="09085D0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0E675A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5,550 </w:t>
            </w:r>
          </w:p>
        </w:tc>
        <w:tc>
          <w:tcPr>
            <w:tcW w:w="270" w:type="dxa"/>
          </w:tcPr>
          <w:p w14:paraId="443BFE1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4C8F158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839310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51AF61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5,550 </w:t>
            </w:r>
          </w:p>
        </w:tc>
      </w:tr>
      <w:tr w:rsidR="00E010E1" w:rsidRPr="00DF06DC" w14:paraId="4AC332F6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5F24E182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24EC20FA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1B9EE1D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4F0997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33 </w:t>
            </w:r>
          </w:p>
        </w:tc>
        <w:tc>
          <w:tcPr>
            <w:tcW w:w="270" w:type="dxa"/>
            <w:vAlign w:val="bottom"/>
          </w:tcPr>
          <w:p w14:paraId="3D3C364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49FB500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49392D2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184FAA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33 </w:t>
            </w:r>
          </w:p>
        </w:tc>
        <w:tc>
          <w:tcPr>
            <w:tcW w:w="360" w:type="dxa"/>
            <w:vAlign w:val="bottom"/>
          </w:tcPr>
          <w:p w14:paraId="5590537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CE01AE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35 </w:t>
            </w:r>
          </w:p>
        </w:tc>
        <w:tc>
          <w:tcPr>
            <w:tcW w:w="270" w:type="dxa"/>
            <w:vAlign w:val="bottom"/>
          </w:tcPr>
          <w:p w14:paraId="5C74319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709F0707" w14:textId="77777777" w:rsidR="00E010E1" w:rsidRPr="00DF06DC" w:rsidRDefault="00E010E1" w:rsidP="004B2DC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(10)</w:t>
            </w:r>
          </w:p>
        </w:tc>
        <w:tc>
          <w:tcPr>
            <w:tcW w:w="252" w:type="dxa"/>
            <w:vAlign w:val="bottom"/>
          </w:tcPr>
          <w:p w14:paraId="1FDD98F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3414A1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25 </w:t>
            </w:r>
          </w:p>
        </w:tc>
      </w:tr>
      <w:tr w:rsidR="00E010E1" w:rsidRPr="00DF06DC" w14:paraId="5B3B4A0C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3D86D777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7904D0BC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8C8BAB3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7AF4F5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 </w:t>
            </w:r>
          </w:p>
        </w:tc>
        <w:tc>
          <w:tcPr>
            <w:tcW w:w="270" w:type="dxa"/>
          </w:tcPr>
          <w:p w14:paraId="7B83FFD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1FBCF2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0445D2A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5ADE8F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 </w:t>
            </w:r>
          </w:p>
        </w:tc>
        <w:tc>
          <w:tcPr>
            <w:tcW w:w="360" w:type="dxa"/>
          </w:tcPr>
          <w:p w14:paraId="7BD019D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97BFE1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  <w:tc>
          <w:tcPr>
            <w:tcW w:w="270" w:type="dxa"/>
          </w:tcPr>
          <w:p w14:paraId="24D04A3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5BC1C4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C96037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210027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</w:tr>
      <w:tr w:rsidR="00E010E1" w:rsidRPr="00DF06DC" w14:paraId="61FCC32F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C949EC1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3C9B1746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4D8A502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63F09A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126 </w:t>
            </w:r>
          </w:p>
        </w:tc>
        <w:tc>
          <w:tcPr>
            <w:tcW w:w="270" w:type="dxa"/>
          </w:tcPr>
          <w:p w14:paraId="5B613F6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CCA2B0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2E2B3B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E15687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126 </w:t>
            </w:r>
          </w:p>
        </w:tc>
        <w:tc>
          <w:tcPr>
            <w:tcW w:w="360" w:type="dxa"/>
          </w:tcPr>
          <w:p w14:paraId="5654A5A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86388A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6D7F379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4484F83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3C335E2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9AECD0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</w:tr>
      <w:tr w:rsidR="00E010E1" w:rsidRPr="00DF06DC" w14:paraId="76DC62A7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38D8D803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1E3C12E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976F699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3DF333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147 </w:t>
            </w:r>
          </w:p>
        </w:tc>
        <w:tc>
          <w:tcPr>
            <w:tcW w:w="270" w:type="dxa"/>
          </w:tcPr>
          <w:p w14:paraId="54BC5A1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8D9C6B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270" w:type="dxa"/>
          </w:tcPr>
          <w:p w14:paraId="35A8BBC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537EF8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148 </w:t>
            </w:r>
          </w:p>
        </w:tc>
        <w:tc>
          <w:tcPr>
            <w:tcW w:w="360" w:type="dxa"/>
          </w:tcPr>
          <w:p w14:paraId="6DEDA12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04D3AF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188 </w:t>
            </w:r>
          </w:p>
        </w:tc>
        <w:tc>
          <w:tcPr>
            <w:tcW w:w="270" w:type="dxa"/>
          </w:tcPr>
          <w:p w14:paraId="3DDB630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471F85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</w:p>
        </w:tc>
        <w:tc>
          <w:tcPr>
            <w:tcW w:w="252" w:type="dxa"/>
          </w:tcPr>
          <w:p w14:paraId="4350759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00BD3D1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189 </w:t>
            </w:r>
          </w:p>
        </w:tc>
      </w:tr>
      <w:tr w:rsidR="00E010E1" w:rsidRPr="00DF06DC" w14:paraId="41A31251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7FC1AAAF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43BDF748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9C45ACC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DC358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5,772 </w:t>
            </w:r>
          </w:p>
        </w:tc>
        <w:tc>
          <w:tcPr>
            <w:tcW w:w="270" w:type="dxa"/>
          </w:tcPr>
          <w:p w14:paraId="16FF3C3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B5C33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21 </w:t>
            </w:r>
          </w:p>
        </w:tc>
        <w:tc>
          <w:tcPr>
            <w:tcW w:w="270" w:type="dxa"/>
          </w:tcPr>
          <w:p w14:paraId="500F593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DE885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5,793 </w:t>
            </w:r>
          </w:p>
        </w:tc>
        <w:tc>
          <w:tcPr>
            <w:tcW w:w="360" w:type="dxa"/>
          </w:tcPr>
          <w:p w14:paraId="2F20768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6ED5B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8,479 </w:t>
            </w:r>
          </w:p>
        </w:tc>
        <w:tc>
          <w:tcPr>
            <w:tcW w:w="270" w:type="dxa"/>
          </w:tcPr>
          <w:p w14:paraId="360945F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1CCECE7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252" w:type="dxa"/>
          </w:tcPr>
          <w:p w14:paraId="44D3264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7098C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8,481 </w:t>
            </w:r>
          </w:p>
        </w:tc>
      </w:tr>
      <w:tr w:rsidR="00047BBB" w:rsidRPr="00DF06DC" w14:paraId="7CC58F90" w14:textId="77777777" w:rsidTr="00047BBB">
        <w:trPr>
          <w:trHeight w:val="20"/>
        </w:trPr>
        <w:tc>
          <w:tcPr>
            <w:tcW w:w="4140" w:type="dxa"/>
            <w:shd w:val="clear" w:color="auto" w:fill="auto"/>
          </w:tcPr>
          <w:p w14:paraId="32BF4B94" w14:textId="77777777" w:rsidR="00047BBB" w:rsidRPr="00DF06DC" w:rsidRDefault="00047BBB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6FC33153" w14:textId="77777777" w:rsidR="00047BBB" w:rsidRPr="00DF06DC" w:rsidRDefault="00047BBB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E481EB6" w14:textId="77777777" w:rsidR="00047BBB" w:rsidRPr="00DF06DC" w:rsidRDefault="00047BBB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CEF2C7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1447AC8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27373B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A7E8D7A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066040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33A77CC6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6A85C8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09B18EF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918430B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12D0DC02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719503F4" w14:textId="77777777" w:rsidR="00047BBB" w:rsidRPr="00DF06DC" w:rsidRDefault="00047BBB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E010E1" w:rsidRPr="00DF06DC" w14:paraId="79348B35" w14:textId="77777777" w:rsidTr="000E0A0A">
        <w:trPr>
          <w:trHeight w:val="63"/>
        </w:trPr>
        <w:tc>
          <w:tcPr>
            <w:tcW w:w="4140" w:type="dxa"/>
            <w:shd w:val="clear" w:color="auto" w:fill="auto"/>
          </w:tcPr>
          <w:p w14:paraId="28029474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605F69E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DD2C206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96A239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7E52A2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D8F1E7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691991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AAA247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3C45329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5B3548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BBF82D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4D0A140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16AECEF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B46E10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0E1" w:rsidRPr="00DF06DC" w14:paraId="31A42202" w14:textId="77777777" w:rsidTr="000E0A0A">
        <w:trPr>
          <w:trHeight w:val="189"/>
        </w:trPr>
        <w:tc>
          <w:tcPr>
            <w:tcW w:w="4140" w:type="dxa"/>
            <w:shd w:val="clear" w:color="auto" w:fill="auto"/>
          </w:tcPr>
          <w:p w14:paraId="6FCD6823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3620F888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9EB4FF3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366EF4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43,733 </w:t>
            </w:r>
          </w:p>
        </w:tc>
        <w:tc>
          <w:tcPr>
            <w:tcW w:w="270" w:type="dxa"/>
          </w:tcPr>
          <w:p w14:paraId="5EF5392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09E4AE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2,731</w:t>
            </w:r>
          </w:p>
        </w:tc>
        <w:tc>
          <w:tcPr>
            <w:tcW w:w="270" w:type="dxa"/>
          </w:tcPr>
          <w:p w14:paraId="53AC99E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F98CA73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46,464 </w:t>
            </w:r>
          </w:p>
        </w:tc>
        <w:tc>
          <w:tcPr>
            <w:tcW w:w="360" w:type="dxa"/>
          </w:tcPr>
          <w:p w14:paraId="439B5E1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A74862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DF06DC">
              <w:rPr>
                <w:rFonts w:asciiTheme="majorBidi" w:hAnsiTheme="majorBidi" w:cstheme="majorBidi"/>
                <w:szCs w:val="22"/>
              </w:rPr>
              <w:t xml:space="preserve"> 53,048 </w:t>
            </w:r>
          </w:p>
        </w:tc>
        <w:tc>
          <w:tcPr>
            <w:tcW w:w="270" w:type="dxa"/>
          </w:tcPr>
          <w:p w14:paraId="234C113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83D2C8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2,842 </w:t>
            </w:r>
          </w:p>
        </w:tc>
        <w:tc>
          <w:tcPr>
            <w:tcW w:w="252" w:type="dxa"/>
          </w:tcPr>
          <w:p w14:paraId="1DE2A7D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B4E9B2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55,890 </w:t>
            </w:r>
          </w:p>
        </w:tc>
      </w:tr>
      <w:tr w:rsidR="00E010E1" w:rsidRPr="00DF06DC" w14:paraId="61B9C7D8" w14:textId="77777777" w:rsidTr="000E0A0A">
        <w:trPr>
          <w:trHeight w:val="234"/>
        </w:trPr>
        <w:tc>
          <w:tcPr>
            <w:tcW w:w="4140" w:type="dxa"/>
            <w:shd w:val="clear" w:color="auto" w:fill="auto"/>
          </w:tcPr>
          <w:p w14:paraId="00B96898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63EE35BB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4902EB6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A5CD10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2,513 </w:t>
            </w:r>
          </w:p>
        </w:tc>
        <w:tc>
          <w:tcPr>
            <w:tcW w:w="270" w:type="dxa"/>
          </w:tcPr>
          <w:p w14:paraId="05CB323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F521E7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1,762</w:t>
            </w:r>
          </w:p>
        </w:tc>
        <w:tc>
          <w:tcPr>
            <w:tcW w:w="270" w:type="dxa"/>
          </w:tcPr>
          <w:p w14:paraId="6C67240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BDD085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4,275 </w:t>
            </w:r>
          </w:p>
        </w:tc>
        <w:tc>
          <w:tcPr>
            <w:tcW w:w="360" w:type="dxa"/>
            <w:vAlign w:val="bottom"/>
          </w:tcPr>
          <w:p w14:paraId="7996B51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5AD52D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DF06DC">
              <w:rPr>
                <w:rFonts w:asciiTheme="majorBidi" w:hAnsiTheme="majorBidi" w:cstheme="majorBidi"/>
                <w:szCs w:val="22"/>
              </w:rPr>
              <w:t xml:space="preserve"> 2,556 </w:t>
            </w:r>
          </w:p>
        </w:tc>
        <w:tc>
          <w:tcPr>
            <w:tcW w:w="270" w:type="dxa"/>
          </w:tcPr>
          <w:p w14:paraId="05502A7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F7A1D0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1,825 </w:t>
            </w:r>
          </w:p>
        </w:tc>
        <w:tc>
          <w:tcPr>
            <w:tcW w:w="252" w:type="dxa"/>
          </w:tcPr>
          <w:p w14:paraId="3AB9654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756FEBE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4,381 </w:t>
            </w:r>
          </w:p>
        </w:tc>
      </w:tr>
      <w:tr w:rsidR="00E010E1" w:rsidRPr="00DF06DC" w14:paraId="723FDB22" w14:textId="77777777" w:rsidTr="000E0A0A">
        <w:trPr>
          <w:trHeight w:val="234"/>
        </w:trPr>
        <w:tc>
          <w:tcPr>
            <w:tcW w:w="4140" w:type="dxa"/>
            <w:shd w:val="clear" w:color="auto" w:fill="auto"/>
          </w:tcPr>
          <w:p w14:paraId="2F349BE3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104D14F5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829A509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0AD46A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415 </w:t>
            </w:r>
          </w:p>
        </w:tc>
        <w:tc>
          <w:tcPr>
            <w:tcW w:w="270" w:type="dxa"/>
            <w:vAlign w:val="bottom"/>
          </w:tcPr>
          <w:p w14:paraId="427C3C3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31F428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bottom"/>
          </w:tcPr>
          <w:p w14:paraId="51481D7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6A04C8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418 </w:t>
            </w:r>
          </w:p>
        </w:tc>
        <w:tc>
          <w:tcPr>
            <w:tcW w:w="360" w:type="dxa"/>
            <w:vAlign w:val="bottom"/>
          </w:tcPr>
          <w:p w14:paraId="5EA5BEF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9D2D8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DF06DC">
              <w:rPr>
                <w:rFonts w:asciiTheme="majorBidi" w:hAnsiTheme="majorBidi" w:cstheme="majorBidi"/>
                <w:szCs w:val="22"/>
              </w:rPr>
              <w:t xml:space="preserve"> 490 </w:t>
            </w:r>
          </w:p>
        </w:tc>
        <w:tc>
          <w:tcPr>
            <w:tcW w:w="270" w:type="dxa"/>
            <w:vAlign w:val="bottom"/>
          </w:tcPr>
          <w:p w14:paraId="03E9702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2D80AAFD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252" w:type="dxa"/>
            <w:vAlign w:val="bottom"/>
          </w:tcPr>
          <w:p w14:paraId="3C2C7A7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161DBF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492 </w:t>
            </w:r>
          </w:p>
        </w:tc>
      </w:tr>
      <w:tr w:rsidR="00E010E1" w:rsidRPr="00DF06DC" w14:paraId="7F9AD37D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16C689BC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599EB7CE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8FE30C1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AA12A9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670 </w:t>
            </w:r>
          </w:p>
        </w:tc>
        <w:tc>
          <w:tcPr>
            <w:tcW w:w="270" w:type="dxa"/>
          </w:tcPr>
          <w:p w14:paraId="63EAB6F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E7A2E12" w14:textId="77777777" w:rsidR="00E010E1" w:rsidRPr="00DF06DC" w:rsidRDefault="00E010E1" w:rsidP="000E0A0A">
            <w:pPr>
              <w:pStyle w:val="acctfourfigures"/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0464A8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3A6A6D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670 </w:t>
            </w:r>
          </w:p>
        </w:tc>
        <w:tc>
          <w:tcPr>
            <w:tcW w:w="360" w:type="dxa"/>
          </w:tcPr>
          <w:p w14:paraId="3B5A5E3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4DC557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DF06DC">
              <w:rPr>
                <w:rFonts w:asciiTheme="majorBidi" w:hAnsiTheme="majorBidi" w:cstheme="majorBidi"/>
                <w:szCs w:val="22"/>
              </w:rPr>
              <w:t xml:space="preserve"> 711 </w:t>
            </w:r>
          </w:p>
        </w:tc>
        <w:tc>
          <w:tcPr>
            <w:tcW w:w="270" w:type="dxa"/>
          </w:tcPr>
          <w:p w14:paraId="63C7A40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CEB71C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6F79FBE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5C271F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711 </w:t>
            </w:r>
          </w:p>
        </w:tc>
      </w:tr>
      <w:tr w:rsidR="00E010E1" w:rsidRPr="00DF06DC" w14:paraId="6EC81E0E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71B05C8A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15DB1D56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20121D2" w14:textId="77777777" w:rsidR="00E010E1" w:rsidRPr="00DF06DC" w:rsidRDefault="00E010E1" w:rsidP="000E0A0A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07B23E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7,551</w:t>
            </w:r>
          </w:p>
        </w:tc>
        <w:tc>
          <w:tcPr>
            <w:tcW w:w="270" w:type="dxa"/>
          </w:tcPr>
          <w:p w14:paraId="1F1CE14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1FB5FD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224</w:t>
            </w:r>
          </w:p>
        </w:tc>
        <w:tc>
          <w:tcPr>
            <w:tcW w:w="270" w:type="dxa"/>
          </w:tcPr>
          <w:p w14:paraId="1399CA4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DF0C3B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7,775 </w:t>
            </w:r>
          </w:p>
        </w:tc>
        <w:tc>
          <w:tcPr>
            <w:tcW w:w="360" w:type="dxa"/>
          </w:tcPr>
          <w:p w14:paraId="6891A58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688795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DF06DC">
              <w:rPr>
                <w:rFonts w:asciiTheme="majorBidi" w:hAnsiTheme="majorBidi" w:cstheme="majorBidi"/>
                <w:szCs w:val="22"/>
              </w:rPr>
              <w:t xml:space="preserve"> 8</w:t>
            </w:r>
            <w:r w:rsidRPr="00DF06DC">
              <w:rPr>
                <w:rFonts w:asciiTheme="majorBidi" w:hAnsiTheme="majorBidi" w:cstheme="majorBidi"/>
                <w:szCs w:val="22"/>
                <w:lang w:val="en-US" w:bidi="th-TH"/>
              </w:rPr>
              <w:t>,1</w:t>
            </w:r>
            <w:r w:rsidRPr="00DF06DC">
              <w:rPr>
                <w:rFonts w:asciiTheme="majorBidi" w:hAnsiTheme="majorBidi" w:cstheme="majorBidi"/>
                <w:szCs w:val="22"/>
              </w:rPr>
              <w:t xml:space="preserve">11 </w:t>
            </w:r>
          </w:p>
        </w:tc>
        <w:tc>
          <w:tcPr>
            <w:tcW w:w="270" w:type="dxa"/>
          </w:tcPr>
          <w:p w14:paraId="2CA4197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E726ED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238   </w:t>
            </w:r>
          </w:p>
        </w:tc>
        <w:tc>
          <w:tcPr>
            <w:tcW w:w="252" w:type="dxa"/>
          </w:tcPr>
          <w:p w14:paraId="7712B17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32F75D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8,349 </w:t>
            </w:r>
          </w:p>
        </w:tc>
      </w:tr>
      <w:tr w:rsidR="00E010E1" w:rsidRPr="00DF06DC" w14:paraId="71FC0910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0E35E956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45455199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F582DC1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0106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550 </w:t>
            </w:r>
          </w:p>
        </w:tc>
        <w:tc>
          <w:tcPr>
            <w:tcW w:w="270" w:type="dxa"/>
          </w:tcPr>
          <w:p w14:paraId="62E2A166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56BFA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70" w:type="dxa"/>
          </w:tcPr>
          <w:p w14:paraId="3A03AF0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5E8A5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552 </w:t>
            </w:r>
          </w:p>
        </w:tc>
        <w:tc>
          <w:tcPr>
            <w:tcW w:w="360" w:type="dxa"/>
          </w:tcPr>
          <w:p w14:paraId="57ED190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E6B01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DF06DC">
              <w:rPr>
                <w:rFonts w:asciiTheme="majorBidi" w:hAnsiTheme="majorBidi" w:cstheme="majorBidi"/>
                <w:szCs w:val="22"/>
              </w:rPr>
              <w:t xml:space="preserve"> 200 </w:t>
            </w:r>
          </w:p>
        </w:tc>
        <w:tc>
          <w:tcPr>
            <w:tcW w:w="270" w:type="dxa"/>
          </w:tcPr>
          <w:p w14:paraId="55FEF85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189F71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13 </w:t>
            </w:r>
          </w:p>
        </w:tc>
        <w:tc>
          <w:tcPr>
            <w:tcW w:w="252" w:type="dxa"/>
          </w:tcPr>
          <w:p w14:paraId="14D95D9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71E825B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213 </w:t>
            </w:r>
          </w:p>
        </w:tc>
      </w:tr>
      <w:tr w:rsidR="00E010E1" w:rsidRPr="00DF06DC" w14:paraId="5BEB9466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6CF4A984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01180CCA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2AF6126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2EB86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55,432 </w:t>
            </w:r>
          </w:p>
        </w:tc>
        <w:tc>
          <w:tcPr>
            <w:tcW w:w="270" w:type="dxa"/>
          </w:tcPr>
          <w:p w14:paraId="34647B2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D6616A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4,722 </w:t>
            </w:r>
          </w:p>
        </w:tc>
        <w:tc>
          <w:tcPr>
            <w:tcW w:w="270" w:type="dxa"/>
          </w:tcPr>
          <w:p w14:paraId="7463E0D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5A74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60,154 </w:t>
            </w:r>
          </w:p>
        </w:tc>
        <w:tc>
          <w:tcPr>
            <w:tcW w:w="360" w:type="dxa"/>
          </w:tcPr>
          <w:p w14:paraId="71DFC69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D20FE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65,116 </w:t>
            </w:r>
          </w:p>
        </w:tc>
        <w:tc>
          <w:tcPr>
            <w:tcW w:w="270" w:type="dxa"/>
          </w:tcPr>
          <w:p w14:paraId="05B8FFBE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2537C1F0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4,920 </w:t>
            </w:r>
          </w:p>
        </w:tc>
        <w:tc>
          <w:tcPr>
            <w:tcW w:w="252" w:type="dxa"/>
          </w:tcPr>
          <w:p w14:paraId="6717EA9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8F1A2B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70,036 </w:t>
            </w:r>
          </w:p>
        </w:tc>
      </w:tr>
      <w:tr w:rsidR="00E010E1" w:rsidRPr="00DF06DC" w14:paraId="2B7AF23D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77A8F068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271BC071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EB26FDC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7A4FB2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61,204 </w:t>
            </w:r>
          </w:p>
        </w:tc>
        <w:tc>
          <w:tcPr>
            <w:tcW w:w="270" w:type="dxa"/>
          </w:tcPr>
          <w:p w14:paraId="45503468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F76455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4,743 </w:t>
            </w:r>
          </w:p>
        </w:tc>
        <w:tc>
          <w:tcPr>
            <w:tcW w:w="270" w:type="dxa"/>
          </w:tcPr>
          <w:p w14:paraId="1DD0CF99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B8D55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65,947 </w:t>
            </w:r>
          </w:p>
        </w:tc>
        <w:tc>
          <w:tcPr>
            <w:tcW w:w="360" w:type="dxa"/>
          </w:tcPr>
          <w:p w14:paraId="43DCF2E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E6027DF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73,595 </w:t>
            </w:r>
          </w:p>
        </w:tc>
        <w:tc>
          <w:tcPr>
            <w:tcW w:w="270" w:type="dxa"/>
          </w:tcPr>
          <w:p w14:paraId="19E64B37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2E02F1C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4,922</w:t>
            </w:r>
          </w:p>
        </w:tc>
        <w:tc>
          <w:tcPr>
            <w:tcW w:w="252" w:type="dxa"/>
          </w:tcPr>
          <w:p w14:paraId="5D7C0C81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F887B4" w14:textId="77777777" w:rsidR="00E010E1" w:rsidRPr="00DF06DC" w:rsidRDefault="00E010E1" w:rsidP="000E0A0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78,517 </w:t>
            </w:r>
          </w:p>
        </w:tc>
      </w:tr>
      <w:tr w:rsidR="00E010E1" w:rsidRPr="00DF06DC" w14:paraId="24ECFEC9" w14:textId="77777777" w:rsidTr="005C3DA4">
        <w:trPr>
          <w:trHeight w:val="20"/>
        </w:trPr>
        <w:tc>
          <w:tcPr>
            <w:tcW w:w="4140" w:type="dxa"/>
            <w:shd w:val="clear" w:color="auto" w:fill="auto"/>
          </w:tcPr>
          <w:p w14:paraId="26ABCCBA" w14:textId="77777777" w:rsidR="00E010E1" w:rsidRPr="00DF06DC" w:rsidRDefault="00E010E1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27D9C8C0" w14:textId="77777777" w:rsidR="00E010E1" w:rsidRPr="00DF06DC" w:rsidRDefault="00E010E1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8F724AC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46B9CA" w14:textId="77777777" w:rsidR="00E010E1" w:rsidRPr="00DF06DC" w:rsidRDefault="00E010E1" w:rsidP="000E0A0A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0527C61" w14:textId="77777777" w:rsidR="00E010E1" w:rsidRPr="00DF06DC" w:rsidRDefault="00E010E1" w:rsidP="000E0A0A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7A9B23" w14:textId="77777777" w:rsidR="00E010E1" w:rsidRPr="00DF06DC" w:rsidRDefault="00E010E1" w:rsidP="000E0A0A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59E57F9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6A19F28" w14:textId="77777777" w:rsidR="00E010E1" w:rsidRPr="00DF06DC" w:rsidRDefault="00E010E1" w:rsidP="000E0A0A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4163A81C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7350733" w14:textId="77777777" w:rsidR="00E010E1" w:rsidRPr="00DF06DC" w:rsidRDefault="00E010E1" w:rsidP="000E0A0A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861FEE1" w14:textId="77777777" w:rsidR="00E010E1" w:rsidRPr="00DF06DC" w:rsidRDefault="00E010E1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227BBEEE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005864FD" w14:textId="77777777" w:rsidR="00E010E1" w:rsidRPr="00DF06DC" w:rsidRDefault="00E010E1" w:rsidP="000E0A0A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5A26FE0C" w14:textId="77777777" w:rsidR="00E010E1" w:rsidRPr="00DF06DC" w:rsidRDefault="00E010E1" w:rsidP="000E0A0A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E75132" w:rsidRPr="00DF06DC" w14:paraId="76FB1042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32F72084" w14:textId="06B2871A" w:rsidR="00E75132" w:rsidRPr="00DF06DC" w:rsidRDefault="00E75132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F06DC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4DA723F8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01BCDE4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5B673C6" w14:textId="77777777" w:rsidR="00E75132" w:rsidRPr="00DF06DC" w:rsidRDefault="00E75132" w:rsidP="000E0A0A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846BDE" w14:textId="77777777" w:rsidR="00E75132" w:rsidRPr="00DF06DC" w:rsidRDefault="00E75132" w:rsidP="000E0A0A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A2ADD92" w14:textId="77777777" w:rsidR="00E75132" w:rsidRPr="00DF06DC" w:rsidRDefault="00E75132" w:rsidP="000E0A0A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982ED2D" w14:textId="77777777" w:rsidR="00E75132" w:rsidRPr="00DF06DC" w:rsidRDefault="00E75132" w:rsidP="000E0A0A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ED1A799" w14:textId="77777777" w:rsidR="00E75132" w:rsidRPr="00DF06DC" w:rsidRDefault="00E75132" w:rsidP="000E0A0A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C1760AB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7E4298E" w14:textId="77777777" w:rsidR="00E75132" w:rsidRPr="00DF06DC" w:rsidRDefault="00E75132" w:rsidP="000E0A0A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71B1796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356497A8" w14:textId="77777777" w:rsidR="00E75132" w:rsidRPr="00DF06DC" w:rsidRDefault="00E75132" w:rsidP="000E0A0A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6F1ACA6A" w14:textId="77777777" w:rsidR="00E75132" w:rsidRPr="00DF06DC" w:rsidRDefault="00E75132" w:rsidP="000E0A0A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1D44229" w14:textId="77777777" w:rsidR="00E75132" w:rsidRPr="00DF06DC" w:rsidRDefault="00E75132" w:rsidP="000E0A0A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E75132" w:rsidRPr="00DF06DC" w14:paraId="31E86E98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18ABAD70" w14:textId="324D6780" w:rsidR="00E75132" w:rsidRPr="00DF06DC" w:rsidRDefault="00E75132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0D29661A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83EA0B5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5A7E823" w14:textId="77777777" w:rsidR="00E75132" w:rsidRPr="00DF06DC" w:rsidRDefault="00E75132" w:rsidP="000E0A0A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581833E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494DD62" w14:textId="77777777" w:rsidR="00E75132" w:rsidRPr="00DF06DC" w:rsidRDefault="00E75132" w:rsidP="000E0A0A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DFDB5D1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934FC1F" w14:textId="77777777" w:rsidR="00E75132" w:rsidRPr="00DF06DC" w:rsidRDefault="00E75132" w:rsidP="000E0A0A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30B9325D" w14:textId="77777777" w:rsidR="00E75132" w:rsidRPr="00DF06DC" w:rsidRDefault="00E75132" w:rsidP="000E0A0A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BCDF25A" w14:textId="77777777" w:rsidR="00E75132" w:rsidRPr="00DF06DC" w:rsidRDefault="00E75132" w:rsidP="000E0A0A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6D734FF" w14:textId="77777777" w:rsidR="00E75132" w:rsidRPr="00DF06DC" w:rsidRDefault="00E75132" w:rsidP="000E0A0A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918ED5B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4C56AA47" w14:textId="77777777" w:rsidR="00E75132" w:rsidRPr="00DF06DC" w:rsidRDefault="00E75132" w:rsidP="000E0A0A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3CF4720" w14:textId="77777777" w:rsidR="00E75132" w:rsidRPr="00DF06DC" w:rsidRDefault="00E75132" w:rsidP="000E0A0A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75132" w:rsidRPr="00DF06DC" w14:paraId="14542216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3CE77A23" w14:textId="2FCCAFAC" w:rsidR="00E75132" w:rsidRPr="00DF06DC" w:rsidRDefault="00E75132" w:rsidP="000E0A0A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17455E0B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B3590DB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102F8A0" w14:textId="5A7C278F" w:rsidR="00E75132" w:rsidRPr="00DF06DC" w:rsidRDefault="00E75132" w:rsidP="00150CEA">
            <w:pPr>
              <w:tabs>
                <w:tab w:val="decimal" w:pos="880"/>
              </w:tabs>
              <w:ind w:right="-1350" w:firstLine="520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270" w:type="dxa"/>
          </w:tcPr>
          <w:p w14:paraId="5A08EE83" w14:textId="77777777" w:rsidR="00E75132" w:rsidRPr="00DF06DC" w:rsidRDefault="00E75132" w:rsidP="000E0A0A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3B2F002" w14:textId="27D786F5" w:rsidR="00E75132" w:rsidRPr="00DF06DC" w:rsidRDefault="00150CEA" w:rsidP="00150CEA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E75132"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2AE3D18" w14:textId="77777777" w:rsidR="00E75132" w:rsidRPr="00DF06DC" w:rsidRDefault="00E75132" w:rsidP="000E0A0A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16A7652" w14:textId="5BFB2F35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360" w:type="dxa"/>
            <w:vAlign w:val="bottom"/>
          </w:tcPr>
          <w:p w14:paraId="3C49EEE6" w14:textId="77777777" w:rsidR="00E75132" w:rsidRPr="00DF06DC" w:rsidRDefault="00E75132" w:rsidP="000E0A0A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B5EAF7D" w14:textId="4E4EE463" w:rsidR="00E75132" w:rsidRPr="00DF06DC" w:rsidRDefault="00E75132" w:rsidP="009E0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270" w:type="dxa"/>
          </w:tcPr>
          <w:p w14:paraId="7A7F489D" w14:textId="77777777" w:rsidR="00E75132" w:rsidRPr="00DF06DC" w:rsidRDefault="00E7513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011B922" w14:textId="439C8587" w:rsidR="00E75132" w:rsidRPr="00DF06DC" w:rsidRDefault="00E75132" w:rsidP="00F27880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2F7F7D6" w14:textId="77777777" w:rsidR="00E75132" w:rsidRPr="00DF06DC" w:rsidRDefault="00E7513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DEBA635" w14:textId="66BB6488" w:rsidR="00E75132" w:rsidRPr="00DF06DC" w:rsidRDefault="00E75132" w:rsidP="00F27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</w:tr>
      <w:tr w:rsidR="00E75132" w:rsidRPr="00DF06DC" w14:paraId="575F81E3" w14:textId="77777777" w:rsidTr="00712F57">
        <w:trPr>
          <w:trHeight w:val="324"/>
        </w:trPr>
        <w:tc>
          <w:tcPr>
            <w:tcW w:w="4140" w:type="dxa"/>
            <w:shd w:val="clear" w:color="auto" w:fill="auto"/>
          </w:tcPr>
          <w:p w14:paraId="7AAC6FDE" w14:textId="05D9F34B" w:rsidR="00E75132" w:rsidRPr="00DF06DC" w:rsidRDefault="00E75132" w:rsidP="000E0A0A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444C9B99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9FA117A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97D4772" w14:textId="4B414590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270" w:type="dxa"/>
            <w:vAlign w:val="bottom"/>
          </w:tcPr>
          <w:p w14:paraId="762A96E2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EB5E53" w14:textId="55DC1889" w:rsidR="00E75132" w:rsidRPr="00DF06DC" w:rsidRDefault="00E75132" w:rsidP="001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28E8AAB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6A86E9" w14:textId="3AE65F32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360" w:type="dxa"/>
            <w:vAlign w:val="bottom"/>
          </w:tcPr>
          <w:p w14:paraId="6EC64261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6ED63BF" w14:textId="2BCC384B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270" w:type="dxa"/>
            <w:vAlign w:val="bottom"/>
          </w:tcPr>
          <w:p w14:paraId="1C1879F8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720BE1ED" w14:textId="756F01BB" w:rsidR="00E75132" w:rsidRPr="00DF06DC" w:rsidRDefault="00E75132" w:rsidP="00F2788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4CE74233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5EE3772A" w14:textId="77B93C56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</w:tr>
      <w:tr w:rsidR="00E75132" w:rsidRPr="00DF06DC" w14:paraId="1BA8FF69" w14:textId="77777777" w:rsidTr="00712F57">
        <w:trPr>
          <w:trHeight w:val="324"/>
        </w:trPr>
        <w:tc>
          <w:tcPr>
            <w:tcW w:w="4140" w:type="dxa"/>
            <w:shd w:val="clear" w:color="auto" w:fill="auto"/>
          </w:tcPr>
          <w:p w14:paraId="0606D66F" w14:textId="508EDE9D" w:rsidR="00E75132" w:rsidRPr="00DF06DC" w:rsidRDefault="00E75132" w:rsidP="000E0A0A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ส่วนเกินมูลค่าหุ้น</w:t>
            </w:r>
          </w:p>
        </w:tc>
        <w:tc>
          <w:tcPr>
            <w:tcW w:w="270" w:type="dxa"/>
          </w:tcPr>
          <w:p w14:paraId="4F5D0231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E29EF89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9D73D86" w14:textId="3844C1BB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39,327 </w:t>
            </w:r>
          </w:p>
        </w:tc>
        <w:tc>
          <w:tcPr>
            <w:tcW w:w="270" w:type="dxa"/>
            <w:vAlign w:val="bottom"/>
          </w:tcPr>
          <w:p w14:paraId="016026F5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0C34058" w14:textId="78B2F3D1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D886AC7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5752E6F" w14:textId="3A3A1B99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39,327 </w:t>
            </w:r>
          </w:p>
        </w:tc>
        <w:tc>
          <w:tcPr>
            <w:tcW w:w="360" w:type="dxa"/>
            <w:vAlign w:val="bottom"/>
          </w:tcPr>
          <w:p w14:paraId="6B831F81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05C8722" w14:textId="0AA18E7C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39,329</w:t>
            </w:r>
          </w:p>
        </w:tc>
        <w:tc>
          <w:tcPr>
            <w:tcW w:w="270" w:type="dxa"/>
            <w:vAlign w:val="bottom"/>
          </w:tcPr>
          <w:p w14:paraId="18B8F327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A54E3CE" w14:textId="2CD95576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5B417FF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9097A64" w14:textId="12B197FB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39,329 </w:t>
            </w:r>
          </w:p>
        </w:tc>
      </w:tr>
      <w:tr w:rsidR="00E75132" w:rsidRPr="00DF06DC" w14:paraId="4C24FBE3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3D5B11A6" w14:textId="04E95229" w:rsidR="00E75132" w:rsidRPr="00DF06DC" w:rsidRDefault="00E75132" w:rsidP="00AB693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กำไรสะสม</w:t>
            </w:r>
          </w:p>
        </w:tc>
        <w:tc>
          <w:tcPr>
            <w:tcW w:w="270" w:type="dxa"/>
          </w:tcPr>
          <w:p w14:paraId="69C0D11D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5232E23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1ADBE12" w14:textId="0C78560B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1618BB6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639906B" w14:textId="7F899AB1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96647C4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3DBFD72" w14:textId="5D006911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  <w:tab w:val="decimal" w:pos="10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60" w:type="dxa"/>
            <w:vAlign w:val="bottom"/>
          </w:tcPr>
          <w:p w14:paraId="5996F70C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F907249" w14:textId="73CB9940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37D15B7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0B6D3FC" w14:textId="64C3118D" w:rsidR="00E75132" w:rsidRPr="00DF06DC" w:rsidRDefault="00E75132" w:rsidP="000E0A0A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60EF67D3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B6EFE77" w14:textId="2A853E3E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75132" w:rsidRPr="00DF06DC" w14:paraId="48645376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41E01971" w14:textId="3C4F4113" w:rsidR="00E75132" w:rsidRPr="00DF06DC" w:rsidRDefault="00E75132" w:rsidP="00AB693C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4D3CE60E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4529768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F872EF8" w14:textId="47803FEE" w:rsidR="00E75132" w:rsidRPr="00DF06DC" w:rsidRDefault="00E75132" w:rsidP="004B2DC4">
            <w:pPr>
              <w:tabs>
                <w:tab w:val="clear" w:pos="907"/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85 </w:t>
            </w:r>
          </w:p>
        </w:tc>
        <w:tc>
          <w:tcPr>
            <w:tcW w:w="270" w:type="dxa"/>
            <w:vAlign w:val="bottom"/>
          </w:tcPr>
          <w:p w14:paraId="6021D727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D47E510" w14:textId="1E2178FC" w:rsidR="00E75132" w:rsidRPr="00DF06DC" w:rsidRDefault="00E75132" w:rsidP="00150C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A2B4DE3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A57C45A" w14:textId="052B2821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85 </w:t>
            </w:r>
          </w:p>
        </w:tc>
        <w:tc>
          <w:tcPr>
            <w:tcW w:w="360" w:type="dxa"/>
            <w:vAlign w:val="bottom"/>
          </w:tcPr>
          <w:p w14:paraId="64145DBA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C5C88C6" w14:textId="63AF1F87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95 </w:t>
            </w:r>
          </w:p>
        </w:tc>
        <w:tc>
          <w:tcPr>
            <w:tcW w:w="270" w:type="dxa"/>
            <w:vAlign w:val="bottom"/>
          </w:tcPr>
          <w:p w14:paraId="04F81CD4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D769F19" w14:textId="505957F5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AC250C3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BA0F1AD" w14:textId="0E902AA6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95 </w:t>
            </w:r>
          </w:p>
        </w:tc>
      </w:tr>
      <w:tr w:rsidR="00E75132" w:rsidRPr="00DF06DC" w14:paraId="17FF1012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4BE2B8FF" w14:textId="3F26D338" w:rsidR="00E75132" w:rsidRPr="00DF06DC" w:rsidRDefault="00E75132" w:rsidP="000E0A0A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ยังไม่ได้จัดสรร</w:t>
            </w: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3DFF463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1AF6D6E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205EB47" w14:textId="429E8C23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6,763 </w:t>
            </w:r>
          </w:p>
        </w:tc>
        <w:tc>
          <w:tcPr>
            <w:tcW w:w="270" w:type="dxa"/>
            <w:vAlign w:val="center"/>
          </w:tcPr>
          <w:p w14:paraId="481FE639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ACFF3F9" w14:textId="7172CDDE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66CF5412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AD934B8" w14:textId="1BFE3A81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6,763 </w:t>
            </w:r>
          </w:p>
        </w:tc>
        <w:tc>
          <w:tcPr>
            <w:tcW w:w="360" w:type="dxa"/>
            <w:vAlign w:val="center"/>
          </w:tcPr>
          <w:p w14:paraId="39C84C30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41FA301" w14:textId="2C6DBE55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10,262 </w:t>
            </w:r>
          </w:p>
        </w:tc>
        <w:tc>
          <w:tcPr>
            <w:tcW w:w="270" w:type="dxa"/>
            <w:vAlign w:val="center"/>
          </w:tcPr>
          <w:p w14:paraId="5CBD47D6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479BADA" w14:textId="691F87E8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D021C6E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5097CA1" w14:textId="16AB1706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10,262</w:t>
            </w:r>
          </w:p>
        </w:tc>
      </w:tr>
      <w:tr w:rsidR="00E75132" w:rsidRPr="00DF06DC" w14:paraId="71DC0285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2F184560" w14:textId="3892A8E9" w:rsidR="00E75132" w:rsidRPr="00DF06DC" w:rsidRDefault="00E75132" w:rsidP="00F27880">
            <w:pPr>
              <w:tabs>
                <w:tab w:val="left" w:pos="9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สำรองการตีราคาที่ดินใหม่</w:t>
            </w:r>
          </w:p>
        </w:tc>
        <w:tc>
          <w:tcPr>
            <w:tcW w:w="270" w:type="dxa"/>
          </w:tcPr>
          <w:p w14:paraId="512A4E9D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F16B599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541A340" w14:textId="1C943927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7,359 </w:t>
            </w:r>
          </w:p>
        </w:tc>
        <w:tc>
          <w:tcPr>
            <w:tcW w:w="270" w:type="dxa"/>
            <w:vAlign w:val="bottom"/>
          </w:tcPr>
          <w:p w14:paraId="42207A9C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30C7A86" w14:textId="17334908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40C56E4D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25511E" w14:textId="098F6AA0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7,359</w:t>
            </w:r>
          </w:p>
        </w:tc>
        <w:tc>
          <w:tcPr>
            <w:tcW w:w="360" w:type="dxa"/>
            <w:vAlign w:val="bottom"/>
          </w:tcPr>
          <w:p w14:paraId="3FA5E13D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9BEA605" w14:textId="5F99D44B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7,306 </w:t>
            </w:r>
          </w:p>
        </w:tc>
        <w:tc>
          <w:tcPr>
            <w:tcW w:w="270" w:type="dxa"/>
          </w:tcPr>
          <w:p w14:paraId="01F3E4E3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4A08E7E" w14:textId="53636E37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1E8729D5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25C815F" w14:textId="081F309A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7,306 </w:t>
            </w:r>
          </w:p>
        </w:tc>
      </w:tr>
      <w:tr w:rsidR="00E75132" w:rsidRPr="00DF06DC" w14:paraId="69C4E471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2059AB25" w14:textId="7C0C0D7E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สำรองการป้องกันความเสี่ยง</w:t>
            </w:r>
          </w:p>
        </w:tc>
        <w:tc>
          <w:tcPr>
            <w:tcW w:w="270" w:type="dxa"/>
          </w:tcPr>
          <w:p w14:paraId="2B07639D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5854837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5303913" w14:textId="2CEC1536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(70)</w:t>
            </w:r>
          </w:p>
        </w:tc>
        <w:tc>
          <w:tcPr>
            <w:tcW w:w="270" w:type="dxa"/>
            <w:vAlign w:val="bottom"/>
          </w:tcPr>
          <w:p w14:paraId="560A7899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AC17898" w14:textId="45585279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B3C5875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1A2FEE" w14:textId="6620574B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(70)</w:t>
            </w:r>
          </w:p>
        </w:tc>
        <w:tc>
          <w:tcPr>
            <w:tcW w:w="360" w:type="dxa"/>
            <w:vAlign w:val="bottom"/>
          </w:tcPr>
          <w:p w14:paraId="08ADBCD8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C3255DB" w14:textId="01B3E6D2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</w:t>
            </w:r>
          </w:p>
        </w:tc>
        <w:tc>
          <w:tcPr>
            <w:tcW w:w="270" w:type="dxa"/>
          </w:tcPr>
          <w:p w14:paraId="02146C8F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4954DB0" w14:textId="47F09088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4ED24B6E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74A49A6B" w14:textId="6A6F4951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</w:tr>
      <w:tr w:rsidR="00E75132" w:rsidRPr="00DF06DC" w14:paraId="456B5861" w14:textId="77777777" w:rsidTr="000E0A0A">
        <w:trPr>
          <w:trHeight w:val="20"/>
        </w:trPr>
        <w:tc>
          <w:tcPr>
            <w:tcW w:w="4140" w:type="dxa"/>
            <w:shd w:val="clear" w:color="auto" w:fill="auto"/>
          </w:tcPr>
          <w:p w14:paraId="417CC0B5" w14:textId="5C821F68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70" w:type="dxa"/>
          </w:tcPr>
          <w:p w14:paraId="69F9AAAE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A15C7A1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0982CFA" w14:textId="0093145A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9</w:t>
            </w:r>
          </w:p>
        </w:tc>
        <w:tc>
          <w:tcPr>
            <w:tcW w:w="270" w:type="dxa"/>
            <w:vAlign w:val="bottom"/>
          </w:tcPr>
          <w:p w14:paraId="09024339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6D9915D" w14:textId="4C5D0900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53AA6457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D8495A" w14:textId="352A63F2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9</w:t>
            </w:r>
          </w:p>
        </w:tc>
        <w:tc>
          <w:tcPr>
            <w:tcW w:w="360" w:type="dxa"/>
            <w:vAlign w:val="bottom"/>
          </w:tcPr>
          <w:p w14:paraId="6682E32D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521B40" w14:textId="2C468671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17</w:t>
            </w:r>
          </w:p>
        </w:tc>
        <w:tc>
          <w:tcPr>
            <w:tcW w:w="270" w:type="dxa"/>
          </w:tcPr>
          <w:p w14:paraId="56EC4149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409181F5" w14:textId="2E292412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933782F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696774B" w14:textId="380E7F0D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17 </w:t>
            </w:r>
          </w:p>
        </w:tc>
      </w:tr>
      <w:tr w:rsidR="00E75132" w:rsidRPr="00DF06DC" w14:paraId="5A04ADCC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422A5CCD" w14:textId="16A7DEC0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6E36FCF6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E935710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7FD7A9" w14:textId="7DDAEE34" w:rsidR="00E75132" w:rsidRPr="00DF06DC" w:rsidRDefault="00E75132" w:rsidP="00150CE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(6,266)</w:t>
            </w:r>
          </w:p>
        </w:tc>
        <w:tc>
          <w:tcPr>
            <w:tcW w:w="270" w:type="dxa"/>
            <w:vAlign w:val="bottom"/>
          </w:tcPr>
          <w:p w14:paraId="14810F84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3CF95F" w14:textId="091F2CB7" w:rsidR="00E75132" w:rsidRPr="00DF06DC" w:rsidRDefault="00E75132" w:rsidP="000E0A0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5C3770C0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ED5B47" w14:textId="6EF2708F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(6,266)</w:t>
            </w:r>
          </w:p>
        </w:tc>
        <w:tc>
          <w:tcPr>
            <w:tcW w:w="360" w:type="dxa"/>
            <w:vAlign w:val="bottom"/>
          </w:tcPr>
          <w:p w14:paraId="0DD3915B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C0C61" w14:textId="3C686A8A" w:rsidR="00E75132" w:rsidRPr="00DF06DC" w:rsidRDefault="00E75132" w:rsidP="009E0C9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    (6,152)</w:t>
            </w:r>
          </w:p>
        </w:tc>
        <w:tc>
          <w:tcPr>
            <w:tcW w:w="270" w:type="dxa"/>
          </w:tcPr>
          <w:p w14:paraId="19F3A12F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27B478A" w14:textId="084322AE" w:rsidR="00E75132" w:rsidRPr="00DF06DC" w:rsidRDefault="00E75132" w:rsidP="00F2788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3E744D34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0EC29617" w14:textId="23B03A47" w:rsidR="00E75132" w:rsidRPr="00DF06DC" w:rsidRDefault="00E75132" w:rsidP="009E0C93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 xml:space="preserve"> (6,152)</w:t>
            </w:r>
          </w:p>
        </w:tc>
      </w:tr>
      <w:tr w:rsidR="00E75132" w:rsidRPr="00DF06DC" w14:paraId="1B324814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008C42DB" w14:textId="50BC6174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รวมส่วนของบริษัทใหญ่</w:t>
            </w:r>
          </w:p>
        </w:tc>
        <w:tc>
          <w:tcPr>
            <w:tcW w:w="270" w:type="dxa"/>
          </w:tcPr>
          <w:p w14:paraId="1FED7393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37781BA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B8B22C" w14:textId="4735F536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79,207 </w:t>
            </w:r>
          </w:p>
        </w:tc>
        <w:tc>
          <w:tcPr>
            <w:tcW w:w="270" w:type="dxa"/>
          </w:tcPr>
          <w:p w14:paraId="2A980BF1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0EDABE" w14:textId="173CEA00" w:rsidR="00E75132" w:rsidRPr="00DF06DC" w:rsidRDefault="00E75132" w:rsidP="00150CE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- </w:t>
            </w:r>
          </w:p>
        </w:tc>
        <w:tc>
          <w:tcPr>
            <w:tcW w:w="270" w:type="dxa"/>
          </w:tcPr>
          <w:p w14:paraId="22EA7BB9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9933BD" w14:textId="1DE126A2" w:rsidR="00E75132" w:rsidRPr="00DF06DC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79,207 </w:t>
            </w:r>
          </w:p>
        </w:tc>
        <w:tc>
          <w:tcPr>
            <w:tcW w:w="360" w:type="dxa"/>
            <w:vAlign w:val="bottom"/>
          </w:tcPr>
          <w:p w14:paraId="486290BB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57432F" w14:textId="013EE4BD" w:rsidR="00E75132" w:rsidRPr="00DF06DC" w:rsidRDefault="00E75132" w:rsidP="009E0C9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82,859 </w:t>
            </w:r>
          </w:p>
        </w:tc>
        <w:tc>
          <w:tcPr>
            <w:tcW w:w="270" w:type="dxa"/>
          </w:tcPr>
          <w:p w14:paraId="16B90F1C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4855F04" w14:textId="13F70960" w:rsidR="00E75132" w:rsidRPr="00DF06DC" w:rsidRDefault="00E75132" w:rsidP="00F2788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B9AFEFD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2434DDEB" w14:textId="3F51B78C" w:rsidR="00E75132" w:rsidRPr="00DF06DC" w:rsidRDefault="00E75132" w:rsidP="005F1AA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82,859 </w:t>
            </w:r>
          </w:p>
        </w:tc>
      </w:tr>
      <w:tr w:rsidR="00E75132" w:rsidRPr="00DF06DC" w14:paraId="530BDC4F" w14:textId="77777777" w:rsidTr="00712F57">
        <w:trPr>
          <w:trHeight w:val="20"/>
        </w:trPr>
        <w:tc>
          <w:tcPr>
            <w:tcW w:w="4140" w:type="dxa"/>
            <w:shd w:val="clear" w:color="auto" w:fill="auto"/>
          </w:tcPr>
          <w:p w14:paraId="7303FA95" w14:textId="11106D7C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</w:tcPr>
          <w:p w14:paraId="7AB125BB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9015DA8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72F76F" w14:textId="766F621D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3,099</w:t>
            </w:r>
          </w:p>
        </w:tc>
        <w:tc>
          <w:tcPr>
            <w:tcW w:w="270" w:type="dxa"/>
          </w:tcPr>
          <w:p w14:paraId="098B2B7A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0FAC1B" w14:textId="56C4D77A" w:rsidR="00E75132" w:rsidRPr="00DF06DC" w:rsidRDefault="00E75132" w:rsidP="00150CE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689</w:t>
            </w:r>
          </w:p>
        </w:tc>
        <w:tc>
          <w:tcPr>
            <w:tcW w:w="270" w:type="dxa"/>
          </w:tcPr>
          <w:p w14:paraId="634A57E8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1B3FCA" w14:textId="730924CB" w:rsidR="00E75132" w:rsidRPr="009C072A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3,788</w:t>
            </w:r>
          </w:p>
        </w:tc>
        <w:tc>
          <w:tcPr>
            <w:tcW w:w="360" w:type="dxa"/>
            <w:vAlign w:val="bottom"/>
          </w:tcPr>
          <w:p w14:paraId="4E6B006C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FC197B" w14:textId="582D4F5F" w:rsidR="00E75132" w:rsidRPr="00DF06DC" w:rsidRDefault="00E75132" w:rsidP="008E31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6A7340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9D449EC" w14:textId="522D8E11" w:rsidR="00E75132" w:rsidRPr="00F27880" w:rsidRDefault="00F27880" w:rsidP="00F27880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2788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</w:t>
            </w:r>
            <w:r w:rsidR="00E75132" w:rsidRPr="00F27880">
              <w:rPr>
                <w:rFonts w:asciiTheme="majorBidi" w:hAnsiTheme="majorBidi" w:cstheme="majorBidi"/>
                <w:sz w:val="23"/>
                <w:szCs w:val="23"/>
              </w:rPr>
              <w:t>761</w:t>
            </w:r>
          </w:p>
        </w:tc>
        <w:tc>
          <w:tcPr>
            <w:tcW w:w="252" w:type="dxa"/>
          </w:tcPr>
          <w:p w14:paraId="5024BD3F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C7D03E9" w14:textId="6C68ABD9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761</w:t>
            </w:r>
          </w:p>
        </w:tc>
      </w:tr>
      <w:tr w:rsidR="00E75132" w:rsidRPr="00DF06DC" w14:paraId="7C2B6BE1" w14:textId="77777777" w:rsidTr="00150CEA">
        <w:trPr>
          <w:trHeight w:val="20"/>
        </w:trPr>
        <w:tc>
          <w:tcPr>
            <w:tcW w:w="4140" w:type="dxa"/>
            <w:shd w:val="clear" w:color="auto" w:fill="auto"/>
          </w:tcPr>
          <w:p w14:paraId="090F944D" w14:textId="35ABC00D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รวมส่วนของผู้ถือหุ้น</w:t>
            </w:r>
          </w:p>
        </w:tc>
        <w:tc>
          <w:tcPr>
            <w:tcW w:w="270" w:type="dxa"/>
          </w:tcPr>
          <w:p w14:paraId="35B8FA08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45CD741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BAA3FE" w14:textId="528F600B" w:rsidR="00E75132" w:rsidRPr="00DF06DC" w:rsidRDefault="00E75132" w:rsidP="004B2D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82,306</w:t>
            </w:r>
          </w:p>
        </w:tc>
        <w:tc>
          <w:tcPr>
            <w:tcW w:w="270" w:type="dxa"/>
          </w:tcPr>
          <w:p w14:paraId="3B3216C6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A0790F" w14:textId="64E82D74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689</w:t>
            </w:r>
          </w:p>
        </w:tc>
        <w:tc>
          <w:tcPr>
            <w:tcW w:w="270" w:type="dxa"/>
          </w:tcPr>
          <w:p w14:paraId="2650E0BC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CA4D30" w14:textId="29ECC1EA" w:rsidR="00E75132" w:rsidRPr="009C072A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C072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82,995</w:t>
            </w:r>
          </w:p>
        </w:tc>
        <w:tc>
          <w:tcPr>
            <w:tcW w:w="360" w:type="dxa"/>
            <w:vAlign w:val="bottom"/>
          </w:tcPr>
          <w:p w14:paraId="76FFE973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ABD7C3" w14:textId="4C364711" w:rsidR="00E75132" w:rsidRPr="00BC29A5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82,859</w:t>
            </w:r>
          </w:p>
        </w:tc>
        <w:tc>
          <w:tcPr>
            <w:tcW w:w="270" w:type="dxa"/>
          </w:tcPr>
          <w:p w14:paraId="25813EC4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6A51A065" w14:textId="189351FE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761</w:t>
            </w:r>
          </w:p>
        </w:tc>
        <w:tc>
          <w:tcPr>
            <w:tcW w:w="252" w:type="dxa"/>
          </w:tcPr>
          <w:p w14:paraId="58832F90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C47E3B" w14:textId="05BBA821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83,620</w:t>
            </w:r>
          </w:p>
        </w:tc>
      </w:tr>
      <w:tr w:rsidR="00E75132" w:rsidRPr="00DF06DC" w14:paraId="600782CB" w14:textId="77777777" w:rsidTr="00150CEA">
        <w:trPr>
          <w:trHeight w:val="20"/>
        </w:trPr>
        <w:tc>
          <w:tcPr>
            <w:tcW w:w="4140" w:type="dxa"/>
            <w:shd w:val="clear" w:color="auto" w:fill="auto"/>
          </w:tcPr>
          <w:p w14:paraId="28D69DC3" w14:textId="7259006B" w:rsidR="00E75132" w:rsidRPr="00DF06DC" w:rsidRDefault="00E75132" w:rsidP="000E0A0A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4C6F019A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99D60E3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ACC8B" w14:textId="3D7A5630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143,510 </w:t>
            </w:r>
          </w:p>
        </w:tc>
        <w:tc>
          <w:tcPr>
            <w:tcW w:w="270" w:type="dxa"/>
          </w:tcPr>
          <w:p w14:paraId="1EA5AF70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482557" w14:textId="2C984E70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5,432 </w:t>
            </w:r>
          </w:p>
        </w:tc>
        <w:tc>
          <w:tcPr>
            <w:tcW w:w="270" w:type="dxa"/>
          </w:tcPr>
          <w:p w14:paraId="4BCD69A6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5AE67D" w14:textId="021944D9" w:rsidR="00E75132" w:rsidRPr="009C072A" w:rsidRDefault="00E75132" w:rsidP="009C072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C072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148,942 </w:t>
            </w:r>
          </w:p>
        </w:tc>
        <w:tc>
          <w:tcPr>
            <w:tcW w:w="360" w:type="dxa"/>
          </w:tcPr>
          <w:p w14:paraId="14491371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7B9B35" w14:textId="3A6D3E09" w:rsidR="00E75132" w:rsidRPr="00DF06DC" w:rsidRDefault="00E75132" w:rsidP="009E0C93">
            <w:pPr>
              <w:tabs>
                <w:tab w:val="decimal" w:pos="97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156,454 </w:t>
            </w:r>
          </w:p>
        </w:tc>
        <w:tc>
          <w:tcPr>
            <w:tcW w:w="270" w:type="dxa"/>
          </w:tcPr>
          <w:p w14:paraId="6AFE3331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34FED111" w14:textId="55346360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5,683 </w:t>
            </w:r>
          </w:p>
        </w:tc>
        <w:tc>
          <w:tcPr>
            <w:tcW w:w="252" w:type="dxa"/>
          </w:tcPr>
          <w:p w14:paraId="2EA7532B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42E51DD" w14:textId="7013BACE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162,137 </w:t>
            </w:r>
          </w:p>
        </w:tc>
      </w:tr>
      <w:tr w:rsidR="00E75132" w:rsidRPr="00DF06DC" w14:paraId="6D9134E8" w14:textId="77777777" w:rsidTr="00150CEA">
        <w:trPr>
          <w:trHeight w:val="321"/>
        </w:trPr>
        <w:tc>
          <w:tcPr>
            <w:tcW w:w="4140" w:type="dxa"/>
            <w:shd w:val="clear" w:color="auto" w:fill="auto"/>
          </w:tcPr>
          <w:p w14:paraId="1B319B16" w14:textId="42AAC239" w:rsidR="00E75132" w:rsidRPr="00DF06DC" w:rsidRDefault="00E75132" w:rsidP="000E0A0A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9175FB3" w14:textId="77777777" w:rsidR="00E75132" w:rsidRPr="00DF06DC" w:rsidRDefault="00E75132" w:rsidP="000E0A0A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0BF4585" w14:textId="77777777" w:rsidR="00E75132" w:rsidRPr="00DF06DC" w:rsidRDefault="00E75132" w:rsidP="000E0A0A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4DAE3F1" w14:textId="729469C6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C6792A9" w14:textId="77777777" w:rsidR="00E75132" w:rsidRPr="00DF06DC" w:rsidRDefault="00E75132" w:rsidP="000E0A0A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72057A" w14:textId="41303CAC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D492057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6A8FBC" w14:textId="45AE0CDC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4818E8E0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AAC172" w14:textId="3A2C044F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7CC3E14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71767548" w14:textId="7D0B6B9B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687E3A46" w14:textId="77777777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4D8E77A8" w14:textId="231BD01B" w:rsidR="00E75132" w:rsidRPr="00DF06DC" w:rsidRDefault="00E75132" w:rsidP="000E0A0A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5F9409C7" w14:textId="7D574FB2" w:rsidR="00A10735" w:rsidRPr="00DF06DC" w:rsidRDefault="009F094D" w:rsidP="0030207E">
      <w:pPr>
        <w:pStyle w:val="BodyText"/>
        <w:tabs>
          <w:tab w:val="clear" w:pos="454"/>
          <w:tab w:val="clear" w:pos="680"/>
          <w:tab w:val="left" w:pos="117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ab/>
      </w:r>
    </w:p>
    <w:p w14:paraId="1FBF569B" w14:textId="77777777" w:rsidR="00A10735" w:rsidRPr="00DF06DC" w:rsidRDefault="00A10735" w:rsidP="001164C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93E7DC" w14:textId="77777777" w:rsidR="00E010E1" w:rsidRPr="00DF06DC" w:rsidRDefault="00E010E1" w:rsidP="001164C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08FDB6" w14:textId="18303153" w:rsidR="00E010E1" w:rsidRPr="00DF06DC" w:rsidRDefault="00E010E1" w:rsidP="001164CA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E010E1" w:rsidRPr="00DF06DC" w:rsidSect="00F52B7F">
          <w:headerReference w:type="default" r:id="rId15"/>
          <w:footerReference w:type="default" r:id="rId16"/>
          <w:pgSz w:w="16834" w:h="11909" w:orient="landscape" w:code="9"/>
          <w:pgMar w:top="1170" w:right="691" w:bottom="1152" w:left="576" w:header="720" w:footer="720" w:gutter="0"/>
          <w:cols w:space="720"/>
          <w:docGrid w:linePitch="245"/>
        </w:sectPr>
      </w:pP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708"/>
        <w:gridCol w:w="1134"/>
        <w:gridCol w:w="284"/>
        <w:gridCol w:w="1077"/>
        <w:gridCol w:w="236"/>
        <w:gridCol w:w="1008"/>
      </w:tblGrid>
      <w:tr w:rsidR="00144322" w:rsidRPr="00DF06DC" w14:paraId="12B57160" w14:textId="77777777" w:rsidTr="000E0A0A">
        <w:trPr>
          <w:trHeight w:val="20"/>
          <w:tblHeader/>
        </w:trPr>
        <w:tc>
          <w:tcPr>
            <w:tcW w:w="5895" w:type="dxa"/>
            <w:gridSpan w:val="2"/>
            <w:shd w:val="clear" w:color="auto" w:fill="auto"/>
          </w:tcPr>
          <w:p w14:paraId="07817ED4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0DEB30A2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6DC">
              <w:rPr>
                <w:rFonts w:ascii="Angsana New" w:hAnsi="Angsan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144322" w:rsidRPr="00DF06DC" w14:paraId="45DDD22D" w14:textId="77777777" w:rsidTr="000E0A0A">
        <w:trPr>
          <w:trHeight w:val="20"/>
          <w:tblHeader/>
        </w:trPr>
        <w:tc>
          <w:tcPr>
            <w:tcW w:w="5187" w:type="dxa"/>
            <w:shd w:val="clear" w:color="auto" w:fill="auto"/>
            <w:vAlign w:val="bottom"/>
          </w:tcPr>
          <w:p w14:paraId="55CB1E08" w14:textId="7A960813" w:rsidR="00144322" w:rsidRPr="00DF06DC" w:rsidRDefault="00144322" w:rsidP="000E0A0A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 w:hanging="1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งบกำไรขาดทุนเบ็ดเสร็จสำหรับปีสิ้นสุดวันที่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08" w:type="dxa"/>
          </w:tcPr>
          <w:p w14:paraId="6C4BEE8C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380B624D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7C6FE1D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ที่รายงาน</w:t>
            </w:r>
            <w:r w:rsidRPr="00DF06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180F65B8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1BE0CC0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12FBF17A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66B92FC" w14:textId="77777777" w:rsidR="00144322" w:rsidRPr="00DF06DC" w:rsidRDefault="00144322" w:rsidP="000E0A0A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ปรับปรุง</w:t>
            </w:r>
          </w:p>
          <w:p w14:paraId="47F2BA31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144322" w:rsidRPr="00DF06DC" w14:paraId="107B392D" w14:textId="77777777" w:rsidTr="000E0A0A">
        <w:trPr>
          <w:trHeight w:val="20"/>
          <w:tblHeader/>
        </w:trPr>
        <w:tc>
          <w:tcPr>
            <w:tcW w:w="5187" w:type="dxa"/>
            <w:shd w:val="clear" w:color="auto" w:fill="auto"/>
          </w:tcPr>
          <w:p w14:paraId="69D4E329" w14:textId="77777777" w:rsidR="00144322" w:rsidRPr="00DF06DC" w:rsidRDefault="00144322" w:rsidP="000E0A0A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1B7B6E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645AF523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44322" w:rsidRPr="00DF06DC" w14:paraId="69D2C59D" w14:textId="77777777" w:rsidTr="000E0A0A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24D37AE" w14:textId="77777777" w:rsidR="00144322" w:rsidRPr="00DF06DC" w:rsidRDefault="00144322" w:rsidP="000E0A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DF06DC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708" w:type="dxa"/>
            <w:vAlign w:val="center"/>
          </w:tcPr>
          <w:p w14:paraId="475E013A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7C61E0F0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1FF5358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4B2D300F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99882B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0098F7E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87905" w:rsidRPr="00DF06DC" w14:paraId="2DDBA119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5F40701" w14:textId="77777777" w:rsidR="00C87905" w:rsidRPr="00DF06DC" w:rsidRDefault="00C87905" w:rsidP="00C879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0DBD8B95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BA07AEB" w14:textId="51A51484" w:rsidR="00C87905" w:rsidRPr="00DF06DC" w:rsidRDefault="00C87905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6,42</w:t>
            </w:r>
            <w:r w:rsidR="000E599F">
              <w:rPr>
                <w:rFonts w:ascii="Angsana New" w:hAnsi="Angsana New"/>
                <w:sz w:val="24"/>
                <w:szCs w:val="24"/>
              </w:rPr>
              <w:t>2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16984E28" w14:textId="77777777" w:rsidR="00C87905" w:rsidRPr="00DF06DC" w:rsidRDefault="00C87905" w:rsidP="00C8790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BFB24A1" w14:textId="57BA939E" w:rsidR="00C87905" w:rsidRPr="00DF06DC" w:rsidRDefault="000E599F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B91500" w14:textId="77777777" w:rsidR="00C87905" w:rsidRPr="00DF06DC" w:rsidRDefault="00C87905" w:rsidP="00C87905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6752AE" w14:textId="2AFFB459" w:rsidR="00C87905" w:rsidRPr="00DF06DC" w:rsidRDefault="000E599F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6,436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87905" w:rsidRPr="00DF06DC" w14:paraId="7D971505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DC00549" w14:textId="77777777" w:rsidR="00C87905" w:rsidRPr="00DF06DC" w:rsidRDefault="00C87905" w:rsidP="00C879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2A97AD1E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7D92B72" w14:textId="1BCF5203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3,086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01647C33" w14:textId="77777777" w:rsidR="00C87905" w:rsidRPr="00DF06DC" w:rsidRDefault="00C87905" w:rsidP="00C8790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FD6475" w14:textId="54F0D8E2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2038B43" w14:textId="77777777" w:rsidR="00C87905" w:rsidRPr="00DF06DC" w:rsidRDefault="00C87905" w:rsidP="00C87905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D025582" w14:textId="66DD6A22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3,096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87905" w:rsidRPr="00DF06DC" w14:paraId="5DB8006D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280E54E2" w14:textId="77777777" w:rsidR="00C87905" w:rsidRPr="00DF06DC" w:rsidRDefault="00C87905" w:rsidP="00C879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รายได้ค่าบริหารงาน</w:t>
            </w:r>
          </w:p>
        </w:tc>
        <w:tc>
          <w:tcPr>
            <w:tcW w:w="708" w:type="dxa"/>
            <w:vAlign w:val="center"/>
          </w:tcPr>
          <w:p w14:paraId="48DB2384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9EE4863" w14:textId="54A5435D" w:rsidR="00C87905" w:rsidRPr="00DF06DC" w:rsidRDefault="00C87905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B2DC4">
              <w:rPr>
                <w:rFonts w:ascii="Angsana New" w:hAnsi="Angsana New"/>
                <w:sz w:val="24"/>
                <w:szCs w:val="24"/>
              </w:rPr>
              <w:t>24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55BB1BD" w14:textId="77777777" w:rsidR="00C87905" w:rsidRPr="00DF06DC" w:rsidRDefault="00C87905" w:rsidP="00C8790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9BE8D35" w14:textId="7822F313" w:rsidR="00C87905" w:rsidRPr="00DF06DC" w:rsidRDefault="00C87905" w:rsidP="002879F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6E3BF328" w14:textId="77777777" w:rsidR="00C87905" w:rsidRPr="00DF06DC" w:rsidRDefault="00C87905" w:rsidP="00C879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EC3B9F" w14:textId="4E1E0258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87905" w:rsidRPr="00DF06DC" w14:paraId="4E7B2FF1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76F5423E" w14:textId="77777777" w:rsidR="00C87905" w:rsidRPr="00DF06DC" w:rsidRDefault="00C87905" w:rsidP="00C879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708" w:type="dxa"/>
            <w:vAlign w:val="center"/>
          </w:tcPr>
          <w:p w14:paraId="39FB2CE6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3F64E71" w14:textId="4C654958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4B2C2B8D" w14:textId="77777777" w:rsidR="00C87905" w:rsidRPr="00DF06DC" w:rsidRDefault="00C87905" w:rsidP="00C8790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8FACA4" w14:textId="7DFF794B" w:rsidR="00C87905" w:rsidRPr="00DF06DC" w:rsidRDefault="004B2DC4" w:rsidP="002879F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3ADF096A" w14:textId="77777777" w:rsidR="00C87905" w:rsidRPr="00DF06DC" w:rsidRDefault="00C87905" w:rsidP="00C87905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78E879" w14:textId="5AB4059A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87905" w:rsidRPr="00DF06DC" w14:paraId="46CFF10F" w14:textId="77777777" w:rsidTr="000E0A0A">
        <w:trPr>
          <w:trHeight w:val="60"/>
        </w:trPr>
        <w:tc>
          <w:tcPr>
            <w:tcW w:w="5187" w:type="dxa"/>
            <w:shd w:val="clear" w:color="auto" w:fill="auto"/>
          </w:tcPr>
          <w:p w14:paraId="66EAFD0D" w14:textId="77777777" w:rsidR="00C87905" w:rsidRPr="00DF06DC" w:rsidRDefault="00C87905" w:rsidP="00C879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vAlign w:val="center"/>
          </w:tcPr>
          <w:p w14:paraId="5FFAC705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2B1E8DA" w14:textId="7A4728C0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E3ECB75" w14:textId="77777777" w:rsidR="00C87905" w:rsidRPr="00DF06DC" w:rsidRDefault="00C87905" w:rsidP="00C8790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1046A7" w14:textId="40FFF58D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14:paraId="5D737E4F" w14:textId="77777777" w:rsidR="00C87905" w:rsidRPr="00DF06DC" w:rsidRDefault="00C87905" w:rsidP="00C87905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C19077" w14:textId="33C67783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87905" w:rsidRPr="00DF06DC" w14:paraId="0577828E" w14:textId="77777777" w:rsidTr="000E0A0A">
        <w:trPr>
          <w:trHeight w:val="60"/>
        </w:trPr>
        <w:tc>
          <w:tcPr>
            <w:tcW w:w="5187" w:type="dxa"/>
            <w:shd w:val="clear" w:color="auto" w:fill="auto"/>
          </w:tcPr>
          <w:p w14:paraId="325F9F65" w14:textId="77777777" w:rsidR="00C87905" w:rsidRPr="00DF06DC" w:rsidRDefault="00C87905" w:rsidP="00C879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708" w:type="dxa"/>
            <w:vAlign w:val="center"/>
          </w:tcPr>
          <w:p w14:paraId="1972C275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AB108" w14:textId="62E9D634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4,920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3867864" w14:textId="77777777" w:rsidR="00C87905" w:rsidRPr="00DF06DC" w:rsidRDefault="00C87905" w:rsidP="00C8790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8C5712A" w14:textId="7CC4C17E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9933420" w14:textId="77777777" w:rsidR="00C87905" w:rsidRPr="00DF06DC" w:rsidRDefault="00C87905" w:rsidP="00C87905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435742" w14:textId="42FF1A83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4,929</w:t>
            </w:r>
            <w:r w:rsidR="00C87905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87905" w:rsidRPr="00DF06DC" w14:paraId="42D2F542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4D83390" w14:textId="77777777" w:rsidR="00C87905" w:rsidRPr="00DF06DC" w:rsidRDefault="00C87905" w:rsidP="00C879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8" w:type="dxa"/>
            <w:vAlign w:val="center"/>
          </w:tcPr>
          <w:p w14:paraId="053EFB13" w14:textId="77777777" w:rsidR="00C87905" w:rsidRPr="00DF06DC" w:rsidRDefault="00C87905" w:rsidP="00C879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32C09F" w14:textId="6776926D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14,523</w:t>
            </w:r>
            <w:r w:rsidR="00C87905"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221480DC" w14:textId="77777777" w:rsidR="00C87905" w:rsidRPr="00DF06DC" w:rsidRDefault="00C87905" w:rsidP="00C87905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7A03D62" w14:textId="19E4D246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="00C87905"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95F9AB1" w14:textId="77777777" w:rsidR="00C87905" w:rsidRPr="00DF06DC" w:rsidRDefault="00C87905" w:rsidP="00C87905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BE33B8" w14:textId="71AD3CD8" w:rsidR="00C87905" w:rsidRPr="00DF06DC" w:rsidRDefault="004B2DC4" w:rsidP="004B2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14,558</w:t>
            </w:r>
            <w:r w:rsidR="00C87905"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44322" w:rsidRPr="00AD2D5F" w14:paraId="5AC7873C" w14:textId="77777777" w:rsidTr="00AD2D5F">
        <w:trPr>
          <w:trHeight w:val="20"/>
        </w:trPr>
        <w:tc>
          <w:tcPr>
            <w:tcW w:w="5187" w:type="dxa"/>
            <w:shd w:val="clear" w:color="auto" w:fill="auto"/>
            <w:vAlign w:val="bottom"/>
          </w:tcPr>
          <w:p w14:paraId="3217AF88" w14:textId="77777777" w:rsidR="00144322" w:rsidRPr="00AD2D5F" w:rsidRDefault="00144322" w:rsidP="000E0A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14:paraId="51B5C3FB" w14:textId="77777777" w:rsidR="00144322" w:rsidRPr="00AD2D5F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34" w:type="dxa"/>
            <w:vAlign w:val="bottom"/>
          </w:tcPr>
          <w:p w14:paraId="452C4A47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4" w:type="dxa"/>
            <w:vAlign w:val="bottom"/>
          </w:tcPr>
          <w:p w14:paraId="4F2A5451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5F18F0E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3F09C794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53A5B25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44322" w:rsidRPr="00DF06DC" w14:paraId="597FC296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339BFF1C" w14:textId="77777777" w:rsidR="00144322" w:rsidRPr="00DF06DC" w:rsidRDefault="00144322" w:rsidP="000E0A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DF06DC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08" w:type="dxa"/>
            <w:vAlign w:val="center"/>
          </w:tcPr>
          <w:p w14:paraId="0296A7BF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68AE044E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E80DD6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3F67B1FE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2442CE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2239108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6405" w:rsidRPr="00DF06DC" w14:paraId="3660569D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1558D6E0" w14:textId="77777777" w:rsidR="00436405" w:rsidRPr="00DF06DC" w:rsidRDefault="00436405" w:rsidP="00436405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0C3815D0" w14:textId="77777777" w:rsidR="00436405" w:rsidRPr="00DF06DC" w:rsidRDefault="00436405" w:rsidP="0043640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A97625" w14:textId="43C5F104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4,101</w:t>
            </w:r>
          </w:p>
        </w:tc>
        <w:tc>
          <w:tcPr>
            <w:tcW w:w="284" w:type="dxa"/>
            <w:vAlign w:val="center"/>
          </w:tcPr>
          <w:p w14:paraId="26266261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998DD29" w14:textId="1BBBF445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center"/>
          </w:tcPr>
          <w:p w14:paraId="68693107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8AD028" w14:textId="1147A891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4,10</w:t>
            </w:r>
            <w:r w:rsidR="00013FA3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436405" w:rsidRPr="00DF06DC" w14:paraId="34C2D216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28E794D6" w14:textId="77777777" w:rsidR="00436405" w:rsidRPr="00DF06DC" w:rsidRDefault="00436405" w:rsidP="004364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57459A60" w14:textId="77777777" w:rsidR="00436405" w:rsidRPr="00DF06DC" w:rsidRDefault="00436405" w:rsidP="0043640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403D67" w14:textId="1E68E118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1,081</w:t>
            </w:r>
          </w:p>
        </w:tc>
        <w:tc>
          <w:tcPr>
            <w:tcW w:w="284" w:type="dxa"/>
            <w:vAlign w:val="center"/>
          </w:tcPr>
          <w:p w14:paraId="4F805ACE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A286822" w14:textId="38902020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center"/>
          </w:tcPr>
          <w:p w14:paraId="4B2F84EB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0AF76C" w14:textId="7DAD29A9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1,084</w:t>
            </w:r>
          </w:p>
        </w:tc>
      </w:tr>
      <w:tr w:rsidR="00436405" w:rsidRPr="00DF06DC" w14:paraId="4B8E526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3102668B" w14:textId="77777777" w:rsidR="00436405" w:rsidRPr="00DF06DC" w:rsidRDefault="00436405" w:rsidP="004364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ต้นทุนค่าบริหารงาน</w:t>
            </w:r>
          </w:p>
        </w:tc>
        <w:tc>
          <w:tcPr>
            <w:tcW w:w="708" w:type="dxa"/>
            <w:vAlign w:val="center"/>
          </w:tcPr>
          <w:p w14:paraId="4424A016" w14:textId="77777777" w:rsidR="00436405" w:rsidRPr="00DF06DC" w:rsidRDefault="00436405" w:rsidP="0043640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E51AB" w14:textId="44540F0D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284" w:type="dxa"/>
            <w:vAlign w:val="center"/>
          </w:tcPr>
          <w:p w14:paraId="422FF99E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587FCD6" w14:textId="67D24AF3" w:rsidR="00436405" w:rsidRPr="00DF06DC" w:rsidRDefault="005F1AAE" w:rsidP="003A5FF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0CFB80CD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88F0E5" w14:textId="4914A451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436405" w:rsidRPr="00DF06DC" w14:paraId="3B6D89B5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2DFC8274" w14:textId="77777777" w:rsidR="00436405" w:rsidRPr="00DF06DC" w:rsidRDefault="00436405" w:rsidP="004364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4B255CBA" w14:textId="77777777" w:rsidR="00436405" w:rsidRPr="00DF06DC" w:rsidRDefault="00436405" w:rsidP="0043640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633B6F" w14:textId="22464719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284" w:type="dxa"/>
            <w:vAlign w:val="center"/>
          </w:tcPr>
          <w:p w14:paraId="40EC18CB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C800D2C" w14:textId="3F92A40C" w:rsidR="00436405" w:rsidRPr="00DF06DC" w:rsidRDefault="00E75132" w:rsidP="00E7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center"/>
          </w:tcPr>
          <w:p w14:paraId="17861A44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AA6EE9" w14:textId="5F3C0A3A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  <w:r w:rsidR="003342E8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436405" w:rsidRPr="00DF06DC" w14:paraId="5911D3D5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7448ACE8" w14:textId="77777777" w:rsidR="00436405" w:rsidRPr="00DF06DC" w:rsidRDefault="00436405" w:rsidP="00436405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231E3D6A" w14:textId="77777777" w:rsidR="00436405" w:rsidRPr="00DF06DC" w:rsidRDefault="00436405" w:rsidP="0043640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6CC2B" w14:textId="3D3A29AB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2,783</w:t>
            </w:r>
          </w:p>
        </w:tc>
        <w:tc>
          <w:tcPr>
            <w:tcW w:w="284" w:type="dxa"/>
            <w:vAlign w:val="center"/>
          </w:tcPr>
          <w:p w14:paraId="1D738476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3AD597D" w14:textId="486FB0C5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236" w:type="dxa"/>
            <w:vAlign w:val="center"/>
          </w:tcPr>
          <w:p w14:paraId="5C4EFA35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E1AF60" w14:textId="33C47E63" w:rsidR="00436405" w:rsidRPr="00DF06DC" w:rsidRDefault="005F1AAE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2,809</w:t>
            </w:r>
          </w:p>
        </w:tc>
      </w:tr>
      <w:tr w:rsidR="00436405" w:rsidRPr="00DF06DC" w14:paraId="1BADCDCE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1BF88A0B" w14:textId="77777777" w:rsidR="00436405" w:rsidRPr="00DF06DC" w:rsidRDefault="00436405" w:rsidP="00436405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08" w:type="dxa"/>
            <w:vAlign w:val="center"/>
          </w:tcPr>
          <w:p w14:paraId="28D47E8C" w14:textId="77777777" w:rsidR="00436405" w:rsidRPr="00DF06DC" w:rsidRDefault="00436405" w:rsidP="0043640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077D53" w14:textId="25AFD6A0" w:rsidR="00436405" w:rsidRPr="00DF06DC" w:rsidRDefault="000354D9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8,453</w:t>
            </w:r>
          </w:p>
        </w:tc>
        <w:tc>
          <w:tcPr>
            <w:tcW w:w="284" w:type="dxa"/>
            <w:vAlign w:val="center"/>
          </w:tcPr>
          <w:p w14:paraId="695FC965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ABE056E" w14:textId="465BD9FD" w:rsidR="00436405" w:rsidRPr="00DF06DC" w:rsidRDefault="000354D9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E75132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center"/>
          </w:tcPr>
          <w:p w14:paraId="06E3095B" w14:textId="77777777" w:rsidR="00436405" w:rsidRPr="00DF06DC" w:rsidRDefault="00436405" w:rsidP="00436405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EEAAAF8" w14:textId="0EC30533" w:rsidR="00436405" w:rsidRPr="00DF06DC" w:rsidRDefault="000354D9" w:rsidP="00436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8,48</w:t>
            </w:r>
            <w:r w:rsidR="00E75132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144322" w:rsidRPr="00AD2D5F" w14:paraId="28815978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75BD05EA" w14:textId="77777777" w:rsidR="00144322" w:rsidRPr="00AD2D5F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14"/>
                <w:szCs w:val="14"/>
                <w:cs/>
              </w:rPr>
            </w:pPr>
          </w:p>
        </w:tc>
        <w:tc>
          <w:tcPr>
            <w:tcW w:w="708" w:type="dxa"/>
            <w:vAlign w:val="center"/>
          </w:tcPr>
          <w:p w14:paraId="6F98D70B" w14:textId="77777777" w:rsidR="00144322" w:rsidRPr="00AD2D5F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7EB6B5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14:paraId="79342560" w14:textId="77777777" w:rsidR="00144322" w:rsidRPr="00AD2D5F" w:rsidRDefault="00144322" w:rsidP="000E0A0A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08ADC18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4A2A6740" w14:textId="77777777" w:rsidR="00144322" w:rsidRPr="00AD2D5F" w:rsidRDefault="00144322" w:rsidP="000E0A0A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C7D69E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A5C7B" w:rsidRPr="00DF06DC" w14:paraId="20F22534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055223EB" w14:textId="77777777" w:rsidR="00CA5C7B" w:rsidRPr="00DF06DC" w:rsidRDefault="00CA5C7B" w:rsidP="00CA5C7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bCs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8" w:type="dxa"/>
            <w:vAlign w:val="center"/>
          </w:tcPr>
          <w:p w14:paraId="3B38A13F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ED48B" w14:textId="5F2B81BA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6,070</w:t>
            </w:r>
          </w:p>
        </w:tc>
        <w:tc>
          <w:tcPr>
            <w:tcW w:w="284" w:type="dxa"/>
            <w:vAlign w:val="center"/>
          </w:tcPr>
          <w:p w14:paraId="307C8621" w14:textId="77777777" w:rsidR="00CA5C7B" w:rsidRPr="00DF06DC" w:rsidRDefault="00CA5C7B" w:rsidP="00CA5C7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326B38" w14:textId="78E90768" w:rsidR="00CA5C7B" w:rsidRPr="00DF06DC" w:rsidRDefault="000354D9" w:rsidP="003A5FF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0D4804E9" w14:textId="77777777" w:rsidR="00CA5C7B" w:rsidRPr="00DF06DC" w:rsidRDefault="00CA5C7B" w:rsidP="00CA5C7B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F10FA6" w14:textId="2B2ECA45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6,070</w:t>
            </w:r>
          </w:p>
        </w:tc>
      </w:tr>
      <w:tr w:rsidR="00CA5C7B" w:rsidRPr="00DF06DC" w14:paraId="0E84BF5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16848AFC" w14:textId="57919F1E" w:rsidR="00CA5C7B" w:rsidRPr="00DF06DC" w:rsidRDefault="00E90AA3" w:rsidP="00CA5C7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b/>
                <w:sz w:val="24"/>
                <w:szCs w:val="24"/>
                <w:cs/>
              </w:rPr>
              <w:t>กำไรจากการวัดมูลค่าเครื่องมือทางการเงินผ่านกำไรขาดทุน</w:t>
            </w:r>
          </w:p>
        </w:tc>
        <w:tc>
          <w:tcPr>
            <w:tcW w:w="708" w:type="dxa"/>
            <w:vAlign w:val="center"/>
          </w:tcPr>
          <w:p w14:paraId="75D4A35C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BFB00" w14:textId="3D128917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0A293580" w14:textId="77777777" w:rsidR="00CA5C7B" w:rsidRPr="00DF06DC" w:rsidRDefault="00CA5C7B" w:rsidP="00CA5C7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F624C6" w14:textId="0B2210E6" w:rsidR="00CA5C7B" w:rsidRPr="00DF06DC" w:rsidRDefault="000354D9" w:rsidP="00E7513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22ED9F64" w14:textId="77777777" w:rsidR="00CA5C7B" w:rsidRPr="00DF06DC" w:rsidRDefault="00CA5C7B" w:rsidP="00CA5C7B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108828B" w14:textId="34EEFD5B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CA5C7B" w:rsidRPr="00DF06DC" w14:paraId="12D63A21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048A03D3" w14:textId="77777777" w:rsidR="00CA5C7B" w:rsidRPr="00DF06DC" w:rsidRDefault="00CA5C7B" w:rsidP="00CA5C7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3DC17784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2CFD4" w14:textId="53EB0D8C" w:rsidR="00CA5C7B" w:rsidRPr="00DF06DC" w:rsidRDefault="000354D9" w:rsidP="00E9376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(1,225)</w:t>
            </w:r>
          </w:p>
        </w:tc>
        <w:tc>
          <w:tcPr>
            <w:tcW w:w="284" w:type="dxa"/>
            <w:vAlign w:val="center"/>
          </w:tcPr>
          <w:p w14:paraId="66BBDFCA" w14:textId="77777777" w:rsidR="00CA5C7B" w:rsidRPr="00DF06DC" w:rsidRDefault="00CA5C7B" w:rsidP="00CA5C7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085382D" w14:textId="35C6CEFE" w:rsidR="00CA5C7B" w:rsidRPr="00DF06DC" w:rsidRDefault="000354D9" w:rsidP="00E9376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(44)</w:t>
            </w:r>
          </w:p>
        </w:tc>
        <w:tc>
          <w:tcPr>
            <w:tcW w:w="236" w:type="dxa"/>
            <w:vAlign w:val="center"/>
          </w:tcPr>
          <w:p w14:paraId="21C8F07D" w14:textId="77777777" w:rsidR="00CA5C7B" w:rsidRPr="00DF06DC" w:rsidRDefault="00CA5C7B" w:rsidP="00CA5C7B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4BEB298" w14:textId="13460FB4" w:rsidR="00CA5C7B" w:rsidRPr="00DF06DC" w:rsidRDefault="000354D9" w:rsidP="003A5FF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(1,269)</w:t>
            </w:r>
          </w:p>
        </w:tc>
      </w:tr>
      <w:tr w:rsidR="00CA5C7B" w:rsidRPr="00DF06DC" w14:paraId="2FCB181C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F8B3E3E" w14:textId="22E0BA02" w:rsidR="00CA5C7B" w:rsidRPr="00DF06DC" w:rsidRDefault="00E90AA3" w:rsidP="00CA5C7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708" w:type="dxa"/>
            <w:vAlign w:val="center"/>
          </w:tcPr>
          <w:p w14:paraId="2BDFA8DE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5E060B" w14:textId="2D488D18" w:rsidR="00CA5C7B" w:rsidRPr="005F1AAE" w:rsidRDefault="000354D9" w:rsidP="005F1A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84" w:type="dxa"/>
            <w:vAlign w:val="center"/>
          </w:tcPr>
          <w:p w14:paraId="381AB315" w14:textId="77777777" w:rsidR="00CA5C7B" w:rsidRPr="00DF06DC" w:rsidRDefault="00CA5C7B" w:rsidP="00CA5C7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354F35C" w14:textId="53599DEC" w:rsidR="00CA5C7B" w:rsidRPr="00DF06DC" w:rsidRDefault="000354D9" w:rsidP="003A5FF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D08FC3F" w14:textId="77777777" w:rsidR="00CA5C7B" w:rsidRPr="00DF06DC" w:rsidRDefault="00CA5C7B" w:rsidP="00CA5C7B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CC1BF0C" w14:textId="4791487D" w:rsidR="00CA5C7B" w:rsidRPr="00DF06DC" w:rsidRDefault="000354D9" w:rsidP="003A5FF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  <w:tr w:rsidR="00CA5C7B" w:rsidRPr="00DF06DC" w14:paraId="7D58C28C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3F80AD59" w14:textId="77777777" w:rsidR="00CA5C7B" w:rsidRPr="00DF06DC" w:rsidRDefault="00CA5C7B" w:rsidP="00CA5C7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08" w:type="dxa"/>
            <w:vAlign w:val="center"/>
          </w:tcPr>
          <w:p w14:paraId="4687135C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FE9D11" w14:textId="25DBF228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4,847</w:t>
            </w:r>
          </w:p>
        </w:tc>
        <w:tc>
          <w:tcPr>
            <w:tcW w:w="284" w:type="dxa"/>
            <w:vAlign w:val="center"/>
          </w:tcPr>
          <w:p w14:paraId="30DC7D8D" w14:textId="77777777" w:rsidR="00CA5C7B" w:rsidRPr="00DF06DC" w:rsidRDefault="00CA5C7B" w:rsidP="00CA5C7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5C9650A" w14:textId="21EA1180" w:rsidR="00CA5C7B" w:rsidRPr="00DF06DC" w:rsidRDefault="000354D9" w:rsidP="003A5FF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(44)</w:t>
            </w:r>
          </w:p>
        </w:tc>
        <w:tc>
          <w:tcPr>
            <w:tcW w:w="236" w:type="dxa"/>
            <w:vAlign w:val="center"/>
          </w:tcPr>
          <w:p w14:paraId="6A35E9CD" w14:textId="77777777" w:rsidR="00CA5C7B" w:rsidRPr="00DF06DC" w:rsidRDefault="00CA5C7B" w:rsidP="00CA5C7B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574E04" w14:textId="02274929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4,803</w:t>
            </w:r>
          </w:p>
        </w:tc>
      </w:tr>
      <w:tr w:rsidR="00CA5C7B" w:rsidRPr="00DF06DC" w14:paraId="2C22DAC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12C5F8E" w14:textId="77777777" w:rsidR="00CA5C7B" w:rsidRPr="00DF06DC" w:rsidRDefault="00CA5C7B" w:rsidP="00CA5C7B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center"/>
          </w:tcPr>
          <w:p w14:paraId="2E5ABD9A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288FD0" w14:textId="4576825C" w:rsidR="00CA5C7B" w:rsidRPr="00DF06DC" w:rsidRDefault="000354D9" w:rsidP="005F1A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(866)</w:t>
            </w:r>
          </w:p>
        </w:tc>
        <w:tc>
          <w:tcPr>
            <w:tcW w:w="284" w:type="dxa"/>
            <w:vAlign w:val="center"/>
          </w:tcPr>
          <w:p w14:paraId="31221AB8" w14:textId="77777777" w:rsidR="00CA5C7B" w:rsidRPr="00DF06DC" w:rsidRDefault="00CA5C7B" w:rsidP="00CA5C7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467DDDD" w14:textId="0D20FCCF" w:rsidR="00CA5C7B" w:rsidRPr="00DF06DC" w:rsidRDefault="000354D9" w:rsidP="003A5FF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236" w:type="dxa"/>
            <w:vAlign w:val="center"/>
          </w:tcPr>
          <w:p w14:paraId="1FB712AC" w14:textId="77777777" w:rsidR="00CA5C7B" w:rsidRPr="00DF06DC" w:rsidRDefault="00CA5C7B" w:rsidP="00CA5C7B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540A7A" w14:textId="003A38FF" w:rsidR="00CA5C7B" w:rsidRPr="00DF06DC" w:rsidRDefault="000354D9" w:rsidP="00E9376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(868)</w:t>
            </w:r>
          </w:p>
        </w:tc>
      </w:tr>
      <w:tr w:rsidR="00CA5C7B" w:rsidRPr="00DF06DC" w14:paraId="6C42D127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0304382" w14:textId="77777777" w:rsidR="00CA5C7B" w:rsidRPr="00DF06DC" w:rsidRDefault="00CA5C7B" w:rsidP="00CA5C7B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669AC10B" w14:textId="77777777" w:rsidR="00CA5C7B" w:rsidRPr="00DF06DC" w:rsidRDefault="00CA5C7B" w:rsidP="00CA5C7B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ECB5A3" w14:textId="6B9AF589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3,981</w:t>
            </w:r>
          </w:p>
        </w:tc>
        <w:tc>
          <w:tcPr>
            <w:tcW w:w="284" w:type="dxa"/>
            <w:vAlign w:val="center"/>
          </w:tcPr>
          <w:p w14:paraId="6901049B" w14:textId="77777777" w:rsidR="00CA5C7B" w:rsidRPr="00DF06DC" w:rsidRDefault="00CA5C7B" w:rsidP="00CA5C7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71A98B4" w14:textId="0727A62F" w:rsidR="00CA5C7B" w:rsidRPr="00DF06DC" w:rsidRDefault="000354D9" w:rsidP="003A5FF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(46)</w:t>
            </w:r>
          </w:p>
        </w:tc>
        <w:tc>
          <w:tcPr>
            <w:tcW w:w="236" w:type="dxa"/>
            <w:vAlign w:val="center"/>
          </w:tcPr>
          <w:p w14:paraId="02612EE6" w14:textId="77777777" w:rsidR="00CA5C7B" w:rsidRPr="00DF06DC" w:rsidRDefault="00CA5C7B" w:rsidP="00CA5C7B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0EA8B" w14:textId="01989A14" w:rsidR="00CA5C7B" w:rsidRPr="00DF06DC" w:rsidRDefault="000354D9" w:rsidP="00C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3,935</w:t>
            </w:r>
          </w:p>
        </w:tc>
      </w:tr>
      <w:tr w:rsidR="00144322" w:rsidRPr="00AD2D5F" w14:paraId="27187489" w14:textId="77777777" w:rsidTr="000E0A0A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A5EC345" w14:textId="77777777" w:rsidR="00144322" w:rsidRPr="00AD2D5F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14"/>
                <w:szCs w:val="14"/>
                <w:rtl/>
                <w:cs/>
              </w:rPr>
            </w:pPr>
          </w:p>
        </w:tc>
        <w:tc>
          <w:tcPr>
            <w:tcW w:w="708" w:type="dxa"/>
            <w:vAlign w:val="center"/>
          </w:tcPr>
          <w:p w14:paraId="007622E2" w14:textId="77777777" w:rsidR="00144322" w:rsidRPr="00AD2D5F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F24F265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4" w:type="dxa"/>
            <w:vAlign w:val="center"/>
          </w:tcPr>
          <w:p w14:paraId="5773F2AB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6317798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2C5C429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14"/>
                <w:szCs w:val="1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7803065F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44322" w:rsidRPr="00DF06DC" w14:paraId="2775045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703B6649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08" w:type="dxa"/>
            <w:vAlign w:val="center"/>
          </w:tcPr>
          <w:p w14:paraId="31CFF967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9FBA10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4B1C2E5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28E7ED2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FA3F789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05C13EB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4322" w:rsidRPr="00DF06DC" w14:paraId="2F97D9C9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F34AC56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อาจ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32C44F90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2D0581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A38F690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657BDD8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F1ABE8A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00CA160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4322" w:rsidRPr="00DF06DC" w14:paraId="31F45CC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F8ABBE0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708" w:type="dxa"/>
            <w:vAlign w:val="center"/>
          </w:tcPr>
          <w:p w14:paraId="385661A2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EC54FF" w14:textId="3BFE7155" w:rsidR="00144322" w:rsidRPr="00DF06DC" w:rsidRDefault="000354D9" w:rsidP="0020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284" w:type="dxa"/>
            <w:vAlign w:val="center"/>
          </w:tcPr>
          <w:p w14:paraId="5985AFF9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</w:tcPr>
          <w:p w14:paraId="78BCCE87" w14:textId="2B4EA1B2" w:rsidR="00144322" w:rsidRPr="00DF06DC" w:rsidRDefault="000354D9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E4C0088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4BD6C66" w14:textId="024CC54C" w:rsidR="00144322" w:rsidRPr="00DF06DC" w:rsidRDefault="000354D9" w:rsidP="0062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</w:t>
            </w:r>
          </w:p>
        </w:tc>
      </w:tr>
      <w:tr w:rsidR="00144322" w:rsidRPr="00DF06DC" w14:paraId="173F881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698CC7D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2EE98ABD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07C3865" w14:textId="7BF17DF9" w:rsidR="00144322" w:rsidRPr="00DF06DC" w:rsidRDefault="00E42FA8" w:rsidP="0020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(18)</w:t>
            </w:r>
          </w:p>
        </w:tc>
        <w:tc>
          <w:tcPr>
            <w:tcW w:w="284" w:type="dxa"/>
            <w:vAlign w:val="center"/>
          </w:tcPr>
          <w:p w14:paraId="488C5C53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BBEA9A1" w14:textId="7A7AC532" w:rsidR="00144322" w:rsidRPr="00DF06DC" w:rsidRDefault="00E42FA8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C7E5848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60DB758" w14:textId="4F2D2997" w:rsidR="00144322" w:rsidRPr="00DF06DC" w:rsidRDefault="00E42FA8" w:rsidP="00E93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(18)</w:t>
            </w:r>
          </w:p>
        </w:tc>
      </w:tr>
      <w:tr w:rsidR="00144322" w:rsidRPr="00DF06DC" w14:paraId="5A60B49E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B55452D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114BD998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54A4" w14:textId="52FB0BAE" w:rsidR="00144322" w:rsidRPr="00DF06DC" w:rsidRDefault="00E42FA8" w:rsidP="0020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84" w:type="dxa"/>
            <w:vAlign w:val="center"/>
          </w:tcPr>
          <w:p w14:paraId="36A6E8CD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C3DD66A" w14:textId="03FC0262" w:rsidR="00144322" w:rsidRPr="00DF06DC" w:rsidRDefault="00E42FA8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B578776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835F" w14:textId="3090BF80" w:rsidR="00144322" w:rsidRPr="00DF06DC" w:rsidRDefault="00E42FA8" w:rsidP="0062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72</w:t>
            </w:r>
          </w:p>
        </w:tc>
      </w:tr>
      <w:tr w:rsidR="00144322" w:rsidRPr="00AD2D5F" w14:paraId="3C98CC7E" w14:textId="77777777" w:rsidTr="00AD2D5F">
        <w:trPr>
          <w:trHeight w:val="60"/>
        </w:trPr>
        <w:tc>
          <w:tcPr>
            <w:tcW w:w="5187" w:type="dxa"/>
            <w:shd w:val="clear" w:color="auto" w:fill="auto"/>
          </w:tcPr>
          <w:p w14:paraId="4AFDFAD2" w14:textId="77777777" w:rsidR="00144322" w:rsidRPr="00AD2D5F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0C8C39F0" w14:textId="77777777" w:rsidR="00144322" w:rsidRPr="00AD2D5F" w:rsidRDefault="00144322" w:rsidP="000E0A0A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A975206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A32A5F8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415E340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6BBE504" w14:textId="77777777" w:rsidR="00144322" w:rsidRPr="00AD2D5F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14DB155" w14:textId="77777777" w:rsidR="00144322" w:rsidRPr="00AD2D5F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AD2D5F" w:rsidRPr="00AD2D5F" w14:paraId="58E3CE1D" w14:textId="77777777" w:rsidTr="00AD2D5F">
        <w:trPr>
          <w:trHeight w:val="60"/>
        </w:trPr>
        <w:tc>
          <w:tcPr>
            <w:tcW w:w="5187" w:type="dxa"/>
            <w:shd w:val="clear" w:color="auto" w:fill="auto"/>
          </w:tcPr>
          <w:p w14:paraId="1790A168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228CCAD4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4DFBC3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0C02C06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4765C742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69A0A17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E81E965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AD2D5F" w:rsidRPr="00AD2D5F" w14:paraId="0F1FC332" w14:textId="77777777" w:rsidTr="00AD2D5F">
        <w:trPr>
          <w:trHeight w:val="60"/>
        </w:trPr>
        <w:tc>
          <w:tcPr>
            <w:tcW w:w="5187" w:type="dxa"/>
            <w:shd w:val="clear" w:color="auto" w:fill="auto"/>
          </w:tcPr>
          <w:p w14:paraId="22A9E67E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6AFC4783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506153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5B2AD5C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32B14DCE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702B831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E612045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AD2D5F" w:rsidRPr="00AD2D5F" w14:paraId="657C760E" w14:textId="77777777" w:rsidTr="00AD2D5F">
        <w:trPr>
          <w:trHeight w:val="60"/>
        </w:trPr>
        <w:tc>
          <w:tcPr>
            <w:tcW w:w="5187" w:type="dxa"/>
            <w:shd w:val="clear" w:color="auto" w:fill="auto"/>
          </w:tcPr>
          <w:p w14:paraId="27D032C8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7938F034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63FB05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EA1B9AB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2D5CC092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A5466A5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2F2BE53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AD2D5F" w:rsidRPr="00AD2D5F" w14:paraId="312E8D37" w14:textId="77777777" w:rsidTr="00AD2D5F">
        <w:trPr>
          <w:trHeight w:val="60"/>
        </w:trPr>
        <w:tc>
          <w:tcPr>
            <w:tcW w:w="5187" w:type="dxa"/>
            <w:shd w:val="clear" w:color="auto" w:fill="auto"/>
          </w:tcPr>
          <w:p w14:paraId="566D478B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395E7717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0B6DCA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97FE6AD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6AC16445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18309AB6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BAC0452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AD2D5F" w:rsidRPr="00AD2D5F" w14:paraId="6F018E7C" w14:textId="77777777" w:rsidTr="00AD2D5F">
        <w:trPr>
          <w:trHeight w:val="60"/>
        </w:trPr>
        <w:tc>
          <w:tcPr>
            <w:tcW w:w="5187" w:type="dxa"/>
            <w:shd w:val="clear" w:color="auto" w:fill="auto"/>
          </w:tcPr>
          <w:p w14:paraId="3ABF6C90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5CB4A67B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right="-108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63922E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BEBABDB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3B2CAC6D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BDFB075" w14:textId="77777777" w:rsidR="00AD2D5F" w:rsidRPr="00AD2D5F" w:rsidRDefault="00AD2D5F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0F8150B3" w14:textId="77777777" w:rsidR="00AD2D5F" w:rsidRPr="00AD2D5F" w:rsidRDefault="00AD2D5F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08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144322" w:rsidRPr="00DF06DC" w14:paraId="7CCEF5D0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CE9C39B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3F01F63D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504F56" w14:textId="77777777" w:rsidR="00144322" w:rsidRPr="00DF06DC" w:rsidRDefault="00144322" w:rsidP="00201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9007388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15CE15B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33E1555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FC53D56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3337" w:rsidRPr="00DF06DC" w14:paraId="48F3FE20" w14:textId="77777777" w:rsidTr="00712F5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2AB92A38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ผลกำไรจากการตีราคาที่ดินใหม่</w:t>
            </w:r>
          </w:p>
        </w:tc>
        <w:tc>
          <w:tcPr>
            <w:tcW w:w="708" w:type="dxa"/>
            <w:vAlign w:val="center"/>
          </w:tcPr>
          <w:p w14:paraId="1C957159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2A365B" w14:textId="68A54C2D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(66)</w:t>
            </w:r>
          </w:p>
        </w:tc>
        <w:tc>
          <w:tcPr>
            <w:tcW w:w="284" w:type="dxa"/>
            <w:vAlign w:val="center"/>
          </w:tcPr>
          <w:p w14:paraId="6A73FE6C" w14:textId="77777777" w:rsidR="00DC3337" w:rsidRPr="00DF06DC" w:rsidRDefault="00DC3337" w:rsidP="00DC333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7EF46C5E" w14:textId="449AB996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236" w:type="dxa"/>
            <w:vAlign w:val="center"/>
          </w:tcPr>
          <w:p w14:paraId="01EE4B03" w14:textId="77777777" w:rsidR="00DC3337" w:rsidRPr="00DF06DC" w:rsidRDefault="00DC3337" w:rsidP="00DC3337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2DC0651E" w14:textId="557A07E9" w:rsidR="00DC3337" w:rsidRPr="00DC3337" w:rsidRDefault="00DC3337" w:rsidP="005D7CB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</w:tr>
      <w:tr w:rsidR="00DC3337" w:rsidRPr="00DF06DC" w14:paraId="40FE9904" w14:textId="77777777" w:rsidTr="00712F57">
        <w:trPr>
          <w:trHeight w:val="20"/>
        </w:trPr>
        <w:tc>
          <w:tcPr>
            <w:tcW w:w="5187" w:type="dxa"/>
            <w:shd w:val="clear" w:color="auto" w:fill="auto"/>
          </w:tcPr>
          <w:p w14:paraId="5368F461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F06DC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7C741682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90814D" w14:textId="01638483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284" w:type="dxa"/>
            <w:vAlign w:val="bottom"/>
          </w:tcPr>
          <w:p w14:paraId="1EBD150E" w14:textId="77777777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6DD88C2" w14:textId="50250A47" w:rsidR="00DC3337" w:rsidRPr="00DF06DC" w:rsidRDefault="00DC3337" w:rsidP="005D7CB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(16)</w:t>
            </w:r>
          </w:p>
        </w:tc>
        <w:tc>
          <w:tcPr>
            <w:tcW w:w="236" w:type="dxa"/>
            <w:vAlign w:val="bottom"/>
          </w:tcPr>
          <w:p w14:paraId="0BD4700B" w14:textId="77777777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DB093F" w14:textId="10A82AA0" w:rsidR="00DC3337" w:rsidRPr="00DC3337" w:rsidRDefault="005D7CB7" w:rsidP="009C072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theme="minorBidi" w:hint="cs"/>
                <w:sz w:val="24"/>
                <w:szCs w:val="30"/>
                <w:cs/>
                <w:lang w:bidi="th-TH"/>
              </w:rPr>
              <w:t xml:space="preserve"> </w:t>
            </w:r>
            <w:r w:rsidR="00DC3337">
              <w:rPr>
                <w:rFonts w:ascii="Angsana New" w:hAnsi="Angsana New"/>
                <w:sz w:val="24"/>
                <w:szCs w:val="24"/>
              </w:rPr>
              <w:t>(3)</w:t>
            </w:r>
          </w:p>
        </w:tc>
      </w:tr>
      <w:tr w:rsidR="00DC3337" w:rsidRPr="00DF06DC" w14:paraId="20036601" w14:textId="77777777" w:rsidTr="00712F5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02411449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15B3E23B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FA9D45" w14:textId="21CAACFE" w:rsidR="00DC3337" w:rsidRPr="00DC3337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(53)</w:t>
            </w:r>
          </w:p>
        </w:tc>
        <w:tc>
          <w:tcPr>
            <w:tcW w:w="284" w:type="dxa"/>
            <w:vAlign w:val="bottom"/>
          </w:tcPr>
          <w:p w14:paraId="19703483" w14:textId="77777777" w:rsidR="00DC3337" w:rsidRPr="00DC3337" w:rsidRDefault="00DC3337" w:rsidP="00DC3337">
            <w:pPr>
              <w:ind w:right="8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09B5445" w14:textId="05109EC0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36" w:type="dxa"/>
            <w:vAlign w:val="bottom"/>
          </w:tcPr>
          <w:p w14:paraId="61FC83E7" w14:textId="77777777" w:rsidR="00DC3337" w:rsidRPr="00DC3337" w:rsidRDefault="00DC3337" w:rsidP="00DC3337">
            <w:pPr>
              <w:tabs>
                <w:tab w:val="decimal" w:pos="590"/>
              </w:tabs>
              <w:ind w:left="-21" w:right="8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F5D0E89" w14:textId="41CE85BE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</w:p>
        </w:tc>
      </w:tr>
      <w:tr w:rsidR="00DC3337" w:rsidRPr="00DF06DC" w14:paraId="0762F4CF" w14:textId="77777777" w:rsidTr="00712F5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D6CEBBC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บ็ดเสร็จอื่นสำหรับปี - สุทธิจากภาษีเงินได้</w:t>
            </w:r>
          </w:p>
        </w:tc>
        <w:tc>
          <w:tcPr>
            <w:tcW w:w="708" w:type="dxa"/>
            <w:vAlign w:val="center"/>
          </w:tcPr>
          <w:p w14:paraId="169C6E0E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6D200" w14:textId="79A2E7BB" w:rsidR="00DC3337" w:rsidRPr="00DC3337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84" w:type="dxa"/>
            <w:vAlign w:val="bottom"/>
          </w:tcPr>
          <w:p w14:paraId="74230557" w14:textId="77777777" w:rsidR="00DC3337" w:rsidRPr="00DC3337" w:rsidRDefault="00DC3337" w:rsidP="00DC333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E90D569" w14:textId="2C3335C7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36" w:type="dxa"/>
            <w:vAlign w:val="bottom"/>
          </w:tcPr>
          <w:p w14:paraId="15581243" w14:textId="77777777" w:rsidR="00DC3337" w:rsidRPr="00DC3337" w:rsidRDefault="00DC3337" w:rsidP="00DC3337">
            <w:pPr>
              <w:tabs>
                <w:tab w:val="decimal" w:pos="590"/>
              </w:tabs>
              <w:ind w:left="-2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C14437" w14:textId="58CCACEC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</w:t>
            </w:r>
          </w:p>
        </w:tc>
      </w:tr>
      <w:tr w:rsidR="00DC3337" w:rsidRPr="00DF06DC" w14:paraId="6E9306A3" w14:textId="77777777" w:rsidTr="00712F5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7A56625E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5F08A0B0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09798B" w14:textId="500EEB91" w:rsidR="00DC3337" w:rsidRPr="00DC3337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4,000</w:t>
            </w:r>
          </w:p>
        </w:tc>
        <w:tc>
          <w:tcPr>
            <w:tcW w:w="284" w:type="dxa"/>
            <w:vAlign w:val="center"/>
          </w:tcPr>
          <w:p w14:paraId="2B88C222" w14:textId="77777777" w:rsidR="00DC3337" w:rsidRPr="00DC3337" w:rsidRDefault="00DC3337" w:rsidP="00DC3337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88C56C3" w14:textId="4F05C7CB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36" w:type="dxa"/>
            <w:vAlign w:val="center"/>
          </w:tcPr>
          <w:p w14:paraId="7AE94A75" w14:textId="77777777" w:rsidR="00DC3337" w:rsidRPr="00DC3337" w:rsidRDefault="00DC3337" w:rsidP="00DC3337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2DA5F9D" w14:textId="30A4441C" w:rsidR="00DC3337" w:rsidRPr="00DC3337" w:rsidRDefault="00DC3337" w:rsidP="00DC333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4,021</w:t>
            </w:r>
          </w:p>
        </w:tc>
      </w:tr>
      <w:tr w:rsidR="00AD2D5F" w:rsidRPr="00AD2D5F" w14:paraId="269F72EB" w14:textId="77777777" w:rsidTr="00AD2D5F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8800117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8" w:type="dxa"/>
            <w:vAlign w:val="center"/>
          </w:tcPr>
          <w:p w14:paraId="41B6AB84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DED0D4" w14:textId="77777777" w:rsidR="00AD2D5F" w:rsidRPr="00AD2D5F" w:rsidRDefault="00AD2D5F" w:rsidP="00024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59FE21BE" w14:textId="77777777" w:rsidR="00AD2D5F" w:rsidRPr="00AD2D5F" w:rsidRDefault="00AD2D5F" w:rsidP="000E0A0A">
            <w:pPr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5614FDE" w14:textId="77777777" w:rsidR="00AD2D5F" w:rsidRPr="00AD2D5F" w:rsidRDefault="00AD2D5F" w:rsidP="00024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0141A2F6" w14:textId="77777777" w:rsidR="00AD2D5F" w:rsidRPr="00AD2D5F" w:rsidRDefault="00AD2D5F" w:rsidP="000E0A0A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156A65" w14:textId="77777777" w:rsidR="00AD2D5F" w:rsidRPr="00AD2D5F" w:rsidRDefault="00AD2D5F" w:rsidP="00024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144322" w:rsidRPr="00DF06DC" w14:paraId="39E29618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0A468F7E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4FFB8028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705EE3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7F51AEF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1170F07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CA84EF7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5FEA4840" w14:textId="77777777" w:rsidR="00144322" w:rsidRPr="00DF06DC" w:rsidRDefault="00144322" w:rsidP="000E0A0A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C3337" w:rsidRPr="00DF06DC" w14:paraId="3A366BD9" w14:textId="77777777" w:rsidTr="000E0A0A">
        <w:trPr>
          <w:trHeight w:val="173"/>
        </w:trPr>
        <w:tc>
          <w:tcPr>
            <w:tcW w:w="5187" w:type="dxa"/>
            <w:shd w:val="clear" w:color="auto" w:fill="auto"/>
          </w:tcPr>
          <w:p w14:paraId="44A4DE33" w14:textId="77777777" w:rsidR="00DC3337" w:rsidRPr="00DF06DC" w:rsidRDefault="00DC3337" w:rsidP="00DC3337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03ED2F4F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3CA8F0" w14:textId="5C06E714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3,854</w:t>
            </w:r>
          </w:p>
        </w:tc>
        <w:tc>
          <w:tcPr>
            <w:tcW w:w="284" w:type="dxa"/>
            <w:vAlign w:val="center"/>
          </w:tcPr>
          <w:p w14:paraId="5B29E4B7" w14:textId="77777777" w:rsidR="00DC3337" w:rsidRPr="00DF06DC" w:rsidRDefault="00DC3337" w:rsidP="00DC3337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1381F0A" w14:textId="7FAB32B3" w:rsidR="00DC3337" w:rsidRPr="00DF06DC" w:rsidRDefault="00DC3337" w:rsidP="00DC333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110BA551" w14:textId="77777777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6D1D072" w14:textId="4DE0B876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3,854</w:t>
            </w:r>
          </w:p>
        </w:tc>
      </w:tr>
      <w:tr w:rsidR="00DC3337" w:rsidRPr="00DF06DC" w14:paraId="02ECFE30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4D433C8" w14:textId="77777777" w:rsidR="00DC3337" w:rsidRPr="00DF06DC" w:rsidRDefault="00DC3337" w:rsidP="00DC3337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6BD3523A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065B5B" w14:textId="5286F3A0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284" w:type="dxa"/>
            <w:vAlign w:val="center"/>
          </w:tcPr>
          <w:p w14:paraId="7FEB7544" w14:textId="77777777" w:rsidR="00DC3337" w:rsidRPr="00DF06DC" w:rsidRDefault="00DC3337" w:rsidP="00DC3337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FEAF49" w14:textId="282F33B1" w:rsidR="00DC3337" w:rsidRPr="00DF06DC" w:rsidRDefault="00DC3337" w:rsidP="005D7CB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(46)</w:t>
            </w:r>
          </w:p>
        </w:tc>
        <w:tc>
          <w:tcPr>
            <w:tcW w:w="236" w:type="dxa"/>
            <w:vAlign w:val="center"/>
          </w:tcPr>
          <w:p w14:paraId="7397477A" w14:textId="77777777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9E09DC" w14:textId="3EB2F729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</w:t>
            </w:r>
          </w:p>
        </w:tc>
      </w:tr>
      <w:tr w:rsidR="00DC3337" w:rsidRPr="00DF06DC" w14:paraId="6107D58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58E032EE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2C0EB6D8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B8959E7" w14:textId="68AA7B8F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3,981</w:t>
            </w:r>
          </w:p>
        </w:tc>
        <w:tc>
          <w:tcPr>
            <w:tcW w:w="284" w:type="dxa"/>
            <w:vAlign w:val="center"/>
          </w:tcPr>
          <w:p w14:paraId="6F4AE029" w14:textId="77777777" w:rsidR="00DC3337" w:rsidRPr="00DF06DC" w:rsidRDefault="00DC3337" w:rsidP="00DC3337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867EA8" w14:textId="5FF750D8" w:rsidR="00DC3337" w:rsidRPr="00DF06DC" w:rsidRDefault="00DC3337" w:rsidP="005D7CB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(46)</w:t>
            </w:r>
          </w:p>
        </w:tc>
        <w:tc>
          <w:tcPr>
            <w:tcW w:w="236" w:type="dxa"/>
            <w:vAlign w:val="center"/>
          </w:tcPr>
          <w:p w14:paraId="10B5ACF4" w14:textId="77777777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B8CFC7" w14:textId="4F955610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3,935</w:t>
            </w:r>
          </w:p>
        </w:tc>
      </w:tr>
      <w:tr w:rsidR="00AD2D5F" w:rsidRPr="00AD2D5F" w14:paraId="3A9A5382" w14:textId="77777777" w:rsidTr="00AD2D5F">
        <w:trPr>
          <w:trHeight w:val="20"/>
        </w:trPr>
        <w:tc>
          <w:tcPr>
            <w:tcW w:w="5187" w:type="dxa"/>
            <w:shd w:val="clear" w:color="auto" w:fill="auto"/>
          </w:tcPr>
          <w:p w14:paraId="0EF6E32E" w14:textId="77777777" w:rsidR="00AD2D5F" w:rsidRPr="00AD2D5F" w:rsidRDefault="00AD2D5F" w:rsidP="000E0A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8" w:type="dxa"/>
            <w:vAlign w:val="center"/>
          </w:tcPr>
          <w:p w14:paraId="30762165" w14:textId="77777777" w:rsidR="00AD2D5F" w:rsidRPr="00AD2D5F" w:rsidRDefault="00AD2D5F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EBF6AF" w14:textId="77777777" w:rsidR="00AD2D5F" w:rsidRPr="00AD2D5F" w:rsidRDefault="00AD2D5F" w:rsidP="004F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7D636CFD" w14:textId="77777777" w:rsidR="00AD2D5F" w:rsidRPr="00AD2D5F" w:rsidRDefault="00AD2D5F" w:rsidP="004F41B5">
            <w:pPr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A5928CF" w14:textId="77777777" w:rsidR="00AD2D5F" w:rsidRPr="00AD2D5F" w:rsidRDefault="00AD2D5F" w:rsidP="004F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797F739F" w14:textId="77777777" w:rsidR="00AD2D5F" w:rsidRPr="00AD2D5F" w:rsidRDefault="00AD2D5F" w:rsidP="004F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83A694" w14:textId="77777777" w:rsidR="00AD2D5F" w:rsidRPr="00AD2D5F" w:rsidRDefault="00AD2D5F" w:rsidP="004F4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144322" w:rsidRPr="00DF06DC" w14:paraId="1AA1E2B0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0497FD95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08" w:type="dxa"/>
            <w:vAlign w:val="center"/>
          </w:tcPr>
          <w:p w14:paraId="55E7E690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850D50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5C7839" w14:textId="77777777" w:rsidR="00144322" w:rsidRPr="00DF06DC" w:rsidRDefault="00144322" w:rsidP="000E0A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17D0B76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52D5ECD" w14:textId="77777777" w:rsidR="00144322" w:rsidRPr="00DF06DC" w:rsidRDefault="00144322" w:rsidP="000E0A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89A830A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3337" w:rsidRPr="00DF06DC" w14:paraId="0F14EDB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F823B6D" w14:textId="77777777" w:rsidR="00DC3337" w:rsidRPr="00DF06DC" w:rsidRDefault="00DC3337" w:rsidP="00DC3337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522E94FF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16D0A7" w14:textId="7FD72ECF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3,873</w:t>
            </w:r>
          </w:p>
        </w:tc>
        <w:tc>
          <w:tcPr>
            <w:tcW w:w="284" w:type="dxa"/>
            <w:vAlign w:val="center"/>
          </w:tcPr>
          <w:p w14:paraId="664F8496" w14:textId="77777777" w:rsidR="00DC3337" w:rsidRPr="00DF06DC" w:rsidRDefault="00DC3337" w:rsidP="00DC3337">
            <w:pPr>
              <w:tabs>
                <w:tab w:val="clear" w:pos="680"/>
                <w:tab w:val="decimal" w:pos="554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9E5A3E" w14:textId="50D5F525" w:rsidR="00DC3337" w:rsidRPr="0043605C" w:rsidRDefault="0043605C" w:rsidP="0043605C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CF8B7A4" w14:textId="77777777" w:rsidR="00DC3337" w:rsidRPr="00DF06DC" w:rsidRDefault="00DC3337" w:rsidP="00DC3337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CA9F47B" w14:textId="59CA4C7C" w:rsidR="00DC3337" w:rsidRPr="00DF06DC" w:rsidRDefault="0043605C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3,873</w:t>
            </w:r>
          </w:p>
        </w:tc>
      </w:tr>
      <w:tr w:rsidR="00DC3337" w:rsidRPr="00DF06DC" w14:paraId="0C28FD01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30F0A049" w14:textId="77777777" w:rsidR="00DC3337" w:rsidRPr="00DF06DC" w:rsidRDefault="00DC3337" w:rsidP="00DC3337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1A41CE57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58D76" w14:textId="23C5DFB9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127</w:t>
            </w:r>
          </w:p>
        </w:tc>
        <w:tc>
          <w:tcPr>
            <w:tcW w:w="284" w:type="dxa"/>
            <w:vAlign w:val="center"/>
          </w:tcPr>
          <w:p w14:paraId="2960C800" w14:textId="77777777" w:rsidR="00DC3337" w:rsidRPr="00DF06DC" w:rsidRDefault="00DC3337" w:rsidP="00DC3337">
            <w:pPr>
              <w:tabs>
                <w:tab w:val="clear" w:pos="680"/>
                <w:tab w:val="decimal" w:pos="554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E58391" w14:textId="4FD7C075" w:rsidR="00DC3337" w:rsidRPr="00DF06DC" w:rsidRDefault="0043605C" w:rsidP="0043605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236" w:type="dxa"/>
            <w:vAlign w:val="center"/>
          </w:tcPr>
          <w:p w14:paraId="7FF503CD" w14:textId="77777777" w:rsidR="00DC3337" w:rsidRPr="00DF06DC" w:rsidRDefault="00DC3337" w:rsidP="00DC3337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9FBD2A" w14:textId="4986BC74" w:rsidR="00DC3337" w:rsidRPr="00DF06DC" w:rsidRDefault="0043605C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  <w:tr w:rsidR="00DC3337" w:rsidRPr="00DF06DC" w14:paraId="17713C16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1B7ED5E0" w14:textId="77777777" w:rsidR="00DC3337" w:rsidRPr="00DF06DC" w:rsidRDefault="00DC3337" w:rsidP="00DC3337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6BDFA2ED" w14:textId="77777777" w:rsidR="00DC3337" w:rsidRPr="00DF06DC" w:rsidRDefault="00DC3337" w:rsidP="00DC333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7A52E8" w14:textId="3C931553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4,000</w:t>
            </w:r>
          </w:p>
        </w:tc>
        <w:tc>
          <w:tcPr>
            <w:tcW w:w="284" w:type="dxa"/>
            <w:vAlign w:val="center"/>
          </w:tcPr>
          <w:p w14:paraId="58CB9560" w14:textId="77777777" w:rsidR="00DC3337" w:rsidRPr="00DF06DC" w:rsidRDefault="00DC3337" w:rsidP="00DC3337">
            <w:pPr>
              <w:tabs>
                <w:tab w:val="clear" w:pos="680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2E70E6" w14:textId="04436ED0" w:rsidR="00DC3337" w:rsidRPr="005D7CB7" w:rsidRDefault="00DC3337" w:rsidP="005D7CB7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7CB7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36" w:type="dxa"/>
            <w:vAlign w:val="center"/>
          </w:tcPr>
          <w:p w14:paraId="31ADE60C" w14:textId="77777777" w:rsidR="00DC3337" w:rsidRPr="00E13F60" w:rsidRDefault="00DC3337" w:rsidP="00DC3337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5F2090" w14:textId="3056B145" w:rsidR="00DC3337" w:rsidRPr="00DF06DC" w:rsidRDefault="00DC3337" w:rsidP="00DC3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4,021</w:t>
            </w:r>
          </w:p>
        </w:tc>
      </w:tr>
      <w:tr w:rsidR="00144322" w:rsidRPr="00DF06DC" w14:paraId="5A54576A" w14:textId="77777777" w:rsidTr="000E0A0A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E1AD090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14:paraId="15C00379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025206D0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  <w:vAlign w:val="center"/>
          </w:tcPr>
          <w:p w14:paraId="1FDC027A" w14:textId="77777777" w:rsidR="00144322" w:rsidRPr="00DF06DC" w:rsidRDefault="00144322" w:rsidP="000E0A0A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5657BC8A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14:paraId="7EE8F024" w14:textId="77777777" w:rsidR="00144322" w:rsidRPr="00DF06DC" w:rsidRDefault="00144322" w:rsidP="000E0A0A">
            <w:pPr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49519881" w14:textId="77777777" w:rsidR="00144322" w:rsidRPr="00DF06DC" w:rsidRDefault="00144322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44322" w:rsidRPr="00DF06DC" w14:paraId="52BA5FC7" w14:textId="77777777" w:rsidTr="000E0A0A">
        <w:trPr>
          <w:trHeight w:val="66"/>
        </w:trPr>
        <w:tc>
          <w:tcPr>
            <w:tcW w:w="5187" w:type="dxa"/>
            <w:shd w:val="clear" w:color="auto" w:fill="auto"/>
          </w:tcPr>
          <w:p w14:paraId="70AA7371" w14:textId="77777777" w:rsidR="00144322" w:rsidRPr="00DF06DC" w:rsidRDefault="00144322" w:rsidP="000E0A0A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561BB281" w14:textId="77777777" w:rsidR="00144322" w:rsidRPr="00DF06DC" w:rsidRDefault="00144322" w:rsidP="000E0A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F9BF3D3" w14:textId="3CD8FE97" w:rsidR="00144322" w:rsidRPr="00DF06DC" w:rsidRDefault="00E40703" w:rsidP="00E4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>0.1204</w:t>
            </w:r>
          </w:p>
        </w:tc>
        <w:tc>
          <w:tcPr>
            <w:tcW w:w="284" w:type="dxa"/>
            <w:vAlign w:val="bottom"/>
          </w:tcPr>
          <w:p w14:paraId="1CE5D440" w14:textId="77777777" w:rsidR="00144322" w:rsidRPr="00DF06DC" w:rsidRDefault="00144322" w:rsidP="000E0A0A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80C529F" w14:textId="6BABC5F0" w:rsidR="00144322" w:rsidRPr="00DF06DC" w:rsidRDefault="00E40703" w:rsidP="00E13F6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BCA8084" w14:textId="77777777" w:rsidR="00144322" w:rsidRPr="00DF06DC" w:rsidRDefault="00144322" w:rsidP="000E0A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2B1313A" w14:textId="1BEABE18" w:rsidR="00144322" w:rsidRPr="00DF06DC" w:rsidRDefault="00DF4434" w:rsidP="00B15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>0.1204</w:t>
            </w:r>
          </w:p>
        </w:tc>
      </w:tr>
    </w:tbl>
    <w:p w14:paraId="7E37D020" w14:textId="77777777" w:rsidR="00E010E1" w:rsidRPr="00DF06DC" w:rsidRDefault="00E010E1" w:rsidP="00E010E1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8C32F57" w14:textId="6ED64BBD" w:rsidR="005101C2" w:rsidRPr="00DF06DC" w:rsidRDefault="005101C2" w:rsidP="00A1224F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FC1F0E" w14:textId="6F318487" w:rsidR="005101C2" w:rsidRPr="00DF06DC" w:rsidRDefault="005101C2" w:rsidP="00E8707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8C6AD6" w14:textId="60710B3D" w:rsidR="009707CC" w:rsidRPr="00DF06DC" w:rsidRDefault="009707CC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F06DC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b/>
          <w:sz w:val="30"/>
          <w:szCs w:val="30"/>
          <w:cs/>
        </w:rPr>
        <w:t>หรือควบคุมร่วมกัน ท</w:t>
      </w:r>
      <w:r w:rsidR="002E5024" w:rsidRPr="00DF06DC">
        <w:rPr>
          <w:rFonts w:ascii="Angsana New" w:hAnsi="Angsana New" w:hint="cs"/>
          <w:b/>
          <w:sz w:val="30"/>
          <w:szCs w:val="30"/>
          <w:cs/>
        </w:rPr>
        <w:t>ั้ง</w:t>
      </w:r>
      <w:r w:rsidRPr="00DF06DC">
        <w:rPr>
          <w:rFonts w:ascii="Angsana New" w:hAnsi="Angsana New" w:hint="cs"/>
          <w:b/>
          <w:sz w:val="30"/>
          <w:szCs w:val="30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</w:t>
      </w:r>
      <w:r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b/>
          <w:sz w:val="30"/>
          <w:szCs w:val="30"/>
          <w:cs/>
        </w:rPr>
        <w:t>หรือ</w:t>
      </w:r>
      <w:r w:rsidR="00E34B71" w:rsidRPr="00DF06DC"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DF06DC">
        <w:rPr>
          <w:rFonts w:ascii="Angsana New" w:hAnsi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กลุ่มบริษัทมีอำนาจควบคุมหรือควบคุมร่วมกันท้ังทางตรงและทางอ้อม</w:t>
      </w:r>
      <w:r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</w:t>
      </w:r>
      <w:r w:rsidR="00E34B71" w:rsidRPr="00DF06DC">
        <w:rPr>
          <w:rFonts w:ascii="Angsana New" w:hAnsi="Angsana New" w:hint="cs"/>
          <w:b/>
          <w:sz w:val="30"/>
          <w:szCs w:val="30"/>
          <w:cs/>
        </w:rPr>
        <w:t xml:space="preserve">                 </w:t>
      </w:r>
      <w:r w:rsidRPr="00DF06DC">
        <w:rPr>
          <w:rFonts w:ascii="Angsana New" w:hAnsi="Angsana New" w:hint="cs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</w:t>
      </w:r>
      <w:r w:rsidR="00432049" w:rsidRPr="00DF06DC">
        <w:rPr>
          <w:rFonts w:ascii="Angsana New" w:hAnsi="Angsana New" w:hint="cs"/>
          <w:b/>
          <w:sz w:val="30"/>
          <w:szCs w:val="30"/>
          <w:cs/>
        </w:rPr>
        <w:t>ั้</w:t>
      </w:r>
      <w:r w:rsidRPr="00DF06DC">
        <w:rPr>
          <w:rFonts w:ascii="Angsana New" w:hAnsi="Angsana New" w:hint="cs"/>
          <w:b/>
          <w:sz w:val="30"/>
          <w:szCs w:val="30"/>
          <w:cs/>
        </w:rPr>
        <w:t>น</w:t>
      </w:r>
    </w:p>
    <w:p w14:paraId="56C6BA82" w14:textId="77777777" w:rsidR="00725809" w:rsidRPr="00DF06DC" w:rsidRDefault="00725809" w:rsidP="00E8707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DED5FF" w14:textId="00F44F9E" w:rsidR="00B2026D" w:rsidRPr="00DF06DC" w:rsidRDefault="00B2026D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F06DC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2B79F6" w:rsidRPr="00DF06DC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2B79F6"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="002B79F6" w:rsidRPr="00DF06DC">
        <w:rPr>
          <w:rFonts w:ascii="Angsana New" w:hAnsi="Angsana New" w:hint="cs"/>
          <w:b/>
          <w:sz w:val="30"/>
          <w:szCs w:val="30"/>
          <w:cs/>
        </w:rPr>
        <w:t>บริษัทใหญ่ในลำดับสูงสุด</w:t>
      </w:r>
      <w:r w:rsidR="002B79F6" w:rsidRPr="00DF06DC">
        <w:rPr>
          <w:rFonts w:ascii="Angsana New" w:hAnsi="Angsana New"/>
          <w:b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DF06DC">
        <w:rPr>
          <w:rFonts w:ascii="Angsana New" w:hAnsi="Angsana New"/>
          <w:b/>
          <w:sz w:val="30"/>
          <w:szCs w:val="30"/>
        </w:rPr>
        <w:t xml:space="preserve"> </w:t>
      </w:r>
      <w:r w:rsidR="002B79F6" w:rsidRPr="00DF06DC">
        <w:rPr>
          <w:rFonts w:asciiTheme="majorBidi" w:hAnsiTheme="majorBidi" w:cstheme="majorBidi"/>
          <w:b/>
          <w:sz w:val="28"/>
          <w:szCs w:val="28"/>
          <w:cs/>
        </w:rPr>
        <w:t>และการร่วมค้า</w:t>
      </w:r>
      <w:r w:rsidRPr="00DF06DC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DF06DC">
        <w:rPr>
          <w:rFonts w:ascii="Angsana New" w:hAnsi="Angsana New"/>
          <w:bCs/>
          <w:sz w:val="30"/>
          <w:szCs w:val="30"/>
          <w:cs/>
        </w:rPr>
        <w:t xml:space="preserve"> </w:t>
      </w:r>
      <w:r w:rsidR="00AD2D5F">
        <w:rPr>
          <w:rFonts w:ascii="Angsana New" w:hAnsi="Angsana New"/>
          <w:bCs/>
          <w:sz w:val="30"/>
          <w:szCs w:val="30"/>
        </w:rPr>
        <w:t>8</w:t>
      </w:r>
      <w:r w:rsidR="002B79F6" w:rsidRPr="00DF06DC">
        <w:rPr>
          <w:rFonts w:ascii="Angsana New" w:hAnsi="Angsana New"/>
          <w:bCs/>
          <w:sz w:val="30"/>
          <w:szCs w:val="30"/>
        </w:rPr>
        <w:t xml:space="preserve"> </w:t>
      </w:r>
      <w:r w:rsidR="002B79F6" w:rsidRPr="00DF06DC">
        <w:rPr>
          <w:rFonts w:ascii="Angsana New" w:hAnsi="Angsana New" w:hint="cs"/>
          <w:b/>
          <w:sz w:val="30"/>
          <w:szCs w:val="30"/>
          <w:cs/>
        </w:rPr>
        <w:t>และ</w:t>
      </w:r>
      <w:r w:rsidR="00D6374F" w:rsidRPr="00DF06DC">
        <w:rPr>
          <w:rFonts w:ascii="Angsana New" w:hAnsi="Angsana New" w:hint="cs"/>
          <w:b/>
          <w:sz w:val="30"/>
          <w:szCs w:val="30"/>
          <w:cs/>
        </w:rPr>
        <w:t>ข้อ</w:t>
      </w:r>
      <w:r w:rsidR="00AD2D5F">
        <w:rPr>
          <w:rFonts w:ascii="Angsana New" w:hAnsi="Angsana New"/>
          <w:b/>
          <w:sz w:val="30"/>
          <w:szCs w:val="30"/>
        </w:rPr>
        <w:t xml:space="preserve"> </w:t>
      </w:r>
      <w:r w:rsidR="00AD2D5F">
        <w:rPr>
          <w:rFonts w:ascii="Angsana New" w:hAnsi="Angsana New"/>
          <w:bCs/>
          <w:sz w:val="30"/>
          <w:szCs w:val="30"/>
        </w:rPr>
        <w:t xml:space="preserve">9 </w:t>
      </w:r>
      <w:r w:rsidR="002B79F6" w:rsidRPr="00DF06DC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DF06DC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7F2EBF2" w14:textId="5EB28A50" w:rsidR="008A5A44" w:rsidRPr="00DF06DC" w:rsidRDefault="008A5A44" w:rsidP="00E8707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12" w:type="dxa"/>
        <w:tblInd w:w="450" w:type="dxa"/>
        <w:tblLook w:val="04A0" w:firstRow="1" w:lastRow="0" w:firstColumn="1" w:lastColumn="0" w:noHBand="0" w:noVBand="1"/>
      </w:tblPr>
      <w:tblGrid>
        <w:gridCol w:w="3600"/>
        <w:gridCol w:w="2292"/>
        <w:gridCol w:w="3420"/>
      </w:tblGrid>
      <w:tr w:rsidR="008A5A44" w:rsidRPr="00DF06DC" w14:paraId="210AB6B1" w14:textId="77777777" w:rsidTr="000434B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D0F6B" w14:textId="69D10815" w:rsidR="008A5A44" w:rsidRPr="00DF06DC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FFFBF" w14:textId="77777777" w:rsidR="008A5A44" w:rsidRPr="00DF06DC" w:rsidRDefault="008A5A44" w:rsidP="008A5A44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DB56E71" w14:textId="33730E5D" w:rsidR="008A5A44" w:rsidRPr="00DF06DC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5A8E1E" w14:textId="5FFAE6AA" w:rsidR="008A5A44" w:rsidRPr="00DF06DC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A5A44" w:rsidRPr="00DF06DC" w14:paraId="1079F9F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0F7B12" w14:textId="41CE2562" w:rsidR="008A5A44" w:rsidRPr="00DF06DC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3F1220D" w14:textId="1C7CE5FD" w:rsidR="008A5A44" w:rsidRPr="00DF06DC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B435A0" w14:textId="7E8FD606" w:rsidR="008A5A44" w:rsidRPr="00DF06DC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17CF8" w:rsidRPr="00DF06DC" w14:paraId="3CC1146B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DAAB5A" w14:textId="7D4C5C2F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BEC8CC4" w14:textId="0ED4DB66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E0F26D" w14:textId="09EBE10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357D28B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D40DFD" w14:textId="4CC2947E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429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5299CD3" w14:textId="0D09260A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1EC26" w14:textId="4CF0400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30B5966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20794" w14:textId="03AB3962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F499D05" w14:textId="330506F4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19A401" w14:textId="0F6C305A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551425BF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57F897" w14:textId="568A055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9E8A101" w14:textId="62E896C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758FA2" w14:textId="22E78059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1DC23F7A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A83A37" w14:textId="3BAB19AB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2CE0B2D" w14:textId="0FEC5B55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8F83DA" w14:textId="23B04B10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50F6752D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AB9D9" w14:textId="004940E8" w:rsidR="00317CF8" w:rsidRPr="00DF06DC" w:rsidRDefault="00317CF8" w:rsidP="00AD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30" w:hanging="4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7B87D91" w14:textId="797890F6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B6054F" w14:textId="4F365F0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425B335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F9C1C5" w14:textId="12403CE6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68B9488" w14:textId="215E1957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CE09CF" w14:textId="11E6877B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0A89EB14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C4D8" w14:textId="00B482F5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ป้อมทิพย์ (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2012)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25B6A24" w14:textId="31FEEEB4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38820" w14:textId="10272C65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74654BB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23E7C9" w14:textId="23CD39FA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67FD147" w14:textId="1C184FE7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60AB" w14:textId="02DE5C8F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459D507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1F890" w14:textId="16EAAF85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9A99D74" w14:textId="6BBE029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0A4F9F" w14:textId="13FCF685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523257A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7E6593" w14:textId="1D0041ED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</w:t>
            </w:r>
            <w:r w:rsidR="008D0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ิษัท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เดอะ คิวเอสอาร์ ออฟ เอเชีย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50B76BE" w14:textId="73766B77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D735A8" w14:textId="4B85BC26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3235CE9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A96A7A" w14:textId="705D1B02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40" w:lineRule="auto"/>
              <w:ind w:left="429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แคปปิตอล แลนด์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E668704" w14:textId="2105A3F3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565CDF" w14:textId="7FDD294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17CF8" w:rsidRPr="00DF06DC" w14:paraId="1439A1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3CFFA2" w14:textId="03D7A55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727B527" w14:textId="52F083A2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5D880F" w14:textId="131F77DB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07307BF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1D0B48" w14:textId="77FDD05F" w:rsidR="00317CF8" w:rsidRPr="00DF06DC" w:rsidRDefault="00317CF8" w:rsidP="00317CF8">
            <w:pPr>
              <w:pStyle w:val="Caption"/>
              <w:tabs>
                <w:tab w:val="clear" w:pos="227"/>
                <w:tab w:val="left" w:pos="61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F4689BF" w14:textId="6FF6B45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1F2DE5" w14:textId="42B71885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612FD3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2651D" w14:textId="44F07235" w:rsidR="00317CF8" w:rsidRPr="00DF06DC" w:rsidRDefault="00317CF8" w:rsidP="008D0119">
            <w:pPr>
              <w:pStyle w:val="Caption"/>
              <w:spacing w:line="228" w:lineRule="auto"/>
              <w:ind w:left="430" w:hanging="4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AFDF3DC" w14:textId="667078CA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810F2C" w14:textId="4BAF1E7C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7D352C3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461D" w14:textId="3C93B5CB" w:rsidR="00317CF8" w:rsidRPr="00DF06DC" w:rsidRDefault="00317CF8" w:rsidP="00317CF8">
            <w:pPr>
              <w:pStyle w:val="Caption"/>
              <w:spacing w:line="228" w:lineRule="auto"/>
              <w:ind w:left="247" w:hanging="24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7186F12" w14:textId="03D6D6D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69E9A4" w14:textId="3921E829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0A71FF6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30476D" w14:textId="0DFB56EF" w:rsidR="00317CF8" w:rsidRPr="00DF06DC" w:rsidRDefault="00317CF8" w:rsidP="00317CF8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อาหารสยาม (</w:t>
            </w: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2513) </w:t>
            </w: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930FF89" w14:textId="77490B7C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C7E391" w14:textId="3EFDC83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32FA95E8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CBCC94" w14:textId="2951B9D5" w:rsidR="00317CF8" w:rsidRPr="00DF06DC" w:rsidRDefault="00317CF8" w:rsidP="00317CF8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อาคเนย์แคปปิตอล</w:t>
            </w:r>
            <w:r w:rsidR="00F278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F2788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0740749" w14:textId="484A8D4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833DD" w14:textId="222E932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0D8A094A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46B0C6" w14:textId="35F59E68" w:rsidR="00317CF8" w:rsidRPr="00DF06DC" w:rsidRDefault="00317CF8" w:rsidP="00317CF8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8F89B01" w14:textId="46228981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5F77F6" w14:textId="1D311557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792F1AD7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689E85" w14:textId="3E6734FE" w:rsidR="00317CF8" w:rsidRPr="00DF06DC" w:rsidRDefault="00317CF8" w:rsidP="008D0119">
            <w:pPr>
              <w:pStyle w:val="Caption"/>
              <w:tabs>
                <w:tab w:val="clear" w:pos="454"/>
                <w:tab w:val="left" w:pos="430"/>
              </w:tabs>
              <w:spacing w:line="228" w:lineRule="auto"/>
              <w:ind w:left="340" w:hanging="34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ทีซีซี แลนด์ อินเตอร์เนชั่นแนล (ประเทศไทย)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F9638A6" w14:textId="6F1AD919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07F42D" w14:textId="1BF77579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6226AA6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DE1F81" w14:textId="05C3D6B7" w:rsidR="00317CF8" w:rsidRPr="00DF06DC" w:rsidRDefault="00317CF8" w:rsidP="00317CF8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36B68A3" w14:textId="74077B08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A9A07B6" w14:textId="7A10B833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317CF8" w:rsidRPr="00DF06DC" w14:paraId="40FC8F94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08EABD" w14:textId="314866E3" w:rsidR="00317CF8" w:rsidRPr="00DF06DC" w:rsidRDefault="00317CF8" w:rsidP="008D0119">
            <w:pPr>
              <w:pStyle w:val="Caption"/>
              <w:spacing w:line="228" w:lineRule="auto"/>
              <w:ind w:left="340" w:hanging="34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F221E03" w14:textId="5E07D1EC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AE652A1" w14:textId="79D359D9" w:rsidR="00317CF8" w:rsidRPr="00DF06DC" w:rsidRDefault="00317CF8" w:rsidP="0031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A47ABF0" w14:textId="44E4F8D3" w:rsidR="00432049" w:rsidRPr="00DF06DC" w:rsidRDefault="00432049" w:rsidP="003F1988">
      <w:pPr>
        <w:pStyle w:val="BodyText"/>
        <w:tabs>
          <w:tab w:val="clear" w:pos="680"/>
          <w:tab w:val="left" w:pos="81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69"/>
        <w:gridCol w:w="1171"/>
        <w:gridCol w:w="272"/>
        <w:gridCol w:w="1048"/>
        <w:gridCol w:w="269"/>
        <w:gridCol w:w="1111"/>
      </w:tblGrid>
      <w:tr w:rsidR="00B019A5" w:rsidRPr="00DF06DC" w14:paraId="0B62BC1A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04EC8A11" w14:textId="0FB0134A" w:rsidR="00B019A5" w:rsidRPr="00DF06DC" w:rsidRDefault="002B228C" w:rsidP="00D70FEE">
            <w:pPr>
              <w:spacing w:line="235" w:lineRule="auto"/>
              <w:ind w:left="327" w:right="160" w:hanging="3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179506B" w14:textId="5CE0A138" w:rsidR="00B019A5" w:rsidRPr="00DF06DC" w:rsidRDefault="00297ACB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260EB999" w14:textId="77777777" w:rsidR="00B019A5" w:rsidRPr="00DF06DC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1DF2EC5F" w14:textId="77777777" w:rsidR="00B019A5" w:rsidRPr="00DF06DC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888" w:rsidRPr="00DF06DC" w14:paraId="70088454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65D6DEC6" w14:textId="77777777" w:rsidR="00FA4888" w:rsidRPr="00DF06DC" w:rsidRDefault="00FA4888" w:rsidP="00FA4888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F2D4E02" w14:textId="21D7A59F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6F38BA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08169B24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8BE899C" w14:textId="77777777" w:rsidR="00FA4888" w:rsidRPr="00DF06DC" w:rsidRDefault="002B79F6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6F38BA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  <w:p w14:paraId="664A63A8" w14:textId="0F0A6772" w:rsidR="006F38BA" w:rsidRPr="00DF06DC" w:rsidRDefault="006F38BA" w:rsidP="006F3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3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2" w:type="dxa"/>
            <w:shd w:val="clear" w:color="auto" w:fill="auto"/>
          </w:tcPr>
          <w:p w14:paraId="4EDE0AFB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7582F0D" w14:textId="3EECCB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6F38BA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D11E6D4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D13C71" w14:textId="3210792D" w:rsidR="00FA4888" w:rsidRPr="00DF06DC" w:rsidRDefault="002B79F6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6F38BA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A4888" w:rsidRPr="00DF06DC" w14:paraId="0A86BE02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1D322813" w14:textId="77777777" w:rsidR="00FA4888" w:rsidRPr="00DF06DC" w:rsidRDefault="00FA4888" w:rsidP="00FA4888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83814E8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DF06DC" w14:paraId="150FE8D2" w14:textId="77777777" w:rsidTr="00D70FEE">
        <w:tc>
          <w:tcPr>
            <w:tcW w:w="4410" w:type="dxa"/>
          </w:tcPr>
          <w:p w14:paraId="6E340F44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3A9AEA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55DC8D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FAC306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81880B0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F0DD307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658D63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2EDBA47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F8B" w:rsidRPr="00DF06DC" w14:paraId="6EDC2D17" w14:textId="77777777" w:rsidTr="00D70FEE">
        <w:tc>
          <w:tcPr>
            <w:tcW w:w="4410" w:type="dxa"/>
          </w:tcPr>
          <w:p w14:paraId="10B696F3" w14:textId="01007D4E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7C9B53B" w14:textId="7870EFBC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03A60D1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A0F73B" w14:textId="579D74A4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399350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7D527BA" w14:textId="441E201F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1,448,381 </w:t>
            </w:r>
          </w:p>
        </w:tc>
        <w:tc>
          <w:tcPr>
            <w:tcW w:w="269" w:type="dxa"/>
          </w:tcPr>
          <w:p w14:paraId="6761BEDE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BE4429C" w14:textId="105B5FBE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613,201</w:t>
            </w:r>
          </w:p>
        </w:tc>
      </w:tr>
      <w:tr w:rsidR="00DF2F8B" w:rsidRPr="00DF06DC" w14:paraId="2B8A5241" w14:textId="77777777" w:rsidTr="00D70FEE">
        <w:tc>
          <w:tcPr>
            <w:tcW w:w="4410" w:type="dxa"/>
          </w:tcPr>
          <w:p w14:paraId="7CD0319C" w14:textId="0D352B73" w:rsidR="00DF2F8B" w:rsidRPr="00DF06DC" w:rsidRDefault="00DF2F8B" w:rsidP="00DF2F8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5A0C22A2" w14:textId="1A5B9763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E998F86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23C606" w14:textId="02FBBEAF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708C73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7C9016D" w14:textId="52C32432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2,923,877 </w:t>
            </w:r>
          </w:p>
        </w:tc>
        <w:tc>
          <w:tcPr>
            <w:tcW w:w="269" w:type="dxa"/>
          </w:tcPr>
          <w:p w14:paraId="554890EE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BECEE99" w14:textId="3F7954E2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2,188,099</w:t>
            </w:r>
          </w:p>
        </w:tc>
      </w:tr>
      <w:tr w:rsidR="00DF2F8B" w:rsidRPr="00DF06DC" w14:paraId="042101E2" w14:textId="77777777" w:rsidTr="00D70FEE">
        <w:tc>
          <w:tcPr>
            <w:tcW w:w="4410" w:type="dxa"/>
          </w:tcPr>
          <w:p w14:paraId="3EF6F499" w14:textId="797AEE74" w:rsidR="00DF2F8B" w:rsidRPr="00DF06DC" w:rsidRDefault="00DF2F8B" w:rsidP="00DF2F8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31265F4" w14:textId="470E09EC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DE095A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8196EA7" w14:textId="009F7C47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2B6D5E9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B390BF0" w14:textId="23507153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4,158 </w:t>
            </w:r>
          </w:p>
        </w:tc>
        <w:tc>
          <w:tcPr>
            <w:tcW w:w="269" w:type="dxa"/>
          </w:tcPr>
          <w:p w14:paraId="268BA3D2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6187A84" w14:textId="146B5C51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1,219</w:t>
            </w:r>
          </w:p>
        </w:tc>
      </w:tr>
      <w:tr w:rsidR="00DF2F8B" w:rsidRPr="00DF06DC" w14:paraId="12C8F152" w14:textId="77777777" w:rsidTr="00D70FEE">
        <w:tc>
          <w:tcPr>
            <w:tcW w:w="4410" w:type="dxa"/>
          </w:tcPr>
          <w:p w14:paraId="3258C71C" w14:textId="1EEB74EC" w:rsidR="00DF2F8B" w:rsidRPr="00DF06DC" w:rsidRDefault="00DF2F8B" w:rsidP="00DF2F8B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2DB397E" w14:textId="49789D6A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F3952B6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5271C4F" w14:textId="15682C05" w:rsidR="00DF2F8B" w:rsidRPr="00DF06DC" w:rsidRDefault="00DF2F8B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75D6D8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BBFF5A2" w14:textId="60184ADA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1,050,985 </w:t>
            </w:r>
          </w:p>
        </w:tc>
        <w:tc>
          <w:tcPr>
            <w:tcW w:w="269" w:type="dxa"/>
          </w:tcPr>
          <w:p w14:paraId="4E3F2789" w14:textId="77777777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7DC8AE2" w14:textId="0363F03B" w:rsidR="00DF2F8B" w:rsidRPr="00DF06DC" w:rsidRDefault="00DF2F8B" w:rsidP="00DF2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22,786</w:t>
            </w:r>
          </w:p>
        </w:tc>
      </w:tr>
      <w:tr w:rsidR="00532F19" w:rsidRPr="00DF06DC" w14:paraId="10B35A8B" w14:textId="77777777" w:rsidTr="00D70FEE">
        <w:tc>
          <w:tcPr>
            <w:tcW w:w="4410" w:type="dxa"/>
          </w:tcPr>
          <w:p w14:paraId="12623304" w14:textId="5DD5139D" w:rsidR="00532F19" w:rsidRPr="00DF06DC" w:rsidRDefault="00532F19" w:rsidP="00532F19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</w:tcPr>
          <w:p w14:paraId="5C4BCB89" w14:textId="33F4AF33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2CC319E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9854FC" w14:textId="0180B52F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01388A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AE2DCAC" w14:textId="07844D82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42,072 </w:t>
            </w:r>
          </w:p>
        </w:tc>
        <w:tc>
          <w:tcPr>
            <w:tcW w:w="269" w:type="dxa"/>
          </w:tcPr>
          <w:p w14:paraId="4C38AAD2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center"/>
          </w:tcPr>
          <w:p w14:paraId="34FE0931" w14:textId="20132649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21,571</w:t>
            </w:r>
          </w:p>
        </w:tc>
      </w:tr>
      <w:tr w:rsidR="00532F19" w:rsidRPr="00DF06DC" w14:paraId="0CFE7B53" w14:textId="77777777" w:rsidTr="00D70FEE">
        <w:tc>
          <w:tcPr>
            <w:tcW w:w="4410" w:type="dxa"/>
          </w:tcPr>
          <w:p w14:paraId="38CAF281" w14:textId="5EE9265B" w:rsidR="00532F19" w:rsidRPr="00DF06DC" w:rsidRDefault="00532F19" w:rsidP="00532F1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5CC60DE9" w14:textId="7684C388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51095B0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4B45F2" w14:textId="79828E8E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C739EB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805C084" w14:textId="422124AD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6,812 </w:t>
            </w:r>
          </w:p>
        </w:tc>
        <w:tc>
          <w:tcPr>
            <w:tcW w:w="269" w:type="dxa"/>
          </w:tcPr>
          <w:p w14:paraId="7FB7611D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9159B95" w14:textId="1846A406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47,331</w:t>
            </w:r>
          </w:p>
        </w:tc>
      </w:tr>
      <w:tr w:rsidR="00532F19" w:rsidRPr="00DF06DC" w14:paraId="679223B4" w14:textId="77777777" w:rsidTr="00D70FEE">
        <w:tc>
          <w:tcPr>
            <w:tcW w:w="4410" w:type="dxa"/>
          </w:tcPr>
          <w:p w14:paraId="11E4D193" w14:textId="2A33C78F" w:rsidR="00532F19" w:rsidRPr="00DF06DC" w:rsidRDefault="00532F19" w:rsidP="00532F1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489D51" w14:textId="5EAD6FBD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6C7E6A6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E826F3" w14:textId="4C25D059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2B1E68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73A455D" w14:textId="303B2F16" w:rsidR="00532F19" w:rsidRPr="00DF06DC" w:rsidRDefault="00514986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33,520 </w:t>
            </w:r>
            <w:r w:rsidR="00532F19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0183C280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6C96771" w14:textId="33852EA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10,236</w:t>
            </w:r>
          </w:p>
        </w:tc>
      </w:tr>
      <w:tr w:rsidR="00532F19" w:rsidRPr="00DF06DC" w14:paraId="15AFE416" w14:textId="77777777" w:rsidTr="00D70FEE">
        <w:tc>
          <w:tcPr>
            <w:tcW w:w="4410" w:type="dxa"/>
          </w:tcPr>
          <w:p w14:paraId="2458C237" w14:textId="3BD799D6" w:rsidR="00532F19" w:rsidRPr="00DF06DC" w:rsidRDefault="00532F19" w:rsidP="00532F1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C1F7232" w14:textId="739E50CA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6CED89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186E6" w14:textId="3F258547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00EF23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FE2D36E" w14:textId="0444AD7F" w:rsidR="00532F19" w:rsidRPr="00DF06DC" w:rsidRDefault="00514986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22,3</w:t>
            </w:r>
            <w:r w:rsidR="008D0119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532F19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0BD5E1E7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7482493" w14:textId="629F593C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19,278</w:t>
            </w:r>
          </w:p>
        </w:tc>
      </w:tr>
      <w:tr w:rsidR="00532F19" w:rsidRPr="00DF06DC" w14:paraId="559A1E0D" w14:textId="77777777" w:rsidTr="00D70FEE">
        <w:tc>
          <w:tcPr>
            <w:tcW w:w="4410" w:type="dxa"/>
          </w:tcPr>
          <w:p w14:paraId="5FA7BE14" w14:textId="5214C7A3" w:rsidR="00532F19" w:rsidRPr="00DF06DC" w:rsidRDefault="00532F19" w:rsidP="00532F19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</w:tcPr>
          <w:p w14:paraId="4133EDB8" w14:textId="74C0E7EA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337E45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7FC90C" w14:textId="0D259489" w:rsidR="00532F19" w:rsidRPr="00DF06DC" w:rsidRDefault="00532F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50C31B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4599A55" w14:textId="3E337DD8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979 </w:t>
            </w:r>
          </w:p>
        </w:tc>
        <w:tc>
          <w:tcPr>
            <w:tcW w:w="269" w:type="dxa"/>
          </w:tcPr>
          <w:p w14:paraId="6C827935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470C749" w14:textId="211EFD20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17,995</w:t>
            </w:r>
          </w:p>
        </w:tc>
      </w:tr>
      <w:tr w:rsidR="00532F19" w:rsidRPr="00DF06DC" w14:paraId="41AF38B9" w14:textId="77777777" w:rsidTr="008D0119">
        <w:tc>
          <w:tcPr>
            <w:tcW w:w="4410" w:type="dxa"/>
            <w:vAlign w:val="center"/>
          </w:tcPr>
          <w:p w14:paraId="4B1BDC43" w14:textId="77777777" w:rsidR="00532F19" w:rsidRPr="008D0119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06DDDF3E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08CA0C64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1" w:type="dxa"/>
            <w:vAlign w:val="center"/>
          </w:tcPr>
          <w:p w14:paraId="4A4A1B04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" w:type="dxa"/>
            <w:vAlign w:val="center"/>
          </w:tcPr>
          <w:p w14:paraId="17FB3542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8" w:type="dxa"/>
            <w:vAlign w:val="center"/>
          </w:tcPr>
          <w:p w14:paraId="1B36DF6C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2325FFCA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  <w:vAlign w:val="center"/>
          </w:tcPr>
          <w:p w14:paraId="03D29BCA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2F19" w:rsidRPr="00DF06DC" w14:paraId="4134D73A" w14:textId="77777777" w:rsidTr="00D70FEE">
        <w:tc>
          <w:tcPr>
            <w:tcW w:w="4410" w:type="dxa"/>
          </w:tcPr>
          <w:p w14:paraId="2CB8005A" w14:textId="62DA9DF1" w:rsidR="00532F19" w:rsidRPr="00DF06DC" w:rsidRDefault="00532F19" w:rsidP="00532F19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9F24CF2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7EA7FF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8FFB16F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46DA53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D326450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</w:tcPr>
          <w:p w14:paraId="113F39D1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199B801" w14:textId="77777777" w:rsidR="00532F19" w:rsidRPr="00DF06DC" w:rsidRDefault="00532F19" w:rsidP="0053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267A" w:rsidRPr="00DF06DC" w14:paraId="692A449D" w14:textId="77777777" w:rsidTr="00D70FEE">
        <w:tc>
          <w:tcPr>
            <w:tcW w:w="4410" w:type="dxa"/>
          </w:tcPr>
          <w:p w14:paraId="71EA608A" w14:textId="3168205A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786923B" w14:textId="297CB5EC" w:rsidR="0016267A" w:rsidRPr="00DF06DC" w:rsidRDefault="0016267A" w:rsidP="0029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277,972 </w:t>
            </w:r>
          </w:p>
        </w:tc>
        <w:tc>
          <w:tcPr>
            <w:tcW w:w="269" w:type="dxa"/>
          </w:tcPr>
          <w:p w14:paraId="10A4C444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0A2E96" w14:textId="73953DE3" w:rsidR="0016267A" w:rsidRPr="00DF06DC" w:rsidRDefault="0016267A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A9E7B7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A2B2C4E" w14:textId="7199B9B9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277,972 </w:t>
            </w:r>
          </w:p>
        </w:tc>
        <w:tc>
          <w:tcPr>
            <w:tcW w:w="269" w:type="dxa"/>
          </w:tcPr>
          <w:p w14:paraId="354F5120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E81995" w14:textId="0317E9E9" w:rsidR="0016267A" w:rsidRPr="00DF06DC" w:rsidRDefault="0016267A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267A" w:rsidRPr="00DF06DC" w14:paraId="37878B6B" w14:textId="77777777" w:rsidTr="00D70FEE">
        <w:tc>
          <w:tcPr>
            <w:tcW w:w="4410" w:type="dxa"/>
          </w:tcPr>
          <w:p w14:paraId="64C9DB6D" w14:textId="02ADF7E3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2EF3D8D0" w14:textId="305BECF6" w:rsidR="0016267A" w:rsidRPr="00DF06DC" w:rsidRDefault="0016267A" w:rsidP="0029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810 </w:t>
            </w:r>
          </w:p>
        </w:tc>
        <w:tc>
          <w:tcPr>
            <w:tcW w:w="269" w:type="dxa"/>
          </w:tcPr>
          <w:p w14:paraId="5BD172D6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D2F5C54" w14:textId="3F742460" w:rsidR="0016267A" w:rsidRPr="00DF06DC" w:rsidRDefault="0016267A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CF5BB29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A19FA06" w14:textId="3176E74B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810 </w:t>
            </w:r>
          </w:p>
        </w:tc>
        <w:tc>
          <w:tcPr>
            <w:tcW w:w="269" w:type="dxa"/>
          </w:tcPr>
          <w:p w14:paraId="419981D6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916B76C" w14:textId="47754F09" w:rsidR="0016267A" w:rsidRPr="00DF06DC" w:rsidRDefault="0016267A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0119" w:rsidRPr="00DF06DC" w14:paraId="4B0E6CC5" w14:textId="77777777" w:rsidTr="00D70FEE">
        <w:tc>
          <w:tcPr>
            <w:tcW w:w="4410" w:type="dxa"/>
          </w:tcPr>
          <w:p w14:paraId="57B5378D" w14:textId="663192DA" w:rsidR="008D0119" w:rsidRPr="00DF06DC" w:rsidRDefault="008D0119" w:rsidP="008D0119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E210772" w14:textId="7F167AA5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427777B" w14:textId="77777777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91F8611" w14:textId="051E637D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2" w:type="dxa"/>
          </w:tcPr>
          <w:p w14:paraId="796738F4" w14:textId="77777777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800CF5F" w14:textId="270EC01F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2202430" w14:textId="77777777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6191383" w14:textId="735EAA6C" w:rsidR="008D0119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16267A" w:rsidRPr="00DF06DC" w14:paraId="0403015C" w14:textId="77777777" w:rsidTr="00D70FEE">
        <w:tc>
          <w:tcPr>
            <w:tcW w:w="4410" w:type="dxa"/>
          </w:tcPr>
          <w:p w14:paraId="07BA21F6" w14:textId="3D98B57A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AB58F92" w14:textId="10182538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69" w:type="dxa"/>
          </w:tcPr>
          <w:p w14:paraId="7251862A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94E6F4" w14:textId="2887BC78" w:rsidR="0016267A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76CF57C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A125D87" w14:textId="278E5D15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69" w:type="dxa"/>
          </w:tcPr>
          <w:p w14:paraId="5D9AE8D2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AE2A5E5" w14:textId="7B98CF14" w:rsidR="0016267A" w:rsidRPr="00DF06DC" w:rsidRDefault="008D0119" w:rsidP="008D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267A" w:rsidRPr="00DF06DC" w14:paraId="2F8ABB02" w14:textId="77777777" w:rsidTr="00D70FEE">
        <w:tc>
          <w:tcPr>
            <w:tcW w:w="4410" w:type="dxa"/>
          </w:tcPr>
          <w:p w14:paraId="5CCCF321" w14:textId="7834FEAC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3D982DCD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21F222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B52C1F7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E802BC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FBDD69E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DF29AB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C4E366D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67A" w:rsidRPr="00DF06DC" w14:paraId="22F8BCD9" w14:textId="77777777" w:rsidTr="00D70FEE">
        <w:tc>
          <w:tcPr>
            <w:tcW w:w="4410" w:type="dxa"/>
          </w:tcPr>
          <w:p w14:paraId="627FDECA" w14:textId="3B718761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92D076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5419FB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75873A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D19C22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15F7295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BB9ABF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92C48FC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F63" w:rsidRPr="00DF06DC" w14:paraId="3343AE63" w14:textId="77777777" w:rsidTr="00D70FEE">
        <w:tc>
          <w:tcPr>
            <w:tcW w:w="4410" w:type="dxa"/>
          </w:tcPr>
          <w:p w14:paraId="5E3FE6F1" w14:textId="69616D91" w:rsidR="00BF0F63" w:rsidRPr="00DF06DC" w:rsidRDefault="00BF0F63" w:rsidP="00BF0F63">
            <w:pPr>
              <w:tabs>
                <w:tab w:val="clear" w:pos="227"/>
                <w:tab w:val="left" w:pos="867"/>
              </w:tabs>
              <w:ind w:left="417" w:right="160" w:hanging="4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48BA4DC" w14:textId="4F24DFE4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203,992</w:t>
            </w:r>
          </w:p>
        </w:tc>
        <w:tc>
          <w:tcPr>
            <w:tcW w:w="269" w:type="dxa"/>
          </w:tcPr>
          <w:p w14:paraId="0C4068B0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FCD678" w14:textId="0FACC4FE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165,624</w:t>
            </w:r>
          </w:p>
        </w:tc>
        <w:tc>
          <w:tcPr>
            <w:tcW w:w="272" w:type="dxa"/>
          </w:tcPr>
          <w:p w14:paraId="07BC8BB8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48C851" w14:textId="401ADA78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203,992</w:t>
            </w:r>
          </w:p>
        </w:tc>
        <w:tc>
          <w:tcPr>
            <w:tcW w:w="269" w:type="dxa"/>
          </w:tcPr>
          <w:p w14:paraId="6E39A749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4D38FE2" w14:textId="7F0754F0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165,624</w:t>
            </w:r>
          </w:p>
        </w:tc>
      </w:tr>
      <w:tr w:rsidR="00BF0F63" w:rsidRPr="00DF06DC" w14:paraId="7D5630C3" w14:textId="77777777" w:rsidTr="00D70FEE">
        <w:tc>
          <w:tcPr>
            <w:tcW w:w="4410" w:type="dxa"/>
          </w:tcPr>
          <w:p w14:paraId="2D838E21" w14:textId="0B113026" w:rsidR="00BF0F63" w:rsidRPr="00DF06DC" w:rsidRDefault="00BF0F63" w:rsidP="00BF0F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2AF054F1" w14:textId="12638881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4,412 </w:t>
            </w:r>
          </w:p>
        </w:tc>
        <w:tc>
          <w:tcPr>
            <w:tcW w:w="269" w:type="dxa"/>
          </w:tcPr>
          <w:p w14:paraId="60F769EE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A7BB23" w14:textId="2301B74F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4,470</w:t>
            </w:r>
          </w:p>
        </w:tc>
        <w:tc>
          <w:tcPr>
            <w:tcW w:w="272" w:type="dxa"/>
          </w:tcPr>
          <w:p w14:paraId="53C2E1DD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65FC54E" w14:textId="55B12D9C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4,412 </w:t>
            </w:r>
          </w:p>
        </w:tc>
        <w:tc>
          <w:tcPr>
            <w:tcW w:w="269" w:type="dxa"/>
          </w:tcPr>
          <w:p w14:paraId="5321425D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DFBBB88" w14:textId="13D2CBCD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4,470</w:t>
            </w:r>
          </w:p>
        </w:tc>
      </w:tr>
      <w:tr w:rsidR="00BF0F63" w:rsidRPr="00DF06DC" w14:paraId="7D9A04A6" w14:textId="77777777" w:rsidTr="00D70FEE">
        <w:tc>
          <w:tcPr>
            <w:tcW w:w="4410" w:type="dxa"/>
          </w:tcPr>
          <w:p w14:paraId="4A30BB16" w14:textId="25522F97" w:rsidR="00BF0F63" w:rsidRPr="00DF06DC" w:rsidRDefault="00BF0F63" w:rsidP="00BF0F63">
            <w:pPr>
              <w:ind w:right="160"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620BF" w14:textId="0F7870CB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7,766 </w:t>
            </w:r>
          </w:p>
        </w:tc>
        <w:tc>
          <w:tcPr>
            <w:tcW w:w="269" w:type="dxa"/>
          </w:tcPr>
          <w:p w14:paraId="16A30C7E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822EDBB" w14:textId="13E20939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5,618</w:t>
            </w:r>
          </w:p>
        </w:tc>
        <w:tc>
          <w:tcPr>
            <w:tcW w:w="272" w:type="dxa"/>
          </w:tcPr>
          <w:p w14:paraId="3F06DC00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532C744" w14:textId="01F5B1DC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7,766 </w:t>
            </w:r>
          </w:p>
        </w:tc>
        <w:tc>
          <w:tcPr>
            <w:tcW w:w="269" w:type="dxa"/>
          </w:tcPr>
          <w:p w14:paraId="08133853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464799A" w14:textId="15416F86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5,618</w:t>
            </w:r>
          </w:p>
        </w:tc>
      </w:tr>
      <w:tr w:rsidR="00BF0F63" w:rsidRPr="00DF06DC" w14:paraId="28BCFE82" w14:textId="77777777" w:rsidTr="00D70FEE">
        <w:tc>
          <w:tcPr>
            <w:tcW w:w="4410" w:type="dxa"/>
          </w:tcPr>
          <w:p w14:paraId="787C019F" w14:textId="757C7D77" w:rsidR="00BF0F63" w:rsidRPr="00DF06DC" w:rsidRDefault="00BF0F63" w:rsidP="00BF0F6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5715FD" w14:textId="5582F5A3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216,170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FF37409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9B7510A" w14:textId="785C16DF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175,712</w:t>
            </w:r>
          </w:p>
        </w:tc>
        <w:tc>
          <w:tcPr>
            <w:tcW w:w="272" w:type="dxa"/>
          </w:tcPr>
          <w:p w14:paraId="18ACC952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37B41CB7" w14:textId="3EB2D25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216,170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3BE6EBA" w14:textId="77777777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AA8BAC" w14:textId="266E6324" w:rsidR="00BF0F63" w:rsidRPr="00DF06DC" w:rsidRDefault="00BF0F63" w:rsidP="00BF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175,712</w:t>
            </w:r>
          </w:p>
        </w:tc>
      </w:tr>
      <w:tr w:rsidR="00CA275A" w:rsidRPr="00DF06DC" w14:paraId="2A8FFB4B" w14:textId="77777777" w:rsidTr="00CA275A">
        <w:tc>
          <w:tcPr>
            <w:tcW w:w="4410" w:type="dxa"/>
          </w:tcPr>
          <w:p w14:paraId="35348502" w14:textId="77777777" w:rsidR="00CA275A" w:rsidRPr="00DF06DC" w:rsidRDefault="00CA275A" w:rsidP="0016267A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DF6030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679EFB3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EED6CD6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5751A2B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879C7F3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F8976F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5D65538" w14:textId="77777777" w:rsidR="00CA275A" w:rsidRPr="00DF06DC" w:rsidRDefault="00CA275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67A" w:rsidRPr="00DF06DC" w14:paraId="7DEC8293" w14:textId="77777777" w:rsidTr="00CA275A">
        <w:tc>
          <w:tcPr>
            <w:tcW w:w="4410" w:type="dxa"/>
          </w:tcPr>
          <w:p w14:paraId="1EBCFB0A" w14:textId="04DA95D2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2F779A3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02353B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C12287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5665E3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78FB54A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2AD396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041D81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96C56" w:rsidRPr="00DF06DC" w14:paraId="07387902" w14:textId="77777777" w:rsidTr="00D70FEE">
        <w:tc>
          <w:tcPr>
            <w:tcW w:w="4410" w:type="dxa"/>
          </w:tcPr>
          <w:p w14:paraId="3E8A4267" w14:textId="77777777" w:rsidR="00F96C56" w:rsidRPr="00DF06DC" w:rsidRDefault="00F96C56" w:rsidP="00F96C5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8037890" w14:textId="59224FFE" w:rsidR="00F96C56" w:rsidRPr="00DF06DC" w:rsidRDefault="00F96C56" w:rsidP="00F96C56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</w:tcPr>
          <w:p w14:paraId="4A5AED31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352DDD" w14:textId="5650D6AF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65,</w:t>
            </w:r>
            <w:r w:rsidR="002807E6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69" w:type="dxa"/>
          </w:tcPr>
          <w:p w14:paraId="6B2D535F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AB5A18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466B" w14:textId="5DABFABF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80,377</w:t>
            </w:r>
          </w:p>
        </w:tc>
        <w:tc>
          <w:tcPr>
            <w:tcW w:w="272" w:type="dxa"/>
          </w:tcPr>
          <w:p w14:paraId="046E47B9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CFE93C8" w14:textId="77777777" w:rsidR="00F96C56" w:rsidRPr="00DF06DC" w:rsidRDefault="00F96C56" w:rsidP="001C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23750" w14:textId="4D784C60" w:rsidR="00F96C56" w:rsidRPr="00DF06DC" w:rsidRDefault="00F96C56" w:rsidP="001C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D0A6E4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0C351DA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F66D3" w14:textId="5027F884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6C56" w:rsidRPr="00DF06DC" w14:paraId="4CB6A36A" w14:textId="77777777" w:rsidTr="00D70FEE">
        <w:tc>
          <w:tcPr>
            <w:tcW w:w="4410" w:type="dxa"/>
          </w:tcPr>
          <w:p w14:paraId="4072513B" w14:textId="77777777" w:rsidR="00F96C56" w:rsidRPr="00DF06DC" w:rsidRDefault="00F96C56" w:rsidP="00F96C5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0F66C051" w14:textId="7CA3258A" w:rsidR="00F96C56" w:rsidRPr="00DF06DC" w:rsidRDefault="00F96C56" w:rsidP="00F96C56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</w:tcPr>
          <w:p w14:paraId="46D07F3B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CAA01" w14:textId="1D4A4F4A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163,400</w:t>
            </w:r>
          </w:p>
        </w:tc>
        <w:tc>
          <w:tcPr>
            <w:tcW w:w="269" w:type="dxa"/>
          </w:tcPr>
          <w:p w14:paraId="5942EC9C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D31052A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C0D70" w14:textId="4C9FD940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162,634</w:t>
            </w:r>
          </w:p>
        </w:tc>
        <w:tc>
          <w:tcPr>
            <w:tcW w:w="272" w:type="dxa"/>
          </w:tcPr>
          <w:p w14:paraId="6D1C69AF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9C090E8" w14:textId="77777777" w:rsidR="00F96C56" w:rsidRPr="00DF06DC" w:rsidRDefault="00F96C56" w:rsidP="001C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F6345" w14:textId="4B83F011" w:rsidR="00F96C56" w:rsidRPr="00DF06DC" w:rsidRDefault="00F96C56" w:rsidP="001C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7604248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640285" w14:textId="77777777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B9381" w14:textId="62C18740" w:rsidR="00F96C56" w:rsidRPr="00DF06DC" w:rsidRDefault="00F96C56" w:rsidP="00F96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21FE" w:rsidRPr="00DF06DC" w14:paraId="29FA42F7" w14:textId="77777777" w:rsidTr="00D70FEE">
        <w:tc>
          <w:tcPr>
            <w:tcW w:w="4410" w:type="dxa"/>
          </w:tcPr>
          <w:p w14:paraId="09A11C16" w14:textId="0612BF87" w:rsidR="004121FE" w:rsidRPr="00DF06DC" w:rsidRDefault="004121FE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04BF2D1F" w14:textId="60A79DB8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196 </w:t>
            </w:r>
          </w:p>
        </w:tc>
        <w:tc>
          <w:tcPr>
            <w:tcW w:w="269" w:type="dxa"/>
          </w:tcPr>
          <w:p w14:paraId="3532A96C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A5FAF" w14:textId="3B02976C" w:rsidR="004121FE" w:rsidRPr="00DF06DC" w:rsidRDefault="00D2548D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19,428</w:t>
            </w:r>
            <w:r w:rsidR="004121FE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0455B969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B695EF" w14:textId="6D77CC9E" w:rsidR="004121FE" w:rsidRPr="00DF06DC" w:rsidRDefault="00D2548D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="004121FE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2A2D2C8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B7D1E25" w14:textId="6B6766D8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19,428 </w:t>
            </w:r>
          </w:p>
        </w:tc>
      </w:tr>
      <w:tr w:rsidR="004121FE" w:rsidRPr="00DF06DC" w14:paraId="35373C26" w14:textId="77777777" w:rsidTr="00D70FEE">
        <w:tc>
          <w:tcPr>
            <w:tcW w:w="4410" w:type="dxa"/>
          </w:tcPr>
          <w:p w14:paraId="462E05A5" w14:textId="5CD702D0" w:rsidR="004121FE" w:rsidRPr="00DF06DC" w:rsidRDefault="004121FE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E9B6826" w14:textId="75BBA8C9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1,144 </w:t>
            </w:r>
          </w:p>
        </w:tc>
        <w:tc>
          <w:tcPr>
            <w:tcW w:w="269" w:type="dxa"/>
          </w:tcPr>
          <w:p w14:paraId="5AF77882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2D6F30F" w14:textId="2ED0EC3A" w:rsidR="004121FE" w:rsidRPr="00DF06DC" w:rsidRDefault="00454528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3,165</w:t>
            </w:r>
            <w:r w:rsidR="004121FE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6B376C80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84A5379" w14:textId="7C5BB8B6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54528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671353A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013DDF8" w14:textId="7766DE71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1,920 </w:t>
            </w:r>
          </w:p>
        </w:tc>
      </w:tr>
      <w:tr w:rsidR="004121FE" w:rsidRPr="00DF06DC" w14:paraId="5827DFCD" w14:textId="77777777" w:rsidTr="00D70FEE">
        <w:tc>
          <w:tcPr>
            <w:tcW w:w="4410" w:type="dxa"/>
          </w:tcPr>
          <w:p w14:paraId="55BA6822" w14:textId="6CE4BE65" w:rsidR="004121FE" w:rsidRPr="00DF06DC" w:rsidRDefault="004121FE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14:paraId="6B39D40A" w14:textId="1FD1E26B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30,870 </w:t>
            </w:r>
          </w:p>
        </w:tc>
        <w:tc>
          <w:tcPr>
            <w:tcW w:w="269" w:type="dxa"/>
          </w:tcPr>
          <w:p w14:paraId="24886EDB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119EB4" w14:textId="0B1F1510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17,901 </w:t>
            </w:r>
          </w:p>
        </w:tc>
        <w:tc>
          <w:tcPr>
            <w:tcW w:w="272" w:type="dxa"/>
          </w:tcPr>
          <w:p w14:paraId="3C021C62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807AFE6" w14:textId="6DBBA465" w:rsidR="004121FE" w:rsidRPr="00DF06DC" w:rsidRDefault="004121FE" w:rsidP="00B7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F3CB4C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8CAD3B0" w14:textId="3AC7289A" w:rsidR="004121FE" w:rsidRPr="00DF06DC" w:rsidRDefault="004121FE" w:rsidP="00B7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21FE" w:rsidRPr="00DF06DC" w14:paraId="7E536107" w14:textId="77777777" w:rsidTr="00D70FEE">
        <w:tc>
          <w:tcPr>
            <w:tcW w:w="4410" w:type="dxa"/>
          </w:tcPr>
          <w:p w14:paraId="1CC0F6B5" w14:textId="6829C635" w:rsidR="004121FE" w:rsidRPr="00DF06DC" w:rsidRDefault="004121FE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</w:tcPr>
          <w:p w14:paraId="31C5471C" w14:textId="51E7D419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44,375 </w:t>
            </w:r>
          </w:p>
        </w:tc>
        <w:tc>
          <w:tcPr>
            <w:tcW w:w="269" w:type="dxa"/>
          </w:tcPr>
          <w:p w14:paraId="7845D057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568B46" w14:textId="4277C172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31,664 </w:t>
            </w:r>
          </w:p>
        </w:tc>
        <w:tc>
          <w:tcPr>
            <w:tcW w:w="272" w:type="dxa"/>
          </w:tcPr>
          <w:p w14:paraId="7829C508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578C47B" w14:textId="20635199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50 </w:t>
            </w:r>
          </w:p>
        </w:tc>
        <w:tc>
          <w:tcPr>
            <w:tcW w:w="269" w:type="dxa"/>
          </w:tcPr>
          <w:p w14:paraId="35169733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B34463" w14:textId="51B723ED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4121FE" w:rsidRPr="00DF06DC" w14:paraId="323C018B" w14:textId="77777777" w:rsidTr="00D70FEE">
        <w:tc>
          <w:tcPr>
            <w:tcW w:w="4410" w:type="dxa"/>
          </w:tcPr>
          <w:p w14:paraId="7EE9BDB0" w14:textId="34F1E0A6" w:rsidR="004121FE" w:rsidRPr="00DF06DC" w:rsidRDefault="004121FE" w:rsidP="004121FE">
            <w:pPr>
              <w:tabs>
                <w:tab w:val="clear" w:pos="227"/>
                <w:tab w:val="left" w:pos="140"/>
              </w:tabs>
              <w:ind w:left="140" w:right="16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681F13DA" w14:textId="45C0A9E2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32,030 </w:t>
            </w:r>
          </w:p>
        </w:tc>
        <w:tc>
          <w:tcPr>
            <w:tcW w:w="269" w:type="dxa"/>
          </w:tcPr>
          <w:p w14:paraId="0B498969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29343F" w14:textId="0744FE35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17,078 </w:t>
            </w:r>
          </w:p>
        </w:tc>
        <w:tc>
          <w:tcPr>
            <w:tcW w:w="272" w:type="dxa"/>
          </w:tcPr>
          <w:p w14:paraId="0AC62A15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F492F42" w14:textId="1D3E0C7D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3,591 </w:t>
            </w:r>
          </w:p>
        </w:tc>
        <w:tc>
          <w:tcPr>
            <w:tcW w:w="269" w:type="dxa"/>
          </w:tcPr>
          <w:p w14:paraId="65A6E9B1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F6008BC" w14:textId="24F863F0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1,932</w:t>
            </w:r>
          </w:p>
        </w:tc>
      </w:tr>
      <w:tr w:rsidR="004121FE" w:rsidRPr="00DF06DC" w14:paraId="7B4D85CD" w14:textId="77777777" w:rsidTr="00D70FEE">
        <w:tc>
          <w:tcPr>
            <w:tcW w:w="4410" w:type="dxa"/>
          </w:tcPr>
          <w:p w14:paraId="431404E4" w14:textId="78C01185" w:rsidR="004121FE" w:rsidRPr="00DF06DC" w:rsidRDefault="004121FE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</w:tcPr>
          <w:p w14:paraId="720C7F09" w14:textId="25BC297D" w:rsidR="004121FE" w:rsidRPr="00DF06DC" w:rsidRDefault="00431AE0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143598">
              <w:rPr>
                <w:rFonts w:asciiTheme="majorBidi" w:hAnsiTheme="majorBidi" w:cstheme="majorBidi"/>
                <w:sz w:val="30"/>
                <w:szCs w:val="30"/>
              </w:rPr>
              <w:t>926</w:t>
            </w:r>
            <w:r w:rsidR="004121FE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4725ECC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ABB2EC" w14:textId="7CD8F37E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20,941 </w:t>
            </w:r>
          </w:p>
        </w:tc>
        <w:tc>
          <w:tcPr>
            <w:tcW w:w="272" w:type="dxa"/>
          </w:tcPr>
          <w:p w14:paraId="5FFBB00B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59D8B8F" w14:textId="7071C9D6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10,955 </w:t>
            </w:r>
          </w:p>
        </w:tc>
        <w:tc>
          <w:tcPr>
            <w:tcW w:w="269" w:type="dxa"/>
          </w:tcPr>
          <w:p w14:paraId="17FFC691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A716571" w14:textId="7D7FA225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17,019</w:t>
            </w:r>
          </w:p>
        </w:tc>
      </w:tr>
      <w:tr w:rsidR="004121FE" w:rsidRPr="00DF06DC" w14:paraId="6652BCE2" w14:textId="77777777" w:rsidTr="00D70FEE">
        <w:tc>
          <w:tcPr>
            <w:tcW w:w="4410" w:type="dxa"/>
          </w:tcPr>
          <w:p w14:paraId="6812FCEF" w14:textId="3C8625CF" w:rsidR="004121FE" w:rsidRPr="00DF06DC" w:rsidRDefault="00143598" w:rsidP="004121FE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</w:tcPr>
          <w:p w14:paraId="3B7E5995" w14:textId="37836E1F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AE0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AE0">
              <w:rPr>
                <w:rFonts w:asciiTheme="majorBidi" w:hAnsiTheme="majorBidi" w:cstheme="majorBidi"/>
                <w:sz w:val="30"/>
                <w:szCs w:val="30"/>
              </w:rPr>
              <w:t>17,251</w:t>
            </w:r>
          </w:p>
        </w:tc>
        <w:tc>
          <w:tcPr>
            <w:tcW w:w="269" w:type="dxa"/>
          </w:tcPr>
          <w:p w14:paraId="793F6D29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14BBB67" w14:textId="2A022A7A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13,256 </w:t>
            </w:r>
          </w:p>
        </w:tc>
        <w:tc>
          <w:tcPr>
            <w:tcW w:w="272" w:type="dxa"/>
          </w:tcPr>
          <w:p w14:paraId="21611B7D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5683F50" w14:textId="5858F9F2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1,099 </w:t>
            </w:r>
          </w:p>
        </w:tc>
        <w:tc>
          <w:tcPr>
            <w:tcW w:w="269" w:type="dxa"/>
          </w:tcPr>
          <w:p w14:paraId="2B519CAE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4F49706" w14:textId="546DF003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4121FE" w:rsidRPr="00DF06DC" w14:paraId="4F2C2773" w14:textId="77777777" w:rsidTr="00D70FEE">
        <w:tc>
          <w:tcPr>
            <w:tcW w:w="4410" w:type="dxa"/>
          </w:tcPr>
          <w:p w14:paraId="0965D29A" w14:textId="186FFC04" w:rsidR="004121FE" w:rsidRPr="00DF06DC" w:rsidRDefault="004121FE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24D1339" w14:textId="4E9EDF4A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92,369 </w:t>
            </w:r>
          </w:p>
        </w:tc>
        <w:tc>
          <w:tcPr>
            <w:tcW w:w="269" w:type="dxa"/>
          </w:tcPr>
          <w:p w14:paraId="01E72ACE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61E40D" w14:textId="30244DFB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64,972 </w:t>
            </w:r>
          </w:p>
        </w:tc>
        <w:tc>
          <w:tcPr>
            <w:tcW w:w="272" w:type="dxa"/>
          </w:tcPr>
          <w:p w14:paraId="72767793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5D643BB" w14:textId="6879A5A2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6,047 </w:t>
            </w:r>
          </w:p>
        </w:tc>
        <w:tc>
          <w:tcPr>
            <w:tcW w:w="269" w:type="dxa"/>
          </w:tcPr>
          <w:p w14:paraId="47F12431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063BAE" w14:textId="70803D95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3,658</w:t>
            </w:r>
          </w:p>
        </w:tc>
      </w:tr>
      <w:tr w:rsidR="004121FE" w:rsidRPr="00DF06DC" w14:paraId="7D82D787" w14:textId="77777777" w:rsidTr="00D70FEE">
        <w:tc>
          <w:tcPr>
            <w:tcW w:w="4410" w:type="dxa"/>
          </w:tcPr>
          <w:p w14:paraId="5ADFD465" w14:textId="7DB743BB" w:rsidR="004121FE" w:rsidRPr="00DF06DC" w:rsidRDefault="00143598" w:rsidP="004121F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</w:tcPr>
          <w:p w14:paraId="57E3FAE9" w14:textId="3FE8EA35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1,052 </w:t>
            </w:r>
          </w:p>
        </w:tc>
        <w:tc>
          <w:tcPr>
            <w:tcW w:w="269" w:type="dxa"/>
          </w:tcPr>
          <w:p w14:paraId="601D9CC7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1459DA" w14:textId="7BD070D8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1,861 </w:t>
            </w:r>
          </w:p>
        </w:tc>
        <w:tc>
          <w:tcPr>
            <w:tcW w:w="272" w:type="dxa"/>
          </w:tcPr>
          <w:p w14:paraId="06C7FF0D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1905D21" w14:textId="1DD42733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406 </w:t>
            </w:r>
          </w:p>
        </w:tc>
        <w:tc>
          <w:tcPr>
            <w:tcW w:w="269" w:type="dxa"/>
          </w:tcPr>
          <w:p w14:paraId="5A5198CC" w14:textId="77777777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5FB3D6" w14:textId="3817AF1C" w:rsidR="004121FE" w:rsidRPr="00DF06DC" w:rsidRDefault="004121FE" w:rsidP="00412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16267A" w:rsidRPr="00DF06DC" w14:paraId="26343B01" w14:textId="77777777" w:rsidTr="00D70FEE">
        <w:tc>
          <w:tcPr>
            <w:tcW w:w="4410" w:type="dxa"/>
          </w:tcPr>
          <w:p w14:paraId="0F25261C" w14:textId="6DF1C979" w:rsidR="0016267A" w:rsidRPr="00DF06DC" w:rsidRDefault="0016267A" w:rsidP="0016267A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F33CB41" w14:textId="1B6AD01D" w:rsidR="0016267A" w:rsidRPr="00DF06DC" w:rsidRDefault="00454528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56,563</w:t>
            </w:r>
          </w:p>
        </w:tc>
        <w:tc>
          <w:tcPr>
            <w:tcW w:w="269" w:type="dxa"/>
          </w:tcPr>
          <w:p w14:paraId="2109303E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8C73C4" w14:textId="2DE7E487" w:rsidR="0016267A" w:rsidRPr="00DF06DC" w:rsidRDefault="00ED170D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56,849</w:t>
            </w:r>
          </w:p>
        </w:tc>
        <w:tc>
          <w:tcPr>
            <w:tcW w:w="272" w:type="dxa"/>
          </w:tcPr>
          <w:p w14:paraId="3F421DB7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67AC487" w14:textId="4B2FD43E" w:rsidR="0016267A" w:rsidRPr="00DF06DC" w:rsidRDefault="000D3D2D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3,107</w:t>
            </w:r>
          </w:p>
        </w:tc>
        <w:tc>
          <w:tcPr>
            <w:tcW w:w="269" w:type="dxa"/>
          </w:tcPr>
          <w:p w14:paraId="0ED26116" w14:textId="77777777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7E34E01" w14:textId="0EA44C59" w:rsidR="0016267A" w:rsidRPr="00DF06DC" w:rsidRDefault="0016267A" w:rsidP="00162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</w:tbl>
    <w:p w14:paraId="0B63DF5C" w14:textId="77777777" w:rsidR="0012412D" w:rsidRPr="00DF06DC" w:rsidRDefault="0012412D" w:rsidP="003D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2C617A" w14:textId="77777777" w:rsidR="008D197A" w:rsidRPr="00DF06DC" w:rsidRDefault="008D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/>
          <w:sz w:val="30"/>
          <w:szCs w:val="30"/>
          <w:cs/>
        </w:rPr>
        <w:br w:type="page"/>
      </w:r>
    </w:p>
    <w:p w14:paraId="1305E551" w14:textId="7C1A5B45" w:rsidR="00B019A5" w:rsidRPr="00DF06DC" w:rsidRDefault="00B019A5" w:rsidP="00B019A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29C" w:rsidRPr="00DF06DC">
        <w:rPr>
          <w:rFonts w:ascii="Angsana New" w:hAnsi="Angsana New"/>
          <w:sz w:val="30"/>
          <w:szCs w:val="30"/>
        </w:rPr>
        <w:t>31</w:t>
      </w:r>
      <w:r w:rsidRPr="00DF06DC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43B0308" w14:textId="77777777" w:rsidR="00B019A5" w:rsidRPr="00DF06DC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3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80"/>
        <w:gridCol w:w="1352"/>
        <w:gridCol w:w="266"/>
        <w:gridCol w:w="1352"/>
        <w:gridCol w:w="270"/>
        <w:gridCol w:w="1172"/>
        <w:gridCol w:w="257"/>
        <w:gridCol w:w="1189"/>
      </w:tblGrid>
      <w:tr w:rsidR="00B019A5" w:rsidRPr="00DF06DC" w14:paraId="25DAECF2" w14:textId="77777777" w:rsidTr="00D2260C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46F022FF" w14:textId="77777777" w:rsidR="00B019A5" w:rsidRPr="00DF06DC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3" w:type="pct"/>
            <w:gridSpan w:val="3"/>
            <w:shd w:val="clear" w:color="auto" w:fill="auto"/>
          </w:tcPr>
          <w:p w14:paraId="057B695B" w14:textId="7F85B36E" w:rsidR="00B019A5" w:rsidRPr="00DF06DC" w:rsidRDefault="00297ACB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A857DEE" w14:textId="77777777" w:rsidR="00B019A5" w:rsidRPr="00DF06DC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1E3D044E" w14:textId="77777777" w:rsidR="00B019A5" w:rsidRPr="00DF06DC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BA1DF4" w:rsidRPr="00DF06DC" w14:paraId="0C2C734F" w14:textId="77777777" w:rsidTr="00D2260C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5AC0B3C3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2DBD345B" w14:textId="64506E46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4E8E4BD8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0E1743F3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  <w:p w14:paraId="44006D91" w14:textId="2D968C48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16" w:lineRule="auto"/>
              <w:ind w:left="-90" w:right="29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3" w:type="pct"/>
            <w:shd w:val="clear" w:color="auto" w:fill="auto"/>
          </w:tcPr>
          <w:p w14:paraId="5F78342F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76C71E" w14:textId="7EC4106A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6" w:type="pct"/>
            <w:shd w:val="clear" w:color="auto" w:fill="auto"/>
          </w:tcPr>
          <w:p w14:paraId="64C18DC8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0692139" w14:textId="75ED021F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BA1DF4" w:rsidRPr="00DF06DC" w14:paraId="0AE6B0CC" w14:textId="77777777" w:rsidTr="00D2260C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0903908E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03" w:type="pct"/>
            <w:gridSpan w:val="7"/>
            <w:shd w:val="clear" w:color="auto" w:fill="auto"/>
            <w:vAlign w:val="center"/>
          </w:tcPr>
          <w:p w14:paraId="38D2D29D" w14:textId="676DAEB4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A1DF4" w:rsidRPr="00DF06DC" w14:paraId="70E6D118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451897CA" w14:textId="74763399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03" w:type="pct"/>
            <w:gridSpan w:val="7"/>
            <w:shd w:val="clear" w:color="auto" w:fill="auto"/>
          </w:tcPr>
          <w:p w14:paraId="5B83F8A6" w14:textId="75D42553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BA1DF4" w:rsidRPr="00DF06DC" w14:paraId="45EABA16" w14:textId="77777777" w:rsidTr="00D2260C">
        <w:trPr>
          <w:trHeight w:val="335"/>
        </w:trPr>
        <w:tc>
          <w:tcPr>
            <w:tcW w:w="1897" w:type="pct"/>
            <w:shd w:val="clear" w:color="auto" w:fill="auto"/>
          </w:tcPr>
          <w:p w14:paraId="61F068EC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DF06DC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5EF61274" w14:textId="732AD8AC" w:rsidR="00BA1DF4" w:rsidRPr="00DF06DC" w:rsidRDefault="00114425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21,438</w:t>
            </w:r>
          </w:p>
        </w:tc>
        <w:tc>
          <w:tcPr>
            <w:tcW w:w="141" w:type="pct"/>
            <w:shd w:val="clear" w:color="auto" w:fill="auto"/>
          </w:tcPr>
          <w:p w14:paraId="212EDB7C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DA6FABE" w14:textId="512E10BF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17,518</w:t>
            </w:r>
          </w:p>
        </w:tc>
        <w:tc>
          <w:tcPr>
            <w:tcW w:w="143" w:type="pct"/>
            <w:shd w:val="clear" w:color="auto" w:fill="auto"/>
          </w:tcPr>
          <w:p w14:paraId="29EE0492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B321BB3" w14:textId="397A3672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C5D6085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54C9486" w14:textId="08F862AC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A1DF4" w:rsidRPr="00DF06DC" w14:paraId="37A2CCBF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1171EB1E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14:paraId="5A5594D2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03B1B9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14:paraId="169E9839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D427BCD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5A94510C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6F61094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8E6C1B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DF4" w:rsidRPr="00DF06DC" w14:paraId="1BF7D25B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6B301C4" w14:textId="699CEEC9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</w:t>
            </w: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716" w:type="pct"/>
            <w:shd w:val="clear" w:color="auto" w:fill="auto"/>
          </w:tcPr>
          <w:p w14:paraId="2C5794D8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6F5F7BD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152DDC43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67BE93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06C4C5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7CB7C2AF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B49D00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528E" w:rsidRPr="00DF06DC" w14:paraId="16BA66B9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BF92BF3" w14:textId="0C998D1A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0117DDCD" w14:textId="4DF8F6A4" w:rsidR="00D8528E" w:rsidRPr="00DF06DC" w:rsidRDefault="00D8528E" w:rsidP="0045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1" w:type="pct"/>
            <w:shd w:val="clear" w:color="auto" w:fill="auto"/>
          </w:tcPr>
          <w:p w14:paraId="0BA4B0C2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81DA731" w14:textId="19434C52" w:rsidR="00D8528E" w:rsidRPr="00DF06DC" w:rsidRDefault="00D8528E" w:rsidP="0045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6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3" w:type="pct"/>
            <w:shd w:val="clear" w:color="auto" w:fill="auto"/>
          </w:tcPr>
          <w:p w14:paraId="34A3E84B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F134D2E" w14:textId="2A4D6606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2,553,931 </w:t>
            </w:r>
          </w:p>
        </w:tc>
        <w:tc>
          <w:tcPr>
            <w:tcW w:w="136" w:type="pct"/>
            <w:shd w:val="clear" w:color="auto" w:fill="auto"/>
          </w:tcPr>
          <w:p w14:paraId="72849F92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EA9747" w14:textId="13A63C40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870,201 </w:t>
            </w:r>
          </w:p>
        </w:tc>
      </w:tr>
      <w:tr w:rsidR="00D8528E" w:rsidRPr="00DF06DC" w14:paraId="6B8CDD98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2C350897" w14:textId="6D0918F6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16" w:type="pct"/>
            <w:shd w:val="clear" w:color="auto" w:fill="auto"/>
          </w:tcPr>
          <w:p w14:paraId="099764CC" w14:textId="631AC0B3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  <w:tc>
          <w:tcPr>
            <w:tcW w:w="141" w:type="pct"/>
            <w:shd w:val="clear" w:color="auto" w:fill="auto"/>
          </w:tcPr>
          <w:p w14:paraId="100294B8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E100992" w14:textId="611CE5F8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          1,770</w:t>
            </w:r>
          </w:p>
        </w:tc>
        <w:tc>
          <w:tcPr>
            <w:tcW w:w="143" w:type="pct"/>
            <w:shd w:val="clear" w:color="auto" w:fill="auto"/>
          </w:tcPr>
          <w:p w14:paraId="584BFEC1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790E59" w14:textId="764FBB49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  <w:tc>
          <w:tcPr>
            <w:tcW w:w="136" w:type="pct"/>
            <w:shd w:val="clear" w:color="auto" w:fill="auto"/>
          </w:tcPr>
          <w:p w14:paraId="1D285D2D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8B501B" w14:textId="2C8D5510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16" w:lineRule="auto"/>
              <w:ind w:right="-633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1,770 </w:t>
            </w:r>
          </w:p>
        </w:tc>
      </w:tr>
      <w:tr w:rsidR="00D8528E" w:rsidRPr="00DF06DC" w14:paraId="415A05DB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C73347D" w14:textId="79C6CA6D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4AB17700" w14:textId="145F8C0A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40,200 </w:t>
            </w:r>
          </w:p>
        </w:tc>
        <w:tc>
          <w:tcPr>
            <w:tcW w:w="141" w:type="pct"/>
            <w:shd w:val="clear" w:color="auto" w:fill="auto"/>
          </w:tcPr>
          <w:p w14:paraId="152F21CE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4C309767" w14:textId="40FBE483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63,331</w:t>
            </w:r>
          </w:p>
        </w:tc>
        <w:tc>
          <w:tcPr>
            <w:tcW w:w="143" w:type="pct"/>
            <w:shd w:val="clear" w:color="auto" w:fill="auto"/>
          </w:tcPr>
          <w:p w14:paraId="7F2D33C3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427CEE2" w14:textId="6BD0C7D1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7,511 </w:t>
            </w:r>
          </w:p>
        </w:tc>
        <w:tc>
          <w:tcPr>
            <w:tcW w:w="136" w:type="pct"/>
            <w:shd w:val="clear" w:color="auto" w:fill="auto"/>
          </w:tcPr>
          <w:p w14:paraId="06385E24" w14:textId="77777777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B803ABC" w14:textId="6FBFC3FA" w:rsidR="00D8528E" w:rsidRPr="00DF06DC" w:rsidRDefault="00D8528E" w:rsidP="00D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24,885 </w:t>
            </w:r>
          </w:p>
        </w:tc>
      </w:tr>
      <w:tr w:rsidR="00BA1DF4" w:rsidRPr="00DF06DC" w14:paraId="3209E184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6696F0B4" w14:textId="1EDA8563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0F38" w14:textId="49DE68F1" w:rsidR="00BA1DF4" w:rsidRPr="00DF06DC" w:rsidRDefault="00D8528E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234,850</w:t>
            </w:r>
          </w:p>
        </w:tc>
        <w:tc>
          <w:tcPr>
            <w:tcW w:w="141" w:type="pct"/>
            <w:shd w:val="clear" w:color="auto" w:fill="auto"/>
          </w:tcPr>
          <w:p w14:paraId="6F5DAB69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D3B3" w14:textId="15E1DBB5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65,101</w:t>
            </w:r>
          </w:p>
        </w:tc>
        <w:tc>
          <w:tcPr>
            <w:tcW w:w="143" w:type="pct"/>
            <w:shd w:val="clear" w:color="auto" w:fill="auto"/>
          </w:tcPr>
          <w:p w14:paraId="64178445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A29D9" w14:textId="778ADB53" w:rsidR="00BA1DF4" w:rsidRPr="00DF06DC" w:rsidRDefault="00D8528E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2,756,092</w:t>
            </w:r>
          </w:p>
        </w:tc>
        <w:tc>
          <w:tcPr>
            <w:tcW w:w="136" w:type="pct"/>
            <w:shd w:val="clear" w:color="auto" w:fill="auto"/>
          </w:tcPr>
          <w:p w14:paraId="5364616B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1BD0" w14:textId="459A24B0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896,856 </w:t>
            </w:r>
          </w:p>
        </w:tc>
      </w:tr>
      <w:tr w:rsidR="00BA1DF4" w:rsidRPr="00DF06DC" w14:paraId="380A1372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B8071AC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995A83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D63A39F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88C97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4A6286F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6569FF5E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E769935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16E05AD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DF4" w:rsidRPr="00DF06DC" w14:paraId="0FBFE405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2E897D93" w14:textId="50CA0E9C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  <w:r w:rsidRPr="00DF06DC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   </w:t>
            </w:r>
          </w:p>
        </w:tc>
        <w:tc>
          <w:tcPr>
            <w:tcW w:w="716" w:type="pct"/>
            <w:shd w:val="clear" w:color="auto" w:fill="auto"/>
          </w:tcPr>
          <w:p w14:paraId="6BA34A17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25E3E74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248EC9C6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35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DF7E7C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040E72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7FAB1C7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707831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35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DF4" w:rsidRPr="00DF06DC" w14:paraId="37F3FE12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28A2DF6" w14:textId="7C6BFE49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6" w:type="pct"/>
            <w:tcBorders>
              <w:bottom w:val="double" w:sz="4" w:space="0" w:color="auto"/>
            </w:tcBorders>
            <w:shd w:val="clear" w:color="auto" w:fill="auto"/>
          </w:tcPr>
          <w:p w14:paraId="1A121108" w14:textId="5503AA89" w:rsidR="00BA1DF4" w:rsidRPr="00DF06DC" w:rsidRDefault="00D8528E" w:rsidP="0045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1" w:type="pct"/>
            <w:shd w:val="clear" w:color="auto" w:fill="auto"/>
          </w:tcPr>
          <w:p w14:paraId="42243181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shd w:val="clear" w:color="auto" w:fill="auto"/>
          </w:tcPr>
          <w:p w14:paraId="018BF44A" w14:textId="0DB86B22" w:rsidR="00BA1DF4" w:rsidRPr="00DF06DC" w:rsidRDefault="00BA1DF4" w:rsidP="00454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54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712766DD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0FA21E08" w14:textId="242DB121" w:rsidR="00BA1DF4" w:rsidRPr="00DF06DC" w:rsidRDefault="00D8528E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66CD94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7E99B34" w14:textId="07F116CF" w:rsidR="00BA1DF4" w:rsidRPr="00DF06DC" w:rsidRDefault="00D8528E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633" w:firstLine="6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5101B10" w14:textId="67EFFC58" w:rsidR="00432049" w:rsidRDefault="00432049" w:rsidP="003B0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59"/>
        <w:gridCol w:w="989"/>
        <w:gridCol w:w="270"/>
        <w:gridCol w:w="991"/>
        <w:gridCol w:w="254"/>
        <w:gridCol w:w="1025"/>
        <w:gridCol w:w="236"/>
        <w:gridCol w:w="1122"/>
        <w:gridCol w:w="240"/>
        <w:gridCol w:w="1279"/>
        <w:gridCol w:w="254"/>
        <w:gridCol w:w="1089"/>
        <w:gridCol w:w="6"/>
      </w:tblGrid>
      <w:tr w:rsidR="00D2260C" w:rsidRPr="00DF06DC" w14:paraId="70A04D64" w14:textId="77777777" w:rsidTr="00712F57">
        <w:trPr>
          <w:gridAfter w:val="1"/>
          <w:wAfter w:w="3" w:type="pct"/>
          <w:trHeight w:val="70"/>
          <w:tblHeader/>
        </w:trPr>
        <w:tc>
          <w:tcPr>
            <w:tcW w:w="1089" w:type="pct"/>
            <w:shd w:val="clear" w:color="auto" w:fill="auto"/>
            <w:vAlign w:val="bottom"/>
          </w:tcPr>
          <w:p w14:paraId="18DE5056" w14:textId="77777777" w:rsidR="00D2260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F06D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  <w:p w14:paraId="23BCC49E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5" w:type="pct"/>
            <w:gridSpan w:val="3"/>
            <w:shd w:val="clear" w:color="auto" w:fill="auto"/>
            <w:vAlign w:val="bottom"/>
          </w:tcPr>
          <w:p w14:paraId="1BCFB5EC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8" w:type="pct"/>
          </w:tcPr>
          <w:p w14:paraId="0A82CE05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5" w:type="pct"/>
            <w:gridSpan w:val="7"/>
            <w:shd w:val="clear" w:color="auto" w:fill="auto"/>
            <w:vAlign w:val="bottom"/>
          </w:tcPr>
          <w:p w14:paraId="57263A88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2260C" w:rsidRPr="00DF06DC" w14:paraId="6284EBFE" w14:textId="77777777" w:rsidTr="00712F57">
        <w:trPr>
          <w:tblHeader/>
        </w:trPr>
        <w:tc>
          <w:tcPr>
            <w:tcW w:w="1089" w:type="pct"/>
            <w:shd w:val="clear" w:color="auto" w:fill="auto"/>
          </w:tcPr>
          <w:p w14:paraId="50C5FB4D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DF06DC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56468A1E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DF06DC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499" w:type="pct"/>
            <w:shd w:val="clear" w:color="auto" w:fill="auto"/>
            <w:hideMark/>
          </w:tcPr>
          <w:p w14:paraId="6B2D963C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EE966DE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B1C4237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3625239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9D2B84F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33F59CD8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shd w:val="clear" w:color="auto" w:fill="auto"/>
            <w:vAlign w:val="bottom"/>
            <w:hideMark/>
          </w:tcPr>
          <w:p w14:paraId="708EE4C1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4EABB99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C2B9D3F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03C4A5D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43FD8868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7066E79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6CF04E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  <w:hideMark/>
          </w:tcPr>
          <w:p w14:paraId="3EFB5680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B3244C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60C" w:rsidRPr="00DF06DC" w14:paraId="3DE9A286" w14:textId="77777777" w:rsidTr="00712F57">
        <w:trPr>
          <w:tblHeader/>
        </w:trPr>
        <w:tc>
          <w:tcPr>
            <w:tcW w:w="1089" w:type="pct"/>
            <w:shd w:val="clear" w:color="auto" w:fill="auto"/>
          </w:tcPr>
          <w:p w14:paraId="205E527B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499" w:type="pct"/>
            <w:shd w:val="clear" w:color="auto" w:fill="auto"/>
          </w:tcPr>
          <w:p w14:paraId="5D8EFF0A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1DB11FA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5C4D7A8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2361D380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7AFB9C27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1A28F6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638F5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A7E2C2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456FEB3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9EA4A5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6E1F32B8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2260C" w:rsidRPr="00DF06DC" w14:paraId="48F51B9A" w14:textId="77777777" w:rsidTr="00712F57">
        <w:trPr>
          <w:gridAfter w:val="1"/>
          <w:wAfter w:w="3" w:type="pct"/>
          <w:tblHeader/>
        </w:trPr>
        <w:tc>
          <w:tcPr>
            <w:tcW w:w="1089" w:type="pct"/>
            <w:shd w:val="clear" w:color="auto" w:fill="auto"/>
            <w:vAlign w:val="bottom"/>
          </w:tcPr>
          <w:p w14:paraId="470CB4E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pct"/>
            <w:gridSpan w:val="3"/>
            <w:shd w:val="clear" w:color="auto" w:fill="auto"/>
            <w:vAlign w:val="bottom"/>
          </w:tcPr>
          <w:p w14:paraId="4D8449DF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8" w:type="pct"/>
          </w:tcPr>
          <w:p w14:paraId="6712CEF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5" w:type="pct"/>
            <w:gridSpan w:val="7"/>
            <w:shd w:val="clear" w:color="auto" w:fill="auto"/>
            <w:vAlign w:val="bottom"/>
          </w:tcPr>
          <w:p w14:paraId="5799F91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260C" w:rsidRPr="00DF06DC" w14:paraId="695E91B7" w14:textId="77777777" w:rsidTr="00712F57">
        <w:tc>
          <w:tcPr>
            <w:tcW w:w="1089" w:type="pct"/>
            <w:shd w:val="clear" w:color="auto" w:fill="auto"/>
          </w:tcPr>
          <w:p w14:paraId="7E30CAA5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499" w:type="pct"/>
            <w:shd w:val="clear" w:color="auto" w:fill="auto"/>
          </w:tcPr>
          <w:p w14:paraId="30DB04C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D52B189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4871C8E8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128" w:type="pct"/>
          </w:tcPr>
          <w:p w14:paraId="50355AF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29EF00FC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19" w:type="pct"/>
            <w:shd w:val="clear" w:color="auto" w:fill="auto"/>
          </w:tcPr>
          <w:p w14:paraId="51057BD1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A6BEA9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52,40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" w:type="pct"/>
            <w:shd w:val="clear" w:color="auto" w:fill="auto"/>
          </w:tcPr>
          <w:p w14:paraId="7912E796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654B4BB1" w14:textId="6B4DA265" w:rsidR="00D2260C" w:rsidRPr="00DF06DC" w:rsidRDefault="00D2260C" w:rsidP="005E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28" w:type="pct"/>
            <w:shd w:val="clear" w:color="auto" w:fill="auto"/>
          </w:tcPr>
          <w:p w14:paraId="14A3BC37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8479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52,40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2260C" w:rsidRPr="00DF06DC" w14:paraId="1ABB3E10" w14:textId="77777777" w:rsidTr="00712F57">
        <w:tc>
          <w:tcPr>
            <w:tcW w:w="1089" w:type="pct"/>
            <w:shd w:val="clear" w:color="auto" w:fill="auto"/>
          </w:tcPr>
          <w:p w14:paraId="6C0905F9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9" w:type="pct"/>
            <w:shd w:val="clear" w:color="auto" w:fill="auto"/>
          </w:tcPr>
          <w:p w14:paraId="3137224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B2A211C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A44EE91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180D76B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4D3D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9" w:type="pct"/>
            <w:shd w:val="clear" w:color="auto" w:fill="auto"/>
          </w:tcPr>
          <w:p w14:paraId="7DCF291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F67E5E5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  <w:shd w:val="clear" w:color="auto" w:fill="auto"/>
          </w:tcPr>
          <w:p w14:paraId="1FEB3EF6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1EDB22C2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D13994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AB916" w14:textId="77777777" w:rsidR="00D2260C" w:rsidRPr="00DF06DC" w:rsidRDefault="00D2260C" w:rsidP="0028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7CB0BC64" w14:textId="441F602C" w:rsidR="00A84E7A" w:rsidRDefault="00A84E7A" w:rsidP="003B0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p w14:paraId="02B946D0" w14:textId="77777777" w:rsidR="00D2260C" w:rsidRPr="00DF06DC" w:rsidRDefault="00D2260C" w:rsidP="003B0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36"/>
        <w:gridCol w:w="1123"/>
        <w:gridCol w:w="239"/>
        <w:gridCol w:w="1277"/>
        <w:gridCol w:w="253"/>
        <w:gridCol w:w="1092"/>
        <w:gridCol w:w="6"/>
      </w:tblGrid>
      <w:tr w:rsidR="00D17D15" w:rsidRPr="00DF06DC" w14:paraId="53FCFB8B" w14:textId="77777777" w:rsidTr="000E0A0A">
        <w:trPr>
          <w:gridAfter w:val="1"/>
          <w:wAfter w:w="6" w:type="dxa"/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3C49DA85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850F91A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55716403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7A16B3CF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17D15" w:rsidRPr="00DF06DC" w14:paraId="592FAB59" w14:textId="77777777" w:rsidTr="000E0A0A">
        <w:trPr>
          <w:tblHeader/>
        </w:trPr>
        <w:tc>
          <w:tcPr>
            <w:tcW w:w="2160" w:type="dxa"/>
            <w:shd w:val="clear" w:color="auto" w:fill="auto"/>
          </w:tcPr>
          <w:p w14:paraId="2B4ADA57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DF06DC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1A70316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DF06DC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2F2E47C6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D84363F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1D504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0F5FB41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7B4CFBF" w14:textId="26065082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>3</w:t>
            </w:r>
            <w:r w:rsidR="00BA1DF4" w:rsidRPr="00DF06DC">
              <w:rPr>
                <w:rFonts w:ascii="Angsana New" w:hAnsi="Angsana New"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1DF4"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3E9291C7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17EF4C66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2529502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2B5128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D546CC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09BCB9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9A0362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580C24F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57AB2657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EAC90C" w14:textId="58DE02D3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>3</w:t>
            </w:r>
            <w:r w:rsidR="00BA1DF4" w:rsidRPr="00DF06DC">
              <w:rPr>
                <w:rFonts w:ascii="Angsana New" w:hAnsi="Angsana New"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1DF4"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17D15" w:rsidRPr="00DF06DC" w14:paraId="7BA765E3" w14:textId="77777777" w:rsidTr="000E0A0A">
        <w:trPr>
          <w:tblHeader/>
        </w:trPr>
        <w:tc>
          <w:tcPr>
            <w:tcW w:w="2160" w:type="dxa"/>
            <w:shd w:val="clear" w:color="auto" w:fill="auto"/>
          </w:tcPr>
          <w:p w14:paraId="14CD54F2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44072B3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D0C00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424712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3" w:type="dxa"/>
          </w:tcPr>
          <w:p w14:paraId="50AD6D08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83CB089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D4F70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ED4319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33CD87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609DC5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7914D6F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C545E02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17D15" w:rsidRPr="00DF06DC" w14:paraId="2FF7D131" w14:textId="77777777" w:rsidTr="000E0A0A">
        <w:trPr>
          <w:gridAfter w:val="1"/>
          <w:wAfter w:w="6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5FFCBCB5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DE066B5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24D130BB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08473CE5" w14:textId="77777777" w:rsidR="00D17D15" w:rsidRPr="00DF06DC" w:rsidRDefault="00D17D15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286" w:rsidRPr="00DF06DC" w14:paraId="26E1631E" w14:textId="77777777" w:rsidTr="000E0A0A">
        <w:tc>
          <w:tcPr>
            <w:tcW w:w="2160" w:type="dxa"/>
            <w:shd w:val="clear" w:color="auto" w:fill="auto"/>
          </w:tcPr>
          <w:p w14:paraId="512120E3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EF7875E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7911185B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05AF7" w14:textId="5F73C19D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53" w:type="dxa"/>
          </w:tcPr>
          <w:p w14:paraId="7D0E6B9A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D42E3CA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89,280,054</w:t>
            </w:r>
          </w:p>
        </w:tc>
        <w:tc>
          <w:tcPr>
            <w:tcW w:w="236" w:type="dxa"/>
            <w:shd w:val="clear" w:color="auto" w:fill="auto"/>
          </w:tcPr>
          <w:p w14:paraId="7A298523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5E577DE" w14:textId="339A075B" w:rsidR="009A4286" w:rsidRPr="00DF06DC" w:rsidRDefault="00454528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20,940,61</w:t>
            </w:r>
            <w:r w:rsidR="00F865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6F3445B4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43630439" w14:textId="5FA22E8F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left" w:pos="95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54528">
              <w:rPr>
                <w:rFonts w:asciiTheme="majorBidi" w:hAnsiTheme="majorBidi" w:cstheme="majorBidi"/>
                <w:sz w:val="30"/>
                <w:szCs w:val="30"/>
              </w:rPr>
              <w:t>59,2</w:t>
            </w:r>
            <w:r w:rsidR="00013F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54528"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 w:rsidR="00F8650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48A5E608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1F76AD41" w14:textId="1DED34D5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50,999,15</w:t>
            </w:r>
            <w:r w:rsidR="00013FA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9A4286" w:rsidRPr="00DF06DC" w14:paraId="20576346" w14:textId="77777777" w:rsidTr="000E0A0A">
        <w:tc>
          <w:tcPr>
            <w:tcW w:w="2160" w:type="dxa"/>
            <w:shd w:val="clear" w:color="auto" w:fill="auto"/>
          </w:tcPr>
          <w:p w14:paraId="2FA43AD5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90" w:type="dxa"/>
            <w:shd w:val="clear" w:color="auto" w:fill="auto"/>
          </w:tcPr>
          <w:p w14:paraId="4A71DB6A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FB49C7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A09B9" w14:textId="76D77B79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7663BB0C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6B0BA814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3BF6AF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C73754F" w14:textId="16B08C0F" w:rsidR="009A4286" w:rsidRPr="00DF06DC" w:rsidRDefault="009A4286" w:rsidP="005E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52,40</w:t>
            </w:r>
            <w:r w:rsidR="004545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04683A75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D975D6B" w14:textId="169A0CA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53" w:type="dxa"/>
            <w:shd w:val="clear" w:color="auto" w:fill="auto"/>
          </w:tcPr>
          <w:p w14:paraId="22E78D37" w14:textId="77777777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14B6D" w14:textId="425EF8F6" w:rsidR="009A4286" w:rsidRPr="00DF06DC" w:rsidRDefault="009A4286" w:rsidP="009A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52,40</w:t>
            </w:r>
            <w:r w:rsidR="0045452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16841" w:rsidRPr="00DF06DC" w14:paraId="57616B39" w14:textId="77777777" w:rsidTr="000E0A0A">
        <w:tc>
          <w:tcPr>
            <w:tcW w:w="2160" w:type="dxa"/>
            <w:shd w:val="clear" w:color="auto" w:fill="auto"/>
          </w:tcPr>
          <w:p w14:paraId="538843A1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D97511B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0F3594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872E27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00281A1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3FA2B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89,280,054 </w:t>
            </w:r>
          </w:p>
        </w:tc>
        <w:tc>
          <w:tcPr>
            <w:tcW w:w="236" w:type="dxa"/>
            <w:shd w:val="clear" w:color="auto" w:fill="auto"/>
          </w:tcPr>
          <w:p w14:paraId="7411270C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113F8FC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643BEAE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6FF6D899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BE0590B" w14:textId="77777777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4F7C1" w14:textId="069824CB" w:rsidR="00F16841" w:rsidRPr="00DF06DC" w:rsidRDefault="00F16841" w:rsidP="00F16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51,051,55</w:t>
            </w:r>
            <w:r w:rsidR="00013F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13ECDD17" w14:textId="0AE62DCF" w:rsidR="00527C7D" w:rsidRPr="00DF06DC" w:rsidRDefault="00527C7D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p w14:paraId="663465C3" w14:textId="1CE86B1E" w:rsidR="00BA1DF4" w:rsidRPr="00DF06DC" w:rsidRDefault="00BA1DF4" w:rsidP="00BA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</w:rPr>
        <w:t xml:space="preserve"> 11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บริษัทให้เงินกู้ยืมแก่บริษัทย่อยหลายแห่งจำนวน</w:t>
      </w:r>
      <w:r w:rsidRPr="00DF06DC">
        <w:rPr>
          <w:rFonts w:ascii="Angsana New" w:hAnsi="Angsana New"/>
          <w:sz w:val="30"/>
          <w:szCs w:val="30"/>
        </w:rPr>
        <w:t xml:space="preserve"> 2,887.60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เพื่อใช้จ่ายชำระเงินกู้ยืมที่บริษัทย่อยมีกับผู้ถือหุ้นเดิมและถือเป็นส่วนหนึ่งของเงินจ่ายซื้อธุรกิจ (ดูหมายเหตุข้อ </w:t>
      </w:r>
      <w:r w:rsidR="00F16841" w:rsidRPr="00DF06DC">
        <w:rPr>
          <w:rFonts w:ascii="Angsana New" w:hAnsi="Angsana New"/>
          <w:sz w:val="30"/>
          <w:szCs w:val="30"/>
          <w:lang w:eastAsia="zh-CN"/>
        </w:rPr>
        <w:t>4</w:t>
      </w:r>
      <w:r w:rsidRPr="00DF06DC">
        <w:rPr>
          <w:rFonts w:ascii="Angsana New" w:hAnsi="Angsana New" w:hint="cs"/>
          <w:sz w:val="30"/>
          <w:szCs w:val="30"/>
          <w:cs/>
        </w:rPr>
        <w:t>)</w:t>
      </w:r>
    </w:p>
    <w:p w14:paraId="0330CC4D" w14:textId="77777777" w:rsidR="00BA1DF4" w:rsidRPr="00DF06DC" w:rsidRDefault="00BA1DF4" w:rsidP="00BA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1A4D04" w14:textId="51E7769C" w:rsidR="00BA1DF4" w:rsidRPr="00DF06DC" w:rsidRDefault="00BA1DF4" w:rsidP="00BA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 w:rsidRPr="00DF06DC">
        <w:rPr>
          <w:rFonts w:ascii="Angsana New" w:hAnsi="Angsana New"/>
          <w:sz w:val="30"/>
          <w:szCs w:val="30"/>
          <w:lang w:eastAsia="zh-CN"/>
        </w:rPr>
        <w:t>47.4</w:t>
      </w:r>
      <w:r w:rsidR="00116026" w:rsidRPr="00DF06DC">
        <w:rPr>
          <w:rFonts w:ascii="Angsana New" w:hAnsi="Angsana New"/>
          <w:sz w:val="30"/>
          <w:szCs w:val="30"/>
          <w:lang w:eastAsia="zh-CN"/>
        </w:rPr>
        <w:t>4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 นำมารวมเป็นส่วนหนึ่งของเงินให้กู้ระยะยาวแก่บริษัทย่อยเพิ่มขึ้นในระหว่าง</w:t>
      </w:r>
      <w:r w:rsidR="00CA3172">
        <w:rPr>
          <w:rFonts w:ascii="Angsana New" w:hAnsi="Angsana New" w:hint="cs"/>
          <w:sz w:val="30"/>
          <w:szCs w:val="30"/>
          <w:cs/>
        </w:rPr>
        <w:t>ปี</w:t>
      </w:r>
    </w:p>
    <w:p w14:paraId="32C42C46" w14:textId="2AE33586" w:rsidR="00E0095A" w:rsidRPr="00DF06DC" w:rsidRDefault="00E0095A" w:rsidP="00BA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892314" w14:textId="15E4B94E" w:rsidR="00E0095A" w:rsidRPr="00DF06DC" w:rsidRDefault="00E0095A" w:rsidP="008D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ในเดือนธันวาคม </w:t>
      </w:r>
      <w:r w:rsidRPr="00DF06DC">
        <w:rPr>
          <w:rFonts w:ascii="Angsana New" w:hAnsi="Angsana New"/>
          <w:sz w:val="30"/>
          <w:szCs w:val="30"/>
        </w:rPr>
        <w:t xml:space="preserve">2565 </w:t>
      </w:r>
      <w:r w:rsidRPr="00DF06DC">
        <w:rPr>
          <w:rFonts w:ascii="Angsana New" w:hAnsi="Angsana New" w:hint="cs"/>
          <w:sz w:val="30"/>
          <w:szCs w:val="30"/>
          <w:cs/>
        </w:rPr>
        <w:t xml:space="preserve">บริษัทตกลงทำสัญญาให้กู้ยืมเงินกับบริษัทย่อยแห่งหนึ่ง จากเดิมเงินกู้ยืมอยู่ในรูปตั๋วสัญญาใช้เงิน จำนวนเงิน </w:t>
      </w:r>
      <w:r w:rsidRPr="00DF06DC">
        <w:rPr>
          <w:rFonts w:ascii="Angsana New" w:hAnsi="Angsana New"/>
          <w:sz w:val="30"/>
          <w:szCs w:val="30"/>
        </w:rPr>
        <w:t xml:space="preserve">4,066.32 </w:t>
      </w:r>
      <w:r w:rsidRPr="00DF06DC">
        <w:rPr>
          <w:rFonts w:ascii="Angsana New" w:hAnsi="Angsana New" w:hint="cs"/>
          <w:sz w:val="30"/>
          <w:szCs w:val="30"/>
          <w:cs/>
        </w:rPr>
        <w:t>ล้านบาท อัตราดอกเบี้ยเงินให้กู้ยืมร้อยละ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2.95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ต่อปี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โดยมีเงื่อนไขการรับชำระคืนเงินกู้เมื่อทวงถาม จากการเข้าทำสัญญาดังกล่าวยอดคงเหลือดอกเบี้ยค้างรับของบริษัทที่มีกับบริษัทย่อย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จำนวนเงิน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/>
          <w:sz w:val="30"/>
          <w:szCs w:val="30"/>
        </w:rPr>
        <w:t>0.38</w:t>
      </w:r>
      <w:r w:rsidRPr="00DF06D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นำมารวมเป็นส่วนหนึ่งของเงินให้กู้ยืมระยะยาวแก่บริษัทย่อยที่เพิ่มขึ้นในระหว่างปี</w:t>
      </w:r>
    </w:p>
    <w:p w14:paraId="550EDDF8" w14:textId="77777777" w:rsidR="00435D06" w:rsidRPr="00DF06DC" w:rsidRDefault="00435D06" w:rsidP="00DB0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53"/>
        <w:gridCol w:w="15"/>
        <w:gridCol w:w="1250"/>
        <w:gridCol w:w="24"/>
        <w:gridCol w:w="253"/>
        <w:gridCol w:w="13"/>
        <w:gridCol w:w="1267"/>
        <w:gridCol w:w="251"/>
        <w:gridCol w:w="9"/>
        <w:gridCol w:w="1264"/>
      </w:tblGrid>
      <w:tr w:rsidR="009F34C6" w:rsidRPr="00DF06DC" w14:paraId="51B35833" w14:textId="77777777" w:rsidTr="00E75A9D">
        <w:trPr>
          <w:trHeight w:val="20"/>
          <w:tblHeader/>
        </w:trPr>
        <w:tc>
          <w:tcPr>
            <w:tcW w:w="1870" w:type="pct"/>
            <w:shd w:val="clear" w:color="auto" w:fill="auto"/>
          </w:tcPr>
          <w:p w14:paraId="6D77D857" w14:textId="0C997525" w:rsidR="009F34C6" w:rsidRPr="00DF06DC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4"/>
            <w:shd w:val="clear" w:color="auto" w:fill="auto"/>
          </w:tcPr>
          <w:p w14:paraId="29B38615" w14:textId="3E4F5DF4" w:rsidR="009F34C6" w:rsidRPr="00DF06DC" w:rsidRDefault="00297ACB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72B8C7F" w14:textId="77777777" w:rsidR="009F34C6" w:rsidRPr="00DF06DC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8" w:type="pct"/>
            <w:gridSpan w:val="5"/>
            <w:shd w:val="clear" w:color="auto" w:fill="auto"/>
          </w:tcPr>
          <w:p w14:paraId="0CB9DF2C" w14:textId="77777777" w:rsidR="009F34C6" w:rsidRPr="00DF06DC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DF06DC" w14:paraId="3C718A19" w14:textId="77777777" w:rsidTr="002B625E">
        <w:trPr>
          <w:trHeight w:val="20"/>
          <w:tblHeader/>
        </w:trPr>
        <w:tc>
          <w:tcPr>
            <w:tcW w:w="1870" w:type="pct"/>
            <w:shd w:val="clear" w:color="auto" w:fill="auto"/>
          </w:tcPr>
          <w:p w14:paraId="684B85B9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4560B4F" w14:textId="01CE4C4C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A1DF4"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63FCAE43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12157D2E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  <w:p w14:paraId="6FB63500" w14:textId="5D700621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3" w:right="-1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C1C3A16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shd w:val="clear" w:color="auto" w:fill="auto"/>
          </w:tcPr>
          <w:p w14:paraId="21ED25DA" w14:textId="61564620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A1DF4"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1D1D717" w14:textId="77777777" w:rsidR="00FA4888" w:rsidRPr="00DF06DC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A355E5B" w14:textId="6C757417" w:rsidR="00FA4888" w:rsidRPr="00DF06DC" w:rsidRDefault="00813BC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BA1DF4"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813BC8" w:rsidRPr="00DF06DC" w14:paraId="302451FF" w14:textId="77777777" w:rsidTr="00E75A9D">
        <w:trPr>
          <w:trHeight w:val="20"/>
          <w:tblHeader/>
        </w:trPr>
        <w:tc>
          <w:tcPr>
            <w:tcW w:w="1870" w:type="pct"/>
            <w:shd w:val="clear" w:color="auto" w:fill="auto"/>
          </w:tcPr>
          <w:p w14:paraId="14CB895C" w14:textId="53AD072E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30" w:type="pct"/>
            <w:gridSpan w:val="11"/>
            <w:shd w:val="clear" w:color="auto" w:fill="auto"/>
          </w:tcPr>
          <w:p w14:paraId="5F613B14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3BC8" w:rsidRPr="00DF06DC" w14:paraId="58D5454A" w14:textId="77777777" w:rsidTr="00E75A9D">
        <w:trPr>
          <w:trHeight w:val="20"/>
        </w:trPr>
        <w:tc>
          <w:tcPr>
            <w:tcW w:w="1870" w:type="pct"/>
            <w:shd w:val="clear" w:color="auto" w:fill="auto"/>
          </w:tcPr>
          <w:p w14:paraId="37F187CB" w14:textId="2FF96234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130" w:type="pct"/>
            <w:gridSpan w:val="11"/>
            <w:shd w:val="clear" w:color="auto" w:fill="auto"/>
          </w:tcPr>
          <w:p w14:paraId="47F338C2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BA1DF4" w:rsidRPr="00DF06DC" w14:paraId="6378C0C4" w14:textId="77777777" w:rsidTr="002B625E">
        <w:trPr>
          <w:trHeight w:val="333"/>
        </w:trPr>
        <w:tc>
          <w:tcPr>
            <w:tcW w:w="1870" w:type="pct"/>
            <w:shd w:val="clear" w:color="auto" w:fill="auto"/>
          </w:tcPr>
          <w:p w14:paraId="7C6A7468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1B00B2A5" w14:textId="06B7DCD6" w:rsidR="00BA1DF4" w:rsidRPr="00DF06DC" w:rsidRDefault="0080372D" w:rsidP="00803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D216F9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0AC7F653" w14:textId="4FF386D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441738B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shd w:val="clear" w:color="auto" w:fill="auto"/>
          </w:tcPr>
          <w:p w14:paraId="4DFA6779" w14:textId="790D8DA6" w:rsidR="00BA1DF4" w:rsidRPr="00DF06DC" w:rsidRDefault="004F0DBF" w:rsidP="00B84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21,309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A606DD8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062A5A1" w14:textId="0E2CD6EB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18,693</w:t>
            </w:r>
          </w:p>
        </w:tc>
      </w:tr>
      <w:tr w:rsidR="00BA1DF4" w:rsidRPr="00DF06DC" w14:paraId="1E2BC04D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2A8810A6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0F37251" w14:textId="628CAA92" w:rsidR="00BA1DF4" w:rsidRPr="00DF06DC" w:rsidRDefault="0037716A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7,326</w:t>
            </w:r>
          </w:p>
        </w:tc>
        <w:tc>
          <w:tcPr>
            <w:tcW w:w="135" w:type="pct"/>
            <w:shd w:val="clear" w:color="auto" w:fill="auto"/>
          </w:tcPr>
          <w:p w14:paraId="5675683D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CCBB1" w14:textId="6762B739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8,539 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E8F35D7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172B7" w14:textId="289A5E70" w:rsidR="00BA1DF4" w:rsidRPr="00DF06DC" w:rsidRDefault="00B8493A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6AA8C1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DD8B886" w14:textId="7CEDE53A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1,916 </w:t>
            </w:r>
          </w:p>
        </w:tc>
      </w:tr>
      <w:tr w:rsidR="00BA1DF4" w:rsidRPr="00DF06DC" w14:paraId="4F90F028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0F7D18BA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4760" w14:textId="611EF6DB" w:rsidR="00BA1DF4" w:rsidRPr="00DF06DC" w:rsidRDefault="0080372D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7,326</w:t>
            </w:r>
          </w:p>
        </w:tc>
        <w:tc>
          <w:tcPr>
            <w:tcW w:w="135" w:type="pct"/>
            <w:shd w:val="clear" w:color="auto" w:fill="auto"/>
          </w:tcPr>
          <w:p w14:paraId="6A01035E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B10A7" w14:textId="39BFBCF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8,539 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BEAB8E7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42E69" w14:textId="41C299D4" w:rsidR="00BA1DF4" w:rsidRPr="00DF06DC" w:rsidRDefault="00B8493A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21,988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3570B4" w14:textId="77777777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54DA" w14:textId="3BA5C55F" w:rsidR="00BA1DF4" w:rsidRPr="00DF06DC" w:rsidRDefault="00BA1DF4" w:rsidP="00BA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20,609 </w:t>
            </w:r>
          </w:p>
        </w:tc>
      </w:tr>
      <w:tr w:rsidR="008D1CFA" w:rsidRPr="00DF06DC" w14:paraId="7B870116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32C4AA98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3DD14756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20AA77F9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95B1B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5B8F7DF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09F06B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C58FA82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5C8F2B8F" w14:textId="77777777" w:rsidR="008D1CFA" w:rsidRPr="00DF06DC" w:rsidRDefault="008D1CFA" w:rsidP="008D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4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BC8" w:rsidRPr="00DF06DC" w14:paraId="4DCB7797" w14:textId="77777777" w:rsidTr="00E75A9D">
        <w:trPr>
          <w:trHeight w:val="20"/>
        </w:trPr>
        <w:tc>
          <w:tcPr>
            <w:tcW w:w="1870" w:type="pct"/>
            <w:shd w:val="clear" w:color="auto" w:fill="auto"/>
          </w:tcPr>
          <w:p w14:paraId="25D51218" w14:textId="12E6371C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DF06D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DF06DC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30" w:type="pct"/>
            <w:gridSpan w:val="11"/>
            <w:shd w:val="clear" w:color="auto" w:fill="auto"/>
          </w:tcPr>
          <w:p w14:paraId="7A23E314" w14:textId="55CB1E0D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13BC8" w:rsidRPr="00DF06DC" w14:paraId="6C9133FE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11B7C97B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DF06DC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52B91D31" w14:textId="1E2E60FC" w:rsidR="00813BC8" w:rsidRPr="00DF06DC" w:rsidRDefault="0080372D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13,471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2A1D2C5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1F8D9C" w14:textId="75D3518A" w:rsidR="00813BC8" w:rsidRPr="00DF06DC" w:rsidRDefault="00BA1DF4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18,359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6885C70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084EE219" w14:textId="7FDC3F4C" w:rsidR="00813BC8" w:rsidRPr="00DF06DC" w:rsidRDefault="003F726D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448F67" w14:textId="77777777" w:rsidR="00813BC8" w:rsidRPr="00DF06DC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3E56B5" w14:textId="5E54F16A" w:rsidR="00813BC8" w:rsidRPr="00DF06DC" w:rsidRDefault="008B1289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13BC8" w:rsidRPr="00DF06DC" w14:paraId="58B79B45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6E023215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54843B1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2059C514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2EEA59B2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F7FDBCD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7" w:type="pct"/>
            <w:shd w:val="clear" w:color="auto" w:fill="auto"/>
          </w:tcPr>
          <w:p w14:paraId="17203505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499EC9DF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6BB34DAB" w14:textId="77777777" w:rsidR="00813BC8" w:rsidRPr="00DF06DC" w:rsidRDefault="00813BC8" w:rsidP="003B0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813BC8" w:rsidRPr="00DF06DC" w14:paraId="44B7E365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68D4D8F4" w14:textId="06E5B25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DF06DC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Pr="00DF06DC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4893F4D6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tcBorders>
              <w:bottom w:val="nil"/>
            </w:tcBorders>
            <w:shd w:val="clear" w:color="auto" w:fill="auto"/>
          </w:tcPr>
          <w:p w14:paraId="6F249AAB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</w:tcPr>
          <w:p w14:paraId="6A4E85A9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16A81D4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4E038F43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799BD0BB" w14:textId="77777777" w:rsidR="00813BC8" w:rsidRPr="00DF06DC" w:rsidRDefault="00813BC8" w:rsidP="00813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9A39C81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5A9D" w:rsidRPr="00DF06DC" w14:paraId="53CA33BF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591CC6E6" w14:textId="6D46B7A2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  <w:vAlign w:val="bottom"/>
          </w:tcPr>
          <w:p w14:paraId="40073AF9" w14:textId="7E92CE06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tcBorders>
              <w:bottom w:val="nil"/>
            </w:tcBorders>
            <w:shd w:val="clear" w:color="auto" w:fill="auto"/>
          </w:tcPr>
          <w:p w14:paraId="706E3EFE" w14:textId="77777777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737CA0" w14:textId="5CB268A5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980E4C2" w14:textId="77777777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  <w:vAlign w:val="bottom"/>
          </w:tcPr>
          <w:p w14:paraId="60D4D020" w14:textId="775AC93D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38,372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5F4139F5" w14:textId="77777777" w:rsidR="00E75A9D" w:rsidRPr="00DF06DC" w:rsidRDefault="00E75A9D" w:rsidP="00E75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4596024" w14:textId="443D627A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26,547 </w:t>
            </w:r>
          </w:p>
        </w:tc>
      </w:tr>
      <w:tr w:rsidR="00C92DA2" w:rsidRPr="00DF06DC" w14:paraId="45A93F52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6A486242" w14:textId="1652A139" w:rsidR="00C92DA2" w:rsidRPr="00DF06DC" w:rsidRDefault="00C92DA2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  <w:vAlign w:val="bottom"/>
          </w:tcPr>
          <w:p w14:paraId="75EE5AF6" w14:textId="7C9C879E" w:rsidR="00C92DA2" w:rsidRPr="00DF06DC" w:rsidRDefault="00C92DA2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35" w:lineRule="auto"/>
              <w:ind w:left="15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  <w:tc>
          <w:tcPr>
            <w:tcW w:w="143" w:type="pct"/>
            <w:gridSpan w:val="2"/>
            <w:tcBorders>
              <w:bottom w:val="nil"/>
            </w:tcBorders>
            <w:shd w:val="clear" w:color="auto" w:fill="auto"/>
          </w:tcPr>
          <w:p w14:paraId="5424792A" w14:textId="77777777" w:rsidR="00C92DA2" w:rsidRPr="00DF06DC" w:rsidRDefault="00C92DA2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492C62" w14:textId="569EA594" w:rsidR="00C92DA2" w:rsidRPr="00DF06DC" w:rsidRDefault="00BF0F63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29,628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10386334" w14:textId="77777777" w:rsidR="00C92DA2" w:rsidRPr="00DF06DC" w:rsidRDefault="00C92DA2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  <w:vAlign w:val="bottom"/>
          </w:tcPr>
          <w:p w14:paraId="5E426CD3" w14:textId="6F409745" w:rsidR="00C92DA2" w:rsidRPr="00DF06DC" w:rsidRDefault="00C92DA2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3555B790" w14:textId="77777777" w:rsidR="00C92DA2" w:rsidRPr="00DF06DC" w:rsidRDefault="00C92DA2" w:rsidP="00C92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6FF225" w14:textId="203FCC37" w:rsidR="00C92DA2" w:rsidRPr="00DF06DC" w:rsidRDefault="00BF0F63" w:rsidP="00C92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29,628</w:t>
            </w:r>
          </w:p>
        </w:tc>
      </w:tr>
      <w:tr w:rsidR="00E75A9D" w:rsidRPr="00DF06DC" w14:paraId="319A5380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2A7D9625" w14:textId="3FB79A29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DCEA" w14:textId="193F7A60" w:rsidR="00E75A9D" w:rsidRPr="00C92DA2" w:rsidRDefault="00C92DA2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92DA2">
              <w:rPr>
                <w:rFonts w:asciiTheme="majorBidi" w:eastAsia="MS Mincho" w:hAnsiTheme="majorBidi" w:cstheme="majorBidi"/>
                <w:sz w:val="30"/>
                <w:szCs w:val="30"/>
              </w:rPr>
              <w:t>14,957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928BDD3" w14:textId="77777777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6FFB4" w14:textId="572E2B41" w:rsidR="00E75A9D" w:rsidRPr="00DF06DC" w:rsidRDefault="00C92DA2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18,723</w:t>
            </w:r>
            <w:r w:rsidR="00E75A9D"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8C4AC5" w14:textId="77777777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521C" w14:textId="7A3ED3AA" w:rsidR="00E75A9D" w:rsidRPr="00DF06DC" w:rsidRDefault="00C92DA2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4,290</w:t>
            </w:r>
          </w:p>
        </w:tc>
        <w:tc>
          <w:tcPr>
            <w:tcW w:w="134" w:type="pct"/>
            <w:shd w:val="clear" w:color="auto" w:fill="auto"/>
          </w:tcPr>
          <w:p w14:paraId="22E407C4" w14:textId="77777777" w:rsidR="00E75A9D" w:rsidRPr="00DF06DC" w:rsidRDefault="00E75A9D" w:rsidP="00E75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AACF7" w14:textId="3DC81417" w:rsidR="00E75A9D" w:rsidRPr="00DF06DC" w:rsidRDefault="00C92DA2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2,589</w:t>
            </w:r>
            <w:r w:rsidR="00E75A9D"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</w:tr>
      <w:tr w:rsidR="00E75A9D" w:rsidRPr="00DF06DC" w14:paraId="5B8BFAFE" w14:textId="77777777" w:rsidTr="002B625E">
        <w:trPr>
          <w:trHeight w:val="20"/>
        </w:trPr>
        <w:tc>
          <w:tcPr>
            <w:tcW w:w="1870" w:type="pct"/>
            <w:shd w:val="clear" w:color="auto" w:fill="auto"/>
          </w:tcPr>
          <w:p w14:paraId="094E5DBB" w14:textId="3EA6EFE3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E8FC0" w14:textId="533A8256" w:rsidR="00E75A9D" w:rsidRPr="00DF06DC" w:rsidRDefault="00F16B58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102,800</w:t>
            </w:r>
          </w:p>
        </w:tc>
        <w:tc>
          <w:tcPr>
            <w:tcW w:w="143" w:type="pct"/>
            <w:gridSpan w:val="2"/>
            <w:tcBorders>
              <w:bottom w:val="nil"/>
            </w:tcBorders>
            <w:shd w:val="clear" w:color="auto" w:fill="auto"/>
          </w:tcPr>
          <w:p w14:paraId="128D87CB" w14:textId="77777777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F332D" w14:textId="071125EC" w:rsidR="00E75A9D" w:rsidRPr="00DF06DC" w:rsidRDefault="00BF0F63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48,351</w:t>
            </w:r>
            <w:r w:rsidR="00E75A9D" w:rsidRPr="00DF06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287B1EED" w14:textId="77777777" w:rsidR="00E75A9D" w:rsidRPr="00DF06DC" w:rsidRDefault="00E75A9D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E3687" w14:textId="016979B2" w:rsidR="00E75A9D" w:rsidRPr="00DF06DC" w:rsidRDefault="00F16B58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130,505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375E9702" w14:textId="77777777" w:rsidR="00E75A9D" w:rsidRPr="00DF06DC" w:rsidRDefault="00E75A9D" w:rsidP="00E75A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409E2" w14:textId="09C07B36" w:rsidR="00E75A9D" w:rsidRPr="00DF06DC" w:rsidRDefault="00BF0F63" w:rsidP="00E75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58,764</w:t>
            </w:r>
            <w:r w:rsidR="00E75A9D" w:rsidRPr="00DF06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</w:tbl>
    <w:p w14:paraId="0DB240B4" w14:textId="77777777" w:rsidR="00F91B93" w:rsidRPr="00DF06DC" w:rsidRDefault="00F91B93">
      <w:pPr>
        <w:rPr>
          <w:rFonts w:ascii="Angsana New" w:hAnsi="Angsana New"/>
          <w:sz w:val="24"/>
          <w:szCs w:val="24"/>
        </w:rPr>
      </w:pPr>
    </w:p>
    <w:tbl>
      <w:tblPr>
        <w:tblW w:w="96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38"/>
        <w:gridCol w:w="1254"/>
        <w:gridCol w:w="236"/>
        <w:gridCol w:w="1024"/>
        <w:gridCol w:w="270"/>
        <w:gridCol w:w="990"/>
        <w:gridCol w:w="236"/>
        <w:gridCol w:w="1051"/>
        <w:gridCol w:w="7"/>
      </w:tblGrid>
      <w:tr w:rsidR="00BA1DF4" w:rsidRPr="00DF06DC" w14:paraId="0C8E5F93" w14:textId="77777777" w:rsidTr="000E0A0A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1D8F6854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21A22D58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65B23FBD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02442D66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1DF4" w:rsidRPr="00DF06DC" w14:paraId="5869D787" w14:textId="77777777" w:rsidTr="000E0A0A">
        <w:trPr>
          <w:tblHeader/>
        </w:trPr>
        <w:tc>
          <w:tcPr>
            <w:tcW w:w="2140" w:type="dxa"/>
            <w:shd w:val="clear" w:color="auto" w:fill="auto"/>
          </w:tcPr>
          <w:p w14:paraId="4CF542C0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DF06DC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80EA0FF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64433EB6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2C9B180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B25C3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6D46E67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E9C379E" w14:textId="54135439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3A0E65D7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5565C0D8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A41335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1B1F2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9454A7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045F0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7D5AA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9CAD8D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47BAEF69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7F6C47" w14:textId="5601EACE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A1DF4" w:rsidRPr="00DF06DC" w14:paraId="5DFC2D0A" w14:textId="77777777" w:rsidTr="000E0A0A">
        <w:trPr>
          <w:tblHeader/>
        </w:trPr>
        <w:tc>
          <w:tcPr>
            <w:tcW w:w="2140" w:type="dxa"/>
            <w:shd w:val="clear" w:color="auto" w:fill="auto"/>
          </w:tcPr>
          <w:p w14:paraId="6F7E39EB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880F171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B6CAB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244B62F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010E0FA8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37B46B3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3EA03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456824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916A7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6DBE3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4E576D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457CC0C5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1DF4" w:rsidRPr="00DF06DC" w14:paraId="0E0228C9" w14:textId="77777777" w:rsidTr="000E0A0A">
        <w:trPr>
          <w:tblHeader/>
        </w:trPr>
        <w:tc>
          <w:tcPr>
            <w:tcW w:w="2140" w:type="dxa"/>
            <w:shd w:val="clear" w:color="auto" w:fill="auto"/>
          </w:tcPr>
          <w:p w14:paraId="2E58D2EB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0A045A2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9C1D89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325E7C2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38F942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4BF3583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4C8F2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4DA40A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9AC8FB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D2B9D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EE520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D48D438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DF4" w:rsidRPr="00DF06DC" w14:paraId="0995253D" w14:textId="77777777" w:rsidTr="000E0A0A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03E36297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4549FDD7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429C09C8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77300DFA" w14:textId="77777777" w:rsidR="00BA1DF4" w:rsidRPr="00DF06DC" w:rsidRDefault="00BA1DF4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C54" w:rsidRPr="00DF06DC" w14:paraId="6C4386D0" w14:textId="77777777" w:rsidTr="000E0A0A">
        <w:tc>
          <w:tcPr>
            <w:tcW w:w="2140" w:type="dxa"/>
            <w:shd w:val="clear" w:color="auto" w:fill="auto"/>
            <w:hideMark/>
          </w:tcPr>
          <w:p w14:paraId="39C23A8D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B4CFF33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03E7286A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60618BD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EFE746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08882F64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2,842,111</w:t>
            </w:r>
          </w:p>
        </w:tc>
        <w:tc>
          <w:tcPr>
            <w:tcW w:w="236" w:type="dxa"/>
            <w:shd w:val="clear" w:color="auto" w:fill="auto"/>
          </w:tcPr>
          <w:p w14:paraId="6B8EC353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E8499A" w14:textId="1044B27C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16,926 </w:t>
            </w:r>
          </w:p>
        </w:tc>
        <w:tc>
          <w:tcPr>
            <w:tcW w:w="270" w:type="dxa"/>
            <w:shd w:val="clear" w:color="auto" w:fill="auto"/>
          </w:tcPr>
          <w:p w14:paraId="105C7BEE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0B0AEA" w14:textId="367FFAEA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(2,859,037)</w:t>
            </w:r>
          </w:p>
        </w:tc>
        <w:tc>
          <w:tcPr>
            <w:tcW w:w="236" w:type="dxa"/>
            <w:shd w:val="clear" w:color="auto" w:fill="auto"/>
          </w:tcPr>
          <w:p w14:paraId="0DAE885B" w14:textId="77777777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B1BA43" w14:textId="166173E9" w:rsidR="00291C54" w:rsidRPr="00DF06DC" w:rsidRDefault="00291C54" w:rsidP="00291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E7249D" w14:textId="51B0DA97" w:rsidR="002B1E9F" w:rsidRPr="00DF06DC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p w14:paraId="63D6D1B8" w14:textId="7EF2EA37" w:rsidR="00BA1DF4" w:rsidRDefault="00BA1DF4" w:rsidP="00BA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</w:rPr>
      </w:pPr>
      <w:r w:rsidRPr="00DF06DC">
        <w:rPr>
          <w:rFonts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p w14:paraId="4810461A" w14:textId="77777777" w:rsidR="002B625E" w:rsidRPr="002B625E" w:rsidRDefault="002B625E" w:rsidP="002B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  <w:cs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204"/>
        <w:gridCol w:w="18"/>
      </w:tblGrid>
      <w:tr w:rsidR="00673E71" w:rsidRPr="00DF06DC" w14:paraId="19BAB18E" w14:textId="77777777" w:rsidTr="007A5B78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1DDD763C" w14:textId="77777777" w:rsidR="00673E71" w:rsidRPr="00DF06DC" w:rsidRDefault="00673E71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540DA48D" w14:textId="77777777" w:rsidR="00673E71" w:rsidRPr="00DF06DC" w:rsidRDefault="00673E71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A6E9D60" w14:textId="77777777" w:rsidR="00673E71" w:rsidRPr="00DF06DC" w:rsidRDefault="00673E71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2" w:type="dxa"/>
            <w:gridSpan w:val="8"/>
            <w:shd w:val="clear" w:color="auto" w:fill="auto"/>
            <w:vAlign w:val="bottom"/>
          </w:tcPr>
          <w:p w14:paraId="709831C8" w14:textId="77777777" w:rsidR="00673E71" w:rsidRPr="00DF06DC" w:rsidRDefault="00673E71" w:rsidP="000E0A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E71" w:rsidRPr="00DF06DC" w14:paraId="35E09B31" w14:textId="77777777" w:rsidTr="007A5B78">
        <w:trPr>
          <w:gridAfter w:val="1"/>
          <w:wAfter w:w="18" w:type="dxa"/>
          <w:tblHeader/>
        </w:trPr>
        <w:tc>
          <w:tcPr>
            <w:tcW w:w="2140" w:type="dxa"/>
            <w:shd w:val="clear" w:color="auto" w:fill="auto"/>
          </w:tcPr>
          <w:p w14:paraId="2A3A5DA5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DF06DC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1C273A3E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7F211F3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CA75E50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9DE09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37A0E66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DB93E4B" w14:textId="4C872C28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6979092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0F921C44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3530D67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62B2B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D22E91D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55C4DD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6E4F7E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EC5C54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4405C672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42761D2" w14:textId="2C9AD5D6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73E71" w:rsidRPr="00DF06DC" w14:paraId="4FA5566C" w14:textId="77777777" w:rsidTr="007A5B78">
        <w:trPr>
          <w:gridAfter w:val="1"/>
          <w:wAfter w:w="18" w:type="dxa"/>
          <w:tblHeader/>
        </w:trPr>
        <w:tc>
          <w:tcPr>
            <w:tcW w:w="2140" w:type="dxa"/>
            <w:shd w:val="clear" w:color="auto" w:fill="auto"/>
          </w:tcPr>
          <w:p w14:paraId="04AE81D8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5B7E32F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933FE3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2E06E20D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91AC67E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3DAB55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2DABC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CEE25B4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94834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C3B640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39A68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B7437F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73E71" w:rsidRPr="00DF06DC" w14:paraId="40B38987" w14:textId="77777777" w:rsidTr="007A5B78">
        <w:trPr>
          <w:tblHeader/>
        </w:trPr>
        <w:tc>
          <w:tcPr>
            <w:tcW w:w="2140" w:type="dxa"/>
            <w:shd w:val="clear" w:color="auto" w:fill="auto"/>
            <w:vAlign w:val="bottom"/>
          </w:tcPr>
          <w:p w14:paraId="14F15C0E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0A65515E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BEF332D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2" w:type="dxa"/>
            <w:gridSpan w:val="8"/>
            <w:shd w:val="clear" w:color="auto" w:fill="auto"/>
            <w:vAlign w:val="bottom"/>
          </w:tcPr>
          <w:p w14:paraId="528B2FBF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E71" w:rsidRPr="00DF06DC" w14:paraId="49CCCF54" w14:textId="77777777" w:rsidTr="007A5B78">
        <w:trPr>
          <w:gridAfter w:val="1"/>
          <w:wAfter w:w="18" w:type="dxa"/>
        </w:trPr>
        <w:tc>
          <w:tcPr>
            <w:tcW w:w="2140" w:type="dxa"/>
            <w:shd w:val="clear" w:color="auto" w:fill="auto"/>
            <w:hideMark/>
          </w:tcPr>
          <w:p w14:paraId="42AFE366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B39459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344F016F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F6D6C4" w14:textId="440BD549" w:rsidR="00673E71" w:rsidRPr="00DF06DC" w:rsidRDefault="00E96A0E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2.81</w:t>
            </w:r>
          </w:p>
        </w:tc>
        <w:tc>
          <w:tcPr>
            <w:tcW w:w="270" w:type="dxa"/>
          </w:tcPr>
          <w:p w14:paraId="7999F611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281D45A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69BC4301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63740C" w14:textId="58DAE56B" w:rsidR="00673E71" w:rsidRPr="00DF06DC" w:rsidRDefault="00454528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6,271,444</w:t>
            </w:r>
          </w:p>
        </w:tc>
        <w:tc>
          <w:tcPr>
            <w:tcW w:w="270" w:type="dxa"/>
            <w:shd w:val="clear" w:color="auto" w:fill="auto"/>
          </w:tcPr>
          <w:p w14:paraId="6067E5C5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E6A8B0" w14:textId="5A265CF1" w:rsidR="00673E71" w:rsidRPr="00DF06DC" w:rsidRDefault="00116026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4528">
              <w:rPr>
                <w:rFonts w:asciiTheme="majorBidi" w:hAnsiTheme="majorBidi" w:cstheme="majorBidi"/>
                <w:sz w:val="30"/>
                <w:szCs w:val="30"/>
              </w:rPr>
              <w:t>4,034,157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7E20D8E" w14:textId="77777777" w:rsidR="00673E71" w:rsidRPr="00DF06DC" w:rsidRDefault="00673E71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62EBB1C" w14:textId="5453EB30" w:rsidR="00673E71" w:rsidRPr="00DF06DC" w:rsidRDefault="00116026" w:rsidP="0067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</w:tr>
    </w:tbl>
    <w:p w14:paraId="31657A8B" w14:textId="11CF3B24" w:rsidR="00D11C31" w:rsidRDefault="00D11C31" w:rsidP="00046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1C89BA" w14:textId="77777777" w:rsidR="002B625E" w:rsidRPr="00DF06DC" w:rsidRDefault="002B625E" w:rsidP="00046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46"/>
        <w:tblW w:w="9684" w:type="dxa"/>
        <w:tblLayout w:type="fixed"/>
        <w:tblLook w:val="0000" w:firstRow="0" w:lastRow="0" w:firstColumn="0" w:lastColumn="0" w:noHBand="0" w:noVBand="0"/>
      </w:tblPr>
      <w:tblGrid>
        <w:gridCol w:w="4032"/>
        <w:gridCol w:w="1261"/>
        <w:gridCol w:w="254"/>
        <w:gridCol w:w="1261"/>
        <w:gridCol w:w="281"/>
        <w:gridCol w:w="1160"/>
        <w:gridCol w:w="261"/>
        <w:gridCol w:w="1174"/>
      </w:tblGrid>
      <w:tr w:rsidR="00046070" w:rsidRPr="00DF06DC" w14:paraId="648898FF" w14:textId="77777777" w:rsidTr="00046070">
        <w:trPr>
          <w:trHeight w:val="20"/>
          <w:tblHeader/>
        </w:trPr>
        <w:tc>
          <w:tcPr>
            <w:tcW w:w="4032" w:type="dxa"/>
            <w:shd w:val="clear" w:color="auto" w:fill="auto"/>
          </w:tcPr>
          <w:p w14:paraId="13AA06D0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6" w:type="dxa"/>
            <w:gridSpan w:val="3"/>
            <w:shd w:val="clear" w:color="auto" w:fill="auto"/>
          </w:tcPr>
          <w:p w14:paraId="7CD405B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6CEB56FA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5" w:type="dxa"/>
            <w:gridSpan w:val="3"/>
            <w:shd w:val="clear" w:color="auto" w:fill="auto"/>
          </w:tcPr>
          <w:p w14:paraId="1B74A27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046070" w:rsidRPr="00DF06DC" w14:paraId="55745047" w14:textId="77777777" w:rsidTr="00046070">
        <w:trPr>
          <w:trHeight w:val="20"/>
          <w:tblHeader/>
        </w:trPr>
        <w:tc>
          <w:tcPr>
            <w:tcW w:w="4032" w:type="dxa"/>
            <w:shd w:val="clear" w:color="auto" w:fill="auto"/>
          </w:tcPr>
          <w:p w14:paraId="67626792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52C2C52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4AAD2F4A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0FBFA2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  <w:p w14:paraId="0DB7B270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0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B451C45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55A7C0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1" w:type="dxa"/>
            <w:shd w:val="clear" w:color="auto" w:fill="auto"/>
          </w:tcPr>
          <w:p w14:paraId="7B53EC48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D9C6FA7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046070" w:rsidRPr="00DF06DC" w14:paraId="484E1B00" w14:textId="77777777" w:rsidTr="00046070">
        <w:trPr>
          <w:trHeight w:val="20"/>
          <w:tblHeader/>
        </w:trPr>
        <w:tc>
          <w:tcPr>
            <w:tcW w:w="4032" w:type="dxa"/>
            <w:shd w:val="clear" w:color="auto" w:fill="auto"/>
          </w:tcPr>
          <w:p w14:paraId="6A38A23C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shd w:val="clear" w:color="auto" w:fill="auto"/>
          </w:tcPr>
          <w:p w14:paraId="19B4CDF6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46070" w:rsidRPr="00DF06DC" w14:paraId="0A870F3C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776EB786" w14:textId="77777777" w:rsidR="00046070" w:rsidRPr="00DF06DC" w:rsidRDefault="00046070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shd w:val="clear" w:color="auto" w:fill="auto"/>
          </w:tcPr>
          <w:p w14:paraId="6D83786D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7AFEB66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2E6A75B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45AF3F33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F186C0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16F45275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60C2227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6070" w:rsidRPr="00DF06DC" w14:paraId="7EB499F6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7A6014D6" w14:textId="77777777" w:rsidR="00046070" w:rsidRPr="00DF06DC" w:rsidRDefault="00046070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530C3DBE" w14:textId="16235ACB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233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54" w:type="dxa"/>
            <w:shd w:val="clear" w:color="auto" w:fill="auto"/>
          </w:tcPr>
          <w:p w14:paraId="17A9805C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AE1732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DBCC7D6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E4B1B1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Times New Roman" w:hAnsiTheme="majorBidi" w:cstheme="majorBidi"/>
                <w:sz w:val="30"/>
                <w:szCs w:val="30"/>
              </w:rPr>
              <w:t>41,612</w:t>
            </w:r>
          </w:p>
        </w:tc>
        <w:tc>
          <w:tcPr>
            <w:tcW w:w="261" w:type="dxa"/>
            <w:shd w:val="clear" w:color="auto" w:fill="auto"/>
          </w:tcPr>
          <w:p w14:paraId="525AD343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679B1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36,836 </w:t>
            </w:r>
          </w:p>
        </w:tc>
      </w:tr>
      <w:tr w:rsidR="00046070" w:rsidRPr="00DF06DC" w14:paraId="22A0333E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71837ACF" w14:textId="77777777" w:rsidR="00046070" w:rsidRPr="00DF06DC" w:rsidRDefault="00046070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C0B5A19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818,232 </w:t>
            </w:r>
          </w:p>
        </w:tc>
        <w:tc>
          <w:tcPr>
            <w:tcW w:w="254" w:type="dxa"/>
            <w:shd w:val="clear" w:color="auto" w:fill="auto"/>
          </w:tcPr>
          <w:p w14:paraId="3A8C5782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FBAE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281" w:type="dxa"/>
            <w:shd w:val="clear" w:color="auto" w:fill="auto"/>
          </w:tcPr>
          <w:p w14:paraId="419519CD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00BB447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1,090 </w:t>
            </w:r>
          </w:p>
        </w:tc>
        <w:tc>
          <w:tcPr>
            <w:tcW w:w="261" w:type="dxa"/>
            <w:shd w:val="clear" w:color="auto" w:fill="auto"/>
          </w:tcPr>
          <w:p w14:paraId="2C0FC35D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689C5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3,466 </w:t>
            </w:r>
          </w:p>
        </w:tc>
      </w:tr>
      <w:tr w:rsidR="00046070" w:rsidRPr="00DF06DC" w14:paraId="1756A612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76DAA1EB" w14:textId="77777777" w:rsidR="00046070" w:rsidRPr="00DF06DC" w:rsidRDefault="00046070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2B0C1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818,232 </w:t>
            </w:r>
          </w:p>
        </w:tc>
        <w:tc>
          <w:tcPr>
            <w:tcW w:w="254" w:type="dxa"/>
            <w:shd w:val="clear" w:color="auto" w:fill="auto"/>
          </w:tcPr>
          <w:p w14:paraId="7CC3A3AB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6AC2DD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281" w:type="dxa"/>
            <w:shd w:val="clear" w:color="auto" w:fill="auto"/>
          </w:tcPr>
          <w:p w14:paraId="32C2A048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BB7B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42,702</w:t>
            </w:r>
          </w:p>
        </w:tc>
        <w:tc>
          <w:tcPr>
            <w:tcW w:w="261" w:type="dxa"/>
            <w:shd w:val="clear" w:color="auto" w:fill="auto"/>
          </w:tcPr>
          <w:p w14:paraId="5E13748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9DD2C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40,302 </w:t>
            </w:r>
          </w:p>
        </w:tc>
      </w:tr>
      <w:tr w:rsidR="00046070" w:rsidRPr="00DF06DC" w14:paraId="692DE637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722DC625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1176FD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B29F18E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324B0BF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619D7942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141CC23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44161E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B550F0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070" w:rsidRPr="00DF06DC" w14:paraId="76E182D2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20E5BD0D" w14:textId="77777777" w:rsidR="00046070" w:rsidRPr="00DF06DC" w:rsidRDefault="00046070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1" w:type="dxa"/>
            <w:shd w:val="clear" w:color="auto" w:fill="auto"/>
          </w:tcPr>
          <w:p w14:paraId="289252DF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08202DE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6B4A78F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3B8CF988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A4DB56B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23589A4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AEDFBCB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070" w:rsidRPr="00DF06DC" w14:paraId="0FF8551B" w14:textId="77777777" w:rsidTr="00046070">
        <w:trPr>
          <w:trHeight w:val="20"/>
        </w:trPr>
        <w:tc>
          <w:tcPr>
            <w:tcW w:w="4032" w:type="dxa"/>
            <w:shd w:val="clear" w:color="auto" w:fill="auto"/>
          </w:tcPr>
          <w:p w14:paraId="4464AE98" w14:textId="77777777" w:rsidR="00046070" w:rsidRPr="00DF06DC" w:rsidRDefault="00046070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E43E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35,069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1C63155D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4769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34,430 </w:t>
            </w:r>
          </w:p>
        </w:tc>
        <w:tc>
          <w:tcPr>
            <w:tcW w:w="281" w:type="dxa"/>
            <w:tcBorders>
              <w:bottom w:val="nil"/>
            </w:tcBorders>
            <w:shd w:val="clear" w:color="auto" w:fill="auto"/>
          </w:tcPr>
          <w:p w14:paraId="03BB4A96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328FBE3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shd w:val="clear" w:color="auto" w:fill="auto"/>
          </w:tcPr>
          <w:p w14:paraId="1654116E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22D53E5" w14:textId="77777777" w:rsidR="00046070" w:rsidRPr="00DF06DC" w:rsidRDefault="00046070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006" w:rsidRPr="00DF06DC" w14:paraId="7D9EE212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44E5A947" w14:textId="77777777" w:rsidR="00471006" w:rsidRPr="00471006" w:rsidRDefault="00471006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7100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BD2AC" w14:textId="35B1D6AA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29EDEE12" w14:textId="77777777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D2FD5C" w14:textId="442AE508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</w:t>
            </w:r>
            <w:r w:rsidRPr="00DF06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430</w:t>
            </w:r>
            <w:r w:rsidRPr="00DF06D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81" w:type="dxa"/>
            <w:shd w:val="clear" w:color="auto" w:fill="auto"/>
          </w:tcPr>
          <w:p w14:paraId="644E7D93" w14:textId="77777777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4515C" w14:textId="44FE54E7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1C2211E9" w14:textId="77777777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E92A" w14:textId="1DC9F0ED" w:rsidR="00471006" w:rsidRPr="00471006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471006" w:rsidRPr="00DF06DC" w14:paraId="3DE7C9DF" w14:textId="77777777" w:rsidTr="00471006">
        <w:trPr>
          <w:trHeight w:val="20"/>
        </w:trPr>
        <w:tc>
          <w:tcPr>
            <w:tcW w:w="4032" w:type="dxa"/>
            <w:shd w:val="clear" w:color="auto" w:fill="auto"/>
          </w:tcPr>
          <w:p w14:paraId="04021A97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C2D012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FB52BBD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45BCC65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00BD3DA0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6F1CB35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50DB747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A3CE9F2" w14:textId="77777777" w:rsidR="00471006" w:rsidRPr="00DF06DC" w:rsidRDefault="00471006" w:rsidP="00046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1006" w:rsidRPr="00DF06DC" w14:paraId="16D53E03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128EB56D" w14:textId="5985F072" w:rsidR="00471006" w:rsidRPr="00DF06DC" w:rsidRDefault="00471006" w:rsidP="0091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ประกัน</w:t>
            </w:r>
          </w:p>
        </w:tc>
        <w:tc>
          <w:tcPr>
            <w:tcW w:w="1261" w:type="dxa"/>
            <w:shd w:val="clear" w:color="auto" w:fill="auto"/>
          </w:tcPr>
          <w:p w14:paraId="07D2CBE0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CE40979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34C2A2C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6BFA8AD6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5AD1E12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D67426C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D6C17AD" w14:textId="77777777" w:rsidR="00471006" w:rsidRPr="00DF06DC" w:rsidRDefault="00471006" w:rsidP="0047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60C" w:rsidRPr="00DF06DC" w14:paraId="6CB1FAC8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2FA0F1E6" w14:textId="221CB92D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C6CD10E" w14:textId="7669E04E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140,228</w:t>
            </w:r>
          </w:p>
        </w:tc>
        <w:tc>
          <w:tcPr>
            <w:tcW w:w="254" w:type="dxa"/>
            <w:shd w:val="clear" w:color="auto" w:fill="auto"/>
          </w:tcPr>
          <w:p w14:paraId="059CF163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0E51AA2" w14:textId="2F3452E6" w:rsidR="00D2260C" w:rsidRPr="00913CB3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03BB77C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DFAC2A0" w14:textId="6D389862" w:rsidR="00D2260C" w:rsidRPr="00471006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2260C">
              <w:rPr>
                <w:rFonts w:asciiTheme="majorBidi" w:hAnsiTheme="majorBidi" w:cstheme="majorBidi"/>
                <w:sz w:val="30"/>
                <w:szCs w:val="30"/>
              </w:rPr>
              <w:t>140,228</w:t>
            </w:r>
          </w:p>
        </w:tc>
        <w:tc>
          <w:tcPr>
            <w:tcW w:w="261" w:type="dxa"/>
            <w:shd w:val="clear" w:color="auto" w:fill="auto"/>
          </w:tcPr>
          <w:p w14:paraId="08093EE8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5BF0865" w14:textId="1A6DDA9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60C" w:rsidRPr="00DF06DC" w14:paraId="77AB4205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1838AD5A" w14:textId="1617832A" w:rsidR="00D2260C" w:rsidRPr="00471006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7100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F208C" w14:textId="656DA241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54" w:type="dxa"/>
            <w:shd w:val="clear" w:color="auto" w:fill="auto"/>
          </w:tcPr>
          <w:p w14:paraId="4970864E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DD4A4E" w14:textId="5FBD05B1" w:rsidR="00D2260C" w:rsidRPr="00913CB3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13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07888B9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1FABF" w14:textId="7F633808" w:rsidR="00D2260C" w:rsidRPr="00D2260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61" w:type="dxa"/>
            <w:shd w:val="clear" w:color="auto" w:fill="auto"/>
          </w:tcPr>
          <w:p w14:paraId="219D4D8D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4DDBC" w14:textId="4AE8407A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D2260C" w:rsidRPr="00DF06DC" w14:paraId="0D1446A8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03BDB79F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3A0DEE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E351BA8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672DEB7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7FD6CE7F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EBCCAEE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BC202C5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CF1389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60C" w:rsidRPr="00DF06DC" w14:paraId="57D5110C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5DE75A0B" w14:textId="019B8BA1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1" w:type="dxa"/>
            <w:shd w:val="clear" w:color="auto" w:fill="auto"/>
          </w:tcPr>
          <w:p w14:paraId="0F764EFC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8C0DE1B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A15935E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18C343A9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6075AF3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338EABA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991C23B" w14:textId="77777777" w:rsidR="00D2260C" w:rsidRPr="00DF06DC" w:rsidRDefault="00D2260C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60C" w:rsidRPr="00DF06DC" w14:paraId="712FC138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23FBDB5E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01B6F1B" w14:textId="68F4697E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  <w:tc>
          <w:tcPr>
            <w:tcW w:w="254" w:type="dxa"/>
            <w:shd w:val="clear" w:color="auto" w:fill="auto"/>
          </w:tcPr>
          <w:p w14:paraId="07821D01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59F59B3" w14:textId="77777777" w:rsidR="00D2260C" w:rsidRPr="00913CB3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D40F38D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FCC6C05" w14:textId="54DCB696" w:rsidR="00D2260C" w:rsidRPr="00471006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</w:t>
            </w:r>
          </w:p>
        </w:tc>
        <w:tc>
          <w:tcPr>
            <w:tcW w:w="261" w:type="dxa"/>
            <w:shd w:val="clear" w:color="auto" w:fill="auto"/>
          </w:tcPr>
          <w:p w14:paraId="1058E924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DF4BE27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260C" w:rsidRPr="00DF06DC" w14:paraId="28ED490D" w14:textId="77777777" w:rsidTr="00712F57">
        <w:trPr>
          <w:trHeight w:val="20"/>
        </w:trPr>
        <w:tc>
          <w:tcPr>
            <w:tcW w:w="4032" w:type="dxa"/>
            <w:shd w:val="clear" w:color="auto" w:fill="auto"/>
          </w:tcPr>
          <w:p w14:paraId="5014867E" w14:textId="77777777" w:rsidR="00D2260C" w:rsidRPr="00471006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7100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86112" w14:textId="039DA19A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54" w:type="dxa"/>
            <w:shd w:val="clear" w:color="auto" w:fill="auto"/>
          </w:tcPr>
          <w:p w14:paraId="2B30CC74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03A9D" w14:textId="77777777" w:rsidR="00D2260C" w:rsidRPr="00913CB3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13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1753C8E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0CACF" w14:textId="140CED2C" w:rsidR="00D2260C" w:rsidRPr="00471006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6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61" w:type="dxa"/>
            <w:shd w:val="clear" w:color="auto" w:fill="auto"/>
          </w:tcPr>
          <w:p w14:paraId="08913C06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856F8" w14:textId="77777777" w:rsidR="00D2260C" w:rsidRPr="00DF06DC" w:rsidRDefault="00D2260C" w:rsidP="00D2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BFBD23C" w14:textId="25813D1D" w:rsidR="005869D3" w:rsidRDefault="005869D3" w:rsidP="0058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E46B72" w14:textId="34FA9390" w:rsidR="00B019A5" w:rsidRPr="00DF06DC" w:rsidRDefault="00B019A5" w:rsidP="0058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FFA9B15" w14:textId="77777777" w:rsidR="00B019A5" w:rsidRPr="00DF06DC" w:rsidRDefault="00B019A5" w:rsidP="00B0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5C197B" w14:textId="293E8394" w:rsidR="00C71F74" w:rsidRPr="00DF06DC" w:rsidRDefault="00CE07F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2" w:name="_Hlk877604"/>
      <w:r w:rsidRPr="00DF06DC">
        <w:rPr>
          <w:rFonts w:ascii="Angsana New" w:hAnsi="Angsana New" w:hint="cs"/>
          <w:i/>
          <w:iCs/>
          <w:sz w:val="30"/>
          <w:szCs w:val="30"/>
          <w:cs/>
        </w:rPr>
        <w:t>สัญญาให้ค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ำ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ปรึกษางานศึกษาการวางแผนกลยุทธ์และการพัฒนาโครงการ</w:t>
      </w:r>
    </w:p>
    <w:p w14:paraId="144C7A98" w14:textId="77777777" w:rsidR="00CE07FB" w:rsidRPr="00454528" w:rsidRDefault="00CE07FB" w:rsidP="0045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3DEBE3A" w14:textId="77777777" w:rsidR="002B625E" w:rsidRDefault="00C71F74" w:rsidP="00913CB3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ในระหว่างปี </w:t>
      </w:r>
      <w:r w:rsidRPr="00DF06DC">
        <w:rPr>
          <w:rFonts w:ascii="Angsana New" w:hAnsi="Angsana New"/>
          <w:sz w:val="30"/>
          <w:szCs w:val="30"/>
          <w:lang w:eastAsia="zh-CN"/>
        </w:rPr>
        <w:t>256</w:t>
      </w:r>
      <w:r w:rsidR="00673E71" w:rsidRPr="00DF06DC">
        <w:rPr>
          <w:rFonts w:ascii="Angsana New" w:hAnsi="Angsana New"/>
          <w:sz w:val="30"/>
          <w:szCs w:val="30"/>
          <w:lang w:eastAsia="zh-CN"/>
        </w:rPr>
        <w:t>6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="00CA0291"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2278A8" w:rsidRPr="00DF06DC">
        <w:rPr>
          <w:rFonts w:ascii="Angsana New" w:hAnsi="Angsana New" w:hint="cs"/>
          <w:sz w:val="30"/>
          <w:szCs w:val="30"/>
          <w:cs/>
          <w:lang w:eastAsia="zh-CN"/>
        </w:rPr>
        <w:t>ได้ให้บริการที่ปรึกษาสำหรับงานศึกษา</w:t>
      </w:r>
      <w:r w:rsidR="002278A8"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DF06DC">
        <w:rPr>
          <w:rFonts w:ascii="Angsana New" w:hAnsi="Angsana New" w:hint="cs"/>
          <w:sz w:val="30"/>
          <w:szCs w:val="30"/>
          <w:cs/>
          <w:lang w:eastAsia="zh-CN"/>
        </w:rPr>
        <w:t>การวางแผนกลยุทธ์และการพัฒนาโครงการกับบริษัทย่อยหลายแห่ง</w:t>
      </w:r>
      <w:r w:rsidR="002278A8"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DF06DC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เพื่อให้บริการที่ปรึกษาด้านการดำเนินงานตามที่กำหนดขอบเขตไว้ในสัญญา</w:t>
      </w:r>
      <w:r w:rsidR="002278A8"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DF06DC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ซึ่งบริษัทจะได้รับค่าจ้างตามความสำเร็จของงานแต่ละขั้นตอนตามสัญญา</w:t>
      </w:r>
      <w:r w:rsidR="002278A8"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DF06DC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7D330B2A" w14:textId="77777777" w:rsidR="002B625E" w:rsidRDefault="002B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zh-CN"/>
        </w:rPr>
      </w:pPr>
      <w:r>
        <w:rPr>
          <w:rFonts w:ascii="Angsana New" w:hAnsi="Angsana New"/>
          <w:sz w:val="30"/>
          <w:szCs w:val="30"/>
          <w:cs/>
          <w:lang w:eastAsia="zh-CN"/>
        </w:rPr>
        <w:br w:type="page"/>
      </w:r>
    </w:p>
    <w:p w14:paraId="4933033E" w14:textId="33346C7F" w:rsidR="004A3245" w:rsidRPr="00913CB3" w:rsidRDefault="004A3245" w:rsidP="00913CB3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DF06DC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693AD031" w14:textId="77777777" w:rsidR="002B625E" w:rsidRDefault="002B625E" w:rsidP="00A571C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19CDDB74" w14:textId="0807B34F" w:rsidR="004A3245" w:rsidRPr="00DF06DC" w:rsidRDefault="004A3245" w:rsidP="00A571C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8062A4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ระหว่างปี </w:t>
      </w:r>
      <w:r w:rsidR="008062A4" w:rsidRPr="00DF06DC">
        <w:rPr>
          <w:rFonts w:ascii="Angsana New" w:hAnsi="Angsana New"/>
          <w:sz w:val="30"/>
          <w:szCs w:val="30"/>
          <w:lang w:eastAsia="zh-CN"/>
        </w:rPr>
        <w:t>256</w:t>
      </w:r>
      <w:r w:rsidR="002A18DC" w:rsidRPr="00DF06DC">
        <w:rPr>
          <w:rFonts w:ascii="Angsana New" w:hAnsi="Angsana New"/>
          <w:sz w:val="30"/>
          <w:szCs w:val="30"/>
          <w:lang w:eastAsia="zh-CN"/>
        </w:rPr>
        <w:t>6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B86C0A">
        <w:rPr>
          <w:rFonts w:ascii="Angsana New" w:hAnsi="Angsana New"/>
          <w:sz w:val="30"/>
          <w:szCs w:val="30"/>
          <w:lang w:eastAsia="zh-CN"/>
        </w:rPr>
        <w:t xml:space="preserve"> </w:t>
      </w:r>
      <w:r w:rsidR="00B86C0A">
        <w:rPr>
          <w:rFonts w:ascii="Angsana New" w:hAnsi="Angsana New" w:hint="cs"/>
          <w:sz w:val="30"/>
          <w:szCs w:val="30"/>
          <w:cs/>
          <w:lang w:eastAsia="zh-CN"/>
        </w:rPr>
        <w:t xml:space="preserve">กิจการร่วมค้า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และกิจการ</w:t>
      </w:r>
      <w:r w:rsidR="00B86C0A">
        <w:rPr>
          <w:rFonts w:ascii="Angsana New" w:hAnsi="Angsana New" w:hint="cs"/>
          <w:sz w:val="30"/>
          <w:szCs w:val="30"/>
          <w:cs/>
          <w:lang w:eastAsia="zh-CN"/>
        </w:rPr>
        <w:t>อื่น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ที่เกี่ยวข้องกันหลายแห่ง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B86C0A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  <w:r w:rsidR="00034694"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="00207AA7" w:rsidRPr="00DF06DC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04073B16" w14:textId="77777777" w:rsidR="00554DC4" w:rsidRPr="00DF06DC" w:rsidRDefault="00554DC4" w:rsidP="00A571C3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0F2F6B2F" w14:textId="170965F0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3" w:name="_Hlk32495321"/>
      <w:r w:rsidRPr="00DF06DC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292FAE43" w14:textId="77777777" w:rsidR="004A3245" w:rsidRPr="00454528" w:rsidRDefault="004A3245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C062C2C" w14:textId="43D38D7A" w:rsidR="002A18DC" w:rsidRPr="00DF06DC" w:rsidRDefault="002A18DC" w:rsidP="002A18D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5C09C5" w:rsidRPr="00DF06DC">
        <w:rPr>
          <w:rFonts w:ascii="Angsana New" w:hAnsi="Angsana New" w:hint="cs"/>
          <w:sz w:val="30"/>
          <w:szCs w:val="30"/>
          <w:cs/>
          <w:lang w:eastAsia="zh-CN"/>
        </w:rPr>
        <w:t>ระหว่างปี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สัญญาให้บริการบริหารธุรกิจและการให้คำปรึกษาเกี่ยวกับการดำเนินธุรกิจและการลงทุนแก่บริษัทย่อยหลายแห่ง เพื่อให้บริการในการให้คำปรึกษา ให้คำแนะนำ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สัญญามีผลบังคับใช้เป็นระยะเวลา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ถึงวันที่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บริษัทจะได้รับค่าตอบแทนในอัตราที่ตกลงกันไว้ในสัญญา </w:t>
      </w:r>
      <w:r w:rsidR="00AB6E80" w:rsidRPr="00DF06DC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</w:t>
      </w:r>
      <w:r w:rsidR="00280CA2" w:rsidRPr="00DF06DC">
        <w:rPr>
          <w:rFonts w:ascii="Angsana New" w:hAnsi="Angsana New" w:hint="cs"/>
          <w:sz w:val="30"/>
          <w:szCs w:val="30"/>
          <w:cs/>
          <w:lang w:eastAsia="zh-CN"/>
        </w:rPr>
        <w:t>การพิจารณาจากบริษัทและบริษัทย่อย</w:t>
      </w:r>
    </w:p>
    <w:p w14:paraId="05071731" w14:textId="4EFC0928" w:rsidR="00DA2BBC" w:rsidRDefault="00DA2BBC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35F812E2" w14:textId="7EB364AE" w:rsidR="00454528" w:rsidRDefault="00454528" w:rsidP="00454528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454528">
        <w:rPr>
          <w:rFonts w:ascii="Angsana New" w:hAnsi="Angsana New" w:hint="cs"/>
          <w:sz w:val="30"/>
          <w:szCs w:val="30"/>
          <w:cs/>
          <w:lang w:eastAsia="zh-CN"/>
        </w:rPr>
        <w:t xml:space="preserve">ต่อมาในเดือนธันวาคม </w:t>
      </w:r>
      <w:r>
        <w:rPr>
          <w:rFonts w:ascii="Angsana New" w:hAnsi="Angsana New"/>
          <w:sz w:val="30"/>
          <w:szCs w:val="30"/>
          <w:lang w:eastAsia="zh-CN"/>
        </w:rPr>
        <w:t xml:space="preserve">2566 </w:t>
      </w:r>
      <w:r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บริษัทได้ทำบันทึกข้อตกลงเพิ่มเติมกับบริษัทย่อยหลายแห่ง</w:t>
      </w:r>
      <w:r w:rsidR="00B055CE">
        <w:rPr>
          <w:rFonts w:ascii="Angsana New" w:hAnsi="Angsana New" w:hint="cs"/>
          <w:sz w:val="30"/>
          <w:szCs w:val="30"/>
          <w:cs/>
          <w:lang w:eastAsia="zh-CN"/>
        </w:rPr>
        <w:t xml:space="preserve"> ในการให้บริการเกี่ยวกับการกำหนดราคาค่าเช่าทรัพย์สิน และให้คำปรึกษาและให้คำแนะนำเกี่ยวกับการทำสัญญาและร่างสัญญาที่เกี่ยวข้องระหว่างผู้รับบริการและคู่สัญญาของผู้รับบริการ รวมทั้งดำเนินการให้มีการลงนามสัญญาจนเสร็จสิ้น </w:t>
      </w:r>
      <w:r w:rsidR="00B055CE" w:rsidRPr="00DF06DC">
        <w:rPr>
          <w:rFonts w:ascii="Angsana New" w:hAnsi="Angsana New" w:hint="cs"/>
          <w:sz w:val="30"/>
          <w:szCs w:val="30"/>
          <w:cs/>
          <w:lang w:eastAsia="zh-CN"/>
        </w:rPr>
        <w:t>สัญญามีผลบังคับใช้</w:t>
      </w:r>
      <w:r w:rsidR="00B055CE">
        <w:rPr>
          <w:rFonts w:ascii="Angsana New" w:hAnsi="Angsana New" w:hint="cs"/>
          <w:sz w:val="30"/>
          <w:szCs w:val="30"/>
          <w:cs/>
          <w:lang w:eastAsia="zh-CN"/>
        </w:rPr>
        <w:t>บังคับนับ</w:t>
      </w:r>
      <w:r w:rsidR="00B055CE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ตั้งแต่วันที่ </w:t>
      </w:r>
      <w:r w:rsidR="00B055CE" w:rsidRPr="00DF06DC">
        <w:rPr>
          <w:rFonts w:ascii="Angsana New" w:hAnsi="Angsana New"/>
          <w:sz w:val="30"/>
          <w:szCs w:val="30"/>
          <w:lang w:eastAsia="zh-CN"/>
        </w:rPr>
        <w:t xml:space="preserve">1 </w:t>
      </w:r>
      <w:r w:rsidR="00B055CE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="00B055CE" w:rsidRPr="00DF06DC">
        <w:rPr>
          <w:rFonts w:ascii="Angsana New" w:hAnsi="Angsana New"/>
          <w:sz w:val="30"/>
          <w:szCs w:val="30"/>
          <w:lang w:eastAsia="zh-CN"/>
        </w:rPr>
        <w:t>2566</w:t>
      </w:r>
      <w:r w:rsidR="00B055CE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B055CE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ถึงวันที่ </w:t>
      </w:r>
      <w:r w:rsidR="00B055CE" w:rsidRPr="00DF06DC">
        <w:rPr>
          <w:rFonts w:ascii="Angsana New" w:hAnsi="Angsana New"/>
          <w:sz w:val="30"/>
          <w:szCs w:val="30"/>
          <w:lang w:eastAsia="zh-CN"/>
        </w:rPr>
        <w:t xml:space="preserve">31 </w:t>
      </w:r>
      <w:r w:rsidR="00B055CE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="00B055CE" w:rsidRPr="00DF06DC">
        <w:rPr>
          <w:rFonts w:ascii="Angsana New" w:hAnsi="Angsana New"/>
          <w:sz w:val="30"/>
          <w:szCs w:val="30"/>
          <w:lang w:eastAsia="zh-CN"/>
        </w:rPr>
        <w:t>2566</w:t>
      </w:r>
    </w:p>
    <w:p w14:paraId="71651698" w14:textId="77777777" w:rsidR="00B055CE" w:rsidRPr="00B055CE" w:rsidRDefault="00B055CE" w:rsidP="00454528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2140D57C" w14:textId="77777777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สัญญาเช่าอาคารพาณิชยกรรม</w:t>
      </w:r>
    </w:p>
    <w:p w14:paraId="4F4AA939" w14:textId="77777777" w:rsidR="004A3245" w:rsidRPr="00454528" w:rsidRDefault="004A3245" w:rsidP="00454528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5D909313" w14:textId="238B7760" w:rsidR="002A18DC" w:rsidRDefault="004A3245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</w:t>
      </w:r>
      <w:r w:rsidRPr="00DF06DC">
        <w:rPr>
          <w:rFonts w:ascii="Angsana New" w:hAnsi="Angsana New" w:hint="cs"/>
          <w:sz w:val="30"/>
          <w:szCs w:val="30"/>
          <w:cs/>
        </w:rPr>
        <w:t>โดยสัญญามี</w:t>
      </w:r>
      <w:r w:rsidRPr="00DF06DC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DF06DC">
        <w:rPr>
          <w:rFonts w:ascii="Angsana New" w:hAnsi="Angsana New"/>
          <w:sz w:val="30"/>
          <w:szCs w:val="30"/>
        </w:rPr>
        <w:t>3</w:t>
      </w:r>
      <w:r w:rsidRPr="00DF06DC">
        <w:rPr>
          <w:rFonts w:ascii="Angsana New" w:hAnsi="Angsana New"/>
          <w:sz w:val="30"/>
          <w:szCs w:val="30"/>
          <w:cs/>
        </w:rPr>
        <w:t xml:space="preserve"> ปี</w:t>
      </w:r>
    </w:p>
    <w:p w14:paraId="386F6223" w14:textId="24149E66" w:rsidR="002272EC" w:rsidRPr="002B625E" w:rsidRDefault="002272EC" w:rsidP="002B625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2B53FA7C" w14:textId="0E672BBA" w:rsidR="004A3245" w:rsidRPr="00DF06DC" w:rsidRDefault="004A3245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639689A6" w14:textId="77777777" w:rsidR="003507FB" w:rsidRPr="002B625E" w:rsidRDefault="003507FB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FBD217E" w14:textId="77777777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"/>
          <w:szCs w:val="2"/>
          <w:cs/>
        </w:rPr>
      </w:pPr>
    </w:p>
    <w:bookmarkEnd w:id="13"/>
    <w:p w14:paraId="11EA75CD" w14:textId="7FD67699" w:rsidR="002A18DC" w:rsidRPr="00DF06DC" w:rsidRDefault="002A18DC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DF06D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Pr="00DF06DC">
        <w:rPr>
          <w:rFonts w:ascii="Angsana New" w:hAnsi="Angsana New"/>
          <w:spacing w:val="-6"/>
          <w:sz w:val="30"/>
          <w:szCs w:val="30"/>
        </w:rPr>
        <w:t xml:space="preserve"> </w:t>
      </w:r>
      <w:r w:rsidR="009F45BA" w:rsidRPr="00DF06DC">
        <w:rPr>
          <w:rFonts w:ascii="Angsana New" w:hAnsi="Angsana New"/>
          <w:sz w:val="30"/>
          <w:szCs w:val="30"/>
        </w:rPr>
        <w:t>1</w:t>
      </w:r>
      <w:r w:rsidR="009F45BA" w:rsidRPr="00DF06DC">
        <w:rPr>
          <w:rFonts w:ascii="Angsana New" w:hAnsi="Angsana New"/>
          <w:sz w:val="30"/>
          <w:szCs w:val="30"/>
          <w:cs/>
        </w:rPr>
        <w:t xml:space="preserve"> </w:t>
      </w:r>
      <w:r w:rsidR="009F45BA" w:rsidRPr="00DF06DC">
        <w:rPr>
          <w:rFonts w:ascii="Angsana New" w:hAnsi="Angsana New" w:hint="cs"/>
          <w:sz w:val="30"/>
          <w:szCs w:val="30"/>
          <w:cs/>
        </w:rPr>
        <w:t>มกราคม</w:t>
      </w:r>
      <w:r w:rsidR="009F45BA" w:rsidRPr="00DF06DC">
        <w:rPr>
          <w:rFonts w:ascii="Angsana New" w:hAnsi="Angsana New"/>
          <w:sz w:val="30"/>
          <w:szCs w:val="30"/>
        </w:rPr>
        <w:t xml:space="preserve"> 2566</w:t>
      </w:r>
      <w:r w:rsidR="009F45BA" w:rsidRPr="00DF06DC">
        <w:rPr>
          <w:rFonts w:ascii="Angsana New" w:hAnsi="Angsana New"/>
          <w:sz w:val="30"/>
          <w:szCs w:val="30"/>
          <w:cs/>
        </w:rPr>
        <w:t xml:space="preserve"> </w:t>
      </w:r>
      <w:r w:rsidR="009F45BA" w:rsidRPr="00DF06DC">
        <w:rPr>
          <w:rFonts w:ascii="Angsana New" w:hAnsi="Angsana New" w:hint="cs"/>
          <w:sz w:val="30"/>
          <w:szCs w:val="30"/>
          <w:cs/>
        </w:rPr>
        <w:t>ถึง</w:t>
      </w:r>
      <w:r w:rsidR="009F45BA" w:rsidRPr="00DF06DC">
        <w:rPr>
          <w:rFonts w:ascii="Angsana New" w:hAnsi="Angsana New"/>
          <w:sz w:val="30"/>
          <w:szCs w:val="30"/>
          <w:cs/>
        </w:rPr>
        <w:t xml:space="preserve"> </w:t>
      </w:r>
      <w:r w:rsidR="009F45BA" w:rsidRPr="00DF06DC">
        <w:rPr>
          <w:rFonts w:ascii="Angsana New" w:hAnsi="Angsana New"/>
          <w:sz w:val="30"/>
          <w:szCs w:val="30"/>
        </w:rPr>
        <w:t xml:space="preserve">31 </w:t>
      </w:r>
      <w:r w:rsidR="009F45BA"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="009F45BA" w:rsidRPr="00DF06DC">
        <w:rPr>
          <w:rFonts w:ascii="Angsana New" w:hAnsi="Angsana New"/>
          <w:sz w:val="30"/>
          <w:szCs w:val="30"/>
        </w:rPr>
        <w:t xml:space="preserve"> 256</w:t>
      </w:r>
      <w:r w:rsidR="00860F0A" w:rsidRPr="00DF06DC">
        <w:rPr>
          <w:rFonts w:ascii="Angsana New" w:hAnsi="Angsana New"/>
          <w:sz w:val="30"/>
          <w:szCs w:val="30"/>
        </w:rPr>
        <w:t>8</w:t>
      </w:r>
      <w:r w:rsidR="009F45BA"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</w:p>
    <w:p w14:paraId="00F20DB7" w14:textId="77777777" w:rsidR="009C0FFB" w:rsidRPr="00454528" w:rsidRDefault="009C0FFB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C2F207E" w14:textId="27110FDB" w:rsidR="009C0FFB" w:rsidRPr="00DF06DC" w:rsidRDefault="002625CC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</w:rPr>
        <w:t>ตุลาคม</w:t>
      </w:r>
      <w:r w:rsidR="006F6A6B"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="006F6A6B" w:rsidRPr="00DF06DC">
        <w:rPr>
          <w:rFonts w:ascii="Angsana New" w:hAnsi="Angsana New"/>
          <w:sz w:val="30"/>
          <w:szCs w:val="30"/>
        </w:rPr>
        <w:t xml:space="preserve">2566 </w:t>
      </w:r>
      <w:r w:rsidR="00CC4C2D"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="00CA5F70" w:rsidRPr="00DF06DC">
        <w:rPr>
          <w:rFonts w:ascii="Angsana New" w:hAnsi="Angsana New" w:hint="cs"/>
          <w:sz w:val="30"/>
          <w:szCs w:val="30"/>
          <w:cs/>
        </w:rPr>
        <w:t>ได้ทำบันทึกข้อตกลงเพิ่มเติมกับบริษัทย่อย</w:t>
      </w:r>
      <w:r w:rsidR="004A60A7" w:rsidRPr="00DF06DC">
        <w:rPr>
          <w:rFonts w:ascii="Angsana New" w:hAnsi="Angsana New" w:hint="cs"/>
          <w:sz w:val="30"/>
          <w:szCs w:val="30"/>
          <w:cs/>
        </w:rPr>
        <w:t>ดังกล่าว เพื่อปรับลด</w:t>
      </w:r>
      <w:r w:rsidR="00AD18F6" w:rsidRPr="00DF06DC">
        <w:rPr>
          <w:rFonts w:ascii="Angsana New" w:hAnsi="Angsana New" w:hint="cs"/>
          <w:sz w:val="30"/>
          <w:szCs w:val="30"/>
          <w:cs/>
        </w:rPr>
        <w:t>พื้นที่</w:t>
      </w:r>
      <w:r w:rsidR="00D3047B" w:rsidRPr="00DF06DC">
        <w:rPr>
          <w:rFonts w:ascii="Angsana New" w:hAnsi="Angsana New" w:hint="cs"/>
          <w:sz w:val="30"/>
          <w:szCs w:val="30"/>
          <w:cs/>
        </w:rPr>
        <w:t>เช่า</w:t>
      </w:r>
      <w:r w:rsidR="008C58A3" w:rsidRPr="00DF06DC">
        <w:rPr>
          <w:rFonts w:ascii="Angsana New" w:hAnsi="Angsana New" w:hint="cs"/>
          <w:sz w:val="30"/>
          <w:szCs w:val="30"/>
          <w:cs/>
        </w:rPr>
        <w:t xml:space="preserve"> โดยปรับลดค่าเช่าและ</w:t>
      </w:r>
      <w:r w:rsidR="00D3047B" w:rsidRPr="00DF06DC">
        <w:rPr>
          <w:rFonts w:ascii="Angsana New" w:hAnsi="Angsana New" w:hint="cs"/>
          <w:sz w:val="30"/>
          <w:szCs w:val="30"/>
          <w:cs/>
        </w:rPr>
        <w:t>ค่า</w:t>
      </w:r>
      <w:r w:rsidR="008C58A3" w:rsidRPr="00DF06DC">
        <w:rPr>
          <w:rFonts w:ascii="Angsana New" w:hAnsi="Angsana New" w:hint="cs"/>
          <w:sz w:val="30"/>
          <w:szCs w:val="30"/>
          <w:cs/>
        </w:rPr>
        <w:t>บริการ</w:t>
      </w:r>
      <w:r w:rsidR="00824687" w:rsidRPr="00DF06DC">
        <w:rPr>
          <w:rFonts w:ascii="Angsana New" w:hAnsi="Angsana New" w:hint="cs"/>
          <w:sz w:val="30"/>
          <w:szCs w:val="30"/>
          <w:cs/>
        </w:rPr>
        <w:t>ให้แก่บริษัทเป็นระยะเวลา</w:t>
      </w:r>
      <w:r w:rsidR="00CE6A70"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="00CE6A70" w:rsidRPr="00DF06DC">
        <w:rPr>
          <w:rFonts w:ascii="Angsana New" w:hAnsi="Angsana New"/>
          <w:sz w:val="30"/>
          <w:szCs w:val="30"/>
        </w:rPr>
        <w:t xml:space="preserve">27 </w:t>
      </w:r>
      <w:r w:rsidR="00CE6A70" w:rsidRPr="00DF06DC">
        <w:rPr>
          <w:rFonts w:ascii="Angsana New" w:hAnsi="Angsana New" w:hint="cs"/>
          <w:sz w:val="30"/>
          <w:szCs w:val="30"/>
          <w:cs/>
        </w:rPr>
        <w:t>เดือนตั้งแต่</w:t>
      </w:r>
      <w:r w:rsidR="00025DA2" w:rsidRPr="00DF06DC">
        <w:rPr>
          <w:rFonts w:ascii="Angsana New" w:hAnsi="Angsana New" w:hint="cs"/>
          <w:sz w:val="30"/>
          <w:szCs w:val="30"/>
          <w:cs/>
        </w:rPr>
        <w:t>เดือน</w:t>
      </w:r>
      <w:r w:rsidR="00CE6A70" w:rsidRPr="00DF06D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CE6A70" w:rsidRPr="00DF06DC">
        <w:rPr>
          <w:rFonts w:ascii="Angsana New" w:hAnsi="Angsana New"/>
          <w:sz w:val="30"/>
          <w:szCs w:val="30"/>
        </w:rPr>
        <w:t xml:space="preserve">2566 </w:t>
      </w:r>
      <w:r w:rsidR="00CE6A70" w:rsidRPr="00DF06DC">
        <w:rPr>
          <w:rFonts w:ascii="Angsana New" w:hAnsi="Angsana New" w:hint="cs"/>
          <w:sz w:val="30"/>
          <w:szCs w:val="30"/>
          <w:cs/>
        </w:rPr>
        <w:t>ถึงเดือน</w:t>
      </w:r>
      <w:r w:rsidR="00D3047B" w:rsidRPr="00DF06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3047B" w:rsidRPr="00DF06DC">
        <w:rPr>
          <w:rFonts w:ascii="Angsana New" w:hAnsi="Angsana New"/>
          <w:sz w:val="30"/>
          <w:szCs w:val="30"/>
        </w:rPr>
        <w:t>2568</w:t>
      </w:r>
    </w:p>
    <w:p w14:paraId="01929DDF" w14:textId="19DF1A5B" w:rsidR="009402D8" w:rsidRDefault="009402D8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45A3989" w14:textId="77777777" w:rsidR="00D2260C" w:rsidRDefault="00D2260C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C29312" w14:textId="745E3002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5B911D69" w14:textId="77777777" w:rsidR="004A3245" w:rsidRPr="00454528" w:rsidRDefault="004A3245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0FF4DB2" w14:textId="0C0F602F" w:rsidR="004A3245" w:rsidRPr="00DF06DC" w:rsidRDefault="004A3245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กลุ่มบริษัทได้ทำสัญญาบริการกับกิจการที่เกี่ยวข้องกันหลายแห่ง เกี่ยวกับการบริการสาธารณูปโภคต่างๆ โดยมีกำหนดระยะเวลาตั้งแต่วันที่ </w:t>
      </w:r>
      <w:r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F06DC">
        <w:rPr>
          <w:rFonts w:ascii="Angsana New" w:hAnsi="Angsana New"/>
          <w:sz w:val="30"/>
          <w:szCs w:val="30"/>
        </w:rPr>
        <w:t xml:space="preserve">2564 </w:t>
      </w:r>
      <w:r w:rsidRPr="00DF06D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DF06DC">
        <w:rPr>
          <w:rFonts w:ascii="Angsana New" w:hAnsi="Angsana New"/>
          <w:sz w:val="30"/>
          <w:szCs w:val="30"/>
        </w:rPr>
        <w:t xml:space="preserve">29 </w:t>
      </w:r>
      <w:r w:rsidRPr="00DF06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F06DC">
        <w:rPr>
          <w:rFonts w:ascii="Angsana New" w:hAnsi="Angsana New"/>
          <w:sz w:val="30"/>
          <w:szCs w:val="30"/>
        </w:rPr>
        <w:t xml:space="preserve">2567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กลุ่มบริษัทต้องชำระค่าบริการเป็นรายเดือนตามอัตราที่ระบุไว้ในสัญญา</w:t>
      </w:r>
    </w:p>
    <w:p w14:paraId="4A0B179F" w14:textId="77777777" w:rsidR="00E53220" w:rsidRPr="00454528" w:rsidRDefault="00E53220" w:rsidP="00454528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EAEFDE5" w14:textId="77777777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สัญญาบริการพื้นที่ส่วนกลาง</w:t>
      </w:r>
    </w:p>
    <w:p w14:paraId="4A4F2052" w14:textId="77777777" w:rsidR="004A3245" w:rsidRPr="00B055CE" w:rsidRDefault="004A3245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5897B371" w14:textId="48C33C17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</w:rPr>
        <w:t>สิงหาคม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2560 </w:t>
      </w:r>
      <w:r w:rsidRPr="00DF06DC">
        <w:rPr>
          <w:rFonts w:ascii="Angsana New" w:hAnsi="Angsana New" w:hint="cs"/>
          <w:sz w:val="30"/>
          <w:szCs w:val="30"/>
          <w:cs/>
        </w:rPr>
        <w:t>บริษัทย่อยทางตรงแห่งหนึ่งได้ลงนามในสัญญาเปลี่ยนตัวคู่สัญญาสำหรับสัญญาบริการระหว่างทรัสต์เพื่อการลงทุนในสิทธิการเช่าอสังหาริมทรัพย์โกลเด้นเวนเจ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และบริษัทย่อยทางอ้อมแห่งหนึ่ง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โดยบริษัทได้รับโอนสิทธิและหน้าที่ตามสัญญาบริการเพื่อรับบริการสำหรับพื้นที่ส่วนกลางของอาคาร</w:t>
      </w:r>
      <w:r w:rsidR="009402D8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</w:rPr>
        <w:t xml:space="preserve">Park Venture Ecoplex </w:t>
      </w:r>
      <w:r w:rsidRPr="00DF06DC">
        <w:rPr>
          <w:rFonts w:ascii="Angsana New" w:hAnsi="Angsana New" w:hint="cs"/>
          <w:sz w:val="30"/>
          <w:szCs w:val="30"/>
          <w:cs/>
        </w:rPr>
        <w:t>ตามสัญญาบริการลงวันที่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18 </w:t>
      </w:r>
      <w:r w:rsidRPr="00DF06DC">
        <w:rPr>
          <w:rFonts w:ascii="Angsana New" w:hAnsi="Angsana New" w:hint="cs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2555 </w:t>
      </w:r>
      <w:r w:rsidRPr="00DF06DC">
        <w:rPr>
          <w:rFonts w:ascii="Angsana New" w:hAnsi="Angsana New" w:hint="cs"/>
          <w:sz w:val="30"/>
          <w:szCs w:val="30"/>
          <w:cs/>
        </w:rPr>
        <w:t>และบันทึกข้อตกลงแก้ไขเพิ่มเติมการเปลี่ยนตัวคู่สัญญา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สัญญาสิ้นสุดวันที่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5 </w:t>
      </w:r>
      <w:r w:rsidRPr="00DF06DC">
        <w:rPr>
          <w:rFonts w:ascii="Angsana New" w:hAnsi="Angsana New" w:hint="cs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2584 </w:t>
      </w:r>
      <w:r w:rsidRPr="00DF06DC">
        <w:rPr>
          <w:rFonts w:ascii="Angsana New" w:hAnsi="Angsana New" w:hint="cs"/>
          <w:sz w:val="30"/>
          <w:szCs w:val="30"/>
          <w:cs/>
        </w:rPr>
        <w:t>บริษัทมีภาระผูกพันที่จะจ่ายค่าบริการตามที่ระบุไว้ในสัญญา</w:t>
      </w:r>
    </w:p>
    <w:p w14:paraId="4ECBE518" w14:textId="77777777" w:rsidR="004A3245" w:rsidRPr="00B055CE" w:rsidRDefault="004A3245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7F20AAE6" w14:textId="77777777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สัญญาเช่าช่วงที่ดินและสิ่งปลูกสร้าง</w:t>
      </w:r>
    </w:p>
    <w:p w14:paraId="234929F3" w14:textId="77777777" w:rsidR="004A3245" w:rsidRPr="00B055CE" w:rsidRDefault="004A3245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8DB1470" w14:textId="63C708DE" w:rsidR="004A3245" w:rsidRPr="00DF06D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 ที</w:t>
      </w:r>
      <w:r w:rsidRPr="00DF06DC">
        <w:rPr>
          <w:rFonts w:ascii="Angsana New" w:hAnsi="Angsana New"/>
          <w:sz w:val="30"/>
          <w:szCs w:val="30"/>
        </w:rPr>
        <w:t>.</w:t>
      </w:r>
      <w:r w:rsidRPr="00DF06DC">
        <w:rPr>
          <w:rFonts w:ascii="Angsana New" w:hAnsi="Angsana New" w:hint="cs"/>
          <w:sz w:val="30"/>
          <w:szCs w:val="30"/>
          <w:cs/>
        </w:rPr>
        <w:t>ซี</w:t>
      </w:r>
      <w:r w:rsidRPr="00DF06DC">
        <w:rPr>
          <w:rFonts w:ascii="Angsana New" w:hAnsi="Angsana New"/>
          <w:sz w:val="30"/>
          <w:szCs w:val="30"/>
        </w:rPr>
        <w:t>.</w:t>
      </w:r>
      <w:r w:rsidRPr="00DF06DC">
        <w:rPr>
          <w:rFonts w:ascii="Angsana New" w:hAnsi="Angsana New" w:hint="cs"/>
          <w:sz w:val="30"/>
          <w:szCs w:val="30"/>
          <w:cs/>
        </w:rPr>
        <w:t>ซี</w:t>
      </w:r>
      <w:r w:rsidRPr="00DF06DC">
        <w:rPr>
          <w:rFonts w:ascii="Angsana New" w:hAnsi="Angsana New"/>
          <w:sz w:val="30"/>
          <w:szCs w:val="30"/>
        </w:rPr>
        <w:t>.</w:t>
      </w:r>
      <w:r w:rsidRPr="00DF06DC">
        <w:rPr>
          <w:rFonts w:ascii="Angsana New" w:hAnsi="Angsana New" w:hint="cs"/>
          <w:sz w:val="30"/>
          <w:szCs w:val="30"/>
          <w:cs/>
        </w:rPr>
        <w:t xml:space="preserve"> คอมเมอร์เชียล พร็อพเพอร์ตี้ แมนเนจเม้นท์ จำกัด ซึ่งเป็นบริษัทย่อยของบริษัท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อินเวสเม้นต์ 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19 </w:t>
      </w:r>
      <w:r w:rsidRPr="00DF06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DF06DC">
        <w:rPr>
          <w:rFonts w:ascii="Angsana New" w:hAnsi="Angsana New"/>
          <w:sz w:val="30"/>
          <w:szCs w:val="30"/>
        </w:rPr>
        <w:t>2560</w:t>
      </w:r>
      <w:r w:rsidRPr="00DF06DC">
        <w:rPr>
          <w:rFonts w:ascii="Angsana New" w:hAnsi="Angsana New" w:hint="cs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 และบริษัทตกลงเข้าผูกพันและถือปฏิบัติตามสิทธิและหน้าที่ภายใต้ สัญญาเช่าเดิมแทนกองทุนรวมตามระยะ</w:t>
      </w:r>
      <w:r w:rsidR="009402D8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 xml:space="preserve">เวลาเช่าช่วงที่เหลืออยู่ </w:t>
      </w:r>
      <w:r w:rsidRPr="00DF06DC">
        <w:rPr>
          <w:rFonts w:ascii="Angsana New" w:hAnsi="Angsana New"/>
          <w:sz w:val="30"/>
          <w:szCs w:val="30"/>
        </w:rPr>
        <w:t xml:space="preserve">32 </w:t>
      </w:r>
      <w:r w:rsidRPr="00DF06DC">
        <w:rPr>
          <w:rFonts w:ascii="Angsana New" w:hAnsi="Angsana New" w:hint="cs"/>
          <w:sz w:val="30"/>
          <w:szCs w:val="30"/>
          <w:cs/>
        </w:rPr>
        <w:t xml:space="preserve">ปี สัญญาเช่าช่วงจะครบกำหนดในปี </w:t>
      </w:r>
      <w:r w:rsidRPr="00DF06DC">
        <w:rPr>
          <w:rFonts w:ascii="Angsana New" w:hAnsi="Angsana New"/>
          <w:sz w:val="30"/>
          <w:szCs w:val="30"/>
        </w:rPr>
        <w:t xml:space="preserve">2592 </w:t>
      </w:r>
      <w:r w:rsidRPr="00DF06DC">
        <w:rPr>
          <w:rFonts w:ascii="Angsana New" w:hAnsi="Angsana New" w:hint="cs"/>
          <w:sz w:val="30"/>
          <w:szCs w:val="30"/>
          <w:cs/>
        </w:rPr>
        <w:t xml:space="preserve">ทั้งนี้บริษัทต้องชำระค่าเช่าช่วงเป็นรายเดือนตามอัตราที่ระบุไว้ในสัญญา </w:t>
      </w:r>
    </w:p>
    <w:p w14:paraId="2335B55C" w14:textId="57488A79" w:rsidR="00725809" w:rsidRPr="00B055CE" w:rsidRDefault="00725809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B98E05E" w14:textId="3A5BF17E" w:rsidR="002A18DC" w:rsidRPr="00DF06DC" w:rsidRDefault="002A18DC" w:rsidP="002A18DC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DF06DC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สัญญาติดตั้งระบบเข้าออกภายในอาคาร</w:t>
      </w:r>
      <w:r w:rsidRPr="00DF06DC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52E4438C" w14:textId="77777777" w:rsidR="002A18DC" w:rsidRPr="00B055CE" w:rsidRDefault="002A18DC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A00440D" w14:textId="77777777" w:rsidR="002A18DC" w:rsidRPr="00DF06DC" w:rsidRDefault="002A18DC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 xml:space="preserve">บริษัทย่อยแห่งหนึ่งได้ทำสัญญาติดตั้งระบบเข้าออกภายในอาคารกับบริษัทที่เกี่ยวข้องกัน 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DF06D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Pr="00DF06DC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DF06DC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</w:t>
      </w:r>
      <w:r w:rsidRPr="00DF06DC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 xml:space="preserve">ภาระผูกพันที่ต้องจ่ายค่าบริการในอัตราที่ตกลงกันไว้ในสัญญา </w:t>
      </w:r>
      <w:r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โดยปัจจุบันสัญญาบางส่วนอยู่ในขั้นตอนการลงนาม</w:t>
      </w:r>
    </w:p>
    <w:p w14:paraId="173F79AC" w14:textId="77777777" w:rsidR="002A18DC" w:rsidRPr="00B055CE" w:rsidRDefault="002A18DC" w:rsidP="00B055CE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792B71E1" w14:textId="77777777" w:rsidR="002A18DC" w:rsidRPr="00DF06DC" w:rsidRDefault="002A18DC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12BCC000" w14:textId="77777777" w:rsidR="002A18DC" w:rsidRPr="00B055CE" w:rsidRDefault="002A18DC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E1E6BD5" w14:textId="77777777" w:rsidR="002A18DC" w:rsidRPr="00DF06DC" w:rsidRDefault="002A18DC" w:rsidP="002A18DC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2.95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1.20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201BAE30" w14:textId="77777777" w:rsidR="002A18DC" w:rsidRPr="00B055CE" w:rsidRDefault="002A18DC" w:rsidP="00B055CE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60F618D0" w14:textId="77777777" w:rsidR="002A18DC" w:rsidRPr="00DF06DC" w:rsidRDefault="002A18DC" w:rsidP="002A18DC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ในเดือนมกราคม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3.20 -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4.33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1.61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</w:p>
    <w:p w14:paraId="5C22D84D" w14:textId="77777777" w:rsidR="002A18DC" w:rsidRPr="00B055CE" w:rsidRDefault="002A18DC" w:rsidP="002A18DC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3FD0DBAA" w14:textId="77777777" w:rsidR="002A18DC" w:rsidRPr="00DF06DC" w:rsidRDefault="002A18DC" w:rsidP="002A18DC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ต่อมาในเดือนเมษายน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3.49 -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4.62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2.21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</w:p>
    <w:p w14:paraId="4A87CC7E" w14:textId="77777777" w:rsidR="002A18DC" w:rsidRPr="00B055CE" w:rsidRDefault="002A18DC" w:rsidP="002A18DC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56BCDF67" w14:textId="77777777" w:rsidR="002A18DC" w:rsidRPr="00DF06DC" w:rsidRDefault="002A18DC" w:rsidP="002A18DC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ต่อมาในเดือนกรกฎาคม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3.66 -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4.73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2.65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</w:p>
    <w:p w14:paraId="23FA9EE4" w14:textId="77777777" w:rsidR="007518B7" w:rsidRPr="00B055CE" w:rsidRDefault="007518B7" w:rsidP="002A18DC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ADD77D9" w14:textId="4D8B064F" w:rsidR="007518B7" w:rsidRPr="00DF06DC" w:rsidRDefault="007518B7" w:rsidP="007518B7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ต่อมาในเดือนตุลาคม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6F32E7" w:rsidRPr="00DF06DC">
        <w:rPr>
          <w:rFonts w:ascii="Angsana New" w:hAnsi="Angsana New"/>
          <w:sz w:val="30"/>
          <w:szCs w:val="30"/>
          <w:lang w:eastAsia="zh-CN"/>
        </w:rPr>
        <w:t>4.01</w:t>
      </w:r>
      <w:r w:rsidR="00431AE0">
        <w:rPr>
          <w:rFonts w:ascii="Angsana New" w:hAnsi="Angsana New"/>
          <w:sz w:val="30"/>
          <w:szCs w:val="30"/>
          <w:lang w:eastAsia="zh-CN"/>
        </w:rPr>
        <w:t xml:space="preserve"> - </w:t>
      </w:r>
      <w:r w:rsidR="006F32E7" w:rsidRPr="00DF06DC">
        <w:rPr>
          <w:rFonts w:ascii="Angsana New" w:hAnsi="Angsana New"/>
          <w:sz w:val="30"/>
          <w:szCs w:val="30"/>
          <w:lang w:eastAsia="zh-CN"/>
        </w:rPr>
        <w:t>5.08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2.</w:t>
      </w:r>
      <w:r w:rsidR="006F32E7" w:rsidRPr="00DF06DC">
        <w:rPr>
          <w:rFonts w:ascii="Angsana New" w:hAnsi="Angsana New"/>
          <w:sz w:val="30"/>
          <w:szCs w:val="30"/>
          <w:lang w:eastAsia="zh-CN"/>
        </w:rPr>
        <w:t>81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</w:p>
    <w:p w14:paraId="26D36642" w14:textId="77777777" w:rsidR="002A18DC" w:rsidRPr="00B055CE" w:rsidRDefault="002A18DC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706C4C6" w14:textId="6ADAF304" w:rsidR="002A18DC" w:rsidRPr="00DF06DC" w:rsidRDefault="002A18DC" w:rsidP="002A18DC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2</w:t>
      </w:r>
      <w:r w:rsidR="004A62AA" w:rsidRPr="00DF06DC">
        <w:rPr>
          <w:rFonts w:ascii="Angsana New" w:hAnsi="Angsana New"/>
          <w:sz w:val="30"/>
          <w:szCs w:val="30"/>
          <w:lang w:eastAsia="zh-CN"/>
        </w:rPr>
        <w:t xml:space="preserve">7 </w:t>
      </w:r>
      <w:r w:rsidR="004A62AA" w:rsidRPr="00DF06DC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บริษัทได้ออกหนังสือไม่เรียกชำระคืนเงินให้กู้ยืมจากบริษัทย่อยและการร่วมค้า</w:t>
      </w:r>
      <w:r w:rsidRPr="00DF06DC">
        <w:rPr>
          <w:rFonts w:ascii="Angsana New" w:hAnsi="Angsana New"/>
          <w:sz w:val="30"/>
          <w:szCs w:val="30"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รวมทั้งหมด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6</w:t>
      </w:r>
      <w:r w:rsidR="004A62AA" w:rsidRPr="00DF06DC">
        <w:rPr>
          <w:rFonts w:ascii="Angsana New" w:hAnsi="Angsana New"/>
          <w:sz w:val="30"/>
          <w:szCs w:val="30"/>
          <w:lang w:eastAsia="zh-CN"/>
        </w:rPr>
        <w:t>3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ภายในรอบระยะเวลา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12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เดือน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ณ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วันที่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z w:val="30"/>
          <w:szCs w:val="30"/>
          <w:lang w:eastAsia="zh-CN"/>
        </w:rPr>
        <w:t>3</w:t>
      </w:r>
      <w:r w:rsidR="004A62AA" w:rsidRPr="00DF06DC">
        <w:rPr>
          <w:rFonts w:ascii="Angsana New" w:hAnsi="Angsana New"/>
          <w:sz w:val="30"/>
          <w:szCs w:val="30"/>
          <w:lang w:eastAsia="zh-CN"/>
        </w:rPr>
        <w:t xml:space="preserve">1 </w:t>
      </w:r>
      <w:r w:rsidR="004A62AA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และในวันเดียวกัน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บริษัทย่อย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4A62AA" w:rsidRPr="00DF06DC">
        <w:rPr>
          <w:rFonts w:ascii="Angsana New" w:hAnsi="Angsana New"/>
          <w:sz w:val="30"/>
          <w:szCs w:val="30"/>
          <w:lang w:eastAsia="zh-CN"/>
        </w:rPr>
        <w:t>10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DF06DC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pacing w:val="-4"/>
          <w:sz w:val="30"/>
          <w:szCs w:val="30"/>
          <w:lang w:eastAsia="zh-CN"/>
        </w:rPr>
        <w:t xml:space="preserve">12 </w:t>
      </w:r>
      <w:r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เดือน</w:t>
      </w:r>
      <w:r w:rsidRPr="00DF06DC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DF06DC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ณ</w:t>
      </w:r>
      <w:r w:rsidRPr="00DF06DC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DF06DC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/>
          <w:spacing w:val="-4"/>
          <w:sz w:val="30"/>
          <w:szCs w:val="30"/>
          <w:lang w:eastAsia="zh-CN"/>
        </w:rPr>
        <w:t>3</w:t>
      </w:r>
      <w:r w:rsidR="004A62AA" w:rsidRPr="00DF06DC">
        <w:rPr>
          <w:rFonts w:ascii="Angsana New" w:hAnsi="Angsana New"/>
          <w:spacing w:val="-4"/>
          <w:sz w:val="30"/>
          <w:szCs w:val="30"/>
          <w:lang w:eastAsia="zh-CN"/>
        </w:rPr>
        <w:t>1</w:t>
      </w:r>
      <w:r w:rsidRPr="00DF06DC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="004A62AA" w:rsidRPr="00DF06DC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ธันวาคม </w:t>
      </w:r>
      <w:r w:rsidRPr="00DF06DC">
        <w:rPr>
          <w:rFonts w:ascii="Angsana New" w:hAnsi="Angsana New"/>
          <w:spacing w:val="-4"/>
          <w:sz w:val="30"/>
          <w:szCs w:val="30"/>
          <w:lang w:eastAsia="zh-CN"/>
        </w:rPr>
        <w:t>2566</w:t>
      </w:r>
    </w:p>
    <w:p w14:paraId="14744570" w14:textId="77777777" w:rsidR="003849B2" w:rsidRPr="00B055CE" w:rsidRDefault="003849B2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B98A07F" w14:textId="77777777" w:rsidR="003849B2" w:rsidRPr="00DF06DC" w:rsidRDefault="003849B2" w:rsidP="0038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สัญญาให้บริการบริหารธุรกิจกับกิจการร่วมค้า</w:t>
      </w:r>
    </w:p>
    <w:p w14:paraId="3951F490" w14:textId="77777777" w:rsidR="003849B2" w:rsidRPr="00DF06DC" w:rsidRDefault="003849B2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8201CA5" w14:textId="77777777" w:rsidR="003849B2" w:rsidRPr="00DF06DC" w:rsidRDefault="003849B2" w:rsidP="0038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14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2565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บริษัทได้เข้าทำสัญญาให้บริการบริหารธุรกิจกับกิจการร่วมค้า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โดยบริษัทจะให้บริการบริหารจัดการโครงการ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จัดหาแหล่งเงินทุน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วิเคราะห์การซื้อขายทรัพย์สินต่างๆ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และการให้บริการด้านการบริหารแก่กิจการร่วมค้า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รวมถึงการให้บริการอื่นใดที่มีความจำเป็นต่อการบริหารเงินทุน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งนี้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สัญญามีผลบังคับใช้เป็นระยะเวลา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8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ปี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และบริษัทจะได้รับค่าตอบแทนในอัตราที่ตกลงกันตามสัญญา</w:t>
      </w:r>
    </w:p>
    <w:p w14:paraId="02EB9312" w14:textId="77777777" w:rsidR="00D9603C" w:rsidRPr="00B055CE" w:rsidRDefault="00D9603C" w:rsidP="00B055CE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6B7FF41" w14:textId="77777777" w:rsidR="002A18DC" w:rsidRPr="00DF06DC" w:rsidRDefault="002A18DC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eastAsia="zh-CN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สัญญาซื้อขายหุ้น</w:t>
      </w:r>
    </w:p>
    <w:p w14:paraId="2BC80BB3" w14:textId="77777777" w:rsidR="002A18DC" w:rsidRPr="00152755" w:rsidRDefault="002A18DC" w:rsidP="00152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14F524FE" w14:textId="6306AC21" w:rsidR="002A18DC" w:rsidRDefault="002A18DC" w:rsidP="00EE632C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เมื่อวันที่ </w:t>
      </w:r>
      <w:r w:rsidRPr="00DF06DC">
        <w:rPr>
          <w:rFonts w:ascii="Angsana New" w:hAnsi="Angsana New" w:hint="cs"/>
          <w:sz w:val="30"/>
          <w:szCs w:val="30"/>
          <w:lang w:eastAsia="zh-CN"/>
        </w:rPr>
        <w:t>11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พฤษภาคม </w:t>
      </w:r>
      <w:r w:rsidRPr="00DF06DC">
        <w:rPr>
          <w:rFonts w:ascii="Angsana New" w:hAnsi="Angsana New" w:hint="cs"/>
          <w:sz w:val="30"/>
          <w:szCs w:val="30"/>
          <w:lang w:eastAsia="zh-CN"/>
        </w:rPr>
        <w:t>2566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กลุ่มบริษัทได้ลงนามในบันทึกข้อตกลงเพิ่มเติมกับกิจการที่เกี่ยวข้องกัน (“กลุ่มผู้ขาย”)เพื่อกำหนดเงื่อนไขเพิ่มเติมในสัญญาซื้อขายหุ้น ฉบับลงวันที่ </w:t>
      </w:r>
      <w:r w:rsidRPr="00DF06DC">
        <w:rPr>
          <w:rFonts w:ascii="Angsana New" w:hAnsi="Angsana New" w:hint="cs"/>
          <w:sz w:val="30"/>
          <w:szCs w:val="30"/>
          <w:lang w:eastAsia="zh-CN"/>
        </w:rPr>
        <w:t>19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เมษายน </w:t>
      </w:r>
      <w:r w:rsidRPr="00DF06DC">
        <w:rPr>
          <w:rFonts w:ascii="Angsana New" w:hAnsi="Angsana New" w:hint="cs"/>
          <w:sz w:val="30"/>
          <w:szCs w:val="30"/>
          <w:lang w:eastAsia="zh-CN"/>
        </w:rPr>
        <w:t>2564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ของบริษัท เอเชียติ๊ก โฮเต็ล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br/>
        <w:t xml:space="preserve">คอลเลคชั่น จำกัด โดยในกรณีที่กลุ่มบริษัทประสงค์จะใช้สิทธิ์ซื้อและรับโอนโครงการ </w:t>
      </w:r>
      <w:r w:rsidRPr="00DF06DC">
        <w:rPr>
          <w:rFonts w:ascii="Angsana New" w:hAnsi="Angsana New" w:hint="cs"/>
          <w:sz w:val="30"/>
          <w:szCs w:val="30"/>
          <w:lang w:eastAsia="zh-CN"/>
        </w:rPr>
        <w:t xml:space="preserve">OP Garden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กลุ่มบริษัท</w:t>
      </w:r>
      <w:r w:rsidRPr="00DF06DC">
        <w:rPr>
          <w:rFonts w:ascii="Angsana New" w:hAnsi="Angsana New" w:hint="cs"/>
          <w:sz w:val="30"/>
          <w:szCs w:val="30"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ตกลงจะชำระค่าทรัพย์สินของโครงการ </w:t>
      </w:r>
      <w:r w:rsidRPr="00DF06DC">
        <w:rPr>
          <w:rFonts w:ascii="Angsana New" w:hAnsi="Angsana New" w:hint="cs"/>
          <w:sz w:val="30"/>
          <w:szCs w:val="30"/>
          <w:lang w:eastAsia="zh-CN"/>
        </w:rPr>
        <w:t xml:space="preserve">OP Garden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เพิ่มเติมตามราคาที่ระบุในสัญญา กลุ่มบริษัทมีสิทธิ</w:t>
      </w:r>
      <w:r w:rsidRPr="00DF06DC">
        <w:rPr>
          <w:rFonts w:ascii="Angsana New" w:hAnsi="Angsana New" w:hint="cs"/>
          <w:sz w:val="30"/>
          <w:szCs w:val="30"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ในการรับโอนโครงการภายในวันที่ </w:t>
      </w:r>
      <w:r w:rsidRPr="00DF06DC">
        <w:rPr>
          <w:rFonts w:ascii="Angsana New" w:hAnsi="Angsana New" w:hint="cs"/>
          <w:sz w:val="30"/>
          <w:szCs w:val="30"/>
          <w:lang w:eastAsia="zh-CN"/>
        </w:rPr>
        <w:t>31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ธันวาคม </w:t>
      </w:r>
      <w:r w:rsidRPr="00DF06DC">
        <w:rPr>
          <w:rFonts w:ascii="Angsana New" w:hAnsi="Angsana New" w:hint="cs"/>
          <w:sz w:val="30"/>
          <w:szCs w:val="30"/>
          <w:lang w:eastAsia="zh-CN"/>
        </w:rPr>
        <w:t>2567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และให้สิทธิกลุ่มผู้ขายในการบริหารโครงการ </w:t>
      </w:r>
      <w:r w:rsidRPr="00DF06DC">
        <w:rPr>
          <w:rFonts w:ascii="Angsana New" w:hAnsi="Angsana New" w:hint="cs"/>
          <w:sz w:val="30"/>
          <w:szCs w:val="30"/>
          <w:lang w:eastAsia="zh-CN"/>
        </w:rPr>
        <w:t xml:space="preserve">OP Garden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ตั้งแต่วันที่ </w:t>
      </w:r>
      <w:r w:rsidRPr="00DF06DC">
        <w:rPr>
          <w:rFonts w:ascii="Angsana New" w:hAnsi="Angsana New" w:hint="cs"/>
          <w:sz w:val="30"/>
          <w:szCs w:val="30"/>
          <w:lang w:eastAsia="zh-CN"/>
        </w:rPr>
        <w:t>11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พฤษภาคม </w:t>
      </w:r>
      <w:r w:rsidRPr="00DF06DC">
        <w:rPr>
          <w:rFonts w:ascii="Angsana New" w:hAnsi="Angsana New" w:hint="cs"/>
          <w:sz w:val="30"/>
          <w:szCs w:val="30"/>
          <w:lang w:eastAsia="zh-CN"/>
        </w:rPr>
        <w:t>2566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เป็นต้นไป โดยกลุ่มผู้ขายจะได้รับหรือจ่ายคืนผลกำไรขาดทุนสุทธิจาก</w:t>
      </w:r>
      <w:r w:rsidRPr="00DF06DC">
        <w:rPr>
          <w:rFonts w:ascii="Angsana New" w:hAnsi="Angsana New" w:hint="cs"/>
          <w:sz w:val="30"/>
          <w:szCs w:val="30"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การดำเนินงานของโครงการ </w:t>
      </w:r>
      <w:r w:rsidRPr="00DF06DC">
        <w:rPr>
          <w:rFonts w:ascii="Angsana New" w:hAnsi="Angsana New" w:hint="cs"/>
          <w:sz w:val="30"/>
          <w:szCs w:val="30"/>
          <w:lang w:eastAsia="zh-CN"/>
        </w:rPr>
        <w:t xml:space="preserve">OP Garden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ณ วันที่โอนโครงการ</w:t>
      </w:r>
    </w:p>
    <w:p w14:paraId="12064821" w14:textId="1609E12C" w:rsidR="00EE632C" w:rsidRPr="00EE632C" w:rsidRDefault="00EE632C" w:rsidP="00EE632C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4101DE5" w14:textId="614D5F5B" w:rsidR="00EE632C" w:rsidRDefault="00EE632C" w:rsidP="00EE632C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>
        <w:rPr>
          <w:rFonts w:ascii="Angsana New" w:hAnsi="Angsana New" w:hint="cs"/>
          <w:sz w:val="30"/>
          <w:szCs w:val="30"/>
          <w:cs/>
          <w:lang w:eastAsia="zh-CN"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eastAsia="zh-CN"/>
        </w:rPr>
        <w:t xml:space="preserve">2564 </w:t>
      </w:r>
      <w:r w:rsidRPr="007C55BB">
        <w:rPr>
          <w:rFonts w:ascii="Angsana New" w:hAnsi="Angsana New" w:hint="cs"/>
          <w:sz w:val="30"/>
          <w:szCs w:val="30"/>
          <w:cs/>
          <w:lang w:eastAsia="zh-CN"/>
        </w:rPr>
        <w:t>กลุ่มบริษัทได้เข้าทำ</w:t>
      </w:r>
      <w:r w:rsidRPr="00EE632C">
        <w:rPr>
          <w:rFonts w:ascii="Angsana New" w:hAnsi="Angsana New" w:hint="cs"/>
          <w:sz w:val="30"/>
          <w:szCs w:val="30"/>
          <w:cs/>
          <w:lang w:eastAsia="zh-CN"/>
        </w:rPr>
        <w:t>สัญญาซื้อขายหุ้นสามัญของ</w:t>
      </w:r>
      <w:r w:rsidR="00077721" w:rsidRPr="00077721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077721" w:rsidRPr="0007772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077721" w:rsidRPr="00077721">
        <w:rPr>
          <w:rFonts w:ascii="Angsana New" w:hAnsi="Angsana New" w:hint="cs"/>
          <w:sz w:val="30"/>
          <w:szCs w:val="30"/>
          <w:cs/>
          <w:lang w:eastAsia="zh-CN"/>
        </w:rPr>
        <w:t>ไชน่าทาวน์</w:t>
      </w:r>
      <w:r w:rsidR="00077721" w:rsidRPr="0007772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077721" w:rsidRPr="00077721">
        <w:rPr>
          <w:rFonts w:ascii="Angsana New" w:hAnsi="Angsana New" w:hint="cs"/>
          <w:sz w:val="30"/>
          <w:szCs w:val="30"/>
          <w:cs/>
          <w:lang w:eastAsia="zh-CN"/>
        </w:rPr>
        <w:t>เดสติเนชั่น</w:t>
      </w:r>
      <w:r w:rsidR="00077721" w:rsidRPr="00077721">
        <w:rPr>
          <w:rFonts w:ascii="Angsana New" w:hAnsi="Angsana New"/>
          <w:sz w:val="30"/>
          <w:szCs w:val="30"/>
          <w:cs/>
          <w:lang w:eastAsia="zh-CN"/>
        </w:rPr>
        <w:t xml:space="preserve"> (</w:t>
      </w:r>
      <w:r w:rsidR="00077721" w:rsidRPr="00077721">
        <w:rPr>
          <w:rFonts w:ascii="Angsana New" w:hAnsi="Angsana New" w:hint="cs"/>
          <w:sz w:val="30"/>
          <w:szCs w:val="30"/>
          <w:cs/>
          <w:lang w:eastAsia="zh-CN"/>
        </w:rPr>
        <w:t>ไทยแลนด์</w:t>
      </w:r>
      <w:r w:rsidR="00077721" w:rsidRPr="00077721">
        <w:rPr>
          <w:rFonts w:ascii="Angsana New" w:hAnsi="Angsana New"/>
          <w:sz w:val="30"/>
          <w:szCs w:val="30"/>
          <w:cs/>
          <w:lang w:eastAsia="zh-CN"/>
        </w:rPr>
        <w:t xml:space="preserve">) </w:t>
      </w:r>
      <w:r w:rsidR="00077721" w:rsidRPr="00077721">
        <w:rPr>
          <w:rFonts w:ascii="Angsana New" w:hAnsi="Angsana New" w:hint="cs"/>
          <w:sz w:val="30"/>
          <w:szCs w:val="30"/>
          <w:cs/>
          <w:lang w:eastAsia="zh-CN"/>
        </w:rPr>
        <w:t>จำกัด</w:t>
      </w:r>
      <w:r w:rsidR="00077721" w:rsidRPr="0007772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077721">
        <w:rPr>
          <w:rFonts w:ascii="Angsana New" w:hAnsi="Angsana New"/>
          <w:sz w:val="30"/>
          <w:szCs w:val="30"/>
          <w:lang w:eastAsia="zh-CN"/>
        </w:rPr>
        <w:t>(</w:t>
      </w:r>
      <w:r w:rsidR="00077721">
        <w:rPr>
          <w:rFonts w:ascii="Angsana New" w:hAnsi="Angsana New" w:hint="cs"/>
          <w:sz w:val="30"/>
          <w:szCs w:val="30"/>
          <w:cs/>
          <w:lang w:eastAsia="zh-CN"/>
        </w:rPr>
        <w:t>เดิมชื่อ</w:t>
      </w:r>
      <w:r w:rsidR="00077721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Pr="00EE632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  <w:lang w:eastAsia="zh-CN"/>
        </w:rPr>
        <w:t>ทีซีซี</w:t>
      </w:r>
      <w:r w:rsidRPr="00EE632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  <w:lang w:eastAsia="zh-CN"/>
        </w:rPr>
        <w:t>เวิ้งนาครเขษม</w:t>
      </w:r>
      <w:r w:rsidRPr="00EE632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  <w:lang w:eastAsia="zh-CN"/>
        </w:rPr>
        <w:t>จำกัด</w:t>
      </w:r>
      <w:r w:rsidR="00077721">
        <w:rPr>
          <w:rFonts w:ascii="Angsana New" w:hAnsi="Angsana New"/>
          <w:sz w:val="30"/>
          <w:szCs w:val="30"/>
          <w:lang w:eastAsia="zh-CN"/>
        </w:rPr>
        <w:t>)</w:t>
      </w:r>
      <w:r w:rsidRPr="00EE632C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  <w:lang w:eastAsia="zh-CN"/>
        </w:rPr>
        <w:t>คิดเป็นส่วน</w:t>
      </w:r>
      <w:r w:rsidRPr="00EE632C">
        <w:rPr>
          <w:rFonts w:ascii="Angsana New" w:hAnsi="Angsana New" w:hint="cs"/>
          <w:sz w:val="30"/>
          <w:szCs w:val="30"/>
          <w:cs/>
        </w:rPr>
        <w:t>ได้เสียร้อยละ</w:t>
      </w:r>
      <w:r w:rsidRPr="00EE632C">
        <w:rPr>
          <w:rFonts w:ascii="Angsana New" w:hAnsi="Angsana New"/>
          <w:sz w:val="30"/>
          <w:szCs w:val="30"/>
          <w:cs/>
        </w:rPr>
        <w:t xml:space="preserve"> </w:t>
      </w:r>
      <w:r w:rsidR="00077721">
        <w:rPr>
          <w:rFonts w:ascii="Angsana New" w:hAnsi="Angsana New"/>
          <w:sz w:val="30"/>
          <w:szCs w:val="30"/>
        </w:rPr>
        <w:t>100</w:t>
      </w:r>
      <w:r w:rsidRPr="00EE632C">
        <w:rPr>
          <w:rFonts w:ascii="Angsana New" w:hAnsi="Angsana New"/>
          <w:sz w:val="30"/>
          <w:szCs w:val="30"/>
          <w:cs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</w:rPr>
        <w:t>ของหุ้นที่ออกและชำระแล้ว</w:t>
      </w:r>
      <w:r w:rsidRPr="00EE632C">
        <w:rPr>
          <w:rFonts w:ascii="Angsana New" w:hAnsi="Angsana New"/>
          <w:sz w:val="30"/>
          <w:szCs w:val="30"/>
          <w:cs/>
        </w:rPr>
        <w:t xml:space="preserve"> </w:t>
      </w:r>
      <w:r w:rsidR="00077721">
        <w:rPr>
          <w:rFonts w:ascii="Angsana New" w:hAnsi="Angsana New"/>
          <w:sz w:val="30"/>
          <w:szCs w:val="30"/>
        </w:rPr>
        <w:br/>
      </w:r>
      <w:r w:rsidRPr="00EE632C">
        <w:rPr>
          <w:rFonts w:ascii="Angsana New" w:hAnsi="Angsana New" w:hint="cs"/>
          <w:sz w:val="30"/>
          <w:szCs w:val="30"/>
          <w:cs/>
        </w:rPr>
        <w:t>โดยมีมูลค่าการเข้าซื้อหุ้นขั้นต้นเป็นเงินจำนวน</w:t>
      </w:r>
      <w:r w:rsidRPr="00EE632C">
        <w:rPr>
          <w:rFonts w:ascii="Angsana New" w:hAnsi="Angsana New"/>
          <w:sz w:val="30"/>
          <w:szCs w:val="30"/>
          <w:cs/>
        </w:rPr>
        <w:t xml:space="preserve"> </w:t>
      </w:r>
      <w:r w:rsidR="00077721">
        <w:rPr>
          <w:rFonts w:ascii="Angsana New" w:hAnsi="Angsana New"/>
          <w:sz w:val="30"/>
          <w:szCs w:val="30"/>
        </w:rPr>
        <w:t xml:space="preserve">8,265 </w:t>
      </w:r>
      <w:r w:rsidRPr="00EE632C">
        <w:rPr>
          <w:rFonts w:ascii="Angsana New" w:hAnsi="Angsana New" w:hint="cs"/>
          <w:sz w:val="30"/>
          <w:szCs w:val="30"/>
          <w:cs/>
        </w:rPr>
        <w:t>ล้านบาท</w:t>
      </w:r>
      <w:r w:rsidRPr="00EE632C">
        <w:rPr>
          <w:rFonts w:ascii="Angsana New" w:hAnsi="Angsana New"/>
          <w:sz w:val="30"/>
          <w:szCs w:val="30"/>
          <w:cs/>
        </w:rPr>
        <w:t xml:space="preserve"> </w:t>
      </w:r>
      <w:r w:rsidRPr="00EE632C">
        <w:rPr>
          <w:rFonts w:ascii="Angsana New" w:hAnsi="Angsana New" w:hint="cs"/>
          <w:sz w:val="30"/>
          <w:szCs w:val="30"/>
          <w:cs/>
        </w:rPr>
        <w:t>กลุ่มบริษัทจะเป็นผู้กำหนดวันซื้อขายโดย</w:t>
      </w:r>
      <w:r w:rsidR="00077721">
        <w:rPr>
          <w:rFonts w:ascii="Angsana New" w:hAnsi="Angsana New"/>
          <w:sz w:val="30"/>
          <w:szCs w:val="30"/>
        </w:rPr>
        <w:br/>
      </w:r>
      <w:r w:rsidRPr="00EE632C">
        <w:rPr>
          <w:rFonts w:ascii="Angsana New" w:hAnsi="Angsana New" w:hint="cs"/>
          <w:sz w:val="30"/>
          <w:szCs w:val="30"/>
          <w:cs/>
        </w:rPr>
        <w:t>ส่งหนังสือแจ้งความจำนงแก่ผู้ขายล่วงหน้า</w:t>
      </w:r>
      <w:r w:rsidR="00077721">
        <w:rPr>
          <w:rFonts w:ascii="Angsana New" w:hAnsi="Angsana New"/>
          <w:sz w:val="30"/>
          <w:szCs w:val="30"/>
        </w:rPr>
        <w:t xml:space="preserve"> </w:t>
      </w:r>
      <w:r w:rsidR="00EA53D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A53DF">
        <w:rPr>
          <w:rFonts w:ascii="Angsana New" w:hAnsi="Angsana New"/>
          <w:sz w:val="30"/>
          <w:szCs w:val="30"/>
        </w:rPr>
        <w:t xml:space="preserve">31 </w:t>
      </w:r>
      <w:r w:rsidR="00EA53D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A53DF">
        <w:rPr>
          <w:rFonts w:ascii="Angsana New" w:hAnsi="Angsana New"/>
          <w:sz w:val="30"/>
          <w:szCs w:val="30"/>
        </w:rPr>
        <w:t xml:space="preserve">2566 </w:t>
      </w:r>
      <w:r w:rsidR="00EA53DF">
        <w:rPr>
          <w:rFonts w:ascii="Angsana New" w:hAnsi="Angsana New" w:hint="cs"/>
          <w:sz w:val="30"/>
          <w:szCs w:val="30"/>
          <w:cs/>
        </w:rPr>
        <w:t>ยัง</w:t>
      </w:r>
      <w:r w:rsidR="00077721">
        <w:rPr>
          <w:rFonts w:ascii="Angsana New" w:hAnsi="Angsana New" w:hint="cs"/>
          <w:sz w:val="30"/>
          <w:szCs w:val="30"/>
          <w:cs/>
        </w:rPr>
        <w:t>ไม่มีการซื้อขาย</w:t>
      </w:r>
    </w:p>
    <w:p w14:paraId="4BEC9F39" w14:textId="77777777" w:rsidR="00152755" w:rsidRPr="00152755" w:rsidRDefault="00152755" w:rsidP="002A1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5F19BB5" w14:textId="36DAAE3E" w:rsidR="00171D04" w:rsidRPr="00DF06DC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20EF3125" w14:textId="77777777" w:rsidR="00171D04" w:rsidRPr="00152755" w:rsidRDefault="00171D04" w:rsidP="004E2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DF06DC" w14:paraId="7E79FC01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DF06DC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6FA66F62" w:rsidR="00171D04" w:rsidRPr="00DF06DC" w:rsidRDefault="00297ACB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DF06DC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DF06DC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BC8" w:rsidRPr="00DF06DC" w14:paraId="29F1A1EE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197807F9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650AB54C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41F08D8F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55288642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1FFDC19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  <w:vAlign w:val="bottom"/>
          </w:tcPr>
          <w:p w14:paraId="146A0088" w14:textId="77777777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2B069135" w:rsidR="00813BC8" w:rsidRPr="00DF06DC" w:rsidRDefault="00813BC8" w:rsidP="0081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E10F4" w:rsidRPr="00DF06DC" w14:paraId="30C4B6D8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0C80AB2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10F4" w:rsidRPr="00DF06DC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0F4" w:rsidRPr="00DF06DC" w14:paraId="7568B628" w14:textId="77777777" w:rsidTr="00324C7E">
        <w:trPr>
          <w:trHeight w:val="420"/>
        </w:trPr>
        <w:tc>
          <w:tcPr>
            <w:tcW w:w="2057" w:type="pct"/>
          </w:tcPr>
          <w:p w14:paraId="177ADD38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33D7701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C7E" w:rsidRPr="00DF06DC" w14:paraId="027A6967" w14:textId="77777777" w:rsidTr="003A1AF7">
        <w:trPr>
          <w:trHeight w:val="420"/>
        </w:trPr>
        <w:tc>
          <w:tcPr>
            <w:tcW w:w="2057" w:type="pct"/>
          </w:tcPr>
          <w:p w14:paraId="41E8FD59" w14:textId="3B00A023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02" w:type="pct"/>
            <w:shd w:val="clear" w:color="auto" w:fill="FFFFFF"/>
          </w:tcPr>
          <w:p w14:paraId="224C1008" w14:textId="5219AA3B" w:rsidR="00324C7E" w:rsidRPr="00DF06DC" w:rsidRDefault="00324C7E" w:rsidP="00E6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8" w:type="pct"/>
          </w:tcPr>
          <w:p w14:paraId="5B0FCE6F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86F55C3" w14:textId="486FA1F1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48" w:type="pct"/>
          </w:tcPr>
          <w:p w14:paraId="3239E0B9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16EEC99" w14:textId="7DA46E78" w:rsidR="00324C7E" w:rsidRPr="00DF06DC" w:rsidRDefault="00324C7E" w:rsidP="00E6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777B027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ADAAB3" w14:textId="282EDC38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</w:tr>
      <w:tr w:rsidR="003A1AF7" w:rsidRPr="00DF06DC" w14:paraId="3A358202" w14:textId="77777777" w:rsidTr="003A1AF7">
        <w:trPr>
          <w:trHeight w:val="420"/>
        </w:trPr>
        <w:tc>
          <w:tcPr>
            <w:tcW w:w="2057" w:type="pct"/>
          </w:tcPr>
          <w:p w14:paraId="06A52439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2" w:type="pct"/>
            <w:shd w:val="clear" w:color="auto" w:fill="FFFFFF"/>
          </w:tcPr>
          <w:p w14:paraId="086B613F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252</w:t>
            </w:r>
          </w:p>
        </w:tc>
        <w:tc>
          <w:tcPr>
            <w:tcW w:w="148" w:type="pct"/>
          </w:tcPr>
          <w:p w14:paraId="1A7E6CC1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F1EEACC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0228746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AC6950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37" w:type="pct"/>
          </w:tcPr>
          <w:p w14:paraId="1C50F696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1087C5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324C7E" w:rsidRPr="00DF06DC" w14:paraId="6DBB7835" w14:textId="77777777" w:rsidTr="003A1AF7">
        <w:trPr>
          <w:trHeight w:val="420"/>
        </w:trPr>
        <w:tc>
          <w:tcPr>
            <w:tcW w:w="2057" w:type="pct"/>
          </w:tcPr>
          <w:p w14:paraId="07C9E6B7" w14:textId="2CD34806" w:rsidR="00324C7E" w:rsidRPr="00DF06DC" w:rsidRDefault="008D5512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2" w:type="pct"/>
            <w:shd w:val="clear" w:color="auto" w:fill="FFFFFF"/>
          </w:tcPr>
          <w:p w14:paraId="67A4A87C" w14:textId="01E7654C" w:rsidR="00324C7E" w:rsidRPr="00DF06DC" w:rsidRDefault="00472B8D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614</w:t>
            </w:r>
          </w:p>
        </w:tc>
        <w:tc>
          <w:tcPr>
            <w:tcW w:w="148" w:type="pct"/>
          </w:tcPr>
          <w:p w14:paraId="32E08B1E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45D137" w14:textId="2EFF8C38" w:rsidR="00324C7E" w:rsidRPr="00DF06DC" w:rsidRDefault="008D5512" w:rsidP="00B0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0782A95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D067CDB" w14:textId="07439BAA" w:rsidR="00324C7E" w:rsidRPr="00DF06DC" w:rsidRDefault="00472B8D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37" w:type="pct"/>
          </w:tcPr>
          <w:p w14:paraId="0CF0B89A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9E693A9" w14:textId="1BAD4985" w:rsidR="00324C7E" w:rsidRPr="00DF06DC" w:rsidRDefault="008D5512" w:rsidP="00B0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3A1AF7" w:rsidRPr="00DF06DC" w14:paraId="378A5C6B" w14:textId="77777777" w:rsidTr="003A1AF7">
        <w:trPr>
          <w:trHeight w:val="420"/>
        </w:trPr>
        <w:tc>
          <w:tcPr>
            <w:tcW w:w="2057" w:type="pct"/>
          </w:tcPr>
          <w:p w14:paraId="2586287A" w14:textId="66CDD3DB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/>
          </w:tcPr>
          <w:p w14:paraId="26CBA537" w14:textId="5E8A814A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9,019</w:t>
            </w:r>
          </w:p>
        </w:tc>
        <w:tc>
          <w:tcPr>
            <w:tcW w:w="148" w:type="pct"/>
          </w:tcPr>
          <w:p w14:paraId="6D8E0119" w14:textId="77777777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CD1F47" w14:textId="3EA76A9D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0735E919" w14:textId="77777777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3C12C3" w14:textId="3FE92213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DA8A2E6" w14:textId="77777777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97E2626" w14:textId="6D663297" w:rsidR="003A1AF7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324C7E" w:rsidRPr="00DF06DC" w14:paraId="0AC6A273" w14:textId="77777777" w:rsidTr="00431AE0">
        <w:trPr>
          <w:trHeight w:val="420"/>
        </w:trPr>
        <w:tc>
          <w:tcPr>
            <w:tcW w:w="2057" w:type="pct"/>
          </w:tcPr>
          <w:p w14:paraId="4D2125A6" w14:textId="5A78D6AE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BAE3ABB" w14:textId="0AAFEA93" w:rsidR="00324C7E" w:rsidRPr="00DF06DC" w:rsidRDefault="003A1AF7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9,885</w:t>
            </w:r>
          </w:p>
        </w:tc>
        <w:tc>
          <w:tcPr>
            <w:tcW w:w="148" w:type="pct"/>
          </w:tcPr>
          <w:p w14:paraId="360FE137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A3FC72F" w14:textId="31C7FBB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1,275</w:t>
            </w:r>
          </w:p>
        </w:tc>
        <w:tc>
          <w:tcPr>
            <w:tcW w:w="148" w:type="pct"/>
          </w:tcPr>
          <w:p w14:paraId="1BC92580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EB067A9" w14:textId="25A6F3E7" w:rsidR="00324C7E" w:rsidRPr="00DF06DC" w:rsidRDefault="003A1AF7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  <w:tc>
          <w:tcPr>
            <w:tcW w:w="137" w:type="pct"/>
          </w:tcPr>
          <w:p w14:paraId="20856ECD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9F86EFD" w14:textId="39128369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1,275</w:t>
            </w:r>
          </w:p>
        </w:tc>
      </w:tr>
      <w:tr w:rsidR="00324C7E" w:rsidRPr="00152755" w14:paraId="13A66823" w14:textId="77777777" w:rsidTr="004E21D8">
        <w:trPr>
          <w:trHeight w:val="143"/>
        </w:trPr>
        <w:tc>
          <w:tcPr>
            <w:tcW w:w="2057" w:type="pct"/>
          </w:tcPr>
          <w:p w14:paraId="24059EF1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FFFFFF"/>
          </w:tcPr>
          <w:p w14:paraId="06AF3BC0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0B93F112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593FB7B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59238383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2790CA9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7" w:type="pct"/>
          </w:tcPr>
          <w:p w14:paraId="38E78197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6361A9" w14:textId="77777777" w:rsidR="00324C7E" w:rsidRPr="00152755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</w:rPr>
            </w:pPr>
          </w:p>
        </w:tc>
      </w:tr>
      <w:tr w:rsidR="00324C7E" w:rsidRPr="00DF06DC" w14:paraId="1EBDFB98" w14:textId="77777777" w:rsidTr="00D41D27">
        <w:trPr>
          <w:trHeight w:val="420"/>
        </w:trPr>
        <w:tc>
          <w:tcPr>
            <w:tcW w:w="5000" w:type="pct"/>
            <w:gridSpan w:val="8"/>
          </w:tcPr>
          <w:p w14:paraId="067056C8" w14:textId="303DE72D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</w:tr>
      <w:tr w:rsidR="00324C7E" w:rsidRPr="00DF06DC" w14:paraId="69B05565" w14:textId="77777777" w:rsidTr="003A1AF7">
        <w:trPr>
          <w:trHeight w:val="420"/>
        </w:trPr>
        <w:tc>
          <w:tcPr>
            <w:tcW w:w="2057" w:type="pct"/>
          </w:tcPr>
          <w:p w14:paraId="78CECE10" w14:textId="027688DF" w:rsidR="00324C7E" w:rsidRPr="00DF06DC" w:rsidRDefault="003A1AF7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02" w:type="pct"/>
            <w:shd w:val="clear" w:color="auto" w:fill="auto"/>
          </w:tcPr>
          <w:p w14:paraId="30C43A71" w14:textId="36B92173" w:rsidR="00324C7E" w:rsidRPr="00DF06DC" w:rsidRDefault="003A1AF7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3,010</w:t>
            </w:r>
          </w:p>
        </w:tc>
        <w:tc>
          <w:tcPr>
            <w:tcW w:w="148" w:type="pct"/>
          </w:tcPr>
          <w:p w14:paraId="7302D9FD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F71B00D" w14:textId="5C2C73C8" w:rsidR="00324C7E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8" w:type="pct"/>
          </w:tcPr>
          <w:p w14:paraId="577BC75A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9B9F5D" w14:textId="71A28568" w:rsidR="00324C7E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73D7A31" w14:textId="77777777" w:rsidR="00324C7E" w:rsidRPr="00DF06DC" w:rsidRDefault="00324C7E" w:rsidP="00324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85879D" w14:textId="02E4DE12" w:rsidR="00324C7E" w:rsidRPr="00DF06DC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AF7" w:rsidRPr="00DF06DC" w14:paraId="71767540" w14:textId="77777777" w:rsidTr="003A1AF7">
        <w:trPr>
          <w:trHeight w:val="420"/>
        </w:trPr>
        <w:tc>
          <w:tcPr>
            <w:tcW w:w="2057" w:type="pct"/>
          </w:tcPr>
          <w:p w14:paraId="6708BA8C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4E97CF3" w14:textId="0B1B34DF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153,801</w:t>
            </w:r>
          </w:p>
        </w:tc>
        <w:tc>
          <w:tcPr>
            <w:tcW w:w="148" w:type="pct"/>
          </w:tcPr>
          <w:p w14:paraId="1C6B6C4B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0262FF1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153,954</w:t>
            </w:r>
          </w:p>
        </w:tc>
        <w:tc>
          <w:tcPr>
            <w:tcW w:w="148" w:type="pct"/>
          </w:tcPr>
          <w:p w14:paraId="340A2152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3AD086E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53,056</w:t>
            </w:r>
          </w:p>
        </w:tc>
        <w:tc>
          <w:tcPr>
            <w:tcW w:w="137" w:type="pct"/>
          </w:tcPr>
          <w:p w14:paraId="20291BEF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4216D99" w14:textId="77777777" w:rsidR="003A1AF7" w:rsidRPr="00DF06DC" w:rsidRDefault="003A1AF7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2,016</w:t>
            </w:r>
          </w:p>
        </w:tc>
      </w:tr>
      <w:tr w:rsidR="003A1AF7" w:rsidRPr="00DF06DC" w14:paraId="20F28CB2" w14:textId="77777777" w:rsidTr="003A1AF7">
        <w:trPr>
          <w:trHeight w:val="420"/>
        </w:trPr>
        <w:tc>
          <w:tcPr>
            <w:tcW w:w="2057" w:type="pct"/>
          </w:tcPr>
          <w:p w14:paraId="296F9C86" w14:textId="1FE5EDC8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1A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483BE" w14:textId="6BFA60D4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1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156,811</w:t>
            </w:r>
          </w:p>
        </w:tc>
        <w:tc>
          <w:tcPr>
            <w:tcW w:w="148" w:type="pct"/>
          </w:tcPr>
          <w:p w14:paraId="28CED94E" w14:textId="77777777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273518A" w14:textId="7B36B950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3A1AF7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153,954</w:t>
            </w:r>
          </w:p>
        </w:tc>
        <w:tc>
          <w:tcPr>
            <w:tcW w:w="148" w:type="pct"/>
          </w:tcPr>
          <w:p w14:paraId="3D0BEA8F" w14:textId="77777777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32381C" w14:textId="7D703243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1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53,056</w:t>
            </w:r>
          </w:p>
        </w:tc>
        <w:tc>
          <w:tcPr>
            <w:tcW w:w="137" w:type="pct"/>
          </w:tcPr>
          <w:p w14:paraId="5A9F3A93" w14:textId="77777777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970048" w14:textId="54452C73" w:rsidR="003A1AF7" w:rsidRPr="003A1AF7" w:rsidRDefault="003A1AF7" w:rsidP="003A1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1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2,016</w:t>
            </w:r>
          </w:p>
        </w:tc>
      </w:tr>
      <w:bookmarkEnd w:id="12"/>
    </w:tbl>
    <w:p w14:paraId="31C7F4BE" w14:textId="070648FE" w:rsidR="009402D8" w:rsidRPr="00152755" w:rsidRDefault="009402D8" w:rsidP="00152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69D9FA88" w14:textId="6842281C" w:rsidR="00991C18" w:rsidRPr="00DF06DC" w:rsidRDefault="00991C18" w:rsidP="009C3E33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0" w:right="29" w:firstLine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DF06DC" w14:paraId="6E9EA955" w14:textId="77777777" w:rsidTr="001353DD">
        <w:tc>
          <w:tcPr>
            <w:tcW w:w="3762" w:type="dxa"/>
          </w:tcPr>
          <w:p w14:paraId="78AFACDE" w14:textId="77777777" w:rsidR="006029FC" w:rsidRPr="00DF06DC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27DF3E18" w:rsidR="006029FC" w:rsidRPr="00DF06DC" w:rsidRDefault="00297ACB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DF06DC" w:rsidRDefault="006029FC" w:rsidP="006029FC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DF06DC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BA68D4" w:rsidRPr="00DF06DC" w14:paraId="55601D2E" w14:textId="77777777" w:rsidTr="001353DD">
        <w:tc>
          <w:tcPr>
            <w:tcW w:w="3762" w:type="dxa"/>
          </w:tcPr>
          <w:p w14:paraId="57D31BA3" w14:textId="77777777" w:rsidR="00BA68D4" w:rsidRPr="00DF06DC" w:rsidRDefault="00BA68D4" w:rsidP="00BA68D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62813CAA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5CA1DA2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2DF4F8F2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CD8B63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3A73F030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9BF8BD0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785B62E9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A68D4" w:rsidRPr="00DF06DC" w14:paraId="0086DB0E" w14:textId="77777777" w:rsidTr="001353DD">
        <w:tc>
          <w:tcPr>
            <w:tcW w:w="3762" w:type="dxa"/>
          </w:tcPr>
          <w:p w14:paraId="0F1D5003" w14:textId="77777777" w:rsidR="00BA68D4" w:rsidRPr="00DF06DC" w:rsidRDefault="00BA68D4" w:rsidP="00BA68D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932A0D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C11FF3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35E0F" w14:textId="4CFC8583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46C2271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21D59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DCA012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F5A9FC" w14:textId="77777777" w:rsidR="00BA68D4" w:rsidRPr="00DF06DC" w:rsidRDefault="00BA68D4" w:rsidP="00BA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8D4" w:rsidRPr="00DF06DC" w14:paraId="1D1A7D9D" w14:textId="77777777" w:rsidTr="001353DD">
        <w:tc>
          <w:tcPr>
            <w:tcW w:w="3762" w:type="dxa"/>
          </w:tcPr>
          <w:p w14:paraId="48772B24" w14:textId="77777777" w:rsidR="00BA68D4" w:rsidRPr="00DF06DC" w:rsidRDefault="00BA68D4" w:rsidP="00BA68D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BA68D4" w:rsidRPr="00DF06DC" w:rsidRDefault="00BA68D4" w:rsidP="00BA68D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3B90" w:rsidRPr="00DF06DC" w14:paraId="0AAD967B" w14:textId="77777777" w:rsidTr="001353DD">
        <w:tc>
          <w:tcPr>
            <w:tcW w:w="3762" w:type="dxa"/>
          </w:tcPr>
          <w:p w14:paraId="1C51A41D" w14:textId="77777777" w:rsidR="00EE3B90" w:rsidRPr="00DF06DC" w:rsidRDefault="00EE3B90" w:rsidP="00EE3B9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14:paraId="0311A93B" w14:textId="2D897C3C" w:rsidR="00EE3B90" w:rsidRPr="00DF06DC" w:rsidRDefault="005B3518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="00476897" w:rsidRPr="00DF06DC">
              <w:rPr>
                <w:rFonts w:ascii="Angsana New" w:hAnsi="Angsana New"/>
                <w:sz w:val="30"/>
                <w:szCs w:val="30"/>
                <w:lang w:eastAsia="zh-CN"/>
              </w:rPr>
              <w:t>5,878</w:t>
            </w:r>
          </w:p>
        </w:tc>
        <w:tc>
          <w:tcPr>
            <w:tcW w:w="270" w:type="dxa"/>
          </w:tcPr>
          <w:p w14:paraId="5795F4DA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46C9" w14:textId="26CD9F98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21,826</w:t>
            </w:r>
          </w:p>
        </w:tc>
        <w:tc>
          <w:tcPr>
            <w:tcW w:w="270" w:type="dxa"/>
          </w:tcPr>
          <w:p w14:paraId="46AB539A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66908B0D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32CC6DB5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5C4A1FEF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200</w:t>
            </w:r>
          </w:p>
        </w:tc>
      </w:tr>
      <w:tr w:rsidR="00EE3B90" w:rsidRPr="00DF06DC" w14:paraId="67903EC7" w14:textId="77777777" w:rsidTr="001353DD">
        <w:tc>
          <w:tcPr>
            <w:tcW w:w="3762" w:type="dxa"/>
          </w:tcPr>
          <w:p w14:paraId="360356D8" w14:textId="23C53C53" w:rsidR="00EE3B90" w:rsidRPr="00DF06DC" w:rsidRDefault="00EE3B90" w:rsidP="00EE3B9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9276DD7" w14:textId="635CEAE9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483,287</w:t>
            </w:r>
          </w:p>
        </w:tc>
        <w:tc>
          <w:tcPr>
            <w:tcW w:w="270" w:type="dxa"/>
          </w:tcPr>
          <w:p w14:paraId="38ADB4FC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50641" w14:textId="15C52FD3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>261,764</w:t>
            </w:r>
          </w:p>
        </w:tc>
        <w:tc>
          <w:tcPr>
            <w:tcW w:w="270" w:type="dxa"/>
          </w:tcPr>
          <w:p w14:paraId="0ACDDC3C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69D93" w14:textId="6C33750B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202,074</w:t>
            </w:r>
          </w:p>
        </w:tc>
        <w:tc>
          <w:tcPr>
            <w:tcW w:w="270" w:type="dxa"/>
          </w:tcPr>
          <w:p w14:paraId="4557D796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F65E65" w14:textId="04BDE91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54,405</w:t>
            </w:r>
          </w:p>
        </w:tc>
      </w:tr>
      <w:tr w:rsidR="00EE3B90" w:rsidRPr="00DF06DC" w14:paraId="3DFE78BD" w14:textId="77777777" w:rsidTr="001353DD">
        <w:tc>
          <w:tcPr>
            <w:tcW w:w="3762" w:type="dxa"/>
          </w:tcPr>
          <w:p w14:paraId="13E77113" w14:textId="64360379" w:rsidR="00EE3B90" w:rsidRPr="00DF06DC" w:rsidRDefault="00EE3B90" w:rsidP="00EE3B9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997E1" w14:textId="311FBFBB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5</w:t>
            </w:r>
            <w:r w:rsidR="00476897" w:rsidRPr="00DF06DC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09,165</w:t>
            </w:r>
          </w:p>
        </w:tc>
        <w:tc>
          <w:tcPr>
            <w:tcW w:w="270" w:type="dxa"/>
          </w:tcPr>
          <w:p w14:paraId="0C747280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95138" w14:textId="083173AF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283,590</w:t>
            </w:r>
          </w:p>
        </w:tc>
        <w:tc>
          <w:tcPr>
            <w:tcW w:w="270" w:type="dxa"/>
          </w:tcPr>
          <w:p w14:paraId="7F8DBE70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2B390A9B" w:rsidR="00EE3B90" w:rsidRPr="00DF06DC" w:rsidRDefault="007B201D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202,314</w:t>
            </w:r>
          </w:p>
        </w:tc>
        <w:tc>
          <w:tcPr>
            <w:tcW w:w="270" w:type="dxa"/>
          </w:tcPr>
          <w:p w14:paraId="6B32F5C0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19D468A0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54,605</w:t>
            </w:r>
          </w:p>
        </w:tc>
      </w:tr>
    </w:tbl>
    <w:p w14:paraId="05986663" w14:textId="49C79BBF" w:rsidR="00B055CE" w:rsidRDefault="00B0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F5C54BB" w14:textId="2228F764" w:rsidR="0065640E" w:rsidRPr="00DF06DC" w:rsidRDefault="0065640E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359C9BD" w14:textId="0696D992" w:rsidR="0065640E" w:rsidRPr="00DF06DC" w:rsidRDefault="0065640E" w:rsidP="0065640E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22"/>
          <w:szCs w:val="22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900"/>
        <w:gridCol w:w="1080"/>
        <w:gridCol w:w="270"/>
        <w:gridCol w:w="1260"/>
        <w:gridCol w:w="270"/>
        <w:gridCol w:w="1169"/>
        <w:gridCol w:w="270"/>
        <w:gridCol w:w="1081"/>
      </w:tblGrid>
      <w:tr w:rsidR="00AE0F1F" w:rsidRPr="00DF06DC" w14:paraId="0DB07EC1" w14:textId="77777777" w:rsidTr="008166CF">
        <w:trPr>
          <w:tblHeader/>
        </w:trPr>
        <w:tc>
          <w:tcPr>
            <w:tcW w:w="3402" w:type="dxa"/>
          </w:tcPr>
          <w:p w14:paraId="34C386F8" w14:textId="77777777" w:rsidR="00AE0F1F" w:rsidRPr="00DF06DC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1DAFAF" w14:textId="1D638E31" w:rsidR="00AE0F1F" w:rsidRPr="00DF06DC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E9B361" w14:textId="6DA87F91" w:rsidR="00AE0F1F" w:rsidRPr="00DF06DC" w:rsidRDefault="00297ACB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34BCF" w14:textId="77777777" w:rsidR="00AE0F1F" w:rsidRPr="00DF06DC" w:rsidRDefault="00AE0F1F" w:rsidP="003A339A">
            <w:pPr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D0072E" w14:textId="77777777" w:rsidR="00AE0F1F" w:rsidRPr="00DF06DC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6CF" w:rsidRPr="00DF06DC" w14:paraId="11055D66" w14:textId="77777777" w:rsidTr="008166CF">
        <w:trPr>
          <w:tblHeader/>
        </w:trPr>
        <w:tc>
          <w:tcPr>
            <w:tcW w:w="3402" w:type="dxa"/>
          </w:tcPr>
          <w:p w14:paraId="46FB5C26" w14:textId="77777777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0AF3D3" w14:textId="475803D1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38AD36" w14:textId="293AE0FF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059B600" w14:textId="77777777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7FF7C" w14:textId="3405BABD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400F795" w14:textId="77777777" w:rsidR="008166CF" w:rsidRPr="00DF06DC" w:rsidRDefault="008166CF" w:rsidP="008166CF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271087" w14:textId="6F037F72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9B1FF8E" w14:textId="77777777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CA5D5BC" w14:textId="68423EB7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E3B90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8166CF" w:rsidRPr="00DF06DC" w14:paraId="74DCA480" w14:textId="77777777" w:rsidTr="008166CF">
        <w:trPr>
          <w:tblHeader/>
        </w:trPr>
        <w:tc>
          <w:tcPr>
            <w:tcW w:w="3402" w:type="dxa"/>
          </w:tcPr>
          <w:p w14:paraId="24834012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3DBC7E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751255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CF136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E9683" w14:textId="3BAA6B6B" w:rsidR="008166CF" w:rsidRPr="00DF06DC" w:rsidRDefault="008166CF" w:rsidP="00816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200" w:right="-20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170D6AB" w14:textId="77777777" w:rsidR="008166CF" w:rsidRPr="00DF06DC" w:rsidRDefault="008166CF" w:rsidP="00AF4D10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0E7FEA3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20ACFA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98B821" w14:textId="77777777" w:rsidR="008166CF" w:rsidRPr="00DF06DC" w:rsidRDefault="008166CF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F4D10" w:rsidRPr="00DF06DC" w14:paraId="4FDC418F" w14:textId="77777777" w:rsidTr="008166CF">
        <w:trPr>
          <w:tblHeader/>
        </w:trPr>
        <w:tc>
          <w:tcPr>
            <w:tcW w:w="3402" w:type="dxa"/>
          </w:tcPr>
          <w:p w14:paraId="7390C30D" w14:textId="77777777" w:rsidR="00AF4D10" w:rsidRPr="00DF06DC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97CD73" w14:textId="081681C1" w:rsidR="00AF4D10" w:rsidRPr="00DF06DC" w:rsidRDefault="00AF4D10" w:rsidP="00AF4D10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1B174D7" w14:textId="77777777" w:rsidR="00AF4D10" w:rsidRPr="00DF06DC" w:rsidRDefault="00AF4D10" w:rsidP="00AF4D10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3B90" w:rsidRPr="00DF06DC" w14:paraId="66F1050B" w14:textId="77777777" w:rsidTr="000E0A0A">
        <w:tc>
          <w:tcPr>
            <w:tcW w:w="3402" w:type="dxa"/>
          </w:tcPr>
          <w:p w14:paraId="4FCBE28A" w14:textId="4653C8D4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BBEAEEF" w14:textId="4B8C49D5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9E8C2" w14:textId="0B8A39D2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5</w:t>
            </w:r>
            <w:r w:rsidR="00C015EF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="00A4517E">
              <w:rPr>
                <w:rFonts w:ascii="Angsana New" w:eastAsia="MS Mincho" w:hAnsi="Angsana New"/>
                <w:sz w:val="30"/>
                <w:szCs w:val="30"/>
              </w:rPr>
              <w:t>4,509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7731D76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E208A" w14:textId="21ADD6CC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574,49</w:t>
            </w:r>
            <w:r w:rsidR="00013FA3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7344D2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3FB58" w14:textId="0C09FF64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E0448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72987" w14:textId="76E4FE4A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E3B90" w:rsidRPr="00DF06DC" w14:paraId="28154B5C" w14:textId="77777777" w:rsidTr="000E0A0A">
        <w:tc>
          <w:tcPr>
            <w:tcW w:w="3402" w:type="dxa"/>
          </w:tcPr>
          <w:p w14:paraId="7184A6A9" w14:textId="6D773F78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08FAA4AC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C16F4" w14:textId="57024307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40</w:t>
            </w:r>
            <w:r w:rsidR="00F94B6D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F94B6D" w:rsidRPr="00DF06DC">
              <w:rPr>
                <w:rFonts w:ascii="Angsana New" w:eastAsia="MS Mincho" w:hAnsi="Angsana New"/>
                <w:sz w:val="30"/>
                <w:szCs w:val="30"/>
              </w:rPr>
              <w:t>05</w:t>
            </w:r>
            <w:r w:rsidR="00420EC2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3595886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A5C3E7" w14:textId="5AAB0B1C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283,11</w:t>
            </w:r>
            <w:r w:rsidR="00013FA3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35949BD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36EA2D1" w14:textId="5968FB14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2,7</w:t>
            </w:r>
            <w:r w:rsidR="00DF7117" w:rsidRPr="00DF06DC">
              <w:rPr>
                <w:rFonts w:ascii="Angsana New" w:eastAsia="MS Mincho" w:hAnsi="Angsana New"/>
                <w:sz w:val="30"/>
                <w:szCs w:val="30"/>
              </w:rPr>
              <w:t>78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B679E1"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4668E685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6057CE" w14:textId="6DA9537C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916,473</w:t>
            </w:r>
          </w:p>
        </w:tc>
      </w:tr>
      <w:tr w:rsidR="00EE3B90" w:rsidRPr="00DF06DC" w14:paraId="5B078EF4" w14:textId="77777777" w:rsidTr="000E0A0A">
        <w:tc>
          <w:tcPr>
            <w:tcW w:w="3402" w:type="dxa"/>
          </w:tcPr>
          <w:p w14:paraId="28188F06" w14:textId="635BAC53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133AD06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81A2D6" w14:textId="56AC3166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A4517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970,562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50B58B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51927B" w14:textId="24EC99D0" w:rsidR="00EE3B90" w:rsidRPr="00DF06DC" w:rsidRDefault="001734EA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857,611 </w:t>
            </w:r>
          </w:p>
        </w:tc>
        <w:tc>
          <w:tcPr>
            <w:tcW w:w="270" w:type="dxa"/>
            <w:vAlign w:val="bottom"/>
          </w:tcPr>
          <w:p w14:paraId="016D2B44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21741E" w14:textId="3948D680" w:rsidR="00EE3B90" w:rsidRPr="00DF06DC" w:rsidRDefault="00B679E1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2,778,256</w:t>
            </w:r>
          </w:p>
        </w:tc>
        <w:tc>
          <w:tcPr>
            <w:tcW w:w="270" w:type="dxa"/>
          </w:tcPr>
          <w:p w14:paraId="22708761" w14:textId="77777777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06696E" w14:textId="2B1840C4" w:rsidR="00EE3B90" w:rsidRPr="00DF06DC" w:rsidRDefault="00EE3B90" w:rsidP="00EE3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916,473</w:t>
            </w:r>
          </w:p>
        </w:tc>
      </w:tr>
      <w:tr w:rsidR="00F44B2C" w:rsidRPr="00DF06DC" w14:paraId="1DD0D309" w14:textId="77777777" w:rsidTr="008166CF">
        <w:tc>
          <w:tcPr>
            <w:tcW w:w="3402" w:type="dxa"/>
          </w:tcPr>
          <w:p w14:paraId="4ED0A30D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350C0FC7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C607E8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A2A151E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8DE78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6FB4868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159B11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EABA7D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C0102B0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4"/>
                <w:szCs w:val="14"/>
              </w:rPr>
            </w:pPr>
          </w:p>
        </w:tc>
      </w:tr>
      <w:tr w:rsidR="00F44B2C" w:rsidRPr="00DF06DC" w14:paraId="71D509C7" w14:textId="77777777" w:rsidTr="008166CF">
        <w:tc>
          <w:tcPr>
            <w:tcW w:w="3402" w:type="dxa"/>
          </w:tcPr>
          <w:p w14:paraId="55F2ABEE" w14:textId="570CD2A0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9BA9CB4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9E06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D36F5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20242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D9317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40C687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CF58B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34C0CB" w14:textId="77777777" w:rsidR="00F44B2C" w:rsidRPr="00DF06DC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821B6" w:rsidRPr="00DF06DC" w14:paraId="1D460DB6" w14:textId="77777777" w:rsidTr="008166CF">
        <w:tc>
          <w:tcPr>
            <w:tcW w:w="3402" w:type="dxa"/>
          </w:tcPr>
          <w:p w14:paraId="0566B372" w14:textId="78B1F9E8" w:rsidR="004821B6" w:rsidRPr="00DF06DC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F06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FFED2F6" w14:textId="77777777" w:rsidR="004821B6" w:rsidRPr="00DF06DC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00A32" w14:textId="77777777" w:rsidR="004821B6" w:rsidRPr="00DF06DC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41067" w14:textId="77777777" w:rsidR="004821B6" w:rsidRPr="00DF06DC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64385" w14:textId="77777777" w:rsidR="004821B6" w:rsidRPr="00DF06DC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4901C8" w14:textId="77777777" w:rsidR="004821B6" w:rsidRPr="00DF06DC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D645E6" w14:textId="77777777" w:rsidR="004821B6" w:rsidRPr="00DF06DC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46623" w14:textId="77777777" w:rsidR="004821B6" w:rsidRPr="00DF06DC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0F47E6" w14:textId="77777777" w:rsidR="004821B6" w:rsidRPr="00DF06DC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27714" w:rsidRPr="00DF06DC" w14:paraId="5F776472" w14:textId="77777777" w:rsidTr="000E0A0A">
        <w:tc>
          <w:tcPr>
            <w:tcW w:w="3402" w:type="dxa"/>
          </w:tcPr>
          <w:p w14:paraId="74849601" w14:textId="2DF2414C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1D7B8EC4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0A5FC" w14:textId="3401AF1C" w:rsidR="00027714" w:rsidRPr="00DF06DC" w:rsidRDefault="00A4517E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335,892</w:t>
            </w:r>
            <w:r w:rsidR="005E3DFB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8C718B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C8F6E" w14:textId="33348B60" w:rsidR="00027714" w:rsidRPr="00DF06DC" w:rsidRDefault="00E42FA8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339,915</w:t>
            </w:r>
            <w:r w:rsidR="005E3DFB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B472FB3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FDBD78" w14:textId="42973B35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A7D76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8BDBAE" w14:textId="544C2219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768BB708" w14:textId="77777777" w:rsidTr="000E0A0A">
        <w:tc>
          <w:tcPr>
            <w:tcW w:w="3402" w:type="dxa"/>
          </w:tcPr>
          <w:p w14:paraId="212996B5" w14:textId="09A5A4A0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900" w:type="dxa"/>
          </w:tcPr>
          <w:p w14:paraId="53875B6B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B0485" w14:textId="36ED5BE2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2454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38555" w14:textId="0883246C" w:rsidR="00027714" w:rsidRPr="00DF06DC" w:rsidRDefault="00027714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EC70D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B707E7" w14:textId="38D872E0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6FC03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EEE9C9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27714" w:rsidRPr="00DF06DC" w14:paraId="097961CA" w14:textId="77777777" w:rsidTr="000E0A0A">
        <w:tc>
          <w:tcPr>
            <w:tcW w:w="3402" w:type="dxa"/>
          </w:tcPr>
          <w:p w14:paraId="18445C9B" w14:textId="74F34490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</w:rPr>
              <w:t xml:space="preserve">   1 - 30 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11A15BF6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A1F0" w14:textId="28FB76CE" w:rsidR="00027714" w:rsidRPr="00DF06DC" w:rsidRDefault="005E3DFB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35,673 </w:t>
            </w:r>
          </w:p>
        </w:tc>
        <w:tc>
          <w:tcPr>
            <w:tcW w:w="270" w:type="dxa"/>
          </w:tcPr>
          <w:p w14:paraId="34BE6F85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C91A8F" w14:textId="494FFE9C" w:rsidR="00027714" w:rsidRPr="00DF06DC" w:rsidRDefault="00E42FA8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46,790</w:t>
            </w:r>
            <w:r w:rsidR="005E3DFB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0CA03D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6C1827" w14:textId="2DC497B8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781C2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69D767" w14:textId="69FD437C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4388C3F9" w14:textId="77777777" w:rsidTr="000E0A0A">
        <w:tc>
          <w:tcPr>
            <w:tcW w:w="3402" w:type="dxa"/>
          </w:tcPr>
          <w:p w14:paraId="24E304F2" w14:textId="339A418C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</w:rPr>
              <w:t xml:space="preserve">   31 - 60 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3441731C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9BFAE" w14:textId="09BFA8D8" w:rsidR="00027714" w:rsidRPr="00DF06DC" w:rsidRDefault="005E3DFB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15,64</w:t>
            </w:r>
            <w:r w:rsidR="00420EC2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6B4D21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7AB96F" w14:textId="0B0B52F9" w:rsidR="00027714" w:rsidRPr="00DF06DC" w:rsidRDefault="00E42FA8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3,359</w:t>
            </w:r>
            <w:r w:rsidR="005E3DFB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528DE58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E6BC18" w14:textId="152E2FB0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AD4A9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4D3F79" w14:textId="27E83C12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1A56A4EF" w14:textId="77777777" w:rsidTr="000E0A0A">
        <w:tc>
          <w:tcPr>
            <w:tcW w:w="3402" w:type="dxa"/>
          </w:tcPr>
          <w:p w14:paraId="6F1D2A9B" w14:textId="3FD16DCD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</w:rPr>
              <w:t xml:space="preserve">   61 - 90 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00" w:type="dxa"/>
          </w:tcPr>
          <w:p w14:paraId="4CF86AFA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DD99" w14:textId="25A103F3" w:rsidR="00027714" w:rsidRPr="00DF06DC" w:rsidRDefault="005E3DFB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1,467 </w:t>
            </w:r>
          </w:p>
        </w:tc>
        <w:tc>
          <w:tcPr>
            <w:tcW w:w="270" w:type="dxa"/>
          </w:tcPr>
          <w:p w14:paraId="613E1C2F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C1C9B" w14:textId="24D0D107" w:rsidR="00027714" w:rsidRPr="00DF06DC" w:rsidRDefault="00E42FA8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9,981</w:t>
            </w:r>
          </w:p>
        </w:tc>
        <w:tc>
          <w:tcPr>
            <w:tcW w:w="270" w:type="dxa"/>
            <w:vAlign w:val="bottom"/>
          </w:tcPr>
          <w:p w14:paraId="7F721E80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091D8B" w14:textId="38A7C6A0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F3FE0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2612B" w14:textId="6310F852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3B23DCFC" w14:textId="77777777" w:rsidTr="000E0A0A">
        <w:tc>
          <w:tcPr>
            <w:tcW w:w="3402" w:type="dxa"/>
          </w:tcPr>
          <w:p w14:paraId="60CE9D5A" w14:textId="606E386C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71776BAC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A877E" w14:textId="6FEB8B05" w:rsidR="00027714" w:rsidRPr="00DF06DC" w:rsidRDefault="005E3DFB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72,150 </w:t>
            </w:r>
          </w:p>
        </w:tc>
        <w:tc>
          <w:tcPr>
            <w:tcW w:w="270" w:type="dxa"/>
          </w:tcPr>
          <w:p w14:paraId="4ADCB6BA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5AE221" w14:textId="5348B725" w:rsidR="00027714" w:rsidRPr="00DF06DC" w:rsidRDefault="00E42FA8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100</w:t>
            </w:r>
            <w:r w:rsidR="00F86506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248</w:t>
            </w:r>
            <w:r w:rsidR="005E3DFB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9A1B654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BDC59AF" w14:textId="177BAD5D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945A5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4A1B830" w14:textId="278518AA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43E7CA77" w14:textId="77777777" w:rsidTr="000E0A0A">
        <w:tc>
          <w:tcPr>
            <w:tcW w:w="3402" w:type="dxa"/>
          </w:tcPr>
          <w:p w14:paraId="056CE4BA" w14:textId="7F777719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D8F5BE2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BC4D" w14:textId="4C2F4E4E" w:rsidR="00027714" w:rsidRPr="00DF06DC" w:rsidRDefault="00A4517E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460,826</w:t>
            </w:r>
            <w:r w:rsidR="005E3DFB"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978AF95" w14:textId="77777777" w:rsidR="00027714" w:rsidRPr="00DF06DC" w:rsidRDefault="00027714" w:rsidP="005E3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F4F0A0" w14:textId="24B8768B" w:rsidR="00027714" w:rsidRPr="00DF06DC" w:rsidRDefault="005E3DFB" w:rsidP="00881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500,293 </w:t>
            </w:r>
          </w:p>
        </w:tc>
        <w:tc>
          <w:tcPr>
            <w:tcW w:w="270" w:type="dxa"/>
            <w:vAlign w:val="bottom"/>
          </w:tcPr>
          <w:p w14:paraId="40BFE997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D7119ED" w14:textId="7EB675F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C6B4C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CAD000C" w14:textId="58945588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E21D8" w:rsidRPr="00DF06DC" w14:paraId="3F7DFEEE" w14:textId="77777777" w:rsidTr="004E21D8">
        <w:tc>
          <w:tcPr>
            <w:tcW w:w="3402" w:type="dxa"/>
          </w:tcPr>
          <w:p w14:paraId="473B692E" w14:textId="77777777" w:rsidR="004E21D8" w:rsidRPr="00DF06DC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4D3EE93E" w14:textId="77777777" w:rsidR="004E21D8" w:rsidRPr="00DF06DC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6E012" w14:textId="77777777" w:rsidR="004E21D8" w:rsidRPr="00DF06DC" w:rsidRDefault="004E21D8" w:rsidP="00D4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E4EBF46" w14:textId="77777777" w:rsidR="004E21D8" w:rsidRPr="00DF06DC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CA4C5" w14:textId="77777777" w:rsidR="004E21D8" w:rsidRPr="00DF06DC" w:rsidRDefault="004E21D8" w:rsidP="008D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619CB5B" w14:textId="77777777" w:rsidR="004E21D8" w:rsidRPr="00DF06DC" w:rsidRDefault="004E21D8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69B4395" w14:textId="77777777" w:rsidR="004E21D8" w:rsidRPr="00DF06DC" w:rsidRDefault="004E21D8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7C5AF0" w14:textId="77777777" w:rsidR="004E21D8" w:rsidRPr="00DF06DC" w:rsidRDefault="004E21D8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6B95850" w14:textId="77777777" w:rsidR="004E21D8" w:rsidRPr="00DF06DC" w:rsidRDefault="004E21D8" w:rsidP="00426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</w:tr>
      <w:tr w:rsidR="00027714" w:rsidRPr="00DF06DC" w14:paraId="31147C9A" w14:textId="77777777" w:rsidTr="000E0A0A">
        <w:tc>
          <w:tcPr>
            <w:tcW w:w="3402" w:type="dxa"/>
          </w:tcPr>
          <w:p w14:paraId="60B2D6F7" w14:textId="62417069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900" w:type="dxa"/>
          </w:tcPr>
          <w:p w14:paraId="47ED9E31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A9D30" w14:textId="259E06E7" w:rsidR="00027714" w:rsidRPr="00DF06DC" w:rsidRDefault="00727138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81,068</w:t>
            </w:r>
          </w:p>
        </w:tc>
        <w:tc>
          <w:tcPr>
            <w:tcW w:w="270" w:type="dxa"/>
            <w:shd w:val="clear" w:color="auto" w:fill="auto"/>
          </w:tcPr>
          <w:p w14:paraId="3ACCF6AE" w14:textId="77777777" w:rsidR="00027714" w:rsidRPr="00DF06DC" w:rsidRDefault="00027714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204C8D" w14:textId="11B8CE3C" w:rsidR="00027714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79,441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597D0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3DD131" w14:textId="1A72C523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F1B57" w14:textId="5040C9A2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618D0F0" w14:textId="273F7B32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5" w:hanging="291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              -</w:t>
            </w:r>
          </w:p>
        </w:tc>
      </w:tr>
      <w:tr w:rsidR="00027714" w:rsidRPr="00DF06DC" w14:paraId="347861A4" w14:textId="77777777" w:rsidTr="000E0A0A">
        <w:tc>
          <w:tcPr>
            <w:tcW w:w="3402" w:type="dxa"/>
          </w:tcPr>
          <w:p w14:paraId="4584DBE1" w14:textId="0D2EF88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900" w:type="dxa"/>
          </w:tcPr>
          <w:p w14:paraId="14F42467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EA1A84" w14:textId="77777777" w:rsidR="00E201BB" w:rsidRPr="00DF06DC" w:rsidRDefault="00E201BB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52538D7" w14:textId="2ACCBCC0" w:rsidR="00027714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727138" w:rsidRPr="00DF06DC">
              <w:rPr>
                <w:rFonts w:ascii="Angsana New" w:eastAsia="MS Mincho" w:hAnsi="Angsana New"/>
                <w:sz w:val="30"/>
                <w:szCs w:val="30"/>
              </w:rPr>
              <w:t xml:space="preserve"> 74,95</w:t>
            </w:r>
            <w:r w:rsidR="00420EC2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="00727138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0027D81" w14:textId="77777777" w:rsidR="00027714" w:rsidRPr="00DF06DC" w:rsidRDefault="00027714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D27117" w14:textId="77777777" w:rsidR="00E201BB" w:rsidRPr="00DF06DC" w:rsidRDefault="00E201BB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9578D4" w14:textId="11080C74" w:rsidR="00027714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70,922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95B59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C244207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422240" w14:textId="650FD9D2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8BE93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FD2027D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A240FA0" w14:textId="16B65E63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1BBFA10A" w14:textId="77777777" w:rsidTr="000E0A0A">
        <w:tc>
          <w:tcPr>
            <w:tcW w:w="3402" w:type="dxa"/>
          </w:tcPr>
          <w:p w14:paraId="2F35D858" w14:textId="65EA1670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3FB9669C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A37F31" w14:textId="77777777" w:rsidR="000C4ADE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  <w:p w14:paraId="46A242D1" w14:textId="72152E70" w:rsidR="00027714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(52,343)</w:t>
            </w:r>
          </w:p>
        </w:tc>
        <w:tc>
          <w:tcPr>
            <w:tcW w:w="270" w:type="dxa"/>
            <w:shd w:val="clear" w:color="auto" w:fill="auto"/>
          </w:tcPr>
          <w:p w14:paraId="59EA2517" w14:textId="77777777" w:rsidR="00027714" w:rsidRPr="00DF06DC" w:rsidRDefault="00027714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1A0952" w14:textId="77777777" w:rsidR="000C4ADE" w:rsidRPr="00DF06DC" w:rsidRDefault="000C4ADE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9DC30B" w14:textId="6853420E" w:rsidR="00027714" w:rsidRPr="00DF06DC" w:rsidRDefault="00875917" w:rsidP="0042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(76,163)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02EBF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96C9F06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1E469B" w14:textId="337F65AE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76D77" w14:textId="60842AC9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7CA940A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7F612B" w14:textId="219E10E3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27714" w:rsidRPr="00DF06DC" w14:paraId="13864F5F" w14:textId="77777777" w:rsidTr="000E0A0A">
        <w:trPr>
          <w:trHeight w:val="344"/>
        </w:trPr>
        <w:tc>
          <w:tcPr>
            <w:tcW w:w="3402" w:type="dxa"/>
          </w:tcPr>
          <w:p w14:paraId="164BD771" w14:textId="7E4567A5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7694BE93" w14:textId="274047DC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FF3E8" w14:textId="5E9D5D55" w:rsidR="00027714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  <w:r w:rsidR="00A4517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564,509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1CD157" w14:textId="77777777" w:rsidR="00027714" w:rsidRPr="00DF06DC" w:rsidRDefault="00027714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7CA14" w14:textId="16BA05DF" w:rsidR="00027714" w:rsidRPr="00DF06DC" w:rsidRDefault="00875917" w:rsidP="0087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574,493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02214" w14:textId="77777777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37AC" w14:textId="5C5D8C7D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CBC97" w14:textId="496A402E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BD77A" w14:textId="72CD883E" w:rsidR="00027714" w:rsidRPr="00DF06DC" w:rsidRDefault="00027714" w:rsidP="00027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C20DE" w14:textId="06CB3DF8" w:rsidR="006E4BCF" w:rsidRPr="00DF06DC" w:rsidRDefault="006E4BCF" w:rsidP="00424379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852"/>
        <w:gridCol w:w="450"/>
        <w:gridCol w:w="1080"/>
        <w:gridCol w:w="270"/>
        <w:gridCol w:w="1260"/>
        <w:gridCol w:w="270"/>
        <w:gridCol w:w="1169"/>
        <w:gridCol w:w="270"/>
        <w:gridCol w:w="1081"/>
      </w:tblGrid>
      <w:tr w:rsidR="00090E8C" w:rsidRPr="00DF06DC" w14:paraId="778AE685" w14:textId="77777777" w:rsidTr="00BE10F4">
        <w:trPr>
          <w:tblHeader/>
        </w:trPr>
        <w:tc>
          <w:tcPr>
            <w:tcW w:w="3870" w:type="dxa"/>
            <w:gridSpan w:val="2"/>
            <w:vAlign w:val="bottom"/>
            <w:hideMark/>
          </w:tcPr>
          <w:p w14:paraId="3D458E7E" w14:textId="7550D14D" w:rsidR="00090E8C" w:rsidRPr="00DF06DC" w:rsidRDefault="0048401E" w:rsidP="0048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26" w:lineRule="auto"/>
              <w:ind w:left="246" w:hanging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50" w:type="dxa"/>
          </w:tcPr>
          <w:p w14:paraId="30785AAE" w14:textId="77777777" w:rsidR="00090E8C" w:rsidRPr="00DF06DC" w:rsidRDefault="00090E8C" w:rsidP="00090E8C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43B9610" w14:textId="6C7A8097" w:rsidR="00090E8C" w:rsidRPr="00DF06DC" w:rsidRDefault="00297ACB" w:rsidP="00090E8C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896EA" w14:textId="77777777" w:rsidR="00090E8C" w:rsidRPr="00DF06DC" w:rsidRDefault="00090E8C" w:rsidP="00090E8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7C26433" w14:textId="11916A5C" w:rsidR="00090E8C" w:rsidRPr="00DF06DC" w:rsidRDefault="00090E8C" w:rsidP="00090E8C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301" w:rsidRPr="00DF06DC" w14:paraId="10B08A0C" w14:textId="77777777" w:rsidTr="00BE10F4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852" w:type="dxa"/>
          </w:tcPr>
          <w:p w14:paraId="26BA6F09" w14:textId="77777777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9426357" w14:textId="77777777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E9EDD9" w14:textId="1863B3D6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027714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3569797" w14:textId="77777777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025C10" w14:textId="7191A925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027714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92B458" w14:textId="77777777" w:rsidR="008E2301" w:rsidRPr="00DF06DC" w:rsidRDefault="008E2301" w:rsidP="008E2301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1D6869" w14:textId="7DE5F8D7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027714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73B792E" w14:textId="77777777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A4CF47" w14:textId="5964051E" w:rsidR="008E2301" w:rsidRPr="00DF06DC" w:rsidRDefault="008E2301" w:rsidP="008E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027714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BE10F4" w:rsidRPr="00DF06DC" w14:paraId="797523B6" w14:textId="77777777" w:rsidTr="00BE10F4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852" w:type="dxa"/>
          </w:tcPr>
          <w:p w14:paraId="27FB01C9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3804839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5F9922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8292CE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46C06E" w14:textId="0E38449A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650FC67" w14:textId="77777777" w:rsidR="00BE10F4" w:rsidRPr="00DF06DC" w:rsidRDefault="00BE10F4" w:rsidP="00BE10F4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BEFB6F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BCAE5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B39C05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E10F4" w:rsidRPr="00DF06DC" w14:paraId="17546E00" w14:textId="77777777" w:rsidTr="00BE10F4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852" w:type="dxa"/>
          </w:tcPr>
          <w:p w14:paraId="5FACAB20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E2DD060" w14:textId="77777777" w:rsidR="00BE10F4" w:rsidRPr="00DF06DC" w:rsidRDefault="00BE10F4" w:rsidP="00BE10F4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E9FE657" w14:textId="77777777" w:rsidR="00BE10F4" w:rsidRPr="00DF06DC" w:rsidRDefault="00BE10F4" w:rsidP="00BE10F4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10F4" w:rsidRPr="00DF06DC" w14:paraId="646B0A4F" w14:textId="77777777" w:rsidTr="00BE10F4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852" w:type="dxa"/>
          </w:tcPr>
          <w:p w14:paraId="1D0CBA0A" w14:textId="56F8F29F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50" w:type="dxa"/>
          </w:tcPr>
          <w:p w14:paraId="0C49C26A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B41981" w14:textId="2BD8211B" w:rsidR="00BE10F4" w:rsidRPr="00DF06DC" w:rsidRDefault="002F39CF" w:rsidP="002F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76,163</w:t>
            </w:r>
          </w:p>
        </w:tc>
        <w:tc>
          <w:tcPr>
            <w:tcW w:w="270" w:type="dxa"/>
            <w:shd w:val="clear" w:color="auto" w:fill="auto"/>
          </w:tcPr>
          <w:p w14:paraId="0C4317C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F4ADDA" w14:textId="5E28E7D2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116,237</w:t>
            </w:r>
          </w:p>
        </w:tc>
        <w:tc>
          <w:tcPr>
            <w:tcW w:w="270" w:type="dxa"/>
            <w:vAlign w:val="bottom"/>
          </w:tcPr>
          <w:p w14:paraId="39BE3546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0E974B" w14:textId="1D7C880D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F026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9CAB79" w14:textId="7A8F7FA5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E10F4" w:rsidRPr="00DF06DC" w14:paraId="682ED7AE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gridSpan w:val="2"/>
          </w:tcPr>
          <w:p w14:paraId="45A25DB1" w14:textId="2F9818AA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450" w:type="dxa"/>
          </w:tcPr>
          <w:p w14:paraId="00F12EB0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98D22E" w14:textId="4C7A8BA0" w:rsidR="00BE10F4" w:rsidRPr="00DF06DC" w:rsidRDefault="002F39CF" w:rsidP="0042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6D2689" w:rsidRPr="00DF06DC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18,174</w:t>
            </w:r>
            <w:r w:rsidR="006D2689" w:rsidRPr="00DF06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C40A0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108" w:hanging="3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C263C5" w14:textId="0A86AF91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(34,177)</w:t>
            </w:r>
          </w:p>
        </w:tc>
        <w:tc>
          <w:tcPr>
            <w:tcW w:w="270" w:type="dxa"/>
            <w:vAlign w:val="bottom"/>
          </w:tcPr>
          <w:p w14:paraId="6F7A6E9B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F21BAE" w14:textId="4D7C1EDF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CC74A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163CFF" w14:textId="6E20CFE1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E10F4" w:rsidRPr="00DF06DC" w14:paraId="71D33EA2" w14:textId="77777777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852" w:type="dxa"/>
          </w:tcPr>
          <w:p w14:paraId="4D162974" w14:textId="424688AC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50" w:type="dxa"/>
          </w:tcPr>
          <w:p w14:paraId="66412C11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447BB6" w14:textId="4A233433" w:rsidR="00BE10F4" w:rsidRPr="00DF06DC" w:rsidRDefault="006D2689" w:rsidP="0042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2F39CF" w:rsidRPr="00DF06DC">
              <w:rPr>
                <w:rFonts w:ascii="Angsana New" w:eastAsia="MS Mincho" w:hAnsi="Angsana New"/>
                <w:sz w:val="30"/>
                <w:szCs w:val="30"/>
              </w:rPr>
              <w:t>5,646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)</w:t>
            </w:r>
            <w:r w:rsidR="002F39CF"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74AF8C3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65697" w14:textId="55CFB2DE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-16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(5,897)</w:t>
            </w:r>
          </w:p>
        </w:tc>
        <w:tc>
          <w:tcPr>
            <w:tcW w:w="270" w:type="dxa"/>
            <w:vAlign w:val="bottom"/>
          </w:tcPr>
          <w:p w14:paraId="49A49B2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E1C94A" w14:textId="2DB91F6D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401B6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F2772F" w14:textId="7BD3DD2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E10F4" w:rsidRPr="00DF06DC" w14:paraId="0BDE3678" w14:textId="77777777" w:rsidTr="00BE10F4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852" w:type="dxa"/>
          </w:tcPr>
          <w:p w14:paraId="73107266" w14:textId="26F600C2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50" w:type="dxa"/>
          </w:tcPr>
          <w:p w14:paraId="5901AE9C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484BE" w14:textId="043EA298" w:rsidR="00BE10F4" w:rsidRPr="00DF06DC" w:rsidRDefault="002F39CF" w:rsidP="00420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52,343</w:t>
            </w:r>
          </w:p>
        </w:tc>
        <w:tc>
          <w:tcPr>
            <w:tcW w:w="270" w:type="dxa"/>
            <w:shd w:val="clear" w:color="auto" w:fill="auto"/>
          </w:tcPr>
          <w:p w14:paraId="4CB54058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24935" w14:textId="57B47660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76,163</w:t>
            </w:r>
          </w:p>
        </w:tc>
        <w:tc>
          <w:tcPr>
            <w:tcW w:w="270" w:type="dxa"/>
            <w:vAlign w:val="bottom"/>
          </w:tcPr>
          <w:p w14:paraId="1B6F5CE9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4C0447" w14:textId="31F762A1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E305" w14:textId="77777777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AE1EBE" w14:textId="09D80919" w:rsidR="00BE10F4" w:rsidRPr="00DF06DC" w:rsidRDefault="00BE10F4" w:rsidP="00BE10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C49582" w14:textId="77777777" w:rsidR="00E51581" w:rsidRPr="00DF06DC" w:rsidRDefault="00E51581" w:rsidP="0066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DF06DC" w:rsidSect="00F52B7F">
          <w:headerReference w:type="default" r:id="rId17"/>
          <w:pgSz w:w="11909" w:h="16834" w:code="9"/>
          <w:pgMar w:top="691" w:right="1152" w:bottom="576" w:left="1170" w:header="720" w:footer="720" w:gutter="0"/>
          <w:cols w:space="720"/>
          <w:docGrid w:linePitch="245"/>
        </w:sectPr>
      </w:pPr>
    </w:p>
    <w:p w14:paraId="240AC86F" w14:textId="1440AF51" w:rsidR="008166CF" w:rsidRPr="00DF06DC" w:rsidRDefault="008166CF" w:rsidP="00E3590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4" w:name="_Hlk16248"/>
      <w:r w:rsidRPr="00DF06D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1092827B" w14:textId="77777777" w:rsidR="004E7901" w:rsidRPr="00077721" w:rsidRDefault="004E7901" w:rsidP="004E7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720"/>
        <w:gridCol w:w="180"/>
        <w:gridCol w:w="630"/>
        <w:gridCol w:w="180"/>
        <w:gridCol w:w="987"/>
        <w:gridCol w:w="180"/>
        <w:gridCol w:w="813"/>
        <w:gridCol w:w="180"/>
        <w:gridCol w:w="807"/>
        <w:gridCol w:w="180"/>
        <w:gridCol w:w="720"/>
        <w:gridCol w:w="180"/>
        <w:gridCol w:w="720"/>
        <w:gridCol w:w="180"/>
        <w:gridCol w:w="810"/>
        <w:gridCol w:w="180"/>
        <w:gridCol w:w="890"/>
        <w:gridCol w:w="180"/>
        <w:gridCol w:w="814"/>
      </w:tblGrid>
      <w:tr w:rsidR="00F57DF2" w:rsidRPr="00077721" w14:paraId="22E64963" w14:textId="77777777" w:rsidTr="00077721">
        <w:trPr>
          <w:cantSplit/>
          <w:trHeight w:val="20"/>
          <w:tblHeader/>
        </w:trPr>
        <w:tc>
          <w:tcPr>
            <w:tcW w:w="6750" w:type="dxa"/>
            <w:gridSpan w:val="6"/>
          </w:tcPr>
          <w:p w14:paraId="26CC926D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1A158D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</w:tcPr>
          <w:p w14:paraId="30B96D4F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4A3342F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61" w:type="dxa"/>
            <w:gridSpan w:val="11"/>
          </w:tcPr>
          <w:p w14:paraId="1415C9AA" w14:textId="77777777" w:rsidR="00F57DF2" w:rsidRPr="00077721" w:rsidRDefault="00F57DF2" w:rsidP="00F9071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77721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F57DF2" w:rsidRPr="00077721" w14:paraId="2A796790" w14:textId="77777777" w:rsidTr="00077721">
        <w:trPr>
          <w:cantSplit/>
          <w:trHeight w:val="20"/>
          <w:tblHeader/>
        </w:trPr>
        <w:tc>
          <w:tcPr>
            <w:tcW w:w="2970" w:type="dxa"/>
            <w:vAlign w:val="bottom"/>
          </w:tcPr>
          <w:p w14:paraId="779A3181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BE594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A22FC4B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</w:p>
          <w:p w14:paraId="0B35AA22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530" w:type="dxa"/>
            <w:gridSpan w:val="3"/>
          </w:tcPr>
          <w:p w14:paraId="24CC8882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559DB8DE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ECA0E18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</w:tcPr>
          <w:p w14:paraId="2648A994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4C9E63EA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736BD6FB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0B234642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4B1B2E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5E9F4F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0126D3E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84" w:type="dxa"/>
            <w:gridSpan w:val="3"/>
            <w:vAlign w:val="bottom"/>
          </w:tcPr>
          <w:p w14:paraId="0DF5D1AC" w14:textId="77777777" w:rsidR="00F57DF2" w:rsidRPr="00077721" w:rsidRDefault="00F57DF2" w:rsidP="00F9071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ราคาทุน-สุทธิ</w:t>
            </w:r>
          </w:p>
        </w:tc>
      </w:tr>
      <w:tr w:rsidR="00F57DF2" w:rsidRPr="00077721" w14:paraId="5AB2BA87" w14:textId="77777777" w:rsidTr="00077721">
        <w:trPr>
          <w:cantSplit/>
          <w:trHeight w:val="20"/>
          <w:tblHeader/>
        </w:trPr>
        <w:tc>
          <w:tcPr>
            <w:tcW w:w="2970" w:type="dxa"/>
          </w:tcPr>
          <w:p w14:paraId="0E86BC02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75125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0F008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4A5127C" w14:textId="49C41B08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BC30601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53CA0E82" w14:textId="6001DCE1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99B6945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7" w:type="dxa"/>
            <w:vAlign w:val="center"/>
          </w:tcPr>
          <w:p w14:paraId="2A223FF4" w14:textId="4DE20C7C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EFC3CD8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14:paraId="2DB71611" w14:textId="5030064F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3D65DB8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07" w:type="dxa"/>
            <w:vAlign w:val="center"/>
          </w:tcPr>
          <w:p w14:paraId="31D649FD" w14:textId="03C909E0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4E14934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1C1FEA5" w14:textId="7355101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A52E6F8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79738890" w14:textId="41913180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04AFFA9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83EE045" w14:textId="6F505C59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F2E83CB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1682DC97" w14:textId="78F3B472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555382A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14:paraId="21587CA6" w14:textId="195B8BF2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27714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57DF2" w:rsidRPr="00077721" w14:paraId="02C2265D" w14:textId="77777777" w:rsidTr="00077721">
        <w:trPr>
          <w:cantSplit/>
          <w:trHeight w:val="20"/>
          <w:tblHeader/>
        </w:trPr>
        <w:tc>
          <w:tcPr>
            <w:tcW w:w="2970" w:type="dxa"/>
          </w:tcPr>
          <w:p w14:paraId="15AABF29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453DF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272E5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center"/>
          </w:tcPr>
          <w:p w14:paraId="65BE8FB5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5A9C0EC2" w14:textId="77777777" w:rsidR="00F57DF2" w:rsidRPr="00077721" w:rsidRDefault="00F57DF2" w:rsidP="00F9071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821" w:type="dxa"/>
            <w:gridSpan w:val="15"/>
            <w:vAlign w:val="center"/>
          </w:tcPr>
          <w:p w14:paraId="2FEF19EB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DF2" w:rsidRPr="00077721" w14:paraId="53019159" w14:textId="77777777" w:rsidTr="00077721">
        <w:trPr>
          <w:cantSplit/>
          <w:trHeight w:val="20"/>
        </w:trPr>
        <w:tc>
          <w:tcPr>
            <w:tcW w:w="2970" w:type="dxa"/>
          </w:tcPr>
          <w:p w14:paraId="6D467707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3513F0E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CE211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0A961D3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A7F3D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7C905213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A9A581" w14:textId="77777777" w:rsidR="00F57DF2" w:rsidRPr="00077721" w:rsidRDefault="00F57DF2" w:rsidP="00F9071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7" w:type="dxa"/>
          </w:tcPr>
          <w:p w14:paraId="523F106B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65A872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</w:tcPr>
          <w:p w14:paraId="4EFBF382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990C1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13F2FD61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EF2DBB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1BA4150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6886EE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20D55BE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9F2879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E08A9D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28F03" w14:textId="77777777" w:rsidR="00F57DF2" w:rsidRPr="00077721" w:rsidRDefault="00F57DF2" w:rsidP="00F9071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</w:tcPr>
          <w:p w14:paraId="53A54818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CBB10A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4F538AD3" w14:textId="77777777" w:rsidR="00F57DF2" w:rsidRPr="00077721" w:rsidRDefault="00F57DF2" w:rsidP="00F9071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8AF" w:rsidRPr="00077721" w14:paraId="21B1C0CE" w14:textId="77777777" w:rsidTr="00077721">
        <w:trPr>
          <w:cantSplit/>
          <w:trHeight w:val="20"/>
        </w:trPr>
        <w:tc>
          <w:tcPr>
            <w:tcW w:w="2970" w:type="dxa"/>
          </w:tcPr>
          <w:p w14:paraId="7E31F538" w14:textId="31EAA2BD" w:rsidR="009318AF" w:rsidRPr="00077721" w:rsidRDefault="009318AF" w:rsidP="004E7901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เอดับบลิวซี ฮอสปิทอลลิตี้ </w:t>
            </w:r>
            <w:r w:rsidR="004E7901" w:rsidRPr="0007772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เดเวลอปเมนท์ จำกัด</w:t>
            </w:r>
          </w:p>
        </w:tc>
        <w:tc>
          <w:tcPr>
            <w:tcW w:w="1080" w:type="dxa"/>
            <w:vAlign w:val="bottom"/>
          </w:tcPr>
          <w:p w14:paraId="5D996924" w14:textId="646C9F01" w:rsidR="009318AF" w:rsidRPr="00077721" w:rsidRDefault="009318AF" w:rsidP="009318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กิจการโรงแรม</w:t>
            </w:r>
          </w:p>
        </w:tc>
        <w:tc>
          <w:tcPr>
            <w:tcW w:w="1170" w:type="dxa"/>
            <w:vAlign w:val="bottom"/>
          </w:tcPr>
          <w:p w14:paraId="61637766" w14:textId="357CA5B2" w:rsidR="009318AF" w:rsidRPr="00077721" w:rsidRDefault="009318AF" w:rsidP="009318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FE85E6B" w14:textId="185B1E2F" w:rsidR="009318AF" w:rsidRPr="00077721" w:rsidRDefault="008A0C4E" w:rsidP="009318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07B0AF5" w14:textId="77777777" w:rsidR="009318AF" w:rsidRPr="00077721" w:rsidRDefault="009318AF" w:rsidP="009318A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603BE9" w14:textId="3AD5AF00" w:rsidR="009318AF" w:rsidRPr="00077721" w:rsidRDefault="00027714" w:rsidP="009318A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5E72A7E" w14:textId="77777777" w:rsidR="009318AF" w:rsidRPr="00077721" w:rsidRDefault="009318AF" w:rsidP="009318A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055FD3D" w14:textId="3230951F" w:rsidR="009318AF" w:rsidRPr="00077721" w:rsidRDefault="008A0C4E" w:rsidP="009C3B36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E0E25B" w14:textId="77777777" w:rsidR="009318AF" w:rsidRPr="0007772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575884B0" w14:textId="502A04C4" w:rsidR="009318AF" w:rsidRPr="00077721" w:rsidRDefault="008A0C4E" w:rsidP="009318A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E746A6" w14:textId="77777777" w:rsidR="009318AF" w:rsidRPr="0007772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388E5208" w14:textId="087FDAD1" w:rsidR="009318AF" w:rsidRPr="00077721" w:rsidRDefault="008A0C4E" w:rsidP="004F36C4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46EDBCF8" w14:textId="77777777" w:rsidR="009318AF" w:rsidRPr="0007772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9775B8C" w14:textId="4A4B12EA" w:rsidR="009318AF" w:rsidRPr="00077721" w:rsidRDefault="00027714" w:rsidP="006D4A4E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62FFE173" w14:textId="77777777" w:rsidR="009318AF" w:rsidRPr="00077721" w:rsidRDefault="009318AF" w:rsidP="009318A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D78DF95" w14:textId="4746ADCD" w:rsidR="009318AF" w:rsidRPr="00077721" w:rsidRDefault="008A0C4E" w:rsidP="004260D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2612B2" w14:textId="77777777" w:rsidR="009318AF" w:rsidRPr="0007772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82003" w14:textId="534D7A09" w:rsidR="009318AF" w:rsidRPr="00077721" w:rsidRDefault="009318AF" w:rsidP="004260D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E0FBEA" w14:textId="77777777" w:rsidR="009318AF" w:rsidRPr="0007772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2A2D1E45" w14:textId="132E2006" w:rsidR="009318AF" w:rsidRPr="00077721" w:rsidRDefault="008A0C4E" w:rsidP="00D9205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1FEF03E0" w14:textId="77777777" w:rsidR="009318AF" w:rsidRPr="00077721" w:rsidRDefault="009318AF" w:rsidP="009318A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F7474CE" w14:textId="332A4CA7" w:rsidR="009318AF" w:rsidRPr="00077721" w:rsidRDefault="00027714" w:rsidP="000777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510</w:t>
            </w:r>
          </w:p>
        </w:tc>
      </w:tr>
      <w:tr w:rsidR="00E42FA8" w:rsidRPr="00077721" w14:paraId="693B4B62" w14:textId="77777777" w:rsidTr="00077721">
        <w:trPr>
          <w:cantSplit/>
          <w:trHeight w:val="20"/>
        </w:trPr>
        <w:tc>
          <w:tcPr>
            <w:tcW w:w="2970" w:type="dxa"/>
          </w:tcPr>
          <w:p w14:paraId="5BAD79CD" w14:textId="24E9ECF3" w:rsidR="00E42FA8" w:rsidRPr="00077721" w:rsidRDefault="00E42FA8" w:rsidP="00077721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พลาซ่า แอทธินี โฮลดิ้ง (ไทยแลนด์) จำกัด</w:t>
            </w:r>
          </w:p>
        </w:tc>
        <w:tc>
          <w:tcPr>
            <w:tcW w:w="1080" w:type="dxa"/>
            <w:vAlign w:val="bottom"/>
          </w:tcPr>
          <w:p w14:paraId="29268A3C" w14:textId="471E2E05" w:rsidR="00E42FA8" w:rsidRPr="00077721" w:rsidRDefault="00E42FA8" w:rsidP="00E42F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07772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กิจการโรงแรม</w:t>
            </w:r>
          </w:p>
        </w:tc>
        <w:tc>
          <w:tcPr>
            <w:tcW w:w="1170" w:type="dxa"/>
            <w:vAlign w:val="bottom"/>
          </w:tcPr>
          <w:p w14:paraId="4691F4B1" w14:textId="6BD83FFE" w:rsidR="00E42FA8" w:rsidRPr="00077721" w:rsidRDefault="00E42FA8" w:rsidP="00E42F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864FC6C" w14:textId="54D64650" w:rsidR="00E42FA8" w:rsidRPr="00077721" w:rsidRDefault="00E42FA8" w:rsidP="00E42F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05349813" w14:textId="77777777" w:rsidR="00E42FA8" w:rsidRPr="00077721" w:rsidRDefault="00E42FA8" w:rsidP="00E42FA8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DBAC667" w14:textId="7705BD00" w:rsidR="00E42FA8" w:rsidRPr="00077721" w:rsidRDefault="00E42FA8" w:rsidP="00E42FA8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5A2B6C" w14:textId="77777777" w:rsidR="00E42FA8" w:rsidRPr="00077721" w:rsidRDefault="00E42FA8" w:rsidP="00E42FA8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B408515" w14:textId="599D243C" w:rsidR="00E42FA8" w:rsidRPr="00077721" w:rsidRDefault="00827DDC" w:rsidP="00E42FA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1,390,09</w:t>
            </w:r>
            <w:r w:rsidR="008E4AA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53E4EF9" w14:textId="77777777" w:rsidR="00E42FA8" w:rsidRPr="00077721" w:rsidRDefault="00E42FA8" w:rsidP="00E42FA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42685FDA" w14:textId="601EFCFC" w:rsidR="00E42FA8" w:rsidRPr="00077721" w:rsidRDefault="00E42FA8" w:rsidP="00E42FA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320D48" w14:textId="77777777" w:rsidR="00E42FA8" w:rsidRPr="00077721" w:rsidRDefault="00E42FA8" w:rsidP="00E42FA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bottom"/>
          </w:tcPr>
          <w:p w14:paraId="503449E3" w14:textId="3BAB6238" w:rsidR="00E42FA8" w:rsidRPr="00077721" w:rsidRDefault="00E42FA8" w:rsidP="00446281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</w:t>
            </w:r>
            <w:r w:rsidR="00446281"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46281"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505</w:t>
            </w:r>
          </w:p>
        </w:tc>
        <w:tc>
          <w:tcPr>
            <w:tcW w:w="180" w:type="dxa"/>
            <w:vAlign w:val="bottom"/>
          </w:tcPr>
          <w:p w14:paraId="0103754A" w14:textId="77777777" w:rsidR="00E42FA8" w:rsidRPr="00077721" w:rsidRDefault="00E42FA8" w:rsidP="00E42FA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CB759F7" w14:textId="664B6F64" w:rsidR="00E42FA8" w:rsidRPr="00077721" w:rsidRDefault="00E42FA8" w:rsidP="00E42FA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0360E1" w14:textId="77777777" w:rsidR="00E42FA8" w:rsidRPr="00077721" w:rsidRDefault="00E42FA8" w:rsidP="00E42FA8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A85867" w14:textId="7DBA5C88" w:rsidR="00E42FA8" w:rsidRPr="00077721" w:rsidRDefault="00E42FA8" w:rsidP="00E42FA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5437E4" w14:textId="77777777" w:rsidR="00E42FA8" w:rsidRPr="00077721" w:rsidRDefault="00E42FA8" w:rsidP="00E42FA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F102D1" w14:textId="717CD865" w:rsidR="00E42FA8" w:rsidRPr="00077721" w:rsidRDefault="00E42FA8" w:rsidP="00E42FA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05CF5D" w14:textId="77777777" w:rsidR="00E42FA8" w:rsidRPr="00077721" w:rsidRDefault="00E42FA8" w:rsidP="00E42FA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  <w:vAlign w:val="bottom"/>
          </w:tcPr>
          <w:p w14:paraId="01F0E88C" w14:textId="280A0AAC" w:rsidR="00E42FA8" w:rsidRPr="00077721" w:rsidRDefault="00E42FA8" w:rsidP="00E42FA8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</w:t>
            </w:r>
            <w:r w:rsidR="00446281"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46281"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  <w:r w:rsidRPr="000777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215FA76" w14:textId="77777777" w:rsidR="00E42FA8" w:rsidRPr="00077721" w:rsidRDefault="00E42FA8" w:rsidP="00E42FA8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0362BCD" w14:textId="7079AEF7" w:rsidR="00E42FA8" w:rsidRPr="00077721" w:rsidRDefault="00E42FA8" w:rsidP="00077721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777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4097CF1" w14:textId="28ACBA2E" w:rsidR="008166CF" w:rsidRPr="00DF06DC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16DC25" w14:textId="61BA02F6" w:rsidR="008166CF" w:rsidRPr="00DF06DC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การร่วมค้าจดทะเบียนจัดตั้งและดำเนินธุรกิจในประเทศไทย</w:t>
      </w:r>
      <w:r w:rsidR="007D3EBB">
        <w:rPr>
          <w:rFonts w:asciiTheme="majorBidi" w:hAnsiTheme="majorBidi" w:cstheme="majorBidi"/>
          <w:sz w:val="30"/>
          <w:szCs w:val="30"/>
        </w:rPr>
        <w:t xml:space="preserve"> </w:t>
      </w:r>
      <w:r w:rsidR="007D3EBB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7D3EBB" w:rsidRPr="007D3EBB">
        <w:rPr>
          <w:rFonts w:asciiTheme="majorBidi" w:hAnsiTheme="majorBidi" w:hint="cs"/>
          <w:sz w:val="30"/>
          <w:szCs w:val="30"/>
          <w:cs/>
        </w:rPr>
        <w:t>บริษัท</w:t>
      </w:r>
      <w:r w:rsidR="007D3EBB" w:rsidRPr="007D3EBB">
        <w:rPr>
          <w:rFonts w:asciiTheme="majorBidi" w:hAnsiTheme="majorBidi"/>
          <w:sz w:val="30"/>
          <w:szCs w:val="30"/>
          <w:cs/>
        </w:rPr>
        <w:t xml:space="preserve"> </w:t>
      </w:r>
      <w:r w:rsidR="007D3EBB" w:rsidRPr="007D3EBB">
        <w:rPr>
          <w:rFonts w:asciiTheme="majorBidi" w:hAnsiTheme="majorBidi" w:hint="cs"/>
          <w:sz w:val="30"/>
          <w:szCs w:val="30"/>
          <w:cs/>
        </w:rPr>
        <w:t>พลาซ่า</w:t>
      </w:r>
      <w:r w:rsidR="007D3EBB" w:rsidRPr="007D3EBB">
        <w:rPr>
          <w:rFonts w:asciiTheme="majorBidi" w:hAnsiTheme="majorBidi"/>
          <w:sz w:val="30"/>
          <w:szCs w:val="30"/>
          <w:cs/>
        </w:rPr>
        <w:t xml:space="preserve"> </w:t>
      </w:r>
      <w:r w:rsidR="007D3EBB" w:rsidRPr="007D3EBB">
        <w:rPr>
          <w:rFonts w:asciiTheme="majorBidi" w:hAnsiTheme="majorBidi" w:hint="cs"/>
          <w:sz w:val="30"/>
          <w:szCs w:val="30"/>
          <w:cs/>
        </w:rPr>
        <w:t>แอทธินี</w:t>
      </w:r>
      <w:r w:rsidR="007D3EBB" w:rsidRPr="007D3EBB">
        <w:rPr>
          <w:rFonts w:asciiTheme="majorBidi" w:hAnsiTheme="majorBidi"/>
          <w:sz w:val="30"/>
          <w:szCs w:val="30"/>
          <w:cs/>
        </w:rPr>
        <w:t xml:space="preserve"> </w:t>
      </w:r>
      <w:r w:rsidR="007D3EBB" w:rsidRPr="007D3EBB">
        <w:rPr>
          <w:rFonts w:asciiTheme="majorBidi" w:hAnsiTheme="majorBidi" w:hint="cs"/>
          <w:sz w:val="30"/>
          <w:szCs w:val="30"/>
          <w:cs/>
        </w:rPr>
        <w:t>โฮลดิ้ง</w:t>
      </w:r>
      <w:r w:rsidR="007D3EBB" w:rsidRPr="007D3EBB">
        <w:rPr>
          <w:rFonts w:asciiTheme="majorBidi" w:hAnsiTheme="majorBidi"/>
          <w:sz w:val="30"/>
          <w:szCs w:val="30"/>
          <w:cs/>
        </w:rPr>
        <w:t xml:space="preserve"> (</w:t>
      </w:r>
      <w:r w:rsidR="007D3EBB" w:rsidRPr="007D3EBB">
        <w:rPr>
          <w:rFonts w:asciiTheme="majorBidi" w:hAnsiTheme="majorBidi" w:hint="cs"/>
          <w:sz w:val="30"/>
          <w:szCs w:val="30"/>
          <w:cs/>
        </w:rPr>
        <w:t>ไทยแลนด์</w:t>
      </w:r>
      <w:r w:rsidR="007D3EBB" w:rsidRPr="007D3EBB">
        <w:rPr>
          <w:rFonts w:asciiTheme="majorBidi" w:hAnsiTheme="majorBidi"/>
          <w:sz w:val="30"/>
          <w:szCs w:val="30"/>
          <w:cs/>
        </w:rPr>
        <w:t xml:space="preserve">) </w:t>
      </w:r>
      <w:r w:rsidR="007D3EBB" w:rsidRPr="007D3EBB">
        <w:rPr>
          <w:rFonts w:asciiTheme="majorBidi" w:hAnsiTheme="majorBidi" w:hint="cs"/>
          <w:sz w:val="30"/>
          <w:szCs w:val="30"/>
          <w:cs/>
        </w:rPr>
        <w:t>จำกัด</w:t>
      </w:r>
      <w:r w:rsidR="007D3EBB">
        <w:rPr>
          <w:rFonts w:asciiTheme="majorBidi" w:hAnsiTheme="majorBidi" w:hint="cs"/>
          <w:sz w:val="30"/>
          <w:szCs w:val="30"/>
          <w:cs/>
        </w:rPr>
        <w:t xml:space="preserve"> ที่มีบริษัทย่อยดำเนินธุรกิจในสหรัฐอเมริกา</w:t>
      </w:r>
    </w:p>
    <w:p w14:paraId="14086EBB" w14:textId="77777777" w:rsidR="008166CF" w:rsidRPr="00DF06DC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601" w14:textId="77777777" w:rsidR="008166CF" w:rsidRPr="00DF06DC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5" w:name="_Hlk114077274"/>
      <w:r w:rsidRPr="00DF06DC">
        <w:rPr>
          <w:rFonts w:asciiTheme="majorBidi" w:hAnsiTheme="majorBidi" w:cstheme="majorBidi"/>
          <w:sz w:val="30"/>
          <w:szCs w:val="30"/>
          <w:cs/>
        </w:rPr>
        <w:t xml:space="preserve">ไม่มีการร่วมค้าของกลุ่มบริษัทที่จดทะเบียนในตลาดสาธารณะ ดังนั้นจึงไม่มีการประกาศราคาที่เสนอซื้อ </w:t>
      </w:r>
    </w:p>
    <w:bookmarkEnd w:id="15"/>
    <w:p w14:paraId="475DFF45" w14:textId="77777777" w:rsidR="008166CF" w:rsidRPr="00DF06DC" w:rsidRDefault="008166CF" w:rsidP="0081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05DE6987" w14:textId="77777777" w:rsidR="00EA16D9" w:rsidRPr="00DF06DC" w:rsidRDefault="00EA1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  <w:sectPr w:rsidR="00EA16D9" w:rsidRPr="00DF06DC" w:rsidSect="00F52B7F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00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080"/>
        <w:gridCol w:w="180"/>
        <w:gridCol w:w="990"/>
        <w:gridCol w:w="178"/>
        <w:gridCol w:w="1082"/>
        <w:gridCol w:w="180"/>
        <w:gridCol w:w="990"/>
      </w:tblGrid>
      <w:tr w:rsidR="00EA16D9" w:rsidRPr="00DF06DC" w14:paraId="05FB136C" w14:textId="77777777" w:rsidTr="00F91472">
        <w:trPr>
          <w:cantSplit/>
          <w:tblHeader/>
        </w:trPr>
        <w:tc>
          <w:tcPr>
            <w:tcW w:w="5400" w:type="dxa"/>
          </w:tcPr>
          <w:p w14:paraId="0E7903FF" w14:textId="77777777" w:rsidR="00EA16D9" w:rsidRPr="00DF06DC" w:rsidRDefault="00EA16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2250" w:type="dxa"/>
            <w:gridSpan w:val="3"/>
            <w:vAlign w:val="bottom"/>
          </w:tcPr>
          <w:p w14:paraId="539B10B2" w14:textId="67B63604" w:rsidR="00EA16D9" w:rsidRPr="00DF06DC" w:rsidRDefault="00297A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EDC6C4E" w14:textId="77777777" w:rsidR="00EA16D9" w:rsidRPr="00DF06DC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933DEE6" w14:textId="77777777" w:rsidR="00EA16D9" w:rsidRPr="00DF06DC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A16D9" w:rsidRPr="00DF06DC" w14:paraId="412E2FFA" w14:textId="77777777" w:rsidTr="00F91472">
        <w:trPr>
          <w:cantSplit/>
          <w:tblHeader/>
        </w:trPr>
        <w:tc>
          <w:tcPr>
            <w:tcW w:w="5400" w:type="dxa"/>
          </w:tcPr>
          <w:p w14:paraId="0C24BF00" w14:textId="77777777" w:rsidR="00EA16D9" w:rsidRPr="00DF06DC" w:rsidRDefault="00EA16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8C00F48" w14:textId="7B352CF2" w:rsidR="00EA16D9" w:rsidRPr="00DF06DC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027714" w:rsidRPr="00DF06D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B172467" w14:textId="77777777" w:rsidR="00EA16D9" w:rsidRPr="00DF06DC" w:rsidRDefault="00EA16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DC8F4F" w14:textId="1FE82203" w:rsidR="00EA16D9" w:rsidRPr="00DF06DC" w:rsidRDefault="00EA16D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027714" w:rsidRPr="00DF06DC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4572A855" w14:textId="77777777" w:rsidR="00EA16D9" w:rsidRPr="00DF06DC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AB0AE87" w14:textId="32A1818B" w:rsidR="00EA16D9" w:rsidRPr="00DF06DC" w:rsidRDefault="00EA16D9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7714" w:rsidRPr="00DF06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7244F3A" w14:textId="77777777" w:rsidR="00EA16D9" w:rsidRPr="00DF06DC" w:rsidRDefault="00EA16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004A45" w14:textId="72A95E0C" w:rsidR="00EA16D9" w:rsidRPr="00DF06DC" w:rsidRDefault="00EA16D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027714" w:rsidRPr="00DF06DC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EA16D9" w:rsidRPr="00DF06DC" w14:paraId="0FBA68CF" w14:textId="77777777" w:rsidTr="00F91472">
        <w:trPr>
          <w:cantSplit/>
          <w:tblHeader/>
        </w:trPr>
        <w:tc>
          <w:tcPr>
            <w:tcW w:w="5400" w:type="dxa"/>
          </w:tcPr>
          <w:p w14:paraId="23F36DC7" w14:textId="77777777" w:rsidR="00EA16D9" w:rsidRPr="00DF06DC" w:rsidRDefault="00EA16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4CC72A9B" w14:textId="77777777" w:rsidR="00EA16D9" w:rsidRPr="00DF06DC" w:rsidRDefault="00EA16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F06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16D9" w:rsidRPr="00DF06DC" w14:paraId="1C5657EB" w14:textId="77777777" w:rsidTr="00F91472">
        <w:trPr>
          <w:cantSplit/>
        </w:trPr>
        <w:tc>
          <w:tcPr>
            <w:tcW w:w="5400" w:type="dxa"/>
          </w:tcPr>
          <w:p w14:paraId="7D538145" w14:textId="77777777" w:rsidR="00EA16D9" w:rsidRPr="00DF06DC" w:rsidRDefault="00EA16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7933D7D" w14:textId="77777777" w:rsidR="00EA16D9" w:rsidRPr="00DF06DC" w:rsidRDefault="00EA16D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AA9CFB" w14:textId="77777777" w:rsidR="00EA16D9" w:rsidRPr="00DF06DC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552858" w14:textId="77777777" w:rsidR="00EA16D9" w:rsidRPr="00DF06DC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FF985AB" w14:textId="77777777" w:rsidR="00EA16D9" w:rsidRPr="00DF06DC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89D8D2" w14:textId="77777777" w:rsidR="00EA16D9" w:rsidRPr="00DF06DC" w:rsidRDefault="00EA16D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FD91D" w14:textId="77777777" w:rsidR="00EA16D9" w:rsidRPr="00DF06DC" w:rsidRDefault="00EA16D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90BCB" w14:textId="77777777" w:rsidR="00EA16D9" w:rsidRPr="00DF06DC" w:rsidRDefault="00EA16D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1472" w:rsidRPr="00DF06DC" w14:paraId="1C4F3ADC" w14:textId="77777777" w:rsidTr="00F91472">
        <w:trPr>
          <w:cantSplit/>
        </w:trPr>
        <w:tc>
          <w:tcPr>
            <w:tcW w:w="5400" w:type="dxa"/>
          </w:tcPr>
          <w:p w14:paraId="37779ECC" w14:textId="6682E1A0" w:rsidR="00F91472" w:rsidRPr="00DF06DC" w:rsidRDefault="00F91472" w:rsidP="00F914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0313DC71" w14:textId="47DC2AA8" w:rsidR="00F91472" w:rsidRPr="00DF06DC" w:rsidRDefault="00F91472" w:rsidP="00F91472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FC96D8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33B45D" w14:textId="1BC0F104" w:rsidR="00F91472" w:rsidRPr="00DF06DC" w:rsidRDefault="00333E5A" w:rsidP="00333E5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E9B20BD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43BB0B" w14:textId="51FA8325" w:rsidR="00F91472" w:rsidRPr="00DF06DC" w:rsidRDefault="00F91472" w:rsidP="00F914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510 </w:t>
            </w:r>
          </w:p>
        </w:tc>
        <w:tc>
          <w:tcPr>
            <w:tcW w:w="180" w:type="dxa"/>
          </w:tcPr>
          <w:p w14:paraId="016B5A4F" w14:textId="77777777" w:rsidR="00F91472" w:rsidRPr="00DF06DC" w:rsidRDefault="00F91472" w:rsidP="00F914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743CDA" w14:textId="75160CDB" w:rsidR="00F91472" w:rsidRPr="00DF06DC" w:rsidRDefault="00333E5A" w:rsidP="00333E5A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91472" w:rsidRPr="00DF06DC" w14:paraId="6045C7B6" w14:textId="77777777" w:rsidTr="00F91472">
        <w:trPr>
          <w:cantSplit/>
        </w:trPr>
        <w:tc>
          <w:tcPr>
            <w:tcW w:w="5400" w:type="dxa"/>
          </w:tcPr>
          <w:p w14:paraId="1EBE1731" w14:textId="10DC5E0B" w:rsidR="00F91472" w:rsidRPr="00DF06DC" w:rsidRDefault="00F91472" w:rsidP="00F914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1080" w:type="dxa"/>
          </w:tcPr>
          <w:p w14:paraId="7D8C76C2" w14:textId="645D4DE3" w:rsidR="00F91472" w:rsidRPr="00DF06DC" w:rsidRDefault="00F91472" w:rsidP="00F9147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1,408,505 </w:t>
            </w:r>
          </w:p>
        </w:tc>
        <w:tc>
          <w:tcPr>
            <w:tcW w:w="180" w:type="dxa"/>
          </w:tcPr>
          <w:p w14:paraId="10B4FE05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81BDF1" w14:textId="64AF0F35" w:rsidR="00F91472" w:rsidRPr="00DF06DC" w:rsidRDefault="00333E5A" w:rsidP="00333E5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78" w:type="dxa"/>
          </w:tcPr>
          <w:p w14:paraId="2E607BE7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7E0CFB" w14:textId="6A81FC04" w:rsidR="00F91472" w:rsidRPr="00DF06DC" w:rsidRDefault="00F91472" w:rsidP="00F914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1,408,505 </w:t>
            </w:r>
          </w:p>
        </w:tc>
        <w:tc>
          <w:tcPr>
            <w:tcW w:w="180" w:type="dxa"/>
          </w:tcPr>
          <w:p w14:paraId="6CC4DEA2" w14:textId="77777777" w:rsidR="00F91472" w:rsidRPr="00DF06DC" w:rsidRDefault="00F91472" w:rsidP="00F914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9DEACE" w14:textId="40A22EFA" w:rsidR="00F91472" w:rsidRPr="00DF06DC" w:rsidRDefault="00333E5A" w:rsidP="00333E5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</w:tr>
      <w:tr w:rsidR="00F91472" w:rsidRPr="00DF06DC" w14:paraId="1B1F5CFA" w14:textId="77777777" w:rsidTr="00F91472">
        <w:trPr>
          <w:cantSplit/>
        </w:trPr>
        <w:tc>
          <w:tcPr>
            <w:tcW w:w="5400" w:type="dxa"/>
          </w:tcPr>
          <w:p w14:paraId="3BC884C8" w14:textId="711092CD" w:rsidR="00F91472" w:rsidRPr="00DF06DC" w:rsidRDefault="00F91472" w:rsidP="00F914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ส่วนแบ่งขาดทุนสุทธิจากเงินลงทุนใน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69AB8B6" w14:textId="5C57AC2E" w:rsidR="00F91472" w:rsidRPr="00DF06DC" w:rsidRDefault="00F91472" w:rsidP="009C072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62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(35,418)</w:t>
            </w:r>
          </w:p>
        </w:tc>
        <w:tc>
          <w:tcPr>
            <w:tcW w:w="180" w:type="dxa"/>
          </w:tcPr>
          <w:p w14:paraId="48ACDF9B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B0DB5" w14:textId="37791328" w:rsidR="00F91472" w:rsidRPr="00DF06DC" w:rsidRDefault="00333E5A" w:rsidP="00F16B5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(510)</w:t>
            </w:r>
          </w:p>
        </w:tc>
        <w:tc>
          <w:tcPr>
            <w:tcW w:w="178" w:type="dxa"/>
          </w:tcPr>
          <w:p w14:paraId="6219AEC5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52A97D" w14:textId="48617C0C" w:rsidR="00F91472" w:rsidRPr="00DF06DC" w:rsidRDefault="00F91472" w:rsidP="00F9147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</w:tcPr>
          <w:p w14:paraId="143CE5CC" w14:textId="77777777" w:rsidR="00F91472" w:rsidRPr="00DF06DC" w:rsidRDefault="00F91472" w:rsidP="00F914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487E39" w14:textId="5E053CFA" w:rsidR="00F91472" w:rsidRPr="00DF06DC" w:rsidRDefault="00F91472" w:rsidP="00F9147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91472" w:rsidRPr="00DF06DC" w14:paraId="2511B589" w14:textId="77777777" w:rsidTr="00F91472">
        <w:trPr>
          <w:cantSplit/>
        </w:trPr>
        <w:tc>
          <w:tcPr>
            <w:tcW w:w="5400" w:type="dxa"/>
          </w:tcPr>
          <w:p w14:paraId="71BC7355" w14:textId="23DCB544" w:rsidR="00F91472" w:rsidRPr="00DF06DC" w:rsidRDefault="00F91472" w:rsidP="00F914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A17AF0" w14:textId="1EDC804A" w:rsidR="00F91472" w:rsidRPr="00DF06DC" w:rsidRDefault="00A870D3" w:rsidP="00F9147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17,010</w:t>
            </w:r>
            <w:r w:rsidR="00F91472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EF63B26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482B92" w14:textId="7FA7E064" w:rsidR="00F91472" w:rsidRPr="00DF06DC" w:rsidRDefault="00F91472" w:rsidP="00F9147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36BC692A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51B4406" w14:textId="16F176A6" w:rsidR="00F91472" w:rsidRPr="00DF06DC" w:rsidRDefault="00F91472" w:rsidP="00F9147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180" w:type="dxa"/>
          </w:tcPr>
          <w:p w14:paraId="320D9D3B" w14:textId="77777777" w:rsidR="00F91472" w:rsidRPr="00DF06DC" w:rsidRDefault="00F91472" w:rsidP="00F914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55AE6F" w14:textId="0A013AA2" w:rsidR="00F91472" w:rsidRPr="00DF06DC" w:rsidRDefault="00F91472" w:rsidP="00F91472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91472" w:rsidRPr="00DF06DC" w14:paraId="3ADE4929" w14:textId="77777777" w:rsidTr="00F91472">
        <w:trPr>
          <w:cantSplit/>
        </w:trPr>
        <w:tc>
          <w:tcPr>
            <w:tcW w:w="5400" w:type="dxa"/>
          </w:tcPr>
          <w:p w14:paraId="0977C428" w14:textId="171F0D10" w:rsidR="00F91472" w:rsidRPr="00DF06DC" w:rsidRDefault="00F91472" w:rsidP="00F914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ACEB7A" w14:textId="75055922" w:rsidR="00F91472" w:rsidRPr="00DF06DC" w:rsidRDefault="00F91472" w:rsidP="00F9147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87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1,390,09</w:t>
            </w:r>
            <w:r w:rsidR="008E4A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ED282F5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F6D076" w14:textId="6CEBDAFF" w:rsidR="00F91472" w:rsidRPr="00DF06DC" w:rsidRDefault="00333E5A" w:rsidP="00333E5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3A82871" w14:textId="77777777" w:rsidR="00F91472" w:rsidRPr="00DF06DC" w:rsidRDefault="00F91472" w:rsidP="00F914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244E59" w14:textId="72E71C1F" w:rsidR="00F91472" w:rsidRPr="00DF06DC" w:rsidRDefault="00F91472" w:rsidP="00F914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1,409,015 </w:t>
            </w:r>
          </w:p>
        </w:tc>
        <w:tc>
          <w:tcPr>
            <w:tcW w:w="180" w:type="dxa"/>
          </w:tcPr>
          <w:p w14:paraId="5CDE50E5" w14:textId="77777777" w:rsidR="00F91472" w:rsidRPr="00DF06DC" w:rsidRDefault="00F91472" w:rsidP="00F9147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D2539B" w14:textId="191F2416" w:rsidR="00F91472" w:rsidRPr="00DF06DC" w:rsidRDefault="00F91472" w:rsidP="00F9147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510</w:t>
            </w:r>
          </w:p>
        </w:tc>
      </w:tr>
    </w:tbl>
    <w:p w14:paraId="325F127C" w14:textId="77777777" w:rsidR="00BE10F4" w:rsidRPr="00DF06DC" w:rsidRDefault="00BE10F4" w:rsidP="0042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871B656" w14:textId="77777777" w:rsidR="00B86C0A" w:rsidRPr="00446281" w:rsidRDefault="00B86C0A" w:rsidP="00B8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เปลี่ยนชื่อกิจการร่วมค้าในระหว่าง</w:t>
      </w: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ปีสิ้นสุดวันที่ </w:t>
      </w:r>
      <w:r w:rsidRPr="00446281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446281">
        <w:rPr>
          <w:rFonts w:ascii="Angsana New" w:hAnsi="Angsana New"/>
          <w:i/>
          <w:iCs/>
          <w:color w:val="000000"/>
          <w:sz w:val="30"/>
          <w:szCs w:val="30"/>
        </w:rPr>
        <w:t>2566</w:t>
      </w:r>
    </w:p>
    <w:p w14:paraId="1D6CECFE" w14:textId="77777777" w:rsidR="00B86C0A" w:rsidRDefault="00B86C0A" w:rsidP="00B8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CC8764" w14:textId="6B210245" w:rsidR="00B86C0A" w:rsidRDefault="00671232" w:rsidP="00B8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5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>
        <w:rPr>
          <w:rFonts w:ascii="Angsana New" w:hAnsi="Angsana New"/>
          <w:color w:val="000000"/>
          <w:sz w:val="30"/>
          <w:szCs w:val="30"/>
        </w:rPr>
        <w:t xml:space="preserve">2566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พลาซ่า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แอทธินี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ซึ่งเป็นกิจการร่วมค้าได้ดำเนินการจดทะเบียนเปลี่ยนชื่อบริษัทเป</w:t>
      </w:r>
      <w:r w:rsidR="00F16B58">
        <w:rPr>
          <w:rFonts w:ascii="Angsana New" w:hAnsi="Angsana New" w:hint="cs"/>
          <w:color w:val="000000"/>
          <w:sz w:val="30"/>
          <w:szCs w:val="30"/>
          <w:cs/>
        </w:rPr>
        <w:t>็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พลาซ่า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แอทธินี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โฮลดิ้ง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ไทยแลนด์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="00F16B58" w:rsidRPr="00F16B5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16B58" w:rsidRPr="00F16B58">
        <w:rPr>
          <w:rFonts w:ascii="Angsana New" w:hAnsi="Angsana New" w:hint="cs"/>
          <w:color w:val="000000"/>
          <w:sz w:val="30"/>
          <w:szCs w:val="30"/>
          <w:cs/>
        </w:rPr>
        <w:t>กับกระทรวงพาณิชย์เป็นที่เรียบร้อยแล้ว</w:t>
      </w:r>
    </w:p>
    <w:p w14:paraId="1F72ED3C" w14:textId="77777777" w:rsidR="00B86C0A" w:rsidRDefault="00B86C0A" w:rsidP="00B8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75E4CC5" w14:textId="2F375626" w:rsidR="004A7FE1" w:rsidRPr="00446281" w:rsidRDefault="004A7FE1" w:rsidP="00A07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การซื้อเงินลงทุนในการร่วมค้าในระหว่างปีสิ้นสุดวันที่ </w:t>
      </w:r>
      <w:r w:rsidRPr="00446281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446281">
        <w:rPr>
          <w:rFonts w:ascii="Angsana New" w:hAnsi="Angsana New"/>
          <w:i/>
          <w:iCs/>
          <w:color w:val="000000"/>
          <w:sz w:val="30"/>
          <w:szCs w:val="30"/>
        </w:rPr>
        <w:t>2566</w:t>
      </w:r>
    </w:p>
    <w:p w14:paraId="680F0800" w14:textId="77777777" w:rsidR="004A7FE1" w:rsidRDefault="004A7FE1" w:rsidP="004A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B652AC" w14:textId="15F8F450" w:rsidR="004A7FE1" w:rsidRPr="00446281" w:rsidRDefault="004A7FE1" w:rsidP="004A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  <w:r w:rsidRPr="00446281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446281">
        <w:rPr>
          <w:rFonts w:ascii="Angsana New" w:hAnsi="Angsana New" w:hint="cs"/>
          <w:color w:val="000000"/>
          <w:sz w:val="30"/>
          <w:szCs w:val="30"/>
        </w:rPr>
        <w:t xml:space="preserve"> 26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กรกฎาคม </w:t>
      </w:r>
      <w:r w:rsidRPr="00446281">
        <w:rPr>
          <w:rFonts w:ascii="Angsana New" w:hAnsi="Angsana New" w:hint="cs"/>
          <w:color w:val="000000"/>
          <w:sz w:val="30"/>
          <w:szCs w:val="30"/>
        </w:rPr>
        <w:t>2566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บริษัทได้ลงนามในสัญญาการเข้าซื้อหุ้นสามัญและสัญญาซื้อขายหุ้นของบริษัท พลาซ่า </w:t>
      </w:r>
      <w:r w:rsidRPr="00446281">
        <w:rPr>
          <w:rFonts w:ascii="Angsana New" w:hAnsi="Angsana New" w:hint="cs"/>
          <w:color w:val="000000"/>
          <w:sz w:val="30"/>
          <w:szCs w:val="30"/>
        </w:rPr>
        <w:br/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แอทธินี จำกัด คิดเป็นส่วนได้เสียร้อยละ </w:t>
      </w:r>
      <w:r w:rsidRPr="00446281">
        <w:rPr>
          <w:rFonts w:ascii="Angsana New" w:hAnsi="Angsana New" w:hint="cs"/>
          <w:color w:val="000000"/>
          <w:sz w:val="30"/>
          <w:szCs w:val="30"/>
        </w:rPr>
        <w:t>100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ของหุ้นที่ออกและชำระแล้วจากกิจการที่เกี่ยวข้องกัน เพื่อให้ได้มาซึ่งกิจการโรงแรมพลาซ่า แอทธินี นิวยอร์ก และอาคารทาวน์เฮ้าส์ รวมเป็นจำนวนเงินประมาณ </w:t>
      </w:r>
      <w:r w:rsidRPr="00446281">
        <w:rPr>
          <w:rFonts w:ascii="Angsana New" w:hAnsi="Angsana New" w:hint="cs"/>
          <w:color w:val="000000"/>
          <w:sz w:val="30"/>
          <w:szCs w:val="30"/>
        </w:rPr>
        <w:t>7,789.00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โดยมีมูลค่าการเข้าซื้อหุ้นขั้นต้นเป็นจำนวนเงิน </w:t>
      </w:r>
      <w:r w:rsidRPr="00446281">
        <w:rPr>
          <w:rFonts w:ascii="Angsana New" w:hAnsi="Angsana New" w:hint="cs"/>
          <w:color w:val="000000"/>
          <w:sz w:val="30"/>
          <w:szCs w:val="30"/>
        </w:rPr>
        <w:t>1,402.05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หรือร้อยละ </w:t>
      </w:r>
      <w:r w:rsidRPr="00446281">
        <w:rPr>
          <w:rFonts w:ascii="Angsana New" w:hAnsi="Angsana New" w:hint="cs"/>
          <w:color w:val="000000"/>
          <w:sz w:val="30"/>
          <w:szCs w:val="30"/>
        </w:rPr>
        <w:t xml:space="preserve">18 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ของหุ้นที่ออกและชำระแล้ว </w:t>
      </w:r>
      <w:r w:rsidR="00446281"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และมีค่าใช้จ่ายในการซื้อหุ้น </w:t>
      </w:r>
      <w:r w:rsidR="00446281" w:rsidRPr="00446281">
        <w:rPr>
          <w:rFonts w:ascii="Angsana New" w:hAnsi="Angsana New" w:hint="cs"/>
          <w:color w:val="000000"/>
          <w:sz w:val="30"/>
          <w:szCs w:val="30"/>
        </w:rPr>
        <w:t xml:space="preserve">3.73 </w:t>
      </w:r>
      <w:r w:rsidR="00446281" w:rsidRPr="0044628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และบริษัทตกลงจะเข้าซื้อหุ้นส่วนที่เหลือภายในระยะเวลา </w:t>
      </w:r>
      <w:r w:rsidR="00672B5C">
        <w:rPr>
          <w:rFonts w:ascii="Angsana New" w:hAnsi="Angsana New"/>
          <w:color w:val="000000"/>
          <w:sz w:val="30"/>
          <w:szCs w:val="30"/>
        </w:rPr>
        <w:t>10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ปี</w:t>
      </w:r>
      <w:r w:rsidR="00F76492">
        <w:rPr>
          <w:rFonts w:ascii="Angsana New" w:hAnsi="Angsana New"/>
          <w:color w:val="000000"/>
          <w:sz w:val="30"/>
          <w:szCs w:val="30"/>
        </w:rPr>
        <w:t xml:space="preserve"> </w:t>
      </w:r>
      <w:r w:rsidR="00F76492">
        <w:rPr>
          <w:rFonts w:ascii="Angsana New" w:hAnsi="Angsana New" w:hint="cs"/>
          <w:color w:val="000000"/>
          <w:sz w:val="30"/>
          <w:szCs w:val="30"/>
          <w:cs/>
        </w:rPr>
        <w:t>และจะมีค่าปรับจากการยกเลิกสัญญา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76492">
        <w:rPr>
          <w:rFonts w:ascii="Angsana New" w:hAnsi="Angsana New" w:hint="cs"/>
          <w:color w:val="000000"/>
          <w:sz w:val="30"/>
          <w:szCs w:val="30"/>
          <w:cs/>
        </w:rPr>
        <w:t xml:space="preserve">ตามเงื่อนไขที่กำหนดไว้ในสัญญาซื้อเงินลงทุน </w:t>
      </w:r>
      <w:r w:rsidRPr="00446281">
        <w:rPr>
          <w:rFonts w:ascii="Angsana New" w:hAnsi="Angsana New" w:hint="cs"/>
          <w:color w:val="000000"/>
          <w:sz w:val="30"/>
          <w:szCs w:val="30"/>
          <w:cs/>
        </w:rPr>
        <w:t>ในวันเดียวกันบริษัทได้ลงนามในสัญญาระหว่าง ผู้ถือหุ้นกับกิจการที่เกี่ยวข้องกันและได้จัดประเภทเงินลงทุนดังกล่าวเป็นเงินลงทุนในการร่วมค้า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76E4D4F0" w14:textId="77777777" w:rsidR="00446281" w:rsidRDefault="00446281" w:rsidP="0044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D4ACBB" w14:textId="12FBDE57" w:rsidR="004A7FE1" w:rsidRPr="00446281" w:rsidRDefault="004A7FE1" w:rsidP="004A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การซื้อเงินลงทุนในการร่วมค้าในระหว่างปีสิ้นสุดวันที่ </w:t>
      </w:r>
      <w:r w:rsidRPr="00446281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446281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446281">
        <w:rPr>
          <w:rFonts w:ascii="Angsana New" w:hAnsi="Angsana New"/>
          <w:i/>
          <w:iCs/>
          <w:color w:val="000000"/>
          <w:sz w:val="30"/>
          <w:szCs w:val="30"/>
        </w:rPr>
        <w:t>2565</w:t>
      </w:r>
    </w:p>
    <w:p w14:paraId="2112D2C4" w14:textId="77777777" w:rsidR="004A7FE1" w:rsidRDefault="004A7FE1" w:rsidP="00A07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6E6B99" w14:textId="37B3EBE5" w:rsidR="00A766C1" w:rsidRPr="00DF06DC" w:rsidRDefault="007C519C" w:rsidP="00A07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 w:right="562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 w:rsidRPr="00DF06DC">
        <w:rPr>
          <w:rFonts w:ascii="Angsana New" w:hAnsi="Angsana New"/>
          <w:color w:val="000000"/>
          <w:sz w:val="30"/>
          <w:szCs w:val="30"/>
        </w:rPr>
        <w:t>22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 w:rsidRPr="00DF06DC">
        <w:rPr>
          <w:rFonts w:ascii="Angsana New" w:hAnsi="Angsana New"/>
          <w:color w:val="000000"/>
          <w:sz w:val="30"/>
          <w:szCs w:val="30"/>
        </w:rPr>
        <w:t>2565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บริษัทได้ร่วมทุนกับบริษัทแห่งหนึ่ง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เพื่อจัดตั้งบริษัทร่วมทุน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ในนามบริษัท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ฮอสปิทอลลิตี้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เดเวลอปเมนท์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การร่วมทุนดังกล่าวมีวัตถุประสงค์เพื่อลงทุนในโรงแรมที่มีศักยภาพในแหล่งท่องเที่ยวชั้นนำของประเทศไทย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บริษัทมีสัดส่วนการลงทุนร้อยละ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 w:rsidRPr="00DF06DC">
        <w:rPr>
          <w:rFonts w:ascii="Angsana New" w:hAnsi="Angsana New"/>
          <w:color w:val="000000"/>
          <w:sz w:val="30"/>
          <w:szCs w:val="30"/>
        </w:rPr>
        <w:t xml:space="preserve">51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และมีทุนจดทะเบียน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 w:rsidRPr="00DF06DC">
        <w:rPr>
          <w:rFonts w:ascii="Angsana New" w:hAnsi="Angsana New"/>
          <w:color w:val="000000"/>
          <w:sz w:val="30"/>
          <w:szCs w:val="30"/>
        </w:rPr>
        <w:t>1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A427D7"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A427D7" w:rsidRPr="00DF06DC">
        <w:rPr>
          <w:rFonts w:ascii="Angsana New" w:hAnsi="Angsana New"/>
          <w:color w:val="000000"/>
          <w:sz w:val="30"/>
          <w:szCs w:val="30"/>
        </w:rPr>
        <w:br/>
      </w:r>
      <w:r w:rsidR="004260DC" w:rsidRPr="00DF06DC">
        <w:rPr>
          <w:rFonts w:ascii="Angsana New" w:hAnsi="Angsana New"/>
          <w:color w:val="000000"/>
          <w:sz w:val="30"/>
          <w:szCs w:val="30"/>
        </w:rPr>
        <w:t>10,000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60DC" w:rsidRPr="00DF06DC">
        <w:rPr>
          <w:rFonts w:ascii="Angsana New" w:hAnsi="Angsana New"/>
          <w:color w:val="000000"/>
          <w:sz w:val="30"/>
          <w:szCs w:val="30"/>
        </w:rPr>
        <w:t>100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บริษัทได้ชำระเงินค่าหุ้นแล้วเป็นจำนวน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0.51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ตามสัดส่วนการถือหุ้นของบริษัท</w:t>
      </w:r>
    </w:p>
    <w:p w14:paraId="0BB054B1" w14:textId="77777777" w:rsidR="004A7FE1" w:rsidRDefault="004A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val="en-GB"/>
        </w:rPr>
      </w:pPr>
      <w:r>
        <w:rPr>
          <w:rFonts w:asciiTheme="majorBidi" w:hAnsiTheme="majorBidi"/>
          <w:i/>
          <w:iCs/>
          <w:sz w:val="30"/>
          <w:szCs w:val="30"/>
          <w:lang w:val="en-GB"/>
        </w:rPr>
        <w:br w:type="page"/>
      </w:r>
    </w:p>
    <w:p w14:paraId="02D5A643" w14:textId="410C3093" w:rsidR="004067C0" w:rsidRPr="00DF06DC" w:rsidRDefault="004067C0" w:rsidP="004067C0">
      <w:pPr>
        <w:ind w:left="630"/>
        <w:rPr>
          <w:rFonts w:asciiTheme="majorBidi" w:hAnsiTheme="majorBidi"/>
          <w:i/>
          <w:iCs/>
          <w:sz w:val="30"/>
          <w:szCs w:val="30"/>
          <w:lang w:val="en-GB"/>
        </w:rPr>
      </w:pPr>
      <w:r w:rsidRPr="00DF06DC">
        <w:rPr>
          <w:rFonts w:asciiTheme="majorBidi" w:hAnsiTheme="majorBidi"/>
          <w:i/>
          <w:iCs/>
          <w:sz w:val="30"/>
          <w:szCs w:val="30"/>
          <w:cs/>
          <w:lang w:val="en-GB"/>
        </w:rPr>
        <w:t>การร่วมค้าที่มีสาระสำคัญ</w:t>
      </w:r>
    </w:p>
    <w:p w14:paraId="595807D8" w14:textId="77777777" w:rsidR="004067C0" w:rsidRPr="00B86C0A" w:rsidRDefault="004067C0" w:rsidP="00B86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2131C975" w14:textId="264DBC9D" w:rsidR="004067C0" w:rsidRPr="00DF06DC" w:rsidRDefault="004067C0" w:rsidP="0040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652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/>
          <w:sz w:val="30"/>
          <w:szCs w:val="30"/>
          <w:cs/>
        </w:rPr>
        <w:t>ตารางต่อไปนี้สรุปข้อมูลทางการเงินของการร่วมค้าที่มีสาระสำคัญ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0FA44FF" w14:textId="7C35D28F" w:rsidR="004067C0" w:rsidRPr="00B86C0A" w:rsidRDefault="004067C0" w:rsidP="007C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900"/>
        <w:gridCol w:w="2250"/>
      </w:tblGrid>
      <w:tr w:rsidR="00F86506" w:rsidRPr="000E7E72" w14:paraId="19A0E14C" w14:textId="77777777" w:rsidTr="00F86506">
        <w:trPr>
          <w:cantSplit/>
        </w:trPr>
        <w:tc>
          <w:tcPr>
            <w:tcW w:w="6480" w:type="dxa"/>
          </w:tcPr>
          <w:p w14:paraId="2D7E38A4" w14:textId="2472905C" w:rsidR="00F86506" w:rsidRPr="000E7E72" w:rsidRDefault="00F86506" w:rsidP="00712F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E4FC26B" w14:textId="77777777" w:rsidR="00F86506" w:rsidRPr="000E7E72" w:rsidRDefault="00F86506" w:rsidP="00712F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4E270B8" w14:textId="39C44F60" w:rsidR="00F86506" w:rsidRPr="000E7E72" w:rsidRDefault="00F86506" w:rsidP="00F86506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E7E72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บริษัท</w:t>
            </w:r>
            <w:r w:rsidRPr="000E7E7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E7E72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พลาซ่า</w:t>
            </w:r>
            <w:r w:rsidRPr="000E7E7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E7E72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แอทธินี</w:t>
            </w:r>
            <w:r w:rsidRPr="000E7E7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E7E72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br/>
            </w:r>
            <w:r w:rsidRPr="000E7E72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โฮลดิ้ง</w:t>
            </w:r>
            <w:r w:rsidRPr="000E7E7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(</w:t>
            </w:r>
            <w:r w:rsidRPr="000E7E72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ไทยแลนด์</w:t>
            </w:r>
            <w:r w:rsidRPr="000E7E72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0E7E72">
              <w:rPr>
                <w:rFonts w:asciiTheme="majorBidi" w:hAnsiTheme="majorBidi" w:cs="Angsana New" w:hint="cs"/>
                <w:bCs/>
                <w:sz w:val="28"/>
                <w:szCs w:val="28"/>
                <w:cs/>
                <w:lang w:bidi="th-TH"/>
              </w:rPr>
              <w:t>จำกัด</w:t>
            </w:r>
          </w:p>
        </w:tc>
      </w:tr>
      <w:tr w:rsidR="00F86506" w:rsidRPr="000E7E72" w14:paraId="499564F3" w14:textId="77777777" w:rsidTr="00F86506">
        <w:trPr>
          <w:cantSplit/>
          <w:tblHeader/>
        </w:trPr>
        <w:tc>
          <w:tcPr>
            <w:tcW w:w="6480" w:type="dxa"/>
          </w:tcPr>
          <w:p w14:paraId="2BAA43E3" w14:textId="77777777" w:rsidR="00F86506" w:rsidRPr="000E7E72" w:rsidRDefault="00F86506" w:rsidP="000E0A0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DE98BEA" w14:textId="77777777" w:rsidR="00F86506" w:rsidRPr="000E7E72" w:rsidRDefault="00F86506" w:rsidP="000E0A0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3A94C52" w14:textId="77777777" w:rsidR="00F86506" w:rsidRPr="000E7E72" w:rsidRDefault="00F86506" w:rsidP="000E0A0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86506" w:rsidRPr="000E7E72" w14:paraId="70463E83" w14:textId="77777777" w:rsidTr="00F86506">
        <w:trPr>
          <w:cantSplit/>
        </w:trPr>
        <w:tc>
          <w:tcPr>
            <w:tcW w:w="6480" w:type="dxa"/>
          </w:tcPr>
          <w:p w14:paraId="23E9A291" w14:textId="77777777" w:rsidR="00F86506" w:rsidRPr="000E7E72" w:rsidRDefault="00F86506" w:rsidP="00712F5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50E679F" w14:textId="77777777" w:rsidR="00F86506" w:rsidRPr="000E7E72" w:rsidRDefault="00F86506" w:rsidP="00712F5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4AA1B86" w14:textId="13260514" w:rsidR="00F86506" w:rsidRPr="000E7E72" w:rsidRDefault="00F86506" w:rsidP="00F8650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7E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86506" w:rsidRPr="000E7E72" w14:paraId="559DB721" w14:textId="77777777" w:rsidTr="00F86506">
        <w:trPr>
          <w:cantSplit/>
        </w:trPr>
        <w:tc>
          <w:tcPr>
            <w:tcW w:w="6480" w:type="dxa"/>
          </w:tcPr>
          <w:p w14:paraId="45DFC682" w14:textId="77777777" w:rsidR="00F86506" w:rsidRPr="000E7E72" w:rsidRDefault="00F86506" w:rsidP="00175A7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47F749FE" w14:textId="77777777" w:rsidR="00F86506" w:rsidRPr="000E7E72" w:rsidRDefault="00F86506" w:rsidP="00175A7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4DE6C30" w14:textId="6B4C47EE" w:rsidR="00F86506" w:rsidRPr="00827DDC" w:rsidRDefault="00827DDC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</w:t>
            </w:r>
            <w:r w:rsidR="00F86506" w:rsidRPr="00827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86506" w:rsidRPr="000E7E72" w14:paraId="612A634D" w14:textId="77777777" w:rsidTr="000E7E72">
        <w:trPr>
          <w:cantSplit/>
        </w:trPr>
        <w:tc>
          <w:tcPr>
            <w:tcW w:w="6480" w:type="dxa"/>
          </w:tcPr>
          <w:p w14:paraId="043A9C22" w14:textId="71DD7A11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hint="cs"/>
                <w:sz w:val="28"/>
                <w:szCs w:val="28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900" w:type="dxa"/>
          </w:tcPr>
          <w:p w14:paraId="5784858A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203DA06" w14:textId="3AE629AC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7DDC" w:rsidRPr="00827DDC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827DD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77335B" w:rsidRPr="00827DDC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</w:tr>
      <w:tr w:rsidR="002B625E" w:rsidRPr="000E7E72" w14:paraId="6DB92280" w14:textId="77777777" w:rsidTr="000E7E72">
        <w:trPr>
          <w:cantSplit/>
        </w:trPr>
        <w:tc>
          <w:tcPr>
            <w:tcW w:w="6480" w:type="dxa"/>
          </w:tcPr>
          <w:p w14:paraId="0158CD32" w14:textId="6B3DD033" w:rsidR="002B625E" w:rsidRPr="000E7E72" w:rsidRDefault="0077335B" w:rsidP="00DF001B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900" w:type="dxa"/>
          </w:tcPr>
          <w:p w14:paraId="46C49A9B" w14:textId="77777777" w:rsidR="002B625E" w:rsidRPr="000E7E72" w:rsidRDefault="002B625E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F6C02EC" w14:textId="041427B2" w:rsidR="002B625E" w:rsidRPr="00827DDC" w:rsidRDefault="00A870D3" w:rsidP="00A870D3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</w:tr>
      <w:tr w:rsidR="00F86506" w:rsidRPr="000E7E72" w14:paraId="48C74ADA" w14:textId="77777777" w:rsidTr="000E7E72">
        <w:trPr>
          <w:cantSplit/>
        </w:trPr>
        <w:tc>
          <w:tcPr>
            <w:tcW w:w="6480" w:type="dxa"/>
          </w:tcPr>
          <w:p w14:paraId="06BCDDA7" w14:textId="22E0C50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ขาดทุนเบ็ดเสร็จรวม</w:t>
            </w:r>
            <w:r w:rsidRPr="000E7E7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E7E72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900" w:type="dxa"/>
          </w:tcPr>
          <w:p w14:paraId="49B1EDAF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9F82106" w14:textId="76A95683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27DDC" w:rsidRPr="00827DDC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827D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6506" w:rsidRPr="000E7E72" w14:paraId="0AF39838" w14:textId="77777777" w:rsidTr="000E7E72">
        <w:trPr>
          <w:cantSplit/>
        </w:trPr>
        <w:tc>
          <w:tcPr>
            <w:tcW w:w="6480" w:type="dxa"/>
          </w:tcPr>
          <w:p w14:paraId="4728E873" w14:textId="076662DC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ขาดทุนเบ็ดเสร็จรวมส่วนที่เป็นของกลุ่มบริษัท</w:t>
            </w:r>
          </w:p>
        </w:tc>
        <w:tc>
          <w:tcPr>
            <w:tcW w:w="900" w:type="dxa"/>
          </w:tcPr>
          <w:p w14:paraId="3D571E60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51394" w14:textId="5683E4A4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827DDC" w:rsidRPr="00827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827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86506" w:rsidRPr="000E7E72" w14:paraId="104C6F3A" w14:textId="77777777" w:rsidTr="00B86C0A">
        <w:trPr>
          <w:cantSplit/>
          <w:trHeight w:val="78"/>
        </w:trPr>
        <w:tc>
          <w:tcPr>
            <w:tcW w:w="6480" w:type="dxa"/>
          </w:tcPr>
          <w:p w14:paraId="312FA019" w14:textId="77777777" w:rsidR="00F86506" w:rsidRPr="000E7E72" w:rsidRDefault="00F86506" w:rsidP="000276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BB3E72E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FB89060" w14:textId="77777777" w:rsidR="00F86506" w:rsidRPr="00827DDC" w:rsidRDefault="00F86506" w:rsidP="00F8650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6506" w:rsidRPr="000E7E72" w14:paraId="00C65A25" w14:textId="77777777" w:rsidTr="00F86506">
        <w:trPr>
          <w:cantSplit/>
        </w:trPr>
        <w:tc>
          <w:tcPr>
            <w:tcW w:w="6480" w:type="dxa"/>
          </w:tcPr>
          <w:p w14:paraId="5F53C9D4" w14:textId="7777777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00" w:type="dxa"/>
          </w:tcPr>
          <w:p w14:paraId="4B53C207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74776C9" w14:textId="26690BE1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77335B" w:rsidRPr="00827DDC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</w:tr>
      <w:tr w:rsidR="00F86506" w:rsidRPr="000E7E72" w14:paraId="4C77AEA5" w14:textId="77777777" w:rsidTr="00F86506">
        <w:trPr>
          <w:cantSplit/>
        </w:trPr>
        <w:tc>
          <w:tcPr>
            <w:tcW w:w="6480" w:type="dxa"/>
          </w:tcPr>
          <w:p w14:paraId="547CF809" w14:textId="7777777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14:paraId="57E8C0E1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73C55B4" w14:textId="2447E341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 xml:space="preserve">7,932 </w:t>
            </w:r>
          </w:p>
        </w:tc>
      </w:tr>
      <w:tr w:rsidR="00F86506" w:rsidRPr="000E7E72" w14:paraId="3DBEAA07" w14:textId="77777777" w:rsidTr="00F86506">
        <w:trPr>
          <w:cantSplit/>
        </w:trPr>
        <w:tc>
          <w:tcPr>
            <w:tcW w:w="6480" w:type="dxa"/>
          </w:tcPr>
          <w:p w14:paraId="2673C553" w14:textId="7777777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00" w:type="dxa"/>
          </w:tcPr>
          <w:p w14:paraId="2C034C6D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597AA8C" w14:textId="1DECDFF6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77335B" w:rsidRPr="00827DDC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</w:tr>
      <w:tr w:rsidR="00F86506" w:rsidRPr="000E7E72" w14:paraId="458D8398" w14:textId="77777777" w:rsidTr="00F86506">
        <w:trPr>
          <w:cantSplit/>
        </w:trPr>
        <w:tc>
          <w:tcPr>
            <w:tcW w:w="6480" w:type="dxa"/>
          </w:tcPr>
          <w:p w14:paraId="568DA935" w14:textId="7777777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00" w:type="dxa"/>
          </w:tcPr>
          <w:p w14:paraId="7EE375C3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729AFB3" w14:textId="5A4F0803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 w:bidi="th-TH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>(3,126)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77335B" w:rsidRPr="00827DDC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  <w:r w:rsidR="0077335B" w:rsidRPr="00827DDC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</w:tr>
      <w:tr w:rsidR="00F86506" w:rsidRPr="000E7E72" w14:paraId="212D08D6" w14:textId="77777777" w:rsidTr="00F86506">
        <w:trPr>
          <w:cantSplit/>
        </w:trPr>
        <w:tc>
          <w:tcPr>
            <w:tcW w:w="6480" w:type="dxa"/>
          </w:tcPr>
          <w:p w14:paraId="60FE3FD9" w14:textId="7777777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0E7E72">
              <w:rPr>
                <w:rFonts w:asciiTheme="majorBidi" w:hAnsiTheme="majorBidi" w:cstheme="majorBidi"/>
                <w:sz w:val="28"/>
                <w:szCs w:val="28"/>
              </w:rPr>
              <w:t>100)</w:t>
            </w:r>
          </w:p>
        </w:tc>
        <w:tc>
          <w:tcPr>
            <w:tcW w:w="900" w:type="dxa"/>
          </w:tcPr>
          <w:p w14:paraId="3B259A52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C9E0D2A" w14:textId="62DBF096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 xml:space="preserve">4,587 </w:t>
            </w:r>
          </w:p>
        </w:tc>
      </w:tr>
      <w:tr w:rsidR="00F86506" w:rsidRPr="000E7E72" w14:paraId="34E5A60A" w14:textId="77777777" w:rsidTr="00F86506">
        <w:trPr>
          <w:cantSplit/>
        </w:trPr>
        <w:tc>
          <w:tcPr>
            <w:tcW w:w="6480" w:type="dxa"/>
          </w:tcPr>
          <w:p w14:paraId="57B8AD71" w14:textId="77777777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00" w:type="dxa"/>
          </w:tcPr>
          <w:p w14:paraId="22ADC787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FCC3A90" w14:textId="2AA99C3C" w:rsidR="00F86506" w:rsidRPr="00827DDC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</w:rPr>
              <w:t xml:space="preserve">826 </w:t>
            </w:r>
          </w:p>
        </w:tc>
      </w:tr>
      <w:tr w:rsidR="008579C4" w:rsidRPr="000E7E72" w14:paraId="1B73792D" w14:textId="77777777" w:rsidTr="008579C4">
        <w:trPr>
          <w:cantSplit/>
        </w:trPr>
        <w:tc>
          <w:tcPr>
            <w:tcW w:w="6480" w:type="dxa"/>
          </w:tcPr>
          <w:p w14:paraId="065A149E" w14:textId="2DF5FA9C" w:rsidR="008579C4" w:rsidRPr="000E7E72" w:rsidRDefault="008579C4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7E7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900" w:type="dxa"/>
          </w:tcPr>
          <w:p w14:paraId="48D5A8B2" w14:textId="77777777" w:rsidR="008579C4" w:rsidRPr="000E7E72" w:rsidRDefault="008579C4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7B59073" w14:textId="44CE157F" w:rsidR="008579C4" w:rsidRPr="00827DDC" w:rsidRDefault="00814CAF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7D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564</w:t>
            </w:r>
          </w:p>
        </w:tc>
      </w:tr>
      <w:tr w:rsidR="00F86506" w:rsidRPr="000E7E72" w14:paraId="1399E9F1" w14:textId="77777777" w:rsidTr="00F86506">
        <w:trPr>
          <w:cantSplit/>
        </w:trPr>
        <w:tc>
          <w:tcPr>
            <w:tcW w:w="6480" w:type="dxa"/>
          </w:tcPr>
          <w:p w14:paraId="4704BA6A" w14:textId="6F57B5FC" w:rsidR="00F86506" w:rsidRPr="000E7E72" w:rsidRDefault="00F86506" w:rsidP="00DF001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900" w:type="dxa"/>
          </w:tcPr>
          <w:p w14:paraId="75DCCDB7" w14:textId="77777777" w:rsidR="00F86506" w:rsidRPr="000E7E72" w:rsidRDefault="00F86506" w:rsidP="00DF001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32CCCA56" w14:textId="0E0ED72A" w:rsidR="00F86506" w:rsidRPr="00827DDC" w:rsidRDefault="00814CAF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7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1,390</w:t>
            </w:r>
            <w:r w:rsidR="00F86506" w:rsidRPr="00827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86506" w:rsidRPr="000E7E72" w14:paraId="638E6A37" w14:textId="77777777" w:rsidTr="000E7E72">
        <w:trPr>
          <w:cantSplit/>
          <w:trHeight w:val="222"/>
        </w:trPr>
        <w:tc>
          <w:tcPr>
            <w:tcW w:w="6480" w:type="dxa"/>
          </w:tcPr>
          <w:p w14:paraId="12B08A09" w14:textId="77777777" w:rsidR="00F86506" w:rsidRPr="000E7E72" w:rsidRDefault="00F86506" w:rsidP="0002768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8021B03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  <w:tcBorders>
              <w:top w:val="double" w:sz="4" w:space="0" w:color="auto"/>
            </w:tcBorders>
          </w:tcPr>
          <w:p w14:paraId="43D30560" w14:textId="77777777" w:rsidR="00F86506" w:rsidRPr="000E7E72" w:rsidRDefault="00F86506" w:rsidP="00F8650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F86506" w:rsidRPr="000E7E72" w14:paraId="0AE0E034" w14:textId="77777777" w:rsidTr="00F86506">
        <w:trPr>
          <w:cantSplit/>
        </w:trPr>
        <w:tc>
          <w:tcPr>
            <w:tcW w:w="6480" w:type="dxa"/>
          </w:tcPr>
          <w:p w14:paraId="698DA3EF" w14:textId="12ED89FF" w:rsidR="00F86506" w:rsidRPr="000E7E72" w:rsidRDefault="00F86506" w:rsidP="000276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7E72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0E7E7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7E3F3F6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1F12DCCA" w14:textId="77777777" w:rsidR="00F86506" w:rsidRPr="000E7E72" w:rsidRDefault="00F86506" w:rsidP="00F8650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6506" w:rsidRPr="000E7E72" w14:paraId="753D0459" w14:textId="77777777" w:rsidTr="00F86506">
        <w:trPr>
          <w:cantSplit/>
        </w:trPr>
        <w:tc>
          <w:tcPr>
            <w:tcW w:w="6480" w:type="dxa"/>
          </w:tcPr>
          <w:p w14:paraId="7005F465" w14:textId="77777777" w:rsidR="00F86506" w:rsidRPr="000E7E72" w:rsidRDefault="00F86506" w:rsidP="0002768C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900" w:type="dxa"/>
          </w:tcPr>
          <w:p w14:paraId="590E01ED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096CC787" w14:textId="77777777" w:rsidR="00F86506" w:rsidRPr="000E7E72" w:rsidRDefault="00F86506" w:rsidP="00F86506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6506" w:rsidRPr="000E7E72" w14:paraId="6C1E7C40" w14:textId="77777777" w:rsidTr="00F86506">
        <w:trPr>
          <w:cantSplit/>
        </w:trPr>
        <w:tc>
          <w:tcPr>
            <w:tcW w:w="6480" w:type="dxa"/>
          </w:tcPr>
          <w:p w14:paraId="3D123B06" w14:textId="7A1FDFC9" w:rsidR="00F86506" w:rsidRPr="000E7E72" w:rsidRDefault="00F86506" w:rsidP="0002768C">
            <w:pPr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="00F631A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3C9F486E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5AA7F26" w14:textId="0859BDB9" w:rsidR="00F86506" w:rsidRPr="004670B2" w:rsidRDefault="004670B2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</w:tr>
      <w:tr w:rsidR="00F86506" w:rsidRPr="000E7E72" w14:paraId="620A6501" w14:textId="77777777" w:rsidTr="00F86506">
        <w:trPr>
          <w:cantSplit/>
        </w:trPr>
        <w:tc>
          <w:tcPr>
            <w:tcW w:w="6480" w:type="dxa"/>
          </w:tcPr>
          <w:p w14:paraId="590AED5C" w14:textId="77777777" w:rsidR="00F86506" w:rsidRPr="000E7E72" w:rsidRDefault="00F86506" w:rsidP="0002768C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00" w:type="dxa"/>
          </w:tcPr>
          <w:p w14:paraId="65D9E563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341EEAA" w14:textId="6963CF5D" w:rsidR="00F86506" w:rsidRPr="000E7E72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86506" w:rsidRPr="000E7E72" w14:paraId="5E64A1EC" w14:textId="77777777" w:rsidTr="00F86506">
        <w:trPr>
          <w:cantSplit/>
        </w:trPr>
        <w:tc>
          <w:tcPr>
            <w:tcW w:w="6480" w:type="dxa"/>
          </w:tcPr>
          <w:p w14:paraId="43D1C608" w14:textId="77777777" w:rsidR="00F86506" w:rsidRPr="000E7E72" w:rsidRDefault="00F86506" w:rsidP="0002768C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รวมรายการหนี้สินทางการเงินหมุนเวียน (ไม่รวมเจ้าหนี้การค้า เจ้าหนี้อื่น </w:t>
            </w: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>และประมาณการหนี้สิน)</w:t>
            </w:r>
          </w:p>
        </w:tc>
        <w:tc>
          <w:tcPr>
            <w:tcW w:w="900" w:type="dxa"/>
          </w:tcPr>
          <w:p w14:paraId="2FFBC6BC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9EC16DF" w14:textId="77777777" w:rsidR="00F86506" w:rsidRPr="000E7E72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03DA22" w14:textId="1A938F45" w:rsidR="00F86506" w:rsidRPr="000E7E72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F86506" w:rsidRPr="000E7E72" w14:paraId="171CAAD5" w14:textId="77777777" w:rsidTr="00F86506">
        <w:trPr>
          <w:cantSplit/>
        </w:trPr>
        <w:tc>
          <w:tcPr>
            <w:tcW w:w="6480" w:type="dxa"/>
          </w:tcPr>
          <w:p w14:paraId="55A4C73B" w14:textId="77777777" w:rsidR="00F86506" w:rsidRPr="000E7E72" w:rsidRDefault="00F86506" w:rsidP="0002768C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รวมรายการหนี้สินทางการเงินไม่หมุนเวียน (ไม่รวมเจ้าหนี้การค้า </w:t>
            </w:r>
          </w:p>
          <w:p w14:paraId="2D7BFCE0" w14:textId="77777777" w:rsidR="00F86506" w:rsidRPr="000E7E72" w:rsidRDefault="00F86506" w:rsidP="0002768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E7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เจ้าหนี้อื่นและประมาณการหนี้สิน)</w:t>
            </w:r>
          </w:p>
        </w:tc>
        <w:tc>
          <w:tcPr>
            <w:tcW w:w="900" w:type="dxa"/>
          </w:tcPr>
          <w:p w14:paraId="15D428CD" w14:textId="77777777" w:rsidR="00F86506" w:rsidRPr="000E7E72" w:rsidRDefault="00F86506" w:rsidP="000276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4FB0D0D" w14:textId="77777777" w:rsidR="00F86506" w:rsidRPr="000E7E72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2E0111" w14:textId="61362374" w:rsidR="00F86506" w:rsidRPr="000E7E72" w:rsidRDefault="00F86506" w:rsidP="00F86506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0E7E72">
              <w:rPr>
                <w:rFonts w:asciiTheme="majorBidi" w:hAnsiTheme="majorBidi" w:cstheme="majorBidi"/>
                <w:sz w:val="28"/>
                <w:szCs w:val="28"/>
              </w:rPr>
              <w:t>2,030</w:t>
            </w:r>
          </w:p>
        </w:tc>
      </w:tr>
    </w:tbl>
    <w:p w14:paraId="6603A208" w14:textId="62663CE3" w:rsidR="004B0FC7" w:rsidRPr="00B86C0A" w:rsidRDefault="004B0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14"/>
          <w:szCs w:val="14"/>
          <w:cs/>
          <w:lang w:val="en-GB"/>
        </w:rPr>
      </w:pPr>
    </w:p>
    <w:p w14:paraId="528AAC1F" w14:textId="77777777" w:rsidR="00814CAF" w:rsidRDefault="00814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/>
          <w:i/>
          <w:iCs/>
          <w:sz w:val="30"/>
          <w:szCs w:val="30"/>
          <w:cs/>
          <w:lang w:val="en-GB"/>
        </w:rPr>
        <w:br w:type="page"/>
      </w:r>
    </w:p>
    <w:p w14:paraId="7F4B4CE4" w14:textId="3F9BAEB8" w:rsidR="00A766C1" w:rsidRPr="00DF06DC" w:rsidRDefault="00046BA1" w:rsidP="00A766C1">
      <w:pPr>
        <w:ind w:left="630"/>
        <w:rPr>
          <w:rFonts w:asciiTheme="majorBidi" w:hAnsiTheme="majorBidi"/>
          <w:i/>
          <w:iCs/>
          <w:sz w:val="30"/>
          <w:szCs w:val="30"/>
          <w:lang w:val="en-GB"/>
        </w:rPr>
      </w:pPr>
      <w:r w:rsidRPr="00DF06DC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การร่วมค้าที่ไม่มีสาระสำคัญ</w:t>
      </w:r>
    </w:p>
    <w:p w14:paraId="2082D8C5" w14:textId="77777777" w:rsidR="00046BA1" w:rsidRPr="00DF06DC" w:rsidRDefault="00046BA1" w:rsidP="00A766C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B0FEAA1" w14:textId="32B8E4DF" w:rsidR="00A766C1" w:rsidRPr="00DF06DC" w:rsidRDefault="00046BA1" w:rsidP="00627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652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</w:t>
      </w:r>
      <w:r w:rsidR="00627058" w:rsidRPr="00DF06DC">
        <w:rPr>
          <w:rFonts w:asciiTheme="majorBidi" w:hAnsiTheme="majorBidi"/>
          <w:sz w:val="30"/>
          <w:szCs w:val="30"/>
        </w:rPr>
        <w:br/>
      </w:r>
      <w:r w:rsidRPr="00DF06DC">
        <w:rPr>
          <w:rFonts w:asciiTheme="majorBidi" w:hAnsiTheme="majorBidi" w:hint="cs"/>
          <w:sz w:val="30"/>
          <w:szCs w:val="30"/>
          <w:cs/>
        </w:rPr>
        <w:t>ที่รายงานในงบการเงินรวมของกลุ่มบริษัท</w:t>
      </w:r>
    </w:p>
    <w:p w14:paraId="27AFFA38" w14:textId="77777777" w:rsidR="00046BA1" w:rsidRPr="00DF06DC" w:rsidRDefault="00046BA1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tbl>
      <w:tblPr>
        <w:tblW w:w="963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1082"/>
      </w:tblGrid>
      <w:tr w:rsidR="00A766C1" w:rsidRPr="00554EF8" w14:paraId="2207BDD5" w14:textId="77777777" w:rsidTr="005B62D8">
        <w:trPr>
          <w:cantSplit/>
          <w:tblHeader/>
        </w:trPr>
        <w:tc>
          <w:tcPr>
            <w:tcW w:w="7200" w:type="dxa"/>
          </w:tcPr>
          <w:p w14:paraId="7398DE44" w14:textId="77777777" w:rsidR="00A766C1" w:rsidRPr="00554EF8" w:rsidRDefault="00A766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A93C560" w14:textId="1AD6FCA2" w:rsidR="00A766C1" w:rsidRPr="00554EF8" w:rsidRDefault="005B62D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54EF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54EF8" w:rsidRPr="00554EF8" w14:paraId="323A3912" w14:textId="77777777" w:rsidTr="00712F57">
        <w:trPr>
          <w:cantSplit/>
          <w:trHeight w:val="135"/>
        </w:trPr>
        <w:tc>
          <w:tcPr>
            <w:tcW w:w="7200" w:type="dxa"/>
          </w:tcPr>
          <w:p w14:paraId="756A5F48" w14:textId="77777777" w:rsidR="00554EF8" w:rsidRPr="00554EF8" w:rsidRDefault="00554EF8" w:rsidP="00712F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639A8" w14:textId="300A66C9" w:rsidR="00554EF8" w:rsidRPr="00554EF8" w:rsidRDefault="00554EF8" w:rsidP="00554EF8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16E961C" w14:textId="77777777" w:rsidR="00554EF8" w:rsidRPr="00554EF8" w:rsidRDefault="00554EF8" w:rsidP="00554EF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816CDD" w14:textId="43CDDFAA" w:rsidR="00554EF8" w:rsidRPr="00554EF8" w:rsidRDefault="00554EF8" w:rsidP="00554E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766C1" w:rsidRPr="00554EF8" w14:paraId="6E884F51" w14:textId="77777777" w:rsidTr="005B62D8">
        <w:trPr>
          <w:cantSplit/>
          <w:tblHeader/>
        </w:trPr>
        <w:tc>
          <w:tcPr>
            <w:tcW w:w="7200" w:type="dxa"/>
          </w:tcPr>
          <w:p w14:paraId="1CA18E3F" w14:textId="77777777" w:rsidR="00A766C1" w:rsidRPr="00554EF8" w:rsidRDefault="00A766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7CDABCC2" w14:textId="77777777" w:rsidR="00A766C1" w:rsidRPr="00554EF8" w:rsidRDefault="00A766C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54EF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54E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4EF8" w:rsidRPr="00554EF8" w14:paraId="1B5A9650" w14:textId="77777777" w:rsidTr="005B62D8">
        <w:trPr>
          <w:cantSplit/>
          <w:trHeight w:val="135"/>
        </w:trPr>
        <w:tc>
          <w:tcPr>
            <w:tcW w:w="7200" w:type="dxa"/>
          </w:tcPr>
          <w:p w14:paraId="0C00BDA4" w14:textId="6167DDB1" w:rsidR="00554EF8" w:rsidRPr="00554EF8" w:rsidRDefault="00554E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EF8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มูลค่าตามบัญชีของส่วนได้เสียในการร่วมค้าที่ไม่มีสาระสำคัญ</w:t>
            </w:r>
          </w:p>
        </w:tc>
        <w:tc>
          <w:tcPr>
            <w:tcW w:w="1170" w:type="dxa"/>
          </w:tcPr>
          <w:p w14:paraId="1377F9CC" w14:textId="61674A62" w:rsidR="00554EF8" w:rsidRPr="00554EF8" w:rsidRDefault="00554EF8" w:rsidP="00554E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B6C9F1" w14:textId="77777777" w:rsidR="00554EF8" w:rsidRPr="00554EF8" w:rsidRDefault="00554E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6E23A8" w14:textId="52CB089B" w:rsidR="00554EF8" w:rsidRPr="00554EF8" w:rsidRDefault="00554EF8" w:rsidP="00554EF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078DC" w:rsidRPr="00554EF8" w14:paraId="35DEC0AC" w14:textId="77777777" w:rsidTr="005B62D8">
        <w:trPr>
          <w:cantSplit/>
          <w:trHeight w:val="135"/>
        </w:trPr>
        <w:tc>
          <w:tcPr>
            <w:tcW w:w="7200" w:type="dxa"/>
          </w:tcPr>
          <w:p w14:paraId="4A04392C" w14:textId="77777777" w:rsidR="00A078DC" w:rsidRPr="00554EF8" w:rsidRDefault="00A07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122ADF" w14:textId="77777777" w:rsidR="00A078DC" w:rsidRPr="00554EF8" w:rsidRDefault="00A078DC" w:rsidP="00431D39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037758" w14:textId="77777777" w:rsidR="00A078DC" w:rsidRPr="00554EF8" w:rsidRDefault="00A078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0625A2" w14:textId="77777777" w:rsidR="00A078DC" w:rsidRPr="00554EF8" w:rsidRDefault="00A078DC" w:rsidP="0041289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EF8" w:rsidRPr="00554EF8" w14:paraId="5D7C1E1B" w14:textId="77777777" w:rsidTr="00712F57">
        <w:trPr>
          <w:cantSplit/>
          <w:trHeight w:val="135"/>
        </w:trPr>
        <w:tc>
          <w:tcPr>
            <w:tcW w:w="7200" w:type="dxa"/>
          </w:tcPr>
          <w:p w14:paraId="528B00DE" w14:textId="5E16E302" w:rsidR="00554EF8" w:rsidRPr="00554EF8" w:rsidRDefault="00554EF8" w:rsidP="00712F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EF8">
              <w:rPr>
                <w:rFonts w:asciiTheme="majorBidi" w:hAnsiTheme="majorBidi" w:hint="cs"/>
                <w:sz w:val="30"/>
                <w:szCs w:val="30"/>
                <w:cs/>
              </w:rPr>
              <w:t>ส่วนแบ่งขาดทุนของกลุ่มบริษัทในขาดทุนเบ็ดเสร็จรวม</w:t>
            </w:r>
          </w:p>
        </w:tc>
        <w:tc>
          <w:tcPr>
            <w:tcW w:w="1170" w:type="dxa"/>
          </w:tcPr>
          <w:p w14:paraId="39AD2B13" w14:textId="1C0F0E95" w:rsidR="00554EF8" w:rsidRPr="00554EF8" w:rsidRDefault="00554EF8" w:rsidP="00554E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5A5D5B" w14:textId="77777777" w:rsidR="00554EF8" w:rsidRPr="00554EF8" w:rsidRDefault="00554EF8" w:rsidP="00712F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BC43A5" w14:textId="5B9D0ADA" w:rsidR="00554EF8" w:rsidRPr="00554EF8" w:rsidRDefault="00554EF8" w:rsidP="00554EF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54E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(510)</w:t>
            </w:r>
          </w:p>
        </w:tc>
      </w:tr>
      <w:tr w:rsidR="00A766C1" w:rsidRPr="00554EF8" w14:paraId="3F962108" w14:textId="77777777" w:rsidTr="005B62D8">
        <w:trPr>
          <w:cantSplit/>
        </w:trPr>
        <w:tc>
          <w:tcPr>
            <w:tcW w:w="7200" w:type="dxa"/>
          </w:tcPr>
          <w:p w14:paraId="59536343" w14:textId="77777777" w:rsidR="00A766C1" w:rsidRPr="00554EF8" w:rsidRDefault="00A766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13F7CD" w14:textId="77777777" w:rsidR="00A766C1" w:rsidRPr="00554EF8" w:rsidRDefault="00A766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653FA" w14:textId="77777777" w:rsidR="00A766C1" w:rsidRPr="00554EF8" w:rsidRDefault="00A766C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A09C3A" w14:textId="77777777" w:rsidR="00A766C1" w:rsidRPr="00554EF8" w:rsidRDefault="00A766C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1068E97" w14:textId="77777777" w:rsidR="00A766C1" w:rsidRPr="00DF06DC" w:rsidRDefault="00A766C1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64FAEAE7" w14:textId="77777777" w:rsidR="00EA16D9" w:rsidRPr="00DF06DC" w:rsidRDefault="00EA16D9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35D8F7A7" w14:textId="77777777" w:rsidR="00EA16D9" w:rsidRPr="00DF06DC" w:rsidRDefault="00EA16D9" w:rsidP="00A7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  <w:sectPr w:rsidR="00EA16D9" w:rsidRPr="00DF06DC" w:rsidSect="00F52B7F">
          <w:headerReference w:type="default" r:id="rId19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2E5F8A45" w14:textId="77E4EAA6" w:rsidR="00E3590B" w:rsidRPr="00DF06DC" w:rsidRDefault="00E3590B" w:rsidP="00E3590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26"/>
          <w:szCs w:val="26"/>
        </w:rPr>
      </w:pPr>
      <w:r w:rsidRPr="00DF06DC">
        <w:rPr>
          <w:rFonts w:ascii="Angsana New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14:paraId="4CA9EFC1" w14:textId="77777777" w:rsidR="00E3590B" w:rsidRPr="00DF06DC" w:rsidRDefault="00E3590B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BA86A74" w14:textId="21B2857F" w:rsidR="006E767F" w:rsidRPr="00DF06DC" w:rsidRDefault="006E767F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r w:rsidRPr="00DF06DC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="00B07B82" w:rsidRPr="00DF06DC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DF06DC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DF06DC">
        <w:rPr>
          <w:rFonts w:asciiTheme="majorBidi" w:hAnsiTheme="majorBidi" w:cstheme="majorBidi"/>
          <w:sz w:val="26"/>
          <w:szCs w:val="26"/>
          <w:cs/>
        </w:rPr>
        <w:t>ย่อย</w:t>
      </w:r>
      <w:r w:rsidRPr="00DF06DC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="00431D39" w:rsidRPr="00DF06DC">
        <w:rPr>
          <w:rFonts w:asciiTheme="majorBidi" w:hAnsiTheme="majorBidi" w:cstheme="majorBidi"/>
          <w:sz w:val="26"/>
          <w:szCs w:val="26"/>
        </w:rPr>
        <w:t xml:space="preserve"> 31</w:t>
      </w:r>
      <w:r w:rsidRPr="00DF06DC">
        <w:rPr>
          <w:rFonts w:asciiTheme="majorBidi" w:hAnsiTheme="majorBidi" w:cstheme="majorBidi"/>
          <w:sz w:val="26"/>
          <w:szCs w:val="26"/>
        </w:rPr>
        <w:t xml:space="preserve"> </w:t>
      </w:r>
      <w:r w:rsidRPr="00DF06D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31D39" w:rsidRPr="00DF06DC">
        <w:rPr>
          <w:rFonts w:asciiTheme="majorBidi" w:hAnsiTheme="majorBidi" w:cstheme="majorBidi"/>
          <w:sz w:val="26"/>
          <w:szCs w:val="26"/>
        </w:rPr>
        <w:t>256</w:t>
      </w:r>
      <w:r w:rsidR="0030213A" w:rsidRPr="00DF06DC">
        <w:rPr>
          <w:rFonts w:asciiTheme="majorBidi" w:hAnsiTheme="majorBidi" w:cstheme="majorBidi"/>
          <w:sz w:val="26"/>
          <w:szCs w:val="26"/>
        </w:rPr>
        <w:t>6</w:t>
      </w:r>
      <w:r w:rsidR="00933478" w:rsidRPr="00DF06DC">
        <w:rPr>
          <w:rFonts w:asciiTheme="majorBidi" w:hAnsiTheme="majorBidi" w:cstheme="majorBidi"/>
          <w:sz w:val="26"/>
          <w:szCs w:val="26"/>
        </w:rPr>
        <w:t xml:space="preserve"> </w:t>
      </w:r>
      <w:r w:rsidR="00933478" w:rsidRPr="00DF06DC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431D39" w:rsidRPr="00DF06DC">
        <w:rPr>
          <w:rFonts w:asciiTheme="majorBidi" w:hAnsiTheme="majorBidi" w:cstheme="majorBidi"/>
          <w:sz w:val="26"/>
          <w:szCs w:val="26"/>
        </w:rPr>
        <w:t>256</w:t>
      </w:r>
      <w:r w:rsidR="0030213A" w:rsidRPr="00DF06DC">
        <w:rPr>
          <w:rFonts w:asciiTheme="majorBidi" w:hAnsiTheme="majorBidi" w:cstheme="majorBidi"/>
          <w:sz w:val="26"/>
          <w:szCs w:val="26"/>
        </w:rPr>
        <w:t>5</w:t>
      </w:r>
      <w:r w:rsidR="00B15CA8" w:rsidRPr="00DF06DC">
        <w:rPr>
          <w:rFonts w:asciiTheme="majorBidi" w:hAnsiTheme="majorBidi" w:cstheme="majorBidi"/>
          <w:sz w:val="26"/>
          <w:szCs w:val="26"/>
        </w:rPr>
        <w:t xml:space="preserve"> </w:t>
      </w:r>
      <w:r w:rsidRPr="00DF06DC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DF06DC" w:rsidRDefault="00971F84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8"/>
        <w:gridCol w:w="1888"/>
        <w:gridCol w:w="180"/>
        <w:gridCol w:w="990"/>
        <w:gridCol w:w="183"/>
        <w:gridCol w:w="989"/>
        <w:gridCol w:w="184"/>
        <w:gridCol w:w="986"/>
        <w:gridCol w:w="178"/>
        <w:gridCol w:w="1000"/>
        <w:gridCol w:w="182"/>
        <w:gridCol w:w="957"/>
        <w:gridCol w:w="178"/>
        <w:gridCol w:w="1101"/>
        <w:gridCol w:w="182"/>
        <w:gridCol w:w="818"/>
        <w:gridCol w:w="208"/>
        <w:gridCol w:w="958"/>
      </w:tblGrid>
      <w:tr w:rsidR="00EE18B0" w:rsidRPr="00DF06DC" w14:paraId="698631C1" w14:textId="6D63E167" w:rsidTr="00A761C5">
        <w:trPr>
          <w:cantSplit/>
          <w:tblHeader/>
        </w:trPr>
        <w:tc>
          <w:tcPr>
            <w:tcW w:w="3508" w:type="dxa"/>
          </w:tcPr>
          <w:p w14:paraId="23167812" w14:textId="77777777" w:rsidR="00EE18B0" w:rsidRPr="00DF06DC" w:rsidRDefault="00EE18B0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6" w:name="_Hlk16116"/>
            <w:bookmarkEnd w:id="14"/>
          </w:p>
        </w:tc>
        <w:tc>
          <w:tcPr>
            <w:tcW w:w="11162" w:type="dxa"/>
            <w:gridSpan w:val="17"/>
            <w:vAlign w:val="center"/>
          </w:tcPr>
          <w:p w14:paraId="2BCB274D" w14:textId="2236FA25" w:rsidR="00EE18B0" w:rsidRPr="00DF06DC" w:rsidRDefault="00EE18B0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DF06DC" w14:paraId="5019A37C" w14:textId="2BAF8A9E" w:rsidTr="00A761C5">
        <w:trPr>
          <w:cantSplit/>
          <w:tblHeader/>
        </w:trPr>
        <w:tc>
          <w:tcPr>
            <w:tcW w:w="3508" w:type="dxa"/>
          </w:tcPr>
          <w:p w14:paraId="5C2FA070" w14:textId="77777777" w:rsidR="009A674F" w:rsidRPr="00DF06DC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8" w:type="dxa"/>
            <w:vAlign w:val="center"/>
          </w:tcPr>
          <w:p w14:paraId="2A2AD509" w14:textId="77777777" w:rsidR="009A674F" w:rsidRPr="00DF06DC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DF06DC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DF06DC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DF06DC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3113C0E" w14:textId="77777777" w:rsidR="009A674F" w:rsidRPr="00DF06DC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739BDE1" w14:textId="77777777" w:rsidR="009A674F" w:rsidRPr="00DF06DC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gridSpan w:val="3"/>
          </w:tcPr>
          <w:p w14:paraId="6D361D94" w14:textId="77777777" w:rsidR="009A674F" w:rsidRPr="00DF06DC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6" w:type="dxa"/>
            <w:gridSpan w:val="4"/>
          </w:tcPr>
          <w:p w14:paraId="08659A7B" w14:textId="298A8AD8" w:rsidR="009A674F" w:rsidRPr="00DF06DC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1F0955" w:rsidRPr="00DF06DC" w14:paraId="1D0F37E1" w14:textId="3CE4144F" w:rsidTr="00A761C5">
        <w:trPr>
          <w:cantSplit/>
          <w:tblHeader/>
        </w:trPr>
        <w:tc>
          <w:tcPr>
            <w:tcW w:w="3508" w:type="dxa"/>
          </w:tcPr>
          <w:p w14:paraId="02A1BB78" w14:textId="77777777" w:rsidR="001F0955" w:rsidRPr="00DF06DC" w:rsidRDefault="001F0955" w:rsidP="001F0955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8" w:type="dxa"/>
          </w:tcPr>
          <w:p w14:paraId="11A1A1E5" w14:textId="77777777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1F0955" w:rsidRPr="00DF06DC" w:rsidRDefault="001F0955" w:rsidP="001F0955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28586E3E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3E4FD497" w14:textId="77777777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41EECCCE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44E7D25C" w14:textId="77777777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3CB1FFAD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56575143" w14:textId="77777777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ED54C4E" w14:textId="097D7AE8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07DD4BCB" w14:textId="77777777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FB15D2C" w14:textId="25FBEE61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62504430" w14:textId="77777777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C54D229" w14:textId="66CB965C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  <w:vAlign w:val="center"/>
          </w:tcPr>
          <w:p w14:paraId="7D26E31C" w14:textId="6CBD591F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7E3960B" w14:textId="592D4F3D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8" w:type="dxa"/>
            <w:vAlign w:val="center"/>
          </w:tcPr>
          <w:p w14:paraId="4F8DE613" w14:textId="25374D1C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center"/>
          </w:tcPr>
          <w:p w14:paraId="14EBFA50" w14:textId="20506B68" w:rsidR="001F0955" w:rsidRPr="00DF06DC" w:rsidRDefault="001F0955" w:rsidP="001F0955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30213A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AF4D10" w:rsidRPr="00DF06DC" w14:paraId="78287D54" w14:textId="3BEE79D9" w:rsidTr="00A761C5">
        <w:trPr>
          <w:cantSplit/>
          <w:tblHeader/>
        </w:trPr>
        <w:tc>
          <w:tcPr>
            <w:tcW w:w="3508" w:type="dxa"/>
          </w:tcPr>
          <w:p w14:paraId="6BDF6311" w14:textId="77777777" w:rsidR="00AF4D10" w:rsidRPr="00DF06DC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88" w:type="dxa"/>
          </w:tcPr>
          <w:p w14:paraId="73E86315" w14:textId="77777777" w:rsidR="00AF4D10" w:rsidRPr="00DF06DC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90" w:type="dxa"/>
            <w:gridSpan w:val="10"/>
          </w:tcPr>
          <w:p w14:paraId="183B624B" w14:textId="66E7DA62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958" w:type="dxa"/>
          </w:tcPr>
          <w:p w14:paraId="46C548CE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F4D10" w:rsidRPr="00DF06DC" w14:paraId="4709C2C4" w14:textId="1986F1E9" w:rsidTr="00A761C5">
        <w:trPr>
          <w:cantSplit/>
        </w:trPr>
        <w:tc>
          <w:tcPr>
            <w:tcW w:w="3508" w:type="dxa"/>
          </w:tcPr>
          <w:p w14:paraId="445D0184" w14:textId="22AE5B61" w:rsidR="00AF4D10" w:rsidRPr="00DF06DC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DF06D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888" w:type="dxa"/>
          </w:tcPr>
          <w:p w14:paraId="3F10047D" w14:textId="77777777" w:rsidR="00AF4D10" w:rsidRPr="00DF06DC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3157D43C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AF4D10" w:rsidRPr="00DF06DC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3C82BA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B70056E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57" w:type="dxa"/>
          </w:tcPr>
          <w:p w14:paraId="738D25C0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8EE19F5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166925D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A53AC62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8" w:type="dxa"/>
          </w:tcPr>
          <w:p w14:paraId="77092DAD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C7D4C7D" w14:textId="2B8A7914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68FB40C6" w14:textId="77777777" w:rsidR="00AF4D10" w:rsidRPr="00DF06DC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0213A" w:rsidRPr="00DF06DC" w14:paraId="05D19FA8" w14:textId="09F0D090" w:rsidTr="00916033">
        <w:trPr>
          <w:cantSplit/>
        </w:trPr>
        <w:tc>
          <w:tcPr>
            <w:tcW w:w="3508" w:type="dxa"/>
          </w:tcPr>
          <w:p w14:paraId="3BB38EF7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88" w:type="dxa"/>
          </w:tcPr>
          <w:p w14:paraId="72807777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73F2F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3D96F9" w14:textId="58A7A2EE" w:rsidR="0030213A" w:rsidRPr="00DF06DC" w:rsidRDefault="00241E28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99.99</w:t>
            </w:r>
          </w:p>
        </w:tc>
        <w:tc>
          <w:tcPr>
            <w:tcW w:w="183" w:type="dxa"/>
            <w:shd w:val="clear" w:color="auto" w:fill="auto"/>
          </w:tcPr>
          <w:p w14:paraId="31D597B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A2AF9DC" w14:textId="415B0A8B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DC062B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897A846" w14:textId="0D92B5C1" w:rsidR="0030213A" w:rsidRPr="00DF06DC" w:rsidRDefault="00613E3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32,015,000</w:t>
            </w:r>
          </w:p>
        </w:tc>
        <w:tc>
          <w:tcPr>
            <w:tcW w:w="178" w:type="dxa"/>
          </w:tcPr>
          <w:p w14:paraId="5D1F5C32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20D10B" w14:textId="35785EF0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DF06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82" w:type="dxa"/>
          </w:tcPr>
          <w:p w14:paraId="6100558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4DE27A2" w14:textId="49C8EB5E" w:rsidR="0030213A" w:rsidRPr="00DF06DC" w:rsidRDefault="004D676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31,997,000</w:t>
            </w:r>
          </w:p>
        </w:tc>
        <w:tc>
          <w:tcPr>
            <w:tcW w:w="178" w:type="dxa"/>
          </w:tcPr>
          <w:p w14:paraId="39A35AE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4AE31CB8" w14:textId="6C1E1E81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82" w:type="dxa"/>
          </w:tcPr>
          <w:p w14:paraId="0AF15EF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68D4BB90" w14:textId="283D187E" w:rsidR="0030213A" w:rsidRPr="00DF06DC" w:rsidRDefault="00D772BF" w:rsidP="00A761C5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192,130 </w:t>
            </w:r>
          </w:p>
        </w:tc>
        <w:tc>
          <w:tcPr>
            <w:tcW w:w="208" w:type="dxa"/>
          </w:tcPr>
          <w:p w14:paraId="1CFE69D3" w14:textId="362A2C4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67DD59D" w14:textId="01DE6F4B" w:rsidR="0030213A" w:rsidRPr="00DF06DC" w:rsidRDefault="0030213A" w:rsidP="00A761C5">
            <w:pPr>
              <w:pStyle w:val="acctfourfigures"/>
              <w:tabs>
                <w:tab w:val="clear" w:pos="765"/>
                <w:tab w:val="decimal" w:pos="701"/>
              </w:tabs>
              <w:spacing w:line="216" w:lineRule="auto"/>
              <w:ind w:left="-79" w:right="-7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9,000</w:t>
            </w:r>
          </w:p>
        </w:tc>
      </w:tr>
      <w:tr w:rsidR="0030213A" w:rsidRPr="00DF06DC" w14:paraId="7503C078" w14:textId="5478D5CE" w:rsidTr="00916033">
        <w:trPr>
          <w:cantSplit/>
        </w:trPr>
        <w:tc>
          <w:tcPr>
            <w:tcW w:w="3508" w:type="dxa"/>
          </w:tcPr>
          <w:p w14:paraId="55E69738" w14:textId="5C92621B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7D1E2676" w14:textId="77777777" w:rsidR="00616B4C" w:rsidRPr="00DF06DC" w:rsidRDefault="00616B4C" w:rsidP="0030213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411DF" w14:textId="606E28C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071D09" w14:textId="3346C3D5" w:rsidR="0030213A" w:rsidRPr="00DF06DC" w:rsidRDefault="0030213A" w:rsidP="00343752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9F2151" w14:textId="1BC5CE3E" w:rsidR="0030213A" w:rsidRPr="00DF06DC" w:rsidRDefault="00343752" w:rsidP="00343752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80.69</w:t>
            </w:r>
          </w:p>
        </w:tc>
        <w:tc>
          <w:tcPr>
            <w:tcW w:w="183" w:type="dxa"/>
            <w:shd w:val="clear" w:color="auto" w:fill="auto"/>
          </w:tcPr>
          <w:p w14:paraId="06CDEFC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FF6083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8C5791" w14:textId="4CA6323F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72.73</w:t>
            </w:r>
          </w:p>
        </w:tc>
        <w:tc>
          <w:tcPr>
            <w:tcW w:w="184" w:type="dxa"/>
            <w:shd w:val="clear" w:color="auto" w:fill="auto"/>
          </w:tcPr>
          <w:p w14:paraId="0C08628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A651C73" w14:textId="77777777" w:rsidR="00D772BF" w:rsidRPr="00DF06DC" w:rsidRDefault="00D772BF" w:rsidP="00D772B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9348E" w14:textId="41245FD5" w:rsidR="0030213A" w:rsidRPr="00DF06DC" w:rsidRDefault="00343752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40,000,000</w:t>
            </w:r>
          </w:p>
        </w:tc>
        <w:tc>
          <w:tcPr>
            <w:tcW w:w="178" w:type="dxa"/>
          </w:tcPr>
          <w:p w14:paraId="3421FF0F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57E1BC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7E1FBF" w14:textId="41FD668F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28,314,100</w:t>
            </w:r>
          </w:p>
        </w:tc>
        <w:tc>
          <w:tcPr>
            <w:tcW w:w="182" w:type="dxa"/>
          </w:tcPr>
          <w:p w14:paraId="6B94DD7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F7B01A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021565" w14:textId="062B9004" w:rsidR="004D676A" w:rsidRPr="00DF06DC" w:rsidRDefault="004D676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35,156,630</w:t>
            </w:r>
          </w:p>
        </w:tc>
        <w:tc>
          <w:tcPr>
            <w:tcW w:w="178" w:type="dxa"/>
          </w:tcPr>
          <w:p w14:paraId="6FFBAFC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19A0B2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59220" w14:textId="4DA9D970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23,470,630</w:t>
            </w:r>
          </w:p>
        </w:tc>
        <w:tc>
          <w:tcPr>
            <w:tcW w:w="182" w:type="dxa"/>
          </w:tcPr>
          <w:p w14:paraId="7651A39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34FD4A98" w14:textId="254ADB35" w:rsidR="0030213A" w:rsidRPr="00DF06DC" w:rsidRDefault="00D772BF" w:rsidP="00D772B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683,932 </w:t>
            </w:r>
          </w:p>
        </w:tc>
        <w:tc>
          <w:tcPr>
            <w:tcW w:w="208" w:type="dxa"/>
          </w:tcPr>
          <w:p w14:paraId="7EADE6DC" w14:textId="442C65FE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DFC6571" w14:textId="77777777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F1DB9" w14:textId="56CCA533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19D5EF6A" w14:textId="77777777" w:rsidTr="00916033">
        <w:trPr>
          <w:cantSplit/>
        </w:trPr>
        <w:tc>
          <w:tcPr>
            <w:tcW w:w="3508" w:type="dxa"/>
          </w:tcPr>
          <w:p w14:paraId="1257AA7A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>1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4833C464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502016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03E559" w14:textId="77777777" w:rsidR="0030213A" w:rsidRPr="00DF06DC" w:rsidRDefault="0030213A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6E26D" w14:textId="1151F332" w:rsidR="0030213A" w:rsidRPr="00DF06DC" w:rsidRDefault="00284248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99.</w:t>
            </w:r>
            <w:r w:rsidR="003C2E2D" w:rsidRPr="00DF06D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A4197F" w:rsidRPr="00DF06D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6AB95EB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0D2D32C" w14:textId="77777777" w:rsidR="0030213A" w:rsidRPr="00DF06DC" w:rsidRDefault="0030213A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D345EC3" w14:textId="5983DB84" w:rsidR="0030213A" w:rsidRPr="00DF06DC" w:rsidRDefault="0030213A" w:rsidP="00E15F7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99.</w:t>
            </w: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E52FD1" w:rsidRPr="00DF06D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1D24246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55C5D492" w14:textId="77777777" w:rsidR="00613E3B" w:rsidRPr="00DF06DC" w:rsidRDefault="00613E3B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8656B1F" w14:textId="2178C985" w:rsidR="0030213A" w:rsidRPr="00DF06DC" w:rsidRDefault="00613E3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5CB600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88EF90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363099C1" w14:textId="6FF4905B" w:rsidR="0030213A" w:rsidRPr="00DF06DC" w:rsidRDefault="0030213A" w:rsidP="00E15F7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187627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9278FC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ACE7785" w14:textId="049E99DD" w:rsidR="004D676A" w:rsidRPr="00DF06DC" w:rsidRDefault="004D676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DCC021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2B1FA0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679A904" w14:textId="20D0E948" w:rsidR="0030213A" w:rsidRPr="00DF06DC" w:rsidRDefault="0030213A" w:rsidP="00E15F7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2455C4D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155C3331" w14:textId="5545553D" w:rsidR="0030213A" w:rsidRPr="00DF06DC" w:rsidRDefault="00D772BF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           -</w:t>
            </w:r>
          </w:p>
        </w:tc>
        <w:tc>
          <w:tcPr>
            <w:tcW w:w="208" w:type="dxa"/>
          </w:tcPr>
          <w:p w14:paraId="0D24985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center"/>
          </w:tcPr>
          <w:p w14:paraId="52778990" w14:textId="77777777" w:rsidR="0030213A" w:rsidRPr="00DF06DC" w:rsidRDefault="0030213A" w:rsidP="003C2E2D">
            <w:pPr>
              <w:pStyle w:val="acctfourfigures"/>
              <w:tabs>
                <w:tab w:val="clear" w:pos="765"/>
                <w:tab w:val="decimal" w:pos="430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CA52C4" w14:textId="4EE53C24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65C7F48" w14:textId="77777777" w:rsidTr="00916033">
        <w:trPr>
          <w:cantSplit/>
        </w:trPr>
        <w:tc>
          <w:tcPr>
            <w:tcW w:w="3508" w:type="dxa"/>
          </w:tcPr>
          <w:p w14:paraId="3F4E708D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>2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3F40B028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</w:t>
            </w:r>
          </w:p>
        </w:tc>
        <w:tc>
          <w:tcPr>
            <w:tcW w:w="180" w:type="dxa"/>
          </w:tcPr>
          <w:p w14:paraId="2FB2CDB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E4330F3" w14:textId="77777777" w:rsidR="0030213A" w:rsidRPr="00DF06DC" w:rsidRDefault="0030213A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8A60B4" w14:textId="56D38502" w:rsidR="0030213A" w:rsidRPr="00DF06DC" w:rsidRDefault="00284248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99.</w:t>
            </w:r>
            <w:r w:rsidR="003C2E2D" w:rsidRPr="00DF06D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A4197F" w:rsidRPr="00DF06D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75AC9BD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27CC653" w14:textId="77777777" w:rsidR="0030213A" w:rsidRPr="00DF06DC" w:rsidRDefault="0030213A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4F3C776" w14:textId="1D9BBA6A" w:rsidR="0030213A" w:rsidRPr="00DF06DC" w:rsidRDefault="0030213A" w:rsidP="00E15F7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</w:t>
            </w:r>
            <w:r w:rsidR="00E52FD1"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0737D44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1D7BD0C" w14:textId="77777777" w:rsidR="00613E3B" w:rsidRPr="00DF06DC" w:rsidRDefault="00613E3B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734B61D" w14:textId="3C7C4502" w:rsidR="0030213A" w:rsidRPr="00DF06DC" w:rsidRDefault="00613E3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2C3B47C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8BC179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93CB36B" w14:textId="72E1F3BD" w:rsidR="0030213A" w:rsidRPr="00DF06DC" w:rsidRDefault="0030213A" w:rsidP="00E15F7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28BBF6D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544B9B" w14:textId="77777777" w:rsidR="004D676A" w:rsidRPr="00DF06DC" w:rsidRDefault="004D676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BDC8D61" w14:textId="16914016" w:rsidR="0030213A" w:rsidRPr="00DF06DC" w:rsidRDefault="004D676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728A36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A7D620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D123044" w14:textId="47267511" w:rsidR="0030213A" w:rsidRPr="00DF06DC" w:rsidRDefault="0030213A" w:rsidP="00E15F7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DD265D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D5A80AE" w14:textId="77777777" w:rsidR="00A761C5" w:rsidRPr="00DF06DC" w:rsidRDefault="00A761C5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55A392F" w14:textId="040754B4" w:rsidR="0030213A" w:rsidRPr="00DF06DC" w:rsidRDefault="00A761C5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2150C06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CA82461" w14:textId="77777777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B8A345" w14:textId="79884BB1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A88DEA3" w14:textId="77777777" w:rsidTr="00916033">
        <w:trPr>
          <w:cantSplit/>
        </w:trPr>
        <w:tc>
          <w:tcPr>
            <w:tcW w:w="3508" w:type="dxa"/>
          </w:tcPr>
          <w:p w14:paraId="358BD89B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เดอะ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แกลเลอรี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510177EB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4062426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99F63C" w14:textId="754FEAA2" w:rsidR="0030213A" w:rsidRPr="00DF06DC" w:rsidRDefault="00284248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99.</w:t>
            </w:r>
            <w:r w:rsidR="003C2E2D" w:rsidRPr="00DF06DC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A4197F" w:rsidRPr="00DF06D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7188119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C17DE19" w14:textId="53792A8E" w:rsidR="0030213A" w:rsidRPr="00DF06DC" w:rsidRDefault="0030213A" w:rsidP="00E52FD1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99.9</w:t>
            </w:r>
            <w:r w:rsidR="00E52FD1" w:rsidRPr="00DF06DC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84" w:type="dxa"/>
            <w:shd w:val="clear" w:color="auto" w:fill="auto"/>
          </w:tcPr>
          <w:p w14:paraId="0AB00B8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EB6CE20" w14:textId="06703ACB" w:rsidR="0030213A" w:rsidRPr="00DF06DC" w:rsidRDefault="00613E3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660E6F2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2CBEB1C" w14:textId="6A039DDC" w:rsidR="0030213A" w:rsidRPr="00DF06DC" w:rsidRDefault="0030213A" w:rsidP="00E15F7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7407823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F1C3BAB" w14:textId="009AF9CC" w:rsidR="0030213A" w:rsidRPr="00DF06DC" w:rsidRDefault="004D676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92A035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CEC984" w14:textId="476D3E54" w:rsidR="0030213A" w:rsidRPr="00DF06DC" w:rsidRDefault="0030213A" w:rsidP="00E15F7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715AD8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5AF3FC7" w14:textId="75F6622F" w:rsidR="0030213A" w:rsidRPr="00DF06DC" w:rsidRDefault="00A761C5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F2E9B6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A0D47D1" w14:textId="548E50F5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15F7D" w:rsidRPr="00DF06DC" w14:paraId="497F7ACB" w14:textId="77777777" w:rsidTr="00916033">
        <w:trPr>
          <w:cantSplit/>
        </w:trPr>
        <w:tc>
          <w:tcPr>
            <w:tcW w:w="3508" w:type="dxa"/>
          </w:tcPr>
          <w:p w14:paraId="453EE56D" w14:textId="7D752016" w:rsidR="00E15F7D" w:rsidRPr="00DF06DC" w:rsidRDefault="00E15F7D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 ศาลเจ้าแม่ หม่าโจ้ว จำกัด</w:t>
            </w:r>
          </w:p>
        </w:tc>
        <w:tc>
          <w:tcPr>
            <w:tcW w:w="1888" w:type="dxa"/>
            <w:shd w:val="clear" w:color="auto" w:fill="auto"/>
          </w:tcPr>
          <w:p w14:paraId="18F4598C" w14:textId="110A3CEF" w:rsidR="00E15F7D" w:rsidRPr="00DF06DC" w:rsidRDefault="00D07CEC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711C0641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28E6DE" w14:textId="4698CCBD" w:rsidR="00E15F7D" w:rsidRPr="00DF06DC" w:rsidRDefault="00284248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99.98</w:t>
            </w:r>
          </w:p>
        </w:tc>
        <w:tc>
          <w:tcPr>
            <w:tcW w:w="183" w:type="dxa"/>
            <w:shd w:val="clear" w:color="auto" w:fill="auto"/>
          </w:tcPr>
          <w:p w14:paraId="4B2DCB35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6D9940F" w14:textId="05AEBC9E" w:rsidR="00E15F7D" w:rsidRPr="00DF06DC" w:rsidRDefault="00E15F7D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5411DB30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C12B52D" w14:textId="70E99575" w:rsidR="00E15F7D" w:rsidRPr="00DF06DC" w:rsidRDefault="00613E3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04BD590A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F0D985E" w14:textId="1B869D84" w:rsidR="00E15F7D" w:rsidRPr="00DF06DC" w:rsidRDefault="00E15F7D" w:rsidP="003C2E2D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-72" w:right="-72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779B2FC7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784D936" w14:textId="789EA3CD" w:rsidR="00E15F7D" w:rsidRPr="00DF06DC" w:rsidRDefault="00E15F7D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8DA017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A438A63" w14:textId="78FEEBED" w:rsidR="00E15F7D" w:rsidRPr="00DF06DC" w:rsidRDefault="00E15F7D" w:rsidP="003C2E2D">
            <w:pPr>
              <w:pStyle w:val="acctfourfigures"/>
              <w:spacing w:line="216" w:lineRule="auto"/>
              <w:ind w:left="-72" w:right="-72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0C20F7B9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7CC1C24" w14:textId="0DD9E607" w:rsidR="00E15F7D" w:rsidRPr="00DF06DC" w:rsidRDefault="00A761C5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C608A2A" w14:textId="77777777" w:rsidR="00E15F7D" w:rsidRPr="00DF06DC" w:rsidRDefault="00E15F7D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EA1351D" w14:textId="69B9D364" w:rsidR="00E15F7D" w:rsidRPr="00DF06DC" w:rsidRDefault="00E15F7D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6B2F29FB" w14:textId="77777777" w:rsidTr="00916033">
        <w:trPr>
          <w:cantSplit/>
        </w:trPr>
        <w:tc>
          <w:tcPr>
            <w:tcW w:w="3508" w:type="dxa"/>
          </w:tcPr>
          <w:p w14:paraId="181F5CEB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88" w:type="dxa"/>
          </w:tcPr>
          <w:p w14:paraId="063C6550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6075B8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34FC726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697ECF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D6AE327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89908B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1F01B2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434DF292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0" w:type="dxa"/>
          </w:tcPr>
          <w:p w14:paraId="205F914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0D53FF4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57" w:type="dxa"/>
          </w:tcPr>
          <w:p w14:paraId="6A75BF2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423426D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01" w:type="dxa"/>
          </w:tcPr>
          <w:p w14:paraId="65C406B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2C425BD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8" w:type="dxa"/>
          </w:tcPr>
          <w:p w14:paraId="08C949C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08" w:type="dxa"/>
          </w:tcPr>
          <w:p w14:paraId="2D1F290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58" w:type="dxa"/>
          </w:tcPr>
          <w:p w14:paraId="1F751EE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30213A" w:rsidRPr="00DF06DC" w14:paraId="50BC027A" w14:textId="77777777" w:rsidTr="00916033">
        <w:trPr>
          <w:cantSplit/>
        </w:trPr>
        <w:tc>
          <w:tcPr>
            <w:tcW w:w="3508" w:type="dxa"/>
          </w:tcPr>
          <w:p w14:paraId="681F6989" w14:textId="707CA40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88" w:type="dxa"/>
          </w:tcPr>
          <w:p w14:paraId="1820ACD3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6A5D9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95841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EF8066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C1A2D7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34E900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F87B77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2A5680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E94F90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421B67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61CCE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EFF3D7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0E6063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389AC8C" w14:textId="57FCC5AA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13AD49C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9F5409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0213A" w:rsidRPr="00DF06DC" w14:paraId="6FD71DD3" w14:textId="77777777" w:rsidTr="00916033">
        <w:trPr>
          <w:cantSplit/>
        </w:trPr>
        <w:tc>
          <w:tcPr>
            <w:tcW w:w="3508" w:type="dxa"/>
          </w:tcPr>
          <w:p w14:paraId="2F96C4F2" w14:textId="59F14971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ที.ซี.ซี. คอมเมอร์เชียล พร็อพเพอร์ตี้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แมนเนจเม้นท์ จำกัด</w:t>
            </w:r>
          </w:p>
        </w:tc>
        <w:tc>
          <w:tcPr>
            <w:tcW w:w="1888" w:type="dxa"/>
          </w:tcPr>
          <w:p w14:paraId="71F82690" w14:textId="7777777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E4278" w14:textId="57EC66A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2225E5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50D8B7" w14:textId="5FC7E17B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196B30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A4F4B41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5E14FC" w14:textId="7F06F625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1D580FC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5661B4BC" w14:textId="54BA31F9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4,200,000 </w:t>
            </w:r>
          </w:p>
        </w:tc>
        <w:tc>
          <w:tcPr>
            <w:tcW w:w="178" w:type="dxa"/>
          </w:tcPr>
          <w:p w14:paraId="7D5F64AA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72627E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A5BBD4" w14:textId="6DD4A07A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2,000,000</w:t>
            </w:r>
          </w:p>
        </w:tc>
        <w:tc>
          <w:tcPr>
            <w:tcW w:w="182" w:type="dxa"/>
          </w:tcPr>
          <w:p w14:paraId="2423876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5FF30F9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EA75B" w14:textId="366F21BD" w:rsidR="00616B4C" w:rsidRPr="00DF06DC" w:rsidRDefault="00616B4C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1,047,030</w:t>
            </w:r>
          </w:p>
        </w:tc>
        <w:tc>
          <w:tcPr>
            <w:tcW w:w="178" w:type="dxa"/>
          </w:tcPr>
          <w:p w14:paraId="07370A3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8CB83F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902771" w14:textId="729350DB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82" w:type="dxa"/>
          </w:tcPr>
          <w:p w14:paraId="6645F8C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722213BF" w14:textId="77777777" w:rsidR="00E910F0" w:rsidRPr="00DF06DC" w:rsidRDefault="00E910F0" w:rsidP="00E910F0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64BF15" w14:textId="133C6C53" w:rsidR="0030213A" w:rsidRPr="00DF06DC" w:rsidRDefault="00D772B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48,979</w:t>
            </w:r>
          </w:p>
        </w:tc>
        <w:tc>
          <w:tcPr>
            <w:tcW w:w="208" w:type="dxa"/>
          </w:tcPr>
          <w:p w14:paraId="2503609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DA8C12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9D8A81" w14:textId="4E0649EF" w:rsidR="0030213A" w:rsidRPr="00DF06DC" w:rsidRDefault="0030213A" w:rsidP="0030213A">
            <w:pPr>
              <w:pStyle w:val="acctfourfigures"/>
              <w:tabs>
                <w:tab w:val="clear" w:pos="765"/>
                <w:tab w:val="decimal" w:pos="701"/>
              </w:tabs>
              <w:spacing w:line="216" w:lineRule="auto"/>
              <w:ind w:left="-79" w:right="-7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4,450 </w:t>
            </w:r>
          </w:p>
        </w:tc>
      </w:tr>
      <w:tr w:rsidR="0030213A" w:rsidRPr="00DF06DC" w14:paraId="7BE1629D" w14:textId="6B140C89" w:rsidTr="00916033">
        <w:trPr>
          <w:cantSplit/>
        </w:trPr>
        <w:tc>
          <w:tcPr>
            <w:tcW w:w="3508" w:type="dxa"/>
          </w:tcPr>
          <w:p w14:paraId="2BFBBC8C" w14:textId="7A47D6FC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737D118F" w14:textId="310F8B6B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34D281" w14:textId="7FCAABD9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167C6E2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E9A154C" w14:textId="196B89C8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82FE39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03C0A87" w14:textId="335ABF2E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A6CA6A0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54109D6" w14:textId="2E5CC428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5B233C0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1C36203" w14:textId="30383E58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6F93FC2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1B3C85B0" w14:textId="2E77F43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82" w:type="dxa"/>
          </w:tcPr>
          <w:p w14:paraId="108D31F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2171D" w14:textId="70DFC677" w:rsidR="0030213A" w:rsidRPr="00DF06DC" w:rsidRDefault="00C71AFB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788</w:t>
            </w:r>
          </w:p>
        </w:tc>
        <w:tc>
          <w:tcPr>
            <w:tcW w:w="208" w:type="dxa"/>
          </w:tcPr>
          <w:p w14:paraId="4233FCA1" w14:textId="74237D5C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B31C4CC" w14:textId="1403D180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137 </w:t>
            </w:r>
          </w:p>
        </w:tc>
      </w:tr>
      <w:tr w:rsidR="0030213A" w:rsidRPr="00DF06DC" w14:paraId="5F98FB09" w14:textId="77777777" w:rsidTr="00916033">
        <w:trPr>
          <w:cantSplit/>
        </w:trPr>
        <w:tc>
          <w:tcPr>
            <w:tcW w:w="3508" w:type="dxa"/>
          </w:tcPr>
          <w:p w14:paraId="72336F25" w14:textId="5528BB6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A3BDD98" w14:textId="16AA305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7A42D4" w14:textId="1D2FA05E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D6283E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769FF72" w14:textId="5FBC5660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8796E7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58E971B" w14:textId="3B6519D5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A47A72C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9E51DF2" w14:textId="580CBE0B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15BABA6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78D29E7" w14:textId="565ACF5B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3D8D56C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72465A7E" w14:textId="1DC26C86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82" w:type="dxa"/>
          </w:tcPr>
          <w:p w14:paraId="100A83F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8B3D" w14:textId="68DD8F1B" w:rsidR="0030213A" w:rsidRPr="00DF06DC" w:rsidRDefault="00C71AFB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788</w:t>
            </w:r>
          </w:p>
        </w:tc>
        <w:tc>
          <w:tcPr>
            <w:tcW w:w="208" w:type="dxa"/>
          </w:tcPr>
          <w:p w14:paraId="580EA96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4586CDFB" w14:textId="29E34E33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139 </w:t>
            </w:r>
          </w:p>
        </w:tc>
      </w:tr>
      <w:tr w:rsidR="0030213A" w:rsidRPr="00DF06DC" w14:paraId="102CD039" w14:textId="77777777" w:rsidTr="00916033">
        <w:trPr>
          <w:cantSplit/>
        </w:trPr>
        <w:tc>
          <w:tcPr>
            <w:tcW w:w="3508" w:type="dxa"/>
          </w:tcPr>
          <w:p w14:paraId="4C727B14" w14:textId="387F6B0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เอเชียทีค ริเวอร์ฟร้อนท์ จำกัด </w:t>
            </w:r>
          </w:p>
        </w:tc>
        <w:tc>
          <w:tcPr>
            <w:tcW w:w="1888" w:type="dxa"/>
          </w:tcPr>
          <w:p w14:paraId="5EE89717" w14:textId="187B79D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373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1BF92B9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01C5CF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CA5759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0B1335" w14:textId="7A0E75CE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0ECA4A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60B333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B8DC6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68B8A" w14:textId="7CEC85A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6BD40F4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DD29270" w14:textId="77777777" w:rsidR="00CE4EE9" w:rsidRPr="00DF06DC" w:rsidRDefault="00E910F0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   </w:t>
            </w:r>
          </w:p>
          <w:p w14:paraId="0313118F" w14:textId="77777777" w:rsidR="00D8248A" w:rsidRPr="00DF06DC" w:rsidRDefault="00D8248A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415B61EC" w14:textId="13035CFD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9C8850E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D2C86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5ED41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A5609F" w14:textId="2CFC14F5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7F789B3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D94C25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E7C363" w14:textId="77777777" w:rsidR="003E0DD5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E84714" w14:textId="532DE356" w:rsidR="003E0DD5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79FBB4E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05E2878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75CE6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575483" w14:textId="687D5F59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82" w:type="dxa"/>
          </w:tcPr>
          <w:p w14:paraId="5951FCB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682C" w14:textId="77777777" w:rsidR="00CE4EE9" w:rsidRPr="00DF06DC" w:rsidRDefault="00CE4EE9" w:rsidP="00CE4EE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FADA3D3" w14:textId="77777777" w:rsidR="00CE4EE9" w:rsidRPr="00DF06DC" w:rsidRDefault="00CE4EE9" w:rsidP="00CE4EE9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959754A" w14:textId="50664D3B" w:rsidR="0030213A" w:rsidRPr="00DF06DC" w:rsidRDefault="00CE4EE9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7F56C2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3BF17B1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0C5C1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43E173" w14:textId="0735379F" w:rsidR="0030213A" w:rsidRPr="00DF06DC" w:rsidRDefault="0030213A" w:rsidP="003C2E2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555 </w:t>
            </w:r>
          </w:p>
        </w:tc>
      </w:tr>
      <w:tr w:rsidR="0030213A" w:rsidRPr="00DF06DC" w14:paraId="2DD32F61" w14:textId="3F57CF01" w:rsidTr="00916033">
        <w:trPr>
          <w:cantSplit/>
        </w:trPr>
        <w:tc>
          <w:tcPr>
            <w:tcW w:w="3508" w:type="dxa"/>
          </w:tcPr>
          <w:p w14:paraId="10910B49" w14:textId="69EE0C3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276AB8E0" w14:textId="253E07DF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769229" w14:textId="6099780A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9D21DC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CCDA1A2" w14:textId="09FBEC74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47BE6FD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FD5301E" w14:textId="0D953E8B" w:rsidR="0030213A" w:rsidRPr="00DF06DC" w:rsidRDefault="00CE4EE9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0A3E4C2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0A8BDC0B" w14:textId="2EF3A304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85454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DBE6504" w14:textId="042AE0EA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4C36303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55E42E5B" w14:textId="55A1DE9B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2" w:type="dxa"/>
          </w:tcPr>
          <w:p w14:paraId="713A3AA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1168" w14:textId="7C6B03DA" w:rsidR="0030213A" w:rsidRPr="00DF06DC" w:rsidRDefault="00142F4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448 </w:t>
            </w:r>
          </w:p>
        </w:tc>
        <w:tc>
          <w:tcPr>
            <w:tcW w:w="208" w:type="dxa"/>
          </w:tcPr>
          <w:p w14:paraId="5413DB1A" w14:textId="17FD733A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26AD2DCF" w14:textId="5F4F49C1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375 </w:t>
            </w:r>
          </w:p>
        </w:tc>
      </w:tr>
      <w:tr w:rsidR="0030213A" w:rsidRPr="00DF06DC" w14:paraId="6495367B" w14:textId="5CC32CDF" w:rsidTr="00916033">
        <w:trPr>
          <w:cantSplit/>
        </w:trPr>
        <w:tc>
          <w:tcPr>
            <w:tcW w:w="3508" w:type="dxa"/>
          </w:tcPr>
          <w:p w14:paraId="19CD594F" w14:textId="017D35F5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5BA03090" w14:textId="1038C67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D39335" w14:textId="7A9EF19E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4DC3035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</w:tcPr>
          <w:p w14:paraId="0C587DF2" w14:textId="5646746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9E4778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CCAE60B" w14:textId="53323511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5EE7DF9A" w14:textId="77777777" w:rsidR="0030213A" w:rsidRPr="00DF06DC" w:rsidRDefault="0030213A" w:rsidP="0030213A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533315B" w14:textId="43E61C80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7F963A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71AD34" w14:textId="213D4A11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650E772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6E58ED51" w14:textId="338759EE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2" w:type="dxa"/>
          </w:tcPr>
          <w:p w14:paraId="0CF0BE4C" w14:textId="0256D902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120AF" w14:textId="20C1FCEA" w:rsidR="0030213A" w:rsidRPr="00DF06DC" w:rsidRDefault="00142F4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448 </w:t>
            </w:r>
          </w:p>
        </w:tc>
        <w:tc>
          <w:tcPr>
            <w:tcW w:w="208" w:type="dxa"/>
          </w:tcPr>
          <w:p w14:paraId="7E349388" w14:textId="6BAAA7B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469D5C93" w14:textId="01682853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375 </w:t>
            </w:r>
          </w:p>
        </w:tc>
      </w:tr>
      <w:tr w:rsidR="0030213A" w:rsidRPr="00DF06DC" w14:paraId="7B3E2CED" w14:textId="1DF54D05" w:rsidTr="00916033">
        <w:trPr>
          <w:cantSplit/>
        </w:trPr>
        <w:tc>
          <w:tcPr>
            <w:tcW w:w="3508" w:type="dxa"/>
          </w:tcPr>
          <w:p w14:paraId="4B5808D7" w14:textId="795252F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0B57F920" w14:textId="289B97D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6E916" w14:textId="3EA8405F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058BB1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70E7A35" w14:textId="760E18CA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173321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B54DD91" w14:textId="262283F7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71C4D54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736B0DA" w14:textId="4E5B92BB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2B6D8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1638E0" w14:textId="6209610C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3090B90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16F83E" w14:textId="78E8498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2" w:type="dxa"/>
          </w:tcPr>
          <w:p w14:paraId="288B7BE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D06C4" w14:textId="7FB064E4" w:rsidR="0030213A" w:rsidRPr="00DF06DC" w:rsidRDefault="00142F4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448 </w:t>
            </w:r>
          </w:p>
        </w:tc>
        <w:tc>
          <w:tcPr>
            <w:tcW w:w="208" w:type="dxa"/>
          </w:tcPr>
          <w:p w14:paraId="002B1268" w14:textId="2E0FA07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6987595" w14:textId="089F7BF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375 </w:t>
            </w:r>
          </w:p>
        </w:tc>
      </w:tr>
      <w:tr w:rsidR="0030213A" w:rsidRPr="00DF06DC" w14:paraId="6B94EC75" w14:textId="01E3BAE3" w:rsidTr="00916033">
        <w:trPr>
          <w:cantSplit/>
        </w:trPr>
        <w:tc>
          <w:tcPr>
            <w:tcW w:w="3508" w:type="dxa"/>
          </w:tcPr>
          <w:p w14:paraId="1B4E681A" w14:textId="76968CD4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29FC656B" w14:textId="4FCDF18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1FB39C" w14:textId="57BA4DA8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C3A4C6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390DD83" w14:textId="65EDE04E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78EADE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B14890" w14:textId="08E418FC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07397C2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35CB4B7" w14:textId="1C147CD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8DB46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54FEC01" w14:textId="1AC1431C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361DA87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AD5EA94" w14:textId="48A6DD42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82" w:type="dxa"/>
          </w:tcPr>
          <w:p w14:paraId="11A095E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8A2C6CF" w14:textId="4CD8B513" w:rsidR="0030213A" w:rsidRPr="00DF06DC" w:rsidRDefault="00F452FF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07CDD1D" w14:textId="16994960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18853D35" w14:textId="17F0FB26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40181AAE" w14:textId="4A89CA36" w:rsidTr="00916033">
        <w:trPr>
          <w:cantSplit/>
        </w:trPr>
        <w:tc>
          <w:tcPr>
            <w:tcW w:w="3508" w:type="dxa"/>
          </w:tcPr>
          <w:p w14:paraId="4B40234A" w14:textId="53B3E3D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76969F2D" w14:textId="680BB2FA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9DAA97" w14:textId="21421B5F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4BA6531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6CEC3AB" w14:textId="60649213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5354BF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8AF27B4" w14:textId="45798CB8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2293055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4102D1" w14:textId="5889F7AD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21603D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19D0E03" w14:textId="3781F91E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12F85E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73179BC" w14:textId="6F45242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2" w:type="dxa"/>
          </w:tcPr>
          <w:p w14:paraId="7A19B58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756EF50" w14:textId="2662EB6B" w:rsidR="0030213A" w:rsidRPr="00DF06DC" w:rsidRDefault="00F452FF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E187832" w14:textId="77B1C684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31F4DB0" w14:textId="29A998E7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4149E96" w14:textId="77777777" w:rsidTr="00916033">
        <w:trPr>
          <w:cantSplit/>
        </w:trPr>
        <w:tc>
          <w:tcPr>
            <w:tcW w:w="3508" w:type="dxa"/>
          </w:tcPr>
          <w:p w14:paraId="385BBC3E" w14:textId="24B7A93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2516413" w14:textId="34E3B5F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0198D2" w14:textId="0020D03A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50B43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C1F5D0E" w14:textId="23AA386F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41B43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5AB3217" w14:textId="356CD5F6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23AD783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0E9CA58" w14:textId="615219FD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4046F2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92A100E" w14:textId="24059E1A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4DB6A27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8427C4" w14:textId="7444E700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2" w:type="dxa"/>
          </w:tcPr>
          <w:p w14:paraId="52F6774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4B8A6E" w14:textId="39B5AA55" w:rsidR="0030213A" w:rsidRPr="00DF06DC" w:rsidRDefault="00F452FF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10A866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BD34BED" w14:textId="5875AE0A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5433424" w14:textId="77777777" w:rsidTr="00916033">
        <w:trPr>
          <w:cantSplit/>
        </w:trPr>
        <w:tc>
          <w:tcPr>
            <w:tcW w:w="3508" w:type="dxa"/>
          </w:tcPr>
          <w:p w14:paraId="38980BBC" w14:textId="26D69CF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C06F9D3" w14:textId="12505C3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B6F6DE" w14:textId="05E0E3D7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C295ED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A274C4C" w14:textId="4854AAC2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A6C77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93F017D" w14:textId="1569CAC3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4128E96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8F222E" w14:textId="3500B232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31F320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ECEFEED" w14:textId="0DA2CD44" w:rsidR="0030213A" w:rsidRPr="00DF06DC" w:rsidRDefault="003E0DD5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26168F6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A88634B" w14:textId="5ACBC5BE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2" w:type="dxa"/>
          </w:tcPr>
          <w:p w14:paraId="6D561E4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BD417BB" w14:textId="00C30037" w:rsidR="0030213A" w:rsidRPr="00DF06DC" w:rsidRDefault="00F452FF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29F32A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0681D92" w14:textId="3869C680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71BC0E0" w14:textId="77777777" w:rsidTr="00916033">
        <w:trPr>
          <w:cantSplit/>
        </w:trPr>
        <w:tc>
          <w:tcPr>
            <w:tcW w:w="3508" w:type="dxa"/>
          </w:tcPr>
          <w:p w14:paraId="01108578" w14:textId="7BF6B9D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1888" w:type="dxa"/>
          </w:tcPr>
          <w:p w14:paraId="71DD0C35" w14:textId="4344AF5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2A2F4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63F2D6" w14:textId="1F916D60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667B8E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42C9855" w14:textId="55376102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DDCD3B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BB3D1DA" w14:textId="55C645FB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5C866A17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BA0E2A7" w14:textId="63CD452C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23E287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9B64849" w14:textId="34DAF7AE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20FFD9EF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586F42" w14:textId="524F757F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2" w:type="dxa"/>
          </w:tcPr>
          <w:p w14:paraId="65B0EAC0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4F2AB54B" w14:textId="23DA5457" w:rsidR="0030213A" w:rsidRPr="00DF06DC" w:rsidRDefault="00142F45" w:rsidP="008615F2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53 </w:t>
            </w:r>
          </w:p>
        </w:tc>
        <w:tc>
          <w:tcPr>
            <w:tcW w:w="208" w:type="dxa"/>
          </w:tcPr>
          <w:p w14:paraId="3479ED84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499B0AD" w14:textId="5277E12A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08E0379D" w14:textId="77777777" w:rsidTr="00916033">
        <w:trPr>
          <w:cantSplit/>
        </w:trPr>
        <w:tc>
          <w:tcPr>
            <w:tcW w:w="3508" w:type="dxa"/>
          </w:tcPr>
          <w:p w14:paraId="1AED3FB7" w14:textId="1BBA9F25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พันธุ์ทิพย์พลาซ่างามวงศ์วานจำกัด</w:t>
            </w:r>
          </w:p>
        </w:tc>
        <w:tc>
          <w:tcPr>
            <w:tcW w:w="1888" w:type="dxa"/>
          </w:tcPr>
          <w:p w14:paraId="1AB218FD" w14:textId="537E4B1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705C17" w14:textId="291DBB8D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389CE00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8B0A233" w14:textId="10265B00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B4B7451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8BA0F96" w14:textId="2F92F561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4F49DE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75A4112" w14:textId="3C3D6F5A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C7F121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1E54822" w14:textId="57B92988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40D031D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23D434E" w14:textId="48BCA24A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82" w:type="dxa"/>
          </w:tcPr>
          <w:p w14:paraId="434BE406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77881B" w14:textId="455C56A5" w:rsidR="0030213A" w:rsidRPr="00DF06DC" w:rsidRDefault="00F452FF" w:rsidP="003C2E2D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AD4A0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FFEB130" w14:textId="6BDBE6EE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BD19408" w14:textId="77777777" w:rsidTr="00916033">
        <w:trPr>
          <w:cantSplit/>
        </w:trPr>
        <w:tc>
          <w:tcPr>
            <w:tcW w:w="3508" w:type="dxa"/>
          </w:tcPr>
          <w:p w14:paraId="25FDBC5F" w14:textId="14555A1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88" w:type="dxa"/>
          </w:tcPr>
          <w:p w14:paraId="12303EEA" w14:textId="296E38CA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7A9141" w14:textId="74B0E24E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E234773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A78E2A4" w14:textId="385234B2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A9B7B9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9E0B9FA" w14:textId="24DEF425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2D4B842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19F8A7" w14:textId="54AB7E2F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064FDC1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D679BD9" w14:textId="4CBE1966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5AD2994A" w14:textId="51626392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5C4F9455" w14:textId="3F917CF9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82" w:type="dxa"/>
          </w:tcPr>
          <w:p w14:paraId="73FA62A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67A7C8CE" w14:textId="6D8270D3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65 </w:t>
            </w:r>
          </w:p>
        </w:tc>
        <w:tc>
          <w:tcPr>
            <w:tcW w:w="208" w:type="dxa"/>
          </w:tcPr>
          <w:p w14:paraId="2ACF77C1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431F6AF" w14:textId="531BF667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08AEA7A" w14:textId="77777777" w:rsidTr="00916033">
        <w:trPr>
          <w:cantSplit/>
        </w:trPr>
        <w:tc>
          <w:tcPr>
            <w:tcW w:w="3508" w:type="dxa"/>
          </w:tcPr>
          <w:p w14:paraId="634AD261" w14:textId="19BBF9AB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4875B013" w14:textId="5B65D3AF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EDC134" w14:textId="40E6B6DF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4B19C51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6AB4EC9" w14:textId="0B43290E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64FA54C7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2933560" w14:textId="28DFF064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47390F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08D65EB" w14:textId="7CA033AE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B8BAA7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8172C48" w14:textId="0640B7A0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341,311</w:t>
            </w:r>
          </w:p>
        </w:tc>
        <w:tc>
          <w:tcPr>
            <w:tcW w:w="178" w:type="dxa"/>
          </w:tcPr>
          <w:p w14:paraId="2C0AC7EF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4A4E661" w14:textId="4309422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341,311 </w:t>
            </w:r>
          </w:p>
        </w:tc>
        <w:tc>
          <w:tcPr>
            <w:tcW w:w="182" w:type="dxa"/>
          </w:tcPr>
          <w:p w14:paraId="3526E6D0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18FA8" w14:textId="402F414B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1,370 </w:t>
            </w:r>
          </w:p>
        </w:tc>
        <w:tc>
          <w:tcPr>
            <w:tcW w:w="208" w:type="dxa"/>
          </w:tcPr>
          <w:p w14:paraId="0FA0EE8F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BECA537" w14:textId="1A0CBAE3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3F2620A" w14:textId="77777777" w:rsidTr="00916033">
        <w:trPr>
          <w:cantSplit/>
        </w:trPr>
        <w:tc>
          <w:tcPr>
            <w:tcW w:w="3508" w:type="dxa"/>
          </w:tcPr>
          <w:p w14:paraId="44972B94" w14:textId="7B61A8F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766FB7AF" w14:textId="6C9B21A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DA1ACB" w14:textId="6E0253DD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642C29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A305428" w14:textId="2831D74F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B193D94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25C0F56" w14:textId="0FAFEB8D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0C5356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89E7E1E" w14:textId="6E650AB9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3592C9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10D268" w14:textId="5E9D97EA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341,311</w:t>
            </w:r>
          </w:p>
        </w:tc>
        <w:tc>
          <w:tcPr>
            <w:tcW w:w="178" w:type="dxa"/>
          </w:tcPr>
          <w:p w14:paraId="0364BE1F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ADE52AC" w14:textId="6F39A3C4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341,311 </w:t>
            </w:r>
          </w:p>
        </w:tc>
        <w:tc>
          <w:tcPr>
            <w:tcW w:w="182" w:type="dxa"/>
          </w:tcPr>
          <w:p w14:paraId="4E167F27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8DFDF" w14:textId="50E8F58F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1,370 </w:t>
            </w:r>
          </w:p>
        </w:tc>
        <w:tc>
          <w:tcPr>
            <w:tcW w:w="208" w:type="dxa"/>
          </w:tcPr>
          <w:p w14:paraId="65514CA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AF63F96" w14:textId="0D3B4AD7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4D390C3E" w14:textId="77777777" w:rsidTr="00916033">
        <w:trPr>
          <w:cantSplit/>
        </w:trPr>
        <w:tc>
          <w:tcPr>
            <w:tcW w:w="3508" w:type="dxa"/>
          </w:tcPr>
          <w:p w14:paraId="14A7FFEA" w14:textId="7E9DF465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88" w:type="dxa"/>
          </w:tcPr>
          <w:p w14:paraId="0C11652A" w14:textId="42728495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E2869F" w14:textId="6A5830BB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0536AB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B329A91" w14:textId="61163ECE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5F60989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CA0876" w14:textId="015A5948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CB34E2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CA7D0C" w14:textId="3CFE2062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42BFC6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67E69A9" w14:textId="3D25B13C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120,115</w:t>
            </w:r>
          </w:p>
        </w:tc>
        <w:tc>
          <w:tcPr>
            <w:tcW w:w="178" w:type="dxa"/>
          </w:tcPr>
          <w:p w14:paraId="5AA8505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61FBCB5" w14:textId="3D89FB20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120,115 </w:t>
            </w:r>
          </w:p>
        </w:tc>
        <w:tc>
          <w:tcPr>
            <w:tcW w:w="182" w:type="dxa"/>
          </w:tcPr>
          <w:p w14:paraId="0A9712B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5E1B4" w14:textId="6A3B371F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232 </w:t>
            </w:r>
          </w:p>
        </w:tc>
        <w:tc>
          <w:tcPr>
            <w:tcW w:w="208" w:type="dxa"/>
          </w:tcPr>
          <w:p w14:paraId="3CA08D75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65F9DE3" w14:textId="0811F5F0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6B3B4AB5" w14:textId="77777777" w:rsidTr="00916033">
        <w:trPr>
          <w:cantSplit/>
        </w:trPr>
        <w:tc>
          <w:tcPr>
            <w:tcW w:w="3508" w:type="dxa"/>
          </w:tcPr>
          <w:p w14:paraId="366982E6" w14:textId="0CB5B7E9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88" w:type="dxa"/>
          </w:tcPr>
          <w:p w14:paraId="08CF86E7" w14:textId="4334F41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8CBEBD" w14:textId="5452620E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017E106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C484504" w14:textId="5F84054B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5B8C7F1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7F5B74E" w14:textId="1B6D10AE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8860C8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9B1458" w14:textId="68E6E4E3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D685F7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24316D" w14:textId="6AB2B1C0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120,115</w:t>
            </w:r>
          </w:p>
        </w:tc>
        <w:tc>
          <w:tcPr>
            <w:tcW w:w="178" w:type="dxa"/>
          </w:tcPr>
          <w:p w14:paraId="5F88F57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43DD263" w14:textId="012F677D" w:rsidR="0030213A" w:rsidRPr="00DF06DC" w:rsidRDefault="0030213A" w:rsidP="0030213A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120,115 </w:t>
            </w:r>
          </w:p>
        </w:tc>
        <w:tc>
          <w:tcPr>
            <w:tcW w:w="182" w:type="dxa"/>
          </w:tcPr>
          <w:p w14:paraId="72BCF8F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886EE" w14:textId="78BA165A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232 </w:t>
            </w:r>
          </w:p>
        </w:tc>
        <w:tc>
          <w:tcPr>
            <w:tcW w:w="208" w:type="dxa"/>
          </w:tcPr>
          <w:p w14:paraId="1A4D38E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F8C7A44" w14:textId="1849A796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7A35089A" w14:textId="77777777" w:rsidTr="00916033">
        <w:trPr>
          <w:cantSplit/>
        </w:trPr>
        <w:tc>
          <w:tcPr>
            <w:tcW w:w="3508" w:type="dxa"/>
          </w:tcPr>
          <w:p w14:paraId="5CADF0F2" w14:textId="325D2ACE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88" w:type="dxa"/>
          </w:tcPr>
          <w:p w14:paraId="18016309" w14:textId="39D8538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5E8F5C" w14:textId="7788910B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1DAE81F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ABC5D0F" w14:textId="3B36BBC3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374AE61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F6A9BF5" w14:textId="0CBA6547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47EDF36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9F7164" w14:textId="64BDB1CF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5CDBAE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0891FBF" w14:textId="334DA2B7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162,375</w:t>
            </w:r>
          </w:p>
        </w:tc>
        <w:tc>
          <w:tcPr>
            <w:tcW w:w="178" w:type="dxa"/>
          </w:tcPr>
          <w:p w14:paraId="7793895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09068D" w14:textId="64A3FCFC" w:rsidR="0030213A" w:rsidRPr="00DF06DC" w:rsidRDefault="0030213A" w:rsidP="0030213A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162,375 </w:t>
            </w:r>
          </w:p>
        </w:tc>
        <w:tc>
          <w:tcPr>
            <w:tcW w:w="182" w:type="dxa"/>
          </w:tcPr>
          <w:p w14:paraId="5F4D4CB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55F00" w14:textId="7EC88BEE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792 </w:t>
            </w:r>
          </w:p>
        </w:tc>
        <w:tc>
          <w:tcPr>
            <w:tcW w:w="208" w:type="dxa"/>
          </w:tcPr>
          <w:p w14:paraId="1E9A5E4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31F1352" w14:textId="3E5E4A62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959E062" w14:textId="77777777" w:rsidTr="00916033">
        <w:trPr>
          <w:cantSplit/>
        </w:trPr>
        <w:tc>
          <w:tcPr>
            <w:tcW w:w="3508" w:type="dxa"/>
          </w:tcPr>
          <w:p w14:paraId="5F97F7A6" w14:textId="221107F7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1888" w:type="dxa"/>
          </w:tcPr>
          <w:p w14:paraId="6404974F" w14:textId="632A265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D87611" w14:textId="4D314AA8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F3649C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0B9752C" w14:textId="243175BA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35D0C1A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A2AF2A" w14:textId="62CA29AE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026A34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524CB5" w14:textId="346FA25F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1558FE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7E43B8" w14:textId="3442CB76" w:rsidR="0030213A" w:rsidRPr="00DF06DC" w:rsidRDefault="003E0DD5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149,424</w:t>
            </w:r>
          </w:p>
        </w:tc>
        <w:tc>
          <w:tcPr>
            <w:tcW w:w="178" w:type="dxa"/>
          </w:tcPr>
          <w:p w14:paraId="18F8C98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581829" w14:textId="1A3ED53E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149,424 </w:t>
            </w:r>
          </w:p>
        </w:tc>
        <w:tc>
          <w:tcPr>
            <w:tcW w:w="182" w:type="dxa"/>
          </w:tcPr>
          <w:p w14:paraId="1DA3A7C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735D6" w14:textId="1CBDB389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754 </w:t>
            </w:r>
          </w:p>
        </w:tc>
        <w:tc>
          <w:tcPr>
            <w:tcW w:w="208" w:type="dxa"/>
          </w:tcPr>
          <w:p w14:paraId="5489185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A7804B8" w14:textId="52E57954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7960E6B1" w14:textId="77777777" w:rsidTr="00916033">
        <w:trPr>
          <w:cantSplit/>
        </w:trPr>
        <w:tc>
          <w:tcPr>
            <w:tcW w:w="3508" w:type="dxa"/>
          </w:tcPr>
          <w:p w14:paraId="6801EBC3" w14:textId="522F5011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</w:p>
        </w:tc>
        <w:tc>
          <w:tcPr>
            <w:tcW w:w="1888" w:type="dxa"/>
          </w:tcPr>
          <w:p w14:paraId="2CBE81B7" w14:textId="1855886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F7C917" w14:textId="7709EC04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1AEA6F6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EC028DE" w14:textId="3CF2A70F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CECA8D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14F713" w14:textId="2A84EA2F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455760A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422DA54" w14:textId="6992EB1D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81E9A3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90DFCD4" w14:textId="10A0D384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211,446</w:t>
            </w:r>
          </w:p>
        </w:tc>
        <w:tc>
          <w:tcPr>
            <w:tcW w:w="178" w:type="dxa"/>
          </w:tcPr>
          <w:p w14:paraId="48A91F3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205947" w14:textId="1EC4B225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211,446 </w:t>
            </w:r>
          </w:p>
        </w:tc>
        <w:tc>
          <w:tcPr>
            <w:tcW w:w="182" w:type="dxa"/>
          </w:tcPr>
          <w:p w14:paraId="430DC4C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29A74" w14:textId="380C41E0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1,797 </w:t>
            </w:r>
          </w:p>
        </w:tc>
        <w:tc>
          <w:tcPr>
            <w:tcW w:w="208" w:type="dxa"/>
          </w:tcPr>
          <w:p w14:paraId="502C024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360F341" w14:textId="02F494AA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2B3F2484" w14:textId="77777777" w:rsidTr="00916033">
        <w:trPr>
          <w:cantSplit/>
        </w:trPr>
        <w:tc>
          <w:tcPr>
            <w:tcW w:w="3508" w:type="dxa"/>
          </w:tcPr>
          <w:p w14:paraId="157F0B97" w14:textId="20A0F62B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</w:tc>
        <w:tc>
          <w:tcPr>
            <w:tcW w:w="1888" w:type="dxa"/>
          </w:tcPr>
          <w:p w14:paraId="45EC59ED" w14:textId="3C92695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" w:hanging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8721FD" w14:textId="52B03F40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222FD61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0359291" w14:textId="461FDC4C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4244867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9E74923" w14:textId="7DDB4220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8EDAF9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76E316" w14:textId="2F85D734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F2C70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4C9C065" w14:textId="286BF346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39,964</w:t>
            </w:r>
          </w:p>
        </w:tc>
        <w:tc>
          <w:tcPr>
            <w:tcW w:w="178" w:type="dxa"/>
          </w:tcPr>
          <w:p w14:paraId="1AE6916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A63C993" w14:textId="549648C4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39,964 </w:t>
            </w:r>
          </w:p>
        </w:tc>
        <w:tc>
          <w:tcPr>
            <w:tcW w:w="182" w:type="dxa"/>
          </w:tcPr>
          <w:p w14:paraId="0138BAA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CB576" w14:textId="5D08F5B0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711 </w:t>
            </w:r>
          </w:p>
        </w:tc>
        <w:tc>
          <w:tcPr>
            <w:tcW w:w="208" w:type="dxa"/>
          </w:tcPr>
          <w:p w14:paraId="17AA5D3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DC5E069" w14:textId="70D4A924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4BB988D0" w14:textId="77777777" w:rsidTr="00916033">
        <w:trPr>
          <w:cantSplit/>
        </w:trPr>
        <w:tc>
          <w:tcPr>
            <w:tcW w:w="3508" w:type="dxa"/>
          </w:tcPr>
          <w:p w14:paraId="3068A5E9" w14:textId="08A56DF4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9B199D6" w14:textId="0BC758F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5DF594" w14:textId="4E77665F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70A30C3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A17EDC6" w14:textId="431C8173" w:rsidR="0030213A" w:rsidRPr="00DF06DC" w:rsidRDefault="0030213A" w:rsidP="0030213A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4309987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22B481A" w14:textId="056F3347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179E7B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BEC6B" w14:textId="075622B3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069858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B34A93E" w14:textId="15655B8D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69,578</w:t>
            </w:r>
          </w:p>
        </w:tc>
        <w:tc>
          <w:tcPr>
            <w:tcW w:w="178" w:type="dxa"/>
          </w:tcPr>
          <w:p w14:paraId="1E4D8C8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0144107" w14:textId="53AE2CE8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69,578 </w:t>
            </w:r>
          </w:p>
        </w:tc>
        <w:tc>
          <w:tcPr>
            <w:tcW w:w="182" w:type="dxa"/>
          </w:tcPr>
          <w:p w14:paraId="440F6F4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DBAEF" w14:textId="47FFBEA7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1,029 </w:t>
            </w:r>
          </w:p>
        </w:tc>
        <w:tc>
          <w:tcPr>
            <w:tcW w:w="208" w:type="dxa"/>
          </w:tcPr>
          <w:p w14:paraId="3869341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701662C" w14:textId="5B2E7624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6FBAF64B" w14:textId="77777777" w:rsidTr="00916033">
        <w:trPr>
          <w:cantSplit/>
          <w:trHeight w:val="77"/>
        </w:trPr>
        <w:tc>
          <w:tcPr>
            <w:tcW w:w="3508" w:type="dxa"/>
          </w:tcPr>
          <w:p w14:paraId="06D7615F" w14:textId="2EC43E4A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1888" w:type="dxa"/>
          </w:tcPr>
          <w:p w14:paraId="0FBF2CD7" w14:textId="39966B8F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5BD4BC" w14:textId="559F2879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9FD242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F6025A9" w14:textId="6A638B53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691A12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BE0506C" w14:textId="55015CC3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77A37B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6B86AAE" w14:textId="0FC3F366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BE17113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BB3E8" w14:textId="75346C8F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50,848</w:t>
            </w:r>
          </w:p>
        </w:tc>
        <w:tc>
          <w:tcPr>
            <w:tcW w:w="178" w:type="dxa"/>
          </w:tcPr>
          <w:p w14:paraId="75F18220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D1A0455" w14:textId="2E2D84FB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50,848 </w:t>
            </w:r>
          </w:p>
        </w:tc>
        <w:tc>
          <w:tcPr>
            <w:tcW w:w="182" w:type="dxa"/>
          </w:tcPr>
          <w:p w14:paraId="7A250146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ED6CF" w14:textId="49E55B98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557 </w:t>
            </w:r>
          </w:p>
        </w:tc>
        <w:tc>
          <w:tcPr>
            <w:tcW w:w="208" w:type="dxa"/>
          </w:tcPr>
          <w:p w14:paraId="6673B11E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F5EB7B7" w14:textId="18C7A511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191D97C" w14:textId="77777777" w:rsidTr="00916033">
        <w:trPr>
          <w:cantSplit/>
        </w:trPr>
        <w:tc>
          <w:tcPr>
            <w:tcW w:w="3508" w:type="dxa"/>
          </w:tcPr>
          <w:p w14:paraId="72877D2D" w14:textId="10430DF2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เชียงใหม่ จำกัด</w:t>
            </w:r>
          </w:p>
        </w:tc>
        <w:tc>
          <w:tcPr>
            <w:tcW w:w="1888" w:type="dxa"/>
          </w:tcPr>
          <w:p w14:paraId="52DA10C5" w14:textId="5FD91763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E8D4B1" w14:textId="55E07B41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1C34559B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EC4E3D7" w14:textId="709D7752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0265825B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4688F8" w14:textId="1B6C0723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2C01568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A607D7A" w14:textId="7478C420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2BA8E1E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EB007E" w14:textId="25CFB5BF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87,098</w:t>
            </w:r>
          </w:p>
        </w:tc>
        <w:tc>
          <w:tcPr>
            <w:tcW w:w="178" w:type="dxa"/>
          </w:tcPr>
          <w:p w14:paraId="477EDBAF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8BE906E" w14:textId="52F58E93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87,098 </w:t>
            </w:r>
          </w:p>
        </w:tc>
        <w:tc>
          <w:tcPr>
            <w:tcW w:w="182" w:type="dxa"/>
          </w:tcPr>
          <w:p w14:paraId="71B7AD37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D0E58" w14:textId="777B99CE" w:rsidR="0030213A" w:rsidRPr="00DF06DC" w:rsidRDefault="00F452FF" w:rsidP="000F20AB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619 </w:t>
            </w:r>
          </w:p>
        </w:tc>
        <w:tc>
          <w:tcPr>
            <w:tcW w:w="208" w:type="dxa"/>
          </w:tcPr>
          <w:p w14:paraId="0E9C0716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2C8848D" w14:textId="28619F6B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2A249B2C" w14:textId="77777777" w:rsidTr="00916033">
        <w:trPr>
          <w:cantSplit/>
        </w:trPr>
        <w:tc>
          <w:tcPr>
            <w:tcW w:w="3508" w:type="dxa"/>
          </w:tcPr>
          <w:p w14:paraId="43512FBB" w14:textId="6FBE036B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1CA0EFEE" w14:textId="67960FB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B5A07D" w14:textId="1FE54987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06DAC1C4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1483454" w14:textId="26F2B5D6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A0C2FDE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09517B6" w14:textId="1BC6BAE2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52BB869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F2666A0" w14:textId="6C9036A8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3C154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0999D1" w14:textId="399A2490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18,237</w:t>
            </w:r>
          </w:p>
        </w:tc>
        <w:tc>
          <w:tcPr>
            <w:tcW w:w="178" w:type="dxa"/>
          </w:tcPr>
          <w:p w14:paraId="6E5EA9F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0AC1831" w14:textId="03710FB3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18,237 </w:t>
            </w:r>
          </w:p>
        </w:tc>
        <w:tc>
          <w:tcPr>
            <w:tcW w:w="182" w:type="dxa"/>
          </w:tcPr>
          <w:p w14:paraId="2528DC28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A188" w14:textId="7E9CA694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34B9E5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705874D" w14:textId="23CB44DB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0E0C8776" w14:textId="77777777" w:rsidTr="00916033">
        <w:trPr>
          <w:cantSplit/>
        </w:trPr>
        <w:tc>
          <w:tcPr>
            <w:tcW w:w="3508" w:type="dxa"/>
          </w:tcPr>
          <w:p w14:paraId="027A8C98" w14:textId="30F63BA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27055F2" w14:textId="715B4863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17FCBB" w14:textId="3A427C83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4547535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C5546C3" w14:textId="72349C92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4E8880F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5C8E45D" w14:textId="30C29861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6EDB30D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7FAEFCF" w14:textId="1F61C9A6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0CEBC3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617E9B8" w14:textId="307BE347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18,237</w:t>
            </w:r>
          </w:p>
        </w:tc>
        <w:tc>
          <w:tcPr>
            <w:tcW w:w="178" w:type="dxa"/>
          </w:tcPr>
          <w:p w14:paraId="2E6DF9D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C172CDF" w14:textId="31D32B93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18,237 </w:t>
            </w:r>
          </w:p>
        </w:tc>
        <w:tc>
          <w:tcPr>
            <w:tcW w:w="182" w:type="dxa"/>
          </w:tcPr>
          <w:p w14:paraId="3021553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29CC" w14:textId="16D80600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526274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3BE13DA" w14:textId="25D9AC28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502808F" w14:textId="77777777" w:rsidTr="00916033">
        <w:trPr>
          <w:cantSplit/>
        </w:trPr>
        <w:tc>
          <w:tcPr>
            <w:tcW w:w="3508" w:type="dxa"/>
          </w:tcPr>
          <w:p w14:paraId="11B5779C" w14:textId="548BE84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79BA68EB" w14:textId="165AEE8C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840A3F" w14:textId="23AF7779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789FCE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3B85162" w14:textId="062D28B1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1116F52C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8C840EC" w14:textId="5D68DA73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756F7074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F3A005C" w14:textId="5C6F4D0B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2CAAC0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F9F8614" w14:textId="1BCAF17D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5E790B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FA6D801" w14:textId="3ABA09FA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2EB961F3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8EF7AFA" w14:textId="3B8906C1" w:rsidR="0030213A" w:rsidRPr="00DF06DC" w:rsidRDefault="00F452FF" w:rsidP="0030213A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4D782D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082865" w14:textId="7A554FCC" w:rsidR="0030213A" w:rsidRPr="00DF06DC" w:rsidRDefault="0030213A" w:rsidP="003C2E2D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26821F7D" w14:textId="77777777" w:rsidTr="00916033">
        <w:trPr>
          <w:cantSplit/>
        </w:trPr>
        <w:tc>
          <w:tcPr>
            <w:tcW w:w="3508" w:type="dxa"/>
          </w:tcPr>
          <w:p w14:paraId="3C0ACDEF" w14:textId="3DE50D8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208 - 1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058B1774" w14:textId="1744C11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68A32D" w14:textId="1D87142E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948ACDE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41CB158" w14:textId="52D9E118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BCC37A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47F4AAB" w14:textId="5283A96C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0260760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99D1109" w14:textId="4CBA8B0C" w:rsidR="0030213A" w:rsidRPr="00DF06DC" w:rsidRDefault="0030213A" w:rsidP="0030213A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9A350F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6654F8" w14:textId="1F436A40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5D6993D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74C1AFC5" w14:textId="201A4509" w:rsidR="0030213A" w:rsidRPr="00DF06DC" w:rsidRDefault="0030213A" w:rsidP="0030213A">
            <w:pPr>
              <w:pStyle w:val="acctfourfigures"/>
              <w:tabs>
                <w:tab w:val="clear" w:pos="765"/>
                <w:tab w:val="decimal" w:pos="9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2" w:type="dxa"/>
          </w:tcPr>
          <w:p w14:paraId="45810703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6CE0B" w14:textId="6307E2A4" w:rsidR="0030213A" w:rsidRPr="00DF06DC" w:rsidRDefault="00F452F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472 </w:t>
            </w:r>
          </w:p>
        </w:tc>
        <w:tc>
          <w:tcPr>
            <w:tcW w:w="208" w:type="dxa"/>
          </w:tcPr>
          <w:p w14:paraId="744B2833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252332E" w14:textId="68885B05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801</w:t>
            </w:r>
          </w:p>
        </w:tc>
      </w:tr>
      <w:tr w:rsidR="0030213A" w:rsidRPr="00DF06DC" w14:paraId="6749D4DB" w14:textId="77777777" w:rsidTr="00916033">
        <w:trPr>
          <w:cantSplit/>
        </w:trPr>
        <w:tc>
          <w:tcPr>
            <w:tcW w:w="3508" w:type="dxa"/>
          </w:tcPr>
          <w:p w14:paraId="68FEC598" w14:textId="7DA54D1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208 - 2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10EF3821" w14:textId="498B702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106ECC" w14:textId="621DFD87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B774E52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B045AD4" w14:textId="28C32C49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11D7C4F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36E84D" w14:textId="5AAEA2B3" w:rsidR="0030213A" w:rsidRPr="00DF06DC" w:rsidRDefault="00D8248A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C7A805B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29AE73E" w14:textId="470CF39D" w:rsidR="0030213A" w:rsidRPr="00DF06DC" w:rsidRDefault="0030213A" w:rsidP="0030213A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BA61A9A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E57610F" w14:textId="482B0594" w:rsidR="0030213A" w:rsidRPr="00DF06DC" w:rsidRDefault="00D92DCB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933517E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CA2ED6" w14:textId="1A5AB18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2" w:type="dxa"/>
          </w:tcPr>
          <w:p w14:paraId="677375F9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1AE12" w14:textId="408E98BA" w:rsidR="0030213A" w:rsidRPr="00DF06DC" w:rsidRDefault="00F452F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472 </w:t>
            </w:r>
          </w:p>
        </w:tc>
        <w:tc>
          <w:tcPr>
            <w:tcW w:w="208" w:type="dxa"/>
          </w:tcPr>
          <w:p w14:paraId="30FFBAF6" w14:textId="17E1CEFD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DB441B6" w14:textId="1ACDFB62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791</w:t>
            </w:r>
          </w:p>
        </w:tc>
      </w:tr>
      <w:tr w:rsidR="0030213A" w:rsidRPr="00DF06DC" w14:paraId="6986B665" w14:textId="77777777" w:rsidTr="00916033">
        <w:trPr>
          <w:cantSplit/>
        </w:trPr>
        <w:tc>
          <w:tcPr>
            <w:tcW w:w="3508" w:type="dxa"/>
          </w:tcPr>
          <w:p w14:paraId="1677CB6C" w14:textId="79D0355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0CC3BD5D" w14:textId="439A486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1A846D" w14:textId="3394158F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E572EF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1B1FD84" w14:textId="65DF3B54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457A2E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111F5DA" w14:textId="5BD698CF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91175E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DE5D4BF" w14:textId="04F1BA22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51F807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48F862F" w14:textId="6DDE6BCF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11B7AB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63F7674" w14:textId="0DB7B5B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1BB00DE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2C42E" w14:textId="3985F322" w:rsidR="0030213A" w:rsidRPr="00DF06DC" w:rsidRDefault="00F452F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701 </w:t>
            </w:r>
          </w:p>
        </w:tc>
        <w:tc>
          <w:tcPr>
            <w:tcW w:w="208" w:type="dxa"/>
          </w:tcPr>
          <w:p w14:paraId="06FCE5B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F04E30A" w14:textId="67C0BACE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1,180</w:t>
            </w:r>
          </w:p>
        </w:tc>
      </w:tr>
      <w:tr w:rsidR="0030213A" w:rsidRPr="00DF06DC" w14:paraId="54CEF83D" w14:textId="77777777" w:rsidTr="00916033">
        <w:trPr>
          <w:cantSplit/>
        </w:trPr>
        <w:tc>
          <w:tcPr>
            <w:tcW w:w="3508" w:type="dxa"/>
          </w:tcPr>
          <w:p w14:paraId="701030A2" w14:textId="103BF5EA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8269EEE" w14:textId="6755D5B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434BF2" w14:textId="530BEFE8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EC5477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153CE83" w14:textId="0A92CECF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726649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6EE9999" w14:textId="71460FDA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A87762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9CB608C" w14:textId="3571C234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A43BA2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349DF42" w14:textId="44940CDD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406C67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F779E7" w14:textId="618A02A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3B0C43C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0C6E3" w14:textId="62CD37D7" w:rsidR="0030213A" w:rsidRPr="00DF06DC" w:rsidRDefault="00F452F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701 </w:t>
            </w:r>
          </w:p>
        </w:tc>
        <w:tc>
          <w:tcPr>
            <w:tcW w:w="208" w:type="dxa"/>
          </w:tcPr>
          <w:p w14:paraId="2D2AE90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2398C79" w14:textId="020FE611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1,182</w:t>
            </w:r>
          </w:p>
        </w:tc>
      </w:tr>
      <w:tr w:rsidR="0030213A" w:rsidRPr="00DF06DC" w14:paraId="0A1B8C8E" w14:textId="77777777" w:rsidTr="00916033">
        <w:trPr>
          <w:cantSplit/>
        </w:trPr>
        <w:tc>
          <w:tcPr>
            <w:tcW w:w="3508" w:type="dxa"/>
          </w:tcPr>
          <w:p w14:paraId="5C5464B3" w14:textId="148F8D85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2CA80C08" w14:textId="6234EDAC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FEC2E4" w14:textId="0BFF72C6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0875E2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433AFEB" w14:textId="5C024E5E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DF0BB9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596068" w14:textId="18756B7B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0AD4336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9C3A931" w14:textId="2FA61EF9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3E82E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331E544" w14:textId="564D2B5F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4C351E6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CDBE77A" w14:textId="104E2400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0B4C048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71E6F" w14:textId="75E420CC" w:rsidR="0030213A" w:rsidRPr="00DF06DC" w:rsidRDefault="00F452F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701 </w:t>
            </w:r>
          </w:p>
        </w:tc>
        <w:tc>
          <w:tcPr>
            <w:tcW w:w="208" w:type="dxa"/>
          </w:tcPr>
          <w:p w14:paraId="6F3795A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2747E3C" w14:textId="2AD174A2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1,181</w:t>
            </w:r>
          </w:p>
        </w:tc>
      </w:tr>
      <w:tr w:rsidR="0030213A" w:rsidRPr="00DF06DC" w14:paraId="381A3013" w14:textId="77777777" w:rsidTr="00916033">
        <w:trPr>
          <w:cantSplit/>
        </w:trPr>
        <w:tc>
          <w:tcPr>
            <w:tcW w:w="3508" w:type="dxa"/>
          </w:tcPr>
          <w:p w14:paraId="5DEBE55F" w14:textId="74D5B19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DCB59C9" w14:textId="450BEF5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ECC5A4" w14:textId="61E2C116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D67023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3CDB9F3" w14:textId="189298CC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4663664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E58C607" w14:textId="512D8A92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5EB1F8D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6CA56670" w14:textId="5C6C18F0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057D85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5125831" w14:textId="56D6A720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CE358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E955B1" w14:textId="2EF0FA51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1289174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DFC0C" w14:textId="4BCB2F50" w:rsidR="0030213A" w:rsidRPr="00DF06DC" w:rsidRDefault="00F452FF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701 </w:t>
            </w:r>
          </w:p>
        </w:tc>
        <w:tc>
          <w:tcPr>
            <w:tcW w:w="208" w:type="dxa"/>
          </w:tcPr>
          <w:p w14:paraId="3ACB18C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C81BC1C" w14:textId="45FDBD2C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1,180</w:t>
            </w:r>
          </w:p>
        </w:tc>
      </w:tr>
      <w:tr w:rsidR="0030213A" w:rsidRPr="00DF06DC" w14:paraId="236C3DF1" w14:textId="77777777" w:rsidTr="00916033">
        <w:trPr>
          <w:cantSplit/>
        </w:trPr>
        <w:tc>
          <w:tcPr>
            <w:tcW w:w="3508" w:type="dxa"/>
          </w:tcPr>
          <w:p w14:paraId="4EF9C7E9" w14:textId="37F9394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</w:t>
            </w:r>
            <w:r w:rsidRPr="00DF06DC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งค์ บางนา จำกัด</w:t>
            </w:r>
          </w:p>
        </w:tc>
        <w:tc>
          <w:tcPr>
            <w:tcW w:w="1888" w:type="dxa"/>
          </w:tcPr>
          <w:p w14:paraId="5F771EFE" w14:textId="7BB8C21B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31E099" w14:textId="53165ACF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58242F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150FC51" w14:textId="56983090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AEC749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416B12" w14:textId="6FAF798C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4B55D7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CCE91F8" w14:textId="03384E45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BC2895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11CD6C8" w14:textId="6FF33F28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6A68856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6D2BCF3" w14:textId="6FD8D3E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82" w:type="dxa"/>
          </w:tcPr>
          <w:p w14:paraId="1DA78BC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3FA9E812" w14:textId="57AE0F1E" w:rsidR="0030213A" w:rsidRPr="00DF06DC" w:rsidRDefault="00F452FF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616 </w:t>
            </w:r>
          </w:p>
        </w:tc>
        <w:tc>
          <w:tcPr>
            <w:tcW w:w="208" w:type="dxa"/>
          </w:tcPr>
          <w:p w14:paraId="7438DCC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47A506D" w14:textId="215A3017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308F2B8" w14:textId="77777777" w:rsidTr="00916033">
        <w:trPr>
          <w:cantSplit/>
        </w:trPr>
        <w:tc>
          <w:tcPr>
            <w:tcW w:w="3508" w:type="dxa"/>
          </w:tcPr>
          <w:p w14:paraId="0A90FFF3" w14:textId="5504801A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DF06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เอดับบลิวซี บาย ริเวอร์ฟรอนท์ จำกัด </w:t>
            </w:r>
          </w:p>
        </w:tc>
        <w:tc>
          <w:tcPr>
            <w:tcW w:w="1888" w:type="dxa"/>
            <w:vAlign w:val="bottom"/>
          </w:tcPr>
          <w:p w14:paraId="77B7C5FF" w14:textId="2F372F2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A955C2" w14:textId="1BA68DAB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4BB59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C813718" w14:textId="3F3788EA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42B6F2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15335E8" w14:textId="02774D96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  <w:vAlign w:val="bottom"/>
          </w:tcPr>
          <w:p w14:paraId="3047D4E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EC08B85" w14:textId="26662197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BB55E1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E733A2" w14:textId="3B578841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  <w:vAlign w:val="bottom"/>
          </w:tcPr>
          <w:p w14:paraId="4BB485D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77EBD6D" w14:textId="4F9137E4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2" w:type="dxa"/>
          </w:tcPr>
          <w:p w14:paraId="0435ED4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3DC2E69" w14:textId="2BA1472D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197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ED2A6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5810E28" w14:textId="6F9EC64F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7031EF39" w14:textId="77777777" w:rsidTr="00916033">
        <w:trPr>
          <w:cantSplit/>
        </w:trPr>
        <w:tc>
          <w:tcPr>
            <w:tcW w:w="3508" w:type="dxa"/>
          </w:tcPr>
          <w:p w14:paraId="3FFD324F" w14:textId="28B35790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พัทยา </w:t>
            </w:r>
            <w:r w:rsidRPr="00DF06D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พัฒนา</w:t>
            </w: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แอสเสท จำกัด </w:t>
            </w:r>
          </w:p>
        </w:tc>
        <w:tc>
          <w:tcPr>
            <w:tcW w:w="1888" w:type="dxa"/>
            <w:vAlign w:val="bottom"/>
          </w:tcPr>
          <w:p w14:paraId="6F7FCE8C" w14:textId="3EBC666C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523C68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82D6DF" w14:textId="5F95A41F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9EF9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E9781A" w14:textId="30565765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B16E3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2DDF59F" w14:textId="24BEBA32" w:rsidR="0030213A" w:rsidRPr="00DF06DC" w:rsidRDefault="00D8248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  <w:vAlign w:val="bottom"/>
          </w:tcPr>
          <w:p w14:paraId="68248CB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D37D612" w14:textId="6307C3A0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21C5F3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57D58F5" w14:textId="7AF60149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  <w:vAlign w:val="bottom"/>
          </w:tcPr>
          <w:p w14:paraId="44CA8DA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9A88FDE" w14:textId="2EF90335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2" w:type="dxa"/>
          </w:tcPr>
          <w:p w14:paraId="42A3EF7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626B4CC" w14:textId="25805D9A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5F2C6A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DBBFEFC" w14:textId="37079827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67CEC" w:rsidRPr="00DF06DC" w14:paraId="0CDEC438" w14:textId="77777777" w:rsidTr="00916033">
        <w:trPr>
          <w:cantSplit/>
        </w:trPr>
        <w:tc>
          <w:tcPr>
            <w:tcW w:w="3508" w:type="dxa"/>
          </w:tcPr>
          <w:p w14:paraId="52AA6EF3" w14:textId="01937F80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888" w:type="dxa"/>
            <w:vAlign w:val="bottom"/>
          </w:tcPr>
          <w:p w14:paraId="6F6F43DB" w14:textId="2B9FD90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A8B11C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351A36" w14:textId="1B638C81" w:rsidR="0030213A" w:rsidRPr="00DF06DC" w:rsidRDefault="000B4DDD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3B888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AF23128" w14:textId="36BBEDF3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54C49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07A942" w14:textId="4562C937" w:rsidR="0030213A" w:rsidRPr="00DF06DC" w:rsidRDefault="000B4DDD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420,000</w:t>
            </w:r>
            <w:r w:rsidR="00F452FF"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78" w:type="dxa"/>
            <w:vAlign w:val="bottom"/>
          </w:tcPr>
          <w:p w14:paraId="4BF503D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1A25303" w14:textId="689D2FC5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492,100</w:t>
            </w:r>
          </w:p>
        </w:tc>
        <w:tc>
          <w:tcPr>
            <w:tcW w:w="182" w:type="dxa"/>
            <w:vAlign w:val="bottom"/>
          </w:tcPr>
          <w:p w14:paraId="1B575B2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4FCDF2" w14:textId="3DBD00A5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232,677</w:t>
            </w:r>
          </w:p>
        </w:tc>
        <w:tc>
          <w:tcPr>
            <w:tcW w:w="178" w:type="dxa"/>
            <w:vAlign w:val="bottom"/>
          </w:tcPr>
          <w:p w14:paraId="6D9C5EE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F2BC23" w14:textId="79E86D83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196,452</w:t>
            </w:r>
          </w:p>
        </w:tc>
        <w:tc>
          <w:tcPr>
            <w:tcW w:w="182" w:type="dxa"/>
          </w:tcPr>
          <w:p w14:paraId="55284A7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05BE1A44" w14:textId="79CE24D5" w:rsidR="0030213A" w:rsidRPr="00DF06DC" w:rsidRDefault="00142F45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11,655 </w:t>
            </w:r>
          </w:p>
        </w:tc>
        <w:tc>
          <w:tcPr>
            <w:tcW w:w="208" w:type="dxa"/>
          </w:tcPr>
          <w:p w14:paraId="6902646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BD31BD0" w14:textId="6FD6BBDF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96646" w:rsidRPr="00DF06DC" w14:paraId="382D617E" w14:textId="77777777" w:rsidTr="00916033">
        <w:trPr>
          <w:cantSplit/>
        </w:trPr>
        <w:tc>
          <w:tcPr>
            <w:tcW w:w="3508" w:type="dxa"/>
          </w:tcPr>
          <w:p w14:paraId="4FCB301F" w14:textId="128EF804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50 </w:t>
            </w: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4101EC07" w14:textId="6EF1DA4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01C8AF6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FE84C6" w14:textId="781B3958" w:rsidR="0030213A" w:rsidRPr="00DF06DC" w:rsidRDefault="000B4DDD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385EC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A9991CA" w14:textId="55E8A154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7ACD3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21ED6B4" w14:textId="62A74083" w:rsidR="0030213A" w:rsidRPr="00DF06DC" w:rsidRDefault="000B4DDD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600,000</w:t>
            </w:r>
            <w:r w:rsidR="00F452FF"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78" w:type="dxa"/>
            <w:vAlign w:val="bottom"/>
          </w:tcPr>
          <w:p w14:paraId="741F5B3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FADED9" w14:textId="07750664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383,250</w:t>
            </w:r>
          </w:p>
        </w:tc>
        <w:tc>
          <w:tcPr>
            <w:tcW w:w="182" w:type="dxa"/>
            <w:vAlign w:val="bottom"/>
          </w:tcPr>
          <w:p w14:paraId="40440D3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DBBBD7E" w14:textId="5FBC2AF5" w:rsidR="0030213A" w:rsidRPr="00DF06DC" w:rsidRDefault="00D92DCB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255,706</w:t>
            </w:r>
          </w:p>
        </w:tc>
        <w:tc>
          <w:tcPr>
            <w:tcW w:w="178" w:type="dxa"/>
            <w:vAlign w:val="bottom"/>
          </w:tcPr>
          <w:p w14:paraId="76613B5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B2DD3F8" w14:textId="71BCC5A9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179,019</w:t>
            </w:r>
          </w:p>
        </w:tc>
        <w:tc>
          <w:tcPr>
            <w:tcW w:w="182" w:type="dxa"/>
          </w:tcPr>
          <w:p w14:paraId="78298B7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CD81ACF" w14:textId="234F2DDA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9897B9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A5774EC" w14:textId="370C54BD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0788DB39" w14:textId="77777777" w:rsidTr="00672B5C">
        <w:trPr>
          <w:cantSplit/>
        </w:trPr>
        <w:tc>
          <w:tcPr>
            <w:tcW w:w="3508" w:type="dxa"/>
          </w:tcPr>
          <w:p w14:paraId="0ACD5B2B" w14:textId="336FA69A" w:rsidR="0030213A" w:rsidRPr="00DF06DC" w:rsidRDefault="00FC40AB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แอสเสท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เวิรด์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โ</w:t>
            </w:r>
            <w:r w:rsidR="00554EF8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ฮ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เทล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พัทยา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2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จำกัด   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(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เอเชียทีค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เอ็นเตอร์เทนเม้นท์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จำกัด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78433B64" w14:textId="77777777" w:rsidR="00FC40AB" w:rsidRPr="00DF06DC" w:rsidRDefault="00FC40AB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D09B4D0" w14:textId="77777777" w:rsidR="00FC40AB" w:rsidRPr="00DF06DC" w:rsidRDefault="00FC40AB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32F274A" w14:textId="464A5773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5251A3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27982E1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F92E33" w14:textId="174378AF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6E4C6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576824F" w14:textId="0DF9B106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71D79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5521424" w14:textId="77777777" w:rsidR="00D8248A" w:rsidRPr="00DF06DC" w:rsidRDefault="00D8248A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10684287" w14:textId="678E3347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   300 </w:t>
            </w:r>
          </w:p>
        </w:tc>
        <w:tc>
          <w:tcPr>
            <w:tcW w:w="178" w:type="dxa"/>
            <w:vAlign w:val="bottom"/>
          </w:tcPr>
          <w:p w14:paraId="0ACCEEE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2F55CFE" w14:textId="4BC5EB06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2" w:type="dxa"/>
            <w:vAlign w:val="bottom"/>
          </w:tcPr>
          <w:p w14:paraId="49FD770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CB4F96" w14:textId="6859D131" w:rsidR="0030213A" w:rsidRPr="00DF06DC" w:rsidRDefault="00786B0C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1B8E86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B7EEF7" w14:textId="4E123304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64573AC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1766486" w14:textId="7C2077CB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5FB0AB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C018240" w14:textId="77777777" w:rsidR="00FC40AB" w:rsidRPr="00DF06DC" w:rsidRDefault="00FC40AB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498F84" w14:textId="77777777" w:rsidR="00FC40AB" w:rsidRPr="00DF06DC" w:rsidRDefault="00FC40AB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AD63A55" w14:textId="00EE9151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D367A06" w14:textId="77777777" w:rsidTr="00916033">
        <w:trPr>
          <w:cantSplit/>
        </w:trPr>
        <w:tc>
          <w:tcPr>
            <w:tcW w:w="3508" w:type="dxa"/>
          </w:tcPr>
          <w:p w14:paraId="7DF55F6E" w14:textId="4F475F1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88" w:type="dxa"/>
          </w:tcPr>
          <w:p w14:paraId="495AF98B" w14:textId="0018B24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5DE10E" w14:textId="2DE5D0A0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C8F883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9696D51" w14:textId="54548364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C937B4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0EDAEEF" w14:textId="1B2ED5C4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2,600,000 </w:t>
            </w:r>
          </w:p>
        </w:tc>
        <w:tc>
          <w:tcPr>
            <w:tcW w:w="178" w:type="dxa"/>
          </w:tcPr>
          <w:p w14:paraId="795CD3C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541AC" w14:textId="6B319755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1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2" w:type="dxa"/>
          </w:tcPr>
          <w:p w14:paraId="0B254F4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31604BDD" w14:textId="491D4BD2" w:rsidR="0030213A" w:rsidRPr="00DF06DC" w:rsidRDefault="00786B0C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953,650</w:t>
            </w:r>
          </w:p>
        </w:tc>
        <w:tc>
          <w:tcPr>
            <w:tcW w:w="178" w:type="dxa"/>
          </w:tcPr>
          <w:p w14:paraId="564B1FA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0AE0C7" w14:textId="372BDED9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353</w:t>
            </w: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82" w:type="dxa"/>
          </w:tcPr>
          <w:p w14:paraId="0B5DFD3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FC83FC3" w14:textId="205CFF08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042DD5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031AFEB" w14:textId="499581C0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AF0FF09" w14:textId="77777777" w:rsidTr="00916033">
        <w:trPr>
          <w:cantSplit/>
        </w:trPr>
        <w:tc>
          <w:tcPr>
            <w:tcW w:w="3508" w:type="dxa"/>
          </w:tcPr>
          <w:p w14:paraId="21546AB9" w14:textId="0EA3DC1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นำทรัพย์พัฒนา </w:t>
            </w: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E8EF6DA" w14:textId="214F0A7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D13D5B" w14:textId="64814B03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F2BC31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CE947DE" w14:textId="6F7B8B7A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C76CDB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4BDC210" w14:textId="61D1750A" w:rsidR="0030213A" w:rsidRPr="00DF06DC" w:rsidRDefault="00CE4EE9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42,000 </w:t>
            </w:r>
          </w:p>
        </w:tc>
        <w:tc>
          <w:tcPr>
            <w:tcW w:w="178" w:type="dxa"/>
          </w:tcPr>
          <w:p w14:paraId="6ECAB39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5837D0" w14:textId="3127F13E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60621AE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EAFD362" w14:textId="39129C8D" w:rsidR="0030213A" w:rsidRPr="00DF06DC" w:rsidRDefault="00786B0C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9,375</w:t>
            </w:r>
          </w:p>
        </w:tc>
        <w:tc>
          <w:tcPr>
            <w:tcW w:w="178" w:type="dxa"/>
          </w:tcPr>
          <w:p w14:paraId="2A4D35E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F1A0747" w14:textId="0E79BA50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82" w:type="dxa"/>
          </w:tcPr>
          <w:p w14:paraId="5496349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216D54C3" w14:textId="3124FEBE" w:rsidR="0030213A" w:rsidRPr="00DF06DC" w:rsidRDefault="00F452FF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746 </w:t>
            </w:r>
          </w:p>
        </w:tc>
        <w:tc>
          <w:tcPr>
            <w:tcW w:w="208" w:type="dxa"/>
          </w:tcPr>
          <w:p w14:paraId="7A597BA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E8B192" w14:textId="0B450C7F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0C790C4D" w14:textId="77777777" w:rsidTr="00916033">
        <w:trPr>
          <w:cantSplit/>
        </w:trPr>
        <w:tc>
          <w:tcPr>
            <w:tcW w:w="3508" w:type="dxa"/>
          </w:tcPr>
          <w:p w14:paraId="69AE1F1E" w14:textId="1CAFC685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ฟีนิกซ์บอกซ์</w:t>
            </w:r>
            <w:r w:rsidRPr="00DF06D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57ECB091" w14:textId="5CE8586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0F5AE0" w14:textId="4F279778" w:rsidR="0030213A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51E06A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BF25F94" w14:textId="0CEFAFE1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C4996F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E3178A5" w14:textId="7EED338B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32,000,000 </w:t>
            </w:r>
          </w:p>
        </w:tc>
        <w:tc>
          <w:tcPr>
            <w:tcW w:w="178" w:type="dxa"/>
          </w:tcPr>
          <w:p w14:paraId="3AEE0F9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D999F4" w14:textId="1C6B9521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5,901,000</w:t>
            </w:r>
          </w:p>
        </w:tc>
        <w:tc>
          <w:tcPr>
            <w:tcW w:w="182" w:type="dxa"/>
          </w:tcPr>
          <w:p w14:paraId="0BF40E0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CCA8A45" w14:textId="36EDA45D" w:rsidR="0030213A" w:rsidRPr="00DF06DC" w:rsidRDefault="00FE3A43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8,079,293</w:t>
            </w:r>
          </w:p>
        </w:tc>
        <w:tc>
          <w:tcPr>
            <w:tcW w:w="178" w:type="dxa"/>
          </w:tcPr>
          <w:p w14:paraId="7127323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7BF1858" w14:textId="200FEEF2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1,554,543</w:t>
            </w:r>
          </w:p>
        </w:tc>
        <w:tc>
          <w:tcPr>
            <w:tcW w:w="182" w:type="dxa"/>
          </w:tcPr>
          <w:p w14:paraId="491594D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BFC4177" w14:textId="734D7C89" w:rsidR="0030213A" w:rsidRPr="00DF06DC" w:rsidRDefault="00142F45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29,520 </w:t>
            </w:r>
          </w:p>
        </w:tc>
        <w:tc>
          <w:tcPr>
            <w:tcW w:w="208" w:type="dxa"/>
          </w:tcPr>
          <w:p w14:paraId="77685D0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9C4C2FB" w14:textId="75E3CCA6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3172FD3F" w14:textId="77777777" w:rsidTr="00916033">
        <w:trPr>
          <w:cantSplit/>
        </w:trPr>
        <w:tc>
          <w:tcPr>
            <w:tcW w:w="3508" w:type="dxa"/>
          </w:tcPr>
          <w:p w14:paraId="7655CD32" w14:textId="4EEE4711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</w:t>
            </w:r>
            <w:r w:rsidRPr="00DF06DC"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="00554EF8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ด์</w:t>
            </w: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เทรดดิ้ง จำกัด</w:t>
            </w:r>
          </w:p>
        </w:tc>
        <w:tc>
          <w:tcPr>
            <w:tcW w:w="1888" w:type="dxa"/>
          </w:tcPr>
          <w:p w14:paraId="54ADFB90" w14:textId="0022256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hint="cs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80" w:type="dxa"/>
          </w:tcPr>
          <w:p w14:paraId="31989BA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98356D" w14:textId="3CEAA738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584675A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21D814F" w14:textId="0B8ADD6A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60F6792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92DBFB" w14:textId="53C536CA" w:rsidR="0030213A" w:rsidRPr="00DF06DC" w:rsidRDefault="00CE4EE9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10,000 </w:t>
            </w:r>
          </w:p>
        </w:tc>
        <w:tc>
          <w:tcPr>
            <w:tcW w:w="178" w:type="dxa"/>
          </w:tcPr>
          <w:p w14:paraId="1F0E0DF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A9824" w14:textId="781CADC9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280" w:right="-4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2" w:type="dxa"/>
          </w:tcPr>
          <w:p w14:paraId="57EB8DF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33F4A" w14:textId="58FE5BB9" w:rsidR="0030213A" w:rsidRPr="00DF06DC" w:rsidRDefault="00FE3A43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18FB09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0760E88" w14:textId="41996912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7C18766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836F7D" w14:textId="3AD0A517" w:rsidR="0030213A" w:rsidRPr="00DF06DC" w:rsidRDefault="00F452FF" w:rsidP="0030213A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A58E40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F31B829" w14:textId="05FEF6FB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188DEB10" w14:textId="77777777" w:rsidTr="00916033">
        <w:trPr>
          <w:cantSplit/>
        </w:trPr>
        <w:tc>
          <w:tcPr>
            <w:tcW w:w="3508" w:type="dxa"/>
          </w:tcPr>
          <w:p w14:paraId="6E641D15" w14:textId="0486C78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เกตเวย์ สาขาเอกมัย จำกัด </w:t>
            </w:r>
          </w:p>
        </w:tc>
        <w:tc>
          <w:tcPr>
            <w:tcW w:w="1888" w:type="dxa"/>
          </w:tcPr>
          <w:p w14:paraId="11BCAFBC" w14:textId="436D4ED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47E9AB" w14:textId="111DD3E8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42DC3A1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5AD263A" w14:textId="2D615E83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EA0367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556FCE" w14:textId="3C925953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4,200,000 </w:t>
            </w:r>
          </w:p>
        </w:tc>
        <w:tc>
          <w:tcPr>
            <w:tcW w:w="178" w:type="dxa"/>
          </w:tcPr>
          <w:p w14:paraId="0FAF1B1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BAFE2E1" w14:textId="6E0C4F13" w:rsidR="0030213A" w:rsidRPr="00DF06DC" w:rsidRDefault="0030213A" w:rsidP="0030213A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59FA62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8B727C0" w14:textId="172E5482" w:rsidR="0030213A" w:rsidRPr="00DF06DC" w:rsidRDefault="00FE3A43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1,050,000</w:t>
            </w:r>
          </w:p>
        </w:tc>
        <w:tc>
          <w:tcPr>
            <w:tcW w:w="178" w:type="dxa"/>
          </w:tcPr>
          <w:p w14:paraId="357CBFF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DDCA6E5" w14:textId="57D27B4F" w:rsidR="0030213A" w:rsidRPr="00DF06DC" w:rsidRDefault="0030213A" w:rsidP="0030213A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5" w:right="-79" w:firstLine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64FB5BF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1A03ABC2" w14:textId="30A8CFED" w:rsidR="0030213A" w:rsidRPr="00DF06DC" w:rsidRDefault="00F452FF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452 </w:t>
            </w:r>
          </w:p>
        </w:tc>
        <w:tc>
          <w:tcPr>
            <w:tcW w:w="208" w:type="dxa"/>
          </w:tcPr>
          <w:p w14:paraId="19E0FE9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7934A15" w14:textId="6FA174FC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778D1AD0" w14:textId="77777777" w:rsidTr="00916033">
        <w:trPr>
          <w:cantSplit/>
          <w:trHeight w:val="632"/>
        </w:trPr>
        <w:tc>
          <w:tcPr>
            <w:tcW w:w="3508" w:type="dxa"/>
          </w:tcPr>
          <w:p w14:paraId="2A19F82B" w14:textId="38A2218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888" w:type="dxa"/>
          </w:tcPr>
          <w:p w14:paraId="41524138" w14:textId="4257286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8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B9CD2A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9D8C52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49BA7E" w14:textId="47943AB8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83" w:type="dxa"/>
            <w:shd w:val="clear" w:color="auto" w:fill="auto"/>
          </w:tcPr>
          <w:p w14:paraId="1984303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9140389" w14:textId="77777777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F3B8466" w14:textId="3FD88259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50.00</w:t>
            </w:r>
          </w:p>
        </w:tc>
        <w:tc>
          <w:tcPr>
            <w:tcW w:w="184" w:type="dxa"/>
            <w:shd w:val="clear" w:color="auto" w:fill="auto"/>
          </w:tcPr>
          <w:p w14:paraId="2953410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9F19841" w14:textId="4850723E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1,000 </w:t>
            </w:r>
          </w:p>
        </w:tc>
        <w:tc>
          <w:tcPr>
            <w:tcW w:w="178" w:type="dxa"/>
          </w:tcPr>
          <w:p w14:paraId="446AEE1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6A454F9" w14:textId="77777777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3D11EB" w14:textId="595CAC1F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</w:tcPr>
          <w:p w14:paraId="22E5403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F895B24" w14:textId="77777777" w:rsidR="0030213A" w:rsidRPr="00DF06DC" w:rsidRDefault="0030213A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DE0BCC" w14:textId="24F1154F" w:rsidR="00FE3A43" w:rsidRPr="00DF06DC" w:rsidRDefault="00FE3A43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14776E5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E07C15" w14:textId="77777777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4D01821" w14:textId="2E04F48B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5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937</w:t>
            </w:r>
          </w:p>
        </w:tc>
        <w:tc>
          <w:tcPr>
            <w:tcW w:w="182" w:type="dxa"/>
          </w:tcPr>
          <w:p w14:paraId="7E3A89B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3EE63D3" w14:textId="77777777" w:rsidR="00F452FF" w:rsidRPr="00DF06DC" w:rsidRDefault="00F452FF" w:rsidP="00F452FF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6C34379" w14:textId="0FE73524" w:rsidR="0030213A" w:rsidRPr="00DF06DC" w:rsidRDefault="00F452FF" w:rsidP="0030342F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C003FC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99B666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9B0EA2" w14:textId="09B57004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753</w:t>
            </w:r>
          </w:p>
        </w:tc>
      </w:tr>
      <w:tr w:rsidR="005D3499" w:rsidRPr="00DF06DC" w14:paraId="51FFD248" w14:textId="77777777" w:rsidTr="00916033">
        <w:trPr>
          <w:cantSplit/>
        </w:trPr>
        <w:tc>
          <w:tcPr>
            <w:tcW w:w="3508" w:type="dxa"/>
          </w:tcPr>
          <w:p w14:paraId="2D6D4D7A" w14:textId="2CBA93F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40" w:lineRule="auto"/>
              <w:ind w:left="274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บริษัท นิวมัลตี้ไมน์ จำกัด</w:t>
            </w:r>
          </w:p>
        </w:tc>
        <w:tc>
          <w:tcPr>
            <w:tcW w:w="1888" w:type="dxa"/>
          </w:tcPr>
          <w:p w14:paraId="55420761" w14:textId="0CCB7042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121E7B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C2F1EE" w14:textId="4A9EFD25" w:rsidR="0030213A" w:rsidRPr="00DF06DC" w:rsidRDefault="001313EF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DC815E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FFBE0C1" w14:textId="4FFC3125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CEA36A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3FD67A" w14:textId="005B616D" w:rsidR="0030213A" w:rsidRPr="00DF06DC" w:rsidRDefault="00C40B2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1,050,000</w:t>
            </w:r>
          </w:p>
        </w:tc>
        <w:tc>
          <w:tcPr>
            <w:tcW w:w="178" w:type="dxa"/>
          </w:tcPr>
          <w:p w14:paraId="7C13BB1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BFC7696" w14:textId="750183B7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405,000</w:t>
            </w:r>
          </w:p>
        </w:tc>
        <w:tc>
          <w:tcPr>
            <w:tcW w:w="182" w:type="dxa"/>
          </w:tcPr>
          <w:p w14:paraId="3F5E124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6EF6FE8" w14:textId="24C3159B" w:rsidR="0030213A" w:rsidRPr="00DF06DC" w:rsidRDefault="00FE3A43" w:rsidP="0030213A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409,721</w:t>
            </w:r>
          </w:p>
        </w:tc>
        <w:tc>
          <w:tcPr>
            <w:tcW w:w="178" w:type="dxa"/>
          </w:tcPr>
          <w:p w14:paraId="7AA4C96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ECF887B" w14:textId="479F938D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204,221</w:t>
            </w:r>
          </w:p>
        </w:tc>
        <w:tc>
          <w:tcPr>
            <w:tcW w:w="182" w:type="dxa"/>
          </w:tcPr>
          <w:p w14:paraId="1AB3872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74551DBD" w14:textId="53A18E02" w:rsidR="0030213A" w:rsidRPr="00DF06DC" w:rsidRDefault="00F452FF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1,313 </w:t>
            </w:r>
          </w:p>
        </w:tc>
        <w:tc>
          <w:tcPr>
            <w:tcW w:w="208" w:type="dxa"/>
          </w:tcPr>
          <w:p w14:paraId="0062C07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77D6E5D" w14:textId="0DB6AE03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67CEC" w:rsidRPr="00DF06DC" w14:paraId="6DC51F55" w14:textId="77777777" w:rsidTr="00916033">
        <w:trPr>
          <w:cantSplit/>
          <w:trHeight w:val="218"/>
        </w:trPr>
        <w:tc>
          <w:tcPr>
            <w:tcW w:w="3508" w:type="dxa"/>
          </w:tcPr>
          <w:p w14:paraId="252C3198" w14:textId="739E3B5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888" w:type="dxa"/>
          </w:tcPr>
          <w:p w14:paraId="2B775196" w14:textId="185653C4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B81B84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86DB33" w14:textId="0A1A0BD4" w:rsidR="0030213A" w:rsidRPr="00DF06DC" w:rsidRDefault="001313EF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2940CD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4BD81BB" w14:textId="37C5C7E6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5268C7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2E6D402" w14:textId="6E6D4B79" w:rsidR="0030213A" w:rsidRPr="00DF06DC" w:rsidRDefault="00C40B2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3,300,000</w:t>
            </w:r>
          </w:p>
        </w:tc>
        <w:tc>
          <w:tcPr>
            <w:tcW w:w="178" w:type="dxa"/>
          </w:tcPr>
          <w:p w14:paraId="4C60434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40263AC" w14:textId="2E66C91F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2,055,000</w:t>
            </w:r>
          </w:p>
        </w:tc>
        <w:tc>
          <w:tcPr>
            <w:tcW w:w="182" w:type="dxa"/>
          </w:tcPr>
          <w:p w14:paraId="0AB685A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31BB59" w14:textId="3047E073" w:rsidR="0030213A" w:rsidRPr="00DF06DC" w:rsidRDefault="00FE3A43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1,726,977</w:t>
            </w:r>
          </w:p>
        </w:tc>
        <w:tc>
          <w:tcPr>
            <w:tcW w:w="178" w:type="dxa"/>
          </w:tcPr>
          <w:p w14:paraId="69ED05D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06185E" w14:textId="38CE84C1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1,213,477 </w:t>
            </w:r>
          </w:p>
        </w:tc>
        <w:tc>
          <w:tcPr>
            <w:tcW w:w="182" w:type="dxa"/>
          </w:tcPr>
          <w:p w14:paraId="15E1B36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0EAB52EE" w14:textId="2B1C2A00" w:rsidR="0030213A" w:rsidRPr="00DF06DC" w:rsidRDefault="00142F45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33,825 </w:t>
            </w:r>
          </w:p>
        </w:tc>
        <w:tc>
          <w:tcPr>
            <w:tcW w:w="208" w:type="dxa"/>
          </w:tcPr>
          <w:p w14:paraId="5D991AE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A9CA5C" w14:textId="591B6535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67CEC" w:rsidRPr="00DF06DC" w14:paraId="02895FBD" w14:textId="77777777" w:rsidTr="00916033">
        <w:trPr>
          <w:cantSplit/>
        </w:trPr>
        <w:tc>
          <w:tcPr>
            <w:tcW w:w="3508" w:type="dxa"/>
          </w:tcPr>
          <w:p w14:paraId="7044E50E" w14:textId="42D848AA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888" w:type="dxa"/>
          </w:tcPr>
          <w:p w14:paraId="1E143C5B" w14:textId="7E688004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95C22B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AB732F" w14:textId="2E9FF4D2" w:rsidR="0030213A" w:rsidRPr="00DF06DC" w:rsidRDefault="001313EF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26EA33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97890AE" w14:textId="46D773C3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1534E4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3EF26A8" w14:textId="7AF5FB73" w:rsidR="0030213A" w:rsidRPr="00DF06DC" w:rsidRDefault="00C40B2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4,200,000</w:t>
            </w:r>
          </w:p>
        </w:tc>
        <w:tc>
          <w:tcPr>
            <w:tcW w:w="178" w:type="dxa"/>
          </w:tcPr>
          <w:p w14:paraId="08AAB03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7379FED" w14:textId="4DE67314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2,003,000</w:t>
            </w:r>
          </w:p>
        </w:tc>
        <w:tc>
          <w:tcPr>
            <w:tcW w:w="182" w:type="dxa"/>
          </w:tcPr>
          <w:p w14:paraId="4BFF0E6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2D968CE" w14:textId="661FCC04" w:rsidR="0030213A" w:rsidRPr="00DF06DC" w:rsidRDefault="00FE3A43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1,680,827</w:t>
            </w:r>
          </w:p>
        </w:tc>
        <w:tc>
          <w:tcPr>
            <w:tcW w:w="178" w:type="dxa"/>
          </w:tcPr>
          <w:p w14:paraId="39966E5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B12FE34" w14:textId="3A2CF7B3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886,</w:t>
            </w: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 </w:t>
            </w:r>
          </w:p>
        </w:tc>
        <w:tc>
          <w:tcPr>
            <w:tcW w:w="182" w:type="dxa"/>
          </w:tcPr>
          <w:p w14:paraId="02AEF67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0D33254E" w14:textId="72840043" w:rsidR="0030213A" w:rsidRPr="00DF06DC" w:rsidRDefault="00142F45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31,500 </w:t>
            </w:r>
          </w:p>
        </w:tc>
        <w:tc>
          <w:tcPr>
            <w:tcW w:w="208" w:type="dxa"/>
          </w:tcPr>
          <w:p w14:paraId="7E2AD98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CE83014" w14:textId="1357B072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67CEC" w:rsidRPr="00DF06DC" w14:paraId="6FC6AE8D" w14:textId="77777777" w:rsidTr="00916033">
        <w:trPr>
          <w:cantSplit/>
        </w:trPr>
        <w:tc>
          <w:tcPr>
            <w:tcW w:w="3508" w:type="dxa"/>
          </w:tcPr>
          <w:p w14:paraId="2C495DAE" w14:textId="28B7E49D" w:rsidR="00AD278C" w:rsidRPr="00DF06DC" w:rsidRDefault="00AD278C" w:rsidP="00AD278C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สุรวงศ์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พร๊อพเพอตี้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สิริทรัพย์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1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354CE7B2" w14:textId="77777777" w:rsidR="00AD278C" w:rsidRPr="00DF06DC" w:rsidRDefault="00AD278C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159BAE2F" w14:textId="31CA3480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0760FF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344FDD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4FA790" w14:textId="06C73109" w:rsidR="0030213A" w:rsidRPr="00DF06DC" w:rsidRDefault="001313EF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36DC0C9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C91B2F6" w14:textId="77777777" w:rsidR="00AD278C" w:rsidRPr="00DF06DC" w:rsidRDefault="00AD278C" w:rsidP="0030213A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DAD491" w14:textId="62615F4B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49.99</w:t>
            </w:r>
          </w:p>
        </w:tc>
        <w:tc>
          <w:tcPr>
            <w:tcW w:w="184" w:type="dxa"/>
            <w:shd w:val="clear" w:color="auto" w:fill="auto"/>
          </w:tcPr>
          <w:p w14:paraId="101999D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A54BA7B" w14:textId="77777777" w:rsidR="00C40B2A" w:rsidRPr="00DF06DC" w:rsidRDefault="00C40B2A" w:rsidP="00F452F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41308F4C" w14:textId="2752B0C8" w:rsidR="0030213A" w:rsidRPr="00DF06DC" w:rsidRDefault="00C40B2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7EF6328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AA419D9" w14:textId="77777777" w:rsidR="00AD278C" w:rsidRPr="00DF06DC" w:rsidRDefault="00AD278C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FDF9D4" w14:textId="0C8B64BB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82" w:type="dxa"/>
          </w:tcPr>
          <w:p w14:paraId="3B66134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D8B44" w14:textId="74D6E478" w:rsidR="0030213A" w:rsidRPr="00DF06DC" w:rsidRDefault="00FE3A43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11,962</w:t>
            </w:r>
          </w:p>
        </w:tc>
        <w:tc>
          <w:tcPr>
            <w:tcW w:w="178" w:type="dxa"/>
          </w:tcPr>
          <w:p w14:paraId="7AD483B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CD3541" w14:textId="06918CC3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19,912</w:t>
            </w:r>
          </w:p>
        </w:tc>
        <w:tc>
          <w:tcPr>
            <w:tcW w:w="182" w:type="dxa"/>
          </w:tcPr>
          <w:p w14:paraId="6C80E68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28191380" w14:textId="2B68A03F" w:rsidR="0030213A" w:rsidRPr="00DF06DC" w:rsidRDefault="00142F45" w:rsidP="0030342F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 68 </w:t>
            </w:r>
          </w:p>
        </w:tc>
        <w:tc>
          <w:tcPr>
            <w:tcW w:w="208" w:type="dxa"/>
          </w:tcPr>
          <w:p w14:paraId="650DE78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E89432B" w14:textId="77777777" w:rsidR="00AD278C" w:rsidRPr="00DF06DC" w:rsidRDefault="00AD278C" w:rsidP="0030213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="Angsana New" w:hAnsi="Angsana New"/>
                <w:sz w:val="26"/>
                <w:szCs w:val="26"/>
              </w:rPr>
            </w:pPr>
          </w:p>
          <w:p w14:paraId="6178BBBA" w14:textId="64807159" w:rsidR="0030213A" w:rsidRPr="00DF06DC" w:rsidRDefault="0030213A" w:rsidP="00CC618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312</w:t>
            </w:r>
          </w:p>
        </w:tc>
      </w:tr>
      <w:tr w:rsidR="0030213A" w:rsidRPr="00DF06DC" w14:paraId="6771ED55" w14:textId="77777777" w:rsidTr="00916033">
        <w:trPr>
          <w:cantSplit/>
        </w:trPr>
        <w:tc>
          <w:tcPr>
            <w:tcW w:w="3508" w:type="dxa"/>
          </w:tcPr>
          <w:p w14:paraId="68786DFB" w14:textId="79713C1C" w:rsidR="0030213A" w:rsidRPr="00DF06DC" w:rsidRDefault="00AD278C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ลักชูรี่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โฮเทลล์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จอมเทียน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ทีซีซีซีแอล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จอมเทียน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354DD6CC" w14:textId="77777777" w:rsidR="00AD278C" w:rsidRPr="00DF06DC" w:rsidRDefault="00AD278C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6F202A9F" w14:textId="081C008D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00FF9F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DD77B0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F466D8" w14:textId="089882C5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1E1A539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639495A" w14:textId="77777777" w:rsidR="00AD278C" w:rsidRPr="00DF06DC" w:rsidRDefault="00AD278C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7304DF7A" w14:textId="06362515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1CFE4A8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27EC72E" w14:textId="649C56A1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1,067 </w:t>
            </w:r>
          </w:p>
        </w:tc>
        <w:tc>
          <w:tcPr>
            <w:tcW w:w="178" w:type="dxa"/>
          </w:tcPr>
          <w:p w14:paraId="34AC264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B44265D" w14:textId="587C96FC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1,010,000 </w:t>
            </w:r>
          </w:p>
        </w:tc>
        <w:tc>
          <w:tcPr>
            <w:tcW w:w="182" w:type="dxa"/>
          </w:tcPr>
          <w:p w14:paraId="108091B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629104" w14:textId="55E9EA1E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631,945</w:t>
            </w:r>
          </w:p>
        </w:tc>
        <w:tc>
          <w:tcPr>
            <w:tcW w:w="178" w:type="dxa"/>
          </w:tcPr>
          <w:p w14:paraId="73620C2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37871B6" w14:textId="4277832D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824,412 </w:t>
            </w:r>
          </w:p>
        </w:tc>
        <w:tc>
          <w:tcPr>
            <w:tcW w:w="182" w:type="dxa"/>
          </w:tcPr>
          <w:p w14:paraId="0EAF024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3C4FC12" w14:textId="77777777" w:rsidR="009C7C87" w:rsidRPr="00DF06DC" w:rsidRDefault="009C7C87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AF60E64" w14:textId="43E643D4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C92F48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6EA882A" w14:textId="77777777" w:rsidR="00AD278C" w:rsidRPr="00DF06DC" w:rsidRDefault="00AD278C" w:rsidP="0030213A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2CBCF0E3" w14:textId="3EC000C6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213A" w:rsidRPr="00DF06DC" w14:paraId="33CD050A" w14:textId="77777777" w:rsidTr="00916033">
        <w:trPr>
          <w:cantSplit/>
          <w:trHeight w:val="749"/>
        </w:trPr>
        <w:tc>
          <w:tcPr>
            <w:tcW w:w="3508" w:type="dxa"/>
          </w:tcPr>
          <w:p w14:paraId="6BAAF56C" w14:textId="658D2213" w:rsidR="0030213A" w:rsidRPr="00DF06DC" w:rsidRDefault="00A20B22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เวิรด์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ทีซีซี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18961324" w14:textId="72611F9F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8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50691CE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E5A4BB" w14:textId="77777777" w:rsidR="0030213A" w:rsidRPr="00DF06DC" w:rsidRDefault="0030213A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53CD08E" w14:textId="77777777" w:rsidR="00D12A23" w:rsidRPr="00DF06DC" w:rsidRDefault="00D12A23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B87898F" w14:textId="5A0D0EB3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</w:t>
            </w:r>
            <w:r w:rsidR="006D75D4" w:rsidRPr="00DF06D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83" w:type="dxa"/>
            <w:shd w:val="clear" w:color="auto" w:fill="auto"/>
          </w:tcPr>
          <w:p w14:paraId="49B52E8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58ADA3A" w14:textId="77777777" w:rsidR="0030213A" w:rsidRPr="00DF06DC" w:rsidRDefault="0030213A" w:rsidP="00302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9E72C9F" w14:textId="77777777" w:rsidR="00A20B22" w:rsidRPr="00DF06DC" w:rsidRDefault="00A20B22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6C5F8EF" w14:textId="1F9C4A9D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  <w:tc>
          <w:tcPr>
            <w:tcW w:w="184" w:type="dxa"/>
            <w:shd w:val="clear" w:color="auto" w:fill="auto"/>
          </w:tcPr>
          <w:p w14:paraId="33EBBC2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E802A40" w14:textId="77777777" w:rsidR="00975AB9" w:rsidRPr="00DF06DC" w:rsidRDefault="00E910F0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</w:t>
            </w:r>
          </w:p>
          <w:p w14:paraId="1B08746A" w14:textId="77777777" w:rsidR="00975AB9" w:rsidRPr="00DF06DC" w:rsidRDefault="00975AB9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59DB0AE" w14:textId="65E19B1C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2,031 </w:t>
            </w:r>
          </w:p>
        </w:tc>
        <w:tc>
          <w:tcPr>
            <w:tcW w:w="178" w:type="dxa"/>
          </w:tcPr>
          <w:p w14:paraId="3D8FE9D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50B976E" w14:textId="5EE9504C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2,000,000 </w:t>
            </w:r>
          </w:p>
        </w:tc>
        <w:tc>
          <w:tcPr>
            <w:tcW w:w="182" w:type="dxa"/>
          </w:tcPr>
          <w:p w14:paraId="38BD302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EC1B4F" w14:textId="4C1E8D01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499,817</w:t>
            </w:r>
          </w:p>
        </w:tc>
        <w:tc>
          <w:tcPr>
            <w:tcW w:w="178" w:type="dxa"/>
          </w:tcPr>
          <w:p w14:paraId="18E07DD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74785C7" w14:textId="0285B3A8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1,003,604 </w:t>
            </w:r>
          </w:p>
        </w:tc>
        <w:tc>
          <w:tcPr>
            <w:tcW w:w="182" w:type="dxa"/>
          </w:tcPr>
          <w:p w14:paraId="0DE40EB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B3599D3" w14:textId="77777777" w:rsidR="009C7C87" w:rsidRPr="00DF06DC" w:rsidRDefault="009C7C87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8586103" w14:textId="77777777" w:rsidR="009C7C87" w:rsidRPr="00DF06DC" w:rsidRDefault="009C7C87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11654C9" w14:textId="618E6643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F5A9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13FD792" w14:textId="77777777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F6082AB" w14:textId="77777777" w:rsidR="00CC6181" w:rsidRPr="00DF06DC" w:rsidRDefault="00CC6181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80430B2" w14:textId="7481A918" w:rsidR="0030213A" w:rsidRPr="00DF06DC" w:rsidRDefault="00CC6181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F452FF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61A128A" w14:textId="77777777" w:rsidTr="00916033">
        <w:trPr>
          <w:cantSplit/>
        </w:trPr>
        <w:tc>
          <w:tcPr>
            <w:tcW w:w="3508" w:type="dxa"/>
          </w:tcPr>
          <w:p w14:paraId="3B6FC1ED" w14:textId="220A560A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เอเชียทีค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496F6AAD" w14:textId="1FFB7474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25C56EC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7F810A" w14:textId="066EF82F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586264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677AD91" w14:textId="1BE7775C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84A4E7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5B2282B" w14:textId="19106F4F" w:rsidR="0030213A" w:rsidRPr="00DF06DC" w:rsidRDefault="00CE4EE9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440 </w:t>
            </w:r>
          </w:p>
        </w:tc>
        <w:tc>
          <w:tcPr>
            <w:tcW w:w="178" w:type="dxa"/>
          </w:tcPr>
          <w:p w14:paraId="0EBBBEC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392CB3B" w14:textId="05647679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200,100</w:t>
            </w:r>
          </w:p>
        </w:tc>
        <w:tc>
          <w:tcPr>
            <w:tcW w:w="182" w:type="dxa"/>
          </w:tcPr>
          <w:p w14:paraId="418B88B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0814F2" w14:textId="4B5331DD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45,647</w:t>
            </w:r>
          </w:p>
        </w:tc>
        <w:tc>
          <w:tcPr>
            <w:tcW w:w="178" w:type="dxa"/>
          </w:tcPr>
          <w:p w14:paraId="4E183A3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27D3F13" w14:textId="53F87B43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67,903</w:t>
            </w:r>
          </w:p>
        </w:tc>
        <w:tc>
          <w:tcPr>
            <w:tcW w:w="182" w:type="dxa"/>
          </w:tcPr>
          <w:p w14:paraId="69E9642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9B3814F" w14:textId="21EDC4D0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74916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0FC3215" w14:textId="335F276A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60F1F308" w14:textId="77777777" w:rsidTr="00916033">
        <w:trPr>
          <w:cantSplit/>
        </w:trPr>
        <w:tc>
          <w:tcPr>
            <w:tcW w:w="3508" w:type="dxa"/>
          </w:tcPr>
          <w:p w14:paraId="6C5A9440" w14:textId="44368F93" w:rsidR="0030213A" w:rsidRPr="00DF06DC" w:rsidRDefault="00DC5C81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บางรัก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ลักชูรี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="00554EF8">
              <w:rPr>
                <w:rFonts w:ascii="Angsana New" w:hAnsi="Angsana New" w:hint="cs"/>
                <w:sz w:val="26"/>
                <w:szCs w:val="26"/>
                <w:cs/>
              </w:rPr>
              <w:t>ล์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รีเทล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72B5C">
              <w:rPr>
                <w:rFonts w:ascii="Angsana New" w:hAnsi="Angsana New" w:hint="cs"/>
                <w:sz w:val="26"/>
                <w:szCs w:val="26"/>
                <w:cs/>
              </w:rPr>
              <w:t xml:space="preserve">เวิลด์ </w:t>
            </w:r>
            <w:r w:rsidR="00672B5C">
              <w:rPr>
                <w:rFonts w:ascii="Angsana New" w:hAnsi="Angsana New"/>
                <w:sz w:val="26"/>
                <w:szCs w:val="26"/>
              </w:rPr>
              <w:t>8</w:t>
            </w:r>
            <w:r w:rsidRPr="00672B5C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418F6973" w14:textId="77777777" w:rsidR="00DC5C81" w:rsidRPr="00DF06DC" w:rsidRDefault="00DC5C81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69F639A8" w14:textId="735C9364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60EDD2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A9BDE6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467244" w14:textId="6919BE63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09A596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E1D87C3" w14:textId="77777777" w:rsidR="00DC5C81" w:rsidRPr="00DF06DC" w:rsidRDefault="00DC5C81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1C6538FD" w14:textId="35CD4003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247F09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E5B0EA" w14:textId="43D7338C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3,000 </w:t>
            </w:r>
          </w:p>
        </w:tc>
        <w:tc>
          <w:tcPr>
            <w:tcW w:w="178" w:type="dxa"/>
          </w:tcPr>
          <w:p w14:paraId="22C0D5C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AD5114C" w14:textId="7AB3D212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3,000 </w:t>
            </w:r>
          </w:p>
        </w:tc>
        <w:tc>
          <w:tcPr>
            <w:tcW w:w="182" w:type="dxa"/>
          </w:tcPr>
          <w:p w14:paraId="3B0575B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80BC0D" w14:textId="23F91708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177,993</w:t>
            </w:r>
          </w:p>
        </w:tc>
        <w:tc>
          <w:tcPr>
            <w:tcW w:w="178" w:type="dxa"/>
          </w:tcPr>
          <w:p w14:paraId="74BB13C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7F22643" w14:textId="0054A42B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177,993 </w:t>
            </w:r>
          </w:p>
        </w:tc>
        <w:tc>
          <w:tcPr>
            <w:tcW w:w="182" w:type="dxa"/>
          </w:tcPr>
          <w:p w14:paraId="2FB2AD1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E2F7CF4" w14:textId="77777777" w:rsidR="00CC6181" w:rsidRPr="00DF06DC" w:rsidRDefault="00CC6181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A6E92D" w14:textId="2D40E8CB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24C486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EAB5F49" w14:textId="77777777" w:rsidR="00DC5C81" w:rsidRPr="00DF06DC" w:rsidRDefault="00DC5C81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8358CA" w14:textId="6DEE010E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96646" w:rsidRPr="00DF06DC" w14:paraId="3EE43C11" w14:textId="77777777" w:rsidTr="00916033">
        <w:trPr>
          <w:cantSplit/>
        </w:trPr>
        <w:tc>
          <w:tcPr>
            <w:tcW w:w="3508" w:type="dxa"/>
          </w:tcPr>
          <w:p w14:paraId="1802341A" w14:textId="578AF6A6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คอนเซพ แลนด์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27957954" w14:textId="092531D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C5C4D1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073F91" w14:textId="152B277D" w:rsidR="0030213A" w:rsidRPr="00DF06DC" w:rsidRDefault="00F91567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D1E80B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63BF4D2" w14:textId="79A3A883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52BF32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21B26D6" w14:textId="681A2989" w:rsidR="0030213A" w:rsidRPr="00DF06DC" w:rsidRDefault="00000165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1,680,000</w:t>
            </w:r>
          </w:p>
        </w:tc>
        <w:tc>
          <w:tcPr>
            <w:tcW w:w="178" w:type="dxa"/>
          </w:tcPr>
          <w:p w14:paraId="66AD9E2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D994A23" w14:textId="0915F2B5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280,000 </w:t>
            </w:r>
          </w:p>
        </w:tc>
        <w:tc>
          <w:tcPr>
            <w:tcW w:w="182" w:type="dxa"/>
          </w:tcPr>
          <w:p w14:paraId="6CBDF6E1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EB51198" w14:textId="2CBA273D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644,010</w:t>
            </w:r>
          </w:p>
        </w:tc>
        <w:tc>
          <w:tcPr>
            <w:tcW w:w="178" w:type="dxa"/>
          </w:tcPr>
          <w:p w14:paraId="1370D7C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B13964E" w14:textId="644B02E9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255,010 </w:t>
            </w:r>
          </w:p>
        </w:tc>
        <w:tc>
          <w:tcPr>
            <w:tcW w:w="182" w:type="dxa"/>
          </w:tcPr>
          <w:p w14:paraId="697A2F6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F7AB455" w14:textId="50E1385C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64CFC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384209F" w14:textId="5CE2010A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96646" w:rsidRPr="00DF06DC" w14:paraId="2BEEABE9" w14:textId="77777777" w:rsidTr="00916033">
        <w:trPr>
          <w:cantSplit/>
        </w:trPr>
        <w:tc>
          <w:tcPr>
            <w:tcW w:w="3508" w:type="dxa"/>
          </w:tcPr>
          <w:p w14:paraId="01A875DE" w14:textId="5ED3F456" w:rsidR="0030213A" w:rsidRPr="00DF06DC" w:rsidRDefault="00DC5C81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แม่ปิง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เวิลด์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72B5C">
              <w:rPr>
                <w:rFonts w:ascii="Angsana New" w:hAnsi="Angsana New"/>
                <w:sz w:val="26"/>
                <w:szCs w:val="26"/>
              </w:rPr>
              <w:t>7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436BF482" w14:textId="77777777" w:rsidR="00DC5C81" w:rsidRPr="00DF06DC" w:rsidRDefault="00DC5C81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36BE8470" w14:textId="53D8E8E8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5EB9EC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718344" w14:textId="77777777" w:rsidR="00F91567" w:rsidRPr="00DF06DC" w:rsidRDefault="00F91567" w:rsidP="00F452FF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36C7F3" w14:textId="3DAB65E9" w:rsidR="0030213A" w:rsidRPr="00DF06DC" w:rsidRDefault="00F91567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FA1B40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F618938" w14:textId="77777777" w:rsidR="00DC5C81" w:rsidRPr="00DF06DC" w:rsidRDefault="00DC5C81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798563CF" w14:textId="1F8FEC1B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D52FD9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EC4427" w14:textId="77777777" w:rsidR="009C7C87" w:rsidRPr="00DF06DC" w:rsidRDefault="009C7C87" w:rsidP="00F452FF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43D7CB18" w14:textId="63982028" w:rsidR="0030213A" w:rsidRPr="00DF06DC" w:rsidRDefault="00000165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178" w:type="dxa"/>
          </w:tcPr>
          <w:p w14:paraId="489742D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ED0EBF" w14:textId="47E95967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6,000 </w:t>
            </w:r>
          </w:p>
        </w:tc>
        <w:tc>
          <w:tcPr>
            <w:tcW w:w="182" w:type="dxa"/>
          </w:tcPr>
          <w:p w14:paraId="3A5B95E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924A3B" w14:textId="102C5A9A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890,280</w:t>
            </w:r>
          </w:p>
        </w:tc>
        <w:tc>
          <w:tcPr>
            <w:tcW w:w="178" w:type="dxa"/>
          </w:tcPr>
          <w:p w14:paraId="1536A3AF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C3239C7" w14:textId="2FF02CB8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340,280 </w:t>
            </w:r>
          </w:p>
        </w:tc>
        <w:tc>
          <w:tcPr>
            <w:tcW w:w="182" w:type="dxa"/>
          </w:tcPr>
          <w:p w14:paraId="5DDF72E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F02CD25" w14:textId="77777777" w:rsidR="009C7C87" w:rsidRPr="00DF06DC" w:rsidRDefault="009C7C87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047685F" w14:textId="2408C1E2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E7BF2A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9032DDA" w14:textId="77777777" w:rsidR="00DC5C81" w:rsidRPr="00DF06DC" w:rsidRDefault="00DC5C81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18F151" w14:textId="0BDA1924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5821597F" w14:textId="77777777" w:rsidTr="00916033">
        <w:trPr>
          <w:cantSplit/>
        </w:trPr>
        <w:tc>
          <w:tcPr>
            <w:tcW w:w="3508" w:type="dxa"/>
          </w:tcPr>
          <w:p w14:paraId="59DEEFB6" w14:textId="5804E3FB" w:rsidR="0030213A" w:rsidRPr="00DF06DC" w:rsidRDefault="003F0AF1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แบงคอก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สุขุมวิท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ลักชูรี่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วินเซอร์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11C18817" w14:textId="77777777" w:rsidR="003F0AF1" w:rsidRPr="00DF06DC" w:rsidRDefault="003F0AF1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589F0024" w14:textId="4EAB03E7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6D55BE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FADD24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33FCFF" w14:textId="0D939D01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F7D8613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3760CED" w14:textId="77777777" w:rsidR="003F0AF1" w:rsidRPr="00DF06DC" w:rsidRDefault="003F0AF1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D8D4CA9" w14:textId="488EA5A9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40C2CD5B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C4CED5C" w14:textId="22A5A1F7" w:rsidR="0030213A" w:rsidRPr="00DF06DC" w:rsidRDefault="00E910F0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3,138 </w:t>
            </w:r>
          </w:p>
        </w:tc>
        <w:tc>
          <w:tcPr>
            <w:tcW w:w="178" w:type="dxa"/>
          </w:tcPr>
          <w:p w14:paraId="7E3A98F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B1F093E" w14:textId="77777777" w:rsidR="003F0AF1" w:rsidRPr="00DF06DC" w:rsidRDefault="003F0AF1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0B44ED" w14:textId="02DAB359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3,184,400</w:t>
            </w:r>
          </w:p>
        </w:tc>
        <w:tc>
          <w:tcPr>
            <w:tcW w:w="182" w:type="dxa"/>
          </w:tcPr>
          <w:p w14:paraId="3060020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E3B9146" w14:textId="67910966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331,872</w:t>
            </w:r>
          </w:p>
        </w:tc>
        <w:tc>
          <w:tcPr>
            <w:tcW w:w="178" w:type="dxa"/>
          </w:tcPr>
          <w:p w14:paraId="7E41217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3AEAA61" w14:textId="40DB9406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530,951</w:t>
            </w:r>
          </w:p>
        </w:tc>
        <w:tc>
          <w:tcPr>
            <w:tcW w:w="182" w:type="dxa"/>
          </w:tcPr>
          <w:p w14:paraId="7ECB095A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E77A69D" w14:textId="77777777" w:rsidR="009C7C87" w:rsidRPr="00DF06DC" w:rsidRDefault="009C7C87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E32B1CA" w14:textId="298500AD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9DB620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44AE273" w14:textId="77777777" w:rsidR="003F0AF1" w:rsidRPr="00DF06DC" w:rsidRDefault="003F0AF1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4CA9F8" w14:textId="10B253F0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96646" w:rsidRPr="00DF06DC" w14:paraId="4A71692F" w14:textId="77777777" w:rsidTr="00916033">
        <w:trPr>
          <w:cantSplit/>
          <w:trHeight w:val="353"/>
        </w:trPr>
        <w:tc>
          <w:tcPr>
            <w:tcW w:w="3508" w:type="dxa"/>
            <w:vAlign w:val="center"/>
          </w:tcPr>
          <w:p w14:paraId="1AA7E211" w14:textId="77921E49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ภูเก็ต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คอลเล็กชั่นส์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พรอพเพอร์ตี้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center"/>
          </w:tcPr>
          <w:p w14:paraId="359855D5" w14:textId="5602BD2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40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center"/>
          </w:tcPr>
          <w:p w14:paraId="302193F0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352393" w14:textId="5EB9DD93" w:rsidR="0030213A" w:rsidRPr="00DF06DC" w:rsidRDefault="00722767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8A27985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C1CC939" w14:textId="01031D40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760446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2C31AD" w14:textId="2609599E" w:rsidR="0030213A" w:rsidRPr="00DF06DC" w:rsidRDefault="00722767" w:rsidP="00613E3B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 w:bidi="th-TH"/>
              </w:rPr>
              <w:t>100</w:t>
            </w:r>
            <w:r w:rsidR="00F452FF"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78" w:type="dxa"/>
            <w:vAlign w:val="center"/>
          </w:tcPr>
          <w:p w14:paraId="617A9E06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380D46C3" w14:textId="438463C2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  <w:vAlign w:val="center"/>
          </w:tcPr>
          <w:p w14:paraId="706086F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226DA05" w14:textId="3FE6CC1C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  <w:vAlign w:val="center"/>
          </w:tcPr>
          <w:p w14:paraId="6786CA7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911BFC6" w14:textId="6C1B1DCD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  <w:vAlign w:val="center"/>
          </w:tcPr>
          <w:p w14:paraId="78F6DD87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19D72A3" w14:textId="22C2A201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center"/>
          </w:tcPr>
          <w:p w14:paraId="0043B4F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vAlign w:val="center"/>
          </w:tcPr>
          <w:p w14:paraId="4081B108" w14:textId="27B16218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0213A" w:rsidRPr="00DF06DC" w14:paraId="61737E15" w14:textId="77777777">
        <w:trPr>
          <w:cantSplit/>
        </w:trPr>
        <w:tc>
          <w:tcPr>
            <w:tcW w:w="3508" w:type="dxa"/>
          </w:tcPr>
          <w:p w14:paraId="5EEF241D" w14:textId="500C785E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เชียงใหม่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คอลเลกชั่น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17494A93" w14:textId="422078B5" w:rsidR="0030213A" w:rsidRPr="00DF06DC" w:rsidRDefault="0030213A" w:rsidP="0030213A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1BE9B4D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858D820" w14:textId="26DD1E3A" w:rsidR="0030213A" w:rsidRPr="00DF06DC" w:rsidRDefault="00CC14EE" w:rsidP="0030213A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36826E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DA95F9C" w14:textId="79F350F1" w:rsidR="0030213A" w:rsidRPr="00DF06DC" w:rsidRDefault="0030213A" w:rsidP="0030213A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5C5A88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7ADF4078" w14:textId="30E791F6" w:rsidR="0030213A" w:rsidRPr="00DF06DC" w:rsidRDefault="00CE4EE9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1B93E58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A998E76" w14:textId="4C92EC8F" w:rsidR="0030213A" w:rsidRPr="00DF06DC" w:rsidRDefault="0030213A" w:rsidP="001B4B8B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FFB0C34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D0FD75F" w14:textId="3C90EFFF" w:rsidR="0030213A" w:rsidRPr="00DF06DC" w:rsidRDefault="00F52944" w:rsidP="0030213A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53C61EFE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29FDB0D" w14:textId="7B59D1A6" w:rsidR="0030213A" w:rsidRPr="00DF06DC" w:rsidRDefault="0030213A" w:rsidP="001B4B8B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79A36752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CBFC0AF" w14:textId="3361BACB" w:rsidR="0030213A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34FB1D9" w14:textId="77777777" w:rsidR="0030213A" w:rsidRPr="00DF06DC" w:rsidRDefault="0030213A" w:rsidP="0030213A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366951F" w14:textId="1D8548AF" w:rsidR="0030213A" w:rsidRPr="00DF06DC" w:rsidRDefault="0030213A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70C89C04" w14:textId="77777777">
        <w:trPr>
          <w:cantSplit/>
        </w:trPr>
        <w:tc>
          <w:tcPr>
            <w:tcW w:w="3508" w:type="dxa"/>
          </w:tcPr>
          <w:p w14:paraId="416ABEF2" w14:textId="5E1106D5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อคว</w:t>
            </w:r>
            <w:r w:rsidR="00554EF8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ทีคย์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72B5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วัฒนทรัพย์พัฒนา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268F9579" w14:textId="77777777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372C1332" w14:textId="329781A6" w:rsidR="009C025E" w:rsidRPr="00DF06DC" w:rsidRDefault="005F4CAF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0E9485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6DE9222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8A2AE0" w14:textId="0ACAF325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F9B75FE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18A9DF9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1A0A67F8" w14:textId="3DDAFD7F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C435A1B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EE47C72" w14:textId="66FFFF2F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   100 </w:t>
            </w:r>
          </w:p>
        </w:tc>
        <w:tc>
          <w:tcPr>
            <w:tcW w:w="178" w:type="dxa"/>
          </w:tcPr>
          <w:p w14:paraId="7E871BEB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442ED82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204705E7" w14:textId="469E81EC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FBA2863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3AC4405" w14:textId="30C1E1BF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</w:t>
            </w:r>
            <w:r w:rsidR="00856A9E"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,460</w:t>
            </w:r>
          </w:p>
        </w:tc>
        <w:tc>
          <w:tcPr>
            <w:tcW w:w="178" w:type="dxa"/>
          </w:tcPr>
          <w:p w14:paraId="02BA366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A7B69A4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3CC6DFCB" w14:textId="6B90AB11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48453AE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80AE49A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38AF807" w14:textId="6AD1A745" w:rsidR="009C025E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1559F8C4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2E89589" w14:textId="1090F728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A930F9" w14:textId="2FBD69CF" w:rsidR="009C025E" w:rsidRPr="00DF06DC" w:rsidRDefault="00CC6181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3560685F" w14:textId="77777777">
        <w:trPr>
          <w:cantSplit/>
        </w:trPr>
        <w:tc>
          <w:tcPr>
            <w:tcW w:w="3508" w:type="dxa"/>
          </w:tcPr>
          <w:p w14:paraId="42BBA467" w14:textId="42B9F43B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เจริญกรุง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เอเชียติ๊ก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คอลเลคชั่น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7C60E9D8" w14:textId="77777777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42F9607D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339EECD8" w14:textId="6B1C3790" w:rsidR="009C025E" w:rsidRPr="00DF06DC" w:rsidRDefault="005F4CAF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F0E3B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B949D90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72A51B3" w14:textId="77777777" w:rsidR="00CC14EE" w:rsidRPr="00DF06DC" w:rsidRDefault="00CC14EE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E5E08F4" w14:textId="6F6D823D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88A4824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456C99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6B065C2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0BFE5C35" w14:textId="6E0B7002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824098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6718F208" w14:textId="77777777" w:rsidR="00CC184D" w:rsidRPr="00DF06DC" w:rsidRDefault="00CC184D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98EB405" w14:textId="02ADF83D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185,000 </w:t>
            </w:r>
          </w:p>
        </w:tc>
        <w:tc>
          <w:tcPr>
            <w:tcW w:w="178" w:type="dxa"/>
          </w:tcPr>
          <w:p w14:paraId="529D0932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9EB1193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A0E223F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D7693C9" w14:textId="6B44AFAA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791070F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6C9AF30" w14:textId="0809A5AB" w:rsidR="009C025E" w:rsidRPr="00DF06DC" w:rsidRDefault="00856A9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114,455</w:t>
            </w:r>
          </w:p>
        </w:tc>
        <w:tc>
          <w:tcPr>
            <w:tcW w:w="178" w:type="dxa"/>
          </w:tcPr>
          <w:p w14:paraId="02526BA1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7FF99FF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3C397FE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EF7B2E4" w14:textId="51AAA245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F969F88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CB85938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4DA161C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07318ED" w14:textId="0743888C" w:rsidR="009C025E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A8FDA98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D59B228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149DA5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C1D049" w14:textId="2466728E" w:rsidR="009C025E" w:rsidRPr="00DF06DC" w:rsidRDefault="00CC6181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31553D82" w14:textId="77777777">
        <w:trPr>
          <w:cantSplit/>
        </w:trPr>
        <w:tc>
          <w:tcPr>
            <w:tcW w:w="3508" w:type="dxa"/>
          </w:tcPr>
          <w:p w14:paraId="4D2367B4" w14:textId="0AE2D456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โครงการ</w:t>
            </w:r>
            <w:r w:rsidRPr="00DF06D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ลาซาล</w:t>
            </w:r>
            <w:r w:rsidRPr="00DF06D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ไลฟ์สไตล์</w:t>
            </w:r>
            <w:r w:rsidRPr="00DF06D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ดิเวลลอปเมนท์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วรรณทรัพย์พัฒนา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76E9CEF6" w14:textId="77777777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10BF2DE4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624E3F6D" w14:textId="2E55043C" w:rsidR="009C025E" w:rsidRPr="00DF06DC" w:rsidRDefault="005F4CAF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EE42D09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F26A638" w14:textId="77777777" w:rsidR="00B11B27" w:rsidRPr="00DF06DC" w:rsidRDefault="00B11B27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943762" w14:textId="77777777" w:rsidR="00B11B27" w:rsidRPr="00DF06DC" w:rsidRDefault="00B11B27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A09673" w14:textId="38C3B219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5B88E13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405FD84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DEA2B62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342F2FA4" w14:textId="2B8F375A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11437E06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73BE5E5B" w14:textId="77777777" w:rsidR="00CC184D" w:rsidRPr="00DF06DC" w:rsidRDefault="00CC184D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5465EAE" w14:textId="430A0DC0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   100 </w:t>
            </w:r>
          </w:p>
        </w:tc>
        <w:tc>
          <w:tcPr>
            <w:tcW w:w="178" w:type="dxa"/>
          </w:tcPr>
          <w:p w14:paraId="57AB2362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513F25C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94598F4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B794F33" w14:textId="6E0980D6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57E0473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21A0F0E" w14:textId="3A801AB1" w:rsidR="009C025E" w:rsidRPr="00DF06DC" w:rsidRDefault="00856A9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4,298</w:t>
            </w:r>
          </w:p>
        </w:tc>
        <w:tc>
          <w:tcPr>
            <w:tcW w:w="178" w:type="dxa"/>
          </w:tcPr>
          <w:p w14:paraId="4CC07DC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A201759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C2C627C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FA51DA6" w14:textId="2DCB0EE2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C6F163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E456B9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7405E9F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CB301B5" w14:textId="76DFEAD2" w:rsidR="009C025E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A556787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3317C8A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837328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97179AA" w14:textId="3F77C416" w:rsidR="009C025E" w:rsidRPr="00DF06DC" w:rsidRDefault="0030342F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5EBF88F5" w14:textId="77777777" w:rsidTr="00672B5C">
        <w:trPr>
          <w:cantSplit/>
        </w:trPr>
        <w:tc>
          <w:tcPr>
            <w:tcW w:w="3508" w:type="dxa"/>
          </w:tcPr>
          <w:p w14:paraId="298ACD0A" w14:textId="603533DD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เอดับเบิ้ลยูซี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โกลเด้นไตรแองเกิ้ล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เวิลด์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6089A687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4CE8B660" w14:textId="3D682CC0" w:rsidR="009C025E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6A94E21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95DA102" w14:textId="77777777" w:rsidR="00B11B27" w:rsidRPr="00DF06DC" w:rsidRDefault="00B11B27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2705E0" w14:textId="3F1D7D53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C1963EE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7A79D1E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51B572F" w14:textId="64434D35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4EC88FB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414FD608" w14:textId="74D564E6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2,000 </w:t>
            </w:r>
          </w:p>
        </w:tc>
        <w:tc>
          <w:tcPr>
            <w:tcW w:w="178" w:type="dxa"/>
          </w:tcPr>
          <w:p w14:paraId="2ED2CA5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A0746B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7AA73B4" w14:textId="0F9F359E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1125AE63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D9FD850" w14:textId="645A793A" w:rsidR="009C025E" w:rsidRPr="00DF06DC" w:rsidRDefault="00856A9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35,912</w:t>
            </w:r>
          </w:p>
        </w:tc>
        <w:tc>
          <w:tcPr>
            <w:tcW w:w="178" w:type="dxa"/>
          </w:tcPr>
          <w:p w14:paraId="283A78C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206B3CA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6389D72" w14:textId="362C355C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4FD03DE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98A333E" w14:textId="22C9957A" w:rsidR="009C025E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65DC91F6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4B07B44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D86C4C" w14:textId="70AA5329" w:rsidR="009C025E" w:rsidRPr="00DF06DC" w:rsidRDefault="0030342F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69EBB596" w14:textId="77777777">
        <w:trPr>
          <w:cantSplit/>
        </w:trPr>
        <w:tc>
          <w:tcPr>
            <w:tcW w:w="3508" w:type="dxa"/>
          </w:tcPr>
          <w:p w14:paraId="52C85841" w14:textId="54E11A1F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ทรงวาด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พร๊อพเพอร์ตี้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รีเทล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เวิลด์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28897C09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6AEE8F3A" w14:textId="15F664E6" w:rsidR="009C025E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CF98733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0A568B" w14:textId="77777777" w:rsidR="00B11B27" w:rsidRPr="00DF06DC" w:rsidRDefault="00B11B27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BC4955A" w14:textId="47F6AAFC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FA2982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38A7D3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BB2FC56" w14:textId="52F2F4BC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2C873AB2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AE39521" w14:textId="398CB4E8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1,000 </w:t>
            </w:r>
          </w:p>
        </w:tc>
        <w:tc>
          <w:tcPr>
            <w:tcW w:w="178" w:type="dxa"/>
          </w:tcPr>
          <w:p w14:paraId="67DD045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9D8B4E7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4FCEA15" w14:textId="39A0FF33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15ACE50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4D9DB69" w14:textId="461DDE2D" w:rsidR="009C025E" w:rsidRPr="00DF06DC" w:rsidRDefault="00856A9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54C31DA4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5907D041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C54F5E4" w14:textId="08C861AD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26A1973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9186B7D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B5F20A6" w14:textId="0808EA7D" w:rsidR="009C025E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B747246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32F8C9E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50A58C" w14:textId="51453D8F" w:rsidR="009C025E" w:rsidRPr="00DF06DC" w:rsidRDefault="0030342F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11B8047C" w14:textId="77777777">
        <w:trPr>
          <w:cantSplit/>
        </w:trPr>
        <w:tc>
          <w:tcPr>
            <w:tcW w:w="3508" w:type="dxa"/>
          </w:tcPr>
          <w:p w14:paraId="150BDB3E" w14:textId="73350C47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ทรงวาด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พร๊อพเพอร์ตี้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วาไรตี้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แอสเซ็ท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55697FF2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7A291ACF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02E696BE" w14:textId="4B5E427A" w:rsidR="009C025E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331B9DC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DD9FA78" w14:textId="77777777" w:rsidR="00C602D1" w:rsidRPr="00DF06DC" w:rsidRDefault="00C602D1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223BF6" w14:textId="77777777" w:rsidR="00C602D1" w:rsidRPr="00DF06DC" w:rsidRDefault="00C602D1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5B407AB" w14:textId="4E6A96A6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696CDF6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986A09D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2B596FFB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26841F7" w14:textId="2129BFAF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34B77447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74867016" w14:textId="77777777" w:rsidR="00CC184D" w:rsidRPr="00DF06DC" w:rsidRDefault="00CC184D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CF48F92" w14:textId="6936C091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5,000 </w:t>
            </w:r>
          </w:p>
        </w:tc>
        <w:tc>
          <w:tcPr>
            <w:tcW w:w="178" w:type="dxa"/>
          </w:tcPr>
          <w:p w14:paraId="4D34D4B1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06B15FA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736F87A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ED05F7E" w14:textId="72E74672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1AEC52C5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7301BEA" w14:textId="2C32F53A" w:rsidR="009C025E" w:rsidRPr="00DF06DC" w:rsidRDefault="00856A9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18,433</w:t>
            </w:r>
          </w:p>
        </w:tc>
        <w:tc>
          <w:tcPr>
            <w:tcW w:w="178" w:type="dxa"/>
          </w:tcPr>
          <w:p w14:paraId="0BABE3BC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A18CBAD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144A62C6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C4C635C" w14:textId="04BBFEE1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98CA5D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9EBFDF9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B573A75" w14:textId="77777777" w:rsidR="00B90338" w:rsidRPr="00DF06DC" w:rsidRDefault="00B9033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3C459F8" w14:textId="4C6A59F8" w:rsidR="009C025E" w:rsidRPr="00DF06DC" w:rsidRDefault="00F452FF" w:rsidP="00B90338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right="-1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EBC3F9B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B84587C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4386BC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E10635" w14:textId="685785EA" w:rsidR="009C025E" w:rsidRPr="00DF06DC" w:rsidRDefault="0030342F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5E0A471D" w14:textId="77777777">
        <w:trPr>
          <w:cantSplit/>
        </w:trPr>
        <w:tc>
          <w:tcPr>
            <w:tcW w:w="3508" w:type="dxa"/>
          </w:tcPr>
          <w:p w14:paraId="4155C67F" w14:textId="45C10BFB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เจริญกรุง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ลักซูรี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ดีเวลลอปเมนท์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อิมม์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โฮเต็ล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เจริญกรุง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  <w:shd w:val="clear" w:color="auto" w:fill="auto"/>
          </w:tcPr>
          <w:p w14:paraId="58C9B50A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4087D7B8" w14:textId="77777777" w:rsidR="00CE56D2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12ACD719" w14:textId="4D333512" w:rsidR="009C025E" w:rsidRPr="00DF06DC" w:rsidRDefault="00CE56D2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BC48F36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2C80B5A" w14:textId="77777777" w:rsidR="00C602D1" w:rsidRPr="00DF06DC" w:rsidRDefault="00C602D1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C05EFB9" w14:textId="77777777" w:rsidR="00C602D1" w:rsidRPr="00DF06DC" w:rsidRDefault="00C602D1" w:rsidP="00CC14E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EB6B5C7" w14:textId="4F6836AA" w:rsidR="009C025E" w:rsidRPr="00DF06DC" w:rsidRDefault="00CC14EE" w:rsidP="009C025E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2685EC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04F84AD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4C68EAD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49079BDB" w14:textId="105C5379" w:rsidR="009C025E" w:rsidRPr="00DF06DC" w:rsidRDefault="009C025E" w:rsidP="009C025E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43F2EB9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2766946E" w14:textId="77777777" w:rsidR="00CC184D" w:rsidRPr="00DF06DC" w:rsidRDefault="00CC184D" w:rsidP="00CE4EE9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943C655" w14:textId="6486EE08" w:rsidR="009C025E" w:rsidRPr="00DF06DC" w:rsidRDefault="00E910F0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50,000 </w:t>
            </w:r>
          </w:p>
        </w:tc>
        <w:tc>
          <w:tcPr>
            <w:tcW w:w="178" w:type="dxa"/>
          </w:tcPr>
          <w:p w14:paraId="181C8E9C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D86735C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1A045249" w14:textId="77777777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1A97C772" w14:textId="32D58766" w:rsidR="009C025E" w:rsidRPr="00DF06DC" w:rsidRDefault="009C025E" w:rsidP="001B4B8B">
            <w:pPr>
              <w:pStyle w:val="acctfourfigures"/>
              <w:tabs>
                <w:tab w:val="clear" w:pos="765"/>
                <w:tab w:val="decimal" w:pos="643"/>
              </w:tabs>
              <w:spacing w:line="216" w:lineRule="auto"/>
              <w:ind w:left="371" w:hanging="36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4BCB32E9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D6CEDF5" w14:textId="122C4B29" w:rsidR="009C025E" w:rsidRPr="00DF06DC" w:rsidRDefault="00856A9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4,243</w:t>
            </w:r>
          </w:p>
        </w:tc>
        <w:tc>
          <w:tcPr>
            <w:tcW w:w="178" w:type="dxa"/>
          </w:tcPr>
          <w:p w14:paraId="66F1BD9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2DB303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339598C" w14:textId="77777777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30472FF" w14:textId="2A2D396F" w:rsidR="009C025E" w:rsidRPr="00DF06DC" w:rsidRDefault="009C025E" w:rsidP="001B4B8B">
            <w:pPr>
              <w:pStyle w:val="acctfourfigures"/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BC929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34F4E83" w14:textId="77777777" w:rsidR="00857008" w:rsidRPr="00DF06DC" w:rsidRDefault="0085700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B579091" w14:textId="77777777" w:rsidR="00857008" w:rsidRPr="00DF06DC" w:rsidRDefault="00857008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951025A" w14:textId="1483B230" w:rsidR="009C025E" w:rsidRPr="00DF06DC" w:rsidRDefault="00F452FF" w:rsidP="009C7C87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3D3F975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9F8B7A2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A9BC5D" w14:textId="77777777" w:rsidR="009C025E" w:rsidRPr="00DF06DC" w:rsidRDefault="009C025E" w:rsidP="00CC6181">
            <w:pPr>
              <w:pStyle w:val="acctfourfigures"/>
              <w:tabs>
                <w:tab w:val="clear" w:pos="765"/>
                <w:tab w:val="decimal" w:pos="51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15D147" w14:textId="00B96297" w:rsidR="009C025E" w:rsidRPr="00DF06DC" w:rsidRDefault="0030342F" w:rsidP="00CC6181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ab/>
            </w:r>
            <w:r w:rsidR="009C025E" w:rsidRPr="00DF06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C025E" w:rsidRPr="00DF06DC" w14:paraId="3A72A1DC" w14:textId="77777777" w:rsidTr="00A761C5">
        <w:trPr>
          <w:cantSplit/>
        </w:trPr>
        <w:tc>
          <w:tcPr>
            <w:tcW w:w="3508" w:type="dxa"/>
          </w:tcPr>
          <w:p w14:paraId="585072FA" w14:textId="5AB84EFC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88" w:type="dxa"/>
          </w:tcPr>
          <w:p w14:paraId="2157B5A4" w14:textId="77777777" w:rsidR="009C025E" w:rsidRPr="00DF06DC" w:rsidRDefault="009C025E" w:rsidP="009C025E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E29E3" w14:textId="77777777" w:rsidR="009C025E" w:rsidRPr="00DF06DC" w:rsidRDefault="009C025E" w:rsidP="009C025E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F09EB50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955405" w14:textId="052DEA05" w:rsidR="009C025E" w:rsidRPr="00DF06DC" w:rsidRDefault="009C025E" w:rsidP="009C025E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2B5922A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B51C83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13C3D3" w14:textId="77777777" w:rsidR="009C025E" w:rsidRPr="00DF06DC" w:rsidRDefault="009C025E" w:rsidP="009C025E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E4C679F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42FFCE0" w14:textId="51503A3A" w:rsidR="009C025E" w:rsidRPr="00DF06DC" w:rsidRDefault="00856A9E" w:rsidP="009C025E">
            <w:pPr>
              <w:pStyle w:val="acctfourfigures"/>
              <w:tabs>
                <w:tab w:val="clear" w:pos="765"/>
                <w:tab w:val="decimal" w:pos="800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87,762,108</w:t>
            </w:r>
          </w:p>
        </w:tc>
        <w:tc>
          <w:tcPr>
            <w:tcW w:w="178" w:type="dxa"/>
            <w:vAlign w:val="bottom"/>
          </w:tcPr>
          <w:p w14:paraId="70050D77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CE2843F" w14:textId="03EC0510" w:rsidR="009C025E" w:rsidRPr="00DF06DC" w:rsidRDefault="009C025E" w:rsidP="009C025E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42,495,335</w:t>
            </w:r>
          </w:p>
        </w:tc>
        <w:tc>
          <w:tcPr>
            <w:tcW w:w="182" w:type="dxa"/>
            <w:vAlign w:val="bottom"/>
          </w:tcPr>
          <w:p w14:paraId="68F81BA8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149F3C5" w14:textId="7F50BB7E" w:rsidR="009C025E" w:rsidRPr="00DF06DC" w:rsidRDefault="00B675DF" w:rsidP="009C025E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1,050,985</w:t>
            </w:r>
          </w:p>
        </w:tc>
        <w:tc>
          <w:tcPr>
            <w:tcW w:w="208" w:type="dxa"/>
          </w:tcPr>
          <w:p w14:paraId="5D198A15" w14:textId="77777777" w:rsidR="009C025E" w:rsidRPr="00DF06DC" w:rsidRDefault="009C025E" w:rsidP="009C025E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7D32657" w14:textId="7B1A34D8" w:rsidR="009C025E" w:rsidRPr="00DF06DC" w:rsidRDefault="009C025E" w:rsidP="009C025E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22,786</w:t>
            </w:r>
          </w:p>
        </w:tc>
      </w:tr>
      <w:bookmarkEnd w:id="16"/>
    </w:tbl>
    <w:p w14:paraId="695DC55C" w14:textId="49A48E95" w:rsidR="00703CFD" w:rsidRPr="00DF06DC" w:rsidRDefault="00703CFD" w:rsidP="00000A74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10"/>
          <w:szCs w:val="10"/>
        </w:rPr>
      </w:pPr>
    </w:p>
    <w:p w14:paraId="4996B2DB" w14:textId="041AE67E" w:rsidR="00B24C98" w:rsidRPr="00DF06DC" w:rsidRDefault="00EF6DDF" w:rsidP="007D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บริษัทย่อย</w:t>
      </w:r>
      <w:r w:rsidRPr="00DF06DC">
        <w:rPr>
          <w:rFonts w:ascii="Angsana New" w:hAnsi="Angsana New" w:hint="cs"/>
          <w:sz w:val="30"/>
          <w:szCs w:val="30"/>
          <w:cs/>
        </w:rPr>
        <w:t>ทั้งหมด</w:t>
      </w:r>
      <w:r w:rsidRPr="00DF06DC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DF06DC">
        <w:rPr>
          <w:rFonts w:ascii="Angsana New" w:hAnsi="Angsana New"/>
          <w:sz w:val="30"/>
          <w:szCs w:val="30"/>
          <w:cs/>
        </w:rPr>
        <w:tab/>
      </w:r>
    </w:p>
    <w:p w14:paraId="6B08F5A2" w14:textId="77777777" w:rsidR="00BA22E4" w:rsidRPr="00DF06DC" w:rsidRDefault="00BA22E4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</w:pPr>
    </w:p>
    <w:p w14:paraId="08287C2F" w14:textId="79707A18" w:rsidR="00B24C98" w:rsidRPr="00DF06DC" w:rsidRDefault="00B24C98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  <w:sectPr w:rsidR="00B24C98" w:rsidRPr="00DF06DC" w:rsidSect="00F52B7F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E3590B" w:rsidRPr="00DF06DC" w14:paraId="3AE73F5B" w14:textId="77777777" w:rsidTr="00790768">
        <w:tc>
          <w:tcPr>
            <w:tcW w:w="4500" w:type="dxa"/>
          </w:tcPr>
          <w:p w14:paraId="02296F3D" w14:textId="77777777" w:rsidR="00E3590B" w:rsidRPr="00DF06DC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รายการเคลื่อนไหวที่มีสาระสำคัญ </w:t>
            </w:r>
          </w:p>
        </w:tc>
        <w:tc>
          <w:tcPr>
            <w:tcW w:w="1440" w:type="dxa"/>
          </w:tcPr>
          <w:p w14:paraId="0A9D1CB4" w14:textId="77777777" w:rsidR="00E3590B" w:rsidRPr="00DF06DC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2D8F2" w14:textId="77777777" w:rsidR="00E3590B" w:rsidRPr="00DF06DC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3298530" w14:textId="77777777" w:rsidR="00E3590B" w:rsidRPr="00DF06DC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3590B" w:rsidRPr="00DF06DC" w14:paraId="6941EBE9" w14:textId="77777777" w:rsidTr="00790768">
        <w:tc>
          <w:tcPr>
            <w:tcW w:w="4500" w:type="dxa"/>
          </w:tcPr>
          <w:p w14:paraId="54765362" w14:textId="77777777" w:rsidR="00E3590B" w:rsidRPr="00DF06DC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 วันที่</w:t>
            </w: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69C1D3" w14:textId="77777777" w:rsidR="00E3590B" w:rsidRPr="00DF06DC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3D92B9" w14:textId="77777777" w:rsidR="00E3590B" w:rsidRPr="00DF06DC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32793B" w14:textId="272C685B" w:rsidR="00E3590B" w:rsidRPr="00DF06DC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6B3968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61A4D9" w14:textId="77777777" w:rsidR="00E3590B" w:rsidRPr="00DF06DC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FDFF8F" w14:textId="66C398D9" w:rsidR="00E3590B" w:rsidRPr="00DF06DC" w:rsidRDefault="00627A07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6B3968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E3590B" w:rsidRPr="00DF06DC" w14:paraId="5518959C" w14:textId="77777777" w:rsidTr="00790768">
        <w:tc>
          <w:tcPr>
            <w:tcW w:w="4500" w:type="dxa"/>
          </w:tcPr>
          <w:p w14:paraId="2104371E" w14:textId="77777777" w:rsidR="00E3590B" w:rsidRPr="00DF06DC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33BD6" w14:textId="77777777" w:rsidR="00E3590B" w:rsidRPr="00DF06DC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DB5497" w14:textId="77777777" w:rsidR="00E3590B" w:rsidRPr="00DF06DC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2648E226" w14:textId="77777777" w:rsidR="00E3590B" w:rsidRPr="00DF06DC" w:rsidRDefault="00E3590B" w:rsidP="00790768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15BF" w:rsidRPr="00DF06DC" w14:paraId="7717818A" w14:textId="77777777" w:rsidTr="00790768">
        <w:tc>
          <w:tcPr>
            <w:tcW w:w="4500" w:type="dxa"/>
          </w:tcPr>
          <w:p w14:paraId="2B30584A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78B7E7D2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45546E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8C4E496" w14:textId="25FDB6FA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42,495,335</w:t>
            </w:r>
          </w:p>
        </w:tc>
        <w:tc>
          <w:tcPr>
            <w:tcW w:w="270" w:type="dxa"/>
          </w:tcPr>
          <w:p w14:paraId="34824C86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5BE783D" w14:textId="39DA73CF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39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31,229,630</w:t>
            </w:r>
          </w:p>
        </w:tc>
      </w:tr>
      <w:tr w:rsidR="00AC15BF" w:rsidRPr="00DF06DC" w14:paraId="782365AD" w14:textId="77777777" w:rsidTr="00790768">
        <w:tc>
          <w:tcPr>
            <w:tcW w:w="4500" w:type="dxa"/>
          </w:tcPr>
          <w:p w14:paraId="6F07A62C" w14:textId="6D8C29B4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440" w:type="dxa"/>
          </w:tcPr>
          <w:p w14:paraId="137ED0E9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32135EB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1E1F7C" w14:textId="10ACBA67" w:rsidR="00AC15BF" w:rsidRPr="00DF06DC" w:rsidRDefault="00BD69A6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191,925</w:t>
            </w:r>
          </w:p>
        </w:tc>
        <w:tc>
          <w:tcPr>
            <w:tcW w:w="270" w:type="dxa"/>
          </w:tcPr>
          <w:p w14:paraId="1AAAAAD9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069064C" w14:textId="7BC0539B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2,269,296</w:t>
            </w:r>
          </w:p>
        </w:tc>
      </w:tr>
      <w:tr w:rsidR="00AC15BF" w:rsidRPr="00DF06DC" w14:paraId="4B8283AE" w14:textId="77777777" w:rsidTr="00790768">
        <w:tc>
          <w:tcPr>
            <w:tcW w:w="4500" w:type="dxa"/>
          </w:tcPr>
          <w:p w14:paraId="3D009F8E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440" w:type="dxa"/>
          </w:tcPr>
          <w:p w14:paraId="5BF5D237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08E7AB3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505DC06" w14:textId="208C5A1A" w:rsidR="00AC15BF" w:rsidRPr="00DF06DC" w:rsidRDefault="00BD69A6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46,000,387</w:t>
            </w:r>
          </w:p>
        </w:tc>
        <w:tc>
          <w:tcPr>
            <w:tcW w:w="270" w:type="dxa"/>
          </w:tcPr>
          <w:p w14:paraId="7CD6B874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46F43A2" w14:textId="6B5619F5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9,000,000</w:t>
            </w:r>
          </w:p>
        </w:tc>
      </w:tr>
      <w:tr w:rsidR="00AC15BF" w:rsidRPr="00DF06DC" w14:paraId="69DFB19F" w14:textId="77777777" w:rsidTr="00790768">
        <w:tc>
          <w:tcPr>
            <w:tcW w:w="4500" w:type="dxa"/>
          </w:tcPr>
          <w:p w14:paraId="69027E47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440" w:type="dxa"/>
          </w:tcPr>
          <w:p w14:paraId="1FB3625B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D0FA80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F26D83E" w14:textId="1864BD5A" w:rsidR="00AC15BF" w:rsidRPr="00DF06DC" w:rsidRDefault="00BD69A6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6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(925,539)</w:t>
            </w:r>
          </w:p>
        </w:tc>
        <w:tc>
          <w:tcPr>
            <w:tcW w:w="270" w:type="dxa"/>
          </w:tcPr>
          <w:p w14:paraId="204290E7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34BDA13F" w14:textId="5B9EFC1A" w:rsidR="00AC15BF" w:rsidRPr="00DF06DC" w:rsidRDefault="00AC15BF" w:rsidP="00834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(3,591)</w:t>
            </w:r>
          </w:p>
        </w:tc>
      </w:tr>
      <w:tr w:rsidR="00AC15BF" w:rsidRPr="00DF06DC" w14:paraId="06570BA4" w14:textId="77777777" w:rsidTr="00790768">
        <w:tc>
          <w:tcPr>
            <w:tcW w:w="4500" w:type="dxa"/>
          </w:tcPr>
          <w:p w14:paraId="3D3F92A6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AE9C7F7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5A92A86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0F759" w14:textId="0D6F007E" w:rsidR="00AC15BF" w:rsidRPr="00DF06DC" w:rsidRDefault="00BD69A6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87,762,108</w:t>
            </w:r>
          </w:p>
        </w:tc>
        <w:tc>
          <w:tcPr>
            <w:tcW w:w="270" w:type="dxa"/>
          </w:tcPr>
          <w:p w14:paraId="7CADF2A9" w14:textId="77777777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8433BB9" w14:textId="1329A280" w:rsidR="00AC15BF" w:rsidRPr="00DF06DC" w:rsidRDefault="00AC15BF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42,495,335</w:t>
            </w:r>
          </w:p>
        </w:tc>
      </w:tr>
    </w:tbl>
    <w:p w14:paraId="5466477A" w14:textId="77777777" w:rsidR="00E3590B" w:rsidRPr="00DF06DC" w:rsidRDefault="00E3590B" w:rsidP="00E35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52FB380" w14:textId="14DB1AD1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ระหว่าง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DF06DC">
        <w:rPr>
          <w:rFonts w:ascii="Angsana New" w:hAnsi="Angsana New"/>
          <w:i/>
          <w:iCs/>
          <w:sz w:val="30"/>
          <w:szCs w:val="30"/>
        </w:rPr>
        <w:t>256</w:t>
      </w:r>
      <w:r w:rsidRPr="00DF06DC">
        <w:rPr>
          <w:rFonts w:ascii="Angsana New" w:hAnsi="Angsana New"/>
          <w:i/>
          <w:iCs/>
          <w:sz w:val="30"/>
          <w:szCs w:val="30"/>
          <w:lang w:eastAsia="zh-CN"/>
        </w:rPr>
        <w:t>6</w:t>
      </w:r>
    </w:p>
    <w:p w14:paraId="22061855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cs/>
        </w:rPr>
      </w:pPr>
    </w:p>
    <w:p w14:paraId="5EE03EC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>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แบงคอก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5BD47610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0C218A3" w14:textId="70C03E24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>16</w:t>
      </w:r>
      <w:r w:rsidRPr="00DF06D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รีเทล เวิลด์ </w:t>
      </w:r>
      <w:r w:rsidRPr="00DF06DC">
        <w:rPr>
          <w:rFonts w:ascii="Angsana New" w:hAnsi="Angsana New"/>
          <w:sz w:val="30"/>
          <w:szCs w:val="30"/>
        </w:rPr>
        <w:t>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บางรัก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ลักชูรี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="00554EF8">
        <w:rPr>
          <w:rFonts w:ascii="Angsana New" w:hAnsi="Angsana New" w:hint="cs"/>
          <w:sz w:val="30"/>
          <w:szCs w:val="30"/>
          <w:cs/>
        </w:rPr>
        <w:t>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3137CA0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44D695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5 </w:t>
      </w:r>
      <w:r w:rsidRPr="00DF06D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 w:hint="cs"/>
          <w:sz w:val="30"/>
          <w:szCs w:val="30"/>
          <w:cs/>
        </w:rPr>
        <w:t xml:space="preserve"> บริษัท โฮเทลส์ เวิลด์ </w:t>
      </w:r>
      <w:r w:rsidRPr="00DF06DC">
        <w:rPr>
          <w:rFonts w:ascii="Angsana New" w:hAnsi="Angsana New"/>
          <w:sz w:val="30"/>
          <w:szCs w:val="30"/>
        </w:rPr>
        <w:t xml:space="preserve">7 </w:t>
      </w:r>
      <w:r w:rsidRPr="00DF06DC">
        <w:rPr>
          <w:rFonts w:ascii="Angsana New" w:hAnsi="Angsana New" w:hint="cs"/>
          <w:sz w:val="30"/>
          <w:szCs w:val="30"/>
          <w:cs/>
        </w:rPr>
        <w:t>จำกัด ซึ่งเป็นบริษัทย่อยได้ดำเนินการจดทะเบียนเปลี่ยนชื่อบริษัทเป็น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 โฮเทล พร็อพเพอร์ตี แม่ปิง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8CE55C7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EBD9380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24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พฤษภาคม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9D07808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D999F47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DF06D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สิริทรัพย์พัฒนา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pacing w:val="-4"/>
          <w:sz w:val="30"/>
          <w:szCs w:val="30"/>
        </w:rPr>
        <w:t>1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สุรวงศ์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พร๊อพเพอตี้</w:t>
      </w:r>
      <w:r w:rsidRPr="00DF06D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จำกัด</w:t>
      </w:r>
    </w:p>
    <w:p w14:paraId="79802E7F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4584B7D2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เวิรด์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0F8CCC88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78F3DB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4 </w:t>
      </w:r>
      <w:r w:rsidRPr="00DF06DC">
        <w:rPr>
          <w:rFonts w:ascii="Angsana New" w:hAnsi="Angsana New" w:hint="cs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เอเชียทีค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เอ็นเตอร์เทนเม้นท์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เวิรด์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E34209A" w14:textId="77777777" w:rsidR="002302EA" w:rsidRPr="00DF06DC" w:rsidRDefault="002302EA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2CFFD48" w14:textId="3DA5E3A4" w:rsidR="002302EA" w:rsidRPr="00DF06DC" w:rsidRDefault="00C76CEB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14 </w:t>
      </w:r>
      <w:r w:rsidRPr="00DF06DC">
        <w:rPr>
          <w:rFonts w:ascii="Angsana New" w:hAnsi="Angsana New" w:hint="cs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9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โกลเด้นไตรแองเกิ้ล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4ED054DC" w14:textId="77777777" w:rsidR="003F0AF1" w:rsidRPr="00DF06DC" w:rsidRDefault="003F0AF1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EC0C1F" w14:textId="5C707124" w:rsidR="00C76CEB" w:rsidRDefault="00C76CEB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22 </w:t>
      </w:r>
      <w:r w:rsidRPr="00DF06DC">
        <w:rPr>
          <w:rFonts w:ascii="Angsana New" w:hAnsi="Angsana New" w:hint="cs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60B16BAF" w14:textId="77777777" w:rsidR="00666F98" w:rsidRPr="00666F98" w:rsidRDefault="00666F9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9589F3E" w14:textId="62A05925" w:rsidR="00C76CEB" w:rsidRPr="00DF06DC" w:rsidRDefault="00891F06" w:rsidP="00891F06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3 </w:t>
      </w:r>
      <w:r w:rsidR="00C76CEB" w:rsidRPr="00DF06DC">
        <w:rPr>
          <w:rFonts w:ascii="Angsana New" w:hAnsi="Angsana New" w:hint="cs"/>
          <w:sz w:val="30"/>
          <w:szCs w:val="30"/>
          <w:cs/>
        </w:rPr>
        <w:t>จำกัด</w:t>
      </w:r>
      <w:r w:rsidR="00C76CEB" w:rsidRPr="00DF06DC">
        <w:rPr>
          <w:rFonts w:ascii="Angsana New" w:hAnsi="Angsana New"/>
          <w:sz w:val="30"/>
          <w:szCs w:val="30"/>
          <w:cs/>
        </w:rPr>
        <w:t xml:space="preserve"> </w:t>
      </w:r>
      <w:r w:rsidR="00C76CEB"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="00C76CEB" w:rsidRPr="00DF06DC">
        <w:rPr>
          <w:rFonts w:ascii="Angsana New" w:hAnsi="Angsana New"/>
          <w:sz w:val="30"/>
          <w:szCs w:val="30"/>
          <w:cs/>
        </w:rPr>
        <w:t xml:space="preserve"> </w:t>
      </w:r>
      <w:r w:rsidR="00C76CEB"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="00C76CEB" w:rsidRPr="00DF06DC">
        <w:rPr>
          <w:rFonts w:ascii="Angsana New" w:hAnsi="Angsana New"/>
          <w:sz w:val="30"/>
          <w:szCs w:val="30"/>
          <w:cs/>
        </w:rPr>
        <w:t xml:space="preserve"> </w:t>
      </w:r>
      <w:r w:rsidR="00C76CEB" w:rsidRPr="00DF06DC">
        <w:rPr>
          <w:rFonts w:ascii="Angsana New" w:hAnsi="Angsana New" w:hint="cs"/>
          <w:sz w:val="30"/>
          <w:szCs w:val="30"/>
          <w:cs/>
        </w:rPr>
        <w:t>อคว</w:t>
      </w:r>
      <w:r w:rsidR="00554EF8">
        <w:rPr>
          <w:rFonts w:ascii="Angsana New" w:hAnsi="Angsana New" w:hint="cs"/>
          <w:sz w:val="30"/>
          <w:szCs w:val="30"/>
          <w:cs/>
        </w:rPr>
        <w:t>า</w:t>
      </w:r>
      <w:r w:rsidR="00C76CEB" w:rsidRPr="00DF06DC">
        <w:rPr>
          <w:rFonts w:ascii="Angsana New" w:hAnsi="Angsana New" w:hint="cs"/>
          <w:sz w:val="30"/>
          <w:szCs w:val="30"/>
          <w:cs/>
        </w:rPr>
        <w:t>ทีคย์</w:t>
      </w:r>
      <w:r w:rsidR="00C76CEB" w:rsidRPr="00DF06DC">
        <w:rPr>
          <w:rFonts w:ascii="Angsana New" w:hAnsi="Angsana New"/>
          <w:sz w:val="30"/>
          <w:szCs w:val="30"/>
          <w:cs/>
        </w:rPr>
        <w:t xml:space="preserve"> </w:t>
      </w:r>
      <w:r w:rsidR="00C76CEB" w:rsidRPr="00DF06DC">
        <w:rPr>
          <w:rFonts w:ascii="Angsana New" w:hAnsi="Angsana New" w:hint="cs"/>
          <w:sz w:val="30"/>
          <w:szCs w:val="30"/>
          <w:cs/>
        </w:rPr>
        <w:t>พัทยา</w:t>
      </w:r>
      <w:r w:rsidR="00C76CEB" w:rsidRPr="00DF06DC">
        <w:rPr>
          <w:rFonts w:ascii="Angsana New" w:hAnsi="Angsana New"/>
          <w:sz w:val="30"/>
          <w:szCs w:val="30"/>
          <w:cs/>
        </w:rPr>
        <w:t xml:space="preserve"> </w:t>
      </w:r>
      <w:r w:rsidR="00C76CEB"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07E1ECF0" w14:textId="54415CF8" w:rsidR="00C76CEB" w:rsidRPr="00DF06DC" w:rsidRDefault="00C76CEB" w:rsidP="00891F06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เอเชียติ๊ก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คอลเลคชั่น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014B76DA" w14:textId="790487B6" w:rsidR="00C76CEB" w:rsidRPr="00DF06DC" w:rsidRDefault="00C76CEB" w:rsidP="00891F06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โครงการ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ลาซาล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ไลฟ์สไตล์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ดิเวลลอปเมนท์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471B3D7F" w14:textId="081E0B20" w:rsidR="00C76CEB" w:rsidRPr="00DF06DC" w:rsidRDefault="00C76CEB" w:rsidP="00891F06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ทรงวาด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7B1302BB" w14:textId="4DD00809" w:rsidR="00C76CEB" w:rsidRPr="00DF06DC" w:rsidRDefault="00C76CEB" w:rsidP="00891F06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วาไรตี้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แอสเซ็ท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pacing w:val="-2"/>
          <w:sz w:val="30"/>
          <w:szCs w:val="30"/>
        </w:rPr>
        <w:t>1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ทรงวาด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2"/>
          <w:sz w:val="30"/>
          <w:szCs w:val="30"/>
          <w:cs/>
        </w:rPr>
        <w:t>พร๊อพเพอร์ตี้</w:t>
      </w:r>
      <w:r w:rsidRPr="00DF06D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pacing w:val="-2"/>
          <w:sz w:val="30"/>
          <w:szCs w:val="30"/>
        </w:rPr>
        <w:t>2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51E7C40E" w14:textId="2E4469FD" w:rsidR="00C76CEB" w:rsidRPr="00DF06DC" w:rsidRDefault="00C76CEB" w:rsidP="00891F06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อิมม์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ลักซูรี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891F06" w:rsidRPr="00DF06DC">
        <w:rPr>
          <w:rFonts w:ascii="Angsana New" w:hAnsi="Angsana New"/>
          <w:sz w:val="30"/>
          <w:szCs w:val="30"/>
        </w:rPr>
        <w:t xml:space="preserve">          </w:t>
      </w:r>
      <w:r w:rsidRPr="00DF06DC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3D3EA9A9" w14:textId="0118C4D9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7FF83A0" w14:textId="7777777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106952B1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396014E" w14:textId="7777777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3 </w:t>
      </w:r>
      <w:r w:rsidRPr="00DF06DC">
        <w:rPr>
          <w:rFonts w:ascii="Angsana New" w:hAnsi="Angsana New" w:hint="cs"/>
          <w:sz w:val="30"/>
          <w:szCs w:val="30"/>
          <w:cs/>
        </w:rPr>
        <w:t>กรกฎาคม</w:t>
      </w:r>
      <w:r w:rsidRPr="00DF06DC">
        <w:rPr>
          <w:rFonts w:ascii="Angsana New" w:hAnsi="Angsana New"/>
          <w:sz w:val="30"/>
          <w:szCs w:val="30"/>
        </w:rPr>
        <w:t xml:space="preserve"> 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ซึ่งเป็นบริษัทย่อยทางอ้อมได้ดำเนินการ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จดทะเบียนควบรวมบริษัทกับบริษัทย่อยของบริษัทย่อยทางอ้อมต่อกระทรวงพาณิชย์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บริษัทที่ถูกควบรวมมีดังนี้</w:t>
      </w:r>
    </w:p>
    <w:p w14:paraId="1CBCDF3C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4CCC8B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จรุงเศรษฐ์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0F3D6FCD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นิวมาร์เก็ต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42F6B1FC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วรรณวนา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0D16F853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ภุมริน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รีสอร์ท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แอนด์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สปา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</w:t>
      </w:r>
    </w:p>
    <w:p w14:paraId="45415195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พีซฟูล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</w:p>
    <w:p w14:paraId="75E39B44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7C86D40" w14:textId="7777777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ภายหลังการควบรวม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ยังคงมีสภาพเป็นนิติบุคคลและใช้ชื่อบริษัทเป็น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โดยบริษัทได้จดทะเบียนเพิ่มทุนจำนวน</w:t>
      </w:r>
      <w:r w:rsidRPr="00DF06DC">
        <w:rPr>
          <w:rFonts w:ascii="Angsana New" w:hAnsi="Angsana New"/>
          <w:sz w:val="30"/>
          <w:szCs w:val="30"/>
        </w:rPr>
        <w:t xml:space="preserve"> 23.88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จากเดิม </w:t>
      </w:r>
      <w:r w:rsidRPr="00DF06DC">
        <w:rPr>
          <w:rFonts w:ascii="Angsana New" w:hAnsi="Angsana New"/>
          <w:sz w:val="30"/>
          <w:szCs w:val="30"/>
        </w:rPr>
        <w:t xml:space="preserve">2,003.00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(จำนวนทั้งหมด </w:t>
      </w:r>
      <w:r w:rsidRPr="00DF06DC">
        <w:rPr>
          <w:rFonts w:ascii="Angsana New" w:hAnsi="Angsana New"/>
          <w:sz w:val="30"/>
          <w:szCs w:val="30"/>
        </w:rPr>
        <w:t xml:space="preserve">200.30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 xml:space="preserve">10 </w:t>
      </w:r>
      <w:r w:rsidRPr="00DF06DC">
        <w:rPr>
          <w:rFonts w:ascii="Angsana New" w:hAnsi="Angsana New" w:hint="cs"/>
          <w:sz w:val="30"/>
          <w:szCs w:val="30"/>
          <w:cs/>
        </w:rPr>
        <w:t xml:space="preserve">บาท) เป็นจำนวน </w:t>
      </w:r>
      <w:r w:rsidRPr="00DF06DC">
        <w:rPr>
          <w:rFonts w:ascii="Angsana New" w:hAnsi="Angsana New"/>
          <w:sz w:val="30"/>
          <w:szCs w:val="30"/>
        </w:rPr>
        <w:t xml:space="preserve">2,026.88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202.69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1F13F94F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7C626A4" w14:textId="77777777" w:rsidR="00554EF8" w:rsidRDefault="00554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48FCC6E" w14:textId="3C88D0FC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lang w:eastAsia="zh-CN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การซื้อเงินลงทุนและเพิ่มทุนในบริษัทย่อย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ระหว่าง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DF06DC">
        <w:rPr>
          <w:rFonts w:ascii="Angsana New" w:hAnsi="Angsana New"/>
          <w:i/>
          <w:iCs/>
          <w:sz w:val="30"/>
          <w:szCs w:val="30"/>
        </w:rPr>
        <w:t>256</w:t>
      </w:r>
      <w:r w:rsidRPr="00DF06DC">
        <w:rPr>
          <w:rFonts w:ascii="Angsana New" w:hAnsi="Angsana New"/>
          <w:i/>
          <w:iCs/>
          <w:sz w:val="30"/>
          <w:szCs w:val="30"/>
          <w:lang w:eastAsia="zh-CN"/>
        </w:rPr>
        <w:t>6</w:t>
      </w:r>
    </w:p>
    <w:p w14:paraId="56243958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</w:rPr>
      </w:pPr>
    </w:p>
    <w:p w14:paraId="1BA238A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11 </w:t>
      </w:r>
      <w:r w:rsidRPr="00DF06DC">
        <w:rPr>
          <w:rFonts w:ascii="Angsana New" w:hAnsi="Angsana New" w:hint="cs"/>
          <w:sz w:val="30"/>
          <w:szCs w:val="30"/>
          <w:cs/>
        </w:rPr>
        <w:t>พฤษภาคม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บริษัทและบริษัทย่อยได้ซื้อบริษัทจำนวน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7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3,653.97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โดยแบ่งเป็นการซื้อเงินลงทุนในบริษัทย่อยจำนวน </w:t>
      </w:r>
      <w:r w:rsidRPr="00DF06DC">
        <w:rPr>
          <w:rFonts w:ascii="Angsana New" w:hAnsi="Angsana New"/>
          <w:sz w:val="30"/>
          <w:szCs w:val="30"/>
        </w:rPr>
        <w:t>7</w:t>
      </w:r>
      <w:r w:rsidRPr="00DF06DC">
        <w:rPr>
          <w:rFonts w:ascii="Angsana New" w:hAnsi="Angsana New" w:hint="cs"/>
          <w:sz w:val="30"/>
          <w:szCs w:val="30"/>
          <w:cs/>
        </w:rPr>
        <w:t>6</w:t>
      </w:r>
      <w:r w:rsidRPr="00DF06DC">
        <w:rPr>
          <w:rFonts w:ascii="Angsana New" w:hAnsi="Angsana New"/>
          <w:sz w:val="30"/>
          <w:szCs w:val="30"/>
        </w:rPr>
        <w:t xml:space="preserve">6.37 </w:t>
      </w:r>
      <w:r w:rsidRPr="00DF06DC">
        <w:rPr>
          <w:rFonts w:ascii="Angsana New" w:hAnsi="Angsana New" w:hint="cs"/>
          <w:sz w:val="30"/>
          <w:szCs w:val="30"/>
          <w:cs/>
        </w:rPr>
        <w:t>ล้านบาท และให้บริษัทที่ถูกซื้อกู้ยืมเงินจำนวน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2,8</w:t>
      </w:r>
      <w:r w:rsidRPr="00DF06DC">
        <w:rPr>
          <w:rFonts w:ascii="Angsana New" w:hAnsi="Angsana New" w:hint="cs"/>
          <w:sz w:val="30"/>
          <w:szCs w:val="30"/>
          <w:cs/>
        </w:rPr>
        <w:t>8</w:t>
      </w:r>
      <w:r w:rsidRPr="00DF06DC">
        <w:rPr>
          <w:rFonts w:ascii="Angsana New" w:hAnsi="Angsana New"/>
          <w:sz w:val="30"/>
          <w:szCs w:val="30"/>
        </w:rPr>
        <w:t xml:space="preserve">7.60 </w:t>
      </w:r>
      <w:r w:rsidRPr="00DF06DC">
        <w:rPr>
          <w:rFonts w:ascii="Angsana New" w:hAnsi="Angsana New" w:hint="cs"/>
          <w:sz w:val="30"/>
          <w:szCs w:val="30"/>
          <w:cs/>
        </w:rPr>
        <w:t>ล้านบาท ทำให้บริษัทมีส่วนได้เสียในบริษัทดังกล่าวในสัดส่วนร้อยละ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 </w:t>
      </w:r>
      <w:r w:rsidRPr="00DF06DC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100 </w:t>
      </w:r>
      <w:r w:rsidRPr="00DF06DC">
        <w:rPr>
          <w:rFonts w:ascii="Angsana New" w:hAnsi="Angsana New" w:hint="cs"/>
          <w:sz w:val="30"/>
          <w:szCs w:val="30"/>
          <w:cs/>
        </w:rPr>
        <w:t>โดยมีรายชื่อบริษัทดังต่อไปนี้</w:t>
      </w:r>
    </w:p>
    <w:p w14:paraId="396359D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D0F018E" w14:textId="270C0C72" w:rsidR="006F429E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อคว</w:t>
      </w:r>
      <w:r w:rsidR="00554EF8">
        <w:rPr>
          <w:rFonts w:ascii="Angsana New" w:hAnsi="Angsana New" w:hint="cs"/>
          <w:sz w:val="30"/>
          <w:szCs w:val="30"/>
          <w:cs/>
        </w:rPr>
        <w:t>า</w:t>
      </w:r>
      <w:r w:rsidRPr="00DF06DC">
        <w:rPr>
          <w:rFonts w:ascii="Angsana New" w:hAnsi="Angsana New" w:hint="cs"/>
          <w:sz w:val="30"/>
          <w:szCs w:val="30"/>
          <w:cs/>
        </w:rPr>
        <w:t>ทีคย์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3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43BBA53D" w14:textId="77777777" w:rsidR="006F429E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เอเชียติ๊ก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คอลเลคชั่น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10BEEA5B" w14:textId="6B855A7C" w:rsidR="006F429E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โครงการ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ลาซาล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ไลฟ์สไตล์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ดิเวลลอปเมนท์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07316CB2" w14:textId="77777777" w:rsidR="006F429E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โกลเด้นไตรแองเกิ้ล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9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0E238EA8" w14:textId="77777777" w:rsidR="006F429E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ทรงวาด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DF06DC">
        <w:rPr>
          <w:rFonts w:ascii="Angsana New" w:hAnsi="Angsana New"/>
          <w:sz w:val="30"/>
          <w:szCs w:val="30"/>
          <w:cs/>
        </w:rPr>
        <w:t xml:space="preserve"> 1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5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05247A08" w14:textId="77777777" w:rsidR="006F429E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ทรงวาด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DF06DC">
        <w:rPr>
          <w:rFonts w:ascii="Angsana New" w:hAnsi="Angsana New"/>
          <w:sz w:val="30"/>
          <w:szCs w:val="30"/>
          <w:cs/>
        </w:rPr>
        <w:t xml:space="preserve"> 2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วาไรตี้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แอสเซ็ท</w:t>
      </w:r>
      <w:r w:rsidRPr="00DF06DC">
        <w:rPr>
          <w:rFonts w:ascii="Angsana New" w:hAnsi="Angsana New"/>
          <w:sz w:val="30"/>
          <w:szCs w:val="30"/>
          <w:cs/>
        </w:rPr>
        <w:t xml:space="preserve"> 1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22790EE8" w14:textId="636A44D1" w:rsidR="006B3968" w:rsidRPr="00DF06DC" w:rsidRDefault="006F429E" w:rsidP="006F429E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ลักซูรี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อิมม์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เจริญกรุง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>)</w:t>
      </w:r>
    </w:p>
    <w:p w14:paraId="128565BD" w14:textId="77777777" w:rsidR="006F429E" w:rsidRPr="00DF06DC" w:rsidRDefault="006F429E" w:rsidP="006F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93DB120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11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 xml:space="preserve">กลุ่มบริษัทได้จ่ายเงินเพิ่มเติมสำหรับการซื้อเงินลงทุนของบริษัทย่อยดังกล่าวจำนวน </w:t>
      </w:r>
      <w:r w:rsidRPr="00DF06DC">
        <w:rPr>
          <w:rFonts w:ascii="Angsana New" w:hAnsi="Angsana New"/>
          <w:sz w:val="30"/>
          <w:szCs w:val="30"/>
        </w:rPr>
        <w:t xml:space="preserve">0.93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รวมการจ่ายเงินทั้งหมดสำหรับการซื้อเงินลงทุนในบริษัทย่อยเป็นจำนวน </w:t>
      </w:r>
      <w:r w:rsidRPr="00DF06DC">
        <w:rPr>
          <w:rFonts w:ascii="Angsana New" w:hAnsi="Angsana New"/>
          <w:sz w:val="30"/>
          <w:szCs w:val="30"/>
        </w:rPr>
        <w:t xml:space="preserve">3,654.90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6EC0E01B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8625096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14 </w:t>
      </w:r>
      <w:r w:rsidRPr="00DF06DC">
        <w:rPr>
          <w:rFonts w:ascii="Angsana New" w:hAnsi="Angsana New" w:hint="cs"/>
          <w:sz w:val="30"/>
          <w:szCs w:val="30"/>
          <w:cs/>
        </w:rPr>
        <w:t>มิถุนายน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คือ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ศาลเจ้าแม่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หม่าโจ้ว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100,000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10,000 </w:t>
      </w:r>
      <w:r w:rsidRPr="00DF06DC">
        <w:rPr>
          <w:rFonts w:ascii="Angsana New" w:hAnsi="Angsana New" w:hint="cs"/>
          <w:sz w:val="30"/>
          <w:szCs w:val="30"/>
          <w:cs/>
        </w:rPr>
        <w:t>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99.98 </w:t>
      </w:r>
      <w:r w:rsidRPr="00DF06DC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EBA702B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16E0E3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บริษัทย่อยทางอ้อมหลายแห่งได้ดำเนินการจดทะเบียนเพิ่มทุนกับกระทรวงพาณิชย์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76234F48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3A5630F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11,686.00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28,314.00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3,300.00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8.58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40,000.00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4,662.00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8.58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ทำให้บริษัทมีส่วนได้เสียในบริษัทย่อยดังกล่าวเพิ่มขึ้นจากร้อยละ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72.73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80.69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99.99</w:t>
      </w:r>
    </w:p>
    <w:p w14:paraId="3AD61D07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3246292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เวิรด์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23,015.00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9,000.00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32,015.00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3,201.50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99.99</w:t>
      </w:r>
    </w:p>
    <w:p w14:paraId="4EC09F84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สุรเศรษฐ์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2,400.00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2,600.00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260.00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4EB465D7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</w:rPr>
      </w:pPr>
    </w:p>
    <w:p w14:paraId="79B3CF9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นำทรัพย์พัฒนา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37.00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42.00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4.20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023059BC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3EF2E7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เดอะ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306.75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383.25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43.00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8.91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690.00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69.00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59D6EC77" w14:textId="1F47370B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3A8286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อันดามัน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รีสอร์ท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144.90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492.10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49.21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637.00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63.70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50AE1ABB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2445FC9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คอนเซพ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แลนด์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1,556.00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280.00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28.00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1,836.00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183.60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541B726B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C0148E4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นิวมัลตี้ไมน์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822.00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405.00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4.05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1,227.00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12.27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18561A63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A3F0D59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ลักซ์ชูรีโฮเทลส์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รีสอร์ท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2,054.00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2,055.00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205.50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4,109.00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410.90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1FEFF0D1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2F64177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3,154.12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2,026.88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202.69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5,181.00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518.10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4C3A4D45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3B31E24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พร็อพเพอร์ตี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แม่ปิง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เวิลด์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7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0.60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2,206.00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220.60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</w:rPr>
        <w:tab/>
      </w:r>
    </w:p>
    <w:p w14:paraId="39982F42" w14:textId="0A175992" w:rsidR="006B3968" w:rsidRPr="000F4CCD" w:rsidRDefault="006B3968" w:rsidP="000F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E59CB46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บริษัทย่อยทางอ้อมหลายแห่งได้ดำเนินการจดทะเบียนเพิ่มทุนกับกระทรวงพาณิชย์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75D7FD2A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A18320F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</w:t>
      </w:r>
      <w:r w:rsidRPr="00DF06DC">
        <w:rPr>
          <w:rFonts w:ascii="Angsana New" w:hAnsi="Angsana New"/>
          <w:sz w:val="30"/>
          <w:szCs w:val="30"/>
          <w:cs/>
        </w:rPr>
        <w:t>.</w:t>
      </w:r>
      <w:r w:rsidRPr="00DF06DC">
        <w:rPr>
          <w:rFonts w:ascii="Angsana New" w:hAnsi="Angsana New" w:hint="cs"/>
          <w:sz w:val="30"/>
          <w:szCs w:val="30"/>
          <w:cs/>
        </w:rPr>
        <w:t>ซี</w:t>
      </w:r>
      <w:r w:rsidRPr="00DF06DC">
        <w:rPr>
          <w:rFonts w:ascii="Angsana New" w:hAnsi="Angsana New"/>
          <w:sz w:val="30"/>
          <w:szCs w:val="30"/>
          <w:cs/>
        </w:rPr>
        <w:t>.</w:t>
      </w:r>
      <w:r w:rsidRPr="00DF06DC">
        <w:rPr>
          <w:rFonts w:ascii="Angsana New" w:hAnsi="Angsana New" w:hint="cs"/>
          <w:sz w:val="30"/>
          <w:szCs w:val="30"/>
          <w:cs/>
        </w:rPr>
        <w:t>ซี</w:t>
      </w:r>
      <w:r w:rsidRPr="00DF06DC">
        <w:rPr>
          <w:rFonts w:ascii="Angsana New" w:hAnsi="Angsana New"/>
          <w:sz w:val="30"/>
          <w:szCs w:val="30"/>
          <w:cs/>
        </w:rPr>
        <w:t xml:space="preserve">. </w:t>
      </w:r>
      <w:r w:rsidRPr="00DF06DC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2,000.00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4,200.00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42.00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0D4568C1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AD07EF8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ฟินิกซ์บอกซ์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26,099.00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5,901.00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590.10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32,000.00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3,200.00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6BA3B52D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26A6B53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เกตเวย์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สาขาเอกมัย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4,199.90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0.01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4,200.00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420.00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47A3F8E3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88FFCF9" w14:textId="00639EB9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ระหว่าง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DF06DC">
        <w:rPr>
          <w:rFonts w:ascii="Angsana New" w:hAnsi="Angsana New"/>
          <w:i/>
          <w:iCs/>
          <w:sz w:val="30"/>
          <w:szCs w:val="30"/>
        </w:rPr>
        <w:t>256</w:t>
      </w:r>
      <w:r w:rsidRPr="00DF06DC">
        <w:rPr>
          <w:rFonts w:ascii="Angsana New" w:hAnsi="Angsana New"/>
          <w:i/>
          <w:iCs/>
          <w:sz w:val="30"/>
          <w:szCs w:val="30"/>
          <w:lang w:eastAsia="zh-CN"/>
        </w:rPr>
        <w:t>6</w:t>
      </w:r>
    </w:p>
    <w:p w14:paraId="46E8CB80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</w:rPr>
      </w:pPr>
    </w:p>
    <w:p w14:paraId="6BD3CED4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 xml:space="preserve">24 </w:t>
      </w:r>
      <w:r w:rsidRPr="00DF06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37B29958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59B1A866" w14:textId="63218FB5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แบงคอก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</w:t>
      </w:r>
      <w:r w:rsidR="00301BBA">
        <w:rPr>
          <w:rFonts w:ascii="Angsana New" w:hAnsi="Angsana New" w:hint="cs"/>
          <w:sz w:val="30"/>
          <w:szCs w:val="30"/>
          <w:cs/>
        </w:rPr>
        <w:t>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</w:rPr>
        <w:t>)</w:t>
      </w:r>
      <w:r w:rsidRPr="00DF06DC">
        <w:rPr>
          <w:rFonts w:ascii="Angsana New" w:hAnsi="Angsana New" w:hint="cs"/>
          <w:sz w:val="30"/>
          <w:szCs w:val="30"/>
          <w:cs/>
        </w:rPr>
        <w:t xml:space="preserve"> ได้จดทะเบียนลดทุน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2,388.30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3,184.40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31.84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796.10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7.96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0F962C52" w14:textId="77777777" w:rsidR="006B3968" w:rsidRPr="00DF06DC" w:rsidRDefault="006B3968" w:rsidP="006B3968">
      <w:pPr>
        <w:pStyle w:val="ListParagraph"/>
        <w:rPr>
          <w:rFonts w:ascii="Angsana New" w:hAnsi="Angsana New"/>
          <w:szCs w:val="18"/>
          <w:cs/>
        </w:rPr>
      </w:pPr>
    </w:p>
    <w:p w14:paraId="0F2F0269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สุรวงศ์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12.00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1.60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0.40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197C279A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B07EDED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757.50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1,010.00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101.00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252.50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25.25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0A3F72AB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F1ECE3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เวิรด์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1,500.00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2,000.00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ผลขาดทุนสะสม 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1BDA8B8C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A2832B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เอเชียทีค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100.05</w:t>
      </w:r>
      <w:r w:rsidRPr="00DF06D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200.10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20.01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100.05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10.01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632F049A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8260B61" w14:textId="77777777" w:rsidR="00301BBA" w:rsidRDefault="0030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DD06B87" w14:textId="199304A6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ต่อมาวันที่ </w:t>
      </w:r>
      <w:r w:rsidRPr="00DF06DC">
        <w:rPr>
          <w:rFonts w:ascii="Angsana New" w:hAnsi="Angsana New"/>
          <w:sz w:val="30"/>
          <w:szCs w:val="30"/>
        </w:rPr>
        <w:t xml:space="preserve">26 </w:t>
      </w:r>
      <w:r w:rsidRPr="00DF06D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F06DC"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 w:hint="cs"/>
          <w:sz w:val="30"/>
          <w:szCs w:val="30"/>
          <w:cs/>
        </w:rPr>
        <w:t xml:space="preserve"> 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5FB9DCE1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785B7E79" w14:textId="714C545D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แบงคอก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</w:t>
      </w:r>
      <w:r w:rsidR="00301BBA">
        <w:rPr>
          <w:rFonts w:ascii="Angsana New" w:hAnsi="Angsana New" w:hint="cs"/>
          <w:sz w:val="30"/>
          <w:szCs w:val="30"/>
          <w:cs/>
        </w:rPr>
        <w:t>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</w:rPr>
        <w:t>)</w:t>
      </w:r>
      <w:r w:rsidRPr="00DF06DC">
        <w:rPr>
          <w:rFonts w:ascii="Angsana New" w:hAnsi="Angsana New" w:hint="cs"/>
          <w:sz w:val="30"/>
          <w:szCs w:val="30"/>
          <w:cs/>
        </w:rPr>
        <w:t xml:space="preserve"> 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597.10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796.10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7.96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199.00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1.99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690FE6E2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221960E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สุรวงศ์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0.40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</w:rPr>
        <w:t xml:space="preserve"> 1.00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42A7D1AA" w14:textId="3CD3EED6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234CBC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189.37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252.50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25.25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63.13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6.31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pacing w:val="-3"/>
          <w:sz w:val="30"/>
          <w:szCs w:val="30"/>
          <w:cs/>
        </w:rPr>
        <w:t>ผลขาดทุนสะสม 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pacing w:val="-3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pacing w:val="-3"/>
          <w:sz w:val="30"/>
          <w:szCs w:val="30"/>
        </w:rPr>
        <w:t>100</w:t>
      </w:r>
    </w:p>
    <w:p w14:paraId="5443AA4D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E93C4A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เวิรด์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375.00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500.00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50.00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125.00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12.50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08BAC771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081E464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เอเชียทีค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75.04</w:t>
      </w:r>
      <w:r w:rsidRPr="00DF06D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100.05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10.01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25.01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2.50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1223757F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99BB6E" w14:textId="77777777" w:rsidR="000F4CCD" w:rsidRDefault="000F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55F4035" w14:textId="62B840C5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6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DF06DC">
        <w:rPr>
          <w:rFonts w:ascii="Angsana New" w:hAnsi="Angsana New"/>
          <w:color w:val="000000"/>
          <w:sz w:val="30"/>
          <w:szCs w:val="30"/>
        </w:rPr>
        <w:t>2566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บริษัทย่อยทางอ้อมหลายแห่งได้จดทะเบียนลดทุนที่ออกและช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DF06DC">
        <w:rPr>
          <w:rFonts w:ascii="Angsana New" w:hAnsi="Angsana New"/>
          <w:color w:val="000000"/>
          <w:sz w:val="30"/>
          <w:szCs w:val="30"/>
          <w:cs/>
        </w:rPr>
        <w:t>ระแล้วต่อ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กระทรวงพาณิชย์ รายละเอียดดังนี้ </w:t>
      </w:r>
    </w:p>
    <w:p w14:paraId="622F2A00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66B2415" w14:textId="0A02C9F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แบงคอก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</w:t>
      </w:r>
      <w:r w:rsidR="00301BBA">
        <w:rPr>
          <w:rFonts w:ascii="Angsana New" w:hAnsi="Angsana New" w:hint="cs"/>
          <w:sz w:val="30"/>
          <w:szCs w:val="30"/>
          <w:cs/>
        </w:rPr>
        <w:t>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</w:rPr>
        <w:t>)</w:t>
      </w:r>
      <w:r w:rsidRPr="00DF06DC">
        <w:rPr>
          <w:rFonts w:ascii="Angsana New" w:hAnsi="Angsana New" w:hint="cs"/>
          <w:sz w:val="30"/>
          <w:szCs w:val="30"/>
          <w:cs/>
        </w:rPr>
        <w:t xml:space="preserve"> 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149.25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199.00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1.99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49.75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0.50 </w:t>
      </w:r>
      <w:r w:rsidRPr="00DF06DC">
        <w:rPr>
          <w:rFonts w:ascii="Angsana New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100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17540A8E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0E25A3A9" w14:textId="69468649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สุรวงศ์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</w:rPr>
        <w:t xml:space="preserve"> (</w:t>
      </w:r>
      <w:r w:rsidRPr="00DF06DC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0.74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1.00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0.10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DF06DC">
        <w:rPr>
          <w:rFonts w:ascii="Angsana New" w:hAnsi="Angsana New"/>
          <w:sz w:val="30"/>
          <w:szCs w:val="30"/>
        </w:rPr>
        <w:t>0.26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0.03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br/>
      </w:r>
      <w:r w:rsidR="00DE7AAA"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="00DE7AAA" w:rsidRPr="00DF06DC">
        <w:rPr>
          <w:rFonts w:ascii="Angsana New" w:hAnsi="Angsana New"/>
          <w:sz w:val="30"/>
          <w:szCs w:val="30"/>
          <w:cs/>
        </w:rPr>
        <w:t xml:space="preserve"> </w:t>
      </w:r>
      <w:r w:rsidR="00DE7AAA"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="00DE7AAA" w:rsidRPr="00DF06DC">
        <w:rPr>
          <w:rFonts w:ascii="Angsana New" w:hAnsi="Angsana New"/>
          <w:sz w:val="30"/>
          <w:szCs w:val="30"/>
          <w:cs/>
        </w:rPr>
        <w:t xml:space="preserve"> </w:t>
      </w:r>
      <w:r w:rsidR="00DE7AAA"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E7AAA" w:rsidRPr="00DF06DC">
        <w:rPr>
          <w:rFonts w:ascii="Angsana New" w:hAnsi="Angsana New"/>
          <w:sz w:val="30"/>
          <w:szCs w:val="30"/>
          <w:cs/>
        </w:rPr>
        <w:t xml:space="preserve"> </w:t>
      </w:r>
      <w:r w:rsidR="00DE7AAA" w:rsidRPr="00DF06DC">
        <w:rPr>
          <w:rFonts w:ascii="Angsana New" w:hAnsi="Angsana New"/>
          <w:sz w:val="30"/>
          <w:szCs w:val="30"/>
        </w:rPr>
        <w:t>100</w:t>
      </w:r>
    </w:p>
    <w:p w14:paraId="5504351A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D7614D1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โฮเทลล์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47.34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63.13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6.31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DF06DC">
        <w:rPr>
          <w:rFonts w:ascii="Angsana New" w:hAnsi="Angsana New"/>
          <w:sz w:val="30"/>
          <w:szCs w:val="30"/>
        </w:rPr>
        <w:t>15.78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1.58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 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56095EC1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085013B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แอสเสท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เวิรด์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ทีซีซี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พัทยา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จำกัด)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93.75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125.00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12.50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DF06DC">
        <w:rPr>
          <w:rFonts w:ascii="Angsana New" w:hAnsi="Angsana New"/>
          <w:sz w:val="30"/>
          <w:szCs w:val="30"/>
        </w:rPr>
        <w:t>31.25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3.13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498D1C95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58E6C66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เอเชียทีค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18.51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25.01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2.50</w:t>
      </w:r>
      <w:r w:rsidRPr="00DF06DC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 เป็นจ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นวนเงิน </w:t>
      </w:r>
      <w:r w:rsidRPr="00DF06DC">
        <w:rPr>
          <w:rFonts w:ascii="Angsana New" w:hAnsi="Angsana New"/>
          <w:sz w:val="30"/>
          <w:szCs w:val="30"/>
        </w:rPr>
        <w:t>6.50</w:t>
      </w:r>
      <w:r w:rsidRPr="00DF06DC">
        <w:rPr>
          <w:rFonts w:ascii="Angsana New" w:hAnsi="Angsana New"/>
          <w:sz w:val="30"/>
          <w:szCs w:val="30"/>
          <w:cs/>
        </w:rPr>
        <w:t xml:space="preserve"> ล้านบาท (จ</w:t>
      </w:r>
      <w:r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0.65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บาท)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100</w:t>
      </w:r>
    </w:p>
    <w:p w14:paraId="03E170F5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39930A3" w14:textId="77777777" w:rsidR="000F4CCD" w:rsidRDefault="000F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AB709B1" w14:textId="11B83A1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ต่อมาวันที่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14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5AFBCF53" w14:textId="7777777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color w:val="000000"/>
        </w:rPr>
      </w:pPr>
    </w:p>
    <w:p w14:paraId="094D7F18" w14:textId="1BFDEB7E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แบ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งคอก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ลัก</w:t>
      </w:r>
      <w:r w:rsidR="00301BBA">
        <w:rPr>
          <w:rFonts w:ascii="Angsana New" w:hAnsi="Angsana New" w:hint="cs"/>
          <w:color w:val="000000"/>
          <w:sz w:val="30"/>
          <w:szCs w:val="30"/>
          <w:cs/>
        </w:rPr>
        <w:t>ชูรี่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color w:val="000000"/>
          <w:sz w:val="30"/>
          <w:szCs w:val="30"/>
        </w:rPr>
        <w:br/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ที่ออกและชำระแล้วจำนวน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37.31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49.75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0.50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12.44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0.12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</w:rPr>
        <w:t>)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7D116A52" w14:textId="06EBC478" w:rsidR="00301BBA" w:rsidRPr="000F4CCD" w:rsidRDefault="00301BBA" w:rsidP="000F4CCD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cs/>
        </w:rPr>
      </w:pPr>
    </w:p>
    <w:p w14:paraId="2028CB3F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สุรวงศ์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พร๊อพเพอตี้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สิริทรัพย์พัฒนา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color w:val="000000"/>
          <w:sz w:val="30"/>
          <w:szCs w:val="30"/>
        </w:rPr>
        <w:br/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0.16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0.26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0.03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0.01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49.99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เป็นร้อยละ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49.98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5809E250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0E3BFA45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ทีซีซีซีแอล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</w:t>
      </w:r>
      <w:r w:rsidRPr="00DF06DC">
        <w:rPr>
          <w:rFonts w:ascii="Angsana New" w:hAnsi="Angsana New"/>
          <w:color w:val="000000"/>
          <w:sz w:val="30"/>
          <w:szCs w:val="30"/>
        </w:rPr>
        <w:br/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11.68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15.78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1.58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4.10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0.41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2DFCEF6D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B79F194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เวิรด์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23.44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31.25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3.13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7.81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0.78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70359174" w14:textId="297E5572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21A1569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เอเชียทีค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4.81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6.50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0.65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1.69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0.17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  <w:r w:rsidRPr="00DF06DC">
        <w:rPr>
          <w:rFonts w:ascii="Angsana New" w:hAnsi="Angsana New"/>
          <w:color w:val="000000"/>
          <w:sz w:val="30"/>
          <w:szCs w:val="30"/>
        </w:rPr>
        <w:tab/>
      </w:r>
      <w:r w:rsidRPr="00DF06DC">
        <w:rPr>
          <w:rFonts w:ascii="Angsana New" w:hAnsi="Angsana New"/>
          <w:color w:val="000000"/>
          <w:sz w:val="30"/>
          <w:szCs w:val="30"/>
        </w:rPr>
        <w:tab/>
      </w:r>
      <w:r w:rsidRPr="00DF06DC">
        <w:rPr>
          <w:rFonts w:ascii="Angsana New" w:hAnsi="Angsana New"/>
          <w:color w:val="000000"/>
          <w:sz w:val="30"/>
          <w:szCs w:val="30"/>
        </w:rPr>
        <w:tab/>
      </w:r>
      <w:r w:rsidRPr="00DF06DC">
        <w:rPr>
          <w:rFonts w:ascii="Angsana New" w:hAnsi="Angsana New"/>
          <w:color w:val="000000"/>
          <w:sz w:val="30"/>
          <w:szCs w:val="30"/>
        </w:rPr>
        <w:tab/>
      </w:r>
      <w:r w:rsidRPr="00DF06DC">
        <w:rPr>
          <w:rFonts w:ascii="Angsana New" w:hAnsi="Angsana New"/>
          <w:color w:val="000000"/>
          <w:sz w:val="30"/>
          <w:szCs w:val="30"/>
        </w:rPr>
        <w:tab/>
      </w:r>
      <w:r w:rsidRPr="00DF06DC">
        <w:rPr>
          <w:rFonts w:ascii="Angsana New" w:hAnsi="Angsana New"/>
          <w:color w:val="000000"/>
          <w:sz w:val="30"/>
          <w:szCs w:val="30"/>
        </w:rPr>
        <w:tab/>
      </w:r>
    </w:p>
    <w:p w14:paraId="4DB44A2A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2F2C95F" w14:textId="77777777" w:rsidR="000F4CCD" w:rsidRDefault="000F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88E121D" w14:textId="4EA249B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18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2566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1D59A8BF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3AB626F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เดอะ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50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690.00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69.00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600.00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30EBF4E5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71ED459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อันดามัน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รีสอร์ท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217.00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637.00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63.70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420.00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42.00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24C54E66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05D6064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คอนเซพ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แลนด์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9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156.00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1,836.00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183.60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1,680.00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168.00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5947C527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163476E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ลักซ์ชูรีโฮเทลส์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รีสอร์ท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809.00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4,109.00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410.90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3,300.00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330.00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48B80DC5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7F50AFE" w14:textId="77777777" w:rsidR="006B3968" w:rsidRPr="00DF06DC" w:rsidRDefault="006B3968" w:rsidP="006B3968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19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6EB3969A" w14:textId="77777777" w:rsidR="006B3968" w:rsidRPr="00DF06DC" w:rsidRDefault="006B3968" w:rsidP="006B3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AA57419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นิวมัลตี้ไมน์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177.00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1,227.00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12.27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1,050.00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10.50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26B62994" w14:textId="77241DD2" w:rsidR="000F4CCD" w:rsidRDefault="000F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3863E17D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โฮเทลคอลเล็คชั่น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981.00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5,181.00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518.10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4,200.00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420.00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เพื่อล้างผลขาดทุนสะสม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6ACE3C5E" w14:textId="77777777" w:rsidR="006B3968" w:rsidRPr="000F4CCD" w:rsidRDefault="006B3968" w:rsidP="006B3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04EED8B0" w14:textId="77777777" w:rsidR="006B3968" w:rsidRPr="00DF06DC" w:rsidRDefault="006B3968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พร็อพเพอร์ตี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แม่ปิง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7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</w:t>
      </w:r>
      <w:r w:rsidRPr="00DF06DC">
        <w:rPr>
          <w:rFonts w:ascii="Angsana New" w:hAnsi="Angsana New"/>
          <w:color w:val="000000"/>
          <w:sz w:val="30"/>
          <w:szCs w:val="30"/>
        </w:rPr>
        <w:br/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ลดทุนที่ออกและชำระแล้ว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206.00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2,206.00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220.60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หุ้นละ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t>2,000.00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t>200.00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t>10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เพื่อล้าง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br/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ผลขาดทุนสะสม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pacing w:val="-3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pacing w:val="-3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pacing w:val="-3"/>
          <w:sz w:val="30"/>
          <w:szCs w:val="30"/>
        </w:rPr>
        <w:t>100</w:t>
      </w:r>
    </w:p>
    <w:p w14:paraId="05FC7063" w14:textId="77777777" w:rsidR="006B2493" w:rsidRPr="000F4CCD" w:rsidRDefault="006B2493" w:rsidP="000F4C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09FF6B8F" w14:textId="796B9EDB" w:rsidR="006B2493" w:rsidRPr="00DF06DC" w:rsidRDefault="00D438E3" w:rsidP="00D438E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ต่อมาวันที่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37FFD126" w14:textId="77777777" w:rsidR="00D438E3" w:rsidRPr="000F4CCD" w:rsidRDefault="00D438E3" w:rsidP="000F4C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7464725B" w14:textId="7479A2E8" w:rsidR="00D438E3" w:rsidRPr="00DF06DC" w:rsidRDefault="00D438E3" w:rsidP="00D438E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แบงคอก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ลัก</w:t>
      </w:r>
      <w:r w:rsidR="00301BBA">
        <w:rPr>
          <w:rFonts w:ascii="Angsana New" w:hAnsi="Angsana New" w:hint="cs"/>
          <w:color w:val="000000"/>
          <w:sz w:val="30"/>
          <w:szCs w:val="30"/>
          <w:cs/>
        </w:rPr>
        <w:t>ชูรี่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B73D2D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404E62" w:rsidRPr="00DF06DC">
        <w:rPr>
          <w:rFonts w:ascii="Angsana New" w:hAnsi="Angsana New"/>
          <w:color w:val="000000"/>
          <w:sz w:val="30"/>
          <w:szCs w:val="30"/>
        </w:rPr>
        <w:t xml:space="preserve">9.30 </w:t>
      </w:r>
      <w:r w:rsidR="00404E62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="00404E62" w:rsidRPr="00DF06DC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12.44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0.125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3.14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0.03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59BC577B" w14:textId="77777777" w:rsidR="00D438E3" w:rsidRPr="000F4CCD" w:rsidRDefault="00D438E3" w:rsidP="000F4C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060F88EC" w14:textId="7A55A2A7" w:rsidR="00D438E3" w:rsidRPr="00DF06DC" w:rsidRDefault="00D51397" w:rsidP="00D5139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ลักชูรี่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ทีซีซีซีแอล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</w:t>
      </w:r>
      <w:r w:rsidR="00404E62"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5871F0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871F0" w:rsidRPr="00DF06DC">
        <w:rPr>
          <w:rFonts w:ascii="Angsana New" w:hAnsi="Angsana New"/>
          <w:color w:val="000000"/>
          <w:sz w:val="30"/>
          <w:szCs w:val="30"/>
        </w:rPr>
        <w:t>3.0</w:t>
      </w:r>
      <w:r w:rsidR="00D84B91" w:rsidRPr="00DF06DC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5871F0"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="005871F0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="005871F0" w:rsidRPr="00DF06DC">
        <w:rPr>
          <w:rFonts w:ascii="Angsana New" w:hAnsi="Angsana New" w:hint="cs"/>
          <w:color w:val="000000"/>
          <w:sz w:val="30"/>
          <w:szCs w:val="30"/>
          <w:cs/>
        </w:rPr>
        <w:t>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4.10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0.41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1.07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0.11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342D1D79" w14:textId="77777777" w:rsidR="00D51397" w:rsidRPr="000F4CCD" w:rsidRDefault="00D51397" w:rsidP="000F4C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78D3A8A6" w14:textId="27B8250A" w:rsidR="00D51397" w:rsidRPr="00DF06DC" w:rsidRDefault="00D51397" w:rsidP="00D5139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เวิรด์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42516" w:rsidRPr="00DF06DC">
        <w:rPr>
          <w:rFonts w:ascii="Angsana New" w:hAnsi="Angsana New"/>
          <w:color w:val="000000"/>
          <w:sz w:val="30"/>
          <w:szCs w:val="30"/>
        </w:rPr>
        <w:t>5.7</w:t>
      </w:r>
      <w:r w:rsidR="007510D7" w:rsidRPr="00DF06DC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A42516"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="00A42516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จากเดิม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7.81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0.78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2.03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0.20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4730A007" w14:textId="77777777" w:rsidR="00D51397" w:rsidRPr="000F4CCD" w:rsidRDefault="00D51397" w:rsidP="000F4C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2CF833FD" w14:textId="3545FB9C" w:rsidR="00D51397" w:rsidRPr="00DF06DC" w:rsidRDefault="00D51397" w:rsidP="00D5139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เอเชียทีค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71FD" w:rsidRPr="00DF06DC">
        <w:rPr>
          <w:rFonts w:ascii="Angsana New" w:hAnsi="Angsana New"/>
          <w:color w:val="000000"/>
          <w:sz w:val="30"/>
          <w:szCs w:val="30"/>
        </w:rPr>
        <w:t xml:space="preserve">1.25 </w:t>
      </w:r>
      <w:r w:rsidR="000171FD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จากเดิม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1.69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0.17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0.44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0.04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 xml:space="preserve">10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</w:rPr>
        <w:t>100</w:t>
      </w:r>
    </w:p>
    <w:p w14:paraId="54E295CC" w14:textId="77777777" w:rsidR="006B3968" w:rsidRPr="000F4CCD" w:rsidRDefault="006B3968" w:rsidP="000F4C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</w:rPr>
      </w:pPr>
    </w:p>
    <w:p w14:paraId="6B84BF1C" w14:textId="77777777" w:rsidR="000F4CCD" w:rsidRDefault="000F4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F909CB5" w14:textId="36A82448" w:rsidR="00627A07" w:rsidRPr="00DF06DC" w:rsidRDefault="00627A07" w:rsidP="00627A07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การซื้อเงินลงทุนในบริษัทย่อย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DF06DC">
        <w:rPr>
          <w:rFonts w:ascii="Angsana New" w:hAnsi="Angsana New"/>
          <w:i/>
          <w:iCs/>
          <w:sz w:val="30"/>
          <w:szCs w:val="30"/>
        </w:rPr>
        <w:t>2565</w:t>
      </w:r>
    </w:p>
    <w:p w14:paraId="27CE9900" w14:textId="77777777" w:rsidR="008B08F8" w:rsidRPr="000F4CCD" w:rsidRDefault="008B08F8" w:rsidP="005D65A2">
      <w:pPr>
        <w:tabs>
          <w:tab w:val="clear" w:pos="227"/>
          <w:tab w:val="clear" w:pos="454"/>
          <w:tab w:val="left" w:pos="540"/>
          <w:tab w:val="left" w:pos="630"/>
        </w:tabs>
        <w:rPr>
          <w:rFonts w:asciiTheme="majorBidi" w:hAnsiTheme="majorBidi" w:cstheme="majorBidi"/>
        </w:rPr>
      </w:pPr>
    </w:p>
    <w:p w14:paraId="32E40361" w14:textId="01B8EDFC" w:rsidR="007F357F" w:rsidRPr="00DF06DC" w:rsidRDefault="008B08F8" w:rsidP="007F3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ในเดือนกันยายน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2565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3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คือ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เอดับบลิวซีเพื่อธุรกิจ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1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บริษัทเอดับบลิวซีเพื่อธุรกิจ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2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และบริษัท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เดอะ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แกลเลอรี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พัฒนา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โดยแต่ละบริษัทมีทุนจดทะเบียนจำนวน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 xml:space="preserve">100,000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(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 xml:space="preserve">10,000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หุ้น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 xml:space="preserve">10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)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ทั้งนี้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บริษัทได้มีส่วนได้เสียในแต่ละบริษัทย่อยดังกล่าวในสัดส่วนร้อยละ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99.9</w:t>
      </w:r>
      <w:r w:rsidR="004D5834">
        <w:rPr>
          <w:rFonts w:ascii="Angsana New" w:eastAsia="DengXian" w:hAnsi="Angsana New"/>
          <w:sz w:val="30"/>
          <w:szCs w:val="30"/>
        </w:rPr>
        <w:t>8</w:t>
      </w:r>
      <w:r w:rsidRPr="00DF06DC">
        <w:rPr>
          <w:rFonts w:ascii="Angsana New" w:eastAsia="DengXian" w:hAnsi="Angsana New"/>
          <w:sz w:val="30"/>
          <w:szCs w:val="30"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</w:p>
    <w:p w14:paraId="465EFC76" w14:textId="77777777" w:rsidR="0007320C" w:rsidRPr="000F4CCD" w:rsidRDefault="0007320C" w:rsidP="000F4CCD">
      <w:pPr>
        <w:tabs>
          <w:tab w:val="clear" w:pos="227"/>
          <w:tab w:val="clear" w:pos="454"/>
          <w:tab w:val="left" w:pos="540"/>
          <w:tab w:val="left" w:pos="630"/>
        </w:tabs>
        <w:rPr>
          <w:rFonts w:asciiTheme="majorBidi" w:hAnsiTheme="majorBidi" w:cstheme="majorBidi"/>
        </w:rPr>
      </w:pPr>
    </w:p>
    <w:p w14:paraId="3A19C162" w14:textId="2D471DDE" w:rsidR="0007320C" w:rsidRPr="00DF06DC" w:rsidRDefault="007D0295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eastAsia="DengXian" w:hAnsi="Angsana New"/>
          <w:sz w:val="30"/>
          <w:szCs w:val="30"/>
        </w:rPr>
        <w:t xml:space="preserve">9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 xml:space="preserve">ธันวาคม </w:t>
      </w:r>
      <w:r w:rsidR="0007320C" w:rsidRPr="00DF06DC">
        <w:rPr>
          <w:rFonts w:ascii="Angsana New" w:eastAsia="DengXian" w:hAnsi="Angsana New"/>
          <w:sz w:val="30"/>
          <w:szCs w:val="30"/>
        </w:rPr>
        <w:t xml:space="preserve">2565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บริษัทได้ซื้อเงินลงทุนใน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แบงคอก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ลักชูรี่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(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เดิมชื่อ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 xml:space="preserve">บริษัท  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วินเซอร์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โฮเต็ล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29706C" w:rsidRPr="00DF06DC">
        <w:rPr>
          <w:rFonts w:ascii="Angsana New" w:eastAsia="DengXian" w:hAnsi="Angsana New"/>
          <w:sz w:val="30"/>
          <w:szCs w:val="30"/>
          <w:cs/>
        </w:rPr>
        <w:t>)</w:t>
      </w:r>
      <w:r w:rsidR="0029706C" w:rsidRPr="00DF06DC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จากบุคคลภายนอก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7,961,000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หุ้น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เป็นจำนวนเงิน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530.95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ทำให้บริษัทมีส่วนได้เสียในบริษัทดังกล่าวร้อยละ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 xml:space="preserve">25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ณ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วันที่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 xml:space="preserve">31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ธันวาคม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 xml:space="preserve">2565 </w:t>
      </w:r>
    </w:p>
    <w:p w14:paraId="034B55A4" w14:textId="77777777" w:rsidR="0007320C" w:rsidRPr="000F4CCD" w:rsidRDefault="0007320C" w:rsidP="000F4CCD">
      <w:pPr>
        <w:tabs>
          <w:tab w:val="clear" w:pos="227"/>
          <w:tab w:val="clear" w:pos="454"/>
          <w:tab w:val="left" w:pos="540"/>
          <w:tab w:val="left" w:pos="630"/>
        </w:tabs>
        <w:rPr>
          <w:rFonts w:asciiTheme="majorBidi" w:hAnsiTheme="majorBidi" w:cstheme="majorBidi"/>
        </w:rPr>
      </w:pPr>
    </w:p>
    <w:p w14:paraId="0B2077E4" w14:textId="64169286" w:rsidR="007F357F" w:rsidRPr="00DF06DC" w:rsidRDefault="007D0295" w:rsidP="00073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ในเดือนธันวาคม </w:t>
      </w:r>
      <w:r w:rsidRPr="00DF06DC">
        <w:rPr>
          <w:rFonts w:ascii="Angsana New" w:eastAsia="DengXian" w:hAnsi="Angsana New"/>
          <w:sz w:val="30"/>
          <w:szCs w:val="30"/>
        </w:rPr>
        <w:t xml:space="preserve">2565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บริษัทได้จดทะเบียนจัดตั้ง</w:t>
      </w: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บริษัทย่อยจำนวน </w:t>
      </w:r>
      <w:r w:rsidRPr="00DF06DC">
        <w:rPr>
          <w:rFonts w:ascii="Angsana New" w:eastAsia="DengXian" w:hAnsi="Angsana New"/>
          <w:sz w:val="30"/>
          <w:szCs w:val="30"/>
        </w:rPr>
        <w:t xml:space="preserve">2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 คือ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ภูเก็ต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คอลเล็</w:t>
      </w:r>
      <w:r w:rsidR="0019749C" w:rsidRPr="00DF06DC">
        <w:rPr>
          <w:rFonts w:ascii="Angsana New" w:eastAsia="DengXian" w:hAnsi="Angsana New" w:hint="cs"/>
          <w:sz w:val="30"/>
          <w:szCs w:val="30"/>
          <w:cs/>
        </w:rPr>
        <w:t>ก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ชั่นส์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  <w:cs/>
        </w:rPr>
        <w:br/>
      </w: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พรอพเพอร์ตี้ จำกัด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และ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เชียงใหม่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โฮเทลส์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คอลเลกชั่น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07320C" w:rsidRPr="00DF06DC">
        <w:rPr>
          <w:rFonts w:ascii="Angsana New" w:eastAsia="DengXian" w:hAnsi="Angsana New"/>
          <w:sz w:val="30"/>
          <w:szCs w:val="30"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โดยแต่ละบริษัทมีทุนจดทะเบียนจำนวน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100,000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บาท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(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10,000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หุ้น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10</w:t>
      </w:r>
      <w:r w:rsidR="00561AAE" w:rsidRPr="00DF06DC">
        <w:rPr>
          <w:rFonts w:ascii="Angsana New" w:eastAsia="DengXian" w:hAnsi="Angsana New"/>
          <w:sz w:val="30"/>
          <w:szCs w:val="30"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บาท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)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ทั้งนี้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บริษัทได้มีส่วนได้เสียในแต่ละบริษัทย่อย</w:t>
      </w:r>
      <w:r w:rsidRPr="00DF06DC">
        <w:rPr>
          <w:rFonts w:ascii="Angsana New" w:eastAsia="DengXian" w:hAnsi="Angsana New" w:hint="cs"/>
          <w:sz w:val="30"/>
          <w:szCs w:val="30"/>
          <w:cs/>
        </w:rPr>
        <w:t>ดังกล่าว</w:t>
      </w:r>
      <w:r w:rsidRPr="00DF06DC">
        <w:rPr>
          <w:rFonts w:ascii="Angsana New" w:eastAsia="DengXian" w:hAnsi="Angsana New"/>
          <w:sz w:val="30"/>
          <w:szCs w:val="30"/>
          <w:cs/>
        </w:rPr>
        <w:br/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ในสัดส่วนร้อยละ</w:t>
      </w:r>
      <w:r w:rsidR="0007320C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 xml:space="preserve">25 </w:t>
      </w:r>
      <w:r w:rsidR="0007320C" w:rsidRPr="00DF06DC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</w:p>
    <w:p w14:paraId="11C0CB8F" w14:textId="77777777" w:rsidR="0007320C" w:rsidRPr="000F4CCD" w:rsidRDefault="0007320C" w:rsidP="000F4CCD">
      <w:pPr>
        <w:tabs>
          <w:tab w:val="clear" w:pos="227"/>
          <w:tab w:val="clear" w:pos="454"/>
          <w:tab w:val="left" w:pos="540"/>
          <w:tab w:val="left" w:pos="630"/>
        </w:tabs>
        <w:rPr>
          <w:rFonts w:asciiTheme="majorBidi" w:hAnsiTheme="majorBidi" w:cstheme="majorBidi"/>
        </w:rPr>
      </w:pPr>
    </w:p>
    <w:p w14:paraId="44A62DD9" w14:textId="0A78F63E" w:rsidR="0084209F" w:rsidRPr="00DF06DC" w:rsidRDefault="00B81A3A" w:rsidP="007F3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eastAsia="DengXian" w:hAnsi="Angsana New"/>
          <w:sz w:val="30"/>
          <w:szCs w:val="30"/>
        </w:rPr>
        <w:t xml:space="preserve">26 </w:t>
      </w: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ธันวาคม </w:t>
      </w:r>
      <w:r w:rsidRPr="00DF06DC">
        <w:rPr>
          <w:rFonts w:ascii="Angsana New" w:eastAsia="DengXian" w:hAnsi="Angsana New"/>
          <w:sz w:val="30"/>
          <w:szCs w:val="30"/>
        </w:rPr>
        <w:t xml:space="preserve">2565 </w:t>
      </w:r>
      <w:r w:rsidR="00BE54E5" w:rsidRPr="00DF06DC">
        <w:rPr>
          <w:rFonts w:ascii="Angsana New" w:eastAsia="DengXian" w:hAnsi="Angsana New" w:hint="cs"/>
          <w:sz w:val="30"/>
          <w:szCs w:val="30"/>
          <w:cs/>
        </w:rPr>
        <w:t>บริษัทได้ซื้อเงินลงทุน</w:t>
      </w:r>
      <w:r w:rsidRPr="00DF06DC">
        <w:rPr>
          <w:rFonts w:ascii="Angsana New" w:eastAsia="DengXian" w:hAnsi="Angsana New" w:hint="cs"/>
          <w:sz w:val="30"/>
          <w:szCs w:val="30"/>
          <w:cs/>
        </w:rPr>
        <w:t>ใน</w:t>
      </w:r>
      <w:r w:rsidR="0084209F" w:rsidRPr="00DF06DC">
        <w:rPr>
          <w:rFonts w:ascii="Angsana New" w:eastAsia="DengXian" w:hAnsi="Angsana New" w:hint="cs"/>
          <w:sz w:val="30"/>
          <w:szCs w:val="30"/>
          <w:cs/>
        </w:rPr>
        <w:t>บริษัทย่อยทางอ้อม</w:t>
      </w:r>
      <w:r w:rsidR="00515E8F" w:rsidRPr="00DF06D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="0084209F" w:rsidRPr="00DF06DC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="0084209F" w:rsidRPr="00DF06DC">
        <w:rPr>
          <w:rFonts w:ascii="Angsana New" w:eastAsia="DengXian" w:hAnsi="Angsana New"/>
          <w:sz w:val="30"/>
          <w:szCs w:val="30"/>
        </w:rPr>
        <w:t xml:space="preserve">14 </w:t>
      </w:r>
      <w:r w:rsidR="0084209F"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515E8F" w:rsidRPr="00DF06DC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="00830535" w:rsidRPr="00DF06DC">
        <w:rPr>
          <w:rFonts w:ascii="Angsana New" w:eastAsia="DengXian" w:hAnsi="Angsana New" w:hint="cs"/>
          <w:sz w:val="30"/>
          <w:szCs w:val="30"/>
          <w:cs/>
        </w:rPr>
        <w:t xml:space="preserve">จากบริษัท ทีซีซี โฮเทล แอสเสท แมนเนจเม้นท์ </w:t>
      </w:r>
      <w:r w:rsidR="00D06392" w:rsidRPr="00DF06DC">
        <w:rPr>
          <w:rFonts w:ascii="Angsana New" w:eastAsia="DengXian" w:hAnsi="Angsana New" w:hint="cs"/>
          <w:sz w:val="30"/>
          <w:szCs w:val="30"/>
          <w:cs/>
        </w:rPr>
        <w:t xml:space="preserve">จำกัด ซึ่งเป็นบริษัทย่อยทางตรง </w:t>
      </w:r>
      <w:r w:rsidR="00D12E34" w:rsidRPr="00DF06DC">
        <w:rPr>
          <w:rFonts w:ascii="Angsana New" w:eastAsia="DengXian" w:hAnsi="Angsana New" w:hint="cs"/>
          <w:sz w:val="30"/>
          <w:szCs w:val="30"/>
          <w:cs/>
        </w:rPr>
        <w:t xml:space="preserve">เป็นจำนวนเงิน </w:t>
      </w:r>
      <w:r w:rsidR="00431D39" w:rsidRPr="00DF06DC">
        <w:rPr>
          <w:rFonts w:ascii="Angsana New" w:eastAsia="DengXian" w:hAnsi="Angsana New"/>
          <w:sz w:val="30"/>
          <w:szCs w:val="30"/>
        </w:rPr>
        <w:t>1,737.99</w:t>
      </w:r>
      <w:r w:rsidR="00A31B26" w:rsidRPr="00DF06DC">
        <w:rPr>
          <w:rFonts w:ascii="Angsana New" w:eastAsia="DengXian" w:hAnsi="Angsana New"/>
          <w:sz w:val="30"/>
          <w:szCs w:val="30"/>
        </w:rPr>
        <w:t xml:space="preserve"> </w:t>
      </w:r>
      <w:r w:rsidR="00A31B26" w:rsidRPr="00DF06DC">
        <w:rPr>
          <w:rFonts w:ascii="Angsana New" w:eastAsia="DengXian" w:hAnsi="Angsana New" w:hint="cs"/>
          <w:sz w:val="30"/>
          <w:szCs w:val="30"/>
          <w:cs/>
        </w:rPr>
        <w:t xml:space="preserve">ล้านบาท </w:t>
      </w:r>
      <w:r w:rsidR="00702E75" w:rsidRPr="00DF06DC">
        <w:rPr>
          <w:rFonts w:ascii="Angsana New" w:eastAsia="DengXian" w:hAnsi="Angsana New" w:hint="cs"/>
          <w:sz w:val="30"/>
          <w:szCs w:val="30"/>
          <w:cs/>
        </w:rPr>
        <w:t>ทำให้บริษัทมีส่วนได้เสียในบริษัท</w:t>
      </w:r>
      <w:r w:rsidR="00B13343" w:rsidRPr="00DF06DC">
        <w:rPr>
          <w:rFonts w:ascii="Angsana New" w:eastAsia="DengXian" w:hAnsi="Angsana New" w:hint="cs"/>
          <w:sz w:val="30"/>
          <w:szCs w:val="30"/>
          <w:cs/>
        </w:rPr>
        <w:t>ดังกล่าว</w:t>
      </w:r>
      <w:r w:rsidR="00CB74AE" w:rsidRPr="00DF06DC">
        <w:rPr>
          <w:rFonts w:ascii="Angsana New" w:eastAsia="DengXian" w:hAnsi="Angsana New" w:hint="cs"/>
          <w:sz w:val="30"/>
          <w:szCs w:val="30"/>
          <w:cs/>
        </w:rPr>
        <w:t>เพิ่มขึ้น</w:t>
      </w:r>
      <w:r w:rsidR="00D06392" w:rsidRPr="00DF06DC">
        <w:rPr>
          <w:rFonts w:ascii="Angsana New" w:eastAsia="DengXian" w:hAnsi="Angsana New" w:hint="cs"/>
          <w:sz w:val="30"/>
          <w:szCs w:val="30"/>
          <w:cs/>
        </w:rPr>
        <w:t>ประมาณร้อยละ</w:t>
      </w:r>
      <w:r w:rsidR="00D06392" w:rsidRPr="00DF06DC">
        <w:rPr>
          <w:rFonts w:ascii="Angsana New" w:eastAsia="DengXian" w:hAnsi="Angsana New"/>
          <w:sz w:val="30"/>
          <w:szCs w:val="30"/>
        </w:rPr>
        <w:t xml:space="preserve"> 25</w:t>
      </w:r>
      <w:r w:rsidR="00767453" w:rsidRPr="00DF06DC">
        <w:rPr>
          <w:rFonts w:ascii="Angsana New" w:eastAsia="DengXian" w:hAnsi="Angsana New" w:hint="cs"/>
          <w:sz w:val="30"/>
          <w:szCs w:val="30"/>
          <w:cs/>
        </w:rPr>
        <w:t xml:space="preserve"> ณ วันที่ </w:t>
      </w:r>
      <w:r w:rsidR="00431D39" w:rsidRPr="00DF06DC">
        <w:rPr>
          <w:rFonts w:ascii="Angsana New" w:eastAsia="DengXian" w:hAnsi="Angsana New"/>
          <w:sz w:val="30"/>
          <w:szCs w:val="30"/>
          <w:lang w:eastAsia="zh-CN"/>
        </w:rPr>
        <w:t>31</w:t>
      </w:r>
      <w:r w:rsidR="00767453" w:rsidRPr="00DF06DC">
        <w:rPr>
          <w:rFonts w:ascii="Angsana New" w:eastAsia="DengXian" w:hAnsi="Angsana New"/>
          <w:sz w:val="30"/>
          <w:szCs w:val="30"/>
          <w:lang w:eastAsia="zh-CN"/>
        </w:rPr>
        <w:t xml:space="preserve"> </w:t>
      </w:r>
      <w:r w:rsidR="00767453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ธันวาคม </w:t>
      </w:r>
      <w:r w:rsidR="00767453" w:rsidRPr="00DF06DC">
        <w:rPr>
          <w:rFonts w:ascii="Angsana New" w:eastAsia="DengXian" w:hAnsi="Angsana New"/>
          <w:sz w:val="30"/>
          <w:szCs w:val="30"/>
          <w:lang w:eastAsia="zh-CN"/>
        </w:rPr>
        <w:t>2565</w:t>
      </w:r>
      <w:r w:rsidR="00CB74AE" w:rsidRPr="00DF06DC">
        <w:rPr>
          <w:rFonts w:ascii="Angsana New" w:eastAsia="DengXian" w:hAnsi="Angsana New" w:hint="cs"/>
          <w:sz w:val="30"/>
          <w:szCs w:val="30"/>
          <w:cs/>
        </w:rPr>
        <w:t xml:space="preserve"> โดยมีราย</w:t>
      </w:r>
      <w:r w:rsidR="000A43C9" w:rsidRPr="00DF06DC">
        <w:rPr>
          <w:rFonts w:ascii="Angsana New" w:eastAsia="DengXian" w:hAnsi="Angsana New" w:hint="cs"/>
          <w:sz w:val="30"/>
          <w:szCs w:val="30"/>
          <w:cs/>
        </w:rPr>
        <w:t>ชื่อบริษัทดังต่อไปนี้</w:t>
      </w:r>
    </w:p>
    <w:p w14:paraId="1329D23F" w14:textId="615FC080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ควีนส์ปาร์ค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แบงค็อก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1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0313A58" w14:textId="2856A8BB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ควีนส์ปาร์ค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แบงค็อก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2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1C764EFF" w14:textId="5EFE766C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โฮเตล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1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612F4084" w14:textId="051A9DDC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โฮเตล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2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1DEADA81" w14:textId="2A93F014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โฮเตล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สุขุมวิท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3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555F45F8" w14:textId="7777777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ทีซีซี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บีเคเค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48F53A5A" w14:textId="7777777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หาดละไม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</w:p>
    <w:p w14:paraId="0F475C04" w14:textId="7777777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เฉวง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บีช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150EA70E" w14:textId="7777777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วนา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เบลล์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เอ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ลักซ์ซูรี่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สมุย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2A0F00B6" w14:textId="7777777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โบ๊ทเฮ้าส์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เกาะสมุย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D4BF823" w14:textId="7777777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ทีซีซี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เชียงใหม่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AAFC691" w14:textId="23BAA810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เดอะ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เมโทรโพล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ภูเก็ต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1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021CA441" w14:textId="0B4F5687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ทรัพย์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เดอะ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เมโทรโพล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ภูเก็ต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DC06E7" w:rsidRPr="00DF06DC">
        <w:rPr>
          <w:rFonts w:ascii="Angsana New" w:eastAsia="DengXian" w:hAnsi="Angsana New"/>
          <w:sz w:val="30"/>
          <w:szCs w:val="30"/>
        </w:rPr>
        <w:t xml:space="preserve">2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</w:p>
    <w:p w14:paraId="6EDB6B24" w14:textId="5521A2D0" w:rsidR="00884786" w:rsidRPr="00DF06DC" w:rsidRDefault="00884786" w:rsidP="0073168F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เอดับบลิวซี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สุรวงศ์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พร๊อพเพอตี้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(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เดิมชื่อ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สิริทรัพย์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พัฒนา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 xml:space="preserve"> 1 </w:t>
      </w:r>
      <w:r w:rsidR="00B934E9"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="00B934E9" w:rsidRPr="00DF06DC">
        <w:rPr>
          <w:rFonts w:ascii="Angsana New" w:eastAsia="DengXian" w:hAnsi="Angsana New"/>
          <w:sz w:val="30"/>
          <w:szCs w:val="30"/>
          <w:cs/>
        </w:rPr>
        <w:t>)</w:t>
      </w:r>
    </w:p>
    <w:p w14:paraId="07555356" w14:textId="77777777" w:rsidR="00301BBA" w:rsidRDefault="0030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4A70A0B" w14:textId="50FFFB37" w:rsidR="0087510C" w:rsidRPr="00DF06DC" w:rsidRDefault="006976AA" w:rsidP="0087510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lang w:eastAsia="zh-CN"/>
        </w:rPr>
      </w:pPr>
      <w:r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</w:t>
      </w:r>
      <w:r w:rsidR="005D65A2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่มทุนและ</w:t>
      </w:r>
      <w:r w:rsidR="0087510C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ลด</w:t>
      </w:r>
      <w:r w:rsidR="0087510C" w:rsidRPr="00DF06DC">
        <w:rPr>
          <w:rFonts w:asciiTheme="majorBidi" w:hAnsiTheme="majorBidi" w:cstheme="majorBidi"/>
          <w:i/>
          <w:iCs/>
          <w:sz w:val="30"/>
          <w:szCs w:val="30"/>
          <w:cs/>
        </w:rPr>
        <w:t>ทุนในบริษัทย่อย</w:t>
      </w:r>
      <w:r w:rsidR="0087510C" w:rsidRPr="00DF06DC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="0087510C" w:rsidRPr="00DF06DC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87510C" w:rsidRPr="00DF06D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87510C" w:rsidRPr="00DF06DC">
        <w:rPr>
          <w:rFonts w:ascii="Angsana New" w:hAnsi="Angsana New"/>
          <w:i/>
          <w:iCs/>
          <w:sz w:val="30"/>
          <w:szCs w:val="30"/>
        </w:rPr>
        <w:t xml:space="preserve">31 </w:t>
      </w:r>
      <w:r w:rsidR="0087510C" w:rsidRPr="00DF06DC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="0087510C" w:rsidRPr="00DF06DC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="0087510C" w:rsidRPr="00DF06DC">
        <w:rPr>
          <w:rFonts w:ascii="Angsana New" w:hAnsi="Angsana New"/>
          <w:i/>
          <w:iCs/>
          <w:sz w:val="30"/>
          <w:szCs w:val="30"/>
        </w:rPr>
        <w:t>256</w:t>
      </w:r>
      <w:r w:rsidR="0087510C" w:rsidRPr="00DF06DC">
        <w:rPr>
          <w:rFonts w:ascii="Angsana New" w:hAnsi="Angsana New"/>
          <w:i/>
          <w:iCs/>
          <w:sz w:val="30"/>
          <w:szCs w:val="30"/>
          <w:lang w:eastAsia="zh-CN"/>
        </w:rPr>
        <w:t>5</w:t>
      </w:r>
    </w:p>
    <w:p w14:paraId="037117B4" w14:textId="77777777" w:rsidR="0087510C" w:rsidRPr="00DF06DC" w:rsidRDefault="0087510C" w:rsidP="002C6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1A90B97C" w14:textId="56BDF04E" w:rsidR="005D65A2" w:rsidRPr="00DF06DC" w:rsidRDefault="005D65A2" w:rsidP="005D6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24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กุมภาพันธ์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2565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บริษัท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ทีซีซี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โฮเทล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แอสเสท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แมนเนจเม้นท์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จำกัด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ซึ่งเป็นบริษัทย่อย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ได้จดทะเบียนเพิ่มทุนจำนวน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="0007320C" w:rsidRPr="00DF06DC">
        <w:rPr>
          <w:rFonts w:ascii="Angsana New" w:eastAsia="DengXian" w:hAnsi="Angsana New"/>
          <w:sz w:val="30"/>
          <w:szCs w:val="30"/>
        </w:rPr>
        <w:t>9,000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จากเดิม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24,000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(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2,400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10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)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เป็นจำนวนเงิน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33,000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(</w:t>
      </w:r>
      <w:r w:rsidRPr="00DF06DC">
        <w:rPr>
          <w:rFonts w:ascii="Angsana New" w:eastAsia="DengXian" w:hAnsi="Angsana New" w:hint="cs"/>
          <w:sz w:val="30"/>
          <w:szCs w:val="30"/>
          <w:cs/>
        </w:rPr>
        <w:t>จำนวน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3,300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ล้านหุ้น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มูลค่าหุ้นละ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10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บาท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)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และบริษัทได้ชำระเงินค่าหุ้นดังกล่าวครบทั้งจำนวนแล้ว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ทำให้บริษัทมีส่วนได้เสียในบริษัทย่อยดังกล่าวเพิ่มขึ้นจากร้อยละ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62.50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เป็นร้อยละ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72.73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ของทุนที่ออกและชำระแล้ว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>ทั้งนี้กลุ่มบริษัทยังคงมีส่วนได้เสียเป็นร้อยละ</w:t>
      </w:r>
      <w:r w:rsidRPr="00DF06DC">
        <w:rPr>
          <w:rFonts w:ascii="Angsana New" w:eastAsia="DengXian" w:hAnsi="Angsana New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/>
          <w:sz w:val="30"/>
          <w:szCs w:val="30"/>
        </w:rPr>
        <w:t>99.99</w:t>
      </w:r>
    </w:p>
    <w:p w14:paraId="557E2E30" w14:textId="77777777" w:rsidR="005D65A2" w:rsidRPr="00DF06DC" w:rsidRDefault="005D65A2" w:rsidP="00B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</w:rPr>
      </w:pPr>
    </w:p>
    <w:p w14:paraId="764E4C4E" w14:textId="7FD640F0" w:rsidR="00E3590B" w:rsidRPr="00DF06DC" w:rsidRDefault="005D65A2" w:rsidP="00B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DengXian" w:hAnsi="Angsana New"/>
          <w:sz w:val="30"/>
          <w:szCs w:val="30"/>
          <w:lang w:eastAsia="zh-CN"/>
        </w:rPr>
      </w:pPr>
      <w:r w:rsidRPr="00DF06DC">
        <w:rPr>
          <w:rFonts w:ascii="Angsana New" w:eastAsia="DengXian" w:hAnsi="Angsana New" w:hint="cs"/>
          <w:sz w:val="30"/>
          <w:szCs w:val="30"/>
          <w:cs/>
        </w:rPr>
        <w:t>ต่อมา</w:t>
      </w:r>
      <w:r w:rsidR="004B0196" w:rsidRPr="00DF06DC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eastAsia="DengXian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eastAsia="DengXian" w:hAnsi="Angsana New"/>
          <w:sz w:val="30"/>
          <w:szCs w:val="30"/>
          <w:lang w:eastAsia="zh-CN"/>
        </w:rPr>
        <w:t xml:space="preserve">22 </w:t>
      </w:r>
      <w:r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>ธันวาคม</w:t>
      </w:r>
      <w:r w:rsidR="004B0196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 </w:t>
      </w:r>
      <w:r w:rsidR="00181A03" w:rsidRPr="00DF06DC">
        <w:rPr>
          <w:rFonts w:ascii="Angsana New" w:eastAsia="DengXian" w:hAnsi="Angsana New"/>
          <w:sz w:val="30"/>
          <w:szCs w:val="30"/>
          <w:lang w:eastAsia="zh-CN"/>
        </w:rPr>
        <w:t xml:space="preserve">2565 </w:t>
      </w:r>
      <w:r w:rsidR="00181A03" w:rsidRPr="00DF06DC">
        <w:rPr>
          <w:rFonts w:ascii="Angsana New" w:eastAsia="DengXian" w:hAnsi="Angsana New" w:hint="cs"/>
          <w:sz w:val="30"/>
          <w:szCs w:val="30"/>
          <w:cs/>
        </w:rPr>
        <w:t>บริษัทย่อย</w:t>
      </w:r>
      <w:r w:rsidR="004B0196" w:rsidRPr="00DF06DC">
        <w:rPr>
          <w:rFonts w:ascii="Angsana New" w:eastAsia="DengXian" w:hAnsi="Angsana New" w:hint="cs"/>
          <w:sz w:val="30"/>
          <w:szCs w:val="30"/>
          <w:cs/>
        </w:rPr>
        <w:t>ดังกล่าว</w:t>
      </w:r>
      <w:r w:rsidR="00181A03" w:rsidRPr="00DF06DC">
        <w:rPr>
          <w:rFonts w:ascii="Angsana New" w:eastAsia="DengXian" w:hAnsi="Angsana New" w:hint="cs"/>
          <w:sz w:val="30"/>
          <w:szCs w:val="30"/>
          <w:cs/>
        </w:rPr>
        <w:t>ได้จดทะเบียน</w:t>
      </w:r>
      <w:r w:rsidR="002B75AA" w:rsidRPr="00DF06DC">
        <w:rPr>
          <w:rFonts w:ascii="Angsana New" w:eastAsia="DengXian" w:hAnsi="Angsana New" w:hint="cs"/>
          <w:sz w:val="30"/>
          <w:szCs w:val="30"/>
          <w:cs/>
        </w:rPr>
        <w:t>ลดทุน</w:t>
      </w:r>
      <w:r w:rsidR="00CE2235" w:rsidRPr="00DF06DC">
        <w:rPr>
          <w:rFonts w:ascii="Angsana New" w:eastAsia="DengXian" w:hAnsi="Angsana New" w:hint="cs"/>
          <w:sz w:val="30"/>
          <w:szCs w:val="30"/>
          <w:cs/>
        </w:rPr>
        <w:t>ลง</w:t>
      </w:r>
      <w:r w:rsidR="006D689C" w:rsidRPr="00DF06DC">
        <w:rPr>
          <w:rFonts w:ascii="Angsana New" w:eastAsia="DengXian" w:hAnsi="Angsana New" w:hint="cs"/>
          <w:sz w:val="30"/>
          <w:szCs w:val="30"/>
          <w:cs/>
        </w:rPr>
        <w:t xml:space="preserve"> ซึ่งเป็นการลดมูลค่าที่ตราไว้ต่อหุ้นจากเดิม</w:t>
      </w:r>
      <w:r w:rsidR="00C4343A" w:rsidRPr="00DF06DC">
        <w:rPr>
          <w:rFonts w:ascii="Angsana New" w:eastAsia="DengXian" w:hAnsi="Angsana New"/>
          <w:sz w:val="30"/>
          <w:szCs w:val="30"/>
        </w:rPr>
        <w:t xml:space="preserve"> 33,000 </w:t>
      </w:r>
      <w:r w:rsidR="00C4343A" w:rsidRPr="00DF06DC">
        <w:rPr>
          <w:rFonts w:ascii="Angsana New" w:eastAsia="DengXian" w:hAnsi="Angsana New" w:hint="cs"/>
          <w:sz w:val="30"/>
          <w:szCs w:val="30"/>
          <w:cs/>
        </w:rPr>
        <w:t>ล้านบาท</w:t>
      </w:r>
      <w:r w:rsidR="00746A52" w:rsidRPr="00DF06DC">
        <w:rPr>
          <w:rFonts w:ascii="Angsana New" w:eastAsia="DengXian" w:hAnsi="Angsana New" w:hint="cs"/>
          <w:sz w:val="30"/>
          <w:szCs w:val="30"/>
          <w:cs/>
        </w:rPr>
        <w:t xml:space="preserve"> </w:t>
      </w:r>
      <w:r w:rsidR="00250BE4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(จำนวนทั้งหมด </w:t>
      </w:r>
      <w:r w:rsidR="00250BE4" w:rsidRPr="00DF06DC">
        <w:rPr>
          <w:rFonts w:ascii="Angsana New" w:eastAsia="DengXian" w:hAnsi="Angsana New"/>
          <w:sz w:val="30"/>
          <w:szCs w:val="30"/>
          <w:lang w:eastAsia="zh-CN"/>
        </w:rPr>
        <w:t xml:space="preserve">3,300 </w:t>
      </w:r>
      <w:r w:rsidR="00250BE4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ล้านหุ้น </w:t>
      </w:r>
      <w:r w:rsidR="00746A52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มูลค่าหุ้นละ </w:t>
      </w:r>
      <w:r w:rsidR="00746A52" w:rsidRPr="00DF06DC">
        <w:rPr>
          <w:rFonts w:ascii="Angsana New" w:eastAsia="DengXian" w:hAnsi="Angsana New"/>
          <w:sz w:val="30"/>
          <w:szCs w:val="30"/>
          <w:lang w:eastAsia="zh-CN"/>
        </w:rPr>
        <w:t xml:space="preserve">10 </w:t>
      </w:r>
      <w:r w:rsidR="00746A52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>บาท</w:t>
      </w:r>
      <w:r w:rsidR="00BD627A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) </w:t>
      </w:r>
      <w:r w:rsidR="00746A52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>เป็นจำน</w:t>
      </w:r>
      <w:r w:rsidR="00D21BAD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วน </w:t>
      </w:r>
      <w:r w:rsidR="00CD1F60" w:rsidRPr="00DF06DC">
        <w:rPr>
          <w:rFonts w:ascii="Angsana New" w:eastAsia="DengXian" w:hAnsi="Angsana New"/>
          <w:sz w:val="30"/>
          <w:szCs w:val="30"/>
          <w:lang w:eastAsia="zh-CN"/>
        </w:rPr>
        <w:t xml:space="preserve">28,314 </w:t>
      </w:r>
      <w:r w:rsidR="00CD1F60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ล้านบาท (จำนวนทั้งหมด </w:t>
      </w:r>
      <w:r w:rsidR="00CD1F60" w:rsidRPr="00DF06DC">
        <w:rPr>
          <w:rFonts w:ascii="Angsana New" w:eastAsia="DengXian" w:hAnsi="Angsana New"/>
          <w:sz w:val="30"/>
          <w:szCs w:val="30"/>
          <w:lang w:eastAsia="zh-CN"/>
        </w:rPr>
        <w:t xml:space="preserve">3,300 </w:t>
      </w:r>
      <w:r w:rsidR="00CD1F60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ล้านหุ้น มูลค่าหุ้นละ </w:t>
      </w:r>
      <w:r w:rsidR="00CD1F60" w:rsidRPr="00DF06DC">
        <w:rPr>
          <w:rFonts w:ascii="Angsana New" w:eastAsia="DengXian" w:hAnsi="Angsana New"/>
          <w:sz w:val="30"/>
          <w:szCs w:val="30"/>
          <w:lang w:eastAsia="zh-CN"/>
        </w:rPr>
        <w:t xml:space="preserve">8.58 </w:t>
      </w:r>
      <w:r w:rsidR="00CD1F60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บาท) </w:t>
      </w:r>
      <w:r w:rsidR="00222294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เพื่อล้างผลขาดทุนสะสม ทั้งนี้ </w:t>
      </w:r>
      <w:r w:rsidR="00A619B0" w:rsidRPr="00DF06DC">
        <w:rPr>
          <w:rFonts w:ascii="Angsana New" w:eastAsia="DengXian" w:hAnsi="Angsana New" w:hint="cs"/>
          <w:sz w:val="30"/>
          <w:szCs w:val="30"/>
          <w:cs/>
          <w:lang w:eastAsia="zh-CN"/>
        </w:rPr>
        <w:t xml:space="preserve">บริษัทยังคงถือสัดส่วนการถือหุ้นเท่าเดิม และกลุ่มบริษัทยังคงมีส่วนได้เสียเป็นร้อยละ </w:t>
      </w:r>
      <w:r w:rsidR="00A619B0" w:rsidRPr="00DF06DC">
        <w:rPr>
          <w:rFonts w:ascii="Angsana New" w:eastAsia="DengXian" w:hAnsi="Angsana New"/>
          <w:sz w:val="30"/>
          <w:szCs w:val="30"/>
          <w:lang w:eastAsia="zh-CN"/>
        </w:rPr>
        <w:t>99.99</w:t>
      </w:r>
    </w:p>
    <w:p w14:paraId="0E7EE82A" w14:textId="77777777" w:rsidR="00A619B0" w:rsidRPr="00DF06DC" w:rsidRDefault="00A619B0" w:rsidP="00B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30CC0D" w14:textId="4215AC2B" w:rsidR="00325F72" w:rsidRPr="00DF06DC" w:rsidRDefault="00F33D90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F10D24F" w14:textId="27F84FED" w:rsidR="00325F72" w:rsidRPr="00DF06DC" w:rsidRDefault="00325F72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44"/>
        <w:gridCol w:w="2186"/>
      </w:tblGrid>
      <w:tr w:rsidR="009C0A0A" w:rsidRPr="00DF06DC" w14:paraId="71D44463" w14:textId="77777777" w:rsidTr="006B6FC0">
        <w:tc>
          <w:tcPr>
            <w:tcW w:w="5220" w:type="dxa"/>
            <w:vAlign w:val="bottom"/>
          </w:tcPr>
          <w:p w14:paraId="6AC1B62C" w14:textId="77777777" w:rsidR="009C0A0A" w:rsidRPr="00DF06DC" w:rsidRDefault="009C0A0A" w:rsidP="00906F18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769585" w14:textId="32F31ADA" w:rsidR="009C0A0A" w:rsidRPr="00DF06DC" w:rsidRDefault="009C0A0A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1CA561F" w14:textId="77777777" w:rsidR="009C0A0A" w:rsidRPr="00DF06DC" w:rsidRDefault="009C0A0A" w:rsidP="00906F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A56DFCA" w14:textId="22E37D0C" w:rsidR="009C0A0A" w:rsidRPr="00DF06DC" w:rsidRDefault="00297ACB" w:rsidP="002F364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0768" w:rsidRPr="00DF06DC" w14:paraId="29ADE024" w14:textId="77777777" w:rsidTr="006B6FC0">
        <w:tc>
          <w:tcPr>
            <w:tcW w:w="5220" w:type="dxa"/>
            <w:vAlign w:val="bottom"/>
          </w:tcPr>
          <w:p w14:paraId="49EBE0E5" w14:textId="77777777" w:rsidR="00790768" w:rsidRPr="00DF06DC" w:rsidRDefault="00790768" w:rsidP="00906F18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F8FF9" w14:textId="2158FDB4" w:rsidR="00790768" w:rsidRPr="00DF06DC" w:rsidRDefault="00790768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" w:type="dxa"/>
            <w:vAlign w:val="bottom"/>
          </w:tcPr>
          <w:p w14:paraId="4AE33B0B" w14:textId="77777777" w:rsidR="00790768" w:rsidRPr="00DF06DC" w:rsidRDefault="00790768" w:rsidP="00906F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B78A1FD" w14:textId="77777777" w:rsidR="00790768" w:rsidRPr="00DF06DC" w:rsidRDefault="00790768" w:rsidP="00790768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  <w:p w14:paraId="0A5CEAF1" w14:textId="4DEB3343" w:rsidR="00790768" w:rsidRPr="00DF06DC" w:rsidRDefault="00790768" w:rsidP="00790768">
            <w:pP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9C0A0A" w:rsidRPr="00DF06DC" w14:paraId="2B2E89B6" w14:textId="77777777" w:rsidTr="006B6FC0">
        <w:tc>
          <w:tcPr>
            <w:tcW w:w="5220" w:type="dxa"/>
            <w:vAlign w:val="bottom"/>
          </w:tcPr>
          <w:p w14:paraId="31FA3EB9" w14:textId="34672DE2" w:rsidR="009C0A0A" w:rsidRPr="00DF06DC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8452076" w14:textId="77777777" w:rsidR="009C0A0A" w:rsidRPr="00DF06DC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584DF06" w14:textId="77777777" w:rsidR="009C0A0A" w:rsidRPr="00DF06DC" w:rsidRDefault="009C0A0A" w:rsidP="00906F18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356CD4DA" w14:textId="363DAC16" w:rsidR="009C0A0A" w:rsidRPr="00DF06DC" w:rsidRDefault="009C0A0A" w:rsidP="0011429C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0A0A" w:rsidRPr="00DF06DC" w14:paraId="01AA6D90" w14:textId="77777777">
        <w:tc>
          <w:tcPr>
            <w:tcW w:w="5220" w:type="dxa"/>
            <w:vAlign w:val="bottom"/>
          </w:tcPr>
          <w:p w14:paraId="7E0D026D" w14:textId="3BCE0CF0" w:rsidR="009C0A0A" w:rsidRPr="00DF06DC" w:rsidRDefault="00863D95" w:rsidP="009C0A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C17BA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530" w:type="dxa"/>
            <w:vAlign w:val="bottom"/>
          </w:tcPr>
          <w:p w14:paraId="54231E09" w14:textId="77777777" w:rsidR="009C0A0A" w:rsidRPr="00DF06DC" w:rsidRDefault="009C0A0A" w:rsidP="009C0A0A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31BD872" w14:textId="77777777" w:rsidR="009C0A0A" w:rsidRPr="00DF06DC" w:rsidRDefault="009C0A0A" w:rsidP="009C0A0A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</w:tcPr>
          <w:p w14:paraId="0E4B8142" w14:textId="618AD323" w:rsidR="009C0A0A" w:rsidRPr="00DF06DC" w:rsidRDefault="00EC53E2" w:rsidP="00D67D86">
            <w:pPr>
              <w:tabs>
                <w:tab w:val="clear" w:pos="1871"/>
                <w:tab w:val="left" w:pos="1245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71,708,165 </w:t>
            </w:r>
          </w:p>
        </w:tc>
      </w:tr>
      <w:tr w:rsidR="00863D95" w:rsidRPr="00DF06DC" w14:paraId="2F9E9A22" w14:textId="77777777">
        <w:tc>
          <w:tcPr>
            <w:tcW w:w="5220" w:type="dxa"/>
            <w:vAlign w:val="bottom"/>
          </w:tcPr>
          <w:p w14:paraId="63BA82F4" w14:textId="37A8DB5B" w:rsidR="00863D95" w:rsidRPr="00DF06DC" w:rsidRDefault="00863D95" w:rsidP="00863D95">
            <w:pPr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3EC29B" w14:textId="299EC80A" w:rsidR="00863D95" w:rsidRPr="00DF06DC" w:rsidRDefault="00863D95" w:rsidP="00863D95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A18469A" w14:textId="77777777" w:rsidR="00863D95" w:rsidRPr="00DF06DC" w:rsidRDefault="00863D95" w:rsidP="00863D95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</w:tcPr>
          <w:p w14:paraId="70595F01" w14:textId="25D2E073" w:rsidR="00863D95" w:rsidRPr="00DF06DC" w:rsidRDefault="00EC53E2" w:rsidP="00D67D86">
            <w:pPr>
              <w:tabs>
                <w:tab w:val="clear" w:pos="1644"/>
                <w:tab w:val="clear" w:pos="1871"/>
                <w:tab w:val="left" w:pos="1245"/>
                <w:tab w:val="left" w:pos="1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1,269,244 </w:t>
            </w:r>
          </w:p>
        </w:tc>
      </w:tr>
      <w:tr w:rsidR="00863D95" w:rsidRPr="00DF06DC" w14:paraId="686267D2" w14:textId="77777777">
        <w:tc>
          <w:tcPr>
            <w:tcW w:w="5220" w:type="dxa"/>
            <w:shd w:val="clear" w:color="auto" w:fill="auto"/>
            <w:vAlign w:val="bottom"/>
          </w:tcPr>
          <w:p w14:paraId="0E20B38E" w14:textId="21FE04CF" w:rsidR="00863D95" w:rsidRPr="00DF06DC" w:rsidRDefault="00863D95" w:rsidP="00863D95">
            <w:pPr>
              <w:spacing w:line="240" w:lineRule="auto"/>
              <w:ind w:left="337" w:hanging="33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51758" w14:textId="4B6CE60D" w:rsidR="00863D95" w:rsidRPr="00DF06DC" w:rsidRDefault="00863D95" w:rsidP="00863D95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93E5A8D" w14:textId="77777777" w:rsidR="00863D95" w:rsidRPr="00DF06DC" w:rsidRDefault="00863D95" w:rsidP="00863D95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auto"/>
          </w:tcPr>
          <w:p w14:paraId="6824D73F" w14:textId="244AAB20" w:rsidR="00863D95" w:rsidRPr="00DF06DC" w:rsidRDefault="003221C3" w:rsidP="00D67D86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4,929,129 </w:t>
            </w:r>
          </w:p>
        </w:tc>
      </w:tr>
      <w:tr w:rsidR="00BC17BA" w:rsidRPr="00DF06DC" w14:paraId="2794D0BE" w14:textId="77777777">
        <w:tc>
          <w:tcPr>
            <w:tcW w:w="5220" w:type="dxa"/>
            <w:vAlign w:val="bottom"/>
          </w:tcPr>
          <w:p w14:paraId="2235DEA0" w14:textId="001D0055" w:rsidR="00BC17BA" w:rsidRPr="00DF06DC" w:rsidRDefault="00BC17BA" w:rsidP="00BC17B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530" w:type="dxa"/>
            <w:vAlign w:val="bottom"/>
          </w:tcPr>
          <w:p w14:paraId="07AA52DB" w14:textId="77777777" w:rsidR="00BC17BA" w:rsidRPr="00DF06DC" w:rsidRDefault="00BC17BA" w:rsidP="00BC17BA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7FD1BBC" w14:textId="77777777" w:rsidR="00BC17BA" w:rsidRPr="00DF06DC" w:rsidRDefault="00BC17BA" w:rsidP="00BC17BA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14:paraId="241DD583" w14:textId="5F93B39B" w:rsidR="00BC17BA" w:rsidRPr="00DF06DC" w:rsidRDefault="003221C3" w:rsidP="00BC17BA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77,906,538 </w:t>
            </w:r>
          </w:p>
        </w:tc>
      </w:tr>
      <w:tr w:rsidR="00BC17BA" w:rsidRPr="00DF06DC" w14:paraId="084B0D04" w14:textId="77777777" w:rsidTr="006B6FC0">
        <w:tc>
          <w:tcPr>
            <w:tcW w:w="5220" w:type="dxa"/>
            <w:vAlign w:val="bottom"/>
          </w:tcPr>
          <w:p w14:paraId="1318CDD0" w14:textId="77777777" w:rsidR="00BC17BA" w:rsidRPr="00DF06DC" w:rsidRDefault="00BC17BA" w:rsidP="00BC17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99C4E4C" w14:textId="77777777" w:rsidR="00BC17BA" w:rsidRPr="00DF06DC" w:rsidRDefault="00BC17BA" w:rsidP="00BC17BA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F6D6E5" w14:textId="77777777" w:rsidR="00BC17BA" w:rsidRPr="00DF06DC" w:rsidRDefault="00BC17BA" w:rsidP="00BC17BA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09ED481" w14:textId="22CB40FA" w:rsidR="00BC17BA" w:rsidRPr="00DF06DC" w:rsidRDefault="001F0EC4" w:rsidP="00BC17BA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1,192,399</w:t>
            </w:r>
          </w:p>
        </w:tc>
      </w:tr>
      <w:tr w:rsidR="00BC17BA" w:rsidRPr="00DF06DC" w14:paraId="4D12CA53" w14:textId="77777777">
        <w:tc>
          <w:tcPr>
            <w:tcW w:w="5220" w:type="dxa"/>
            <w:vAlign w:val="bottom"/>
          </w:tcPr>
          <w:p w14:paraId="53A26C21" w14:textId="77777777" w:rsidR="00BC17BA" w:rsidRPr="00DF06DC" w:rsidRDefault="00BC17BA" w:rsidP="00BC17B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vAlign w:val="bottom"/>
          </w:tcPr>
          <w:p w14:paraId="191B0701" w14:textId="77777777" w:rsidR="00BC17BA" w:rsidRPr="00DF06DC" w:rsidRDefault="00BC17BA" w:rsidP="00BC17BA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B22BDB7" w14:textId="77777777" w:rsidR="00BC17BA" w:rsidRPr="00DF06DC" w:rsidRDefault="00BC17BA" w:rsidP="00BC17BA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ED5044C" w14:textId="6CB4E389" w:rsidR="00BC17BA" w:rsidRPr="00DF06DC" w:rsidRDefault="00C70339" w:rsidP="00BC17BA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4,975,273 </w:t>
            </w:r>
          </w:p>
        </w:tc>
      </w:tr>
      <w:tr w:rsidR="00BC17BA" w:rsidRPr="00DF06DC" w14:paraId="2E0A178D" w14:textId="77777777">
        <w:tc>
          <w:tcPr>
            <w:tcW w:w="5220" w:type="dxa"/>
            <w:vAlign w:val="bottom"/>
          </w:tcPr>
          <w:p w14:paraId="64E8AF96" w14:textId="7765F1C1" w:rsidR="00BC17BA" w:rsidRPr="00DF06DC" w:rsidRDefault="00BC17BA" w:rsidP="00BC17B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4DA4FABD" w14:textId="77777777" w:rsidR="00BC17BA" w:rsidRPr="00DF06DC" w:rsidRDefault="00BC17BA" w:rsidP="00BC17BA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E242AA" w14:textId="77777777" w:rsidR="00BC17BA" w:rsidRPr="00DF06DC" w:rsidRDefault="00BC17BA" w:rsidP="00BC17BA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43B76" w14:textId="7289F6BA" w:rsidR="00BC17BA" w:rsidRPr="00DF06DC" w:rsidRDefault="00C70339" w:rsidP="00BC17BA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84,074,210 </w:t>
            </w:r>
          </w:p>
        </w:tc>
      </w:tr>
    </w:tbl>
    <w:p w14:paraId="33DB3FED" w14:textId="77777777" w:rsidR="009B458B" w:rsidRPr="00DF06DC" w:rsidRDefault="00D37ED2" w:rsidP="0084035A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ab/>
      </w:r>
    </w:p>
    <w:p w14:paraId="5ED223A8" w14:textId="21350A91" w:rsidR="00D37ED2" w:rsidRPr="00DF06DC" w:rsidRDefault="009B458B" w:rsidP="0084035A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ab/>
      </w:r>
      <w:r w:rsidR="00D37ED2" w:rsidRPr="00DF06DC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37ED2" w:rsidRPr="00DF06DC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37ED2" w:rsidRPr="00DF06DC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301B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1BBA">
        <w:rPr>
          <w:rFonts w:asciiTheme="majorBidi" w:hAnsiTheme="majorBidi" w:cstheme="majorBidi"/>
          <w:sz w:val="30"/>
          <w:szCs w:val="30"/>
        </w:rPr>
        <w:t xml:space="preserve">31 </w:t>
      </w:r>
      <w:r w:rsidR="00D37ED2" w:rsidRPr="00DF06DC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01BBA">
        <w:rPr>
          <w:rFonts w:asciiTheme="majorBidi" w:hAnsiTheme="majorBidi" w:cstheme="majorBidi"/>
          <w:sz w:val="30"/>
          <w:szCs w:val="30"/>
        </w:rPr>
        <w:t xml:space="preserve"> 2566 </w:t>
      </w:r>
      <w:r w:rsidR="00D37ED2" w:rsidRPr="00DF06DC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="00D37ED2" w:rsidRPr="00DF06DC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5E63DF" w:rsidRPr="00DF06DC">
        <w:rPr>
          <w:rFonts w:asciiTheme="majorBidi" w:hAnsiTheme="majorBidi" w:cstheme="majorBidi"/>
          <w:sz w:val="30"/>
          <w:szCs w:val="30"/>
        </w:rPr>
        <w:br/>
      </w:r>
      <w:r w:rsidR="00D37ED2" w:rsidRPr="00DF06D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งบการเงินรวมจำนวนเงิน </w:t>
      </w:r>
      <w:r w:rsidR="00152755">
        <w:rPr>
          <w:rFonts w:asciiTheme="majorBidi" w:hAnsiTheme="majorBidi" w:cstheme="majorBidi"/>
          <w:sz w:val="30"/>
          <w:szCs w:val="30"/>
        </w:rPr>
        <w:t>204.22</w:t>
      </w:r>
      <w:r w:rsidR="002602EC"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ED2" w:rsidRPr="00DF06D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C4EBD" w:rsidRPr="00DF06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301BBA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2C4EBD" w:rsidRPr="00DF06DC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301BBA">
        <w:rPr>
          <w:rFonts w:asciiTheme="majorBidi" w:hAnsiTheme="majorBidi" w:cstheme="majorBidi"/>
          <w:i/>
          <w:iCs/>
          <w:sz w:val="30"/>
          <w:szCs w:val="30"/>
        </w:rPr>
        <w:t xml:space="preserve"> 118.</w:t>
      </w:r>
      <w:r w:rsidR="00827DD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01BBA">
        <w:rPr>
          <w:rFonts w:asciiTheme="majorBidi" w:hAnsiTheme="majorBidi" w:cstheme="majorBidi"/>
          <w:i/>
          <w:iCs/>
          <w:sz w:val="30"/>
          <w:szCs w:val="30"/>
        </w:rPr>
        <w:t xml:space="preserve">9 </w:t>
      </w:r>
      <w:r w:rsidR="002C4EBD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2C4EBD" w:rsidRPr="00DF06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182A82" w14:textId="77777777" w:rsidR="00D37ED2" w:rsidRPr="00DF06DC" w:rsidRDefault="00D37ED2" w:rsidP="00D37ED2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65F47092" w14:textId="02C3CEA6" w:rsidR="00D37ED2" w:rsidRPr="00DF06DC" w:rsidRDefault="00D37ED2" w:rsidP="00D37ED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DF06DC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DF06DC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DF06DC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DF06DC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152755">
        <w:rPr>
          <w:rFonts w:asciiTheme="majorBidi" w:hAnsiTheme="majorBidi" w:cstheme="majorBidi"/>
          <w:color w:val="0D0D0D"/>
          <w:sz w:val="30"/>
          <w:szCs w:val="30"/>
        </w:rPr>
        <w:t>61.69</w:t>
      </w:r>
      <w:r w:rsidR="002602EC" w:rsidRPr="00DF06DC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>256</w:t>
      </w:r>
      <w:r w:rsidR="001929A3"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>5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="004F3053">
        <w:rPr>
          <w:rFonts w:asciiTheme="majorBidi" w:hAnsiTheme="majorBidi" w:cstheme="majorBidi"/>
          <w:i/>
          <w:iCs/>
          <w:color w:val="0D0D0D"/>
          <w:sz w:val="30"/>
          <w:szCs w:val="30"/>
        </w:rPr>
        <w:t>87.57</w:t>
      </w:r>
      <w:r w:rsidR="00390EEE"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DF06DC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E82B80">
        <w:rPr>
          <w:rFonts w:asciiTheme="majorBidi" w:hAnsiTheme="majorBidi" w:cstheme="majorBidi"/>
          <w:sz w:val="30"/>
          <w:szCs w:val="30"/>
        </w:rPr>
        <w:t>3.20</w:t>
      </w:r>
      <w:r w:rsidR="00603A7A" w:rsidRPr="00DF06DC">
        <w:rPr>
          <w:rFonts w:asciiTheme="majorBidi" w:hAnsiTheme="majorBidi" w:cstheme="majorBidi"/>
          <w:sz w:val="30"/>
          <w:szCs w:val="30"/>
        </w:rPr>
        <w:t xml:space="preserve"> - 5.</w:t>
      </w:r>
      <w:r w:rsidR="00641010">
        <w:rPr>
          <w:rFonts w:asciiTheme="majorBidi" w:hAnsiTheme="majorBidi" w:cstheme="majorBidi"/>
          <w:sz w:val="30"/>
          <w:szCs w:val="30"/>
        </w:rPr>
        <w:t>14</w:t>
      </w:r>
      <w:r w:rsidR="006B6FC0" w:rsidRPr="00DF06DC">
        <w:rPr>
          <w:rFonts w:asciiTheme="majorBidi" w:hAnsiTheme="majorBidi" w:cstheme="majorBidi"/>
          <w:color w:val="0D0D0D"/>
          <w:sz w:val="30"/>
          <w:szCs w:val="30"/>
          <w:cs/>
        </w:rPr>
        <w:br/>
      </w:r>
      <w:r w:rsidRPr="00DF06DC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>256</w:t>
      </w:r>
      <w:r w:rsidR="00842D6E"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>5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ร้อยละ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2.95 </w:t>
      </w:r>
      <w:r w:rsidR="00143981">
        <w:rPr>
          <w:rFonts w:asciiTheme="majorBidi" w:hAnsiTheme="majorBidi" w:cstheme="majorBidi"/>
          <w:i/>
          <w:iCs/>
          <w:color w:val="0D0D0D"/>
          <w:sz w:val="30"/>
          <w:szCs w:val="30"/>
        </w:rPr>
        <w:t>-</w:t>
      </w:r>
      <w:r w:rsidR="00A9154E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  <w:r w:rsidR="00097585">
        <w:rPr>
          <w:rFonts w:asciiTheme="majorBidi" w:hAnsiTheme="majorBidi" w:cstheme="majorBidi"/>
          <w:i/>
          <w:iCs/>
          <w:color w:val="0D0D0D"/>
          <w:sz w:val="30"/>
          <w:szCs w:val="30"/>
        </w:rPr>
        <w:t>5.14</w:t>
      </w:r>
      <w:r w:rsidR="00A9154E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DF06DC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DF06DC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16548798" w14:textId="54DFF6D8" w:rsidR="001457CF" w:rsidRPr="00DF06DC" w:rsidRDefault="001457CF" w:rsidP="00D37ED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2F0D9F9A" w14:textId="59B824D0" w:rsidR="001457CF" w:rsidRPr="00DF06DC" w:rsidRDefault="001457CF" w:rsidP="0014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ณ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3</w:t>
      </w:r>
      <w:r w:rsidR="005066D3" w:rsidRPr="00DF06DC">
        <w:rPr>
          <w:rFonts w:ascii="Angsana New" w:hAnsi="Angsana New"/>
          <w:sz w:val="30"/>
          <w:szCs w:val="30"/>
        </w:rPr>
        <w:t xml:space="preserve">1 </w:t>
      </w:r>
      <w:r w:rsidR="005066D3"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วิธีราคาทุนทดแทนและวิธีคิดลดกระแสเงินสดโดยใช้อัตราคิดลด ซึ่งจัดลำดับมูลค่ายุติธรรมเป็นระดับ </w:t>
      </w:r>
      <w:r w:rsidRPr="00DF06DC">
        <w:rPr>
          <w:rFonts w:ascii="Angsana New" w:hAnsi="Angsana New" w:hint="cs"/>
          <w:sz w:val="30"/>
          <w:szCs w:val="30"/>
        </w:rPr>
        <w:t>3</w:t>
      </w:r>
    </w:p>
    <w:p w14:paraId="325FBF71" w14:textId="2247D724" w:rsidR="002767C0" w:rsidRPr="00DF06DC" w:rsidRDefault="002767C0" w:rsidP="006B6FC0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3915478F" w14:textId="0A62D1EC" w:rsidR="00A17888" w:rsidRPr="00DF06DC" w:rsidRDefault="00A17888" w:rsidP="00A17888">
      <w:pPr>
        <w:tabs>
          <w:tab w:val="clear" w:pos="454"/>
          <w:tab w:val="clear" w:pos="680"/>
          <w:tab w:val="left" w:pos="540"/>
          <w:tab w:val="left" w:pos="990"/>
          <w:tab w:val="left" w:pos="10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การซื้ออสังหาริมทรัพย์เพื่อการลงทุนที่สำคัญในระหว่างปี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i/>
          <w:iCs/>
          <w:sz w:val="30"/>
          <w:szCs w:val="30"/>
        </w:rPr>
        <w:t>2565</w:t>
      </w:r>
    </w:p>
    <w:p w14:paraId="60B2FA8F" w14:textId="77777777" w:rsidR="00A17888" w:rsidRPr="00DF06DC" w:rsidRDefault="00A17888" w:rsidP="00A17888">
      <w:pPr>
        <w:tabs>
          <w:tab w:val="clear" w:pos="454"/>
          <w:tab w:val="clear" w:pos="680"/>
          <w:tab w:val="left" w:pos="540"/>
          <w:tab w:val="left" w:pos="99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847414" w14:textId="150EAFC8" w:rsidR="002D66E3" w:rsidRPr="00DF06DC" w:rsidRDefault="00A17888" w:rsidP="00A17888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</w:rPr>
        <w:t xml:space="preserve"> 26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</w:rPr>
        <w:t xml:space="preserve"> 2565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กลุ่มบริษัทได้เข้าทำสัญญาซื้อที่ดิน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และอาคารในโรงแรมดุสิตดีทู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เชียงใหม่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ผ่านบริษัท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เชียงใหม่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โฮเทลส์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คอลเลกชั่น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เป็นจำนวนเงินประมาณ</w:t>
      </w:r>
      <w:r w:rsidRPr="00DF06DC">
        <w:rPr>
          <w:rFonts w:ascii="Angsana New" w:hAnsi="Angsana New"/>
          <w:sz w:val="30"/>
          <w:szCs w:val="30"/>
        </w:rPr>
        <w:t xml:space="preserve"> 597.38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ในวันเดียวกันบริษัทได้ทำสัญญาให้เช่าที่ดิน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และอาคารดังกล่าวแก่บุคคลภายนอก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เป็นระยะเวลา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</w:rPr>
        <w:br/>
        <w:t>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กลุ่มบริษัทได้จัดประเภทที่ดิน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และอาคารดังกล่าวเป็นอสังหาริมทรัพย์เพื่อการลงทุน</w:t>
      </w:r>
    </w:p>
    <w:p w14:paraId="30BA6CC9" w14:textId="54C01974" w:rsidR="004B66C1" w:rsidRPr="00DF06DC" w:rsidRDefault="004B66C1" w:rsidP="001457CF">
      <w:pPr>
        <w:tabs>
          <w:tab w:val="left" w:pos="540"/>
        </w:tabs>
        <w:jc w:val="thaiDistribute"/>
        <w:rPr>
          <w:rFonts w:asciiTheme="majorBidi" w:hAnsiTheme="majorBidi" w:cstheme="majorBidi"/>
          <w:color w:val="0D0D0D"/>
          <w:sz w:val="24"/>
          <w:szCs w:val="24"/>
          <w:cs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620"/>
        <w:gridCol w:w="236"/>
        <w:gridCol w:w="1474"/>
      </w:tblGrid>
      <w:tr w:rsidR="00906F18" w:rsidRPr="00DF06DC" w14:paraId="7B68207F" w14:textId="77777777" w:rsidTr="00D67D86">
        <w:trPr>
          <w:trHeight w:val="20"/>
          <w:tblHeader/>
        </w:trPr>
        <w:tc>
          <w:tcPr>
            <w:tcW w:w="6390" w:type="dxa"/>
          </w:tcPr>
          <w:p w14:paraId="008AC2B5" w14:textId="63988B59" w:rsidR="00906F18" w:rsidRPr="00DF06DC" w:rsidRDefault="00906F18" w:rsidP="00906F18">
            <w:pPr>
              <w:spacing w:line="223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665C3B9F" w14:textId="374F3FAB" w:rsidR="00906F18" w:rsidRPr="00DF06DC" w:rsidRDefault="00297ACB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6F18" w:rsidRPr="00DF06DC" w14:paraId="4A9E2672" w14:textId="77777777" w:rsidTr="00D67D86">
        <w:trPr>
          <w:trHeight w:val="20"/>
          <w:tblHeader/>
        </w:trPr>
        <w:tc>
          <w:tcPr>
            <w:tcW w:w="6390" w:type="dxa"/>
          </w:tcPr>
          <w:p w14:paraId="64B3965B" w14:textId="77777777" w:rsidR="00906F18" w:rsidRPr="00DF06DC" w:rsidRDefault="00906F18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center"/>
          </w:tcPr>
          <w:p w14:paraId="589C0264" w14:textId="4BFDABD5" w:rsidR="00906F18" w:rsidRPr="00DF06DC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57CF" w:rsidRPr="00DF06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74148E4B" w14:textId="77777777" w:rsidR="00906F18" w:rsidRPr="00DF06DC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3A3B686" w14:textId="419BF3ED" w:rsidR="00906F18" w:rsidRPr="00DF06DC" w:rsidRDefault="00564044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57CF" w:rsidRPr="00DF06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B6FC0" w:rsidRPr="00DF06DC" w14:paraId="428742D2" w14:textId="77777777" w:rsidTr="00D67D86">
        <w:trPr>
          <w:trHeight w:val="20"/>
          <w:tblHeader/>
        </w:trPr>
        <w:tc>
          <w:tcPr>
            <w:tcW w:w="6390" w:type="dxa"/>
          </w:tcPr>
          <w:p w14:paraId="47F7567F" w14:textId="77777777" w:rsidR="006B6FC0" w:rsidRPr="00DF06DC" w:rsidRDefault="006B6FC0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76BE28AA" w14:textId="18ABECC7" w:rsidR="006B6FC0" w:rsidRPr="00DF06DC" w:rsidRDefault="006B6FC0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82AFC7D" w14:textId="77777777" w:rsidR="006B6FC0" w:rsidRPr="00DF06DC" w:rsidRDefault="006B6FC0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242535A2" w14:textId="13F77E10" w:rsidR="006B6FC0" w:rsidRPr="00DF06DC" w:rsidRDefault="00DC06E7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6F18" w:rsidRPr="00DF06DC" w14:paraId="369306AD" w14:textId="77777777" w:rsidTr="00D67D86">
        <w:trPr>
          <w:trHeight w:val="20"/>
          <w:tblHeader/>
        </w:trPr>
        <w:tc>
          <w:tcPr>
            <w:tcW w:w="6390" w:type="dxa"/>
          </w:tcPr>
          <w:p w14:paraId="62E91FF3" w14:textId="77777777" w:rsidR="00906F18" w:rsidRPr="00DF06DC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47BA5C4" w14:textId="77777777" w:rsidR="00906F18" w:rsidRPr="00DF06DC" w:rsidRDefault="00906F18" w:rsidP="00906F18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F18" w:rsidRPr="00DF06DC" w14:paraId="7642C61B" w14:textId="77777777" w:rsidTr="00D67D86">
        <w:trPr>
          <w:trHeight w:val="20"/>
          <w:tblHeader/>
        </w:trPr>
        <w:tc>
          <w:tcPr>
            <w:tcW w:w="6390" w:type="dxa"/>
          </w:tcPr>
          <w:p w14:paraId="4173F6B6" w14:textId="04BE387C" w:rsidR="00906F18" w:rsidRPr="00DF06DC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18CC721F" w14:textId="77777777" w:rsidR="00906F18" w:rsidRPr="00DF06DC" w:rsidRDefault="00906F18" w:rsidP="00906F18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457CF" w:rsidRPr="00DF06DC" w14:paraId="652F86DC" w14:textId="77777777" w:rsidTr="00D67D86">
        <w:trPr>
          <w:trHeight w:val="20"/>
        </w:trPr>
        <w:tc>
          <w:tcPr>
            <w:tcW w:w="6390" w:type="dxa"/>
          </w:tcPr>
          <w:p w14:paraId="7AB6F882" w14:textId="77777777" w:rsidR="001457CF" w:rsidRPr="00DF06DC" w:rsidRDefault="001457CF" w:rsidP="001457CF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1620" w:type="dxa"/>
          </w:tcPr>
          <w:p w14:paraId="5868996C" w14:textId="0721928B" w:rsidR="001457CF" w:rsidRPr="00DF06DC" w:rsidRDefault="00D04586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3,526,418</w:t>
            </w:r>
          </w:p>
        </w:tc>
        <w:tc>
          <w:tcPr>
            <w:tcW w:w="236" w:type="dxa"/>
          </w:tcPr>
          <w:p w14:paraId="3FD2AA5D" w14:textId="77777777" w:rsidR="001457CF" w:rsidRPr="00DF06DC" w:rsidRDefault="001457CF" w:rsidP="001457CF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FDE7B5E" w14:textId="1F47E835" w:rsidR="001457CF" w:rsidRPr="00DF06DC" w:rsidRDefault="00D04586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3,095,766</w:t>
            </w:r>
          </w:p>
        </w:tc>
      </w:tr>
      <w:tr w:rsidR="001457CF" w:rsidRPr="00DF06DC" w14:paraId="2DD0333F" w14:textId="77777777" w:rsidTr="00D67D86">
        <w:trPr>
          <w:trHeight w:val="72"/>
        </w:trPr>
        <w:tc>
          <w:tcPr>
            <w:tcW w:w="6390" w:type="dxa"/>
          </w:tcPr>
          <w:p w14:paraId="6B558B39" w14:textId="77777777" w:rsidR="001457CF" w:rsidRPr="00DF06DC" w:rsidRDefault="001457CF" w:rsidP="001457CF">
            <w:pPr>
              <w:spacing w:line="235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ต้นทุนที่ใช้ในการดำเนินงานทางตรง (รวมทั้งค่าซ่อมแซมและค่าบํารุงรักษา)</w:t>
            </w:r>
          </w:p>
        </w:tc>
        <w:tc>
          <w:tcPr>
            <w:tcW w:w="1620" w:type="dxa"/>
          </w:tcPr>
          <w:p w14:paraId="4BCAF9B9" w14:textId="77777777" w:rsidR="001457CF" w:rsidRPr="00DF06DC" w:rsidRDefault="001457CF" w:rsidP="001457CF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B1D53" w14:textId="77777777" w:rsidR="001457CF" w:rsidRPr="00DF06DC" w:rsidRDefault="001457CF" w:rsidP="001457CF">
            <w:pPr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500E14E" w14:textId="77777777" w:rsidR="001457CF" w:rsidRPr="00DF06DC" w:rsidRDefault="001457CF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57CF" w:rsidRPr="00DF06DC" w14:paraId="4ECD204B" w14:textId="77777777">
        <w:trPr>
          <w:trHeight w:val="20"/>
        </w:trPr>
        <w:tc>
          <w:tcPr>
            <w:tcW w:w="6390" w:type="dxa"/>
          </w:tcPr>
          <w:p w14:paraId="274ABD6C" w14:textId="77777777" w:rsidR="001457CF" w:rsidRPr="00DF06DC" w:rsidRDefault="001457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620" w:type="dxa"/>
          </w:tcPr>
          <w:p w14:paraId="7951A149" w14:textId="65A7B303" w:rsidR="001457CF" w:rsidRPr="00DF06DC" w:rsidRDefault="00D21898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114,787 </w:t>
            </w:r>
          </w:p>
        </w:tc>
        <w:tc>
          <w:tcPr>
            <w:tcW w:w="236" w:type="dxa"/>
          </w:tcPr>
          <w:p w14:paraId="4BA5718B" w14:textId="77777777" w:rsidR="001457CF" w:rsidRPr="00DF06DC" w:rsidRDefault="001457CF" w:rsidP="001457CF">
            <w:pPr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2501BD6F" w14:textId="5FA525F6" w:rsidR="001457CF" w:rsidRPr="00DF06DC" w:rsidRDefault="00D21898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57CF" w:rsidRPr="00DF06DC">
              <w:rPr>
                <w:rFonts w:asciiTheme="majorBidi" w:hAnsiTheme="majorBidi" w:cstheme="majorBidi"/>
                <w:sz w:val="30"/>
                <w:szCs w:val="30"/>
              </w:rPr>
              <w:t>109,103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457CF" w:rsidRPr="00DF06DC" w14:paraId="032737F9" w14:textId="77777777">
        <w:trPr>
          <w:trHeight w:val="20"/>
        </w:trPr>
        <w:tc>
          <w:tcPr>
            <w:tcW w:w="6390" w:type="dxa"/>
          </w:tcPr>
          <w:p w14:paraId="2E5CB656" w14:textId="77777777" w:rsidR="001457CF" w:rsidRPr="00DF06DC" w:rsidRDefault="001457C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620" w:type="dxa"/>
          </w:tcPr>
          <w:p w14:paraId="35CBD9F5" w14:textId="6D8B6F93" w:rsidR="001457CF" w:rsidRPr="00DF06DC" w:rsidRDefault="00D21898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14,640 </w:t>
            </w:r>
          </w:p>
        </w:tc>
        <w:tc>
          <w:tcPr>
            <w:tcW w:w="236" w:type="dxa"/>
          </w:tcPr>
          <w:p w14:paraId="6875683D" w14:textId="77777777" w:rsidR="001457CF" w:rsidRPr="00DF06DC" w:rsidRDefault="001457CF" w:rsidP="001457CF">
            <w:pPr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</w:tcPr>
          <w:p w14:paraId="7B2CDD00" w14:textId="7FA7CFA2" w:rsidR="001457CF" w:rsidRPr="00DF06DC" w:rsidRDefault="00D21898" w:rsidP="001457CF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57CF" w:rsidRPr="00DF06DC">
              <w:rPr>
                <w:rFonts w:asciiTheme="majorBidi" w:hAnsiTheme="majorBidi" w:cstheme="majorBidi"/>
                <w:sz w:val="30"/>
                <w:szCs w:val="30"/>
              </w:rPr>
              <w:t>11,948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6F64017" w14:textId="30057771" w:rsidR="000C014A" w:rsidRPr="00DF06DC" w:rsidRDefault="000C014A" w:rsidP="006B6FC0">
      <w:pPr>
        <w:rPr>
          <w:rFonts w:asciiTheme="majorBidi" w:hAnsiTheme="majorBidi" w:cstheme="majorBidi"/>
          <w:sz w:val="30"/>
          <w:szCs w:val="30"/>
        </w:rPr>
      </w:pPr>
    </w:p>
    <w:p w14:paraId="7809FF90" w14:textId="77777777" w:rsidR="00301BBA" w:rsidRDefault="0030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63ECE4" w14:textId="6DAF457F" w:rsidR="00906F18" w:rsidRPr="00DF06DC" w:rsidRDefault="00906F18" w:rsidP="00812F8D">
      <w:pPr>
        <w:tabs>
          <w:tab w:val="clear" w:pos="22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การกระทบยอดระหว่างการวัดมูลค่ามูลค่ายุติธรรมของอสังหาริมทรัพย์เพื่อการลงทุนจากการประเมินโดย</w:t>
      </w:r>
      <w:r w:rsidR="005558AC" w:rsidRPr="00DF06DC">
        <w:rPr>
          <w:rFonts w:asciiTheme="majorBidi" w:hAnsiTheme="majorBidi" w:cstheme="majorBidi"/>
          <w:sz w:val="30"/>
          <w:szCs w:val="30"/>
          <w:cs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>ผู้ประเมินอิสระที่ได้ กับการวัดมูลค่ามูลค่ายุติธรรมของอสังหาริมทรัพย์เพื่อการลงทุนที่ปรับปรุงแล้วมีดังนี้</w:t>
      </w:r>
    </w:p>
    <w:p w14:paraId="1024C0C3" w14:textId="77777777" w:rsidR="007A0F74" w:rsidRPr="00DF06DC" w:rsidRDefault="007A0F74" w:rsidP="00812F8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70"/>
        <w:gridCol w:w="1610"/>
        <w:gridCol w:w="240"/>
        <w:gridCol w:w="1480"/>
      </w:tblGrid>
      <w:tr w:rsidR="00CB4797" w:rsidRPr="00DF06DC" w14:paraId="67E2215A" w14:textId="77777777" w:rsidTr="00BC4796">
        <w:trPr>
          <w:trHeight w:val="452"/>
        </w:trPr>
        <w:tc>
          <w:tcPr>
            <w:tcW w:w="6120" w:type="dxa"/>
          </w:tcPr>
          <w:p w14:paraId="2C2D7835" w14:textId="2C2A515B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694F9C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4E200304" w14:textId="7318466A" w:rsidR="00CB4797" w:rsidRPr="00DF06DC" w:rsidRDefault="00297ACB" w:rsidP="00812F8D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797" w:rsidRPr="00DF06DC" w14:paraId="2F18CC25" w14:textId="77777777" w:rsidTr="00D67D86">
        <w:tc>
          <w:tcPr>
            <w:tcW w:w="6120" w:type="dxa"/>
          </w:tcPr>
          <w:p w14:paraId="69265E8C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60D6F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33E165F" w14:textId="4EE73371" w:rsidR="00CB4797" w:rsidRPr="00DF06DC" w:rsidRDefault="00CB4797" w:rsidP="00812F8D">
            <w:pPr>
              <w:ind w:left="72" w:firstLine="45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7E7" w:rsidRPr="00DF06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7FECF315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</w:tcPr>
          <w:p w14:paraId="40365972" w14:textId="151A8A42" w:rsidR="00CB4797" w:rsidRPr="00DF06DC" w:rsidRDefault="00564044" w:rsidP="00812F8D">
            <w:pPr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557E7" w:rsidRPr="00DF06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B4797" w:rsidRPr="00DF06DC" w14:paraId="70DCEF0E" w14:textId="77777777" w:rsidTr="00D67D86">
        <w:tc>
          <w:tcPr>
            <w:tcW w:w="6120" w:type="dxa"/>
          </w:tcPr>
          <w:p w14:paraId="655C7B5C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5630C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BE5890C" w14:textId="77777777" w:rsidR="00CB4797" w:rsidRPr="00DF06DC" w:rsidRDefault="00CB4797" w:rsidP="00812F8D">
            <w:pPr>
              <w:ind w:left="72" w:firstLine="4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C741FC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0" w:type="dxa"/>
          </w:tcPr>
          <w:p w14:paraId="1A3B5C55" w14:textId="77777777" w:rsidR="00CB4797" w:rsidRPr="00DF06DC" w:rsidRDefault="00CB4797" w:rsidP="00D67D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4797" w:rsidRPr="00DF06DC" w14:paraId="5D729AAD" w14:textId="77777777" w:rsidTr="00D67D86">
        <w:tc>
          <w:tcPr>
            <w:tcW w:w="6120" w:type="dxa"/>
          </w:tcPr>
          <w:p w14:paraId="232BD0F2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B9F37" w14:textId="77777777" w:rsidR="00CB4797" w:rsidRPr="00DF06DC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714A109" w14:textId="471B27E2" w:rsidR="00CB4797" w:rsidRPr="00DF06DC" w:rsidRDefault="00CB4797" w:rsidP="00812F8D">
            <w:pPr>
              <w:tabs>
                <w:tab w:val="left" w:pos="3007"/>
              </w:tabs>
              <w:ind w:left="72" w:hanging="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7E7" w:rsidRPr="00DF06DC" w14:paraId="2E5D25C2" w14:textId="77777777" w:rsidTr="00301BBA">
        <w:tc>
          <w:tcPr>
            <w:tcW w:w="6120" w:type="dxa"/>
          </w:tcPr>
          <w:p w14:paraId="3B1E1012" w14:textId="04C86B06" w:rsidR="00F557E7" w:rsidRPr="00DF06DC" w:rsidRDefault="00F557E7" w:rsidP="00F557E7">
            <w:pPr>
              <w:ind w:left="322" w:right="216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มูลค่ายุติธรรมของอสังหาริมทรัพย์เพื่อการลงทุน 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การประเมินโดย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ผู้ประเมินอิสระ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5B5CFB" w14:textId="77777777" w:rsidR="00F557E7" w:rsidRPr="00DF06DC" w:rsidRDefault="00F557E7" w:rsidP="00F557E7">
            <w:pPr>
              <w:ind w:left="72" w:firstLine="1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3977531E" w14:textId="79270942" w:rsidR="00F557E7" w:rsidRPr="00301BBA" w:rsidRDefault="00D56122" w:rsidP="00301BBA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BBA">
              <w:rPr>
                <w:rFonts w:ascii="Angsana New" w:hAnsi="Angsana New"/>
                <w:b/>
                <w:bCs/>
                <w:sz w:val="30"/>
                <w:szCs w:val="30"/>
              </w:rPr>
              <w:t>80,863,637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BC7BD8" w14:textId="77777777" w:rsidR="00F557E7" w:rsidRPr="00DF06DC" w:rsidRDefault="00F557E7" w:rsidP="00F557E7">
            <w:pPr>
              <w:ind w:lef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BEE17C0" w14:textId="103983E9" w:rsidR="00F557E7" w:rsidRPr="00DF06DC" w:rsidRDefault="00DF55AE" w:rsidP="00F557E7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74,747</w:t>
            </w:r>
            <w:r w:rsidR="00F557E7" w:rsidRPr="00DF06DC">
              <w:rPr>
                <w:rFonts w:ascii="Angsana New" w:hAnsi="Angsana New"/>
                <w:b/>
                <w:bCs/>
                <w:sz w:val="30"/>
                <w:szCs w:val="30"/>
              </w:rPr>
              <w:t>,982</w:t>
            </w:r>
          </w:p>
        </w:tc>
      </w:tr>
      <w:tr w:rsidR="00F557E7" w:rsidRPr="00DF06DC" w14:paraId="5CB2E65D" w14:textId="77777777" w:rsidTr="00D67D86">
        <w:tc>
          <w:tcPr>
            <w:tcW w:w="6120" w:type="dxa"/>
          </w:tcPr>
          <w:p w14:paraId="467E4809" w14:textId="77777777" w:rsidR="00F557E7" w:rsidRPr="00DF06DC" w:rsidRDefault="00F557E7" w:rsidP="00F557E7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หนี้สินจากสัญญาเช่า </w:t>
            </w:r>
          </w:p>
        </w:tc>
        <w:tc>
          <w:tcPr>
            <w:tcW w:w="270" w:type="dxa"/>
          </w:tcPr>
          <w:p w14:paraId="759E62D3" w14:textId="77777777" w:rsidR="00F557E7" w:rsidRPr="00DF06DC" w:rsidRDefault="00F557E7" w:rsidP="00F557E7">
            <w:pPr>
              <w:ind w:left="72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shd w:val="clear" w:color="auto" w:fill="auto"/>
          </w:tcPr>
          <w:p w14:paraId="58422586" w14:textId="39B57298" w:rsidR="00F557E7" w:rsidRPr="00DF06DC" w:rsidRDefault="00D132B7" w:rsidP="00DF55AE">
            <w:pPr>
              <w:ind w:left="72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3,274,216 </w:t>
            </w:r>
          </w:p>
        </w:tc>
        <w:tc>
          <w:tcPr>
            <w:tcW w:w="240" w:type="dxa"/>
            <w:shd w:val="clear" w:color="auto" w:fill="auto"/>
          </w:tcPr>
          <w:p w14:paraId="7CA65CAB" w14:textId="77777777" w:rsidR="00F557E7" w:rsidRPr="00DF06DC" w:rsidRDefault="00F557E7" w:rsidP="00F557E7">
            <w:pPr>
              <w:ind w:lef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shd w:val="clear" w:color="auto" w:fill="auto"/>
          </w:tcPr>
          <w:p w14:paraId="153E07E8" w14:textId="2F33A058" w:rsidR="00F557E7" w:rsidRPr="00DF06DC" w:rsidRDefault="00DF55AE" w:rsidP="00F557E7">
            <w:pPr>
              <w:ind w:left="72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3,228,153 </w:t>
            </w:r>
          </w:p>
        </w:tc>
      </w:tr>
      <w:tr w:rsidR="00F557E7" w:rsidRPr="00DF06DC" w14:paraId="273B31BC" w14:textId="77777777" w:rsidTr="00D67D86">
        <w:tc>
          <w:tcPr>
            <w:tcW w:w="6120" w:type="dxa"/>
          </w:tcPr>
          <w:p w14:paraId="563C633D" w14:textId="77777777" w:rsidR="00F557E7" w:rsidRPr="00DF06DC" w:rsidRDefault="00F557E7" w:rsidP="00F557E7">
            <w:pPr>
              <w:ind w:left="322" w:right="216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รายได้ค่าเช่าจากสัญญาเช่าดําเนินงานค้างรับ</w:t>
            </w:r>
          </w:p>
        </w:tc>
        <w:tc>
          <w:tcPr>
            <w:tcW w:w="270" w:type="dxa"/>
          </w:tcPr>
          <w:p w14:paraId="65B7F2C0" w14:textId="77777777" w:rsidR="00F557E7" w:rsidRPr="00DF06DC" w:rsidRDefault="00F557E7" w:rsidP="00F557E7">
            <w:pPr>
              <w:tabs>
                <w:tab w:val="clear" w:pos="1644"/>
                <w:tab w:val="left" w:pos="1660"/>
              </w:tabs>
              <w:ind w:left="72" w:firstLine="4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61E48127" w14:textId="12030195" w:rsidR="00F557E7" w:rsidRPr="00301BBA" w:rsidRDefault="00DF55AE" w:rsidP="00301BBA">
            <w:pPr>
              <w:ind w:lef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BBA">
              <w:rPr>
                <w:rFonts w:ascii="Angsana New" w:hAnsi="Angsana New"/>
                <w:sz w:val="30"/>
                <w:szCs w:val="30"/>
              </w:rPr>
              <w:t xml:space="preserve"> (63,643)</w:t>
            </w:r>
          </w:p>
        </w:tc>
        <w:tc>
          <w:tcPr>
            <w:tcW w:w="240" w:type="dxa"/>
            <w:shd w:val="clear" w:color="auto" w:fill="auto"/>
          </w:tcPr>
          <w:p w14:paraId="163B9E85" w14:textId="77777777" w:rsidR="00F557E7" w:rsidRPr="00DF06DC" w:rsidRDefault="00F557E7" w:rsidP="00DF55AE">
            <w:pPr>
              <w:ind w:left="72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2A99EED0" w14:textId="592D6F15" w:rsidR="00F557E7" w:rsidRPr="00DF06DC" w:rsidRDefault="00DF55AE" w:rsidP="00301BBA">
            <w:pPr>
              <w:ind w:lef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557E7" w:rsidRPr="00DF06DC">
              <w:rPr>
                <w:rFonts w:ascii="Angsana New" w:hAnsi="Angsana New"/>
                <w:sz w:val="30"/>
                <w:szCs w:val="30"/>
              </w:rPr>
              <w:t>(69,597)</w:t>
            </w:r>
          </w:p>
        </w:tc>
      </w:tr>
      <w:tr w:rsidR="00F557E7" w:rsidRPr="00DF06DC" w14:paraId="2273BC20" w14:textId="77777777">
        <w:tc>
          <w:tcPr>
            <w:tcW w:w="6120" w:type="dxa"/>
          </w:tcPr>
          <w:p w14:paraId="24EFB6E4" w14:textId="77777777" w:rsidR="00F557E7" w:rsidRPr="00DF06DC" w:rsidRDefault="00F557E7" w:rsidP="00F557E7">
            <w:pPr>
              <w:ind w:left="322" w:right="216" w:hanging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</w:t>
            </w: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่าตามบัญชี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</w:t>
            </w: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อง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1B480825" w14:textId="77777777" w:rsidR="00F557E7" w:rsidRPr="00DF06DC" w:rsidRDefault="00F557E7" w:rsidP="00F557E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696D7" w14:textId="15EC3D91" w:rsidR="00F557E7" w:rsidRPr="00DF06DC" w:rsidRDefault="00DF55AE" w:rsidP="00DF55AE">
            <w:pPr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84,074,210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159929" w14:textId="77777777" w:rsidR="00F557E7" w:rsidRPr="00DF06DC" w:rsidRDefault="00F557E7" w:rsidP="00F557E7">
            <w:pPr>
              <w:ind w:lef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198AD" w14:textId="336FB459" w:rsidR="00F557E7" w:rsidRPr="00DF06DC" w:rsidRDefault="00DF55AE" w:rsidP="00F557E7">
            <w:pPr>
              <w:tabs>
                <w:tab w:val="left" w:pos="1096"/>
              </w:tabs>
              <w:ind w:left="72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77,906,538 </w:t>
            </w:r>
          </w:p>
        </w:tc>
      </w:tr>
    </w:tbl>
    <w:p w14:paraId="0E7D847C" w14:textId="77777777" w:rsidR="004805FB" w:rsidRPr="00DF06DC" w:rsidRDefault="004805FB" w:rsidP="00906F18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</w:p>
    <w:p w14:paraId="542EA8BC" w14:textId="7B32037E" w:rsidR="00906F18" w:rsidRPr="00DF06DC" w:rsidRDefault="00906F18" w:rsidP="00906F18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  <w:r w:rsidRPr="00DF06DC">
        <w:rPr>
          <w:rFonts w:asciiTheme="majorBidi" w:hAnsiTheme="majorBidi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  <w:r w:rsidRPr="00DF06DC">
        <w:rPr>
          <w:rFonts w:asciiTheme="majorBidi" w:hAnsiTheme="majorBidi"/>
          <w:b/>
          <w:bCs/>
          <w:color w:val="0D0D0D"/>
          <w:sz w:val="30"/>
          <w:szCs w:val="30"/>
        </w:rPr>
        <w:t xml:space="preserve"> </w:t>
      </w:r>
    </w:p>
    <w:p w14:paraId="1D0C061F" w14:textId="77777777" w:rsidR="00906F18" w:rsidRPr="00DF06DC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71539439" w14:textId="703D63DD" w:rsidR="00906F18" w:rsidRPr="00DF06DC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DF06DC">
        <w:rPr>
          <w:rFonts w:asciiTheme="majorBidi" w:hAnsiTheme="majorBidi" w:hint="cs"/>
          <w:color w:val="0D0D0D"/>
          <w:sz w:val="30"/>
          <w:szCs w:val="30"/>
          <w:cs/>
        </w:rPr>
        <w:t xml:space="preserve">มูลค่ายุติธรรมประเมินโดยผู้ประเมินราคาทรัพย์สินอิสระจากภายนอก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2E6A3B0E" w14:textId="77777777" w:rsidR="00906F18" w:rsidRPr="00DF06DC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3C6854BD" w14:textId="77777777" w:rsidR="00906F18" w:rsidRPr="00DF06DC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DF06DC">
        <w:rPr>
          <w:rFonts w:asciiTheme="majorBidi" w:hAnsiTheme="majorBidi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DF06DC">
        <w:rPr>
          <w:rFonts w:asciiTheme="majorBidi" w:hAnsiTheme="majorBidi"/>
          <w:color w:val="0D0D0D"/>
          <w:sz w:val="30"/>
          <w:szCs w:val="30"/>
        </w:rPr>
        <w:t xml:space="preserve">3 </w:t>
      </w:r>
      <w:r w:rsidRPr="00DF06DC">
        <w:rPr>
          <w:rFonts w:asciiTheme="majorBidi" w:hAnsiTheme="majorBidi"/>
          <w:color w:val="0D0D0D"/>
          <w:sz w:val="30"/>
          <w:szCs w:val="30"/>
        </w:rPr>
        <w:br/>
      </w:r>
      <w:r w:rsidRPr="00DF06DC">
        <w:rPr>
          <w:rFonts w:asciiTheme="majorBidi" w:hAnsiTheme="majorBidi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0987A989" w14:textId="7E51FE26" w:rsidR="00906F18" w:rsidRPr="00DF06DC" w:rsidRDefault="00906F18" w:rsidP="00906F18">
      <w:pPr>
        <w:tabs>
          <w:tab w:val="left" w:pos="540"/>
        </w:tabs>
        <w:jc w:val="thaiDistribute"/>
        <w:rPr>
          <w:rFonts w:asciiTheme="majorBidi" w:hAnsiTheme="majorBidi"/>
          <w:color w:val="0D0D0D"/>
          <w:sz w:val="30"/>
          <w:szCs w:val="3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312"/>
        <w:gridCol w:w="6228"/>
      </w:tblGrid>
      <w:tr w:rsidR="00906F18" w:rsidRPr="00DF06DC" w14:paraId="7CD7560E" w14:textId="77777777" w:rsidTr="00906F1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F720D34" w14:textId="6F6D59EE" w:rsidR="00906F18" w:rsidRPr="00DF06DC" w:rsidRDefault="002767C0" w:rsidP="00906F18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228" w:type="dxa"/>
            <w:shd w:val="clear" w:color="auto" w:fill="auto"/>
            <w:vAlign w:val="bottom"/>
          </w:tcPr>
          <w:p w14:paraId="55717661" w14:textId="312DA28F" w:rsidR="00906F18" w:rsidRPr="00DF06DC" w:rsidRDefault="002767C0" w:rsidP="00906F18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คำอธิบาย</w:t>
            </w:r>
            <w:r w:rsidR="002C4EBD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06F18" w:rsidRPr="00DF06DC" w14:paraId="78BE1C9E" w14:textId="77777777" w:rsidTr="00906F18">
        <w:tc>
          <w:tcPr>
            <w:tcW w:w="3312" w:type="dxa"/>
            <w:shd w:val="clear" w:color="auto" w:fill="auto"/>
          </w:tcPr>
          <w:p w14:paraId="5AC5166B" w14:textId="6A5CB0CD" w:rsidR="002C4EBD" w:rsidRPr="00DF06DC" w:rsidRDefault="002C4EB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  <w:p w14:paraId="70C959C8" w14:textId="00F7A6E1" w:rsidR="002C4EBD" w:rsidRPr="00DF06DC" w:rsidRDefault="002C4EBD" w:rsidP="002C4EBD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7C9C9A0" w14:textId="77777777" w:rsidR="002C4EBD" w:rsidRPr="00DF06DC" w:rsidRDefault="002C4EBD" w:rsidP="002C4EBD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FB672FA" w14:textId="5E1C81D8" w:rsidR="002C4EBD" w:rsidRPr="00DF06DC" w:rsidRDefault="002C4EB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รูปแบบ</w:t>
            </w: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DF06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53972CAE" w14:textId="1B49F2CF" w:rsidR="002C4EBD" w:rsidRPr="00DF06DC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EF4C284" w14:textId="0ED7418F" w:rsidR="002C4EBD" w:rsidRPr="00DF06DC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6ECAECE" w14:textId="77777777" w:rsidR="002C4EBD" w:rsidRPr="00DF06DC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50F6806" w14:textId="77777777" w:rsidR="00A9154E" w:rsidRDefault="00A9154E" w:rsidP="00A9154E">
            <w:pPr>
              <w:pStyle w:val="ListParagraph"/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  <w:p w14:paraId="083F5295" w14:textId="77777777" w:rsidR="00A9154E" w:rsidRDefault="00A9154E" w:rsidP="00A9154E">
            <w:pPr>
              <w:pStyle w:val="ListParagraph"/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</w:p>
          <w:p w14:paraId="6C0D49B9" w14:textId="5B16797B" w:rsidR="00906F18" w:rsidRPr="00DF06DC" w:rsidRDefault="002C4EBD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การประมาณต้นทุนทดแทนหักค่าเสื่อม</w:t>
            </w:r>
          </w:p>
        </w:tc>
        <w:tc>
          <w:tcPr>
            <w:tcW w:w="6228" w:type="dxa"/>
            <w:shd w:val="clear" w:color="auto" w:fill="auto"/>
          </w:tcPr>
          <w:p w14:paraId="54D23B1D" w14:textId="77777777" w:rsidR="00906F18" w:rsidRPr="00DF06DC" w:rsidRDefault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วิธีการเปรียบเทียบราคาตลาด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โดยราคาเสนอซื้อขายหรือราคาซื้อขายสำหรับที่ดินที่คล้ายคลึงกันในตลาดที่ปรับปรุงปัจจัยอื่น เช่น สถานที่ตั้ง ขนาด สภาพของที่ดิน และศักยภาพในการพัฒนา</w:t>
            </w:r>
          </w:p>
          <w:p w14:paraId="20329995" w14:textId="77777777" w:rsidR="00906F18" w:rsidRPr="00DF06DC" w:rsidRDefault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503ABEFF" w14:textId="77777777" w:rsidR="00906F18" w:rsidRPr="00DF06DC" w:rsidRDefault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โดยการประมาณต้นทุนทดแทน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</w:tc>
      </w:tr>
    </w:tbl>
    <w:p w14:paraId="305CCD64" w14:textId="634C4043" w:rsidR="0066577C" w:rsidRPr="00DF06DC" w:rsidRDefault="0066577C" w:rsidP="00906F18">
      <w:pPr>
        <w:spacing w:line="240" w:lineRule="auto"/>
        <w:ind w:left="72" w:firstLine="70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20" w:type="dxa"/>
        <w:tblInd w:w="270" w:type="dxa"/>
        <w:tblLook w:val="04A0" w:firstRow="1" w:lastRow="0" w:firstColumn="1" w:lastColumn="0" w:noHBand="0" w:noVBand="1"/>
      </w:tblPr>
      <w:tblGrid>
        <w:gridCol w:w="2880"/>
        <w:gridCol w:w="2970"/>
        <w:gridCol w:w="3870"/>
      </w:tblGrid>
      <w:tr w:rsidR="002767C0" w:rsidRPr="00DF06DC" w14:paraId="0441638A" w14:textId="77777777" w:rsidTr="00C0313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4CD7BBA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A106A96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02D5B212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5B1D0B25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767C0" w:rsidRPr="00DF06DC" w14:paraId="6A723E06" w14:textId="77777777" w:rsidTr="00C03130">
        <w:tc>
          <w:tcPr>
            <w:tcW w:w="2880" w:type="dxa"/>
            <w:shd w:val="clear" w:color="auto" w:fill="auto"/>
          </w:tcPr>
          <w:p w14:paraId="629FC6CB" w14:textId="77777777" w:rsidR="002767C0" w:rsidRPr="00DF06DC" w:rsidRDefault="002767C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 รูปแบบ</w:t>
            </w:r>
            <w:r w:rsidRPr="00DF06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269A4B6A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84BEA0B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35E54E0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4EB0E03" w14:textId="77777777" w:rsidR="002767C0" w:rsidRPr="00DF06DC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1E27A7B" w14:textId="77777777" w:rsidR="00157786" w:rsidRPr="00DF06DC" w:rsidRDefault="00157786" w:rsidP="00A021A8">
            <w:pPr>
              <w:tabs>
                <w:tab w:val="clear" w:pos="68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EFD58D5" w14:textId="77777777" w:rsidR="00A9154E" w:rsidRDefault="00A9154E" w:rsidP="00A9154E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80A302" w14:textId="787F195F" w:rsidR="002767C0" w:rsidRPr="00DF06DC" w:rsidRDefault="002767C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28FA8056" w14:textId="77777777" w:rsidR="002767C0" w:rsidRPr="00DF06DC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D1A196B" w14:textId="50EA9D0E" w:rsidR="002767C0" w:rsidRPr="00DF06DC" w:rsidRDefault="002767C0" w:rsidP="00CA6BF4">
            <w:p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397F721" w14:textId="77777777" w:rsidR="00CA6BF4" w:rsidRPr="00DF06DC" w:rsidRDefault="00CA6BF4" w:rsidP="00CA6BF4">
            <w:p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764966" w14:textId="7AEAAF3C" w:rsidR="00C03130" w:rsidRPr="00DF06DC" w:rsidRDefault="00C0313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D4DDDDC" w14:textId="77777777" w:rsidR="002767C0" w:rsidRPr="00DF06DC" w:rsidRDefault="002767C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2970" w:type="dxa"/>
            <w:shd w:val="clear" w:color="auto" w:fill="auto"/>
          </w:tcPr>
          <w:p w14:paraId="0F451F69" w14:textId="60C64F60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อัตราการเติบโตระยะยาวของค่าเช่า</w:t>
            </w:r>
            <w:r w:rsidRPr="00DF06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ร้อยละ </w:t>
            </w:r>
            <w:r w:rsidR="00C6503F" w:rsidRPr="00DF06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2.60</w:t>
            </w:r>
            <w:r w:rsidRPr="00DF06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ถึงร้อยละ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6503F" w:rsidRPr="00DF06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(256</w:t>
            </w:r>
            <w:r w:rsidR="00F557E7"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5</w:t>
            </w:r>
            <w:r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:</w:t>
            </w:r>
            <w:r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ร้อยละ </w:t>
            </w:r>
            <w:r w:rsidR="00F557E7"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2.20</w:t>
            </w:r>
            <w:r w:rsidR="00564044" w:rsidRPr="00DF06D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 </w:t>
            </w:r>
            <w:r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ถึงร้อยละ </w:t>
            </w:r>
            <w:r w:rsidR="00564044"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15</w:t>
            </w:r>
            <w:r w:rsidRPr="00DF06DC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)</w:t>
            </w:r>
          </w:p>
          <w:p w14:paraId="69D2B47E" w14:textId="6785728F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อัตราคิดลดร้อยละ </w:t>
            </w:r>
            <w:r w:rsidR="002430F3" w:rsidRPr="00DF06DC">
              <w:rPr>
                <w:rFonts w:asciiTheme="majorBidi" w:hAnsiTheme="majorBidi" w:cstheme="majorBidi"/>
                <w:sz w:val="30"/>
                <w:szCs w:val="30"/>
              </w:rPr>
              <w:t>7.50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ถึง ร้อยละ</w:t>
            </w:r>
            <w:r w:rsidR="00371123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30F3" w:rsidRPr="00DF06D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F557E7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DF06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="00963640" w:rsidRPr="00DF06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7.5</w:t>
            </w:r>
            <w:r w:rsidR="00371123" w:rsidRPr="00DF06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0</w:t>
            </w:r>
            <w:r w:rsidR="00963640" w:rsidRPr="00DF06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963640" w:rsidRPr="00DF06DC">
              <w:rPr>
                <w:rFonts w:asciiTheme="majorBidi" w:hAnsiTheme="majorBidi" w:hint="cs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="00963640" w:rsidRPr="00DF06DC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963640" w:rsidRPr="00DF06DC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12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53632C33" w14:textId="5705118C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อัตราผลตอบแทนการลงทุนร้อยละ </w:t>
            </w:r>
            <w:r w:rsidR="002430F3" w:rsidRPr="00DF06DC"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ถึ</w:t>
            </w:r>
            <w:r w:rsidR="00B57B3A"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2430F3" w:rsidRPr="00DF06DC">
              <w:rPr>
                <w:rFonts w:asciiTheme="majorBidi" w:hAnsiTheme="majorBidi" w:cstheme="majorBidi"/>
                <w:sz w:val="30"/>
                <w:szCs w:val="30"/>
              </w:rPr>
              <w:t>9.50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(256</w:t>
            </w:r>
            <w:r w:rsidR="00F557E7"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  <w:r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ร้อยละ </w:t>
            </w:r>
            <w:r w:rsidR="00963640"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6.50 </w:t>
            </w:r>
            <w:r w:rsidR="00963640" w:rsidRPr="00DF06DC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ถึงร้อยละ</w:t>
            </w:r>
            <w:r w:rsidR="00963640" w:rsidRPr="00DF06DC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9</w:t>
            </w:r>
            <w:r w:rsidR="00A9154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.50</w:t>
            </w:r>
            <w:r w:rsidRPr="00DF06D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  <w:p w14:paraId="33DD4121" w14:textId="77777777" w:rsidR="00157786" w:rsidRPr="00DF06DC" w:rsidRDefault="00157786" w:rsidP="00A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385FC" w14:textId="2EA7F40B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ราคาต้นทุนค่าก่อสร้างอาคารใหม่อยู่ระหว่าง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4B85" w:rsidRPr="00DF06DC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ถึง </w:t>
            </w:r>
            <w:r w:rsidR="009B4B85" w:rsidRPr="00DF06DC">
              <w:rPr>
                <w:rFonts w:asciiTheme="majorBidi" w:hAnsiTheme="majorBidi" w:cstheme="majorBidi"/>
                <w:sz w:val="30"/>
                <w:szCs w:val="30"/>
              </w:rPr>
              <w:t>18,040</w:t>
            </w:r>
            <w:r w:rsidR="00CF6F6D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F557E7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963640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1,005 </w:t>
            </w:r>
            <w:r w:rsidR="00963640" w:rsidRPr="00DF06D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บาท</w:t>
            </w:r>
            <w:r w:rsidR="00963640" w:rsidRPr="00DF06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DF06D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ถึง</w:t>
            </w:r>
            <w:r w:rsidR="00963640" w:rsidRPr="00DF06D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63640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F557E7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963640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</w:t>
            </w:r>
            <w:r w:rsidR="00F557E7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46</w:t>
            </w:r>
            <w:r w:rsidR="00963640"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F17C101" w14:textId="77777777" w:rsidR="00CA6BF4" w:rsidRPr="00DF06DC" w:rsidRDefault="00CA6BF4" w:rsidP="00CA6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4B23BA" w14:textId="46624A96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ราคาตลาดของที่ดินอยู่ระหว่าง </w:t>
            </w:r>
            <w:r w:rsidR="00D16553" w:rsidRPr="00DF06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32E8B">
              <w:rPr>
                <w:rFonts w:asciiTheme="majorBidi" w:hAnsiTheme="majorBidi" w:cstheme="majorBidi"/>
                <w:sz w:val="30"/>
                <w:szCs w:val="30"/>
              </w:rPr>
              <w:t>,519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ถึง </w:t>
            </w:r>
            <w:r w:rsidR="00D16553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700,000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</w:t>
            </w:r>
            <w:r w:rsidRPr="000F4CC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ตารางเมตร 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(256</w:t>
            </w:r>
            <w:r w:rsidR="00F557E7"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6,</w:t>
            </w:r>
            <w:r w:rsidR="00F557E7"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446</w:t>
            </w:r>
            <w:r w:rsidR="00963640"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963640" w:rsidRPr="000F4CCD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บาท</w:t>
            </w:r>
            <w:r w:rsidR="00963640" w:rsidRPr="000F4CCD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0F4CCD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</w:t>
            </w:r>
            <w:r w:rsidR="00963640" w:rsidRPr="000F4CCD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625,000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บาทต่อตารา</w:t>
            </w:r>
            <w:r w:rsidRPr="000F4CCD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ง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เมตร</w:t>
            </w:r>
            <w:r w:rsidRPr="000F4CCD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69A69EDD" w14:textId="3791F9E9" w:rsidR="002767C0" w:rsidRPr="00DF06DC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82984A3" w14:textId="77777777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2BD240D3" w14:textId="400716F8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ลดลง</w:t>
            </w:r>
            <w:r w:rsidR="00AA11F0"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C0DAFCD" w14:textId="77777777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อัตราผลตอบแทนการลงทุนลดลง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41E1A72" w14:textId="77777777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9727D" w14:textId="4F4314BA" w:rsidR="002767C0" w:rsidRPr="00DF06DC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9B6CD" w14:textId="77777777" w:rsidR="00157786" w:rsidRPr="00DF06DC" w:rsidRDefault="00157786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DDBE9" w14:textId="77777777" w:rsidR="00A9154E" w:rsidRDefault="00A9154E" w:rsidP="002767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6D6DC" w14:textId="1845BF05" w:rsidR="002767C0" w:rsidRPr="00DF06DC" w:rsidRDefault="002767C0" w:rsidP="002767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3D9EE9E" w14:textId="77777777" w:rsidR="002767C0" w:rsidRPr="00DF06DC" w:rsidRDefault="002767C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ราคาต้นทุนค่าก่อสร้าง สูงขึ้น 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A3E8A2" w14:textId="77777777" w:rsidR="002767C0" w:rsidRPr="00DF06DC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06266" w14:textId="4147891C" w:rsidR="002767C0" w:rsidRPr="00DF06DC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3C791" w14:textId="77777777" w:rsidR="00CA6BF4" w:rsidRPr="00DF06DC" w:rsidRDefault="00CA6BF4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A366A" w14:textId="77777777" w:rsidR="00C03130" w:rsidRPr="00DF06DC" w:rsidRDefault="00C03130" w:rsidP="00C03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385AE07" w14:textId="2FAD3290" w:rsidR="002767C0" w:rsidRPr="00DF06DC" w:rsidRDefault="002767C0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ราคาต่อพื้นที่สูงขึ้น (ลดลง)</w:t>
            </w:r>
          </w:p>
        </w:tc>
      </w:tr>
    </w:tbl>
    <w:p w14:paraId="5633048E" w14:textId="5DA5047D" w:rsidR="00906F18" w:rsidRPr="00DF06DC" w:rsidRDefault="00906F18" w:rsidP="00906F18">
      <w:pPr>
        <w:ind w:left="630"/>
        <w:rPr>
          <w:rFonts w:asciiTheme="majorBidi" w:hAnsiTheme="majorBidi" w:cstheme="majorBidi"/>
          <w:i/>
          <w:iCs/>
          <w:sz w:val="30"/>
          <w:szCs w:val="30"/>
        </w:rPr>
      </w:pPr>
      <w:r w:rsidRPr="00DF06DC">
        <w:rPr>
          <w:rFonts w:asciiTheme="majorBidi" w:hAnsiTheme="majorBidi"/>
          <w:i/>
          <w:iCs/>
          <w:sz w:val="30"/>
          <w:szCs w:val="30"/>
          <w:cs/>
        </w:rPr>
        <w:t>ขั้นตอนการประเมินมูลค่ายุติธรรม</w:t>
      </w:r>
      <w:r w:rsidRPr="00DF06DC">
        <w:rPr>
          <w:rFonts w:asciiTheme="majorBidi" w:hAnsiTheme="majorBidi"/>
          <w:i/>
          <w:iCs/>
          <w:sz w:val="30"/>
          <w:szCs w:val="30"/>
        </w:rPr>
        <w:t xml:space="preserve"> </w:t>
      </w:r>
    </w:p>
    <w:p w14:paraId="7E42A562" w14:textId="77777777" w:rsidR="00906F18" w:rsidRPr="00DF06DC" w:rsidRDefault="00906F18" w:rsidP="00906F18">
      <w:pPr>
        <w:ind w:left="630"/>
        <w:rPr>
          <w:rFonts w:asciiTheme="majorBidi" w:hAnsiTheme="majorBidi" w:cstheme="majorBidi"/>
          <w:sz w:val="24"/>
          <w:szCs w:val="24"/>
        </w:rPr>
      </w:pPr>
    </w:p>
    <w:p w14:paraId="558FE9CA" w14:textId="108B8A10" w:rsidR="00906F18" w:rsidRPr="00DF06DC" w:rsidRDefault="00906F18" w:rsidP="00664786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bookmarkStart w:id="17" w:name="_Hlk95652501"/>
      <w:r w:rsidRPr="00DF06DC">
        <w:rPr>
          <w:rFonts w:asciiTheme="majorBidi" w:hAnsiTheme="majorBidi"/>
          <w:sz w:val="30"/>
          <w:szCs w:val="30"/>
          <w:cs/>
        </w:rPr>
        <w:t>กลุ่ม</w:t>
      </w:r>
      <w:r w:rsidRPr="00DF06DC">
        <w:rPr>
          <w:rFonts w:asciiTheme="majorBidi" w:hAnsiTheme="majorBidi" w:hint="cs"/>
          <w:sz w:val="30"/>
          <w:szCs w:val="30"/>
          <w:cs/>
        </w:rPr>
        <w:t>บริษัท</w:t>
      </w:r>
      <w:r w:rsidRPr="00DF06DC">
        <w:rPr>
          <w:rFonts w:asciiTheme="majorBidi" w:hAnsiTheme="majorBidi"/>
          <w:sz w:val="30"/>
          <w:szCs w:val="30"/>
          <w:cs/>
        </w:rPr>
        <w:t xml:space="preserve">ได้จัดให้มีการประเมินมูลค่าอสังหาริมทรัพย์เพื่อการลงทุนโดยผู้เชี่ยวชาญการประเมินมูลค่าอิสระ </w:t>
      </w:r>
      <w:r w:rsidRPr="00DF06DC">
        <w:rPr>
          <w:rFonts w:asciiTheme="majorBidi" w:hAnsiTheme="majorBidi"/>
          <w:sz w:val="30"/>
          <w:szCs w:val="30"/>
        </w:rPr>
        <w:br/>
      </w:r>
      <w:r w:rsidRPr="00DF06DC">
        <w:rPr>
          <w:rFonts w:asciiTheme="majorBidi" w:hAnsiTheme="majorBidi"/>
          <w:sz w:val="30"/>
          <w:szCs w:val="30"/>
          <w:cs/>
        </w:rPr>
        <w:t xml:space="preserve">(“ผู้ประเมินอิสระ”) ในปี </w:t>
      </w:r>
      <w:r w:rsidRPr="00DF06DC">
        <w:rPr>
          <w:rFonts w:asciiTheme="majorBidi" w:hAnsiTheme="majorBidi" w:cstheme="majorBidi"/>
          <w:sz w:val="30"/>
          <w:szCs w:val="30"/>
        </w:rPr>
        <w:t>256</w:t>
      </w:r>
      <w:r w:rsidR="00F557E7" w:rsidRPr="00DF06DC">
        <w:rPr>
          <w:rFonts w:asciiTheme="majorBidi" w:hAnsiTheme="majorBidi" w:cstheme="majorBidi"/>
          <w:sz w:val="30"/>
          <w:szCs w:val="30"/>
        </w:rPr>
        <w:t>6</w:t>
      </w:r>
      <w:r w:rsidRPr="00DF06DC">
        <w:rPr>
          <w:rFonts w:asciiTheme="majorBidi" w:hAnsiTheme="majorBidi"/>
          <w:sz w:val="30"/>
          <w:szCs w:val="30"/>
          <w:cs/>
        </w:rPr>
        <w:t xml:space="preserve">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</w:t>
      </w:r>
      <w:r w:rsidRPr="00DF06DC">
        <w:rPr>
          <w:rFonts w:asciiTheme="majorBidi" w:hAnsiTheme="majorBidi" w:hint="cs"/>
          <w:sz w:val="30"/>
          <w:szCs w:val="30"/>
          <w:cs/>
        </w:rPr>
        <w:t>บริษัท</w:t>
      </w:r>
      <w:r w:rsidRPr="00DF06DC">
        <w:rPr>
          <w:rFonts w:asciiTheme="majorBidi" w:hAnsiTheme="majorBidi"/>
          <w:sz w:val="30"/>
          <w:szCs w:val="30"/>
          <w:cs/>
        </w:rPr>
        <w:t xml:space="preserve"> เพื่อวัตถุประสงค์ในการรายงานทางการเงิน </w:t>
      </w:r>
      <w:r w:rsidR="00A70D96" w:rsidRPr="00A70D96">
        <w:rPr>
          <w:rFonts w:asciiTheme="majorBidi" w:hAnsiTheme="majorBidi" w:hint="cs"/>
          <w:sz w:val="30"/>
          <w:szCs w:val="30"/>
          <w:cs/>
        </w:rPr>
        <w:t>คณะทำงานในฝ่ายบริหารจัดการพอร์ตโฟลิโอและการลงทุน</w:t>
      </w:r>
      <w:r w:rsidRPr="00DF06DC">
        <w:rPr>
          <w:rFonts w:asciiTheme="majorBidi" w:hAnsiTheme="majorBidi"/>
          <w:sz w:val="30"/>
          <w:szCs w:val="30"/>
          <w:cs/>
        </w:rPr>
        <w:t xml:space="preserve">ของกลุ่มกิจการจะทำการสอบทานมูลค่าที่ประเมินโดยผู้ประเมินอิสระ โดยคณะทำงานดังกล่าวจะรายงานโดยตรงไปยัง </w:t>
      </w:r>
      <w:r w:rsidR="00A70D96" w:rsidRPr="00A70D96">
        <w:rPr>
          <w:rFonts w:asciiTheme="majorBidi" w:hAnsiTheme="majorBidi" w:hint="cs"/>
          <w:sz w:val="30"/>
          <w:szCs w:val="30"/>
          <w:cs/>
        </w:rPr>
        <w:t>หัวหน้าคณะผู้บริหารด้านการลงทุน</w:t>
      </w:r>
      <w:r w:rsidR="00A70D96">
        <w:rPr>
          <w:rFonts w:asciiTheme="majorBidi" w:hAnsiTheme="majorBidi" w:hint="cs"/>
          <w:sz w:val="30"/>
          <w:szCs w:val="30"/>
          <w:cs/>
        </w:rPr>
        <w:t xml:space="preserve"> </w:t>
      </w:r>
      <w:r w:rsidRPr="00DF06DC">
        <w:rPr>
          <w:rFonts w:asciiTheme="majorBidi" w:hAnsiTheme="majorBidi"/>
          <w:sz w:val="30"/>
          <w:szCs w:val="30"/>
          <w:cs/>
        </w:rPr>
        <w:t>และผู้ประเมินอิสระจะมีการประชุมหารือเกี่ยวกับขั้นตอนการประเมินมูลค่าและผลการประเมินมูลค่าทุกปีเป็นอย่างน้อย ซึ่งรอบการประชุมหารือดังกล่าวจะสอดคล้องกับรอบระยะเวลารายงานประจำปีของกลุ่มกิจการ โดยทุกวันสิ้นปี</w:t>
      </w:r>
      <w:r w:rsidR="00A70D96" w:rsidRPr="00A70D96">
        <w:rPr>
          <w:rFonts w:asciiTheme="majorBidi" w:hAnsiTheme="majorBidi" w:hint="cs"/>
          <w:sz w:val="30"/>
          <w:szCs w:val="30"/>
          <w:cs/>
        </w:rPr>
        <w:t>ฝ่ายบริหารจัดการพอร์ตโฟลิโอและการลงทุน</w:t>
      </w:r>
      <w:r w:rsidRPr="00DF06DC">
        <w:rPr>
          <w:rFonts w:asciiTheme="majorBidi" w:hAnsiTheme="majorBidi"/>
          <w:sz w:val="30"/>
          <w:szCs w:val="30"/>
          <w:cs/>
        </w:rPr>
        <w:t>จะปฏิบัติดังนี้</w:t>
      </w:r>
    </w:p>
    <w:bookmarkEnd w:id="17"/>
    <w:p w14:paraId="0D08C353" w14:textId="77777777" w:rsidR="00906F18" w:rsidRPr="00DF06DC" w:rsidRDefault="00906F18" w:rsidP="00906F18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/>
          <w:sz w:val="30"/>
          <w:szCs w:val="30"/>
          <w:cs/>
        </w:rPr>
        <w:t>-</w:t>
      </w:r>
      <w:r w:rsidRPr="00DF06DC">
        <w:rPr>
          <w:rFonts w:asciiTheme="majorBidi" w:hAnsiTheme="majorBidi"/>
          <w:sz w:val="30"/>
          <w:szCs w:val="30"/>
          <w:cs/>
        </w:rPr>
        <w:tab/>
        <w:t>ตรวจสอบข้อมูลที่สำคัญที่จะนำไปใช้ในรายงานการประเมินมูลค่าของผู้ประเมินอิสระ</w:t>
      </w:r>
    </w:p>
    <w:p w14:paraId="243A11EF" w14:textId="77777777" w:rsidR="00906F18" w:rsidRPr="00DF06DC" w:rsidRDefault="00906F18" w:rsidP="00906F18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/>
          <w:sz w:val="30"/>
          <w:szCs w:val="30"/>
          <w:cs/>
        </w:rPr>
        <w:t>-</w:t>
      </w:r>
      <w:r w:rsidRPr="00DF06DC">
        <w:rPr>
          <w:rFonts w:asciiTheme="majorBidi" w:hAnsiTheme="majorBidi"/>
          <w:sz w:val="30"/>
          <w:szCs w:val="30"/>
          <w:cs/>
        </w:rPr>
        <w:tab/>
        <w:t>ประเมินการเปลี่ยนแปลงในมูลค่าอสังหาริมทรัพย์โดยเปรียบเทียบกับรายการการประเมินมูลค่าในปีก่อน</w:t>
      </w:r>
    </w:p>
    <w:p w14:paraId="12FCE070" w14:textId="07172831" w:rsidR="002C62EA" w:rsidRPr="00DF06DC" w:rsidRDefault="00906F18" w:rsidP="004B66C1">
      <w:pPr>
        <w:ind w:left="630"/>
        <w:jc w:val="thaiDistribute"/>
      </w:pPr>
      <w:r w:rsidRPr="00DF06DC">
        <w:rPr>
          <w:rFonts w:asciiTheme="majorBidi" w:hAnsiTheme="majorBidi"/>
          <w:sz w:val="30"/>
          <w:szCs w:val="30"/>
          <w:cs/>
        </w:rPr>
        <w:t>-</w:t>
      </w:r>
      <w:r w:rsidRPr="00DF06DC">
        <w:rPr>
          <w:rFonts w:asciiTheme="majorBidi" w:hAnsiTheme="majorBidi"/>
          <w:sz w:val="30"/>
          <w:szCs w:val="30"/>
          <w:cs/>
        </w:rPr>
        <w:tab/>
        <w:t>จัดประชุมเพื่ออภิปรายกับผู้ประเมินอิสระ</w:t>
      </w:r>
    </w:p>
    <w:p w14:paraId="2824C581" w14:textId="77777777" w:rsidR="00DF589E" w:rsidRPr="00DF06DC" w:rsidRDefault="00DF589E" w:rsidP="00DF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DF589E" w:rsidRPr="00DF06DC" w:rsidSect="00F52B7F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5B9B2D1" w14:textId="18E3BF3E" w:rsidR="007A3D56" w:rsidRPr="00DF06DC" w:rsidRDefault="0039603A" w:rsidP="00CA7EB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320" w:lineRule="exact"/>
        <w:ind w:left="633" w:right="29" w:hanging="86"/>
        <w:jc w:val="both"/>
        <w:rPr>
          <w:rFonts w:ascii="Angsana New" w:hAnsi="Angsana New"/>
          <w:b/>
          <w:bCs/>
          <w:sz w:val="30"/>
          <w:szCs w:val="30"/>
        </w:rPr>
      </w:pPr>
      <w:bookmarkStart w:id="18" w:name="_Hlk94971471"/>
      <w:r w:rsidRPr="00DF06DC">
        <w:rPr>
          <w:rFonts w:ascii="Angsana New" w:hAnsi="Angsana New" w:hint="cs"/>
          <w:b/>
          <w:bCs/>
          <w:sz w:val="30"/>
          <w:szCs w:val="30"/>
          <w:cs/>
        </w:rPr>
        <w:t>ท</w:t>
      </w:r>
      <w:r w:rsidR="00CA7EB8">
        <w:rPr>
          <w:rFonts w:ascii="Angsana New" w:hAnsi="Angsana New" w:hint="cs"/>
          <w:b/>
          <w:bCs/>
          <w:sz w:val="30"/>
          <w:szCs w:val="30"/>
          <w:cs/>
        </w:rPr>
        <w:t>ี่ดิน</w:t>
      </w:r>
      <w:r w:rsidR="00F5798A" w:rsidRPr="00DF06DC">
        <w:rPr>
          <w:rFonts w:ascii="Angsana New" w:hAnsi="Angsana New"/>
          <w:b/>
          <w:bCs/>
          <w:sz w:val="30"/>
          <w:szCs w:val="30"/>
        </w:rPr>
        <w:t xml:space="preserve"> </w:t>
      </w:r>
      <w:r w:rsidRPr="00DF06D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5354DC04" w14:textId="77777777" w:rsidR="00E63D4C" w:rsidRPr="00DF06DC" w:rsidRDefault="00E63D4C" w:rsidP="00E6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70" w:lineRule="exact"/>
        <w:ind w:left="630" w:right="29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5570" w:type="dxa"/>
        <w:tblInd w:w="90" w:type="dxa"/>
        <w:tblLayout w:type="fixed"/>
        <w:tblLook w:val="0020" w:firstRow="1" w:lastRow="0" w:firstColumn="0" w:lastColumn="0" w:noHBand="0" w:noVBand="0"/>
      </w:tblPr>
      <w:tblGrid>
        <w:gridCol w:w="3150"/>
        <w:gridCol w:w="468"/>
        <w:gridCol w:w="900"/>
        <w:gridCol w:w="270"/>
        <w:gridCol w:w="810"/>
        <w:gridCol w:w="270"/>
        <w:gridCol w:w="900"/>
        <w:gridCol w:w="240"/>
        <w:gridCol w:w="1200"/>
        <w:gridCol w:w="253"/>
        <w:gridCol w:w="1277"/>
        <w:gridCol w:w="256"/>
        <w:gridCol w:w="1112"/>
        <w:gridCol w:w="255"/>
        <w:gridCol w:w="1185"/>
        <w:gridCol w:w="252"/>
        <w:gridCol w:w="1170"/>
        <w:gridCol w:w="270"/>
        <w:gridCol w:w="1332"/>
      </w:tblGrid>
      <w:tr w:rsidR="00EA217C" w:rsidRPr="00DF06DC" w14:paraId="66FBF76B" w14:textId="77777777" w:rsidTr="006B6FC0">
        <w:trPr>
          <w:cantSplit/>
        </w:trPr>
        <w:tc>
          <w:tcPr>
            <w:tcW w:w="3150" w:type="dxa"/>
          </w:tcPr>
          <w:p w14:paraId="1089DB0B" w14:textId="666CC691" w:rsidR="00EA217C" w:rsidRPr="00DF06DC" w:rsidRDefault="00EA217C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7F30194" w14:textId="5C323FF1" w:rsidR="00EA217C" w:rsidRPr="00DF06DC" w:rsidRDefault="00EA217C" w:rsidP="003F31C6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15CCA5A9" w14:textId="6DFA1A6B" w:rsidR="00EA217C" w:rsidRPr="00DF06DC" w:rsidRDefault="00297ACB" w:rsidP="003F31C6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bookmarkEnd w:id="18"/>
      <w:tr w:rsidR="00D867DE" w:rsidRPr="00DF06DC" w14:paraId="2E1667D0" w14:textId="77777777" w:rsidTr="00F2689A">
        <w:trPr>
          <w:cantSplit/>
        </w:trPr>
        <w:tc>
          <w:tcPr>
            <w:tcW w:w="3150" w:type="dxa"/>
          </w:tcPr>
          <w:p w14:paraId="3614C6CD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14580E99" w14:textId="77777777" w:rsidR="00D867DE" w:rsidRPr="00DF06DC" w:rsidRDefault="00D867DE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2D68573F" w14:textId="77777777" w:rsidR="00D867DE" w:rsidRPr="00DF06DC" w:rsidRDefault="00D867DE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561B89D4" w14:textId="1134B09E" w:rsidR="00D867DE" w:rsidRPr="00DF06DC" w:rsidRDefault="00D867DE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</w:tcPr>
          <w:p w14:paraId="57F5842E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A85A40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C0BFA32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9835E4F" w14:textId="4BC2D256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FC5E3CD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</w:tcPr>
          <w:p w14:paraId="20714BA1" w14:textId="77777777" w:rsidR="00D867DE" w:rsidRPr="00DF06DC" w:rsidRDefault="00D867DE" w:rsidP="00DB12D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5C106EA" w14:textId="4CF3277D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="00DB12D8" w:rsidRPr="00DF06DC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="00DB12D8"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93317DF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518274C2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827B030" w14:textId="14C622E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DF06DC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</w:tcPr>
          <w:p w14:paraId="659EE3BF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B940D13" w14:textId="1035A50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19C660F4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bottom"/>
          </w:tcPr>
          <w:p w14:paraId="7508BE5A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6A823C51" w14:textId="6B7B8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2150DACD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12" w:type="dxa"/>
            <w:vAlign w:val="bottom"/>
          </w:tcPr>
          <w:p w14:paraId="7D08DB56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57D35CDD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35E6A91D" w14:textId="629E7668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6CF291AD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0CB9960" w14:textId="743151BD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0DC7D7B6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19B753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C9AA1C7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200BD444" w14:textId="433D12BB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</w:tcPr>
          <w:p w14:paraId="3C2CF9A9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46AB20CE" w14:textId="7F7EBD31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6B6FC0" w:rsidRPr="00DF06DC" w14:paraId="6971AED5" w14:textId="190455B2" w:rsidTr="006B6FC0">
        <w:trPr>
          <w:cantSplit/>
        </w:trPr>
        <w:tc>
          <w:tcPr>
            <w:tcW w:w="3150" w:type="dxa"/>
          </w:tcPr>
          <w:p w14:paraId="7F607D13" w14:textId="77777777" w:rsidR="006B6FC0" w:rsidRPr="00DF06DC" w:rsidRDefault="006B6FC0" w:rsidP="00D867D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33AB2F39" w14:textId="77777777" w:rsidR="006B6FC0" w:rsidRPr="00DF06DC" w:rsidRDefault="006B6FC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76926676" w14:textId="17848761" w:rsidR="006B6FC0" w:rsidRPr="00DF06DC" w:rsidRDefault="006B6FC0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DF06DC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867DE" w:rsidRPr="00DF06DC" w14:paraId="2C5FCD07" w14:textId="77777777" w:rsidTr="00CD6219">
        <w:trPr>
          <w:cantSplit/>
        </w:trPr>
        <w:tc>
          <w:tcPr>
            <w:tcW w:w="3150" w:type="dxa"/>
            <w:vAlign w:val="center"/>
          </w:tcPr>
          <w:p w14:paraId="131DEAC8" w14:textId="77777777" w:rsidR="00D867DE" w:rsidRPr="00DF06DC" w:rsidRDefault="00D867DE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ราคาทุน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/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ราคาประเมินใหม่</w:t>
            </w:r>
          </w:p>
        </w:tc>
        <w:tc>
          <w:tcPr>
            <w:tcW w:w="468" w:type="dxa"/>
          </w:tcPr>
          <w:p w14:paraId="7DC4A630" w14:textId="77777777" w:rsidR="00D867DE" w:rsidRPr="00DF06DC" w:rsidRDefault="00D867DE" w:rsidP="00CE4AB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7C286DBB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068729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BBE7319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4525DD3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37BFCD9" w14:textId="748CE1C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69FD937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D5CD84A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5DE26965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1F231B7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536A1425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60" w:lineRule="exact"/>
              <w:ind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793A10A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255" w:type="dxa"/>
          </w:tcPr>
          <w:p w14:paraId="6595CF0D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  <w:tab w:val="decimal" w:pos="351"/>
              </w:tabs>
              <w:spacing w:line="260" w:lineRule="exact"/>
              <w:ind w:right="15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F351E6F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3DD53B3" w14:textId="77777777" w:rsidR="00D867DE" w:rsidRPr="00DF06DC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8B3260C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D3658F" w14:textId="77777777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</w:tcPr>
          <w:p w14:paraId="0CE0EFE5" w14:textId="36B9BEA4" w:rsidR="00D867DE" w:rsidRPr="00DF06DC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</w:tr>
      <w:tr w:rsidR="00963640" w:rsidRPr="00DF06DC" w14:paraId="105E039C" w14:textId="77777777" w:rsidTr="00CD6219">
        <w:trPr>
          <w:cantSplit/>
          <w:trHeight w:val="252"/>
        </w:trPr>
        <w:tc>
          <w:tcPr>
            <w:tcW w:w="3150" w:type="dxa"/>
            <w:vAlign w:val="center"/>
          </w:tcPr>
          <w:p w14:paraId="72495F28" w14:textId="0DA8C731" w:rsidR="00963640" w:rsidRPr="00DF06DC" w:rsidRDefault="00963640" w:rsidP="00CD6219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DF06DC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DF06DC">
              <w:rPr>
                <w:rFonts w:ascii="Angsana New" w:hAnsi="Angsana New"/>
                <w:sz w:val="23"/>
                <w:szCs w:val="23"/>
              </w:rPr>
              <w:t xml:space="preserve"> 256</w:t>
            </w:r>
            <w:r w:rsidR="00F557E7" w:rsidRPr="00DF06DC">
              <w:rPr>
                <w:rFonts w:ascii="Angsana New" w:hAnsi="Angsana New"/>
                <w:sz w:val="23"/>
                <w:szCs w:val="23"/>
              </w:rPr>
              <w:t>5</w:t>
            </w:r>
            <w:r w:rsidRPr="00DF06DC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DF06DC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3D464AA" w14:textId="77777777" w:rsidR="00963640" w:rsidRPr="00DF06DC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6268D3A" w14:textId="6862D35C" w:rsidR="00963640" w:rsidRPr="00DF06DC" w:rsidRDefault="00B329F3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42,922,210</w:t>
            </w:r>
          </w:p>
        </w:tc>
        <w:tc>
          <w:tcPr>
            <w:tcW w:w="270" w:type="dxa"/>
            <w:vAlign w:val="center"/>
          </w:tcPr>
          <w:p w14:paraId="100497C8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8B3843B" w14:textId="64203F40" w:rsidR="00963640" w:rsidRPr="00DF06D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 xml:space="preserve"> 304,156 </w:t>
            </w:r>
          </w:p>
        </w:tc>
        <w:tc>
          <w:tcPr>
            <w:tcW w:w="270" w:type="dxa"/>
            <w:vAlign w:val="center"/>
          </w:tcPr>
          <w:p w14:paraId="79E4B587" w14:textId="77777777" w:rsidR="00963640" w:rsidRPr="00DF06DC" w:rsidRDefault="00963640" w:rsidP="001E7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B3F7F7E" w14:textId="5F0180B3" w:rsidR="00963640" w:rsidRPr="00DF06D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2,153,988</w:t>
            </w:r>
          </w:p>
        </w:tc>
        <w:tc>
          <w:tcPr>
            <w:tcW w:w="240" w:type="dxa"/>
            <w:vAlign w:val="center"/>
          </w:tcPr>
          <w:p w14:paraId="6E0AC236" w14:textId="77777777" w:rsidR="00963640" w:rsidRPr="00DF06DC" w:rsidRDefault="00963640" w:rsidP="001E71B7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5"/>
              </w:tabs>
              <w:spacing w:line="260" w:lineRule="exact"/>
              <w:ind w:right="-18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DC98FB9" w14:textId="3C523CA5" w:rsidR="00963640" w:rsidRPr="00DF06D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 xml:space="preserve"> 9,679</w:t>
            </w:r>
          </w:p>
        </w:tc>
        <w:tc>
          <w:tcPr>
            <w:tcW w:w="253" w:type="dxa"/>
            <w:vAlign w:val="center"/>
          </w:tcPr>
          <w:p w14:paraId="289B7AA9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6FBD5FB0" w14:textId="35EB98A2" w:rsidR="00963640" w:rsidRPr="00DF06D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30,510,6</w:t>
            </w:r>
            <w:r w:rsidR="00A2164F">
              <w:rPr>
                <w:rFonts w:ascii="Angsana New" w:eastAsia="MS Mincho" w:hAnsi="Angsana New"/>
                <w:sz w:val="23"/>
                <w:szCs w:val="23"/>
              </w:rPr>
              <w:t>46</w:t>
            </w:r>
          </w:p>
        </w:tc>
        <w:tc>
          <w:tcPr>
            <w:tcW w:w="256" w:type="dxa"/>
            <w:vAlign w:val="center"/>
          </w:tcPr>
          <w:p w14:paraId="4F0CC8EA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8849B17" w14:textId="22265113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5,300,2</w:t>
            </w:r>
            <w:r w:rsidR="00A2164F">
              <w:rPr>
                <w:rFonts w:ascii="Angsana New" w:eastAsia="MS Mincho" w:hAnsi="Angsana New"/>
                <w:sz w:val="23"/>
                <w:szCs w:val="23"/>
              </w:rPr>
              <w:t>51</w:t>
            </w:r>
          </w:p>
        </w:tc>
        <w:tc>
          <w:tcPr>
            <w:tcW w:w="255" w:type="dxa"/>
            <w:vAlign w:val="center"/>
          </w:tcPr>
          <w:p w14:paraId="523E9247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57E8E3A" w14:textId="3B23E2EB" w:rsidR="00963640" w:rsidRPr="00DF06D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94,189</w:t>
            </w:r>
          </w:p>
        </w:tc>
        <w:tc>
          <w:tcPr>
            <w:tcW w:w="252" w:type="dxa"/>
            <w:vAlign w:val="center"/>
          </w:tcPr>
          <w:p w14:paraId="23231825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BDBD00E" w14:textId="3A6F1449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2,514,583</w:t>
            </w:r>
          </w:p>
        </w:tc>
        <w:tc>
          <w:tcPr>
            <w:tcW w:w="270" w:type="dxa"/>
            <w:vAlign w:val="center"/>
          </w:tcPr>
          <w:p w14:paraId="1902A51E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14620B73" w14:textId="5A89C20F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83,809,70</w:t>
            </w:r>
            <w:r w:rsidR="00BB566E" w:rsidRPr="00DF06DC">
              <w:rPr>
                <w:rFonts w:ascii="Angsana New" w:eastAsia="MS Mincho" w:hAnsi="Angsana New"/>
                <w:sz w:val="23"/>
                <w:szCs w:val="23"/>
              </w:rPr>
              <w:t>2</w:t>
            </w:r>
          </w:p>
        </w:tc>
      </w:tr>
      <w:tr w:rsidR="00963640" w:rsidRPr="00DF06DC" w14:paraId="246D18AB" w14:textId="77777777" w:rsidTr="00CD6219">
        <w:trPr>
          <w:cantSplit/>
          <w:trHeight w:val="261"/>
        </w:trPr>
        <w:tc>
          <w:tcPr>
            <w:tcW w:w="3150" w:type="dxa"/>
            <w:shd w:val="clear" w:color="auto" w:fill="auto"/>
            <w:vAlign w:val="center"/>
          </w:tcPr>
          <w:p w14:paraId="01BD406E" w14:textId="085B5A47" w:rsidR="00963640" w:rsidRPr="00DF06DC" w:rsidRDefault="00963640" w:rsidP="00CD6219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</w:tcPr>
          <w:p w14:paraId="545D7DBF" w14:textId="77777777" w:rsidR="00963640" w:rsidRPr="00DF06DC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1ADF4AA" w14:textId="3BA2650D" w:rsidR="00963640" w:rsidRPr="00DF06DC" w:rsidRDefault="001E71B7" w:rsidP="007D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4,583,988</w:t>
            </w:r>
          </w:p>
        </w:tc>
        <w:tc>
          <w:tcPr>
            <w:tcW w:w="270" w:type="dxa"/>
            <w:vAlign w:val="center"/>
          </w:tcPr>
          <w:p w14:paraId="298FD3EF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F48C12E" w14:textId="70406EF7" w:rsidR="00963640" w:rsidRPr="00DF06DC" w:rsidRDefault="001E71B7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52801D7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DC237D1" w14:textId="0FB9E206" w:rsidR="00963640" w:rsidRPr="00DF06DC" w:rsidRDefault="001E71B7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189</w:t>
            </w:r>
          </w:p>
        </w:tc>
        <w:tc>
          <w:tcPr>
            <w:tcW w:w="240" w:type="dxa"/>
            <w:vAlign w:val="center"/>
          </w:tcPr>
          <w:p w14:paraId="6EE4050B" w14:textId="77777777" w:rsidR="00963640" w:rsidRPr="00DF06DC" w:rsidRDefault="00963640" w:rsidP="00CD621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CA27912" w14:textId="221480C3" w:rsidR="00963640" w:rsidRPr="00DF06DC" w:rsidRDefault="001E71B7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400B8DF7" w14:textId="77777777" w:rsidR="00963640" w:rsidRPr="00DF06DC" w:rsidRDefault="00963640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16522230" w14:textId="61D9174B" w:rsidR="00963640" w:rsidRPr="00DF06D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993,6</w:t>
            </w:r>
            <w:r w:rsidR="00A2164F">
              <w:rPr>
                <w:rFonts w:ascii="Angsana New" w:eastAsia="MS Mincho" w:hAnsi="Angsana New"/>
                <w:sz w:val="23"/>
                <w:szCs w:val="23"/>
              </w:rPr>
              <w:t>52</w:t>
            </w:r>
          </w:p>
        </w:tc>
        <w:tc>
          <w:tcPr>
            <w:tcW w:w="256" w:type="dxa"/>
            <w:vAlign w:val="center"/>
          </w:tcPr>
          <w:p w14:paraId="67F63CAA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C822C8F" w14:textId="70C3EDE2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168,7</w:t>
            </w:r>
            <w:r w:rsidR="00A2164F">
              <w:rPr>
                <w:rFonts w:ascii="Angsana New" w:eastAsia="MS Mincho" w:hAnsi="Angsana New"/>
                <w:sz w:val="23"/>
                <w:szCs w:val="23"/>
              </w:rPr>
              <w:t>98</w:t>
            </w:r>
          </w:p>
        </w:tc>
        <w:tc>
          <w:tcPr>
            <w:tcW w:w="255" w:type="dxa"/>
            <w:vAlign w:val="center"/>
          </w:tcPr>
          <w:p w14:paraId="58F44BE1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2F0FE02A" w14:textId="3C5478AB" w:rsidR="00963640" w:rsidRPr="00DF06D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bookmarkStart w:id="19" w:name="OLE_LINK1"/>
            <w:r w:rsidRPr="00DF06DC">
              <w:rPr>
                <w:rFonts w:ascii="Angsana New" w:eastAsia="MS Mincho" w:hAnsi="Angsana New"/>
                <w:sz w:val="23"/>
                <w:szCs w:val="23"/>
              </w:rPr>
              <w:t>5,943</w:t>
            </w:r>
            <w:bookmarkEnd w:id="19"/>
          </w:p>
        </w:tc>
        <w:tc>
          <w:tcPr>
            <w:tcW w:w="252" w:type="dxa"/>
            <w:vAlign w:val="center"/>
          </w:tcPr>
          <w:p w14:paraId="0F17748A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826654" w14:textId="5D33B6D9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1,947,925</w:t>
            </w:r>
          </w:p>
        </w:tc>
        <w:tc>
          <w:tcPr>
            <w:tcW w:w="270" w:type="dxa"/>
            <w:vAlign w:val="center"/>
          </w:tcPr>
          <w:p w14:paraId="2F09F2CA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11DE9E57" w14:textId="72CFFDDB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7,700,49</w:t>
            </w:r>
            <w:r w:rsidR="00A2164F">
              <w:rPr>
                <w:rFonts w:ascii="Angsana New" w:eastAsia="MS Mincho" w:hAnsi="Angsana New"/>
                <w:sz w:val="23"/>
                <w:szCs w:val="23"/>
              </w:rPr>
              <w:t>5</w:t>
            </w:r>
          </w:p>
        </w:tc>
      </w:tr>
      <w:tr w:rsidR="00963640" w:rsidRPr="00DF06DC" w14:paraId="469088BA" w14:textId="77777777" w:rsidTr="00CD6219">
        <w:trPr>
          <w:cantSplit/>
        </w:trPr>
        <w:tc>
          <w:tcPr>
            <w:tcW w:w="3150" w:type="dxa"/>
            <w:shd w:val="clear" w:color="auto" w:fill="auto"/>
            <w:vAlign w:val="center"/>
          </w:tcPr>
          <w:p w14:paraId="08582048" w14:textId="120BDDB4" w:rsidR="00963640" w:rsidRPr="00DF06D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468" w:type="dxa"/>
          </w:tcPr>
          <w:p w14:paraId="37DB1A90" w14:textId="77777777" w:rsidR="00963640" w:rsidRPr="00DF06DC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 w:hanging="29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96C6D3" w14:textId="6AB7FCE3" w:rsidR="00963640" w:rsidRPr="00DF06D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17,330</w:t>
            </w:r>
          </w:p>
        </w:tc>
        <w:tc>
          <w:tcPr>
            <w:tcW w:w="270" w:type="dxa"/>
            <w:vAlign w:val="center"/>
          </w:tcPr>
          <w:p w14:paraId="1256758E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center"/>
          </w:tcPr>
          <w:p w14:paraId="1CFD2574" w14:textId="2F43B004" w:rsidR="00963640" w:rsidRPr="00DF06D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69298C0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9E88774" w14:textId="625954D0" w:rsidR="00963640" w:rsidRPr="00DF06D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08A12FD5" w14:textId="77777777" w:rsidR="00963640" w:rsidRPr="00DF06DC" w:rsidRDefault="00963640" w:rsidP="00CD621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AB4A4D2" w14:textId="07DD79F9" w:rsidR="00963640" w:rsidRPr="00DF06D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6F23C6BB" w14:textId="77777777" w:rsidR="00963640" w:rsidRPr="00DF06DC" w:rsidRDefault="00963640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4A8BE7D9" w14:textId="1E035768" w:rsidR="00963640" w:rsidRPr="00DF06D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744A49AB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0F91D28" w14:textId="665684A2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4FE06112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DF8CBB3" w14:textId="0FA61CAE" w:rsidR="00963640" w:rsidRPr="00DF06D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7CAB7BE6" w14:textId="77777777" w:rsidR="00963640" w:rsidRPr="00DF06D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7FD108" w14:textId="23FA7A80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F06D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4D8611F" w14:textId="77777777" w:rsidR="00963640" w:rsidRPr="00DF06D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9BD19B8" w14:textId="05E6D38E" w:rsidR="00963640" w:rsidRPr="00DF06D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F06DC">
              <w:rPr>
                <w:rFonts w:ascii="Angsana New" w:eastAsia="MS Mincho" w:hAnsi="Angsana New"/>
                <w:sz w:val="23"/>
                <w:szCs w:val="23"/>
              </w:rPr>
              <w:t>17,330</w:t>
            </w:r>
          </w:p>
        </w:tc>
      </w:tr>
      <w:tr w:rsidR="00963640" w:rsidRPr="00DF06DC" w14:paraId="1CEE3756" w14:textId="77777777" w:rsidTr="00CD6219">
        <w:trPr>
          <w:cantSplit/>
          <w:trHeight w:val="279"/>
        </w:trPr>
        <w:tc>
          <w:tcPr>
            <w:tcW w:w="3150" w:type="dxa"/>
            <w:vAlign w:val="center"/>
          </w:tcPr>
          <w:p w14:paraId="31DA1C17" w14:textId="30702B18" w:rsidR="00963640" w:rsidRPr="00074A6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17747400" w14:textId="77777777" w:rsidR="00963640" w:rsidRPr="00074A6C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992EF13" w14:textId="139E4C6F" w:rsidR="00963640" w:rsidRPr="00074A6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4EAAC41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0B4FE79" w14:textId="533904E2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A931DC1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9DF1938" w14:textId="73453EDD" w:rsidR="00963640" w:rsidRPr="00074A6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7ED770DA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A11509C" w14:textId="5FE130AA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54E3C6C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5570ED93" w14:textId="1B6BB159" w:rsidR="00963640" w:rsidRPr="00074A6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875,706</w:t>
            </w:r>
          </w:p>
        </w:tc>
        <w:tc>
          <w:tcPr>
            <w:tcW w:w="256" w:type="dxa"/>
            <w:vAlign w:val="center"/>
          </w:tcPr>
          <w:p w14:paraId="6857016F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CDEE1C7" w14:textId="361D6D19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60,122</w:t>
            </w:r>
          </w:p>
        </w:tc>
        <w:tc>
          <w:tcPr>
            <w:tcW w:w="255" w:type="dxa"/>
            <w:vAlign w:val="center"/>
          </w:tcPr>
          <w:p w14:paraId="3D88830F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3918A25A" w14:textId="72A6E98B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0119309D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54F4A95" w14:textId="11F12B07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(935,828)</w:t>
            </w:r>
          </w:p>
        </w:tc>
        <w:tc>
          <w:tcPr>
            <w:tcW w:w="270" w:type="dxa"/>
            <w:vAlign w:val="center"/>
          </w:tcPr>
          <w:p w14:paraId="2479921F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E6AA950" w14:textId="034EA54A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</w:tr>
      <w:tr w:rsidR="00963640" w:rsidRPr="00DF06DC" w14:paraId="788A0802" w14:textId="77777777" w:rsidTr="00CD6219">
        <w:trPr>
          <w:cantSplit/>
          <w:trHeight w:val="270"/>
        </w:trPr>
        <w:tc>
          <w:tcPr>
            <w:tcW w:w="3150" w:type="dxa"/>
            <w:vAlign w:val="center"/>
          </w:tcPr>
          <w:p w14:paraId="538CC1F9" w14:textId="012F6E12" w:rsidR="00963640" w:rsidRPr="00074A6C" w:rsidRDefault="00F5618F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  <w:r w:rsidRPr="00074A6C">
              <w:rPr>
                <w:rFonts w:ascii="Angsana New" w:hAnsi="Angsana New" w:hint="cs"/>
                <w:sz w:val="23"/>
                <w:szCs w:val="23"/>
                <w:cs/>
              </w:rPr>
              <w:t>ไปสินทรัพย์ไม่มีตัวตน</w:t>
            </w:r>
          </w:p>
        </w:tc>
        <w:tc>
          <w:tcPr>
            <w:tcW w:w="468" w:type="dxa"/>
          </w:tcPr>
          <w:p w14:paraId="59FA42CD" w14:textId="13C32A29" w:rsidR="00963640" w:rsidRPr="00074A6C" w:rsidRDefault="00F5618F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074A6C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13</w:t>
            </w:r>
          </w:p>
        </w:tc>
        <w:tc>
          <w:tcPr>
            <w:tcW w:w="900" w:type="dxa"/>
            <w:vAlign w:val="center"/>
          </w:tcPr>
          <w:p w14:paraId="70E1880A" w14:textId="3AE6F207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72CD21C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D8533FF" w14:textId="56C945B0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A287D79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E6281DF" w14:textId="3663D68E" w:rsidR="00963640" w:rsidRPr="00074A6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141D059B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86CCAA0" w14:textId="055D9FAF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40A62242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center"/>
          </w:tcPr>
          <w:p w14:paraId="407D186A" w14:textId="0D7F51CA" w:rsidR="00963640" w:rsidRPr="00074A6C" w:rsidRDefault="00C31145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1A1E7D91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vAlign w:val="center"/>
          </w:tcPr>
          <w:p w14:paraId="1EC3DC19" w14:textId="7EB338A9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(6,553)</w:t>
            </w:r>
          </w:p>
        </w:tc>
        <w:tc>
          <w:tcPr>
            <w:tcW w:w="255" w:type="dxa"/>
            <w:vAlign w:val="center"/>
          </w:tcPr>
          <w:p w14:paraId="5ADF7C4E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center"/>
          </w:tcPr>
          <w:p w14:paraId="4AB09247" w14:textId="085A6B64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72E894BE" w14:textId="77777777" w:rsidR="00963640" w:rsidRPr="00074A6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center"/>
          </w:tcPr>
          <w:p w14:paraId="7ED75D3B" w14:textId="6C0C5BF2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85EA054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F9F2CE4" w14:textId="108B9211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(6,553)</w:t>
            </w:r>
          </w:p>
        </w:tc>
      </w:tr>
      <w:tr w:rsidR="00963640" w:rsidRPr="00DF06DC" w14:paraId="21005EB8" w14:textId="77777777" w:rsidTr="00CD6219">
        <w:trPr>
          <w:cantSplit/>
          <w:trHeight w:val="252"/>
        </w:trPr>
        <w:tc>
          <w:tcPr>
            <w:tcW w:w="3150" w:type="dxa"/>
            <w:vAlign w:val="center"/>
          </w:tcPr>
          <w:p w14:paraId="013A4036" w14:textId="192D1324" w:rsidR="00963640" w:rsidRPr="00074A6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32BE0EB1" w14:textId="77777777" w:rsidR="00963640" w:rsidRPr="00074A6C" w:rsidRDefault="0096364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046632F" w14:textId="48DFC242" w:rsidR="00963640" w:rsidRPr="00074A6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757E0F8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315E78FD" w14:textId="01430CB2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0545529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E53B1CE" w14:textId="171E3490" w:rsidR="00963640" w:rsidRPr="00074A6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3BD8F03F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0C857483" w14:textId="334BCB28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6D36DF9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center"/>
          </w:tcPr>
          <w:p w14:paraId="282EE5FD" w14:textId="2A91EBB1" w:rsidR="00963640" w:rsidRPr="00074A6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(1,907)</w:t>
            </w:r>
          </w:p>
        </w:tc>
        <w:tc>
          <w:tcPr>
            <w:tcW w:w="256" w:type="dxa"/>
            <w:vAlign w:val="center"/>
          </w:tcPr>
          <w:p w14:paraId="2A39F08E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vAlign w:val="center"/>
          </w:tcPr>
          <w:p w14:paraId="0BCE42AB" w14:textId="3DC546E2" w:rsidR="00963640" w:rsidRPr="00074A6C" w:rsidRDefault="00C504BD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(14,281)</w:t>
            </w:r>
          </w:p>
        </w:tc>
        <w:tc>
          <w:tcPr>
            <w:tcW w:w="255" w:type="dxa"/>
            <w:vAlign w:val="center"/>
          </w:tcPr>
          <w:p w14:paraId="02E04DC0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center"/>
          </w:tcPr>
          <w:p w14:paraId="721377FE" w14:textId="6B22179F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(2,683)</w:t>
            </w:r>
          </w:p>
        </w:tc>
        <w:tc>
          <w:tcPr>
            <w:tcW w:w="252" w:type="dxa"/>
            <w:vAlign w:val="center"/>
          </w:tcPr>
          <w:p w14:paraId="6FEF42C9" w14:textId="77777777" w:rsidR="00963640" w:rsidRPr="00074A6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center"/>
          </w:tcPr>
          <w:p w14:paraId="1D1BF6C5" w14:textId="25B8E014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437CC46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8E1FEFF" w14:textId="6DCE59B8" w:rsidR="00963640" w:rsidRPr="00074A6C" w:rsidRDefault="00C504BD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(18,871)</w:t>
            </w:r>
          </w:p>
        </w:tc>
      </w:tr>
      <w:tr w:rsidR="00963640" w:rsidRPr="00DF06DC" w14:paraId="4938DC7A" w14:textId="77777777" w:rsidTr="00CD6219">
        <w:trPr>
          <w:cantSplit/>
          <w:trHeight w:val="252"/>
        </w:trPr>
        <w:tc>
          <w:tcPr>
            <w:tcW w:w="3150" w:type="dxa"/>
            <w:vAlign w:val="center"/>
          </w:tcPr>
          <w:p w14:paraId="79CD91F1" w14:textId="58621FC0" w:rsidR="00963640" w:rsidRPr="00074A6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5E64B120" w14:textId="3789CEA1" w:rsidR="00963640" w:rsidRPr="00074A6C" w:rsidRDefault="00963640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7EC0C17" w14:textId="48D07D6D" w:rsidR="00963640" w:rsidRPr="00074A6C" w:rsidRDefault="00F5618F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598A4AD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0BEDDCA4" w14:textId="3FADF5F1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F36330E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BF23DEB" w14:textId="7405192A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 xml:space="preserve"> (2,465)</w:t>
            </w:r>
          </w:p>
        </w:tc>
        <w:tc>
          <w:tcPr>
            <w:tcW w:w="240" w:type="dxa"/>
            <w:vAlign w:val="center"/>
          </w:tcPr>
          <w:p w14:paraId="373E1545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3C2DB0B" w14:textId="6CCF6FE8" w:rsidR="00963640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455A332D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center"/>
          </w:tcPr>
          <w:p w14:paraId="306A1AB1" w14:textId="19540638" w:rsidR="00963640" w:rsidRPr="00074A6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(713)</w:t>
            </w:r>
          </w:p>
        </w:tc>
        <w:tc>
          <w:tcPr>
            <w:tcW w:w="256" w:type="dxa"/>
            <w:vAlign w:val="center"/>
          </w:tcPr>
          <w:p w14:paraId="718ECDDE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vAlign w:val="center"/>
          </w:tcPr>
          <w:p w14:paraId="0E7CA820" w14:textId="2FCFF9F0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(3,317)</w:t>
            </w:r>
          </w:p>
        </w:tc>
        <w:tc>
          <w:tcPr>
            <w:tcW w:w="255" w:type="dxa"/>
            <w:vAlign w:val="center"/>
          </w:tcPr>
          <w:p w14:paraId="5F4A8B72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center"/>
          </w:tcPr>
          <w:p w14:paraId="49D47A9E" w14:textId="712FA843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</w:t>
            </w:r>
            <w:r w:rsidR="00CE4B28" w:rsidRPr="00074A6C">
              <w:rPr>
                <w:rFonts w:ascii="Angsana New" w:hAnsi="Angsana New"/>
                <w:sz w:val="23"/>
                <w:szCs w:val="23"/>
              </w:rPr>
              <w:t>14,534</w:t>
            </w:r>
            <w:r w:rsidRPr="00074A6C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7770CFF1" w14:textId="77777777" w:rsidR="00963640" w:rsidRPr="00074A6C" w:rsidRDefault="00963640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center"/>
          </w:tcPr>
          <w:p w14:paraId="46C3BA4C" w14:textId="009A0BA6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C185011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DE65ADE" w14:textId="28721E1F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(21,</w:t>
            </w:r>
            <w:r w:rsidR="00CE4B28" w:rsidRPr="00074A6C">
              <w:rPr>
                <w:rFonts w:ascii="Angsana New" w:hAnsi="Angsana New"/>
                <w:sz w:val="23"/>
                <w:szCs w:val="23"/>
              </w:rPr>
              <w:t>029</w:t>
            </w:r>
            <w:r w:rsidRPr="00074A6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8E17D5" w:rsidRPr="00DF06DC" w14:paraId="65D5A6E5" w14:textId="77777777" w:rsidTr="00CD6219">
        <w:trPr>
          <w:cantSplit/>
          <w:trHeight w:val="252"/>
        </w:trPr>
        <w:tc>
          <w:tcPr>
            <w:tcW w:w="3150" w:type="dxa"/>
            <w:vAlign w:val="center"/>
          </w:tcPr>
          <w:p w14:paraId="16C76D6D" w14:textId="319CA8F2" w:rsidR="008E17D5" w:rsidRPr="00074A6C" w:rsidRDefault="008E17D5" w:rsidP="008E17D5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7BBDB64D" w14:textId="77777777" w:rsidR="008E17D5" w:rsidRPr="00074A6C" w:rsidRDefault="008E17D5" w:rsidP="008E17D5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807A1A8" w14:textId="71D3E2D8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7D18346" w14:textId="7777777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BA5D4B8" w14:textId="68B26676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3DE6AD8" w14:textId="7777777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6B58556" w14:textId="1F11AF96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7CC8F5CD" w14:textId="77777777" w:rsidR="008E17D5" w:rsidRPr="00074A6C" w:rsidRDefault="008E17D5" w:rsidP="008E17D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448AB734" w14:textId="0489C47E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18A317F1" w14:textId="7777777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center"/>
          </w:tcPr>
          <w:p w14:paraId="43DA280E" w14:textId="3443D5B0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233F8112" w14:textId="7777777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vAlign w:val="center"/>
          </w:tcPr>
          <w:p w14:paraId="56475D2A" w14:textId="530A79F9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0ACDF4FE" w14:textId="7777777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vAlign w:val="center"/>
          </w:tcPr>
          <w:p w14:paraId="1A3C7ADC" w14:textId="26904B5D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(512)</w:t>
            </w:r>
          </w:p>
        </w:tc>
        <w:tc>
          <w:tcPr>
            <w:tcW w:w="252" w:type="dxa"/>
            <w:vAlign w:val="center"/>
          </w:tcPr>
          <w:p w14:paraId="1D420172" w14:textId="77777777" w:rsidR="008E17D5" w:rsidRPr="00074A6C" w:rsidRDefault="008E17D5" w:rsidP="008E17D5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vAlign w:val="center"/>
          </w:tcPr>
          <w:p w14:paraId="083E3CBF" w14:textId="7E5F05A1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6AD260E" w14:textId="7777777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B99C98B" w14:textId="43FEE9C7" w:rsidR="008E17D5" w:rsidRPr="00074A6C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</w:rPr>
              <w:t>(512)</w:t>
            </w:r>
          </w:p>
        </w:tc>
      </w:tr>
      <w:tr w:rsidR="00963640" w:rsidRPr="00DF06DC" w14:paraId="36FA0604" w14:textId="77777777" w:rsidTr="00CD6219">
        <w:trPr>
          <w:cantSplit/>
        </w:trPr>
        <w:tc>
          <w:tcPr>
            <w:tcW w:w="3150" w:type="dxa"/>
            <w:vAlign w:val="center"/>
          </w:tcPr>
          <w:p w14:paraId="5BDA3716" w14:textId="07A8D705" w:rsidR="00963640" w:rsidRPr="00074A6C" w:rsidRDefault="00963640" w:rsidP="00ED3386">
            <w:pPr>
              <w:tabs>
                <w:tab w:val="left" w:pos="372"/>
              </w:tabs>
              <w:spacing w:line="260" w:lineRule="exac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 w:rsidR="00F557E7" w:rsidRPr="00074A6C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="00ED3386" w:rsidRPr="00074A6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/>
            </w:r>
            <w:r w:rsidRPr="00074A6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 w:rsidR="00F557E7" w:rsidRPr="00074A6C">
              <w:rPr>
                <w:rFonts w:ascii="Angsana New" w:hAnsi="Angsana New"/>
                <w:b/>
                <w:bCs/>
                <w:sz w:val="23"/>
                <w:szCs w:val="23"/>
              </w:rPr>
              <w:t>6</w:t>
            </w:r>
            <w:r w:rsidR="00ED3386" w:rsidRPr="00074A6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  <w:r w:rsidR="00ED3386" w:rsidRPr="00074A6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5D80306A" w14:textId="77777777" w:rsidR="00963640" w:rsidRPr="00074A6C" w:rsidRDefault="00963640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EC55571" w14:textId="77777777" w:rsidR="00B329F3" w:rsidRPr="00074A6C" w:rsidRDefault="00B329F3" w:rsidP="00B32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19CE4227" w14:textId="57C43F82" w:rsidR="00963640" w:rsidRPr="00074A6C" w:rsidRDefault="00B329F3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47,523,528</w:t>
            </w:r>
          </w:p>
        </w:tc>
        <w:tc>
          <w:tcPr>
            <w:tcW w:w="270" w:type="dxa"/>
            <w:vAlign w:val="center"/>
          </w:tcPr>
          <w:p w14:paraId="18CC9E5F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74D9705" w14:textId="77777777" w:rsidR="00B70412" w:rsidRPr="00074A6C" w:rsidRDefault="00B329F3" w:rsidP="00B32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 xml:space="preserve"> </w:t>
            </w:r>
          </w:p>
          <w:p w14:paraId="5C159019" w14:textId="02EFDF13" w:rsidR="00963640" w:rsidRPr="00074A6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 xml:space="preserve">304,156 </w:t>
            </w:r>
          </w:p>
        </w:tc>
        <w:tc>
          <w:tcPr>
            <w:tcW w:w="270" w:type="dxa"/>
            <w:vAlign w:val="center"/>
          </w:tcPr>
          <w:p w14:paraId="4245FC67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0269C65" w14:textId="77777777" w:rsidR="00F5618F" w:rsidRPr="00074A6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 xml:space="preserve"> </w:t>
            </w:r>
          </w:p>
          <w:p w14:paraId="7CE471EF" w14:textId="029F9BBF" w:rsidR="00963640" w:rsidRPr="00074A6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 xml:space="preserve">2,151,712 </w:t>
            </w:r>
          </w:p>
        </w:tc>
        <w:tc>
          <w:tcPr>
            <w:tcW w:w="240" w:type="dxa"/>
            <w:vAlign w:val="center"/>
          </w:tcPr>
          <w:p w14:paraId="62F3CC57" w14:textId="77777777" w:rsidR="00963640" w:rsidRPr="00074A6C" w:rsidRDefault="00963640" w:rsidP="00CD621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6BA1B219" w14:textId="77777777" w:rsidR="00F5618F" w:rsidRPr="00074A6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  <w:p w14:paraId="3DF322D0" w14:textId="64DF753E" w:rsidR="00963640" w:rsidRPr="00074A6C" w:rsidRDefault="00B329F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 xml:space="preserve"> 9,679 </w:t>
            </w:r>
          </w:p>
        </w:tc>
        <w:tc>
          <w:tcPr>
            <w:tcW w:w="253" w:type="dxa"/>
            <w:vAlign w:val="center"/>
          </w:tcPr>
          <w:p w14:paraId="338B4D0C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35A4A6C" w14:textId="77777777" w:rsidR="00B329F3" w:rsidRPr="00074A6C" w:rsidRDefault="00B329F3" w:rsidP="00B32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021783C7" w14:textId="24D4F902" w:rsidR="00963640" w:rsidRPr="00074A6C" w:rsidRDefault="00C31145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32,377,38</w:t>
            </w:r>
            <w:r w:rsidR="00A2164F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56" w:type="dxa"/>
            <w:vAlign w:val="center"/>
          </w:tcPr>
          <w:p w14:paraId="5B272888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14:paraId="70137B9A" w14:textId="77777777" w:rsidR="00B329F3" w:rsidRPr="00074A6C" w:rsidRDefault="00B329F3" w:rsidP="00B32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084ACEF1" w14:textId="09493B6D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5,505,0</w:t>
            </w:r>
            <w:r w:rsidR="00A2164F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255" w:type="dxa"/>
            <w:vAlign w:val="center"/>
          </w:tcPr>
          <w:p w14:paraId="38F19C63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712B4535" w14:textId="77777777" w:rsidR="00B329F3" w:rsidRPr="00074A6C" w:rsidRDefault="00B329F3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28095B95" w14:textId="723F189C" w:rsidR="00963640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82,403</w:t>
            </w:r>
          </w:p>
        </w:tc>
        <w:tc>
          <w:tcPr>
            <w:tcW w:w="252" w:type="dxa"/>
            <w:vAlign w:val="center"/>
          </w:tcPr>
          <w:p w14:paraId="0A0B1FE6" w14:textId="77777777" w:rsidR="00963640" w:rsidRPr="00074A6C" w:rsidRDefault="00963640" w:rsidP="00963640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FE931AC" w14:textId="77777777" w:rsidR="00B329F3" w:rsidRPr="00074A6C" w:rsidRDefault="00B329F3" w:rsidP="00B32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3DA72B5" w14:textId="481CD879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3,526,680</w:t>
            </w:r>
          </w:p>
        </w:tc>
        <w:tc>
          <w:tcPr>
            <w:tcW w:w="270" w:type="dxa"/>
            <w:vAlign w:val="center"/>
          </w:tcPr>
          <w:p w14:paraId="334A0146" w14:textId="77777777" w:rsidR="00963640" w:rsidRPr="00074A6C" w:rsidRDefault="00963640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76B6C257" w14:textId="77777777" w:rsidR="00B329F3" w:rsidRPr="00074A6C" w:rsidRDefault="00B329F3" w:rsidP="00B32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67D379F1" w14:textId="3CDA88CC" w:rsidR="00963640" w:rsidRPr="00074A6C" w:rsidRDefault="00C504BD" w:rsidP="0096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91,480,56</w:t>
            </w:r>
            <w:r w:rsidR="00A2164F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</w:t>
            </w:r>
          </w:p>
        </w:tc>
      </w:tr>
      <w:tr w:rsidR="00394A25" w:rsidRPr="00DF06DC" w14:paraId="2BF3AD3D" w14:textId="77777777" w:rsidTr="00CD6219">
        <w:trPr>
          <w:cantSplit/>
          <w:trHeight w:val="252"/>
        </w:trPr>
        <w:tc>
          <w:tcPr>
            <w:tcW w:w="3150" w:type="dxa"/>
            <w:shd w:val="clear" w:color="auto" w:fill="auto"/>
            <w:vAlign w:val="center"/>
          </w:tcPr>
          <w:p w14:paraId="1431E175" w14:textId="52ADF406" w:rsidR="00394A25" w:rsidRPr="00074A6C" w:rsidRDefault="00394A25" w:rsidP="00CD6219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  <w:shd w:val="clear" w:color="auto" w:fill="auto"/>
          </w:tcPr>
          <w:p w14:paraId="58A301D2" w14:textId="77777777" w:rsidR="00394A25" w:rsidRPr="00074A6C" w:rsidRDefault="00394A25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89B799" w14:textId="193578CE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46,256</w:t>
            </w:r>
          </w:p>
        </w:tc>
        <w:tc>
          <w:tcPr>
            <w:tcW w:w="270" w:type="dxa"/>
            <w:vAlign w:val="center"/>
          </w:tcPr>
          <w:p w14:paraId="3E55280C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4EEC448" w14:textId="6AF493D4" w:rsidR="00394A25" w:rsidRPr="00074A6C" w:rsidRDefault="00C3114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6ECDB85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EE286E" w14:textId="2F47F01D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1,35</w:t>
            </w:r>
            <w:r w:rsidR="00BB566E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91E19F" w14:textId="77777777" w:rsidR="00394A25" w:rsidRPr="00074A6C" w:rsidRDefault="00394A25" w:rsidP="00CD621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1896C8C" w14:textId="5CEF05EF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2,687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0162441" w14:textId="77777777" w:rsidR="00394A25" w:rsidRPr="00074A6C" w:rsidRDefault="00394A25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C79B2F2" w14:textId="4275BC73" w:rsidR="00394A25" w:rsidRPr="00074A6C" w:rsidRDefault="000C6557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353,432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53D2C5E1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7FE2C04" w14:textId="742C16E0" w:rsidR="00394A25" w:rsidRPr="00074A6C" w:rsidRDefault="000C6557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382,855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4CEB8924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2F9154E" w14:textId="0BBB0F61" w:rsidR="00394A25" w:rsidRPr="003A6F25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11,</w:t>
            </w:r>
            <w:r w:rsidR="003A6F25"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945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8B3020B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6D94B5F" w14:textId="62B36184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2,616,</w:t>
            </w:r>
            <w:r w:rsidR="000C6557" w:rsidRPr="00074A6C">
              <w:rPr>
                <w:rFonts w:asciiTheme="majorBidi" w:hAnsiTheme="majorBidi" w:cstheme="majorBidi"/>
                <w:sz w:val="23"/>
                <w:szCs w:val="23"/>
              </w:rPr>
              <w:t>140</w:t>
            </w:r>
          </w:p>
        </w:tc>
        <w:tc>
          <w:tcPr>
            <w:tcW w:w="270" w:type="dxa"/>
            <w:vAlign w:val="center"/>
          </w:tcPr>
          <w:p w14:paraId="2F336202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6621605" w14:textId="6BCF35BD" w:rsidR="00394A25" w:rsidRPr="00074A6C" w:rsidRDefault="000C6557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3,414,6</w:t>
            </w:r>
            <w:r w:rsidR="003A6F25">
              <w:rPr>
                <w:rFonts w:asciiTheme="majorBidi" w:eastAsia="MS Mincho" w:hAnsiTheme="majorBidi" w:cstheme="majorBidi"/>
                <w:sz w:val="23"/>
                <w:szCs w:val="23"/>
              </w:rPr>
              <w:t>66</w:t>
            </w:r>
          </w:p>
        </w:tc>
      </w:tr>
      <w:tr w:rsidR="00394A25" w:rsidRPr="00DF06DC" w14:paraId="0A8ADB08" w14:textId="77777777" w:rsidTr="00CD6219">
        <w:trPr>
          <w:cantSplit/>
        </w:trPr>
        <w:tc>
          <w:tcPr>
            <w:tcW w:w="3150" w:type="dxa"/>
            <w:shd w:val="clear" w:color="auto" w:fill="auto"/>
            <w:vAlign w:val="center"/>
          </w:tcPr>
          <w:p w14:paraId="3E49B488" w14:textId="06ED82FC" w:rsidR="00394A25" w:rsidRPr="00074A6C" w:rsidRDefault="00EB51C5" w:rsidP="00CD6219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 w:hint="cs"/>
                <w:sz w:val="23"/>
                <w:szCs w:val="23"/>
                <w:cs/>
              </w:rPr>
              <w:t>ส่วนเกิน</w:t>
            </w:r>
            <w:r w:rsidR="00394A25" w:rsidRPr="00074A6C">
              <w:rPr>
                <w:rFonts w:ascii="Angsana New" w:hAnsi="Angsana New"/>
                <w:sz w:val="23"/>
                <w:szCs w:val="23"/>
                <w:cs/>
              </w:rPr>
              <w:t>ทุนจากการตีราคา</w:t>
            </w:r>
          </w:p>
        </w:tc>
        <w:tc>
          <w:tcPr>
            <w:tcW w:w="468" w:type="dxa"/>
            <w:shd w:val="clear" w:color="auto" w:fill="auto"/>
          </w:tcPr>
          <w:p w14:paraId="2C9FA82A" w14:textId="77777777" w:rsidR="00394A25" w:rsidRPr="00074A6C" w:rsidRDefault="00394A25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403162C" w14:textId="10716249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523,560</w:t>
            </w:r>
          </w:p>
        </w:tc>
        <w:tc>
          <w:tcPr>
            <w:tcW w:w="270" w:type="dxa"/>
            <w:vAlign w:val="center"/>
          </w:tcPr>
          <w:p w14:paraId="05765155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center"/>
          </w:tcPr>
          <w:p w14:paraId="326FD7F3" w14:textId="43D80D46" w:rsidR="00394A25" w:rsidRPr="00074A6C" w:rsidRDefault="00C3114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7BC651D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1AD7F6" w14:textId="05A76571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BDBC70B" w14:textId="77777777" w:rsidR="00394A25" w:rsidRPr="00074A6C" w:rsidRDefault="00394A25" w:rsidP="00CD621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96FC032" w14:textId="251F4F1D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F2D17C7" w14:textId="77777777" w:rsidR="00394A25" w:rsidRPr="00074A6C" w:rsidRDefault="00394A25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FF6106C" w14:textId="195B1375" w:rsidR="00394A25" w:rsidRPr="00074A6C" w:rsidRDefault="00C31145" w:rsidP="003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DE0E4FC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7BD8B03" w14:textId="18198DA9" w:rsidR="00394A25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7D8AC87B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03A0115" w14:textId="0C332020" w:rsidR="00394A25" w:rsidRPr="003A6F25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4859C5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BD9C7BC" w14:textId="3E1B42A1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EF26FC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EA8BDEB" w14:textId="65C1209B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523,560</w:t>
            </w:r>
          </w:p>
        </w:tc>
      </w:tr>
      <w:tr w:rsidR="00394A25" w:rsidRPr="00DF06DC" w14:paraId="78B4ED63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0C0182A6" w14:textId="2E4747D9" w:rsidR="00394A25" w:rsidRPr="00074A6C" w:rsidRDefault="00394A25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30FDCB62" w14:textId="77777777" w:rsidR="00394A25" w:rsidRPr="00074A6C" w:rsidRDefault="00394A25" w:rsidP="00CE4AB1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3704778" w14:textId="68D4360D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5728A67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E5778AE" w14:textId="52820794" w:rsidR="00394A25" w:rsidRPr="00074A6C" w:rsidRDefault="00C3114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BD9767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6347A05" w14:textId="01EB4F42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4639DB2C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499FA28" w14:textId="3D2AC681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121E9BD6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3B4D2946" w14:textId="5F889A45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3,1</w:t>
            </w:r>
            <w:r w:rsidR="001D73FB" w:rsidRPr="00074A6C">
              <w:rPr>
                <w:rFonts w:asciiTheme="majorBidi" w:hAnsiTheme="majorBidi" w:cstheme="majorBidi"/>
                <w:sz w:val="23"/>
                <w:szCs w:val="23"/>
              </w:rPr>
              <w:t>07</w:t>
            </w:r>
            <w:r w:rsidRPr="00074A6C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1D73FB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943</w:t>
            </w:r>
          </w:p>
        </w:tc>
        <w:tc>
          <w:tcPr>
            <w:tcW w:w="256" w:type="dxa"/>
            <w:vAlign w:val="center"/>
          </w:tcPr>
          <w:p w14:paraId="1A3535AD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659001F" w14:textId="442595D5" w:rsidR="00394A25" w:rsidRPr="00074A6C" w:rsidRDefault="00C504BD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4</w:t>
            </w:r>
            <w:r w:rsidR="001D73FB" w:rsidRPr="00074A6C"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9</w:t>
            </w:r>
            <w:r w:rsidRPr="00074A6C"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,</w:t>
            </w:r>
            <w:r w:rsidR="000C6557" w:rsidRPr="00074A6C"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342</w:t>
            </w:r>
          </w:p>
        </w:tc>
        <w:tc>
          <w:tcPr>
            <w:tcW w:w="255" w:type="dxa"/>
            <w:vAlign w:val="center"/>
          </w:tcPr>
          <w:p w14:paraId="1F6669AC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36F0BF1B" w14:textId="54ECFE03" w:rsidR="00394A25" w:rsidRPr="003A6F25" w:rsidRDefault="000C6557" w:rsidP="000C6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4CE03D8F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82B253" w14:textId="65A7C4AE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(3,157,</w:t>
            </w:r>
            <w:r w:rsidR="000C6557" w:rsidRPr="00074A6C">
              <w:rPr>
                <w:rFonts w:asciiTheme="majorBidi" w:hAnsiTheme="majorBidi" w:cstheme="majorBidi"/>
                <w:sz w:val="23"/>
                <w:szCs w:val="23"/>
              </w:rPr>
              <w:t>285</w:t>
            </w:r>
            <w:r w:rsidRPr="00074A6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070BBCBE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  <w:vAlign w:val="center"/>
          </w:tcPr>
          <w:p w14:paraId="51A66D1E" w14:textId="3D0CD1E5" w:rsidR="00394A25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394A25" w:rsidRPr="00DF06DC" w14:paraId="66759CA8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60B08112" w14:textId="73E85058" w:rsidR="00394A25" w:rsidRPr="00074A6C" w:rsidRDefault="00394A25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6E54839A" w14:textId="3C8F4386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B4992A6" w14:textId="69AF32E7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08BACC5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0F860653" w14:textId="35B81D6E" w:rsidR="00394A25" w:rsidRPr="00074A6C" w:rsidRDefault="00C3114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3AD53BA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96FB976" w14:textId="294E90AF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2E2AD10A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BA2390F" w14:textId="4A85A2EF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973D8C7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4C502C73" w14:textId="650429DF" w:rsidR="00394A25" w:rsidRPr="00074A6C" w:rsidRDefault="00C31145" w:rsidP="006B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(220)</w:t>
            </w:r>
          </w:p>
        </w:tc>
        <w:tc>
          <w:tcPr>
            <w:tcW w:w="256" w:type="dxa"/>
            <w:vAlign w:val="center"/>
          </w:tcPr>
          <w:p w14:paraId="3AC60FAB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B53EF6E" w14:textId="7459B0D0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0C6557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10,212</w:t>
            </w: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5" w:type="dxa"/>
            <w:vAlign w:val="center"/>
          </w:tcPr>
          <w:p w14:paraId="3E1546C6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148DE6A" w14:textId="59457D73" w:rsidR="00394A25" w:rsidRPr="003A6F25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73896318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E81E74" w14:textId="46C9EF64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1BBB9B6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78AB80B5" w14:textId="63CA7841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AB0BFC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10,432</w:t>
            </w: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394A25" w:rsidRPr="00DF06DC" w14:paraId="39C05D2A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4907D171" w14:textId="090002D3" w:rsidR="00394A25" w:rsidRPr="00074A6C" w:rsidRDefault="00394A25" w:rsidP="00CD621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4BFAB1EB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88645A" w14:textId="0140B458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A7EC4AF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A001638" w14:textId="734DC339" w:rsidR="00394A25" w:rsidRPr="00074A6C" w:rsidRDefault="00C3114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061616D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C4C4E4F" w14:textId="46115554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3664F348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59D5EF0A" w14:textId="03C8960D" w:rsidR="00394A25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F404352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5F63A82F" w14:textId="6C0F2C10" w:rsidR="00394A25" w:rsidRPr="00074A6C" w:rsidRDefault="00C3114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0C6557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1,990</w:t>
            </w: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6" w:type="dxa"/>
            <w:vAlign w:val="center"/>
          </w:tcPr>
          <w:p w14:paraId="0D37F59C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6D60FAE" w14:textId="3AF1787C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(29,354)</w:t>
            </w:r>
          </w:p>
        </w:tc>
        <w:tc>
          <w:tcPr>
            <w:tcW w:w="255" w:type="dxa"/>
            <w:vAlign w:val="center"/>
          </w:tcPr>
          <w:p w14:paraId="4D244DEB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4CE03B2" w14:textId="20854CE4" w:rsidR="00394A25" w:rsidRPr="003A6F25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3A6F25"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2,770</w:t>
            </w: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6E70768A" w14:textId="77777777" w:rsidR="00394A25" w:rsidRPr="00074A6C" w:rsidRDefault="00394A25" w:rsidP="00394A25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5AD494" w14:textId="743CF817" w:rsidR="00394A25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(49)</w:t>
            </w:r>
          </w:p>
        </w:tc>
        <w:tc>
          <w:tcPr>
            <w:tcW w:w="270" w:type="dxa"/>
            <w:vAlign w:val="center"/>
          </w:tcPr>
          <w:p w14:paraId="4B20EC9A" w14:textId="77777777" w:rsidR="00394A25" w:rsidRPr="00074A6C" w:rsidRDefault="00394A25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6B8072C8" w14:textId="34C11CFD" w:rsidR="00394A25" w:rsidRPr="00074A6C" w:rsidRDefault="00C504BD" w:rsidP="00394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074A6C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34,</w:t>
            </w:r>
            <w:r w:rsidR="003A6F25">
              <w:rPr>
                <w:rFonts w:asciiTheme="majorBidi" w:eastAsia="MS Mincho" w:hAnsiTheme="majorBidi" w:cstheme="majorBidi"/>
                <w:sz w:val="23"/>
                <w:szCs w:val="23"/>
              </w:rPr>
              <w:t>163</w:t>
            </w: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074A6C" w:rsidRPr="00DF06DC" w14:paraId="062B00C3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4B91518F" w14:textId="0C852FAF" w:rsidR="00074A6C" w:rsidRPr="00074A6C" w:rsidRDefault="00074A6C" w:rsidP="00074A6C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20F2C3ED" w14:textId="77777777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C5320EF" w14:textId="5841D6F4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74A6C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C232F64" w14:textId="77777777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CDDDC81" w14:textId="70E0209C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6611E26" w14:textId="77777777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6CE771D" w14:textId="614FF5EF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19BC6F2D" w14:textId="77777777" w:rsidR="00074A6C" w:rsidRPr="00074A6C" w:rsidRDefault="00074A6C" w:rsidP="00074A6C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D01CA71" w14:textId="539AB601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8C03A9F" w14:textId="77777777" w:rsidR="00074A6C" w:rsidRPr="00074A6C" w:rsidRDefault="00074A6C" w:rsidP="00074A6C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0195E36C" w14:textId="2DD0C65D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6E424ADF" w14:textId="77777777" w:rsidR="00074A6C" w:rsidRPr="00074A6C" w:rsidRDefault="00074A6C" w:rsidP="00074A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03F4667" w14:textId="42005B9C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167C7FF6" w14:textId="77777777" w:rsidR="00074A6C" w:rsidRPr="00074A6C" w:rsidRDefault="00074A6C" w:rsidP="00074A6C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145D018" w14:textId="571EC1A9" w:rsidR="00074A6C" w:rsidRPr="003A6F25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3A6F25"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3,540</w:t>
            </w: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2E4CF4C1" w14:textId="77777777" w:rsidR="00074A6C" w:rsidRPr="00074A6C" w:rsidRDefault="00074A6C" w:rsidP="00074A6C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9565978" w14:textId="01E3E7F0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0B323C3" w14:textId="77777777" w:rsidR="00074A6C" w:rsidRPr="00074A6C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36FE181" w14:textId="0C0E7075" w:rsidR="00074A6C" w:rsidRPr="00074A6C" w:rsidRDefault="003A6F25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(3,540)</w:t>
            </w:r>
          </w:p>
        </w:tc>
      </w:tr>
      <w:tr w:rsidR="0074796C" w:rsidRPr="00DF06DC" w14:paraId="2B1AA406" w14:textId="77777777" w:rsidTr="00CD6219">
        <w:trPr>
          <w:cantSplit/>
          <w:trHeight w:val="287"/>
        </w:trPr>
        <w:tc>
          <w:tcPr>
            <w:tcW w:w="3150" w:type="dxa"/>
            <w:vAlign w:val="center"/>
          </w:tcPr>
          <w:p w14:paraId="7DD4237D" w14:textId="7F5226C5" w:rsidR="0074796C" w:rsidRPr="00074A6C" w:rsidRDefault="0074796C" w:rsidP="0074796C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74A6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074A6C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 w:rsidR="00F557E7" w:rsidRPr="00074A6C">
              <w:rPr>
                <w:rFonts w:ascii="Angsana New" w:hAnsi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468" w:type="dxa"/>
          </w:tcPr>
          <w:p w14:paraId="4E627C81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31B6" w14:textId="78E4252B" w:rsidR="0074796C" w:rsidRPr="00074A6C" w:rsidRDefault="00C3114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48,093,344</w:t>
            </w:r>
          </w:p>
        </w:tc>
        <w:tc>
          <w:tcPr>
            <w:tcW w:w="270" w:type="dxa"/>
            <w:vAlign w:val="center"/>
          </w:tcPr>
          <w:p w14:paraId="0032EC96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3F06" w14:textId="40AFF22A" w:rsidR="0074796C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304,</w:t>
            </w:r>
            <w:r w:rsidRPr="00074A6C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156</w:t>
            </w:r>
          </w:p>
        </w:tc>
        <w:tc>
          <w:tcPr>
            <w:tcW w:w="270" w:type="dxa"/>
            <w:vAlign w:val="center"/>
          </w:tcPr>
          <w:p w14:paraId="4FBD9A8D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E553" w14:textId="39B4DAA5" w:rsidR="0074796C" w:rsidRPr="00074A6C" w:rsidRDefault="00C31145" w:rsidP="00C3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2,153,06</w:t>
            </w:r>
            <w:r w:rsidR="00BB566E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40" w:type="dxa"/>
            <w:vAlign w:val="center"/>
          </w:tcPr>
          <w:p w14:paraId="032C68CA" w14:textId="77777777" w:rsidR="0074796C" w:rsidRPr="00074A6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C1C2" w14:textId="30130CCC" w:rsidR="0074796C" w:rsidRPr="00074A6C" w:rsidRDefault="00C3114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12,366</w:t>
            </w:r>
          </w:p>
        </w:tc>
        <w:tc>
          <w:tcPr>
            <w:tcW w:w="253" w:type="dxa"/>
            <w:vAlign w:val="center"/>
          </w:tcPr>
          <w:p w14:paraId="3962080B" w14:textId="77777777" w:rsidR="0074796C" w:rsidRPr="00074A6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734E" w14:textId="1FE9C4BB" w:rsidR="0074796C" w:rsidRPr="00074A6C" w:rsidRDefault="00C3114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35,836,54</w:t>
            </w:r>
            <w:r w:rsidR="001D73FB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56" w:type="dxa"/>
            <w:vAlign w:val="center"/>
          </w:tcPr>
          <w:p w14:paraId="7DE31AA0" w14:textId="77777777" w:rsidR="0074796C" w:rsidRPr="00074A6C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5B2C" w14:textId="68EC7527" w:rsidR="0074796C" w:rsidRPr="00074A6C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5,897,65</w:t>
            </w:r>
            <w:r w:rsidR="001D73FB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55" w:type="dxa"/>
            <w:vAlign w:val="center"/>
          </w:tcPr>
          <w:p w14:paraId="59936D57" w14:textId="77777777" w:rsidR="0074796C" w:rsidRPr="00074A6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91F4" w14:textId="67C50B8D" w:rsidR="0074796C" w:rsidRPr="00074A6C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88,038</w:t>
            </w:r>
          </w:p>
        </w:tc>
        <w:tc>
          <w:tcPr>
            <w:tcW w:w="252" w:type="dxa"/>
            <w:vAlign w:val="center"/>
          </w:tcPr>
          <w:p w14:paraId="4DA9EDF8" w14:textId="77777777" w:rsidR="0074796C" w:rsidRPr="00074A6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1928" w14:textId="247CC33F" w:rsidR="0074796C" w:rsidRPr="00074A6C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2,985,48</w:t>
            </w:r>
            <w:r w:rsidR="00013FA3" w:rsidRPr="00074A6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70" w:type="dxa"/>
            <w:vAlign w:val="center"/>
          </w:tcPr>
          <w:p w14:paraId="21BACB40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2301" w14:textId="7A8B3483" w:rsidR="0074796C" w:rsidRPr="00074A6C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95,370,6</w:t>
            </w:r>
            <w:r w:rsidR="00BB566E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</w:t>
            </w:r>
            <w:r w:rsidR="001D73FB" w:rsidRPr="00074A6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</w:t>
            </w:r>
          </w:p>
        </w:tc>
      </w:tr>
      <w:tr w:rsidR="0074796C" w:rsidRPr="00DF06DC" w14:paraId="6D550169" w14:textId="77777777" w:rsidTr="00CD6219">
        <w:trPr>
          <w:cantSplit/>
          <w:trHeight w:val="224"/>
        </w:trPr>
        <w:tc>
          <w:tcPr>
            <w:tcW w:w="3150" w:type="dxa"/>
            <w:vAlign w:val="bottom"/>
          </w:tcPr>
          <w:p w14:paraId="0F6E1AF6" w14:textId="77777777" w:rsidR="0074796C" w:rsidRPr="00DF06DC" w:rsidRDefault="0074796C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E0D00C0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3E26DC4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099AB88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2564424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2280FAB6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91EE598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vAlign w:val="center"/>
          </w:tcPr>
          <w:p w14:paraId="415ACB04" w14:textId="77777777" w:rsidR="0074796C" w:rsidRPr="00DF06D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532B2747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vAlign w:val="center"/>
          </w:tcPr>
          <w:p w14:paraId="398EABE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31669AD6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  <w:vAlign w:val="center"/>
          </w:tcPr>
          <w:p w14:paraId="484EC142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14:paraId="1058DFB0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  <w:vAlign w:val="center"/>
          </w:tcPr>
          <w:p w14:paraId="3C8A2D31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1BF48ADE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vAlign w:val="center"/>
          </w:tcPr>
          <w:p w14:paraId="0F8026D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932B63E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19A377CC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425FB950" w14:textId="161408D4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74796C" w:rsidRPr="00DF06DC" w14:paraId="575AB556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3E3B40E9" w14:textId="77777777" w:rsidR="0074796C" w:rsidRPr="00DF06DC" w:rsidRDefault="0074796C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2360576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D7C3909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1A4FED0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1D05BBC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15C23E5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6D9F7E8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230878E4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1712952D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EF1AABA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582F7111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F118EAA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4F9AE267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03EC70AC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20AB3580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6330401F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4D18D02F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BF77CA1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7075195B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0F4CCD" w:rsidRPr="00DF06DC" w14:paraId="1228CD30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48439AA4" w14:textId="77777777" w:rsidR="000F4CCD" w:rsidRPr="00DF06DC" w:rsidRDefault="000F4CCD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649062C9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122AB7BA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BD713F8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525C9D0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5BC1DA9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CCAA1DB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4B010A5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317B6BB9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66E0739E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4BC06551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EFBA400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CF6A19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5E25E93E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F71D726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D57AEA8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27D46BED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B3D378B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16889E2C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0F4CCD" w:rsidRPr="00DF06DC" w14:paraId="70872B26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5E2FF741" w14:textId="77777777" w:rsidR="000F4CCD" w:rsidRPr="00DF06DC" w:rsidRDefault="000F4CCD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712D6E06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6E2CE38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60E25DD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17CF824E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C696EC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3989221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F2AF73F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6E5BFE15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5A2F4F6F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64072D10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0258B38E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FED01EA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626F31BE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ED43EA8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0F749DCF" w14:textId="77777777" w:rsidR="000F4CCD" w:rsidRPr="00DF06DC" w:rsidRDefault="000F4CCD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07D6BB76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53E24641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2AAE01C8" w14:textId="77777777" w:rsidR="000F4CCD" w:rsidRPr="00DF06DC" w:rsidRDefault="000F4CC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5B2047" w:rsidRPr="00DF06DC" w14:paraId="03A926F7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091177BF" w14:textId="77777777" w:rsidR="005B2047" w:rsidRPr="00DF06DC" w:rsidRDefault="005B2047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7E2B80F9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5FFBF33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F56F35A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65C285C8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2932B6F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12F6431A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0C790701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1A0E5A94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3B58F7F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574EC9A9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049B4006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2F3E1AC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712565DD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2C1BC15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1D594194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04359D57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7E1CC87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4C701A2E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5B2047" w:rsidRPr="00DF06DC" w14:paraId="10CDDC1E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2A854E70" w14:textId="77777777" w:rsidR="005B2047" w:rsidRPr="00DF06DC" w:rsidRDefault="005B2047" w:rsidP="0074796C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571EF228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593CCFB5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CF9312B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EDFED00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F94038B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C58F6EF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2C063060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047AAEF7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7196F645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4772AC47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1547F956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5350E0B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5F687F81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6F06AF4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1043EC7C" w14:textId="77777777" w:rsidR="005B2047" w:rsidRPr="00DF06DC" w:rsidRDefault="005B2047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18D3FC5C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7850873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65A1F200" w14:textId="77777777" w:rsidR="005B2047" w:rsidRPr="00DF06DC" w:rsidRDefault="005B2047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74796C" w:rsidRPr="00DF06DC" w14:paraId="528D11BA" w14:textId="77777777" w:rsidTr="006B6FC0">
        <w:trPr>
          <w:cantSplit/>
        </w:trPr>
        <w:tc>
          <w:tcPr>
            <w:tcW w:w="3150" w:type="dxa"/>
          </w:tcPr>
          <w:p w14:paraId="22915ADC" w14:textId="77777777" w:rsidR="0074796C" w:rsidRPr="00DF06DC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D57748D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4A419F67" w14:textId="52DA8932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74796C" w:rsidRPr="00DF06DC" w14:paraId="16C78C87" w14:textId="77777777" w:rsidTr="008E17D5">
        <w:trPr>
          <w:cantSplit/>
        </w:trPr>
        <w:tc>
          <w:tcPr>
            <w:tcW w:w="3150" w:type="dxa"/>
          </w:tcPr>
          <w:p w14:paraId="07C79DDF" w14:textId="77777777" w:rsidR="0074796C" w:rsidRPr="00DF06DC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79E6215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0C9B1274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1000301C" w14:textId="64E88E3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92" w:right="-130" w:hanging="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3FBC19B9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E3393D1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BBA88F4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2424935" w14:textId="0E24ABD2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3FF6871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FE04D17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856B05D" w14:textId="4AFA2EDE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Pr="00DF06DC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0B89643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AE4C75F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4693DD6" w14:textId="35C187B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DF06DC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DF06DC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  <w:vAlign w:val="bottom"/>
          </w:tcPr>
          <w:p w14:paraId="34762F1B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4F9FC05" w14:textId="5C80493A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75462427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086166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EE5F24B" w14:textId="73174410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DF06DC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768CE01D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5E9B0C4D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7D33D4CA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29798783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</w:t>
            </w:r>
          </w:p>
          <w:p w14:paraId="157EB392" w14:textId="19032A46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สำนักงาน</w:t>
            </w:r>
          </w:p>
        </w:tc>
        <w:tc>
          <w:tcPr>
            <w:tcW w:w="255" w:type="dxa"/>
            <w:vAlign w:val="bottom"/>
          </w:tcPr>
          <w:p w14:paraId="38BBA568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1C5578F" w14:textId="214688B9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5ABCB515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F7F32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838FA9D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147BBFF2" w14:textId="2CF316C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14:paraId="6A7F6E2B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35B25DDC" w14:textId="04BD9D8C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DF06DC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74796C" w:rsidRPr="00DF06DC" w14:paraId="1F696D16" w14:textId="77777777" w:rsidTr="006B6FC0">
        <w:trPr>
          <w:cantSplit/>
        </w:trPr>
        <w:tc>
          <w:tcPr>
            <w:tcW w:w="3150" w:type="dxa"/>
          </w:tcPr>
          <w:p w14:paraId="48675B95" w14:textId="77777777" w:rsidR="0074796C" w:rsidRPr="00DF06DC" w:rsidRDefault="0074796C" w:rsidP="0074796C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40314F2D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05C63199" w14:textId="75EC7BE4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DF06DC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74796C" w:rsidRPr="00DF06DC" w14:paraId="4BF0BAD5" w14:textId="77777777" w:rsidTr="00CD6219">
        <w:trPr>
          <w:cantSplit/>
        </w:trPr>
        <w:tc>
          <w:tcPr>
            <w:tcW w:w="3150" w:type="dxa"/>
            <w:vAlign w:val="center"/>
          </w:tcPr>
          <w:p w14:paraId="564FF9DC" w14:textId="77777777" w:rsidR="0074796C" w:rsidRPr="00DF06DC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68" w:type="dxa"/>
          </w:tcPr>
          <w:p w14:paraId="553150F3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FFB66EC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AA8541C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A7F27" w14:textId="165831F8" w:rsidR="0074796C" w:rsidRPr="00DF06DC" w:rsidRDefault="0074796C" w:rsidP="000A4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ACEBC9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6AF90FC" w14:textId="7FBB3AE4" w:rsidR="0074796C" w:rsidRPr="00DF06DC" w:rsidRDefault="0074796C" w:rsidP="00A7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0859F316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DCF36CE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1176764C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8A50606" w14:textId="77777777" w:rsidR="0074796C" w:rsidRPr="00DF06D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3DE4C170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BDDB471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5" w:type="dxa"/>
          </w:tcPr>
          <w:p w14:paraId="536002DB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55A610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716"/>
              </w:tabs>
              <w:spacing w:line="20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2" w:type="dxa"/>
          </w:tcPr>
          <w:p w14:paraId="174A133B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E312104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</w:tcPr>
          <w:p w14:paraId="00E4F9CE" w14:textId="77777777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32" w:type="dxa"/>
          </w:tcPr>
          <w:p w14:paraId="0FD07A4E" w14:textId="2F378B3A" w:rsidR="0074796C" w:rsidRPr="00DF06DC" w:rsidRDefault="0074796C" w:rsidP="0074796C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74796C" w:rsidRPr="00DF06DC" w14:paraId="5EADE153" w14:textId="77777777" w:rsidTr="00CD6219">
        <w:trPr>
          <w:cantSplit/>
        </w:trPr>
        <w:tc>
          <w:tcPr>
            <w:tcW w:w="3150" w:type="dxa"/>
            <w:vAlign w:val="center"/>
          </w:tcPr>
          <w:p w14:paraId="6D3C5591" w14:textId="3E5EDB8B" w:rsidR="0074796C" w:rsidRPr="00074A6C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074A6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074A6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074A6C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074A6C">
              <w:rPr>
                <w:rFonts w:ascii="Angsana New" w:hAnsi="Angsana New"/>
                <w:sz w:val="23"/>
                <w:szCs w:val="23"/>
              </w:rPr>
              <w:t xml:space="preserve"> 256</w:t>
            </w:r>
            <w:r w:rsidR="00F557E7" w:rsidRPr="00074A6C">
              <w:rPr>
                <w:rFonts w:ascii="Angsana New" w:hAnsi="Angsana New"/>
                <w:sz w:val="23"/>
                <w:szCs w:val="23"/>
              </w:rPr>
              <w:t>5</w:t>
            </w:r>
            <w:r w:rsidRPr="00074A6C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074A6C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074A6C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3EAB93DC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754463F" w14:textId="1D2CF1FD" w:rsidR="0074796C" w:rsidRPr="00074A6C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717CB3B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10E8E414" w14:textId="0158C23F" w:rsidR="0074796C" w:rsidRPr="00074A6C" w:rsidRDefault="000F7CD5" w:rsidP="000F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48</w:t>
            </w:r>
          </w:p>
        </w:tc>
        <w:tc>
          <w:tcPr>
            <w:tcW w:w="270" w:type="dxa"/>
            <w:vAlign w:val="center"/>
          </w:tcPr>
          <w:p w14:paraId="51829C52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6DC894C" w14:textId="65E653CE" w:rsidR="0074796C" w:rsidRPr="00074A6C" w:rsidRDefault="000F7CD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074A6C">
              <w:rPr>
                <w:rFonts w:ascii="Angsana New" w:eastAsia="MS Mincho" w:hAnsi="Angsana New"/>
                <w:sz w:val="23"/>
                <w:szCs w:val="23"/>
              </w:rPr>
              <w:t>339,405</w:t>
            </w:r>
          </w:p>
        </w:tc>
        <w:tc>
          <w:tcPr>
            <w:tcW w:w="240" w:type="dxa"/>
            <w:vAlign w:val="center"/>
          </w:tcPr>
          <w:p w14:paraId="158C13E9" w14:textId="77777777" w:rsidR="0074796C" w:rsidRPr="00074A6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9E48951" w14:textId="5265E566" w:rsidR="0074796C" w:rsidRPr="00074A6C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2,11</w:t>
            </w:r>
            <w:r w:rsidR="00BB566E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3" w:type="dxa"/>
            <w:vAlign w:val="center"/>
          </w:tcPr>
          <w:p w14:paraId="0F74C0B2" w14:textId="77777777" w:rsidR="0074796C" w:rsidRPr="00074A6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0D111F18" w14:textId="5AE10582" w:rsidR="0074796C" w:rsidRPr="00074A6C" w:rsidRDefault="00CB6112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6,292,673</w:t>
            </w:r>
          </w:p>
        </w:tc>
        <w:tc>
          <w:tcPr>
            <w:tcW w:w="256" w:type="dxa"/>
            <w:vAlign w:val="center"/>
          </w:tcPr>
          <w:p w14:paraId="64E2988F" w14:textId="77777777" w:rsidR="0074796C" w:rsidRPr="00074A6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40392AB" w14:textId="2ED07D6C" w:rsidR="0074796C" w:rsidRPr="00074A6C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2,8</w:t>
            </w:r>
            <w:r w:rsidR="00417CE5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55</w:t>
            </w: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417CE5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748</w:t>
            </w:r>
          </w:p>
        </w:tc>
        <w:tc>
          <w:tcPr>
            <w:tcW w:w="255" w:type="dxa"/>
            <w:vAlign w:val="center"/>
          </w:tcPr>
          <w:p w14:paraId="781E9976" w14:textId="77777777" w:rsidR="0074796C" w:rsidRPr="00074A6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8F240EC" w14:textId="6B87F072" w:rsidR="0074796C" w:rsidRPr="00074A6C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hAnsiTheme="majorBidi" w:cstheme="majorBidi"/>
                <w:sz w:val="23"/>
                <w:szCs w:val="23"/>
              </w:rPr>
              <w:t>61,489</w:t>
            </w:r>
          </w:p>
        </w:tc>
        <w:tc>
          <w:tcPr>
            <w:tcW w:w="252" w:type="dxa"/>
            <w:vAlign w:val="center"/>
          </w:tcPr>
          <w:p w14:paraId="10B17DB9" w14:textId="77777777" w:rsidR="0074796C" w:rsidRPr="00074A6C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A7AB6D9" w14:textId="70E3A844" w:rsidR="0074796C" w:rsidRPr="00074A6C" w:rsidRDefault="00CB6112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4,328</w:t>
            </w:r>
          </w:p>
        </w:tc>
        <w:tc>
          <w:tcPr>
            <w:tcW w:w="270" w:type="dxa"/>
            <w:vAlign w:val="center"/>
          </w:tcPr>
          <w:p w14:paraId="76AE6B52" w14:textId="77777777" w:rsidR="0074796C" w:rsidRPr="00074A6C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0430C979" w14:textId="0E96E425" w:rsidR="0074796C" w:rsidRPr="00074A6C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9,555,80</w:t>
            </w:r>
            <w:r w:rsidR="00104C07" w:rsidRPr="00074A6C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</w:p>
        </w:tc>
      </w:tr>
      <w:tr w:rsidR="0074796C" w:rsidRPr="00DF06DC" w14:paraId="5B074374" w14:textId="77777777" w:rsidTr="00CD6219">
        <w:trPr>
          <w:cantSplit/>
        </w:trPr>
        <w:tc>
          <w:tcPr>
            <w:tcW w:w="3150" w:type="dxa"/>
            <w:vAlign w:val="center"/>
          </w:tcPr>
          <w:p w14:paraId="5A3885B3" w14:textId="45562CCC" w:rsidR="0074796C" w:rsidRPr="004B287F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456DFB2B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74983FA" w14:textId="604C2B5C" w:rsidR="0074796C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A58E21D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4EE759A3" w14:textId="05C27ABD" w:rsidR="0074796C" w:rsidRPr="004B287F" w:rsidRDefault="000F7CD5" w:rsidP="000F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4,80</w:t>
            </w:r>
            <w:r w:rsidR="00E74F6E" w:rsidRPr="004B287F">
              <w:rPr>
                <w:rFonts w:ascii="Angsana New" w:eastAsia="MS Mincho" w:hAnsi="Angsana New"/>
                <w:sz w:val="23"/>
                <w:szCs w:val="23"/>
              </w:rPr>
              <w:t>8</w:t>
            </w:r>
          </w:p>
        </w:tc>
        <w:tc>
          <w:tcPr>
            <w:tcW w:w="270" w:type="dxa"/>
            <w:vAlign w:val="center"/>
          </w:tcPr>
          <w:p w14:paraId="1C6699A9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7219AE6" w14:textId="72039B2E" w:rsidR="0074796C" w:rsidRPr="004B287F" w:rsidRDefault="000F7CD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69,697</w:t>
            </w:r>
          </w:p>
        </w:tc>
        <w:tc>
          <w:tcPr>
            <w:tcW w:w="240" w:type="dxa"/>
            <w:vAlign w:val="center"/>
          </w:tcPr>
          <w:p w14:paraId="4F402D5D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C193162" w14:textId="0D96FA3D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695</w:t>
            </w:r>
          </w:p>
        </w:tc>
        <w:tc>
          <w:tcPr>
            <w:tcW w:w="253" w:type="dxa"/>
            <w:vAlign w:val="center"/>
          </w:tcPr>
          <w:p w14:paraId="1D886C52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15B0590A" w14:textId="0829FCF3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1,07</w:t>
            </w:r>
            <w:r w:rsidR="001D73FB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1D73FB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637</w:t>
            </w:r>
          </w:p>
        </w:tc>
        <w:tc>
          <w:tcPr>
            <w:tcW w:w="256" w:type="dxa"/>
            <w:vAlign w:val="center"/>
          </w:tcPr>
          <w:p w14:paraId="2954808B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29D418E8" w14:textId="2A88A0A3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4</w:t>
            </w:r>
            <w:r w:rsidR="001D73FB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51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1D73FB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614</w:t>
            </w:r>
          </w:p>
        </w:tc>
        <w:tc>
          <w:tcPr>
            <w:tcW w:w="255" w:type="dxa"/>
            <w:vAlign w:val="center"/>
          </w:tcPr>
          <w:p w14:paraId="48CC4FE7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1221FAA" w14:textId="1BE8565E" w:rsidR="0074796C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13,59</w:t>
            </w:r>
            <w:r w:rsidR="00B05596" w:rsidRPr="004B287F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52" w:type="dxa"/>
            <w:vAlign w:val="center"/>
          </w:tcPr>
          <w:p w14:paraId="7525B949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2FC27C8" w14:textId="23AE022D" w:rsidR="0074796C" w:rsidRPr="004B287F" w:rsidRDefault="000F7C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93F0BE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3422160" w14:textId="1567FB8C" w:rsidR="0074796C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1,616,04</w:t>
            </w:r>
            <w:r w:rsidR="000E495A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</w:p>
        </w:tc>
      </w:tr>
      <w:tr w:rsidR="0074796C" w:rsidRPr="00DF06DC" w14:paraId="79CC9A97" w14:textId="77777777" w:rsidTr="00CD6219">
        <w:trPr>
          <w:cantSplit/>
        </w:trPr>
        <w:tc>
          <w:tcPr>
            <w:tcW w:w="3150" w:type="dxa"/>
            <w:vAlign w:val="center"/>
          </w:tcPr>
          <w:p w14:paraId="3E5FED4E" w14:textId="16016315" w:rsidR="0074796C" w:rsidRPr="004B287F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011FA607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3631021B" w14:textId="652847F4" w:rsidR="0074796C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12A9C0E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AB186A6" w14:textId="6868BE82" w:rsidR="0074796C" w:rsidRPr="004B287F" w:rsidRDefault="000A4D0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8765AB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0544962" w14:textId="51AEA516" w:rsidR="0074796C" w:rsidRPr="004B287F" w:rsidRDefault="00A77129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5C8FFC9B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1ADAB581" w14:textId="740ABEFD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371DE9E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52763B8C" w14:textId="28D22A76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112</w:t>
            </w:r>
          </w:p>
        </w:tc>
        <w:tc>
          <w:tcPr>
            <w:tcW w:w="256" w:type="dxa"/>
            <w:vAlign w:val="center"/>
          </w:tcPr>
          <w:p w14:paraId="1CD75622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C101BE3" w14:textId="1BD50963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2,340</w:t>
            </w:r>
          </w:p>
        </w:tc>
        <w:tc>
          <w:tcPr>
            <w:tcW w:w="255" w:type="dxa"/>
            <w:vAlign w:val="center"/>
          </w:tcPr>
          <w:p w14:paraId="610A9C85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F2377F9" w14:textId="017EB339" w:rsidR="0074796C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3EBE8D9C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8DA4549" w14:textId="65964752" w:rsidR="0074796C" w:rsidRPr="004B287F" w:rsidRDefault="000F7C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80C980F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2F4B60C8" w14:textId="0E8DFB2B" w:rsidR="0074796C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2,452</w:t>
            </w:r>
          </w:p>
        </w:tc>
      </w:tr>
      <w:tr w:rsidR="00C504BD" w:rsidRPr="00DF06DC" w14:paraId="01D7E538" w14:textId="77777777" w:rsidTr="00CD6219">
        <w:trPr>
          <w:cantSplit/>
        </w:trPr>
        <w:tc>
          <w:tcPr>
            <w:tcW w:w="3150" w:type="dxa"/>
            <w:vAlign w:val="center"/>
          </w:tcPr>
          <w:p w14:paraId="211DF2E2" w14:textId="44DEF172" w:rsidR="00C504BD" w:rsidRPr="004B287F" w:rsidRDefault="00C504BD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 w:hint="cs"/>
                <w:sz w:val="23"/>
                <w:szCs w:val="23"/>
                <w:cs/>
              </w:rPr>
              <w:t>โอนไปสินทรัพย์ไม่มีตัวตน</w:t>
            </w:r>
          </w:p>
        </w:tc>
        <w:tc>
          <w:tcPr>
            <w:tcW w:w="468" w:type="dxa"/>
          </w:tcPr>
          <w:p w14:paraId="14FB8A91" w14:textId="615170CF" w:rsidR="00C504BD" w:rsidRPr="004B287F" w:rsidRDefault="00C504BD" w:rsidP="00C50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line="200" w:lineRule="atLeast"/>
              <w:ind w:left="-192" w:right="-126" w:firstLine="84"/>
              <w:rPr>
                <w:rFonts w:ascii="Angsana New" w:hAnsi="Angsana New"/>
                <w:i/>
                <w:iCs/>
                <w:sz w:val="23"/>
                <w:szCs w:val="23"/>
                <w:lang w:eastAsia="zh-CN"/>
              </w:rPr>
            </w:pPr>
            <w:r w:rsidRPr="004B287F">
              <w:rPr>
                <w:rFonts w:ascii="Angsana New" w:hAnsi="Angsana New"/>
                <w:i/>
                <w:iCs/>
                <w:sz w:val="23"/>
                <w:szCs w:val="23"/>
                <w:lang w:eastAsia="zh-CN"/>
              </w:rPr>
              <w:t>13</w:t>
            </w:r>
          </w:p>
        </w:tc>
        <w:tc>
          <w:tcPr>
            <w:tcW w:w="900" w:type="dxa"/>
            <w:vAlign w:val="center"/>
          </w:tcPr>
          <w:p w14:paraId="10FF9493" w14:textId="6F8867E1" w:rsidR="00C504BD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7F39236" w14:textId="77777777" w:rsidR="00C504BD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163CEE0C" w14:textId="15616ACE" w:rsidR="00C504BD" w:rsidRPr="004B287F" w:rsidRDefault="000A4D0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A850053" w14:textId="77777777" w:rsidR="00C504BD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B6A5250" w14:textId="34002538" w:rsidR="00C504BD" w:rsidRPr="004B287F" w:rsidRDefault="00A77129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58E47897" w14:textId="77777777" w:rsidR="00C504BD" w:rsidRPr="004B287F" w:rsidRDefault="00C504BD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4FF3152B" w14:textId="5B4DDF07" w:rsidR="00C504BD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3B7FE412" w14:textId="77777777" w:rsidR="00C504BD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345D4B06" w14:textId="21B3CB3C" w:rsidR="00C504BD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7A13FFC4" w14:textId="77777777" w:rsidR="00C504BD" w:rsidRPr="004B287F" w:rsidRDefault="00C504BD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C47F331" w14:textId="274CE9AC" w:rsidR="00C504BD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(1,293)</w:t>
            </w:r>
          </w:p>
        </w:tc>
        <w:tc>
          <w:tcPr>
            <w:tcW w:w="255" w:type="dxa"/>
            <w:vAlign w:val="center"/>
          </w:tcPr>
          <w:p w14:paraId="1F499BB5" w14:textId="77777777" w:rsidR="00C504BD" w:rsidRPr="004B287F" w:rsidRDefault="00C504BD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5E740CC" w14:textId="74AE3E96" w:rsidR="00C504BD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73ADCE56" w14:textId="77777777" w:rsidR="00C504BD" w:rsidRPr="004B287F" w:rsidRDefault="00C504BD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D1BF96" w14:textId="513AFFDC" w:rsidR="00C504BD" w:rsidRPr="004B287F" w:rsidRDefault="000F7C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2AFD18F" w14:textId="77777777" w:rsidR="00C504BD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E071C5C" w14:textId="754C8E3B" w:rsidR="00C504BD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(1,293)</w:t>
            </w:r>
          </w:p>
        </w:tc>
      </w:tr>
      <w:tr w:rsidR="0074796C" w:rsidRPr="00DF06DC" w14:paraId="185CEB0F" w14:textId="77777777" w:rsidTr="00CD6219">
        <w:trPr>
          <w:cantSplit/>
        </w:trPr>
        <w:tc>
          <w:tcPr>
            <w:tcW w:w="3150" w:type="dxa"/>
            <w:vAlign w:val="center"/>
          </w:tcPr>
          <w:p w14:paraId="4FAA1A19" w14:textId="1852BE2B" w:rsidR="0074796C" w:rsidRPr="004B287F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4BB80EF7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F230A6C" w14:textId="5F0628A2" w:rsidR="0074796C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E53B245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FC3BE90" w14:textId="554B11B0" w:rsidR="0074796C" w:rsidRPr="004B287F" w:rsidRDefault="000A4D0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37287B6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BEABD3C" w14:textId="5027B191" w:rsidR="0074796C" w:rsidRPr="004B287F" w:rsidRDefault="000F7CD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576A7B2A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B03E854" w14:textId="5571F7C4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4FF4B1D6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795737FB" w14:textId="09887286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220B7ED6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2E0DABE3" w14:textId="31C4BB06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(12,066)</w:t>
            </w:r>
          </w:p>
        </w:tc>
        <w:tc>
          <w:tcPr>
            <w:tcW w:w="255" w:type="dxa"/>
            <w:vAlign w:val="center"/>
          </w:tcPr>
          <w:p w14:paraId="5D87FCA1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4F38C2C" w14:textId="123629B3" w:rsidR="0074796C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(2,668)</w:t>
            </w:r>
          </w:p>
        </w:tc>
        <w:tc>
          <w:tcPr>
            <w:tcW w:w="252" w:type="dxa"/>
            <w:vAlign w:val="center"/>
          </w:tcPr>
          <w:p w14:paraId="4E554C19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7E591AA" w14:textId="5F768A6A" w:rsidR="0074796C" w:rsidRPr="004B287F" w:rsidRDefault="000F7C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7F93B22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9554C4D" w14:textId="501E4DDA" w:rsidR="0074796C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(14,734)</w:t>
            </w:r>
          </w:p>
        </w:tc>
      </w:tr>
      <w:tr w:rsidR="0074796C" w:rsidRPr="00DF06DC" w14:paraId="77D9D4C7" w14:textId="77777777" w:rsidTr="00CD6219">
        <w:trPr>
          <w:cantSplit/>
        </w:trPr>
        <w:tc>
          <w:tcPr>
            <w:tcW w:w="3150" w:type="dxa"/>
            <w:vAlign w:val="center"/>
          </w:tcPr>
          <w:p w14:paraId="3FB2640F" w14:textId="3D3587EC" w:rsidR="0074796C" w:rsidRPr="004B287F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39B56379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EB5F27E" w14:textId="0A51BF79" w:rsidR="0074796C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524CE4D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4557FF5" w14:textId="3BF27743" w:rsidR="0074796C" w:rsidRPr="004B287F" w:rsidRDefault="000A4D0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F1ABD4A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00B23A3" w14:textId="7F32BD74" w:rsidR="0074796C" w:rsidRPr="004B287F" w:rsidRDefault="000F7CD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(2,46</w:t>
            </w:r>
            <w:r w:rsidR="00E74F6E" w:rsidRPr="004B287F">
              <w:rPr>
                <w:rFonts w:ascii="Angsana New" w:eastAsia="MS Mincho" w:hAnsi="Angsana New"/>
                <w:sz w:val="23"/>
                <w:szCs w:val="23"/>
              </w:rPr>
              <w:t>5</w:t>
            </w:r>
            <w:r w:rsidRPr="004B287F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40" w:type="dxa"/>
            <w:vAlign w:val="center"/>
          </w:tcPr>
          <w:p w14:paraId="1662D885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919118C" w14:textId="103B0D72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01C320A6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35C82C4A" w14:textId="17F3F6E2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(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628</w:t>
            </w:r>
            <w:r w:rsidRPr="004B287F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6" w:type="dxa"/>
            <w:vAlign w:val="center"/>
          </w:tcPr>
          <w:p w14:paraId="5B57DE43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4F696D7" w14:textId="5C2EFA10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(3,116)</w:t>
            </w:r>
          </w:p>
        </w:tc>
        <w:tc>
          <w:tcPr>
            <w:tcW w:w="255" w:type="dxa"/>
            <w:vAlign w:val="center"/>
          </w:tcPr>
          <w:p w14:paraId="1305A288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A38E883" w14:textId="604E3BE8" w:rsidR="0074796C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(14,</w:t>
            </w:r>
            <w:r w:rsidR="00074A6C" w:rsidRPr="004B287F">
              <w:rPr>
                <w:rFonts w:asciiTheme="majorBidi" w:hAnsiTheme="majorBidi" w:cstheme="majorBidi"/>
                <w:sz w:val="23"/>
                <w:szCs w:val="23"/>
              </w:rPr>
              <w:t>534</w:t>
            </w:r>
            <w:r w:rsidRPr="004B287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543CD0C4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CEBF76C" w14:textId="61A8E923" w:rsidR="0074796C" w:rsidRPr="004B287F" w:rsidRDefault="000F7C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2CC0616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C21CD9D" w14:textId="4EA417D6" w:rsidR="0074796C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5909AC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2</w:t>
            </w:r>
            <w:r w:rsidR="00074A6C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0,74</w:t>
            </w:r>
            <w:r w:rsidR="000E495A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CE4B28" w:rsidRPr="00DF06DC" w14:paraId="5666ABD5" w14:textId="77777777" w:rsidTr="00CD6219">
        <w:trPr>
          <w:cantSplit/>
        </w:trPr>
        <w:tc>
          <w:tcPr>
            <w:tcW w:w="3150" w:type="dxa"/>
            <w:vAlign w:val="center"/>
          </w:tcPr>
          <w:p w14:paraId="6CF822D7" w14:textId="3EC370D2" w:rsidR="00CE4B28" w:rsidRPr="004B287F" w:rsidRDefault="00074A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065D7B89" w14:textId="77777777" w:rsidR="00CE4B28" w:rsidRPr="004B287F" w:rsidRDefault="00CE4B28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B58D9C3" w14:textId="27B627D4" w:rsidR="00CE4B28" w:rsidRPr="004B287F" w:rsidRDefault="00074A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AA6E103" w14:textId="77777777" w:rsidR="00CE4B28" w:rsidRPr="004B287F" w:rsidRDefault="00CE4B28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F12FB64" w14:textId="090F1ACB" w:rsidR="00CE4B28" w:rsidRPr="004B287F" w:rsidRDefault="00074A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6431A38" w14:textId="77777777" w:rsidR="00CE4B28" w:rsidRPr="004B287F" w:rsidRDefault="00CE4B28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751CFF5" w14:textId="19E1DE05" w:rsidR="00CE4B28" w:rsidRPr="004B287F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68A395FC" w14:textId="77777777" w:rsidR="00CE4B28" w:rsidRPr="004B287F" w:rsidRDefault="00CE4B28" w:rsidP="00CD621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6BDD649" w14:textId="4155F697" w:rsidR="00CE4B28" w:rsidRPr="004B287F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1BD2A462" w14:textId="77777777" w:rsidR="00CE4B28" w:rsidRPr="004B287F" w:rsidRDefault="00CE4B28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7AF912B9" w14:textId="0007ABC9" w:rsidR="00CE4B28" w:rsidRPr="004B287F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40503C37" w14:textId="77777777" w:rsidR="00CE4B28" w:rsidRPr="004B287F" w:rsidRDefault="00CE4B28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122F14E" w14:textId="7FEE9CF0" w:rsidR="00CE4B28" w:rsidRPr="004B287F" w:rsidRDefault="00074A6C" w:rsidP="00074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149029AF" w14:textId="77777777" w:rsidR="00CE4B28" w:rsidRPr="004B287F" w:rsidRDefault="00CE4B28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799BEB13" w14:textId="5375F15D" w:rsidR="00CE4B28" w:rsidRPr="004B287F" w:rsidRDefault="00074A6C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(413)</w:t>
            </w:r>
          </w:p>
        </w:tc>
        <w:tc>
          <w:tcPr>
            <w:tcW w:w="252" w:type="dxa"/>
            <w:vAlign w:val="center"/>
          </w:tcPr>
          <w:p w14:paraId="6D962332" w14:textId="77777777" w:rsidR="00CE4B28" w:rsidRPr="004B287F" w:rsidRDefault="00CE4B28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3D13990" w14:textId="6E384652" w:rsidR="00CE4B28" w:rsidRPr="004B287F" w:rsidRDefault="00074A6C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9A21A6" w14:textId="77777777" w:rsidR="00CE4B28" w:rsidRPr="004B287F" w:rsidRDefault="00CE4B28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009E36D" w14:textId="0407282C" w:rsidR="00CE4B28" w:rsidRPr="004B287F" w:rsidRDefault="00074A6C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(413)</w:t>
            </w:r>
          </w:p>
        </w:tc>
      </w:tr>
      <w:tr w:rsidR="0074796C" w:rsidRPr="00DF06DC" w14:paraId="3265F0A1" w14:textId="77777777" w:rsidTr="00CD6219">
        <w:trPr>
          <w:cantSplit/>
        </w:trPr>
        <w:tc>
          <w:tcPr>
            <w:tcW w:w="3150" w:type="dxa"/>
            <w:vAlign w:val="center"/>
          </w:tcPr>
          <w:p w14:paraId="7C5FE645" w14:textId="371BF4E6" w:rsidR="0074796C" w:rsidRPr="004B287F" w:rsidRDefault="0074796C" w:rsidP="0074796C">
            <w:pPr>
              <w:tabs>
                <w:tab w:val="left" w:pos="372"/>
              </w:tabs>
              <w:spacing w:line="200" w:lineRule="atLeas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 w:rsidR="00F557E7" w:rsidRPr="004B287F">
              <w:rPr>
                <w:rFonts w:ascii="Angsana New" w:hAnsi="Angsana New"/>
                <w:b/>
                <w:bCs/>
                <w:sz w:val="23"/>
                <w:szCs w:val="23"/>
              </w:rPr>
              <w:t>5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/>
            </w:r>
            <w:r w:rsidRPr="004B287F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 w:rsidR="00F557E7" w:rsidRPr="004B287F">
              <w:rPr>
                <w:rFonts w:ascii="Angsana New" w:hAnsi="Angsana New"/>
                <w:b/>
                <w:bCs/>
                <w:sz w:val="23"/>
                <w:szCs w:val="23"/>
              </w:rPr>
              <w:t>6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- </w:t>
            </w:r>
            <w:r w:rsidRPr="004B287F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611ED11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D80DE52" w14:textId="77777777" w:rsidR="00C504BD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78C0634A" w14:textId="16120CC7" w:rsidR="0074796C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7ADFDFB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E07B33B" w14:textId="77777777" w:rsidR="00FF0B0D" w:rsidRPr="004B287F" w:rsidRDefault="00FF0B0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32ECD98E" w14:textId="5800BBFD" w:rsidR="0074796C" w:rsidRPr="004B287F" w:rsidRDefault="00FF0B0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4,85</w:t>
            </w:r>
            <w:r w:rsidR="00E74F6E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70" w:type="dxa"/>
            <w:vAlign w:val="center"/>
          </w:tcPr>
          <w:p w14:paraId="4362EEB5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CFFCE2A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38F52F78" w14:textId="4DC74F75" w:rsidR="0074796C" w:rsidRPr="004B287F" w:rsidRDefault="000F7CD5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406,63</w:t>
            </w:r>
            <w:r w:rsidR="00E74F6E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40" w:type="dxa"/>
            <w:vAlign w:val="center"/>
          </w:tcPr>
          <w:p w14:paraId="312AEBA8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3D1BCC8E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569F566F" w14:textId="26AB8EED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2,80</w:t>
            </w:r>
            <w:r w:rsidR="00BB566E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253" w:type="dxa"/>
            <w:vAlign w:val="center"/>
          </w:tcPr>
          <w:p w14:paraId="39C3C853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5B4AC3E" w14:textId="77777777" w:rsidR="000F7CD5" w:rsidRPr="004B287F" w:rsidRDefault="000F7CD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26E8F67D" w14:textId="2EF1B2E7" w:rsidR="0074796C" w:rsidRPr="004B287F" w:rsidRDefault="00CB6112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7,367,794</w:t>
            </w:r>
          </w:p>
        </w:tc>
        <w:tc>
          <w:tcPr>
            <w:tcW w:w="256" w:type="dxa"/>
            <w:vAlign w:val="center"/>
          </w:tcPr>
          <w:p w14:paraId="5244E72F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rPr>
                <w:rFonts w:asciiTheme="majorBidi" w:eastAsia="MS Mincho" w:hAnsiTheme="majorBidi" w:cstheme="majorBidi"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14:paraId="009F49B0" w14:textId="77777777" w:rsidR="000F7CD5" w:rsidRPr="004B287F" w:rsidRDefault="000F7CD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3865E4BE" w14:textId="3DADD938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3,29</w:t>
            </w:r>
            <w:r w:rsidR="001D73FB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</w:t>
            </w: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1D73FB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227</w:t>
            </w:r>
          </w:p>
        </w:tc>
        <w:tc>
          <w:tcPr>
            <w:tcW w:w="255" w:type="dxa"/>
            <w:vAlign w:val="center"/>
          </w:tcPr>
          <w:p w14:paraId="380531BA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23D4A8D3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3A518B35" w14:textId="375D9E7A" w:rsidR="0074796C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57,469</w:t>
            </w:r>
          </w:p>
        </w:tc>
        <w:tc>
          <w:tcPr>
            <w:tcW w:w="252" w:type="dxa"/>
            <w:vAlign w:val="center"/>
          </w:tcPr>
          <w:p w14:paraId="6556338A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48CA124" w14:textId="77777777" w:rsidR="000F7CD5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01BBD9C9" w14:textId="0003F168" w:rsidR="0074796C" w:rsidRPr="004B287F" w:rsidRDefault="00CB6112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3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4,328</w:t>
            </w:r>
          </w:p>
        </w:tc>
        <w:tc>
          <w:tcPr>
            <w:tcW w:w="270" w:type="dxa"/>
            <w:vAlign w:val="center"/>
          </w:tcPr>
          <w:p w14:paraId="409CB416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36B423D9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37041352" w14:textId="694AD75A" w:rsidR="0074796C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11,137,11</w:t>
            </w:r>
            <w:r w:rsidR="001D73FB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</w:t>
            </w:r>
          </w:p>
        </w:tc>
      </w:tr>
      <w:tr w:rsidR="0074796C" w:rsidRPr="00DF06DC" w14:paraId="56EAAF0C" w14:textId="77777777" w:rsidTr="00CD6219">
        <w:trPr>
          <w:cantSplit/>
        </w:trPr>
        <w:tc>
          <w:tcPr>
            <w:tcW w:w="3150" w:type="dxa"/>
            <w:vAlign w:val="center"/>
          </w:tcPr>
          <w:p w14:paraId="69CD3005" w14:textId="77777777" w:rsidR="0074796C" w:rsidRPr="004B287F" w:rsidRDefault="0074796C" w:rsidP="00CD621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7FB81710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459CC8E" w14:textId="63DDDA2F" w:rsidR="0074796C" w:rsidRPr="004B287F" w:rsidRDefault="00C504BD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4093449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75BF91C" w14:textId="6B06B2C8" w:rsidR="0074796C" w:rsidRPr="004B287F" w:rsidRDefault="00403175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4,74</w:t>
            </w:r>
            <w:r w:rsidR="00E74F6E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270" w:type="dxa"/>
            <w:vAlign w:val="center"/>
          </w:tcPr>
          <w:p w14:paraId="4E70A799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027A00C" w14:textId="77E5BAEF" w:rsidR="0074796C" w:rsidRPr="004B287F" w:rsidRDefault="00567801" w:rsidP="00EA2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70,</w:t>
            </w:r>
            <w:r w:rsidR="005367E8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="00DE7F9E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09</w:t>
            </w:r>
          </w:p>
        </w:tc>
        <w:tc>
          <w:tcPr>
            <w:tcW w:w="240" w:type="dxa"/>
            <w:vAlign w:val="center"/>
          </w:tcPr>
          <w:p w14:paraId="4B33C9CB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1CD15DFE" w14:textId="25B8797E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85</w:t>
            </w:r>
            <w:r w:rsidR="00B05596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53" w:type="dxa"/>
            <w:vAlign w:val="center"/>
          </w:tcPr>
          <w:p w14:paraId="270FACAC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1F5FFC55" w14:textId="5A665BDC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1,10</w:t>
            </w:r>
            <w:r w:rsidR="00EC68E2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567801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5367E8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9</w:t>
            </w:r>
            <w:r w:rsidR="00AB0BFC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55</w:t>
            </w:r>
          </w:p>
        </w:tc>
        <w:tc>
          <w:tcPr>
            <w:tcW w:w="256" w:type="dxa"/>
            <w:vAlign w:val="center"/>
          </w:tcPr>
          <w:p w14:paraId="4060050C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EAE71BB" w14:textId="25FC476E" w:rsidR="0074796C" w:rsidRPr="004B287F" w:rsidRDefault="000F7CD5" w:rsidP="00EE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48</w:t>
            </w:r>
            <w:r w:rsidR="00EC68E2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,</w:t>
            </w:r>
            <w:r w:rsidR="005367E8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0</w:t>
            </w:r>
            <w:r w:rsidR="00AB0BFC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75</w:t>
            </w:r>
          </w:p>
        </w:tc>
        <w:tc>
          <w:tcPr>
            <w:tcW w:w="255" w:type="dxa"/>
            <w:vAlign w:val="center"/>
          </w:tcPr>
          <w:p w14:paraId="454DDAA4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6C998E6" w14:textId="7A3B22BD" w:rsidR="0074796C" w:rsidRPr="004B287F" w:rsidRDefault="000F7CD5" w:rsidP="00A7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11,687</w:t>
            </w:r>
          </w:p>
        </w:tc>
        <w:tc>
          <w:tcPr>
            <w:tcW w:w="252" w:type="dxa"/>
            <w:vAlign w:val="center"/>
          </w:tcPr>
          <w:p w14:paraId="0EFB88CC" w14:textId="77777777" w:rsidR="0074796C" w:rsidRPr="004B287F" w:rsidRDefault="0074796C" w:rsidP="00CD621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21A3B7" w14:textId="76773889" w:rsidR="0074796C" w:rsidRPr="004B287F" w:rsidRDefault="000F7C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3ED2663" w14:textId="77777777" w:rsidR="0074796C" w:rsidRPr="004B287F" w:rsidRDefault="0074796C" w:rsidP="0074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  <w:vAlign w:val="center"/>
          </w:tcPr>
          <w:p w14:paraId="62BBBA65" w14:textId="03478A75" w:rsidR="0074796C" w:rsidRPr="004B287F" w:rsidRDefault="000F7CD5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1,</w:t>
            </w:r>
            <w:r w:rsidR="00567801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675,</w:t>
            </w:r>
            <w:r w:rsidR="005367E8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827</w:t>
            </w:r>
          </w:p>
        </w:tc>
      </w:tr>
      <w:tr w:rsidR="00403175" w:rsidRPr="00DF06DC" w14:paraId="3412379F" w14:textId="77777777" w:rsidTr="00CD6219">
        <w:trPr>
          <w:cantSplit/>
        </w:trPr>
        <w:tc>
          <w:tcPr>
            <w:tcW w:w="3150" w:type="dxa"/>
            <w:vAlign w:val="center"/>
          </w:tcPr>
          <w:p w14:paraId="044A50F4" w14:textId="77777777" w:rsidR="00403175" w:rsidRPr="004B287F" w:rsidRDefault="00403175" w:rsidP="00403175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32106234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39943C42" w14:textId="09DA709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06D881E1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34D14EC" w14:textId="66F16E2F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F287115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3AFB364F" w14:textId="56C24F4B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525F368F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9BCFF31" w14:textId="644C4EEA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296BC36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7BBF5368" w14:textId="069D6994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439</w:t>
            </w:r>
          </w:p>
        </w:tc>
        <w:tc>
          <w:tcPr>
            <w:tcW w:w="256" w:type="dxa"/>
            <w:vAlign w:val="center"/>
          </w:tcPr>
          <w:p w14:paraId="75EFBD48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93D60C8" w14:textId="56D4E959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6,838</w:t>
            </w:r>
          </w:p>
        </w:tc>
        <w:tc>
          <w:tcPr>
            <w:tcW w:w="255" w:type="dxa"/>
            <w:vAlign w:val="center"/>
          </w:tcPr>
          <w:p w14:paraId="12B6823F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7EAF5717" w14:textId="1A93C412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27AD1401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0F52C68" w14:textId="3CFECC01" w:rsidR="00403175" w:rsidRPr="004B287F" w:rsidRDefault="0040317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1393EC2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5E52D93" w14:textId="0DB84A33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7,277</w:t>
            </w:r>
          </w:p>
        </w:tc>
      </w:tr>
      <w:tr w:rsidR="00403175" w:rsidRPr="00DF06DC" w14:paraId="42E999DB" w14:textId="77777777" w:rsidTr="00CD6219">
        <w:trPr>
          <w:cantSplit/>
        </w:trPr>
        <w:tc>
          <w:tcPr>
            <w:tcW w:w="3150" w:type="dxa"/>
            <w:vAlign w:val="center"/>
          </w:tcPr>
          <w:p w14:paraId="5F9559E1" w14:textId="77777777" w:rsidR="00403175" w:rsidRPr="004B287F" w:rsidRDefault="00403175" w:rsidP="00403175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7FA60931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FBB91B1" w14:textId="1C1DFC3E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9D0F48F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993B931" w14:textId="571CF7AF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3347420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0431A2B" w14:textId="7768C3CA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094FC628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54719A89" w14:textId="5E7C657C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254267D7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7F96766C" w14:textId="20ABC84E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(2</w:t>
            </w:r>
            <w:r w:rsidR="005367E8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6" w:type="dxa"/>
            <w:vAlign w:val="center"/>
          </w:tcPr>
          <w:p w14:paraId="4A4A0CD6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15DB5479" w14:textId="3C031B4E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(8,279)</w:t>
            </w:r>
          </w:p>
        </w:tc>
        <w:tc>
          <w:tcPr>
            <w:tcW w:w="255" w:type="dxa"/>
            <w:vAlign w:val="center"/>
          </w:tcPr>
          <w:p w14:paraId="1A445A8F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B52E70E" w14:textId="31D5AABA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4676EC63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0ACE84" w14:textId="15E5050D" w:rsidR="00403175" w:rsidRPr="004B287F" w:rsidRDefault="0040317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31A6FA8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B5765CF" w14:textId="7FC032BE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(8,30</w:t>
            </w:r>
            <w:r w:rsidR="005367E8"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4</w:t>
            </w: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403175" w:rsidRPr="00DF06DC" w14:paraId="0731F0A1" w14:textId="77777777" w:rsidTr="00CD6219">
        <w:trPr>
          <w:cantSplit/>
        </w:trPr>
        <w:tc>
          <w:tcPr>
            <w:tcW w:w="3150" w:type="dxa"/>
            <w:vAlign w:val="center"/>
          </w:tcPr>
          <w:p w14:paraId="16C0305E" w14:textId="77777777" w:rsidR="00403175" w:rsidRPr="004B287F" w:rsidRDefault="00403175" w:rsidP="00403175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660C3666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D8FE65B" w14:textId="45629085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4852234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3B9EABF6" w14:textId="0D56E306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137C160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27DE328" w14:textId="092C0A88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42804D33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4F1E64EF" w14:textId="654E3743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C1302A2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6058EA93" w14:textId="73D4382F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4E2BEE8E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66B9FAC" w14:textId="03DCA69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sz w:val="23"/>
                <w:szCs w:val="23"/>
              </w:rPr>
              <w:t>(29,245)</w:t>
            </w:r>
          </w:p>
        </w:tc>
        <w:tc>
          <w:tcPr>
            <w:tcW w:w="255" w:type="dxa"/>
            <w:vAlign w:val="center"/>
          </w:tcPr>
          <w:p w14:paraId="69D9340B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CAE6A6E" w14:textId="331C51A1" w:rsidR="00403175" w:rsidRPr="003A6F25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3A6F25" w:rsidRPr="003A6F25">
              <w:rPr>
                <w:rFonts w:asciiTheme="majorBidi" w:hAnsiTheme="majorBidi" w:cstheme="majorBidi"/>
                <w:sz w:val="23"/>
                <w:szCs w:val="23"/>
              </w:rPr>
              <w:t>2,770</w:t>
            </w:r>
            <w:r w:rsidRPr="003A6F25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2" w:type="dxa"/>
            <w:vAlign w:val="center"/>
          </w:tcPr>
          <w:p w14:paraId="5A35CF08" w14:textId="77777777" w:rsidR="00403175" w:rsidRPr="003A6F25" w:rsidRDefault="00403175" w:rsidP="0040317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F0466D4" w14:textId="0DFF9087" w:rsidR="00403175" w:rsidRPr="003A6F25" w:rsidRDefault="0040317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8088786" w14:textId="77777777" w:rsidR="00403175" w:rsidRPr="003A6F25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D545446" w14:textId="7C294CE8" w:rsidR="00403175" w:rsidRPr="003A6F25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(</w:t>
            </w:r>
            <w:r w:rsidR="005909AC"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3</w:t>
            </w:r>
            <w:r w:rsidR="00074A6C"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2,</w:t>
            </w:r>
            <w:r w:rsidR="003A6F25"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015</w:t>
            </w: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8E17D5" w:rsidRPr="00DF06DC" w14:paraId="64A49D02" w14:textId="77777777" w:rsidTr="00CD6219">
        <w:trPr>
          <w:cantSplit/>
        </w:trPr>
        <w:tc>
          <w:tcPr>
            <w:tcW w:w="3150" w:type="dxa"/>
            <w:vAlign w:val="center"/>
          </w:tcPr>
          <w:p w14:paraId="41DAF744" w14:textId="6ACBF16B" w:rsidR="008E17D5" w:rsidRPr="004B287F" w:rsidRDefault="008E17D5" w:rsidP="008E17D5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4B287F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084CB716" w14:textId="77777777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2187022" w14:textId="70A7BFA4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E92711C" w14:textId="77777777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30A382F" w14:textId="6E6FD80F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A1A3AF7" w14:textId="77777777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54F20A" w14:textId="53C09D6D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34D66172" w14:textId="77777777" w:rsidR="008E17D5" w:rsidRPr="004B287F" w:rsidRDefault="008E17D5" w:rsidP="008E17D5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1F6516FA" w14:textId="1F6440AE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042F3005" w14:textId="77777777" w:rsidR="008E17D5" w:rsidRPr="004B287F" w:rsidRDefault="008E17D5" w:rsidP="008E17D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2151CFF6" w14:textId="64122422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5AA3E748" w14:textId="77777777" w:rsidR="008E17D5" w:rsidRPr="004B287F" w:rsidRDefault="008E17D5" w:rsidP="008E17D5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CECA9F8" w14:textId="27010CC9" w:rsidR="008E17D5" w:rsidRPr="004B287F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7E416FBF" w14:textId="77777777" w:rsidR="008E17D5" w:rsidRPr="004B287F" w:rsidRDefault="008E17D5" w:rsidP="008E17D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2F68FEBB" w14:textId="719BC51B" w:rsidR="008E17D5" w:rsidRPr="003A6F25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hAnsiTheme="majorBidi" w:cstheme="majorBidi"/>
                <w:sz w:val="23"/>
                <w:szCs w:val="23"/>
              </w:rPr>
              <w:t>(2,478)</w:t>
            </w:r>
          </w:p>
        </w:tc>
        <w:tc>
          <w:tcPr>
            <w:tcW w:w="252" w:type="dxa"/>
            <w:vAlign w:val="center"/>
          </w:tcPr>
          <w:p w14:paraId="6A0107A6" w14:textId="77777777" w:rsidR="008E17D5" w:rsidRPr="003A6F25" w:rsidRDefault="008E17D5" w:rsidP="008E17D5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8F6297" w14:textId="16469EB0" w:rsidR="008E17D5" w:rsidRPr="003A6F25" w:rsidRDefault="008E17D5" w:rsidP="00DD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BC61B4A" w14:textId="77777777" w:rsidR="008E17D5" w:rsidRPr="003A6F25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0A11B6F5" w14:textId="5734F626" w:rsidR="008E17D5" w:rsidRPr="003A6F25" w:rsidRDefault="008E17D5" w:rsidP="008E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3A6F25">
              <w:rPr>
                <w:rFonts w:asciiTheme="majorBidi" w:hAnsiTheme="majorBidi" w:cstheme="majorBidi"/>
                <w:sz w:val="23"/>
                <w:szCs w:val="23"/>
              </w:rPr>
              <w:t>(2,478)</w:t>
            </w:r>
          </w:p>
        </w:tc>
      </w:tr>
      <w:tr w:rsidR="00403175" w:rsidRPr="00DF06DC" w14:paraId="550FD823" w14:textId="77777777" w:rsidTr="00CD6219">
        <w:trPr>
          <w:cantSplit/>
        </w:trPr>
        <w:tc>
          <w:tcPr>
            <w:tcW w:w="3150" w:type="dxa"/>
            <w:vAlign w:val="center"/>
          </w:tcPr>
          <w:p w14:paraId="21E8F2E2" w14:textId="732CEF19" w:rsidR="00403175" w:rsidRPr="004B287F" w:rsidRDefault="00403175" w:rsidP="00403175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4B287F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</w:p>
        </w:tc>
        <w:tc>
          <w:tcPr>
            <w:tcW w:w="468" w:type="dxa"/>
          </w:tcPr>
          <w:p w14:paraId="00BA89E5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B5BD" w14:textId="0002E35E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370D931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47D2" w14:textId="0335EBD2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9,604</w:t>
            </w:r>
          </w:p>
        </w:tc>
        <w:tc>
          <w:tcPr>
            <w:tcW w:w="270" w:type="dxa"/>
            <w:vAlign w:val="center"/>
          </w:tcPr>
          <w:p w14:paraId="31DF37C4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27B8" w14:textId="45CFD4CC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477,146</w:t>
            </w:r>
          </w:p>
        </w:tc>
        <w:tc>
          <w:tcPr>
            <w:tcW w:w="240" w:type="dxa"/>
            <w:vAlign w:val="center"/>
          </w:tcPr>
          <w:p w14:paraId="5085AA44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6"/>
                <w:tab w:val="decimal" w:pos="1060"/>
              </w:tabs>
              <w:spacing w:line="200" w:lineRule="atLeast"/>
              <w:ind w:left="-108" w:right="4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C62D" w14:textId="53B051EA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3,659</w:t>
            </w:r>
          </w:p>
        </w:tc>
        <w:tc>
          <w:tcPr>
            <w:tcW w:w="253" w:type="dxa"/>
            <w:vAlign w:val="center"/>
          </w:tcPr>
          <w:p w14:paraId="1A7C6D2A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49C4E" w14:textId="42AFCC1C" w:rsidR="00403175" w:rsidRPr="004B287F" w:rsidRDefault="00CB6112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8,469,163</w:t>
            </w:r>
          </w:p>
        </w:tc>
        <w:tc>
          <w:tcPr>
            <w:tcW w:w="256" w:type="dxa"/>
            <w:vAlign w:val="center"/>
          </w:tcPr>
          <w:p w14:paraId="3E9D3115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B6D1" w14:textId="3DFD1363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3,74</w:t>
            </w:r>
            <w:r w:rsidR="00EC68E2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</w:t>
            </w: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</w:t>
            </w:r>
            <w:r w:rsidR="00AB0BFC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616</w:t>
            </w:r>
          </w:p>
        </w:tc>
        <w:tc>
          <w:tcPr>
            <w:tcW w:w="255" w:type="dxa"/>
            <w:vAlign w:val="center"/>
          </w:tcPr>
          <w:p w14:paraId="12222EA5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24B1" w14:textId="7CA0F402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63,908</w:t>
            </w:r>
          </w:p>
        </w:tc>
        <w:tc>
          <w:tcPr>
            <w:tcW w:w="252" w:type="dxa"/>
            <w:vAlign w:val="center"/>
          </w:tcPr>
          <w:p w14:paraId="50E06F58" w14:textId="77777777" w:rsidR="00403175" w:rsidRPr="004B287F" w:rsidRDefault="00403175" w:rsidP="00403175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7B4A" w14:textId="0A3AF82D" w:rsidR="00403175" w:rsidRPr="004B287F" w:rsidRDefault="00CB6112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4,328</w:t>
            </w:r>
          </w:p>
        </w:tc>
        <w:tc>
          <w:tcPr>
            <w:tcW w:w="270" w:type="dxa"/>
            <w:vAlign w:val="center"/>
          </w:tcPr>
          <w:p w14:paraId="75DDC844" w14:textId="77777777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6307" w14:textId="446A0EEA" w:rsidR="00403175" w:rsidRPr="004B287F" w:rsidRDefault="00403175" w:rsidP="00403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12,777,42</w:t>
            </w:r>
            <w:r w:rsidR="005367E8" w:rsidRPr="004B287F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</w:t>
            </w:r>
          </w:p>
        </w:tc>
      </w:tr>
    </w:tbl>
    <w:p w14:paraId="1F3C0A0C" w14:textId="71ACEF3A" w:rsidR="0029418C" w:rsidRDefault="0029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2627E0F" w14:textId="77777777" w:rsidR="009822A2" w:rsidRPr="0029418C" w:rsidRDefault="009822A2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"/>
          <w:szCs w:val="2"/>
        </w:rPr>
      </w:pPr>
    </w:p>
    <w:p w14:paraId="600DC44E" w14:textId="29569AA9" w:rsidR="00271A41" w:rsidRPr="00DF06DC" w:rsidRDefault="00271A41" w:rsidP="004C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both"/>
        <w:rPr>
          <w:sz w:val="2"/>
          <w:szCs w:val="2"/>
        </w:rPr>
      </w:pPr>
    </w:p>
    <w:tbl>
      <w:tblPr>
        <w:tblW w:w="16085" w:type="dxa"/>
        <w:tblLayout w:type="fixed"/>
        <w:tblLook w:val="0020" w:firstRow="1" w:lastRow="0" w:firstColumn="0" w:lastColumn="0" w:noHBand="0" w:noVBand="0"/>
      </w:tblPr>
      <w:tblGrid>
        <w:gridCol w:w="2772"/>
        <w:gridCol w:w="252"/>
        <w:gridCol w:w="1242"/>
        <w:gridCol w:w="288"/>
        <w:gridCol w:w="1260"/>
        <w:gridCol w:w="270"/>
        <w:gridCol w:w="1260"/>
        <w:gridCol w:w="236"/>
        <w:gridCol w:w="1204"/>
        <w:gridCol w:w="253"/>
        <w:gridCol w:w="1277"/>
        <w:gridCol w:w="256"/>
        <w:gridCol w:w="1184"/>
        <w:gridCol w:w="255"/>
        <w:gridCol w:w="1185"/>
        <w:gridCol w:w="242"/>
        <w:gridCol w:w="1144"/>
        <w:gridCol w:w="236"/>
        <w:gridCol w:w="1258"/>
        <w:gridCol w:w="11"/>
      </w:tblGrid>
      <w:tr w:rsidR="0033069B" w:rsidRPr="00DF06DC" w14:paraId="23F75643" w14:textId="77777777" w:rsidTr="007D2C24">
        <w:trPr>
          <w:cantSplit/>
        </w:trPr>
        <w:tc>
          <w:tcPr>
            <w:tcW w:w="2772" w:type="dxa"/>
          </w:tcPr>
          <w:p w14:paraId="1AFA6532" w14:textId="7CD0DA2B" w:rsidR="0033069B" w:rsidRPr="00DF06DC" w:rsidRDefault="0033069B" w:rsidP="001A230B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20D5338" w14:textId="77777777" w:rsidR="0033069B" w:rsidRPr="00DF06DC" w:rsidRDefault="0033069B" w:rsidP="001A230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1F51E628" w14:textId="6BD5CFAC" w:rsidR="0033069B" w:rsidRPr="00DF06DC" w:rsidRDefault="00297ACB" w:rsidP="001A230B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F70099" w:rsidRPr="00DF06DC" w14:paraId="087254E0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74726B3B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488A2EE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7C6968D9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E85726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DF5EE6" w14:textId="566432A2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88" w:type="dxa"/>
          </w:tcPr>
          <w:p w14:paraId="5C48809C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57A377E" w14:textId="77777777" w:rsidR="00DB12D8" w:rsidRPr="00DF06DC" w:rsidRDefault="00F70099" w:rsidP="00DB12D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ที่ดินและอาคาร</w:t>
            </w:r>
            <w:r w:rsidR="00DB12D8" w:rsidRPr="00DF06D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DB12D8"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647ABF74" w14:textId="3CAF7F3E" w:rsidR="00F70099" w:rsidRPr="00DF06DC" w:rsidRDefault="00DB12D8" w:rsidP="00DB12D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540FBCBA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BF76D46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E2803D3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  <w:r w:rsidRPr="00DF06D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7AC80183" w14:textId="402796FC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65EEE58A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8E8CF27" w14:textId="49D81983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365FD3D9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vAlign w:val="bottom"/>
          </w:tcPr>
          <w:p w14:paraId="025799E0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อาคารและ</w:t>
            </w:r>
          </w:p>
          <w:p w14:paraId="154F0D04" w14:textId="75B6CD56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14B31C7C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00F04779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เครื่องตกแต่ง </w:t>
            </w:r>
          </w:p>
          <w:p w14:paraId="1CF28E4D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ติดตั้งและ</w:t>
            </w:r>
          </w:p>
          <w:p w14:paraId="36588635" w14:textId="2049F34C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7D216BD4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06329649" w14:textId="500768FD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42" w:type="dxa"/>
            <w:vAlign w:val="bottom"/>
          </w:tcPr>
          <w:p w14:paraId="5DBC2225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982D933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5BD36798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ระหว่างก่อสร้าง</w:t>
            </w:r>
          </w:p>
          <w:p w14:paraId="1C9D2F71" w14:textId="583A2BE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และติดตั้ง</w:t>
            </w:r>
          </w:p>
        </w:tc>
        <w:tc>
          <w:tcPr>
            <w:tcW w:w="236" w:type="dxa"/>
          </w:tcPr>
          <w:p w14:paraId="3FA1BEA3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576C50E" w14:textId="7A1CD845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0099" w:rsidRPr="00DF06DC" w14:paraId="752E4AE3" w14:textId="77777777" w:rsidTr="007D2C24">
        <w:trPr>
          <w:cantSplit/>
        </w:trPr>
        <w:tc>
          <w:tcPr>
            <w:tcW w:w="2772" w:type="dxa"/>
          </w:tcPr>
          <w:p w14:paraId="3229ABDF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3B34D00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5701A546" w14:textId="3B1B3886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F06DC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 w:rsidRPr="00DF06DC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F70099" w:rsidRPr="00DF06DC" w14:paraId="09015B2D" w14:textId="77777777" w:rsidTr="00375CE1">
        <w:trPr>
          <w:gridAfter w:val="1"/>
          <w:wAfter w:w="11" w:type="dxa"/>
          <w:cantSplit/>
        </w:trPr>
        <w:tc>
          <w:tcPr>
            <w:tcW w:w="2772" w:type="dxa"/>
          </w:tcPr>
          <w:p w14:paraId="3716D651" w14:textId="77777777" w:rsidR="00F70099" w:rsidRPr="00DF06DC" w:rsidRDefault="00F70099" w:rsidP="00F70099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52" w:type="dxa"/>
          </w:tcPr>
          <w:p w14:paraId="0228A9BC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596FFEDA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" w:type="dxa"/>
          </w:tcPr>
          <w:p w14:paraId="3890CB7C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D5DE67A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00" w:lineRule="atLeas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C75E0A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DB292B" w14:textId="4B5674B0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C71748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7D51BFE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3" w:type="dxa"/>
          </w:tcPr>
          <w:p w14:paraId="759FBC42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C0619C7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</w:tcPr>
          <w:p w14:paraId="6117AD0D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456A9AE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</w:tcPr>
          <w:p w14:paraId="6BB86FDE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1DA89AED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</w:tcPr>
          <w:p w14:paraId="684C3290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69D79952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4C4D550" w14:textId="77777777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</w:tcPr>
          <w:p w14:paraId="4E3CAE8E" w14:textId="223C0CD4" w:rsidR="00F70099" w:rsidRPr="00DF06DC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70099" w:rsidRPr="00DF06DC" w14:paraId="7FABFE45" w14:textId="77777777" w:rsidTr="00375CE1">
        <w:trPr>
          <w:gridAfter w:val="1"/>
          <w:wAfter w:w="11" w:type="dxa"/>
          <w:cantSplit/>
        </w:trPr>
        <w:tc>
          <w:tcPr>
            <w:tcW w:w="3024" w:type="dxa"/>
            <w:gridSpan w:val="2"/>
          </w:tcPr>
          <w:p w14:paraId="23630294" w14:textId="549B965F" w:rsidR="00F70099" w:rsidRPr="00DF06DC" w:rsidRDefault="00ED3386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576" w:right="-126" w:firstLine="576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557E7" w:rsidRPr="00DF06DC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42" w:type="dxa"/>
          </w:tcPr>
          <w:p w14:paraId="0757FD6B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5A1A3D9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9C974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8FE50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179B97" w14:textId="68EB4F2A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8CEF0" w14:textId="77777777" w:rsidR="00F70099" w:rsidRPr="004B287F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DE7BA48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3DE247FB" w14:textId="77777777" w:rsidR="00F70099" w:rsidRPr="004B287F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2CF02A59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14955AB9" w14:textId="77777777" w:rsidR="00F70099" w:rsidRPr="004B287F" w:rsidRDefault="00F70099" w:rsidP="00F70099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0C61C23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0B3235A6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2040C6FF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01EE61F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1E91C92F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48F6AE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C6F2A05" w14:textId="3E385606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D3386" w:rsidRPr="00DF06DC" w14:paraId="6B07AC21" w14:textId="77777777" w:rsidTr="00CD6219">
        <w:trPr>
          <w:gridAfter w:val="1"/>
          <w:wAfter w:w="11" w:type="dxa"/>
          <w:cantSplit/>
        </w:trPr>
        <w:tc>
          <w:tcPr>
            <w:tcW w:w="2772" w:type="dxa"/>
          </w:tcPr>
          <w:p w14:paraId="04469209" w14:textId="34147266" w:rsidR="00ED3386" w:rsidRPr="00DF06DC" w:rsidRDefault="00ED3386" w:rsidP="00ED3386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งกลุ่มบริษัท</w:t>
            </w:r>
          </w:p>
        </w:tc>
        <w:tc>
          <w:tcPr>
            <w:tcW w:w="252" w:type="dxa"/>
          </w:tcPr>
          <w:p w14:paraId="225D0537" w14:textId="77777777" w:rsidR="00ED3386" w:rsidRPr="00DF06DC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1DAA16C" w14:textId="31DD847C" w:rsidR="00ED3386" w:rsidRPr="004B287F" w:rsidRDefault="009D5E95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47,</w:t>
            </w:r>
            <w:r w:rsidR="00013FA3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523</w:t>
            </w: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,528</w:t>
            </w:r>
          </w:p>
        </w:tc>
        <w:tc>
          <w:tcPr>
            <w:tcW w:w="288" w:type="dxa"/>
          </w:tcPr>
          <w:p w14:paraId="6B6F95E2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82D735" w14:textId="1E828813" w:rsidR="00ED3386" w:rsidRPr="004B287F" w:rsidRDefault="00730FB9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7EA1BE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D5DD70" w14:textId="06420AE0" w:rsidR="00ED3386" w:rsidRPr="004B287F" w:rsidRDefault="00730FB9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9CDF8A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0A388069" w14:textId="705AE291" w:rsidR="00ED3386" w:rsidRPr="004B287F" w:rsidRDefault="00730FB9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6,87</w:t>
            </w:r>
            <w:r w:rsidR="00104C07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34A2F65D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6AD22CCB" w14:textId="25B99131" w:rsidR="00ED3386" w:rsidRPr="004B287F" w:rsidRDefault="00DD13E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20,706,582</w:t>
            </w:r>
          </w:p>
        </w:tc>
        <w:tc>
          <w:tcPr>
            <w:tcW w:w="256" w:type="dxa"/>
          </w:tcPr>
          <w:p w14:paraId="1C0D4DE0" w14:textId="77777777" w:rsidR="00ED3386" w:rsidRPr="004B287F" w:rsidRDefault="00ED3386" w:rsidP="00ED3386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45715408" w14:textId="39B3B277" w:rsidR="00ED3386" w:rsidRPr="004B287F" w:rsidRDefault="00EC68E2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2,072,064</w:t>
            </w:r>
          </w:p>
        </w:tc>
        <w:tc>
          <w:tcPr>
            <w:tcW w:w="255" w:type="dxa"/>
          </w:tcPr>
          <w:p w14:paraId="27B17F97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5F787EAC" w14:textId="596F4026" w:rsidR="00ED3386" w:rsidRPr="004B287F" w:rsidRDefault="004D3FA7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15,409</w:t>
            </w:r>
          </w:p>
        </w:tc>
        <w:tc>
          <w:tcPr>
            <w:tcW w:w="242" w:type="dxa"/>
          </w:tcPr>
          <w:p w14:paraId="2CA07CE1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7BCA8272" w14:textId="01DD0733" w:rsidR="00ED3386" w:rsidRPr="004B287F" w:rsidRDefault="00DD13E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3,522,352</w:t>
            </w:r>
          </w:p>
        </w:tc>
        <w:tc>
          <w:tcPr>
            <w:tcW w:w="236" w:type="dxa"/>
          </w:tcPr>
          <w:p w14:paraId="7C742683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3E388E6" w14:textId="69870203" w:rsidR="00ED3386" w:rsidRPr="004B287F" w:rsidRDefault="00EA25FE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73,846,</w:t>
            </w:r>
            <w:r w:rsidR="00D650E2">
              <w:rPr>
                <w:rFonts w:asciiTheme="majorBidi" w:eastAsia="MS Mincho" w:hAnsiTheme="majorBidi" w:cstheme="majorBidi"/>
                <w:sz w:val="24"/>
                <w:szCs w:val="24"/>
              </w:rPr>
              <w:t>808</w:t>
            </w:r>
          </w:p>
        </w:tc>
      </w:tr>
      <w:tr w:rsidR="00ED3386" w:rsidRPr="00DF06DC" w14:paraId="52EC6CDA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20636042" w14:textId="75421815" w:rsidR="00ED3386" w:rsidRPr="00DF06DC" w:rsidRDefault="0019749C" w:rsidP="00ED3386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1F70779B" w14:textId="77777777" w:rsidR="00ED3386" w:rsidRPr="00DF06DC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BCEBC" w14:textId="5F2BDEF5" w:rsidR="00ED3386" w:rsidRPr="004B287F" w:rsidRDefault="009D5E95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BE6D146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5BD93D" w14:textId="117320DF" w:rsidR="00ED3386" w:rsidRPr="004B287F" w:rsidRDefault="00730FB9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299,</w:t>
            </w:r>
            <w:r w:rsidR="00E74F6E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270" w:type="dxa"/>
          </w:tcPr>
          <w:p w14:paraId="4CCBD84C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72F24" w14:textId="75E93946" w:rsidR="00ED3386" w:rsidRPr="004B287F" w:rsidRDefault="00730FB9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1,745,07</w:t>
            </w:r>
            <w:r w:rsidR="00E74F6E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5D84135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4A72E3" w14:textId="18BB8931" w:rsidR="00ED3386" w:rsidRPr="004B287F" w:rsidRDefault="00730FB9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07261FC5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9D8FF9" w14:textId="65292A47" w:rsidR="00ED3386" w:rsidRPr="004B287F" w:rsidRDefault="00EA25F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4,303,</w:t>
            </w:r>
            <w:r w:rsidR="00DD13EE">
              <w:rPr>
                <w:rFonts w:asciiTheme="majorBidi" w:eastAsia="MS Mincho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256" w:type="dxa"/>
          </w:tcPr>
          <w:p w14:paraId="23A92145" w14:textId="77777777" w:rsidR="00ED3386" w:rsidRPr="004B287F" w:rsidRDefault="00ED3386" w:rsidP="00ED3386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A6E176E" w14:textId="34918BC1" w:rsidR="00ED3386" w:rsidRPr="004B287F" w:rsidRDefault="00E74F6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139,729</w:t>
            </w:r>
          </w:p>
        </w:tc>
        <w:tc>
          <w:tcPr>
            <w:tcW w:w="255" w:type="dxa"/>
          </w:tcPr>
          <w:p w14:paraId="5C8595C0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EC8D6" w14:textId="61FA1771" w:rsidR="00ED3386" w:rsidRPr="004B287F" w:rsidRDefault="00EA25F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9,525</w:t>
            </w:r>
          </w:p>
        </w:tc>
        <w:tc>
          <w:tcPr>
            <w:tcW w:w="242" w:type="dxa"/>
          </w:tcPr>
          <w:p w14:paraId="16FB644E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F74C35A" w14:textId="17767E85" w:rsidR="00ED3386" w:rsidRPr="004B287F" w:rsidRDefault="00EA25F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AD41C5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43BE68" w14:textId="46755DCE" w:rsidR="00ED3386" w:rsidRPr="004B287F" w:rsidRDefault="00DE7F9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6,49</w:t>
            </w:r>
            <w:r w:rsidR="00EA7B7F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="00EA7B7F">
              <w:rPr>
                <w:rFonts w:asciiTheme="majorBidi" w:eastAsia="MS Mincho" w:hAnsiTheme="majorBidi" w:cstheme="majorBidi"/>
                <w:sz w:val="24"/>
                <w:szCs w:val="24"/>
              </w:rPr>
              <w:t>637</w:t>
            </w:r>
          </w:p>
        </w:tc>
      </w:tr>
      <w:tr w:rsidR="00ED3386" w:rsidRPr="00DF06DC" w14:paraId="43298477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5318D590" w14:textId="77777777" w:rsidR="00ED3386" w:rsidRPr="00DF06DC" w:rsidRDefault="00ED3386" w:rsidP="00ED3386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AC5E481" w14:textId="77777777" w:rsidR="00ED3386" w:rsidRPr="00DF06DC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A90E068" w14:textId="21148B9B" w:rsidR="00ED3386" w:rsidRPr="004B287F" w:rsidRDefault="009D5E95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47,523,528</w:t>
            </w:r>
          </w:p>
        </w:tc>
        <w:tc>
          <w:tcPr>
            <w:tcW w:w="288" w:type="dxa"/>
          </w:tcPr>
          <w:p w14:paraId="02FDE906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2E692" w14:textId="5FFF31BE" w:rsidR="00ED3386" w:rsidRPr="004B287F" w:rsidRDefault="00730FB9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299,</w:t>
            </w:r>
            <w:r w:rsidR="00E74F6E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70" w:type="dxa"/>
          </w:tcPr>
          <w:p w14:paraId="7CD84175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E14C97" w14:textId="39E13D6D" w:rsidR="00ED3386" w:rsidRPr="004B287F" w:rsidRDefault="00730FB9" w:rsidP="00CE4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1,745,07</w:t>
            </w:r>
            <w:r w:rsidR="00E74F6E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B442CA7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171CD73" w14:textId="0E4911B7" w:rsidR="00ED3386" w:rsidRPr="004B287F" w:rsidRDefault="00EA25F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6,8</w:t>
            </w:r>
            <w:r w:rsidR="006B73E2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</w:t>
            </w:r>
            <w:r w:rsidR="00104C07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3" w:type="dxa"/>
          </w:tcPr>
          <w:p w14:paraId="25E372E5" w14:textId="77777777" w:rsidR="00ED3386" w:rsidRPr="004B287F" w:rsidRDefault="00ED3386" w:rsidP="00ED338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1BB84EC" w14:textId="605FF966" w:rsidR="00ED3386" w:rsidRPr="004B287F" w:rsidRDefault="00DD13E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25,009,590</w:t>
            </w:r>
          </w:p>
        </w:tc>
        <w:tc>
          <w:tcPr>
            <w:tcW w:w="256" w:type="dxa"/>
          </w:tcPr>
          <w:p w14:paraId="31E72162" w14:textId="77777777" w:rsidR="00ED3386" w:rsidRPr="004B287F" w:rsidRDefault="00ED3386" w:rsidP="00ED3386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AF889AB" w14:textId="5088D0CE" w:rsidR="00ED3386" w:rsidRPr="004B287F" w:rsidRDefault="00EC68E2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2,211,793</w:t>
            </w:r>
          </w:p>
        </w:tc>
        <w:tc>
          <w:tcPr>
            <w:tcW w:w="255" w:type="dxa"/>
          </w:tcPr>
          <w:p w14:paraId="7BC60929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775A51E4" w14:textId="2C3624CA" w:rsidR="00ED3386" w:rsidRPr="004B287F" w:rsidRDefault="00EA25F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</w:t>
            </w:r>
            <w:r w:rsidR="004D3FA7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4,934</w:t>
            </w:r>
          </w:p>
        </w:tc>
        <w:tc>
          <w:tcPr>
            <w:tcW w:w="242" w:type="dxa"/>
          </w:tcPr>
          <w:p w14:paraId="5F049C86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3A5814C9" w14:textId="5733E90B" w:rsidR="00ED3386" w:rsidRPr="004B287F" w:rsidRDefault="00DD13E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3,522,352</w:t>
            </w:r>
          </w:p>
        </w:tc>
        <w:tc>
          <w:tcPr>
            <w:tcW w:w="236" w:type="dxa"/>
          </w:tcPr>
          <w:p w14:paraId="768C2B60" w14:textId="77777777" w:rsidR="00ED3386" w:rsidRPr="004B287F" w:rsidRDefault="00ED3386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EF5B4E5" w14:textId="0D3F6902" w:rsidR="00ED3386" w:rsidRPr="004B287F" w:rsidRDefault="00EA25FE" w:rsidP="00ED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80,343,44</w:t>
            </w:r>
            <w:r w:rsidR="00104C07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F70099" w:rsidRPr="00DF06DC" w14:paraId="670C0F45" w14:textId="77777777" w:rsidTr="008854F3">
        <w:trPr>
          <w:gridAfter w:val="1"/>
          <w:wAfter w:w="11" w:type="dxa"/>
          <w:cantSplit/>
        </w:trPr>
        <w:tc>
          <w:tcPr>
            <w:tcW w:w="2772" w:type="dxa"/>
          </w:tcPr>
          <w:p w14:paraId="74AB846B" w14:textId="30A020E9" w:rsidR="00F70099" w:rsidRPr="00DF06DC" w:rsidRDefault="00F70099" w:rsidP="00F70099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557E7" w:rsidRPr="00DF06D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2" w:type="dxa"/>
          </w:tcPr>
          <w:p w14:paraId="7304046A" w14:textId="77777777" w:rsidR="00F70099" w:rsidRPr="00DF06DC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F1B105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F2102AD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8D3A31" w14:textId="2B120E75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3A02D5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09C6A" w14:textId="7472F550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D41C2" w14:textId="77777777" w:rsidR="00F70099" w:rsidRPr="004B287F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2240929C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22452A10" w14:textId="77777777" w:rsidR="00F70099" w:rsidRPr="004B287F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526B74EA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7F710B52" w14:textId="77777777" w:rsidR="00F70099" w:rsidRPr="004B287F" w:rsidRDefault="00F70099" w:rsidP="00F70099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2ECC5295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5" w:type="dxa"/>
          </w:tcPr>
          <w:p w14:paraId="6F88F977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4D7342D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EF99C8D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1D126F42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5741F" w14:textId="77777777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8F7D751" w14:textId="7A68FCC1" w:rsidR="00F70099" w:rsidRPr="004B287F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4B07B2" w:rsidRPr="00DF06DC" w14:paraId="13DE3482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54B2C9E5" w14:textId="0A57928E" w:rsidR="004B07B2" w:rsidRPr="00DF06DC" w:rsidRDefault="004B07B2" w:rsidP="004B07B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69F82B62" w14:textId="77777777" w:rsidR="004B07B2" w:rsidRPr="00DF06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E1285F0" w14:textId="1712F0F9" w:rsidR="004B07B2" w:rsidRPr="004B287F" w:rsidRDefault="009D5E95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48,093,344</w:t>
            </w:r>
          </w:p>
        </w:tc>
        <w:tc>
          <w:tcPr>
            <w:tcW w:w="288" w:type="dxa"/>
          </w:tcPr>
          <w:p w14:paraId="77A8FF42" w14:textId="77777777" w:rsidR="004B07B2" w:rsidRPr="004B287F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5A2E1E" w14:textId="02601583" w:rsidR="004B07B2" w:rsidRPr="004B287F" w:rsidRDefault="00730FB9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9FAC" w14:textId="77777777" w:rsidR="004B07B2" w:rsidRPr="004B287F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557439" w14:textId="30774D5F" w:rsidR="004B07B2" w:rsidRPr="004B287F" w:rsidRDefault="00730FB9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588240" w14:textId="77777777" w:rsidR="004B07B2" w:rsidRPr="004B287F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489BF65" w14:textId="2428A567" w:rsidR="004B07B2" w:rsidRPr="004B287F" w:rsidRDefault="00EA25FE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8,707</w:t>
            </w:r>
          </w:p>
        </w:tc>
        <w:tc>
          <w:tcPr>
            <w:tcW w:w="253" w:type="dxa"/>
          </w:tcPr>
          <w:p w14:paraId="23805FFB" w14:textId="77777777" w:rsidR="004B07B2" w:rsidRPr="004B287F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EEEF54E" w14:textId="331B49AD" w:rsidR="004B07B2" w:rsidRPr="004B287F" w:rsidRDefault="00DD13EE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23,215,073</w:t>
            </w:r>
          </w:p>
        </w:tc>
        <w:tc>
          <w:tcPr>
            <w:tcW w:w="256" w:type="dxa"/>
          </w:tcPr>
          <w:p w14:paraId="00457201" w14:textId="77777777" w:rsidR="004B07B2" w:rsidRPr="004B287F" w:rsidRDefault="004B07B2" w:rsidP="004B07B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03333A7A" w14:textId="7A456CE2" w:rsidR="004B07B2" w:rsidRPr="004B287F" w:rsidRDefault="00EA25FE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2,038,</w:t>
            </w:r>
            <w:r w:rsidR="00593A85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97</w:t>
            </w:r>
            <w:r w:rsidR="00104C07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5" w:type="dxa"/>
          </w:tcPr>
          <w:p w14:paraId="5F5710F1" w14:textId="77777777" w:rsidR="004B07B2" w:rsidRPr="004B287F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2A31E5BA" w14:textId="3AB4090B" w:rsidR="004B07B2" w:rsidRPr="004B287F" w:rsidRDefault="00593A85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15,671</w:t>
            </w:r>
          </w:p>
        </w:tc>
        <w:tc>
          <w:tcPr>
            <w:tcW w:w="242" w:type="dxa"/>
          </w:tcPr>
          <w:p w14:paraId="5746D19B" w14:textId="77777777" w:rsidR="004B07B2" w:rsidRPr="004B287F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1153A5D6" w14:textId="7C83442A" w:rsidR="004B07B2" w:rsidRPr="004B287F" w:rsidRDefault="00DD13EE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2,981,158</w:t>
            </w:r>
          </w:p>
        </w:tc>
        <w:tc>
          <w:tcPr>
            <w:tcW w:w="236" w:type="dxa"/>
          </w:tcPr>
          <w:p w14:paraId="002E8778" w14:textId="77777777" w:rsidR="004B07B2" w:rsidRPr="004B287F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52E41A9F" w14:textId="6DDC64DE" w:rsidR="004B07B2" w:rsidRPr="004B287F" w:rsidRDefault="00EA25FE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76,352,92</w:t>
            </w:r>
            <w:r w:rsidR="00104C07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9</w:t>
            </w:r>
          </w:p>
        </w:tc>
      </w:tr>
      <w:tr w:rsidR="004E3E7E" w:rsidRPr="00DF06DC" w14:paraId="7045D554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E912489" w14:textId="77777777" w:rsidR="004E3E7E" w:rsidRPr="00DF06DC" w:rsidRDefault="004E3E7E" w:rsidP="004E3E7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31337649" w14:textId="77777777" w:rsidR="004E3E7E" w:rsidRPr="00DF06DC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EDC960" w14:textId="4CB3465D" w:rsidR="004E3E7E" w:rsidRPr="004B287F" w:rsidRDefault="009D5E95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D533978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793D53" w14:textId="044BDF92" w:rsidR="004E3E7E" w:rsidRPr="004B287F" w:rsidRDefault="00730FB9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294,55</w:t>
            </w:r>
            <w:r w:rsidR="00104C07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B13FB9D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0A960" w14:textId="7F3B1D3D" w:rsidR="004E3E7E" w:rsidRPr="004B287F" w:rsidRDefault="00730FB9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1,675,91</w:t>
            </w:r>
            <w:r w:rsidR="00104C07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BFEC096" w14:textId="77777777" w:rsidR="004E3E7E" w:rsidRPr="004B287F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2F05E0" w14:textId="465E2DE5" w:rsidR="004E3E7E" w:rsidRPr="004B287F" w:rsidRDefault="00EA25FE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32010B83" w14:textId="77777777" w:rsidR="004E3E7E" w:rsidRPr="004B287F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36FB6" w14:textId="34B6A1A0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4,152,313</w:t>
            </w:r>
          </w:p>
        </w:tc>
        <w:tc>
          <w:tcPr>
            <w:tcW w:w="256" w:type="dxa"/>
          </w:tcPr>
          <w:p w14:paraId="03819221" w14:textId="77777777" w:rsidR="004E3E7E" w:rsidRPr="004B287F" w:rsidRDefault="004E3E7E" w:rsidP="004E3E7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CCFBCF4" w14:textId="2317B160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109,059</w:t>
            </w:r>
          </w:p>
        </w:tc>
        <w:tc>
          <w:tcPr>
            <w:tcW w:w="255" w:type="dxa"/>
          </w:tcPr>
          <w:p w14:paraId="6890A29F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BBA0A1" w14:textId="4196FF14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8,459</w:t>
            </w:r>
          </w:p>
        </w:tc>
        <w:tc>
          <w:tcPr>
            <w:tcW w:w="242" w:type="dxa"/>
          </w:tcPr>
          <w:p w14:paraId="2C0E056D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6DAAB18" w14:textId="446A7C46" w:rsidR="004E3E7E" w:rsidRPr="004B287F" w:rsidRDefault="00EA25FE" w:rsidP="006A0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A1535E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0F2DE45" w14:textId="0587FA63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6,240,</w:t>
            </w:r>
            <w:r w:rsidR="00104C07" w:rsidRPr="004B287F">
              <w:rPr>
                <w:rFonts w:asciiTheme="majorBidi" w:eastAsia="MS Mincho" w:hAnsiTheme="majorBidi" w:cstheme="majorBidi"/>
                <w:sz w:val="24"/>
                <w:szCs w:val="24"/>
              </w:rPr>
              <w:t>300</w:t>
            </w:r>
          </w:p>
        </w:tc>
      </w:tr>
      <w:tr w:rsidR="004E3E7E" w:rsidRPr="00DF06DC" w14:paraId="0982787E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215F6AB" w14:textId="77777777" w:rsidR="004E3E7E" w:rsidRPr="00DF06DC" w:rsidRDefault="004E3E7E" w:rsidP="004E3E7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FA4E166" w14:textId="77777777" w:rsidR="004E3E7E" w:rsidRPr="00DF06DC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6E4D93F" w14:textId="48AD6659" w:rsidR="004E3E7E" w:rsidRPr="004B287F" w:rsidRDefault="009D5E95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48,093,344</w:t>
            </w:r>
          </w:p>
        </w:tc>
        <w:tc>
          <w:tcPr>
            <w:tcW w:w="288" w:type="dxa"/>
          </w:tcPr>
          <w:p w14:paraId="246F1CF5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E442" w14:textId="6F3DECD8" w:rsidR="004E3E7E" w:rsidRPr="004B287F" w:rsidRDefault="00730FB9" w:rsidP="00CD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294,55</w:t>
            </w:r>
            <w:r w:rsidR="00104C07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4FABDAD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69907" w14:textId="44DF58F8" w:rsidR="004E3E7E" w:rsidRPr="004B287F" w:rsidRDefault="00730FB9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1,675,91</w:t>
            </w:r>
            <w:r w:rsidR="00104C07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91979F5" w14:textId="77777777" w:rsidR="004E3E7E" w:rsidRPr="004B287F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6892BB" w14:textId="44632C76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8,707</w:t>
            </w:r>
          </w:p>
        </w:tc>
        <w:tc>
          <w:tcPr>
            <w:tcW w:w="253" w:type="dxa"/>
          </w:tcPr>
          <w:p w14:paraId="63D1EAE5" w14:textId="77777777" w:rsidR="004E3E7E" w:rsidRPr="004B287F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72D40AA" w14:textId="60B43BE1" w:rsidR="004E3E7E" w:rsidRPr="004B287F" w:rsidRDefault="00DD13E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27,367,386</w:t>
            </w:r>
          </w:p>
        </w:tc>
        <w:tc>
          <w:tcPr>
            <w:tcW w:w="256" w:type="dxa"/>
          </w:tcPr>
          <w:p w14:paraId="6E167BB1" w14:textId="77777777" w:rsidR="004E3E7E" w:rsidRPr="004B287F" w:rsidRDefault="004E3E7E" w:rsidP="004E3E7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F942F82" w14:textId="1910A26B" w:rsidR="004E3E7E" w:rsidRPr="004B287F" w:rsidRDefault="00EC68E2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2,148,035</w:t>
            </w:r>
          </w:p>
        </w:tc>
        <w:tc>
          <w:tcPr>
            <w:tcW w:w="255" w:type="dxa"/>
          </w:tcPr>
          <w:p w14:paraId="22EF71F5" w14:textId="77777777" w:rsidR="004E3E7E" w:rsidRPr="004B287F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6F394DA" w14:textId="3A019C36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24,</w:t>
            </w:r>
            <w:r w:rsidR="00593A85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</w:t>
            </w: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42" w:type="dxa"/>
          </w:tcPr>
          <w:p w14:paraId="59A248A9" w14:textId="77777777" w:rsidR="004E3E7E" w:rsidRPr="004B287F" w:rsidRDefault="004E3E7E" w:rsidP="004E3E7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58728AF" w14:textId="5D5719EC" w:rsidR="004E3E7E" w:rsidRPr="004B287F" w:rsidRDefault="00DD13E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DD13E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2,981,158</w:t>
            </w:r>
          </w:p>
        </w:tc>
        <w:tc>
          <w:tcPr>
            <w:tcW w:w="236" w:type="dxa"/>
          </w:tcPr>
          <w:p w14:paraId="036601A3" w14:textId="77777777" w:rsidR="004E3E7E" w:rsidRPr="004B287F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5097" w14:textId="4BE3AE8F" w:rsidR="004E3E7E" w:rsidRPr="004B287F" w:rsidRDefault="00EA25F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82,593,22</w:t>
            </w:r>
            <w:r w:rsidR="00104C07" w:rsidRPr="004B287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</w:tbl>
    <w:p w14:paraId="019C9ECB" w14:textId="471D2253" w:rsidR="00286960" w:rsidRPr="00DF06DC" w:rsidRDefault="00286960"/>
    <w:p w14:paraId="7C655F63" w14:textId="4818AED7" w:rsidR="00DD253E" w:rsidRPr="00DF06DC" w:rsidRDefault="00DD253E" w:rsidP="00774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  <w:sectPr w:rsidR="00DD253E" w:rsidRPr="00DF06DC" w:rsidSect="00F52B7F">
          <w:headerReference w:type="default" r:id="rId23"/>
          <w:foot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8884FF8" w14:textId="73C1BBC2" w:rsidR="009873B9" w:rsidRPr="00DF06DC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การซื้อที่ดิน</w:t>
      </w:r>
      <w:r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 xml:space="preserve">อาคารและอุปกรณ์ที่สำคัญในระหว่างปี </w:t>
      </w:r>
      <w:r w:rsidRPr="00DF06DC">
        <w:rPr>
          <w:rFonts w:ascii="Angsana New" w:hAnsi="Angsana New"/>
          <w:i/>
          <w:iCs/>
          <w:sz w:val="30"/>
          <w:szCs w:val="30"/>
        </w:rPr>
        <w:t>2565</w:t>
      </w:r>
    </w:p>
    <w:p w14:paraId="3C5DE092" w14:textId="77777777" w:rsidR="009873B9" w:rsidRPr="00DF06DC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2F131A" w14:textId="3C281B73" w:rsidR="009873B9" w:rsidRPr="00DF06DC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วันที่</w:t>
      </w:r>
      <w:r w:rsidRPr="00DF06DC">
        <w:rPr>
          <w:rFonts w:ascii="Angsana New" w:hAnsi="Angsana New"/>
          <w:sz w:val="30"/>
          <w:szCs w:val="30"/>
        </w:rPr>
        <w:t xml:space="preserve"> 9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</w:rPr>
        <w:t xml:space="preserve"> 2565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กลุ่มบริษัทได้เข้าซื้อที่ดิน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และอาคารของโรงแรมวินด์เซอร์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สวีท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กรุงเทพ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ผ่านการซื้อ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หุ้นสามัญของบริษัท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วินเซอร์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โฮเต็ล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จากบุคคลภายนอก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มูลค่ารวม</w:t>
      </w:r>
      <w:r w:rsidRPr="00DF06DC">
        <w:rPr>
          <w:rFonts w:ascii="Angsana New" w:hAnsi="Angsana New"/>
          <w:sz w:val="30"/>
          <w:szCs w:val="30"/>
        </w:rPr>
        <w:t xml:space="preserve"> 3,816.32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ประกอบด้วยที่ดินมูลค่า</w:t>
      </w:r>
      <w:r w:rsidRPr="00DF06DC">
        <w:rPr>
          <w:rFonts w:ascii="Angsana New" w:hAnsi="Angsana New"/>
          <w:sz w:val="30"/>
          <w:szCs w:val="30"/>
        </w:rPr>
        <w:t xml:space="preserve"> 2,820.00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และสินทรัพย์ระหว่างก่อสร้างมูลค่า</w:t>
      </w:r>
      <w:r w:rsidRPr="00DF06DC">
        <w:rPr>
          <w:rFonts w:ascii="Angsana New" w:hAnsi="Angsana New"/>
          <w:sz w:val="30"/>
          <w:szCs w:val="30"/>
        </w:rPr>
        <w:t xml:space="preserve"> 36</w:t>
      </w:r>
      <w:r w:rsidR="005330CF" w:rsidRPr="00DF06DC">
        <w:rPr>
          <w:rFonts w:ascii="Angsana New" w:hAnsi="Angsana New"/>
          <w:sz w:val="30"/>
          <w:szCs w:val="30"/>
        </w:rPr>
        <w:t>2.16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88F8FAE" w14:textId="77777777" w:rsidR="009873B9" w:rsidRPr="00DF06DC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AF7D30" w14:textId="0F8601A4" w:rsidR="00856868" w:rsidRPr="00DF06DC" w:rsidRDefault="009873B9" w:rsidP="00687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วันที่</w:t>
      </w:r>
      <w:r w:rsidRPr="00DF06DC">
        <w:rPr>
          <w:rFonts w:ascii="Angsana New" w:hAnsi="Angsana New"/>
          <w:sz w:val="30"/>
          <w:szCs w:val="30"/>
        </w:rPr>
        <w:t xml:space="preserve"> 19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</w:rPr>
        <w:t xml:space="preserve"> 2565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ภูเก็ต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คอลเล็กชั่นส์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พรอพเพอร์ตี้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จำกัด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ซึ่งเป็นบริษัทย่อยทางอ้อมของบริษัท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เข้าทำสัญญาเพื่อซื้อที่ดิน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และอาคารของโครงการ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เดอะ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เวสทิน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สิเหร่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เบย์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รีสอร์ท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แอนด์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สปา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ภูเก็ต</w:t>
      </w:r>
      <w:r w:rsidR="000E3CC5"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>จากบุคคภายนอก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มูลค่ารวม</w:t>
      </w:r>
      <w:r w:rsidR="000E3CC5" w:rsidRPr="00DF06DC">
        <w:rPr>
          <w:rFonts w:ascii="Angsana New" w:hAnsi="Angsana New"/>
          <w:sz w:val="30"/>
          <w:szCs w:val="30"/>
        </w:rPr>
        <w:t xml:space="preserve"> 2,458.90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โดยประกอบด้วยที่ดินมูลค่า</w:t>
      </w:r>
      <w:r w:rsidR="000E3CC5" w:rsidRPr="00DF06DC">
        <w:rPr>
          <w:rFonts w:ascii="Angsana New" w:hAnsi="Angsana New"/>
          <w:sz w:val="30"/>
          <w:szCs w:val="30"/>
        </w:rPr>
        <w:t xml:space="preserve"> 1,763.99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อาคารและส่วนปรับปรุงอาคารมูลค่า</w:t>
      </w:r>
      <w:r w:rsidR="000E3CC5" w:rsidRPr="00DF06DC">
        <w:rPr>
          <w:rFonts w:ascii="Angsana New" w:hAnsi="Angsana New"/>
          <w:sz w:val="30"/>
          <w:szCs w:val="30"/>
        </w:rPr>
        <w:t xml:space="preserve"> 665.49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และเครื่องตกแต่ง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ติดตั้งและอุปกรณ์สำนักงานมูลค่า</w:t>
      </w:r>
      <w:r w:rsidR="000E3CC5" w:rsidRPr="00DF06DC">
        <w:rPr>
          <w:rFonts w:ascii="Angsana New" w:hAnsi="Angsana New"/>
          <w:sz w:val="30"/>
          <w:szCs w:val="30"/>
        </w:rPr>
        <w:t xml:space="preserve"> 29.41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29B0389A" w14:textId="77777777" w:rsidR="006A3DE3" w:rsidRPr="00DF06DC" w:rsidRDefault="006A3DE3" w:rsidP="000E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80" w:type="dxa"/>
        <w:tblLayout w:type="fixed"/>
        <w:tblLook w:val="0020" w:firstRow="1" w:lastRow="0" w:firstColumn="0" w:lastColumn="0" w:noHBand="0" w:noVBand="0"/>
      </w:tblPr>
      <w:tblGrid>
        <w:gridCol w:w="333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F19B3" w:rsidRPr="00DF06DC" w14:paraId="5B4C89BE" w14:textId="77777777" w:rsidTr="004F19B3">
        <w:trPr>
          <w:cantSplit/>
          <w:tblHeader/>
        </w:trPr>
        <w:tc>
          <w:tcPr>
            <w:tcW w:w="3330" w:type="dxa"/>
          </w:tcPr>
          <w:p w14:paraId="6CDF469C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69B83816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F19B3" w:rsidRPr="00DF06DC" w14:paraId="78B5C256" w14:textId="77777777" w:rsidTr="004F19B3">
        <w:trPr>
          <w:cantSplit/>
          <w:tblHeader/>
        </w:trPr>
        <w:tc>
          <w:tcPr>
            <w:tcW w:w="3330" w:type="dxa"/>
          </w:tcPr>
          <w:p w14:paraId="224D317D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14:paraId="2B6D8044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DE6D52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DF06DC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4A14BA9B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DF06DC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847A1A8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0F11593D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27993D46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70" w:type="dxa"/>
            <w:vAlign w:val="bottom"/>
          </w:tcPr>
          <w:p w14:paraId="3CD05E2D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0B9C395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90FFCD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218B1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056A0124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ก่อสร้างและติดตั้ง</w:t>
            </w:r>
          </w:p>
        </w:tc>
        <w:tc>
          <w:tcPr>
            <w:tcW w:w="270" w:type="dxa"/>
            <w:vAlign w:val="bottom"/>
          </w:tcPr>
          <w:p w14:paraId="4EBA7674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5F2FB3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4F19B3" w:rsidRPr="00DF06DC" w14:paraId="50AD51F4" w14:textId="77777777" w:rsidTr="004F19B3">
        <w:trPr>
          <w:cantSplit/>
          <w:tblHeader/>
        </w:trPr>
        <w:tc>
          <w:tcPr>
            <w:tcW w:w="3330" w:type="dxa"/>
          </w:tcPr>
          <w:p w14:paraId="6FED550D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2872A193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4F19B3" w:rsidRPr="00DF06DC" w14:paraId="7E89E69C" w14:textId="77777777" w:rsidTr="004F19B3">
        <w:trPr>
          <w:cantSplit/>
          <w:trHeight w:val="162"/>
        </w:trPr>
        <w:tc>
          <w:tcPr>
            <w:tcW w:w="3330" w:type="dxa"/>
          </w:tcPr>
          <w:p w14:paraId="242DD768" w14:textId="77777777" w:rsidR="004F19B3" w:rsidRPr="00DF06DC" w:rsidRDefault="004F19B3" w:rsidP="003F31C6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ราคาทุน </w:t>
            </w:r>
          </w:p>
        </w:tc>
        <w:tc>
          <w:tcPr>
            <w:tcW w:w="270" w:type="dxa"/>
          </w:tcPr>
          <w:p w14:paraId="5367218E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7F38CD" w14:textId="77777777" w:rsidR="004F19B3" w:rsidRPr="00DF06DC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B2DFBF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3E82F7" w14:textId="77777777" w:rsidR="004F19B3" w:rsidRPr="00DF06DC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F33431A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A22293" w14:textId="77777777" w:rsidR="004F19B3" w:rsidRPr="00DF06DC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152B0F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15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E21A722" w14:textId="77777777" w:rsidR="004F19B3" w:rsidRPr="00DF06DC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C157E2B" w14:textId="77777777" w:rsidR="004F19B3" w:rsidRPr="00DF06DC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F962804" w14:textId="77777777" w:rsidR="004F19B3" w:rsidRPr="00DF06DC" w:rsidRDefault="004F19B3" w:rsidP="0037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91ECB" w:rsidRPr="00DF06DC" w14:paraId="6B8A1216" w14:textId="77777777" w:rsidTr="004F19B3">
        <w:trPr>
          <w:cantSplit/>
        </w:trPr>
        <w:tc>
          <w:tcPr>
            <w:tcW w:w="3330" w:type="dxa"/>
          </w:tcPr>
          <w:p w14:paraId="0B60E19E" w14:textId="4B522AFA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2565</w:t>
            </w:r>
          </w:p>
        </w:tc>
        <w:tc>
          <w:tcPr>
            <w:tcW w:w="270" w:type="dxa"/>
            <w:vAlign w:val="bottom"/>
          </w:tcPr>
          <w:p w14:paraId="2FC203D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11A45DE" w14:textId="47E0A29F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116,811</w:t>
            </w:r>
          </w:p>
        </w:tc>
        <w:tc>
          <w:tcPr>
            <w:tcW w:w="270" w:type="dxa"/>
          </w:tcPr>
          <w:p w14:paraId="27F72BA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05306AD" w14:textId="0FCB958A" w:rsidR="00B91ECB" w:rsidRPr="00DF06DC" w:rsidRDefault="00B91ECB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25,874</w:t>
            </w:r>
          </w:p>
        </w:tc>
        <w:tc>
          <w:tcPr>
            <w:tcW w:w="270" w:type="dxa"/>
          </w:tcPr>
          <w:p w14:paraId="1C34069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EDD6B4" w14:textId="10349891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19,955</w:t>
            </w:r>
          </w:p>
        </w:tc>
        <w:tc>
          <w:tcPr>
            <w:tcW w:w="270" w:type="dxa"/>
          </w:tcPr>
          <w:p w14:paraId="495276EE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BA9637F" w14:textId="4CCDA673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6,375</w:t>
            </w:r>
          </w:p>
        </w:tc>
        <w:tc>
          <w:tcPr>
            <w:tcW w:w="270" w:type="dxa"/>
          </w:tcPr>
          <w:p w14:paraId="2C5AF39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83F32BB" w14:textId="08777754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169,015</w:t>
            </w:r>
          </w:p>
        </w:tc>
      </w:tr>
      <w:tr w:rsidR="00B91ECB" w:rsidRPr="00DF06DC" w14:paraId="5E9AECDD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742D58ED" w14:textId="76A00D4E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95E023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688875E" w14:textId="3E97285F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16,191 </w:t>
            </w:r>
          </w:p>
        </w:tc>
        <w:tc>
          <w:tcPr>
            <w:tcW w:w="270" w:type="dxa"/>
          </w:tcPr>
          <w:p w14:paraId="6EBE1D9A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E8291E9" w14:textId="47F48AA5" w:rsidR="00B91ECB" w:rsidRPr="00DF06DC" w:rsidRDefault="00B91ECB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9,071 </w:t>
            </w:r>
          </w:p>
        </w:tc>
        <w:tc>
          <w:tcPr>
            <w:tcW w:w="270" w:type="dxa"/>
          </w:tcPr>
          <w:p w14:paraId="42245FF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881D1FC" w14:textId="0B77B662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657 </w:t>
            </w:r>
          </w:p>
        </w:tc>
        <w:tc>
          <w:tcPr>
            <w:tcW w:w="270" w:type="dxa"/>
          </w:tcPr>
          <w:p w14:paraId="776168D1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FF0392" w14:textId="0A9C8A4C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58,684 </w:t>
            </w:r>
          </w:p>
        </w:tc>
        <w:tc>
          <w:tcPr>
            <w:tcW w:w="270" w:type="dxa"/>
          </w:tcPr>
          <w:p w14:paraId="4838FCB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D44AC83" w14:textId="32723E08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84,603 </w:t>
            </w:r>
          </w:p>
        </w:tc>
      </w:tr>
      <w:tr w:rsidR="00B91ECB" w:rsidRPr="00DF06DC" w14:paraId="16F3C3FA" w14:textId="77777777" w:rsidTr="004F19B3">
        <w:trPr>
          <w:cantSplit/>
        </w:trPr>
        <w:tc>
          <w:tcPr>
            <w:tcW w:w="3330" w:type="dxa"/>
          </w:tcPr>
          <w:p w14:paraId="36F16078" w14:textId="752B59F3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F985D6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3441123" w14:textId="63C28A20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(46,380)</w:t>
            </w:r>
          </w:p>
        </w:tc>
        <w:tc>
          <w:tcPr>
            <w:tcW w:w="270" w:type="dxa"/>
          </w:tcPr>
          <w:p w14:paraId="3552219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ADF6856" w14:textId="3939E9EF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7B273D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413260B" w14:textId="3ECD482F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      (</w:t>
            </w:r>
            <w:r w:rsidR="004177D6">
              <w:rPr>
                <w:rFonts w:asciiTheme="majorBidi" w:eastAsia="MS Mincho" w:hAnsiTheme="majorBidi" w:cstheme="majorBidi"/>
                <w:sz w:val="25"/>
                <w:szCs w:val="25"/>
              </w:rPr>
              <w:t>11,030</w:t>
            </w: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1DA7688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612E73" w14:textId="7B1B6E14" w:rsidR="00B91ECB" w:rsidRPr="00DF06DC" w:rsidRDefault="00B91ECB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3FC8D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308E2DB" w14:textId="06CF08E3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      (57,</w:t>
            </w:r>
            <w:r w:rsidR="004177D6">
              <w:rPr>
                <w:rFonts w:asciiTheme="majorBidi" w:eastAsia="MS Mincho" w:hAnsiTheme="majorBidi" w:cstheme="majorBidi"/>
                <w:sz w:val="25"/>
                <w:szCs w:val="25"/>
              </w:rPr>
              <w:t>410</w:t>
            </w: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074A6C" w:rsidRPr="00DF06DC" w14:paraId="213F7EB6" w14:textId="77777777" w:rsidTr="004F19B3">
        <w:trPr>
          <w:cantSplit/>
        </w:trPr>
        <w:tc>
          <w:tcPr>
            <w:tcW w:w="3330" w:type="dxa"/>
          </w:tcPr>
          <w:p w14:paraId="02554D7A" w14:textId="7F24986F" w:rsidR="00074A6C" w:rsidRPr="00DF06DC" w:rsidRDefault="004177D6" w:rsidP="008E17D5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E17D5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D89FE04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1E297E0" w14:textId="305DC3C0" w:rsidR="00074A6C" w:rsidRPr="00DF06DC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CE95499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E5F64D3" w14:textId="016C3C9B" w:rsidR="00074A6C" w:rsidRPr="00DF06DC" w:rsidRDefault="004177D6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ABB437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22D7958" w14:textId="06391B32" w:rsidR="00074A6C" w:rsidRPr="00DF06DC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(512)</w:t>
            </w:r>
          </w:p>
        </w:tc>
        <w:tc>
          <w:tcPr>
            <w:tcW w:w="270" w:type="dxa"/>
          </w:tcPr>
          <w:p w14:paraId="55951D3A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8F2870" w14:textId="182B747F" w:rsidR="00074A6C" w:rsidRPr="00DF06DC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30F3FE2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B1289DB" w14:textId="0105B320" w:rsidR="00074A6C" w:rsidRPr="00DF06DC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(512)</w:t>
            </w:r>
          </w:p>
        </w:tc>
      </w:tr>
      <w:tr w:rsidR="00B91ECB" w:rsidRPr="00DF06DC" w14:paraId="3B5B8B45" w14:textId="77777777" w:rsidTr="004F19B3">
        <w:trPr>
          <w:cantSplit/>
        </w:trPr>
        <w:tc>
          <w:tcPr>
            <w:tcW w:w="3330" w:type="dxa"/>
          </w:tcPr>
          <w:p w14:paraId="421364AE" w14:textId="3F368F0F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  <w:r w:rsidRPr="00DF06D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DF06D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70" w:type="dxa"/>
          </w:tcPr>
          <w:p w14:paraId="0C20F06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B33DE9" w14:textId="7B64B38D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86,622</w:t>
            </w:r>
          </w:p>
        </w:tc>
        <w:tc>
          <w:tcPr>
            <w:tcW w:w="270" w:type="dxa"/>
          </w:tcPr>
          <w:p w14:paraId="055B111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AE24B" w14:textId="6149323D" w:rsidR="00B91ECB" w:rsidRPr="00DF06DC" w:rsidRDefault="00B91ECB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34,945 </w:t>
            </w:r>
          </w:p>
        </w:tc>
        <w:tc>
          <w:tcPr>
            <w:tcW w:w="270" w:type="dxa"/>
          </w:tcPr>
          <w:p w14:paraId="63B8094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98F57" w14:textId="50193E7A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9,070 </w:t>
            </w:r>
          </w:p>
        </w:tc>
        <w:tc>
          <w:tcPr>
            <w:tcW w:w="270" w:type="dxa"/>
          </w:tcPr>
          <w:p w14:paraId="6F0CB13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F7055C" w14:textId="737EB2DF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65,059 </w:t>
            </w:r>
          </w:p>
        </w:tc>
        <w:tc>
          <w:tcPr>
            <w:tcW w:w="270" w:type="dxa"/>
          </w:tcPr>
          <w:p w14:paraId="239582C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7A6EC" w14:textId="5EA10C12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195,696 </w:t>
            </w:r>
          </w:p>
        </w:tc>
      </w:tr>
      <w:tr w:rsidR="00B91ECB" w:rsidRPr="00DF06DC" w14:paraId="450D46C5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4FD9B9D6" w14:textId="77777777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1CFA590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35161D" w14:textId="25901E5E" w:rsidR="00B91ECB" w:rsidRPr="00E74F6E" w:rsidRDefault="00AB0BFC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25,692</w:t>
            </w:r>
          </w:p>
        </w:tc>
        <w:tc>
          <w:tcPr>
            <w:tcW w:w="270" w:type="dxa"/>
            <w:shd w:val="clear" w:color="auto" w:fill="auto"/>
          </w:tcPr>
          <w:p w14:paraId="4E9E2A74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CF8EC4" w14:textId="236DAFE8" w:rsidR="00B91ECB" w:rsidRPr="00E74F6E" w:rsidRDefault="00D4668E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7,399</w:t>
            </w:r>
          </w:p>
        </w:tc>
        <w:tc>
          <w:tcPr>
            <w:tcW w:w="270" w:type="dxa"/>
            <w:shd w:val="clear" w:color="auto" w:fill="auto"/>
          </w:tcPr>
          <w:p w14:paraId="49A4BAE3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A26D75" w14:textId="45FDD739" w:rsidR="00B91ECB" w:rsidRPr="00E74F6E" w:rsidRDefault="003A6F25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3A6F25">
              <w:rPr>
                <w:rFonts w:asciiTheme="majorBidi" w:eastAsia="MS Mincho" w:hAnsiTheme="majorBidi" w:cstheme="majorBidi"/>
                <w:sz w:val="25"/>
                <w:szCs w:val="25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254DF6ED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069845" w14:textId="16B96734" w:rsidR="00B91ECB" w:rsidRPr="00E74F6E" w:rsidRDefault="00371551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hAnsiTheme="majorBidi" w:cstheme="majorBidi"/>
                <w:sz w:val="25"/>
                <w:szCs w:val="25"/>
              </w:rPr>
              <w:t>80,917</w:t>
            </w:r>
          </w:p>
        </w:tc>
        <w:tc>
          <w:tcPr>
            <w:tcW w:w="270" w:type="dxa"/>
            <w:shd w:val="clear" w:color="auto" w:fill="auto"/>
          </w:tcPr>
          <w:p w14:paraId="070C756C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01685C" w14:textId="51724A31" w:rsidR="00B91ECB" w:rsidRPr="00E74F6E" w:rsidRDefault="00E74F6E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114,26</w:t>
            </w:r>
            <w:r w:rsidR="003A6F25">
              <w:rPr>
                <w:rFonts w:asciiTheme="majorBidi" w:eastAsia="MS Mincho" w:hAnsiTheme="majorBidi" w:cstheme="majorBidi"/>
                <w:sz w:val="25"/>
                <w:szCs w:val="25"/>
              </w:rPr>
              <w:t>9</w:t>
            </w:r>
          </w:p>
        </w:tc>
      </w:tr>
      <w:tr w:rsidR="00D4668E" w:rsidRPr="00DF06DC" w14:paraId="1CA12567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6C0D5DB9" w14:textId="569D5B2D" w:rsidR="00D4668E" w:rsidRPr="00DF06DC" w:rsidRDefault="00D4668E" w:rsidP="00B91ECB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270" w:type="dxa"/>
            <w:shd w:val="clear" w:color="auto" w:fill="auto"/>
          </w:tcPr>
          <w:p w14:paraId="57D177FE" w14:textId="77777777" w:rsidR="00D4668E" w:rsidRPr="00DF06DC" w:rsidRDefault="00D4668E" w:rsidP="00B91ECB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F539CC" w14:textId="6512F6A1" w:rsidR="00D4668E" w:rsidRPr="00E74F6E" w:rsidRDefault="00D4668E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B6F783" w14:textId="77777777" w:rsidR="00D4668E" w:rsidRPr="00E74F6E" w:rsidRDefault="00D4668E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24377" w14:textId="4FC66E9C" w:rsidR="00D4668E" w:rsidRPr="00E74F6E" w:rsidRDefault="00D4668E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3,812</w:t>
            </w:r>
          </w:p>
        </w:tc>
        <w:tc>
          <w:tcPr>
            <w:tcW w:w="270" w:type="dxa"/>
            <w:shd w:val="clear" w:color="auto" w:fill="auto"/>
          </w:tcPr>
          <w:p w14:paraId="5E231534" w14:textId="77777777" w:rsidR="00D4668E" w:rsidRPr="00E74F6E" w:rsidRDefault="00D4668E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F15817" w14:textId="2D679B6F" w:rsidR="00D4668E" w:rsidRPr="00E74F6E" w:rsidRDefault="00D4668E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D28EB" w14:textId="77777777" w:rsidR="00D4668E" w:rsidRPr="00E74F6E" w:rsidRDefault="00D4668E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A7B2E9" w14:textId="25906653" w:rsidR="00D4668E" w:rsidRPr="00E74F6E" w:rsidRDefault="00371551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hAnsiTheme="majorBidi" w:cstheme="majorBidi"/>
                <w:sz w:val="25"/>
                <w:szCs w:val="25"/>
              </w:rPr>
              <w:t>(3,812)</w:t>
            </w:r>
          </w:p>
        </w:tc>
        <w:tc>
          <w:tcPr>
            <w:tcW w:w="270" w:type="dxa"/>
            <w:shd w:val="clear" w:color="auto" w:fill="auto"/>
          </w:tcPr>
          <w:p w14:paraId="48878902" w14:textId="77777777" w:rsidR="00D4668E" w:rsidRPr="00E74F6E" w:rsidRDefault="00D4668E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9FEF04" w14:textId="05E77726" w:rsidR="00D4668E" w:rsidRPr="00E74F6E" w:rsidRDefault="00371551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</w:tr>
      <w:tr w:rsidR="00B91ECB" w:rsidRPr="00DF06DC" w14:paraId="75FAA596" w14:textId="77777777" w:rsidTr="004F19B3">
        <w:trPr>
          <w:cantSplit/>
          <w:trHeight w:val="87"/>
        </w:trPr>
        <w:tc>
          <w:tcPr>
            <w:tcW w:w="3330" w:type="dxa"/>
          </w:tcPr>
          <w:p w14:paraId="2960D9FF" w14:textId="77777777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149192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5720B3" w14:textId="33B1CBC5" w:rsidR="00B91ECB" w:rsidRPr="00E74F6E" w:rsidRDefault="00AB0BFC" w:rsidP="00AB0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(765)</w:t>
            </w:r>
          </w:p>
        </w:tc>
        <w:tc>
          <w:tcPr>
            <w:tcW w:w="270" w:type="dxa"/>
          </w:tcPr>
          <w:p w14:paraId="558E2E98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A9E6691" w14:textId="0A8E427F" w:rsidR="00B91ECB" w:rsidRPr="00E74F6E" w:rsidRDefault="00D4668E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9D1B15A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C8D9A05" w14:textId="41EF9094" w:rsidR="00B91ECB" w:rsidRPr="00E74F6E" w:rsidRDefault="00D4668E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3A6F25">
              <w:rPr>
                <w:rFonts w:asciiTheme="majorBidi" w:eastAsia="MS Mincho" w:hAnsiTheme="majorBidi" w:cstheme="majorBidi"/>
                <w:sz w:val="25"/>
                <w:szCs w:val="25"/>
              </w:rPr>
              <w:t>1,447</w:t>
            </w:r>
            <w:r w:rsidR="00371551"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1F5A80DE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0E9053" w14:textId="2FB24A48" w:rsidR="00B91ECB" w:rsidRPr="00E74F6E" w:rsidRDefault="00371551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C3AB86" w14:textId="77777777" w:rsidR="00B91ECB" w:rsidRPr="00E74F6E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09818C2" w14:textId="186A8140" w:rsidR="00B91ECB" w:rsidRPr="00E74F6E" w:rsidRDefault="00263280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4177D6">
              <w:rPr>
                <w:rFonts w:asciiTheme="majorBidi" w:eastAsia="MS Mincho" w:hAnsiTheme="majorBidi" w:cstheme="majorBidi"/>
                <w:sz w:val="25"/>
                <w:szCs w:val="25"/>
              </w:rPr>
              <w:t>2,</w:t>
            </w:r>
            <w:r w:rsidR="003A6F25">
              <w:rPr>
                <w:rFonts w:asciiTheme="majorBidi" w:eastAsia="MS Mincho" w:hAnsiTheme="majorBidi" w:cstheme="majorBidi"/>
                <w:sz w:val="25"/>
                <w:szCs w:val="25"/>
              </w:rPr>
              <w:t>212</w:t>
            </w: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4177D6" w:rsidRPr="00DF06DC" w14:paraId="2341238E" w14:textId="77777777" w:rsidTr="004F19B3">
        <w:trPr>
          <w:cantSplit/>
          <w:trHeight w:val="87"/>
        </w:trPr>
        <w:tc>
          <w:tcPr>
            <w:tcW w:w="3330" w:type="dxa"/>
          </w:tcPr>
          <w:p w14:paraId="58B0D5B8" w14:textId="39F8E3E5" w:rsidR="004177D6" w:rsidRPr="00DF06DC" w:rsidRDefault="004177D6" w:rsidP="004177D6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E17D5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303DAB9" w14:textId="77777777" w:rsidR="004177D6" w:rsidRPr="00DF06DC" w:rsidRDefault="004177D6" w:rsidP="004177D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5EAADBF" w14:textId="390E45D8" w:rsidR="004177D6" w:rsidRPr="00E74F6E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7183740" w14:textId="77777777" w:rsidR="004177D6" w:rsidRPr="00E74F6E" w:rsidRDefault="004177D6" w:rsidP="004177D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0C7B4D" w14:textId="2CAC5D38" w:rsidR="004177D6" w:rsidRPr="00E74F6E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E305C7" w14:textId="77777777" w:rsidR="004177D6" w:rsidRPr="00E74F6E" w:rsidRDefault="004177D6" w:rsidP="004177D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4615DBD" w14:textId="17D54FBE" w:rsidR="004177D6" w:rsidRPr="00E74F6E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3A6F25">
              <w:rPr>
                <w:rFonts w:asciiTheme="majorBidi" w:eastAsia="MS Mincho" w:hAnsiTheme="majorBidi" w:cstheme="majorBidi"/>
                <w:sz w:val="25"/>
                <w:szCs w:val="25"/>
              </w:rPr>
              <w:t>3,135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1655E937" w14:textId="77777777" w:rsidR="004177D6" w:rsidRPr="00E74F6E" w:rsidRDefault="004177D6" w:rsidP="004177D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8E09661" w14:textId="693ADADB" w:rsidR="004177D6" w:rsidRPr="00E74F6E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F5F84E" w14:textId="77777777" w:rsidR="004177D6" w:rsidRPr="00E74F6E" w:rsidRDefault="004177D6" w:rsidP="004177D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943A5EC" w14:textId="018421D7" w:rsidR="004177D6" w:rsidRPr="00E74F6E" w:rsidRDefault="003A6F25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(3,135)</w:t>
            </w:r>
          </w:p>
        </w:tc>
      </w:tr>
      <w:tr w:rsidR="00B91ECB" w:rsidRPr="00DF06DC" w14:paraId="54748E3F" w14:textId="77777777" w:rsidTr="007C337A">
        <w:trPr>
          <w:cantSplit/>
          <w:trHeight w:val="224"/>
        </w:trPr>
        <w:tc>
          <w:tcPr>
            <w:tcW w:w="3330" w:type="dxa"/>
            <w:vAlign w:val="bottom"/>
          </w:tcPr>
          <w:p w14:paraId="67795980" w14:textId="4609D7B2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70" w:type="dxa"/>
          </w:tcPr>
          <w:p w14:paraId="77581131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987400" w14:textId="2EED0440" w:rsidR="00B91ECB" w:rsidRPr="00DF06DC" w:rsidRDefault="00D4668E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111,549</w:t>
            </w:r>
          </w:p>
        </w:tc>
        <w:tc>
          <w:tcPr>
            <w:tcW w:w="270" w:type="dxa"/>
          </w:tcPr>
          <w:p w14:paraId="5BA6C66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5D27B" w14:textId="33C4B2B3" w:rsidR="00B91ECB" w:rsidRPr="00DF06DC" w:rsidRDefault="00D4668E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46,156</w:t>
            </w:r>
          </w:p>
        </w:tc>
        <w:tc>
          <w:tcPr>
            <w:tcW w:w="270" w:type="dxa"/>
          </w:tcPr>
          <w:p w14:paraId="68387E9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5D52C0" w14:textId="2F0FDFD4" w:rsidR="00B91ECB" w:rsidRPr="00DF06DC" w:rsidRDefault="00371551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4,749</w:t>
            </w:r>
          </w:p>
        </w:tc>
        <w:tc>
          <w:tcPr>
            <w:tcW w:w="270" w:type="dxa"/>
          </w:tcPr>
          <w:p w14:paraId="493C7F2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E77248" w14:textId="5658262A" w:rsidR="00B91ECB" w:rsidRPr="00DF06DC" w:rsidRDefault="00371551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142,164</w:t>
            </w:r>
          </w:p>
        </w:tc>
        <w:tc>
          <w:tcPr>
            <w:tcW w:w="270" w:type="dxa"/>
          </w:tcPr>
          <w:p w14:paraId="3A180FF2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287DF2" w14:textId="03AC48D1" w:rsidR="00B91ECB" w:rsidRPr="00DF06DC" w:rsidRDefault="00371551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304,618</w:t>
            </w:r>
          </w:p>
        </w:tc>
      </w:tr>
      <w:tr w:rsidR="00B91ECB" w:rsidRPr="00DF06DC" w14:paraId="4BCBEE88" w14:textId="77777777" w:rsidTr="006A0057">
        <w:trPr>
          <w:cantSplit/>
          <w:trHeight w:val="224"/>
        </w:trPr>
        <w:tc>
          <w:tcPr>
            <w:tcW w:w="3330" w:type="dxa"/>
            <w:vAlign w:val="bottom"/>
          </w:tcPr>
          <w:p w14:paraId="10A68326" w14:textId="77777777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F01F2F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3B7DD" w14:textId="77777777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D417EF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B08FDC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8BEBBA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DEFB56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5CF7FE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A2BEE4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81EEB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AFE408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B91ECB" w:rsidRPr="00DF06DC" w14:paraId="76E337D2" w14:textId="77777777" w:rsidTr="004F19B3">
        <w:trPr>
          <w:cantSplit/>
          <w:trHeight w:val="224"/>
        </w:trPr>
        <w:tc>
          <w:tcPr>
            <w:tcW w:w="3330" w:type="dxa"/>
          </w:tcPr>
          <w:p w14:paraId="050460C9" w14:textId="508E1FD6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70" w:type="dxa"/>
            <w:vAlign w:val="bottom"/>
          </w:tcPr>
          <w:p w14:paraId="1FD9076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3FEE0A6" w14:textId="77777777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3FD2A6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250930C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6273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ABAA252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4F218FA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6B50BF5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A98876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8E51C2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B91ECB" w:rsidRPr="00DF06DC" w14:paraId="7DCA95E5" w14:textId="77777777" w:rsidTr="000E0A0A">
        <w:trPr>
          <w:cantSplit/>
          <w:trHeight w:val="224"/>
        </w:trPr>
        <w:tc>
          <w:tcPr>
            <w:tcW w:w="3330" w:type="dxa"/>
          </w:tcPr>
          <w:p w14:paraId="05E163E9" w14:textId="002DEB0A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DF06DC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DF06DC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270" w:type="dxa"/>
          </w:tcPr>
          <w:p w14:paraId="6DEB176A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EEE2CC6" w14:textId="7D364E5A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64,525</w:t>
            </w:r>
          </w:p>
        </w:tc>
        <w:tc>
          <w:tcPr>
            <w:tcW w:w="270" w:type="dxa"/>
          </w:tcPr>
          <w:p w14:paraId="42389E1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115C36E" w14:textId="2768D380" w:rsidR="00B91ECB" w:rsidRPr="00DF06DC" w:rsidRDefault="00B91ECB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4,837</w:t>
            </w:r>
          </w:p>
        </w:tc>
        <w:tc>
          <w:tcPr>
            <w:tcW w:w="270" w:type="dxa"/>
          </w:tcPr>
          <w:p w14:paraId="0AF71C1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4FD82FC" w14:textId="7B869DCD" w:rsidR="00B91ECB" w:rsidRPr="00DF06DC" w:rsidRDefault="00B91ECB" w:rsidP="00A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12,519</w:t>
            </w:r>
          </w:p>
        </w:tc>
        <w:tc>
          <w:tcPr>
            <w:tcW w:w="270" w:type="dxa"/>
          </w:tcPr>
          <w:p w14:paraId="4C96D53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17E6663" w14:textId="7660CC89" w:rsidR="00B91ECB" w:rsidRPr="00DF06DC" w:rsidRDefault="00B91ECB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2AC1C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858B2A7" w14:textId="7A93A8C4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81,881</w:t>
            </w:r>
          </w:p>
        </w:tc>
      </w:tr>
      <w:tr w:rsidR="00B91ECB" w:rsidRPr="00DF06DC" w14:paraId="1AC3F617" w14:textId="77777777" w:rsidTr="004F19B3">
        <w:trPr>
          <w:cantSplit/>
          <w:trHeight w:val="224"/>
        </w:trPr>
        <w:tc>
          <w:tcPr>
            <w:tcW w:w="3330" w:type="dxa"/>
          </w:tcPr>
          <w:p w14:paraId="57B7113E" w14:textId="0E77019C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3DDAAE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9F1D7D4" w14:textId="0DBE50EE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32,913 </w:t>
            </w:r>
          </w:p>
        </w:tc>
        <w:tc>
          <w:tcPr>
            <w:tcW w:w="270" w:type="dxa"/>
          </w:tcPr>
          <w:p w14:paraId="6DF1A22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9E78118" w14:textId="59337953" w:rsidR="00B91ECB" w:rsidRPr="00DF06DC" w:rsidRDefault="00B91ECB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5,769</w:t>
            </w:r>
          </w:p>
        </w:tc>
        <w:tc>
          <w:tcPr>
            <w:tcW w:w="270" w:type="dxa"/>
          </w:tcPr>
          <w:p w14:paraId="71507385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6CB48C" w14:textId="26C24E34" w:rsidR="00B91ECB" w:rsidRPr="00DF06DC" w:rsidRDefault="00B91ECB" w:rsidP="00A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4,626 </w:t>
            </w:r>
          </w:p>
        </w:tc>
        <w:tc>
          <w:tcPr>
            <w:tcW w:w="270" w:type="dxa"/>
          </w:tcPr>
          <w:p w14:paraId="035722D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0DFA276" w14:textId="073EEDB2" w:rsidR="00B91ECB" w:rsidRPr="00DF06DC" w:rsidRDefault="00B91ECB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E68705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AAB3E3" w14:textId="1431801C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43,308 </w:t>
            </w:r>
          </w:p>
        </w:tc>
      </w:tr>
      <w:tr w:rsidR="00B91ECB" w:rsidRPr="00DF06DC" w14:paraId="7827C266" w14:textId="77777777" w:rsidTr="000E0A0A">
        <w:trPr>
          <w:cantSplit/>
          <w:trHeight w:val="224"/>
        </w:trPr>
        <w:tc>
          <w:tcPr>
            <w:tcW w:w="3330" w:type="dxa"/>
          </w:tcPr>
          <w:p w14:paraId="2EE7AE9E" w14:textId="4B8E6B3B" w:rsidR="00B91ECB" w:rsidRPr="00DF06DC" w:rsidRDefault="00B91ECB" w:rsidP="00B91ECB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155E64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770021E" w14:textId="4A0C7FB9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(46,380)</w:t>
            </w:r>
          </w:p>
        </w:tc>
        <w:tc>
          <w:tcPr>
            <w:tcW w:w="270" w:type="dxa"/>
          </w:tcPr>
          <w:p w14:paraId="0F0E07F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53C0F5" w14:textId="5C8CB5F8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01E3C0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F12419" w14:textId="245645C1" w:rsidR="00B91ECB" w:rsidRPr="00DF06DC" w:rsidRDefault="00B91ECB" w:rsidP="00A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(11,</w:t>
            </w:r>
            <w:r w:rsidR="004177D6">
              <w:rPr>
                <w:rFonts w:asciiTheme="majorBidi" w:eastAsia="MS Mincho" w:hAnsiTheme="majorBidi" w:cstheme="majorBidi"/>
                <w:sz w:val="25"/>
                <w:szCs w:val="25"/>
              </w:rPr>
              <w:t>030</w:t>
            </w: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</w:tcPr>
          <w:p w14:paraId="480280D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167774" w14:textId="0363EE69" w:rsidR="00B91ECB" w:rsidRPr="00DF06DC" w:rsidRDefault="00B91ECB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F1567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88EC4FB" w14:textId="173B6631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      (57,</w:t>
            </w:r>
            <w:r w:rsidR="004177D6">
              <w:rPr>
                <w:rFonts w:asciiTheme="majorBidi" w:eastAsia="MS Mincho" w:hAnsiTheme="majorBidi" w:cstheme="majorBidi"/>
                <w:sz w:val="25"/>
                <w:szCs w:val="25"/>
              </w:rPr>
              <w:t>410</w:t>
            </w: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074A6C" w:rsidRPr="00DF06DC" w14:paraId="253D22A2" w14:textId="77777777" w:rsidTr="000E0A0A">
        <w:trPr>
          <w:cantSplit/>
          <w:trHeight w:val="224"/>
        </w:trPr>
        <w:tc>
          <w:tcPr>
            <w:tcW w:w="3330" w:type="dxa"/>
          </w:tcPr>
          <w:p w14:paraId="2F764490" w14:textId="668307D3" w:rsidR="00074A6C" w:rsidRPr="00DF06DC" w:rsidRDefault="004177D6" w:rsidP="008E17D5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E17D5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67310A79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F6BACB5" w14:textId="4A5543F9" w:rsidR="00074A6C" w:rsidRPr="00DF06DC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0CD730C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4C35E4A" w14:textId="76DE544F" w:rsidR="00074A6C" w:rsidRPr="00DF06DC" w:rsidRDefault="004177D6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60508EF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34A0AD" w14:textId="32D4C0EB" w:rsidR="00074A6C" w:rsidRPr="00DF06DC" w:rsidRDefault="004177D6" w:rsidP="00A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(413)</w:t>
            </w:r>
          </w:p>
        </w:tc>
        <w:tc>
          <w:tcPr>
            <w:tcW w:w="270" w:type="dxa"/>
          </w:tcPr>
          <w:p w14:paraId="1004DD66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5AE4FA6" w14:textId="064742E7" w:rsidR="00074A6C" w:rsidRPr="00DF06DC" w:rsidRDefault="004177D6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B32529F" w14:textId="77777777" w:rsidR="00074A6C" w:rsidRPr="00DF06DC" w:rsidRDefault="00074A6C" w:rsidP="00B91ECB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49863E5" w14:textId="2631CA51" w:rsidR="00074A6C" w:rsidRPr="00DF06DC" w:rsidRDefault="004177D6" w:rsidP="00417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(413)</w:t>
            </w:r>
          </w:p>
        </w:tc>
      </w:tr>
      <w:tr w:rsidR="00B91ECB" w:rsidRPr="00DF06DC" w14:paraId="1A97D4F5" w14:textId="77777777" w:rsidTr="004F19B3">
        <w:trPr>
          <w:cantSplit/>
          <w:trHeight w:val="224"/>
        </w:trPr>
        <w:tc>
          <w:tcPr>
            <w:tcW w:w="3330" w:type="dxa"/>
          </w:tcPr>
          <w:p w14:paraId="13A51D0E" w14:textId="2900A05D" w:rsidR="00B91ECB" w:rsidRPr="00DF06DC" w:rsidRDefault="00B91ECB" w:rsidP="00ED7976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ธันวาคม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2565 </w:t>
            </w:r>
            <w:r w:rsidRPr="00DF06D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และ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DF06D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70" w:type="dxa"/>
          </w:tcPr>
          <w:p w14:paraId="19ABD1E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0771D" w14:textId="4E928C0F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51,058</w:t>
            </w:r>
          </w:p>
        </w:tc>
        <w:tc>
          <w:tcPr>
            <w:tcW w:w="270" w:type="dxa"/>
          </w:tcPr>
          <w:p w14:paraId="7A06787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483A7B" w14:textId="671400C1" w:rsidR="00B91ECB" w:rsidRPr="00DF06DC" w:rsidRDefault="00B91ECB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10,606</w:t>
            </w:r>
          </w:p>
        </w:tc>
        <w:tc>
          <w:tcPr>
            <w:tcW w:w="270" w:type="dxa"/>
          </w:tcPr>
          <w:p w14:paraId="1EF8650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8063F" w14:textId="056DCCC6" w:rsidR="00B91ECB" w:rsidRPr="00DF06DC" w:rsidRDefault="00B91ECB" w:rsidP="00A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5,702</w:t>
            </w:r>
          </w:p>
        </w:tc>
        <w:tc>
          <w:tcPr>
            <w:tcW w:w="270" w:type="dxa"/>
          </w:tcPr>
          <w:p w14:paraId="782476C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ED8C9B" w14:textId="6055878B" w:rsidR="00B91ECB" w:rsidRPr="00DF06DC" w:rsidRDefault="00B91ECB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37E7C2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2C1F7" w14:textId="4C3DC180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67,366</w:t>
            </w:r>
          </w:p>
        </w:tc>
      </w:tr>
      <w:tr w:rsidR="00B91ECB" w:rsidRPr="00DF06DC" w14:paraId="0F37AC61" w14:textId="77777777" w:rsidTr="004F19B3">
        <w:trPr>
          <w:cantSplit/>
          <w:trHeight w:val="224"/>
        </w:trPr>
        <w:tc>
          <w:tcPr>
            <w:tcW w:w="3330" w:type="dxa"/>
          </w:tcPr>
          <w:p w14:paraId="0830E878" w14:textId="77777777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5A6762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E0FC859" w14:textId="3271F8A7" w:rsidR="00B91ECB" w:rsidRPr="00DF06DC" w:rsidRDefault="00371551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20,22</w:t>
            </w:r>
            <w:r w:rsidR="00F851A3"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3E860D25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B32660" w14:textId="5E46062F" w:rsidR="00B91ECB" w:rsidRPr="00DF06DC" w:rsidRDefault="00C31B0E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7,36</w:t>
            </w:r>
            <w:r w:rsidR="00046BD2"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6ED3F3D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3F2799" w14:textId="4B67F26F" w:rsidR="00B91ECB" w:rsidRPr="00DF06DC" w:rsidRDefault="00C31B0E" w:rsidP="00A43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1,91</w:t>
            </w:r>
            <w:r w:rsidR="002D0E6C"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15DEE8F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9CBB34" w14:textId="0202A88C" w:rsidR="00B91ECB" w:rsidRPr="00DF06DC" w:rsidRDefault="00A438AD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C68172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60DE2A" w14:textId="5D324A8B" w:rsidR="00B91ECB" w:rsidRPr="00DF06DC" w:rsidRDefault="00192663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29,49</w:t>
            </w:r>
            <w:r w:rsidR="00F851A3"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7</w:t>
            </w:r>
          </w:p>
        </w:tc>
      </w:tr>
      <w:tr w:rsidR="003A6F25" w:rsidRPr="00DF06DC" w14:paraId="7387FB37" w14:textId="77777777" w:rsidTr="004F19B3">
        <w:trPr>
          <w:cantSplit/>
          <w:trHeight w:val="224"/>
        </w:trPr>
        <w:tc>
          <w:tcPr>
            <w:tcW w:w="3330" w:type="dxa"/>
          </w:tcPr>
          <w:p w14:paraId="1C726170" w14:textId="77777777" w:rsidR="003A6F25" w:rsidRPr="00DF06DC" w:rsidRDefault="003A6F25" w:rsidP="003A6F25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EB2CE5D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A3B0DC" w14:textId="47EA7218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EC4B121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ACC0438" w14:textId="420F38D4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FCAD240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2F0CF79" w14:textId="37197925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1,447</w:t>
            </w: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vAlign w:val="bottom"/>
          </w:tcPr>
          <w:p w14:paraId="0B540FEE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2F3CF11" w14:textId="3B08A208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5B7C18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6B4720C" w14:textId="5766189F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1,447</w:t>
            </w:r>
            <w:r w:rsidRPr="00E74F6E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3A6F25" w:rsidRPr="00DF06DC" w14:paraId="56BCE09B" w14:textId="77777777" w:rsidTr="004F19B3">
        <w:trPr>
          <w:cantSplit/>
          <w:trHeight w:val="224"/>
        </w:trPr>
        <w:tc>
          <w:tcPr>
            <w:tcW w:w="3330" w:type="dxa"/>
          </w:tcPr>
          <w:p w14:paraId="51DB1FEB" w14:textId="0877C363" w:rsidR="003A6F25" w:rsidRPr="00DF06DC" w:rsidRDefault="003A6F25" w:rsidP="008E17D5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E17D5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5E6467FD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CF64B26" w14:textId="2BD30869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FADBC69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21C62F" w14:textId="51C9D3AB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5BCE234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A3E924D" w14:textId="3BDC7B8A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(2,355)</w:t>
            </w:r>
          </w:p>
        </w:tc>
        <w:tc>
          <w:tcPr>
            <w:tcW w:w="270" w:type="dxa"/>
            <w:vAlign w:val="bottom"/>
          </w:tcPr>
          <w:p w14:paraId="1D7F4A4C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521389" w14:textId="58A8CA17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2C44503" w14:textId="77777777" w:rsidR="003A6F25" w:rsidRPr="00DF06DC" w:rsidRDefault="003A6F25" w:rsidP="003A6F25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E98608E" w14:textId="519AE462" w:rsidR="003A6F25" w:rsidRPr="00DF06DC" w:rsidRDefault="003A6F25" w:rsidP="003A6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(2,355)</w:t>
            </w:r>
          </w:p>
        </w:tc>
      </w:tr>
      <w:tr w:rsidR="00B91ECB" w:rsidRPr="00DF06DC" w14:paraId="45824528" w14:textId="77777777" w:rsidTr="004F19B3">
        <w:trPr>
          <w:cantSplit/>
          <w:trHeight w:val="73"/>
        </w:trPr>
        <w:tc>
          <w:tcPr>
            <w:tcW w:w="3330" w:type="dxa"/>
          </w:tcPr>
          <w:p w14:paraId="2C1D8932" w14:textId="7EC36CE2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70" w:type="dxa"/>
          </w:tcPr>
          <w:p w14:paraId="1E0D4A1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01B4F" w14:textId="5C4C60B4" w:rsidR="00B91ECB" w:rsidRPr="00DF06DC" w:rsidRDefault="00C31B0E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71,28</w:t>
            </w:r>
            <w:r w:rsidR="00F851A3"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7684A66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17FD5" w14:textId="18177C42" w:rsidR="00B91ECB" w:rsidRPr="00DF06DC" w:rsidRDefault="008C59A9" w:rsidP="00044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17,96</w:t>
            </w:r>
            <w:r w:rsidR="00046BD2"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20C1FF4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6BD62F" w14:textId="56C59BED" w:rsidR="00B91ECB" w:rsidRPr="00DF06DC" w:rsidRDefault="00192663" w:rsidP="00ED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3,81</w:t>
            </w:r>
            <w:r w:rsidR="002D0E6C"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3D049F2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B0325" w14:textId="39D171A7" w:rsidR="00B91ECB" w:rsidRPr="00DF06DC" w:rsidRDefault="00192663" w:rsidP="00192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948A11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81901B" w14:textId="1A1FA6D8" w:rsidR="00B91ECB" w:rsidRPr="00DF06DC" w:rsidRDefault="00192663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93,06</w:t>
            </w:r>
            <w:r w:rsidR="00013FA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</w:tr>
      <w:tr w:rsidR="00B91ECB" w:rsidRPr="00DF06DC" w14:paraId="68E2BE6B" w14:textId="77777777" w:rsidTr="004F19B3">
        <w:trPr>
          <w:cantSplit/>
          <w:trHeight w:val="224"/>
        </w:trPr>
        <w:tc>
          <w:tcPr>
            <w:tcW w:w="3330" w:type="dxa"/>
          </w:tcPr>
          <w:p w14:paraId="3C9A1CD0" w14:textId="77777777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F5034E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30B2803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E0AD2A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0414404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DB090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F5EE2B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0BEA9F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D8A1D26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68D272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3CFAC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DF06DC" w14:paraId="094AD634" w14:textId="77777777" w:rsidTr="004F19B3">
        <w:trPr>
          <w:cantSplit/>
          <w:trHeight w:val="224"/>
        </w:trPr>
        <w:tc>
          <w:tcPr>
            <w:tcW w:w="3330" w:type="dxa"/>
          </w:tcPr>
          <w:p w14:paraId="417F44BD" w14:textId="58945F09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7CECC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594CAF7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83B2772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064FF5C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DA50FB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058A82B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4381C7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7A8C677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0D2A52A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16FF3F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DF06DC" w14:paraId="2912F89B" w14:textId="77777777" w:rsidTr="004F19B3">
        <w:trPr>
          <w:cantSplit/>
          <w:trHeight w:val="224"/>
        </w:trPr>
        <w:tc>
          <w:tcPr>
            <w:tcW w:w="3330" w:type="dxa"/>
          </w:tcPr>
          <w:p w14:paraId="1D8D6A6C" w14:textId="267480D6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270" w:type="dxa"/>
          </w:tcPr>
          <w:p w14:paraId="7276298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A239ACC" w14:textId="38F07321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F6690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22871CF" w14:textId="61FCC3CD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A2EF7D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9CA5E5C" w14:textId="5B1C2679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392C1F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90D8F" w14:textId="5FEE7C1C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1F9EA1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B961E3D" w14:textId="2E2516F5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DF06DC" w14:paraId="32118C93" w14:textId="77777777" w:rsidTr="004F19B3">
        <w:trPr>
          <w:cantSplit/>
          <w:trHeight w:val="224"/>
        </w:trPr>
        <w:tc>
          <w:tcPr>
            <w:tcW w:w="3330" w:type="dxa"/>
          </w:tcPr>
          <w:p w14:paraId="41C9EA06" w14:textId="180A4861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47729B8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2C54983" w14:textId="4C007285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517 </w:t>
            </w:r>
          </w:p>
        </w:tc>
        <w:tc>
          <w:tcPr>
            <w:tcW w:w="270" w:type="dxa"/>
          </w:tcPr>
          <w:p w14:paraId="35A1D44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C5A39CF" w14:textId="48363022" w:rsidR="00B91ECB" w:rsidRPr="00DF06DC" w:rsidRDefault="00B91ECB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24,339</w:t>
            </w:r>
          </w:p>
        </w:tc>
        <w:tc>
          <w:tcPr>
            <w:tcW w:w="270" w:type="dxa"/>
          </w:tcPr>
          <w:p w14:paraId="4C6877A4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EC2A651" w14:textId="61E174B2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C73662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2332F3" w14:textId="2146C388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65,059 </w:t>
            </w:r>
          </w:p>
        </w:tc>
        <w:tc>
          <w:tcPr>
            <w:tcW w:w="270" w:type="dxa"/>
          </w:tcPr>
          <w:p w14:paraId="3B66581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04E2C97" w14:textId="32C7FD57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89,915 </w:t>
            </w:r>
          </w:p>
        </w:tc>
      </w:tr>
      <w:tr w:rsidR="00B91ECB" w:rsidRPr="00DF06DC" w14:paraId="70BA4BA1" w14:textId="77777777" w:rsidTr="004F19B3">
        <w:trPr>
          <w:cantSplit/>
          <w:trHeight w:val="224"/>
        </w:trPr>
        <w:tc>
          <w:tcPr>
            <w:tcW w:w="3330" w:type="dxa"/>
          </w:tcPr>
          <w:p w14:paraId="664AB692" w14:textId="0F13A9FF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501184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D7BC3" w14:textId="3D4ED0A4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35,047 </w:t>
            </w:r>
          </w:p>
        </w:tc>
        <w:tc>
          <w:tcPr>
            <w:tcW w:w="270" w:type="dxa"/>
          </w:tcPr>
          <w:p w14:paraId="7E51E07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D6CE2" w14:textId="13A6FBD9" w:rsidR="00B91ECB" w:rsidRPr="00DF06DC" w:rsidRDefault="00B91ECB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1E6D55E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46AFD" w14:textId="08186643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3,368 </w:t>
            </w:r>
          </w:p>
        </w:tc>
        <w:tc>
          <w:tcPr>
            <w:tcW w:w="270" w:type="dxa"/>
          </w:tcPr>
          <w:p w14:paraId="1BD93EB5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77493" w14:textId="2B17D52F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</w:t>
            </w:r>
          </w:p>
        </w:tc>
        <w:tc>
          <w:tcPr>
            <w:tcW w:w="270" w:type="dxa"/>
          </w:tcPr>
          <w:p w14:paraId="68502EE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24255D" w14:textId="4C5A326E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 xml:space="preserve"> 38,415 </w:t>
            </w:r>
          </w:p>
        </w:tc>
      </w:tr>
      <w:tr w:rsidR="00B91ECB" w:rsidRPr="00DF06DC" w14:paraId="27BBA81C" w14:textId="77777777" w:rsidTr="004F19B3">
        <w:trPr>
          <w:cantSplit/>
          <w:trHeight w:val="127"/>
        </w:trPr>
        <w:tc>
          <w:tcPr>
            <w:tcW w:w="3330" w:type="dxa"/>
          </w:tcPr>
          <w:p w14:paraId="35F46071" w14:textId="77777777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62B5EA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9EDFB" w14:textId="3B4D954E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35,564 </w:t>
            </w:r>
          </w:p>
        </w:tc>
        <w:tc>
          <w:tcPr>
            <w:tcW w:w="270" w:type="dxa"/>
          </w:tcPr>
          <w:p w14:paraId="2B8B5F1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FC4E" w14:textId="2A65A808" w:rsidR="00B91ECB" w:rsidRPr="00DF06DC" w:rsidRDefault="00B91ECB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 24,339 </w:t>
            </w:r>
          </w:p>
        </w:tc>
        <w:tc>
          <w:tcPr>
            <w:tcW w:w="270" w:type="dxa"/>
          </w:tcPr>
          <w:p w14:paraId="589AF4F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5274F" w14:textId="18EBF474" w:rsidR="00B91ECB" w:rsidRPr="00DF06DC" w:rsidRDefault="00B91ECB" w:rsidP="008E3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3,368 </w:t>
            </w:r>
          </w:p>
        </w:tc>
        <w:tc>
          <w:tcPr>
            <w:tcW w:w="270" w:type="dxa"/>
          </w:tcPr>
          <w:p w14:paraId="7FB1F1A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008A7" w14:textId="2F0DCCCD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65,059 </w:t>
            </w:r>
          </w:p>
        </w:tc>
        <w:tc>
          <w:tcPr>
            <w:tcW w:w="270" w:type="dxa"/>
          </w:tcPr>
          <w:p w14:paraId="78A8D40B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BA0FB" w14:textId="3F7692F7" w:rsidR="00B91ECB" w:rsidRPr="00DF06DC" w:rsidRDefault="00B91ECB" w:rsidP="00817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128,330</w:t>
            </w:r>
          </w:p>
        </w:tc>
      </w:tr>
      <w:tr w:rsidR="00B91ECB" w:rsidRPr="00DF06DC" w14:paraId="2B11C49B" w14:textId="77777777" w:rsidTr="004F19B3">
        <w:trPr>
          <w:cantSplit/>
          <w:trHeight w:val="224"/>
        </w:trPr>
        <w:tc>
          <w:tcPr>
            <w:tcW w:w="3330" w:type="dxa"/>
          </w:tcPr>
          <w:p w14:paraId="62A8668F" w14:textId="17361E91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270" w:type="dxa"/>
          </w:tcPr>
          <w:p w14:paraId="73807797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78DD1C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C73B6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3E11FE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F450CA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7021750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4532F3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7C07AC8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3310B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8150FF4" w14:textId="77777777" w:rsidR="00B91ECB" w:rsidRPr="00DF06DC" w:rsidRDefault="00B91ECB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DF06DC" w14:paraId="61C82C6D" w14:textId="77777777" w:rsidTr="004F19B3">
        <w:trPr>
          <w:cantSplit/>
          <w:trHeight w:val="224"/>
        </w:trPr>
        <w:tc>
          <w:tcPr>
            <w:tcW w:w="3330" w:type="dxa"/>
          </w:tcPr>
          <w:p w14:paraId="63B0344A" w14:textId="1CD08FD0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2BF7A3B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64F4E9C" w14:textId="55C33B42" w:rsidR="00B91ECB" w:rsidRPr="00DF06DC" w:rsidRDefault="00192663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>430</w:t>
            </w:r>
          </w:p>
        </w:tc>
        <w:tc>
          <w:tcPr>
            <w:tcW w:w="270" w:type="dxa"/>
          </w:tcPr>
          <w:p w14:paraId="3B878EF0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A8365FA" w14:textId="60E678C9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28,188</w:t>
            </w:r>
          </w:p>
        </w:tc>
        <w:tc>
          <w:tcPr>
            <w:tcW w:w="270" w:type="dxa"/>
          </w:tcPr>
          <w:p w14:paraId="7DEC0B0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36FD1E6" w14:textId="7EECA7C4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3D453F9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3A6551F" w14:textId="5F8B2667" w:rsidR="00B91ECB" w:rsidRPr="00DF06DC" w:rsidRDefault="00817BDA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142,</w:t>
            </w:r>
            <w:r w:rsidRPr="00DF06DC">
              <w:rPr>
                <w:rFonts w:asciiTheme="majorBidi" w:hAnsiTheme="majorBidi" w:cstheme="majorBidi"/>
                <w:sz w:val="25"/>
                <w:szCs w:val="25"/>
              </w:rPr>
              <w:t>164</w:t>
            </w:r>
          </w:p>
        </w:tc>
        <w:tc>
          <w:tcPr>
            <w:tcW w:w="270" w:type="dxa"/>
          </w:tcPr>
          <w:p w14:paraId="6F1C3BA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92A95F9" w14:textId="4D7EB8A3" w:rsidR="00B91ECB" w:rsidRPr="00DF06D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>170,782</w:t>
            </w:r>
          </w:p>
        </w:tc>
      </w:tr>
      <w:tr w:rsidR="00B91ECB" w:rsidRPr="00DF06DC" w14:paraId="1A10931F" w14:textId="77777777" w:rsidTr="004F19B3">
        <w:trPr>
          <w:cantSplit/>
          <w:trHeight w:val="224"/>
        </w:trPr>
        <w:tc>
          <w:tcPr>
            <w:tcW w:w="3330" w:type="dxa"/>
          </w:tcPr>
          <w:p w14:paraId="575D2990" w14:textId="77777777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DF06DC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ABD008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ABFB9" w14:textId="0DC9E979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>39,837</w:t>
            </w:r>
          </w:p>
        </w:tc>
        <w:tc>
          <w:tcPr>
            <w:tcW w:w="270" w:type="dxa"/>
          </w:tcPr>
          <w:p w14:paraId="7029CCE8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6E309" w14:textId="04B4A505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3608266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74A64" w14:textId="27C80FBA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>938</w:t>
            </w:r>
          </w:p>
        </w:tc>
        <w:tc>
          <w:tcPr>
            <w:tcW w:w="270" w:type="dxa"/>
          </w:tcPr>
          <w:p w14:paraId="336D8EC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C62AF" w14:textId="784D280A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3291FE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177C83" w14:textId="4AA89FF6" w:rsidR="00B91ECB" w:rsidRPr="00DF06D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sz w:val="25"/>
                <w:szCs w:val="25"/>
              </w:rPr>
              <w:t>40,775</w:t>
            </w:r>
          </w:p>
        </w:tc>
      </w:tr>
      <w:tr w:rsidR="00B91ECB" w:rsidRPr="00DF06DC" w14:paraId="3663FB66" w14:textId="77777777" w:rsidTr="004F19B3">
        <w:trPr>
          <w:cantSplit/>
          <w:trHeight w:val="224"/>
        </w:trPr>
        <w:tc>
          <w:tcPr>
            <w:tcW w:w="3330" w:type="dxa"/>
          </w:tcPr>
          <w:p w14:paraId="08E8C476" w14:textId="77777777" w:rsidR="00B91ECB" w:rsidRPr="00DF06DC" w:rsidRDefault="00B91ECB" w:rsidP="00B91ECB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78B062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35F12" w14:textId="1FE9432E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40,267</w:t>
            </w:r>
          </w:p>
        </w:tc>
        <w:tc>
          <w:tcPr>
            <w:tcW w:w="270" w:type="dxa"/>
          </w:tcPr>
          <w:p w14:paraId="3B32E33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4BA16" w14:textId="3E41D748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28,188</w:t>
            </w:r>
          </w:p>
        </w:tc>
        <w:tc>
          <w:tcPr>
            <w:tcW w:w="270" w:type="dxa"/>
          </w:tcPr>
          <w:p w14:paraId="29A39B6F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8EC912" w14:textId="4F7B2F44" w:rsidR="00B91ECB" w:rsidRPr="00DF06DC" w:rsidRDefault="00817BDA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938</w:t>
            </w:r>
          </w:p>
        </w:tc>
        <w:tc>
          <w:tcPr>
            <w:tcW w:w="270" w:type="dxa"/>
          </w:tcPr>
          <w:p w14:paraId="74C45F8C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27DEA" w14:textId="73F44868" w:rsidR="00B91ECB" w:rsidRPr="00DF06DC" w:rsidRDefault="00817BDA" w:rsidP="00B9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142,164</w:t>
            </w:r>
          </w:p>
        </w:tc>
        <w:tc>
          <w:tcPr>
            <w:tcW w:w="270" w:type="dxa"/>
          </w:tcPr>
          <w:p w14:paraId="0AF53DD2" w14:textId="77777777" w:rsidR="00B91ECB" w:rsidRPr="00DF06DC" w:rsidRDefault="00B91ECB" w:rsidP="00B91EC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16386" w14:textId="063E6976" w:rsidR="00B91ECB" w:rsidRPr="00DF06DC" w:rsidRDefault="00F5618F" w:rsidP="00F56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211,557</w:t>
            </w:r>
          </w:p>
        </w:tc>
      </w:tr>
    </w:tbl>
    <w:p w14:paraId="7537D2E6" w14:textId="77777777" w:rsidR="001C6165" w:rsidRPr="00DF06DC" w:rsidRDefault="001C6165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5E107C25" w14:textId="42E217BD" w:rsidR="008C5A2A" w:rsidRPr="00DF06DC" w:rsidRDefault="008C5A2A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F06DC">
        <w:rPr>
          <w:rFonts w:asciiTheme="majorBidi" w:hAnsiTheme="majorBidi" w:cstheme="majorBidi"/>
          <w:sz w:val="30"/>
          <w:szCs w:val="30"/>
        </w:rPr>
        <w:t xml:space="preserve">31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F06DC">
        <w:rPr>
          <w:rFonts w:asciiTheme="majorBidi" w:hAnsiTheme="majorBidi" w:cstheme="majorBidi"/>
          <w:sz w:val="30"/>
          <w:szCs w:val="30"/>
        </w:rPr>
        <w:t>256</w:t>
      </w:r>
      <w:r w:rsidR="00F557E7" w:rsidRPr="00DF06DC">
        <w:rPr>
          <w:rFonts w:asciiTheme="majorBidi" w:hAnsiTheme="majorBidi" w:cstheme="majorBidi"/>
          <w:sz w:val="30"/>
          <w:szCs w:val="30"/>
        </w:rPr>
        <w:t>6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บริษัทบันทึกค่าใช้จ่าย</w:t>
      </w:r>
      <w:r w:rsidRPr="00DF06DC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263280">
        <w:rPr>
          <w:rFonts w:asciiTheme="majorBidi" w:hAnsiTheme="majorBidi" w:cstheme="majorBidi"/>
          <w:sz w:val="30"/>
          <w:szCs w:val="30"/>
        </w:rPr>
        <w:t>42.72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 (256</w:t>
      </w:r>
      <w:r w:rsidR="00F557E7" w:rsidRPr="00DF06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DF06DC">
        <w:t xml:space="preserve"> </w:t>
      </w:r>
      <w:r w:rsidR="00F557E7"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38.35 </w:t>
      </w:r>
      <w:r w:rsidR="00F557E7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7109F84" w14:textId="77777777" w:rsidR="008C5A2A" w:rsidRPr="00DF06DC" w:rsidRDefault="008C5A2A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3F61919A" w14:textId="397776AD" w:rsidR="008C5A2A" w:rsidRPr="00DF06DC" w:rsidRDefault="008C5A2A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  <w:sectPr w:rsidR="008C5A2A" w:rsidRPr="00DF06DC" w:rsidSect="00F52B7F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38B6E5F" w14:textId="6651BFA0" w:rsidR="00210339" w:rsidRPr="00DF06DC" w:rsidRDefault="00210339" w:rsidP="00210339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F06DC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4F19B3" w:rsidRPr="00DF06DC">
        <w:rPr>
          <w:rFonts w:ascii="Angsana New" w:hAnsi="Angsana New"/>
          <w:spacing w:val="-4"/>
          <w:sz w:val="30"/>
          <w:szCs w:val="30"/>
        </w:rPr>
        <w:t xml:space="preserve">                     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="007C253F" w:rsidRPr="00DF06DC">
        <w:rPr>
          <w:rFonts w:ascii="Angsana New" w:hAnsi="Angsana New" w:hint="cs"/>
          <w:spacing w:val="-4"/>
          <w:sz w:val="30"/>
          <w:szCs w:val="30"/>
          <w:cs/>
        </w:rPr>
        <w:t>และงบการเฉพาะกิจการ</w:t>
      </w:r>
      <w:r w:rsidRPr="00DF06DC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DF06DC">
        <w:rPr>
          <w:rFonts w:ascii="Angsana New" w:hAnsi="Angsana New"/>
          <w:spacing w:val="-4"/>
          <w:sz w:val="30"/>
          <w:szCs w:val="30"/>
        </w:rPr>
        <w:t xml:space="preserve"> </w:t>
      </w:r>
      <w:r w:rsidR="008E1320" w:rsidRPr="00DF06DC">
        <w:rPr>
          <w:rFonts w:ascii="Angsana New" w:hAnsi="Angsana New"/>
          <w:spacing w:val="-4"/>
          <w:sz w:val="30"/>
          <w:szCs w:val="30"/>
        </w:rPr>
        <w:t>559.28</w:t>
      </w:r>
      <w:r w:rsidRPr="00DF06DC">
        <w:rPr>
          <w:rFonts w:ascii="Angsana New" w:hAnsi="Angsana New"/>
          <w:spacing w:val="-4"/>
          <w:sz w:val="30"/>
          <w:szCs w:val="30"/>
        </w:rPr>
        <w:t xml:space="preserve"> </w:t>
      </w:r>
      <w:r w:rsidR="007C253F" w:rsidRPr="00DF06DC">
        <w:rPr>
          <w:rFonts w:ascii="Angsana New" w:hAnsi="Angsana New" w:hint="cs"/>
          <w:spacing w:val="-4"/>
          <w:sz w:val="30"/>
          <w:szCs w:val="30"/>
          <w:cs/>
        </w:rPr>
        <w:t>ล้านบาท และ</w:t>
      </w:r>
      <w:r w:rsidR="00263280">
        <w:rPr>
          <w:rFonts w:ascii="Angsana New" w:hAnsi="Angsana New"/>
          <w:spacing w:val="-4"/>
          <w:sz w:val="30"/>
          <w:szCs w:val="30"/>
        </w:rPr>
        <w:t xml:space="preserve"> 1.61 </w:t>
      </w:r>
      <w:r w:rsidR="0026328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7C253F" w:rsidRPr="00DF06DC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Pr="00DF06DC">
        <w:rPr>
          <w:rFonts w:ascii="Angsana New" w:hAnsi="Angsana New"/>
          <w:spacing w:val="-4"/>
          <w:sz w:val="30"/>
          <w:szCs w:val="30"/>
        </w:rPr>
        <w:t xml:space="preserve"> </w:t>
      </w:r>
      <w:r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DF06DC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B91ECB" w:rsidRPr="00DF06DC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DF06DC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B91ECB" w:rsidRPr="00DF06DC">
        <w:rPr>
          <w:rFonts w:ascii="Angsana New" w:hAnsi="Angsana New"/>
          <w:i/>
          <w:iCs/>
          <w:spacing w:val="-4"/>
          <w:sz w:val="30"/>
          <w:szCs w:val="30"/>
        </w:rPr>
        <w:t>214.03</w:t>
      </w:r>
      <w:r w:rsidR="00291A1D" w:rsidRPr="00DF06D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7C253F"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B91ECB" w:rsidRPr="00DF06DC">
        <w:rPr>
          <w:rFonts w:ascii="Angsana New" w:hAnsi="Angsana New"/>
          <w:i/>
          <w:iCs/>
          <w:spacing w:val="-4"/>
          <w:sz w:val="30"/>
          <w:szCs w:val="30"/>
        </w:rPr>
        <w:t xml:space="preserve">1.25 </w:t>
      </w:r>
      <w:r w:rsidR="00B91ECB"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7C253F"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Pr="00DF06DC">
        <w:rPr>
          <w:rFonts w:ascii="Angsana New" w:hAnsi="Angsana New"/>
          <w:spacing w:val="-4"/>
          <w:sz w:val="30"/>
          <w:szCs w:val="30"/>
        </w:rPr>
        <w:t xml:space="preserve"> </w:t>
      </w:r>
      <w:r w:rsidRPr="00DF06DC">
        <w:rPr>
          <w:rFonts w:ascii="Angsana New" w:hAnsi="Angsana New"/>
          <w:spacing w:val="-4"/>
          <w:sz w:val="30"/>
          <w:szCs w:val="30"/>
          <w:cs/>
        </w:rPr>
        <w:t>มีอัตราดอกเบี้ยที่</w:t>
      </w:r>
      <w:r w:rsidRPr="00DF06DC">
        <w:rPr>
          <w:rFonts w:asciiTheme="majorBidi" w:hAnsiTheme="majorBidi" w:cstheme="majorBidi"/>
          <w:spacing w:val="-4"/>
          <w:sz w:val="30"/>
          <w:szCs w:val="30"/>
          <w:cs/>
        </w:rPr>
        <w:t>รับรู้ร้อยละ</w:t>
      </w:r>
      <w:r w:rsidR="00E839CF" w:rsidRPr="00DF06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91E6F" w:rsidRPr="00DF06DC">
        <w:rPr>
          <w:rFonts w:asciiTheme="majorBidi" w:hAnsiTheme="majorBidi" w:cstheme="majorBidi"/>
          <w:spacing w:val="-4"/>
          <w:sz w:val="30"/>
          <w:szCs w:val="30"/>
        </w:rPr>
        <w:t xml:space="preserve">3.20 </w:t>
      </w:r>
      <w:r w:rsidR="006A0057" w:rsidRPr="00DF06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</w:t>
      </w:r>
      <w:r w:rsidR="00291E6F" w:rsidRPr="00DF06DC">
        <w:rPr>
          <w:rFonts w:asciiTheme="majorBidi" w:hAnsiTheme="majorBidi" w:cstheme="majorBidi"/>
          <w:spacing w:val="-4"/>
          <w:sz w:val="30"/>
          <w:szCs w:val="30"/>
        </w:rPr>
        <w:t>5.08</w:t>
      </w:r>
      <w:r w:rsidR="006A0057" w:rsidRPr="00DF06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spacing w:val="-4"/>
          <w:sz w:val="30"/>
          <w:szCs w:val="30"/>
          <w:cs/>
        </w:rPr>
        <w:t>ต่อ</w:t>
      </w:r>
      <w:r w:rsidRPr="00DF06DC">
        <w:rPr>
          <w:rFonts w:ascii="Angsana New" w:hAnsi="Angsana New"/>
          <w:spacing w:val="-4"/>
          <w:sz w:val="30"/>
          <w:szCs w:val="30"/>
          <w:cs/>
        </w:rPr>
        <w:t>ปี</w:t>
      </w:r>
      <w:r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E839CF" w:rsidRPr="00DF06DC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B91ECB" w:rsidRPr="00DF06DC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E839CF" w:rsidRPr="00DF06DC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839CF"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="00E839CF"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839CF" w:rsidRPr="00DF06DC">
        <w:rPr>
          <w:rFonts w:ascii="Angsana New" w:hAnsi="Angsana New"/>
          <w:i/>
          <w:iCs/>
          <w:spacing w:val="-4"/>
          <w:sz w:val="30"/>
          <w:szCs w:val="30"/>
        </w:rPr>
        <w:t>2.95</w:t>
      </w:r>
      <w:r w:rsidR="006A0057" w:rsidRPr="00DF06D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6A0057"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>ถึง</w:t>
      </w:r>
      <w:r w:rsidR="006A0057"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6A0057" w:rsidRPr="00DF06DC">
        <w:rPr>
          <w:rFonts w:ascii="Angsana New" w:hAnsi="Angsana New"/>
          <w:i/>
          <w:iCs/>
          <w:spacing w:val="-4"/>
          <w:sz w:val="30"/>
          <w:szCs w:val="30"/>
        </w:rPr>
        <w:t xml:space="preserve">5.77 </w:t>
      </w:r>
      <w:r w:rsidR="00E839CF" w:rsidRPr="00DF06DC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Pr="00DF06DC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79F15369" w14:textId="77777777" w:rsidR="00210339" w:rsidRPr="00DF06DC" w:rsidRDefault="00210339" w:rsidP="0021033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A265" w14:textId="5C5F9E4D" w:rsidR="00210339" w:rsidRPr="00DF06DC" w:rsidRDefault="00210339" w:rsidP="0021033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DF06DC">
        <w:rPr>
          <w:rFonts w:asciiTheme="majorBidi" w:hAnsiTheme="majorBidi" w:cstheme="majorBidi"/>
          <w:sz w:val="30"/>
          <w:szCs w:val="30"/>
        </w:rPr>
        <w:t xml:space="preserve">31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F06DC">
        <w:rPr>
          <w:rFonts w:asciiTheme="majorBidi" w:hAnsiTheme="majorBidi" w:cstheme="majorBidi"/>
          <w:sz w:val="30"/>
          <w:szCs w:val="30"/>
        </w:rPr>
        <w:t>256</w:t>
      </w:r>
      <w:r w:rsidR="00B91ECB" w:rsidRPr="00DF06DC">
        <w:rPr>
          <w:rFonts w:asciiTheme="majorBidi" w:hAnsiTheme="majorBidi" w:cstheme="majorBidi"/>
          <w:sz w:val="30"/>
          <w:szCs w:val="30"/>
        </w:rPr>
        <w:t>6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 ที่ดิน</w:t>
      </w:r>
      <w:r w:rsidRPr="00DF06DC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ได้ถูกวัดมูลค่า</w:t>
      </w:r>
      <w:r w:rsidRPr="00DF06DC">
        <w:rPr>
          <w:rFonts w:asciiTheme="majorBidi" w:hAnsiTheme="majorBidi" w:cstheme="majorBidi"/>
          <w:sz w:val="30"/>
          <w:szCs w:val="30"/>
          <w:cs/>
        </w:rPr>
        <w:t>ใหม่โดยผู้ประเมินราคาอิสระ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วิธีมูลค่าตลาดสำหรับการใช้ประโยชน์ปัจจุบัน ซึ่งจัดลำดับมูลค่ายุติธรรมเป็นระดับ </w:t>
      </w:r>
      <w:r w:rsidR="009A4811" w:rsidRPr="00DF06DC">
        <w:rPr>
          <w:rFonts w:asciiTheme="majorBidi" w:hAnsiTheme="majorBidi" w:cstheme="majorBidi"/>
          <w:sz w:val="30"/>
          <w:szCs w:val="30"/>
        </w:rPr>
        <w:t>3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9576C" w:rsidRPr="00DF06DC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DF06DC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สำรองการตีราคาสินทรัพย์ใหม่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0013E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="008E17D5">
        <w:rPr>
          <w:rFonts w:asciiTheme="majorBidi" w:hAnsiTheme="majorBidi" w:cstheme="majorBidi"/>
          <w:sz w:val="30"/>
          <w:szCs w:val="30"/>
        </w:rPr>
        <w:t>523.56</w:t>
      </w:r>
      <w:r w:rsidR="006B74DA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DF06DC">
        <w:rPr>
          <w:rFonts w:asciiTheme="majorBidi" w:hAnsiTheme="majorBidi" w:cstheme="majorBidi"/>
          <w:sz w:val="30"/>
          <w:szCs w:val="30"/>
          <w:cs/>
        </w:rPr>
        <w:t>ใน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DF06DC">
        <w:rPr>
          <w:rFonts w:asciiTheme="majorBidi" w:hAnsiTheme="majorBidi" w:cstheme="majorBidi"/>
          <w:sz w:val="30"/>
          <w:szCs w:val="30"/>
          <w:cs/>
        </w:rPr>
        <w:t>ของกลุ่มบริษัทจะมีมูลค่า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006B74DA" w:rsidRPr="00DF06DC">
        <w:rPr>
          <w:rFonts w:asciiTheme="majorBidi" w:hAnsiTheme="majorBidi" w:cstheme="majorBidi"/>
          <w:sz w:val="30"/>
          <w:szCs w:val="30"/>
        </w:rPr>
        <w:br/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ทางบัญชี ณ วันที่ </w:t>
      </w:r>
      <w:r w:rsidRPr="00DF06DC">
        <w:rPr>
          <w:rFonts w:asciiTheme="majorBidi" w:hAnsiTheme="majorBidi" w:cstheme="majorBidi"/>
          <w:sz w:val="30"/>
          <w:szCs w:val="30"/>
        </w:rPr>
        <w:t xml:space="preserve">31 </w:t>
      </w:r>
      <w:r w:rsidRPr="00DF06D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</w:rPr>
        <w:t>256</w:t>
      </w:r>
      <w:r w:rsidR="00B91ECB" w:rsidRPr="00DF06DC">
        <w:rPr>
          <w:rFonts w:asciiTheme="majorBidi" w:hAnsiTheme="majorBidi" w:cstheme="majorBidi"/>
          <w:sz w:val="30"/>
          <w:szCs w:val="30"/>
        </w:rPr>
        <w:t>6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07772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C0013E" w:rsidRPr="000777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37D6" w:rsidRPr="00077721">
        <w:rPr>
          <w:rFonts w:asciiTheme="majorBidi" w:hAnsiTheme="majorBidi" w:cstheme="majorBidi"/>
          <w:sz w:val="30"/>
          <w:szCs w:val="30"/>
        </w:rPr>
        <w:t>23,271.01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91ECB" w:rsidRPr="00DF06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91ECB" w:rsidRPr="00DF06DC">
        <w:rPr>
          <w:rFonts w:asciiTheme="majorBidi" w:hAnsiTheme="majorBidi" w:cstheme="majorBidi"/>
          <w:i/>
          <w:iCs/>
          <w:sz w:val="30"/>
          <w:szCs w:val="30"/>
        </w:rPr>
        <w:t>22,421.22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45401365" w14:textId="77777777" w:rsidR="00BD6D3A" w:rsidRPr="00DF06DC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4E3EC4" w14:textId="77777777" w:rsidR="008D47E6" w:rsidRPr="00DF06DC" w:rsidRDefault="008D47E6" w:rsidP="008D47E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3CAD538" w14:textId="77777777" w:rsidR="008D47E6" w:rsidRPr="00DF06DC" w:rsidRDefault="008D47E6" w:rsidP="008D47E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90"/>
        <w:gridCol w:w="1508"/>
        <w:gridCol w:w="3873"/>
        <w:gridCol w:w="2517"/>
      </w:tblGrid>
      <w:tr w:rsidR="008D47E6" w:rsidRPr="00DF06DC" w14:paraId="6D58AC62" w14:textId="77777777" w:rsidTr="00A311F0">
        <w:trPr>
          <w:trHeight w:val="1568"/>
          <w:tblHeader/>
        </w:trPr>
        <w:tc>
          <w:tcPr>
            <w:tcW w:w="1368" w:type="dxa"/>
            <w:vAlign w:val="bottom"/>
          </w:tcPr>
          <w:p w14:paraId="7762B462" w14:textId="77777777" w:rsidR="008D47E6" w:rsidRPr="00DF06D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DF06DC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AF1B26" w14:textId="77777777" w:rsidR="008D47E6" w:rsidRPr="00DF06D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F06DC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78B14AE8" w14:textId="77777777" w:rsidR="008D47E6" w:rsidRPr="00DF06D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F06DC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449398C6" w14:textId="77777777" w:rsidR="008D47E6" w:rsidRPr="00DF06D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F06DC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DF06DC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DF06DC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8D47E6" w:rsidRPr="00DF06DC" w14:paraId="120D045F" w14:textId="77777777" w:rsidTr="00A311F0">
        <w:tc>
          <w:tcPr>
            <w:tcW w:w="1368" w:type="dxa"/>
          </w:tcPr>
          <w:p w14:paraId="7DDA1E3D" w14:textId="77777777" w:rsidR="008D47E6" w:rsidRPr="00DF06DC" w:rsidRDefault="008D47E6" w:rsidP="0074323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  <w:shd w:val="clear" w:color="auto" w:fill="auto"/>
          </w:tcPr>
          <w:p w14:paraId="33C70711" w14:textId="77777777" w:rsidR="008D47E6" w:rsidRPr="00DF06DC" w:rsidRDefault="008D47E6" w:rsidP="00A311F0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960" w:type="dxa"/>
            <w:shd w:val="clear" w:color="auto" w:fill="auto"/>
          </w:tcPr>
          <w:p w14:paraId="7566E938" w14:textId="77777777" w:rsidR="008D47E6" w:rsidRPr="00DF06DC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และศักยภาพในการพัฒนา</w:t>
            </w:r>
          </w:p>
          <w:p w14:paraId="080E0594" w14:textId="77777777" w:rsidR="008D47E6" w:rsidRPr="00DF06DC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1CF8B88A" w14:textId="6CCFCBDD" w:rsidR="008D47E6" w:rsidRPr="00DF06DC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</w:t>
            </w:r>
            <w:r w:rsidR="00951EDC"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าง </w:t>
            </w:r>
            <w:r w:rsidR="00990156" w:rsidRPr="00DF06DC">
              <w:rPr>
                <w:rFonts w:ascii="Angsana New" w:hAnsi="Angsana New"/>
                <w:sz w:val="30"/>
                <w:szCs w:val="30"/>
              </w:rPr>
              <w:t>3,595</w:t>
            </w:r>
            <w:r w:rsidR="00951EDC"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990156" w:rsidRPr="00DF06DC">
              <w:rPr>
                <w:rFonts w:ascii="Angsana New" w:hAnsi="Angsana New"/>
                <w:sz w:val="30"/>
                <w:szCs w:val="30"/>
              </w:rPr>
              <w:t xml:space="preserve"> 550,000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br/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</w:rPr>
              <w:t>(256</w:t>
            </w:r>
            <w:r w:rsidR="00211C93" w:rsidRPr="00DF06DC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="006E1B32" w:rsidRPr="00DF06DC">
              <w:rPr>
                <w:rFonts w:ascii="Angsana New" w:hAnsi="Angsana New"/>
                <w:i/>
                <w:iCs/>
                <w:sz w:val="30"/>
                <w:szCs w:val="30"/>
              </w:rPr>
              <w:t>8,</w:t>
            </w:r>
            <w:r w:rsidR="00211C93" w:rsidRPr="00DF06D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="006E1B32" w:rsidRPr="00DF06D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00 </w:t>
            </w:r>
            <w:r w:rsidR="006E1B32"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6E1B32"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6E1B32"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ถึง</w:t>
            </w:r>
            <w:r w:rsidR="006E1B32"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211C93" w:rsidRPr="00DF06DC">
              <w:rPr>
                <w:rFonts w:ascii="Angsana New" w:hAnsi="Angsana New"/>
                <w:i/>
                <w:iCs/>
                <w:sz w:val="30"/>
                <w:szCs w:val="30"/>
              </w:rPr>
              <w:t>590</w:t>
            </w:r>
            <w:r w:rsidR="006E1B32" w:rsidRPr="00DF06D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,000 </w:t>
            </w: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38" w:type="dxa"/>
            <w:shd w:val="clear" w:color="auto" w:fill="auto"/>
          </w:tcPr>
          <w:p w14:paraId="0CCC3B56" w14:textId="3A033533" w:rsidR="008D47E6" w:rsidRPr="00DF06DC" w:rsidRDefault="008D47E6" w:rsidP="00A311F0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</w:t>
            </w:r>
            <w:r w:rsidR="00743233"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การไว้จะเพิ่มขึ้น (ลดลง) หากราคาต่อพื้นที่สูงขึ้น (ลดลง)</w:t>
            </w:r>
          </w:p>
        </w:tc>
      </w:tr>
    </w:tbl>
    <w:p w14:paraId="408084C9" w14:textId="1D72F208" w:rsidR="008D47E6" w:rsidRPr="00DF06DC" w:rsidRDefault="008D47E6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1B67FB" w14:textId="0BDD80BE" w:rsidR="00271930" w:rsidRPr="00DF06DC" w:rsidRDefault="00271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</w:rPr>
        <w:br w:type="page"/>
      </w:r>
    </w:p>
    <w:p w14:paraId="31A2DC42" w14:textId="42B36554" w:rsidR="002B3AA9" w:rsidRPr="00DF06DC" w:rsidRDefault="002B3AA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20" w:name="_Hlk93560759"/>
      <w:r w:rsidRPr="00DF06DC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B22B00" w:rsidRPr="00DF06DC">
        <w:rPr>
          <w:rFonts w:ascii="Angsana New" w:hAnsi="Angsana New" w:hint="cs"/>
          <w:b/>
          <w:bCs/>
          <w:sz w:val="30"/>
          <w:szCs w:val="30"/>
          <w:cs/>
        </w:rPr>
        <w:t xml:space="preserve">ัญญาเช่า </w:t>
      </w:r>
    </w:p>
    <w:p w14:paraId="77431B48" w14:textId="647A9C34" w:rsidR="00867CAB" w:rsidRPr="00DF06DC" w:rsidRDefault="00867CAB" w:rsidP="0086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EC76B41" w14:textId="6FC4A03C" w:rsidR="00867CAB" w:rsidRPr="00DF06DC" w:rsidRDefault="00867CAB" w:rsidP="0086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DF06DC">
        <w:rPr>
          <w:rFonts w:ascii="Angsana New" w:hAnsi="Angsana New"/>
          <w:b/>
          <w:bCs/>
          <w:sz w:val="30"/>
          <w:szCs w:val="30"/>
        </w:rPr>
        <w:tab/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1C24124" w14:textId="77777777" w:rsidR="00F727D9" w:rsidRPr="00DF06DC" w:rsidRDefault="00F727D9" w:rsidP="00F727D9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0449DE52" w14:textId="77777777" w:rsidR="00F727D9" w:rsidRPr="00DF06DC" w:rsidRDefault="00F727D9" w:rsidP="00F727D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6270D9" w14:textId="798FFC4F" w:rsidR="008D47E6" w:rsidRPr="00DF06DC" w:rsidRDefault="008D47E6" w:rsidP="00F727D9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5B6C8" w14:textId="6D857F67" w:rsidR="008D47E6" w:rsidRPr="00DF06DC" w:rsidRDefault="008D47E6" w:rsidP="008D47E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DF06DC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09ACA81" w14:textId="77777777" w:rsidR="007C3186" w:rsidRPr="00DF06DC" w:rsidRDefault="007C3186" w:rsidP="00B22B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443"/>
        <w:gridCol w:w="180"/>
        <w:gridCol w:w="1259"/>
        <w:gridCol w:w="180"/>
        <w:gridCol w:w="1259"/>
      </w:tblGrid>
      <w:tr w:rsidR="00203E94" w:rsidRPr="00DF06DC" w14:paraId="254A64D3" w14:textId="77777777" w:rsidTr="00343A2E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2CB802DA" w14:textId="77777777" w:rsidR="00203E94" w:rsidRPr="00DF06DC" w:rsidRDefault="00203E94" w:rsidP="00343A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bookmarkStart w:id="21" w:name="_Hlk62826449"/>
          </w:p>
        </w:tc>
        <w:tc>
          <w:tcPr>
            <w:tcW w:w="3063" w:type="dxa"/>
            <w:gridSpan w:val="3"/>
          </w:tcPr>
          <w:p w14:paraId="2A523572" w14:textId="6D06A7AE" w:rsidR="00203E94" w:rsidRPr="00DF06DC" w:rsidRDefault="00740CE7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D91E7F" w14:textId="77777777" w:rsidR="00203E94" w:rsidRPr="00DF06DC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A73BDEF" w14:textId="77777777" w:rsidR="00203E94" w:rsidRPr="00DF06DC" w:rsidRDefault="00203E94" w:rsidP="00343A2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3D4C" w:rsidRPr="00DF06DC" w14:paraId="3F0635CD" w14:textId="77777777" w:rsidTr="00343A2E">
        <w:trPr>
          <w:cantSplit/>
          <w:tblHeader/>
        </w:trPr>
        <w:tc>
          <w:tcPr>
            <w:tcW w:w="3510" w:type="dxa"/>
          </w:tcPr>
          <w:p w14:paraId="320AB4D1" w14:textId="77777777" w:rsidR="00E63D4C" w:rsidRPr="00DF06DC" w:rsidRDefault="00E63D4C" w:rsidP="00E63D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FC77850" w14:textId="11B0FDD0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407DE"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25F6C5C" w14:textId="77777777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CCA9FD" w14:textId="5CF7426D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407DE"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3A21AF7" w14:textId="77777777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F14E39" w14:textId="3E604757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407DE"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052A80B" w14:textId="77777777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055E79" w14:textId="530913C6" w:rsidR="00E63D4C" w:rsidRPr="00DF06DC" w:rsidRDefault="00E63D4C" w:rsidP="00E63D4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407DE"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E63D4C" w:rsidRPr="00DF06DC" w14:paraId="50A97F8A" w14:textId="77777777" w:rsidTr="00343A2E">
        <w:trPr>
          <w:cantSplit/>
          <w:tblHeader/>
        </w:trPr>
        <w:tc>
          <w:tcPr>
            <w:tcW w:w="3510" w:type="dxa"/>
          </w:tcPr>
          <w:p w14:paraId="04D77AAE" w14:textId="77777777" w:rsidR="00E63D4C" w:rsidRPr="00DF06DC" w:rsidRDefault="00E63D4C" w:rsidP="003C680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98A298B" w14:textId="77777777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68AC83" w14:textId="77777777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AEF076" w14:textId="24FC35B9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84BB4A8" w14:textId="77777777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5E906A" w14:textId="77777777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D6DDE4" w14:textId="77777777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0B542F" w14:textId="77777777" w:rsidR="00E63D4C" w:rsidRPr="00DF06DC" w:rsidRDefault="00E63D4C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C6801" w:rsidRPr="00DF06DC" w14:paraId="4AC22E3C" w14:textId="77777777" w:rsidTr="00343A2E">
        <w:trPr>
          <w:cantSplit/>
          <w:tblHeader/>
        </w:trPr>
        <w:tc>
          <w:tcPr>
            <w:tcW w:w="3510" w:type="dxa"/>
          </w:tcPr>
          <w:p w14:paraId="4FE9A026" w14:textId="77777777" w:rsidR="003C6801" w:rsidRPr="00DF06DC" w:rsidRDefault="003C6801" w:rsidP="003C68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1" w:type="dxa"/>
            <w:gridSpan w:val="7"/>
          </w:tcPr>
          <w:p w14:paraId="50B1A98C" w14:textId="77777777" w:rsidR="003C6801" w:rsidRPr="00DF06DC" w:rsidRDefault="003C6801" w:rsidP="003C68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06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06F6" w:rsidRPr="00DF06DC" w14:paraId="234EC297" w14:textId="77777777" w:rsidTr="00343A2E">
        <w:trPr>
          <w:cantSplit/>
        </w:trPr>
        <w:tc>
          <w:tcPr>
            <w:tcW w:w="3510" w:type="dxa"/>
          </w:tcPr>
          <w:p w14:paraId="16748D7D" w14:textId="77777777" w:rsidR="008D06F6" w:rsidRPr="00DF06DC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64B826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94514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DBB761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6D70A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45A19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528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6BB5D" w14:textId="77777777" w:rsidR="008D06F6" w:rsidRPr="00DF06DC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7DE" w:rsidRPr="00DF06DC" w14:paraId="5490C60C" w14:textId="77777777" w:rsidTr="000E0A0A">
        <w:trPr>
          <w:cantSplit/>
        </w:trPr>
        <w:tc>
          <w:tcPr>
            <w:tcW w:w="3510" w:type="dxa"/>
          </w:tcPr>
          <w:p w14:paraId="1F8BF299" w14:textId="77777777" w:rsidR="00E407DE" w:rsidRPr="00DF06DC" w:rsidRDefault="00E407DE" w:rsidP="00E407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6E6A5F5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7981B1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5714D65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B323B0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6CE47C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86692C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47DAE34" w14:textId="77777777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407DE" w:rsidRPr="00DF06DC" w14:paraId="653CF732" w14:textId="77777777" w:rsidTr="00A57083">
        <w:trPr>
          <w:cantSplit/>
        </w:trPr>
        <w:tc>
          <w:tcPr>
            <w:tcW w:w="3510" w:type="dxa"/>
          </w:tcPr>
          <w:p w14:paraId="35CAFF29" w14:textId="458CA29B" w:rsidR="00E407DE" w:rsidRPr="00DF06DC" w:rsidRDefault="00E407DE" w:rsidP="00E407D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47AB8F00" w14:textId="4A0EFED3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41,818 </w:t>
            </w:r>
          </w:p>
        </w:tc>
        <w:tc>
          <w:tcPr>
            <w:tcW w:w="180" w:type="dxa"/>
            <w:vAlign w:val="bottom"/>
          </w:tcPr>
          <w:p w14:paraId="1B99DB4D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87EECD0" w14:textId="53F27015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41,630 </w:t>
            </w:r>
          </w:p>
        </w:tc>
        <w:tc>
          <w:tcPr>
            <w:tcW w:w="180" w:type="dxa"/>
            <w:vAlign w:val="bottom"/>
          </w:tcPr>
          <w:p w14:paraId="384FF195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F3AB15" w14:textId="1C1824C0" w:rsidR="00E407DE" w:rsidRPr="00BA4C59" w:rsidRDefault="0046208E" w:rsidP="00697A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           -   </w:t>
            </w:r>
          </w:p>
        </w:tc>
        <w:tc>
          <w:tcPr>
            <w:tcW w:w="180" w:type="dxa"/>
            <w:vAlign w:val="bottom"/>
          </w:tcPr>
          <w:p w14:paraId="37F7292F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F3C0ED" w14:textId="27B78B25" w:rsidR="00E407DE" w:rsidRPr="00BA4C59" w:rsidRDefault="0046208E" w:rsidP="00697A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E407DE" w:rsidRPr="00DF06DC" w14:paraId="28568524" w14:textId="77777777" w:rsidTr="00A57083">
        <w:trPr>
          <w:cantSplit/>
        </w:trPr>
        <w:tc>
          <w:tcPr>
            <w:tcW w:w="3510" w:type="dxa"/>
          </w:tcPr>
          <w:p w14:paraId="292B60F3" w14:textId="7B16554F" w:rsidR="00E407DE" w:rsidRPr="00DF06DC" w:rsidRDefault="00E407DE" w:rsidP="00E407D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00330C25" w14:textId="3C52CCBA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196,608 </w:t>
            </w:r>
          </w:p>
        </w:tc>
        <w:tc>
          <w:tcPr>
            <w:tcW w:w="180" w:type="dxa"/>
            <w:vAlign w:val="bottom"/>
          </w:tcPr>
          <w:p w14:paraId="41658DF4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003B16A" w14:textId="16C2AEF2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190,076 </w:t>
            </w:r>
          </w:p>
        </w:tc>
        <w:tc>
          <w:tcPr>
            <w:tcW w:w="180" w:type="dxa"/>
            <w:vAlign w:val="bottom"/>
          </w:tcPr>
          <w:p w14:paraId="58BA2DB0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778E47" w14:textId="61BFF4C3" w:rsidR="00E407DE" w:rsidRPr="00BA4C59" w:rsidRDefault="0046208E" w:rsidP="00697A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7A9A35B9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0BE4D5" w14:textId="0CD68580" w:rsidR="00E407DE" w:rsidRPr="00BA4C59" w:rsidRDefault="0046208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07DE" w:rsidRPr="00BA4C59">
              <w:rPr>
                <w:rFonts w:asciiTheme="majorBidi" w:hAnsiTheme="majorBidi" w:cstheme="majorBidi"/>
                <w:sz w:val="30"/>
                <w:szCs w:val="30"/>
              </w:rPr>
              <w:t>15,604</w:t>
            </w: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407DE" w:rsidRPr="00DF06DC" w14:paraId="6708B6C5" w14:textId="77777777" w:rsidTr="00A57083">
        <w:trPr>
          <w:cantSplit/>
        </w:trPr>
        <w:tc>
          <w:tcPr>
            <w:tcW w:w="3510" w:type="dxa"/>
          </w:tcPr>
          <w:p w14:paraId="510AAD4C" w14:textId="77777777" w:rsidR="00E407DE" w:rsidRPr="00DF06DC" w:rsidRDefault="00E407DE" w:rsidP="00E407D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</w:tcPr>
          <w:p w14:paraId="21A72EE1" w14:textId="4F84E0DF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31,361 </w:t>
            </w:r>
          </w:p>
        </w:tc>
        <w:tc>
          <w:tcPr>
            <w:tcW w:w="180" w:type="dxa"/>
            <w:vAlign w:val="bottom"/>
          </w:tcPr>
          <w:p w14:paraId="25BE214A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FEC87" w14:textId="45BE412C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33,337 </w:t>
            </w:r>
          </w:p>
        </w:tc>
        <w:tc>
          <w:tcPr>
            <w:tcW w:w="180" w:type="dxa"/>
            <w:vAlign w:val="bottom"/>
          </w:tcPr>
          <w:p w14:paraId="1FF1A5F3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7829E1" w14:textId="1C1DC691" w:rsidR="00E407DE" w:rsidRPr="00BA4C59" w:rsidRDefault="0046208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0EB64F8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D5BD4" w14:textId="6410ECDB" w:rsidR="00E407DE" w:rsidRPr="00BA4C59" w:rsidRDefault="00E407DE" w:rsidP="00697A8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E407DE" w:rsidRPr="00DF06DC" w14:paraId="2DDB499E" w14:textId="77777777" w:rsidTr="00A57083">
        <w:trPr>
          <w:cantSplit/>
        </w:trPr>
        <w:tc>
          <w:tcPr>
            <w:tcW w:w="3510" w:type="dxa"/>
          </w:tcPr>
          <w:p w14:paraId="54588CD7" w14:textId="77777777" w:rsidR="00E407DE" w:rsidRPr="00DF06DC" w:rsidRDefault="00E407DE" w:rsidP="00E407D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41FF5CF" w14:textId="37B3BB08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5,225 </w:t>
            </w:r>
          </w:p>
        </w:tc>
        <w:tc>
          <w:tcPr>
            <w:tcW w:w="180" w:type="dxa"/>
            <w:vAlign w:val="bottom"/>
          </w:tcPr>
          <w:p w14:paraId="39260102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2017868" w14:textId="2ED704DC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7,709 </w:t>
            </w:r>
          </w:p>
        </w:tc>
        <w:tc>
          <w:tcPr>
            <w:tcW w:w="180" w:type="dxa"/>
            <w:vAlign w:val="bottom"/>
          </w:tcPr>
          <w:p w14:paraId="0D74D69F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5A4504" w14:textId="3D576777" w:rsidR="00E407DE" w:rsidRPr="00BA4C59" w:rsidRDefault="0046208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1,910 </w:t>
            </w:r>
          </w:p>
        </w:tc>
        <w:tc>
          <w:tcPr>
            <w:tcW w:w="180" w:type="dxa"/>
            <w:vAlign w:val="bottom"/>
          </w:tcPr>
          <w:p w14:paraId="60167E39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F52D64" w14:textId="69CAB57C" w:rsidR="00E407DE" w:rsidRPr="00BA4C59" w:rsidRDefault="0046208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07DE"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4,626 </w:t>
            </w:r>
          </w:p>
        </w:tc>
      </w:tr>
      <w:tr w:rsidR="00E407DE" w:rsidRPr="00DF06DC" w14:paraId="4E76F63F" w14:textId="77777777">
        <w:trPr>
          <w:cantSplit/>
        </w:trPr>
        <w:tc>
          <w:tcPr>
            <w:tcW w:w="3510" w:type="dxa"/>
          </w:tcPr>
          <w:p w14:paraId="05A52FA5" w14:textId="77777777" w:rsidR="00E407DE" w:rsidRPr="00DF06DC" w:rsidRDefault="00E407DE" w:rsidP="00E407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2D218690" w14:textId="051AEA97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112,322 </w:t>
            </w:r>
          </w:p>
        </w:tc>
        <w:tc>
          <w:tcPr>
            <w:tcW w:w="180" w:type="dxa"/>
          </w:tcPr>
          <w:p w14:paraId="7A340FEF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3A544AEC" w14:textId="5818C81E" w:rsidR="00E407DE" w:rsidRPr="00BA4C59" w:rsidRDefault="0046208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103,</w:t>
            </w:r>
            <w:r w:rsidR="00BD45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ECB0664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9" w:type="dxa"/>
          </w:tcPr>
          <w:p w14:paraId="5DC10F2E" w14:textId="715AE18C" w:rsidR="00E407DE" w:rsidRPr="00BA4C59" w:rsidRDefault="00697A84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46208E"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2704448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7F85F90" w14:textId="6803AC18" w:rsidR="00E407DE" w:rsidRPr="00BA4C59" w:rsidRDefault="0046208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407DE" w:rsidRPr="00BA4C59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E407DE" w:rsidRPr="00DF06DC" w14:paraId="0CB08D0D" w14:textId="77777777" w:rsidTr="00343A2E">
        <w:trPr>
          <w:cantSplit/>
        </w:trPr>
        <w:tc>
          <w:tcPr>
            <w:tcW w:w="3510" w:type="dxa"/>
          </w:tcPr>
          <w:p w14:paraId="44D1AE0C" w14:textId="77777777" w:rsidR="00E407DE" w:rsidRPr="00DF06DC" w:rsidRDefault="00E407DE" w:rsidP="00E407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22" w:name="_Hlk94280879"/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22"/>
          </w:p>
        </w:tc>
        <w:tc>
          <w:tcPr>
            <w:tcW w:w="1440" w:type="dxa"/>
          </w:tcPr>
          <w:p w14:paraId="3B0ED010" w14:textId="2886ACEA" w:rsidR="00E407DE" w:rsidRPr="00BA4C59" w:rsidRDefault="00BA4C59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  <w:r w:rsidR="0046208E"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250B726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D8F15A1" w14:textId="591E25A9" w:rsidR="00E407DE" w:rsidRPr="00BA4C59" w:rsidRDefault="00BA4C59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6,558</w:t>
            </w:r>
            <w:r w:rsidR="0046208E"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53D9FBF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264F90" w14:textId="0FF6620E" w:rsidR="00E407DE" w:rsidRPr="00BA4C59" w:rsidRDefault="00B86C0A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19,260</w:t>
            </w:r>
            <w:r w:rsidR="0046208E"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C6ED60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8D6035" w14:textId="178962BE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 xml:space="preserve"> 2,102 </w:t>
            </w:r>
          </w:p>
        </w:tc>
      </w:tr>
      <w:tr w:rsidR="00E407DE" w:rsidRPr="00DF06DC" w14:paraId="76A43598" w14:textId="77777777" w:rsidTr="00A57083">
        <w:trPr>
          <w:cantSplit/>
        </w:trPr>
        <w:tc>
          <w:tcPr>
            <w:tcW w:w="3510" w:type="dxa"/>
          </w:tcPr>
          <w:p w14:paraId="6C1FDD3F" w14:textId="77777777" w:rsidR="00E407DE" w:rsidRPr="00DF06DC" w:rsidRDefault="00E407DE" w:rsidP="00E407DE">
            <w:pPr>
              <w:tabs>
                <w:tab w:val="clear" w:pos="680"/>
                <w:tab w:val="clear" w:pos="907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386D8916" w14:textId="77777777" w:rsidR="0046208E" w:rsidRPr="00BA4C59" w:rsidRDefault="0046208E" w:rsidP="0046208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77BC90" w14:textId="18D2AF16" w:rsidR="00E407DE" w:rsidRPr="00B86C0A" w:rsidRDefault="00697A84" w:rsidP="00B86C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>14,146</w:t>
            </w:r>
          </w:p>
        </w:tc>
        <w:tc>
          <w:tcPr>
            <w:tcW w:w="180" w:type="dxa"/>
            <w:vAlign w:val="bottom"/>
          </w:tcPr>
          <w:p w14:paraId="1589B1C3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FA14DD6" w14:textId="77777777" w:rsidR="0046208E" w:rsidRPr="00BA4C59" w:rsidRDefault="0046208E" w:rsidP="0046208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12CBD" w14:textId="2889E375" w:rsidR="00E407DE" w:rsidRPr="00BA4C59" w:rsidRDefault="00697A84" w:rsidP="00B86C0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>14,032</w:t>
            </w:r>
          </w:p>
        </w:tc>
        <w:tc>
          <w:tcPr>
            <w:tcW w:w="180" w:type="dxa"/>
            <w:vAlign w:val="bottom"/>
          </w:tcPr>
          <w:p w14:paraId="2C0E3FA7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1A4DB8" w14:textId="77777777" w:rsidR="0046208E" w:rsidRPr="00BA4C59" w:rsidRDefault="0046208E" w:rsidP="0046208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CC036" w14:textId="4D809402" w:rsidR="00E407DE" w:rsidRPr="00B86C0A" w:rsidRDefault="00697A84" w:rsidP="00B86C0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80" w:type="dxa"/>
            <w:vAlign w:val="bottom"/>
          </w:tcPr>
          <w:p w14:paraId="3356A997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936D9A" w14:textId="77777777" w:rsidR="00E407DE" w:rsidRPr="00BA4C59" w:rsidRDefault="00E407DE" w:rsidP="00E407D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52D438" w14:textId="39F029CE" w:rsidR="00E407DE" w:rsidRPr="00B86C0A" w:rsidRDefault="00697A84" w:rsidP="00B86C0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A4C59">
              <w:rPr>
                <w:rFonts w:asciiTheme="majorBidi" w:hAnsiTheme="majorBidi" w:cstheme="majorBidi"/>
                <w:sz w:val="30"/>
                <w:szCs w:val="30"/>
              </w:rPr>
              <w:t>2,561</w:t>
            </w:r>
          </w:p>
        </w:tc>
      </w:tr>
      <w:bookmarkEnd w:id="21"/>
    </w:tbl>
    <w:p w14:paraId="01925B6F" w14:textId="77777777" w:rsidR="00203E94" w:rsidRPr="00DF06DC" w:rsidRDefault="00203E94" w:rsidP="00B2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EF3D6D" w14:textId="6514814A" w:rsidR="008D47E6" w:rsidRPr="00DF06DC" w:rsidRDefault="008D47E6" w:rsidP="0086158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 xml:space="preserve">ในปี </w:t>
      </w:r>
      <w:r w:rsidRPr="00DF06DC">
        <w:rPr>
          <w:rFonts w:ascii="Angsana New" w:hAnsi="Angsana New"/>
          <w:sz w:val="30"/>
          <w:szCs w:val="30"/>
        </w:rPr>
        <w:t>256</w:t>
      </w:r>
      <w:r w:rsidR="00E407DE"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431E29" w:rsidRPr="00DF06DC">
        <w:rPr>
          <w:rFonts w:ascii="Angsana New" w:hAnsi="Angsana New"/>
          <w:sz w:val="30"/>
          <w:szCs w:val="30"/>
        </w:rPr>
        <w:t xml:space="preserve"> 191.</w:t>
      </w:r>
      <w:r w:rsidR="004C480C" w:rsidRPr="00DF06DC">
        <w:rPr>
          <w:rFonts w:ascii="Angsana New" w:hAnsi="Angsana New"/>
          <w:sz w:val="30"/>
          <w:szCs w:val="30"/>
        </w:rPr>
        <w:t>33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และ</w:t>
      </w:r>
      <w:r w:rsidR="00447D01" w:rsidRPr="00DF06DC">
        <w:rPr>
          <w:rFonts w:ascii="Angsana New" w:hAnsi="Angsana New"/>
          <w:sz w:val="30"/>
          <w:szCs w:val="30"/>
        </w:rPr>
        <w:t xml:space="preserve"> </w:t>
      </w:r>
      <w:r w:rsidR="001B5BEE">
        <w:rPr>
          <w:rFonts w:ascii="Angsana New" w:hAnsi="Angsana New"/>
          <w:sz w:val="30"/>
          <w:szCs w:val="30"/>
        </w:rPr>
        <w:t>25.22</w:t>
      </w:r>
      <w:r w:rsidRPr="00DF06DC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447D01"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i/>
          <w:iCs/>
          <w:sz w:val="30"/>
          <w:szCs w:val="30"/>
        </w:rPr>
        <w:t>(256</w:t>
      </w:r>
      <w:r w:rsidR="00E407DE" w:rsidRPr="00DF06DC">
        <w:rPr>
          <w:rFonts w:ascii="Angsana New" w:hAnsi="Angsana New"/>
          <w:i/>
          <w:iCs/>
          <w:sz w:val="30"/>
          <w:szCs w:val="30"/>
        </w:rPr>
        <w:t>5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: </w:t>
      </w:r>
      <w:r w:rsidR="00B86C0A">
        <w:rPr>
          <w:rFonts w:ascii="Angsana New" w:hAnsi="Angsana New"/>
          <w:i/>
          <w:iCs/>
          <w:sz w:val="30"/>
          <w:szCs w:val="30"/>
        </w:rPr>
        <w:t>181</w:t>
      </w:r>
      <w:r w:rsidR="004C480C" w:rsidRPr="00DF06DC">
        <w:rPr>
          <w:rFonts w:ascii="Angsana New" w:hAnsi="Angsana New"/>
          <w:i/>
          <w:iCs/>
          <w:sz w:val="30"/>
          <w:szCs w:val="30"/>
        </w:rPr>
        <w:t>.</w:t>
      </w:r>
      <w:r w:rsidR="00B86C0A">
        <w:rPr>
          <w:rFonts w:ascii="Angsana New" w:hAnsi="Angsana New"/>
          <w:i/>
          <w:iCs/>
          <w:sz w:val="30"/>
          <w:szCs w:val="30"/>
        </w:rPr>
        <w:t>27</w:t>
      </w:r>
      <w:r w:rsidR="00E63D4C"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="00E63D4C" w:rsidRPr="00DF06D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63D4C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63D4C" w:rsidRPr="00DF06D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63D4C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07DE" w:rsidRPr="00DF06DC">
        <w:rPr>
          <w:rFonts w:ascii="Angsana New" w:hAnsi="Angsana New"/>
          <w:i/>
          <w:iCs/>
          <w:sz w:val="30"/>
          <w:szCs w:val="30"/>
        </w:rPr>
        <w:t>39.64</w:t>
      </w:r>
      <w:r w:rsidR="00E63D4C"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Pr="00DF06DC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27F2791" w14:textId="77777777" w:rsidR="00867CAB" w:rsidRPr="00DF06DC" w:rsidRDefault="00867CAB" w:rsidP="0086158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0A43E0" w14:textId="77777777" w:rsidR="00BD6D3A" w:rsidRPr="00DF06DC" w:rsidRDefault="00BD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DF06D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3DF19C8" w14:textId="1DB3427C" w:rsidR="00867CAB" w:rsidRPr="00DF06DC" w:rsidRDefault="00867CAB" w:rsidP="00867CA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70ECCB05" w14:textId="77777777" w:rsidR="00867CAB" w:rsidRPr="00DF06DC" w:rsidRDefault="00867CAB" w:rsidP="00867CA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05314" w14:textId="5B202A0C" w:rsidR="00331405" w:rsidRPr="00DF06DC" w:rsidRDefault="00867CAB" w:rsidP="0033140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ละอาคารห้างสรรพสินค้าหลายแห่งที่ให้เช่าแก่บุคคลที่สามตามสัญญาเช่าดำเนินงา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สัญญาเช่าแต่ละฉบับกำหนดระยะเวลาเช่าที่ยกเลิกไม่ได้เป็นเวลา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3 </w:t>
      </w:r>
      <w:r w:rsidRPr="00DF06DC">
        <w:rPr>
          <w:rFonts w:ascii="Angsana New" w:hAnsi="Angsana New" w:hint="cs"/>
          <w:sz w:val="30"/>
          <w:szCs w:val="30"/>
          <w:cs/>
        </w:rPr>
        <w:t>เดือน</w:t>
      </w:r>
      <w:r w:rsidRPr="00DF06DC">
        <w:rPr>
          <w:rFonts w:ascii="Angsana New" w:hAnsi="Angsana New"/>
          <w:sz w:val="30"/>
          <w:szCs w:val="30"/>
          <w:cs/>
        </w:rPr>
        <w:t xml:space="preserve">  </w:t>
      </w:r>
      <w:r w:rsidRPr="00DF06DC">
        <w:rPr>
          <w:rFonts w:ascii="Angsana New" w:hAnsi="Angsana New" w:hint="cs"/>
          <w:sz w:val="30"/>
          <w:szCs w:val="30"/>
          <w:cs/>
        </w:rPr>
        <w:t>ถึง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15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โดยการต่ออายุสัญญาเช่าในภายหลังจะมีการตกลงกับผู้เช่า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สัญญาเช่าอสังหาริมทรัพย์เพื่อการลงทุนกำหนดรายได้ค่าเช่าเป็นจำนวนคงที่และค่าเช่าผันแปร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bookmarkEnd w:id="20"/>
    </w:p>
    <w:p w14:paraId="1AB4920F" w14:textId="3DEFF431" w:rsidR="00A70F03" w:rsidRPr="00DF06DC" w:rsidRDefault="00A70F03" w:rsidP="00331405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1"/>
        <w:gridCol w:w="1587"/>
        <w:gridCol w:w="265"/>
        <w:gridCol w:w="1587"/>
      </w:tblGrid>
      <w:tr w:rsidR="00C50C8C" w:rsidRPr="00DF06DC" w14:paraId="5D4CA6B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D0540" w14:textId="77777777" w:rsidR="00C50C8C" w:rsidRPr="00DF06DC" w:rsidRDefault="00C50C8C" w:rsidP="00E15529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4F94" w14:textId="0FD75CFF" w:rsidR="00C50C8C" w:rsidRPr="00DF06DC" w:rsidRDefault="00740CE7" w:rsidP="00E15529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0C8C" w:rsidRPr="00DF06DC" w14:paraId="54ED484B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E040" w14:textId="77777777" w:rsidR="00C50C8C" w:rsidRPr="00DF06DC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E28C" w14:textId="0CBB6AA2" w:rsidR="00C50C8C" w:rsidRPr="00DF06DC" w:rsidRDefault="00C50C8C" w:rsidP="00E63D4C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07DE" w:rsidRPr="00DF06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F2E5" w14:textId="77777777" w:rsidR="00C50C8C" w:rsidRPr="00DF06DC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1374" w14:textId="5650974F" w:rsidR="00C50C8C" w:rsidRPr="00DF06DC" w:rsidRDefault="00E63D4C" w:rsidP="00E15529">
            <w:pPr>
              <w:pStyle w:val="acctfourfigures"/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407DE" w:rsidRPr="00DF06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63D4C" w:rsidRPr="00DF06DC" w14:paraId="4CC2E458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EC54" w14:textId="77777777" w:rsidR="00E63D4C" w:rsidRPr="00DF06DC" w:rsidRDefault="00E63D4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B15CE" w14:textId="77777777" w:rsidR="00E63D4C" w:rsidRPr="00DF06DC" w:rsidRDefault="00E63D4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37A8" w14:textId="77777777" w:rsidR="00E63D4C" w:rsidRPr="00DF06DC" w:rsidRDefault="00E63D4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0E3C" w14:textId="08055EB8" w:rsidR="00E63D4C" w:rsidRPr="00DF06DC" w:rsidRDefault="00E63D4C" w:rsidP="00E63D4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0C8C" w:rsidRPr="00DF06DC" w14:paraId="33BE715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4887" w14:textId="77777777" w:rsidR="00C50C8C" w:rsidRPr="00DF06DC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05F" w14:textId="68C82D3D" w:rsidR="00C50C8C" w:rsidRPr="00DF06DC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7E53EF" w:rsidRPr="00DF06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07DE" w:rsidRPr="00DF06DC" w14:paraId="2ABB578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094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AA28" w14:textId="0B51DF9E" w:rsidR="00E407DE" w:rsidRPr="00DF06DC" w:rsidRDefault="00BA4C59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934,880</w:t>
            </w:r>
            <w:r w:rsidR="0024294D"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296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A4DC" w14:textId="154B452C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844,862 </w:t>
            </w:r>
          </w:p>
        </w:tc>
      </w:tr>
      <w:tr w:rsidR="00E407DE" w:rsidRPr="00DF06DC" w14:paraId="6C233DCF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381B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6181" w14:textId="7A970E1F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570,995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4D21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DED4" w14:textId="03A95B7D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593,432 </w:t>
            </w:r>
          </w:p>
        </w:tc>
      </w:tr>
      <w:tr w:rsidR="00E407DE" w:rsidRPr="00DF06DC" w14:paraId="32E6B64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2364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6A19" w14:textId="1005B207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228,632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38D1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8DF5" w14:textId="13278E39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253,110 </w:t>
            </w:r>
          </w:p>
        </w:tc>
      </w:tr>
      <w:tr w:rsidR="00E407DE" w:rsidRPr="00DF06DC" w14:paraId="31CD3B6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F6E5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A02" w14:textId="458B6646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45,176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27E6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6CBC" w14:textId="6F87E2F1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47,400 </w:t>
            </w:r>
          </w:p>
        </w:tc>
      </w:tr>
      <w:tr w:rsidR="00E407DE" w:rsidRPr="00DF06DC" w14:paraId="17CA5DD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5607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1732" w14:textId="0FDF59F5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32,957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AC09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AB10" w14:textId="4B1A2745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39,934 </w:t>
            </w:r>
          </w:p>
        </w:tc>
      </w:tr>
      <w:tr w:rsidR="00E407DE" w:rsidRPr="00DF06DC" w14:paraId="215559A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5FC3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9C33" w14:textId="068ACD45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27,957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1AA2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84FC" w14:textId="45615550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56,660 </w:t>
            </w:r>
          </w:p>
        </w:tc>
      </w:tr>
      <w:tr w:rsidR="00E407DE" w:rsidRPr="00DF06DC" w14:paraId="73B0D42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B4DB" w14:textId="77777777" w:rsidR="00E407DE" w:rsidRPr="00DF06DC" w:rsidRDefault="00E407DE" w:rsidP="00E407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1997" w14:textId="5E422E09" w:rsidR="00E407DE" w:rsidRPr="00DF06DC" w:rsidRDefault="00BA4C59" w:rsidP="002429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1,840,597</w:t>
            </w:r>
            <w:r w:rsidR="0024294D"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7C24" w14:textId="77777777" w:rsidR="00E407DE" w:rsidRPr="00DF06DC" w:rsidRDefault="00E407DE" w:rsidP="002429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3318" w14:textId="4212B055" w:rsidR="00E407DE" w:rsidRPr="00DF06DC" w:rsidRDefault="0024294D" w:rsidP="002429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1,835,398 </w:t>
            </w:r>
          </w:p>
        </w:tc>
      </w:tr>
    </w:tbl>
    <w:p w14:paraId="4710800C" w14:textId="59ACC73D" w:rsidR="0013249A" w:rsidRPr="00DF06DC" w:rsidRDefault="0013249A" w:rsidP="00842A67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C016422" w14:textId="77777777" w:rsidR="00FE5CE6" w:rsidRPr="00DF06DC" w:rsidRDefault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05193B8" w14:textId="3CD394D4" w:rsidR="00B36CF2" w:rsidRPr="00DF06DC" w:rsidRDefault="008E752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3028ADF9" w14:textId="77777777" w:rsidR="00730BB1" w:rsidRPr="00BA4C59" w:rsidRDefault="00730BB1" w:rsidP="0073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720"/>
        <w:gridCol w:w="270"/>
        <w:gridCol w:w="1530"/>
        <w:gridCol w:w="270"/>
        <w:gridCol w:w="1530"/>
        <w:gridCol w:w="270"/>
        <w:gridCol w:w="1530"/>
      </w:tblGrid>
      <w:tr w:rsidR="00271930" w:rsidRPr="00DF06DC" w14:paraId="0DD7C78E" w14:textId="77777777" w:rsidTr="00271930">
        <w:trPr>
          <w:tblHeader/>
        </w:trPr>
        <w:tc>
          <w:tcPr>
            <w:tcW w:w="3492" w:type="dxa"/>
          </w:tcPr>
          <w:p w14:paraId="649CC85E" w14:textId="77777777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DFCC3A1" w14:textId="77777777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69F23" w14:textId="28DA690C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6C477EC9" w14:textId="21AF4EF7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1930" w:rsidRPr="00DF06DC" w14:paraId="6C7E2B40" w14:textId="77777777" w:rsidTr="00271930">
        <w:trPr>
          <w:tblHeader/>
        </w:trPr>
        <w:tc>
          <w:tcPr>
            <w:tcW w:w="3492" w:type="dxa"/>
          </w:tcPr>
          <w:p w14:paraId="2A0F40AB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99F7F5" w14:textId="3A1395D4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1587047" w14:textId="1C67BA9D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AE974F" w14:textId="5F03D6E8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28EF8B51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08C05F32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5710C08D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73A40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3632B30B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20B8855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97AEB6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651D5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E50CB" w14:textId="77777777" w:rsidR="00271930" w:rsidRPr="00DF06DC" w:rsidRDefault="00271930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71930" w:rsidRPr="00DF06DC" w14:paraId="62F29E91" w14:textId="77777777" w:rsidTr="00271930">
        <w:trPr>
          <w:tblHeader/>
        </w:trPr>
        <w:tc>
          <w:tcPr>
            <w:tcW w:w="3492" w:type="dxa"/>
          </w:tcPr>
          <w:p w14:paraId="3F4E163C" w14:textId="77777777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BE2C011" w14:textId="77777777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608CE" w14:textId="3CCA671E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72B9F4D6" w14:textId="28D82026" w:rsidR="00271930" w:rsidRPr="00DF06DC" w:rsidRDefault="00271930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930" w:rsidRPr="00DF06DC" w14:paraId="1B2CFD9F" w14:textId="77777777" w:rsidTr="00271930">
        <w:tc>
          <w:tcPr>
            <w:tcW w:w="3492" w:type="dxa"/>
            <w:shd w:val="clear" w:color="auto" w:fill="auto"/>
          </w:tcPr>
          <w:p w14:paraId="10B9FF04" w14:textId="77777777" w:rsidR="00271930" w:rsidRPr="00DF06DC" w:rsidRDefault="00271930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64EB80A0" w14:textId="77777777" w:rsidR="00271930" w:rsidRPr="00DF06DC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A4B44" w14:textId="04EF21AC" w:rsidR="00271930" w:rsidRPr="00DF06DC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CA83F5" w14:textId="2D9C86C0" w:rsidR="00271930" w:rsidRPr="00DF06DC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0C58" w14:textId="77777777" w:rsidR="00271930" w:rsidRPr="00DF06DC" w:rsidRDefault="00271930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276A9B" w14:textId="77777777" w:rsidR="00271930" w:rsidRPr="00DF06DC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7F98" w14:textId="77777777" w:rsidR="00271930" w:rsidRPr="00DF06DC" w:rsidRDefault="00271930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F8C868" w14:textId="77777777" w:rsidR="00271930" w:rsidRPr="00DF06DC" w:rsidRDefault="00271930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033C" w:rsidRPr="00DF06DC" w14:paraId="02B60B52" w14:textId="77777777" w:rsidTr="001E5009">
        <w:tc>
          <w:tcPr>
            <w:tcW w:w="3492" w:type="dxa"/>
            <w:shd w:val="clear" w:color="auto" w:fill="auto"/>
          </w:tcPr>
          <w:p w14:paraId="280A8D50" w14:textId="1983E60D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="00C9573A" w:rsidRPr="00DF06DC">
              <w:rPr>
                <w:rFonts w:ascii="Angsana New" w:hAnsi="Angsana New"/>
                <w:sz w:val="30"/>
                <w:szCs w:val="30"/>
              </w:rPr>
              <w:t>-</w:t>
            </w:r>
            <w:r w:rsidR="00C9573A"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shd w:val="clear" w:color="auto" w:fill="auto"/>
          </w:tcPr>
          <w:p w14:paraId="0A8DEDEC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3620D3" w14:textId="39B25C5B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C1F3359" w14:textId="78983C9A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313,</w:t>
            </w:r>
            <w:r w:rsidR="001E5009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70" w:type="dxa"/>
            <w:shd w:val="clear" w:color="auto" w:fill="auto"/>
          </w:tcPr>
          <w:p w14:paraId="2401A378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DE8E6AB" w14:textId="791F775A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10,007</w:t>
            </w:r>
          </w:p>
        </w:tc>
        <w:tc>
          <w:tcPr>
            <w:tcW w:w="270" w:type="dxa"/>
            <w:shd w:val="clear" w:color="auto" w:fill="auto"/>
          </w:tcPr>
          <w:p w14:paraId="1AE6112E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72DCA49" w14:textId="05B27D06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323,</w:t>
            </w:r>
            <w:r w:rsidR="00FC5E3B"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788</w:t>
            </w:r>
          </w:p>
        </w:tc>
      </w:tr>
      <w:tr w:rsidR="0036033C" w:rsidRPr="00DF06DC" w14:paraId="42A0A9B8" w14:textId="77777777" w:rsidTr="001E5009">
        <w:tc>
          <w:tcPr>
            <w:tcW w:w="3492" w:type="dxa"/>
            <w:shd w:val="clear" w:color="auto" w:fill="auto"/>
          </w:tcPr>
          <w:p w14:paraId="1CDCF02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0239EE23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5C11347" w14:textId="01ED2891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7C1E6FA" w14:textId="3BFA9F9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22,697</w:t>
            </w:r>
          </w:p>
        </w:tc>
        <w:tc>
          <w:tcPr>
            <w:tcW w:w="270" w:type="dxa"/>
            <w:shd w:val="clear" w:color="auto" w:fill="auto"/>
          </w:tcPr>
          <w:p w14:paraId="14C7006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16650DF" w14:textId="7BFA3FB4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55,963</w:t>
            </w:r>
          </w:p>
        </w:tc>
        <w:tc>
          <w:tcPr>
            <w:tcW w:w="270" w:type="dxa"/>
            <w:shd w:val="clear" w:color="auto" w:fill="auto"/>
          </w:tcPr>
          <w:p w14:paraId="3D39475D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739825" w14:textId="7E9AFC09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78,660</w:t>
            </w:r>
          </w:p>
        </w:tc>
      </w:tr>
      <w:tr w:rsidR="001E5009" w:rsidRPr="00DF06DC" w14:paraId="50E9EAF9" w14:textId="77777777" w:rsidTr="001E5009">
        <w:tc>
          <w:tcPr>
            <w:tcW w:w="3492" w:type="dxa"/>
            <w:shd w:val="clear" w:color="auto" w:fill="auto"/>
          </w:tcPr>
          <w:p w14:paraId="52D400D3" w14:textId="0BFBBD22" w:rsidR="001E5009" w:rsidRPr="00DF06DC" w:rsidRDefault="00CE4E9E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shd w:val="clear" w:color="auto" w:fill="auto"/>
          </w:tcPr>
          <w:p w14:paraId="2A307845" w14:textId="77777777" w:rsidR="001E5009" w:rsidRPr="00DF06DC" w:rsidRDefault="001E5009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082ABD6" w14:textId="77777777" w:rsidR="001E5009" w:rsidRPr="00DF06DC" w:rsidRDefault="001E5009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06F022" w14:textId="5F03AC47" w:rsidR="001E5009" w:rsidRPr="00DF06DC" w:rsidRDefault="001E5009" w:rsidP="001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270" w:type="dxa"/>
            <w:shd w:val="clear" w:color="auto" w:fill="auto"/>
          </w:tcPr>
          <w:p w14:paraId="35371574" w14:textId="77777777" w:rsidR="001E5009" w:rsidRPr="00DF06DC" w:rsidRDefault="001E5009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3ED976" w14:textId="2AF502DA" w:rsidR="001E5009" w:rsidRPr="00DF06DC" w:rsidRDefault="001E5009" w:rsidP="001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940F0" w14:textId="77777777" w:rsidR="001E5009" w:rsidRPr="00DF06DC" w:rsidRDefault="001E5009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ACEC16" w14:textId="5BF714E6" w:rsidR="001E5009" w:rsidRPr="00DF06DC" w:rsidRDefault="001E5009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(413)</w:t>
            </w:r>
          </w:p>
        </w:tc>
      </w:tr>
      <w:tr w:rsidR="0036033C" w:rsidRPr="00DF06DC" w14:paraId="1F641C38" w14:textId="77777777" w:rsidTr="001E5009">
        <w:tc>
          <w:tcPr>
            <w:tcW w:w="3492" w:type="dxa"/>
            <w:shd w:val="clear" w:color="auto" w:fill="auto"/>
          </w:tcPr>
          <w:p w14:paraId="36B001E9" w14:textId="6CFA51E8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</w:tcPr>
          <w:p w14:paraId="32BC7132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C47A79D" w14:textId="037175AF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0885A5A" w14:textId="5FE833CB" w:rsidR="0036033C" w:rsidRPr="00DF06DC" w:rsidRDefault="0036033C" w:rsidP="001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18,959</w:t>
            </w:r>
          </w:p>
        </w:tc>
        <w:tc>
          <w:tcPr>
            <w:tcW w:w="270" w:type="dxa"/>
            <w:shd w:val="clear" w:color="auto" w:fill="auto"/>
          </w:tcPr>
          <w:p w14:paraId="79FF005D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6BDEF8A" w14:textId="2F0A7CEA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(18,959)</w:t>
            </w:r>
          </w:p>
        </w:tc>
        <w:tc>
          <w:tcPr>
            <w:tcW w:w="270" w:type="dxa"/>
            <w:shd w:val="clear" w:color="auto" w:fill="auto"/>
          </w:tcPr>
          <w:p w14:paraId="7F9B4F6E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43280D" w14:textId="470AAC2C" w:rsidR="0036033C" w:rsidRPr="00DF06DC" w:rsidRDefault="0036033C" w:rsidP="001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36033C" w:rsidRPr="00DF06DC" w14:paraId="0EE8827A" w14:textId="77777777" w:rsidTr="001E5009">
        <w:tc>
          <w:tcPr>
            <w:tcW w:w="3492" w:type="dxa"/>
            <w:shd w:val="clear" w:color="auto" w:fill="auto"/>
          </w:tcPr>
          <w:p w14:paraId="3CFC952C" w14:textId="4E5740BB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6286E0" w14:textId="7933471A" w:rsidR="0036033C" w:rsidRPr="00DF06DC" w:rsidRDefault="0036033C" w:rsidP="00AC1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  <w:t>1</w:t>
            </w:r>
            <w:r w:rsidR="0027779E" w:rsidRPr="00DF06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AE8AA77" w14:textId="024F46FA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C09922D" w14:textId="3B9F8110" w:rsidR="0036033C" w:rsidRPr="003E36DA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6,55</w:t>
            </w:r>
            <w:r w:rsidRPr="00DF06DC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639AAA7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54AE7F" w14:textId="03BCAD44" w:rsidR="0036033C" w:rsidRPr="00DF06DC" w:rsidRDefault="0036033C" w:rsidP="001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71248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452D53" w14:textId="286984BE" w:rsidR="0036033C" w:rsidRPr="00DF06DC" w:rsidRDefault="0036033C" w:rsidP="001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6,55</w:t>
            </w:r>
            <w:r w:rsidRPr="00DF06DC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3</w:t>
            </w:r>
          </w:p>
        </w:tc>
      </w:tr>
      <w:tr w:rsidR="0036033C" w:rsidRPr="00DF06DC" w14:paraId="2BF75DB6" w14:textId="77777777" w:rsidTr="00BA4C59">
        <w:tc>
          <w:tcPr>
            <w:tcW w:w="3492" w:type="dxa"/>
            <w:shd w:val="clear" w:color="auto" w:fill="auto"/>
          </w:tcPr>
          <w:p w14:paraId="7C6EDC40" w14:textId="1E6E4574" w:rsidR="0036033C" w:rsidRPr="00DF06DC" w:rsidRDefault="0036033C" w:rsidP="0036033C">
            <w:pPr>
              <w:spacing w:line="200" w:lineRule="atLeast"/>
              <w:ind w:left="230" w:right="63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9573A" w:rsidRPr="00DF0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C9573A"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shd w:val="clear" w:color="auto" w:fill="auto"/>
          </w:tcPr>
          <w:p w14:paraId="496F27EF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5F30581" w14:textId="7CDD1B59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855E1" w14:textId="7D63F665" w:rsidR="0036033C" w:rsidRPr="00DF06DC" w:rsidRDefault="003E36DA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361,577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392E0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51D8" w14:textId="4B5E593C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ECDB2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5F3D0" w14:textId="193701EE" w:rsidR="0036033C" w:rsidRPr="00DF06DC" w:rsidRDefault="003E36DA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408,588</w:t>
            </w:r>
          </w:p>
        </w:tc>
      </w:tr>
      <w:tr w:rsidR="0036033C" w:rsidRPr="00DF06DC" w14:paraId="5E6B45B7" w14:textId="77777777" w:rsidTr="00271930">
        <w:tc>
          <w:tcPr>
            <w:tcW w:w="3492" w:type="dxa"/>
            <w:shd w:val="clear" w:color="auto" w:fill="auto"/>
          </w:tcPr>
          <w:p w14:paraId="4BD2DF5D" w14:textId="69347D6B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3D646D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181AA" w14:textId="485BC661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00643C" w14:textId="04BDC8FB" w:rsidR="0036033C" w:rsidRPr="00DF06DC" w:rsidRDefault="00F063E5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22,097</w:t>
            </w:r>
          </w:p>
        </w:tc>
        <w:tc>
          <w:tcPr>
            <w:tcW w:w="270" w:type="dxa"/>
          </w:tcPr>
          <w:p w14:paraId="6F12168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6425C" w14:textId="64CF58C2" w:rsidR="0036033C" w:rsidRPr="00DF06DC" w:rsidRDefault="00F063E5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80,477</w:t>
            </w:r>
          </w:p>
        </w:tc>
        <w:tc>
          <w:tcPr>
            <w:tcW w:w="270" w:type="dxa"/>
          </w:tcPr>
          <w:p w14:paraId="395C81B0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E8149B" w14:textId="7D01DF85" w:rsidR="0036033C" w:rsidRPr="00DF06DC" w:rsidRDefault="007D02B1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102,574</w:t>
            </w:r>
          </w:p>
        </w:tc>
      </w:tr>
      <w:tr w:rsidR="0036033C" w:rsidRPr="00DF06DC" w14:paraId="436DCDBC" w14:textId="77777777" w:rsidTr="00271930">
        <w:tc>
          <w:tcPr>
            <w:tcW w:w="3492" w:type="dxa"/>
            <w:shd w:val="clear" w:color="auto" w:fill="auto"/>
          </w:tcPr>
          <w:p w14:paraId="1A5DE846" w14:textId="24310DFF" w:rsidR="0036033C" w:rsidRPr="00DF06DC" w:rsidRDefault="00F063E5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71334E8E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22B916" w14:textId="4E676FA8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BBA00C" w14:textId="2BC4582A" w:rsidR="0036033C" w:rsidRPr="00DF06DC" w:rsidRDefault="00F063E5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(4</w:t>
            </w:r>
            <w:r w:rsidR="00D6106C">
              <w:rPr>
                <w:rFonts w:asciiTheme="majorBidi" w:eastAsia="MS Mincho" w:hAnsiTheme="majorBidi" w:cstheme="majorBidi"/>
                <w:sz w:val="30"/>
                <w:szCs w:val="30"/>
              </w:rPr>
              <w:t>89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3F79A37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4101E" w14:textId="018D0058" w:rsidR="0036033C" w:rsidRPr="00DF06DC" w:rsidRDefault="00F063E5" w:rsidP="007D0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B0419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E90B92" w14:textId="58E9FFF6" w:rsidR="0036033C" w:rsidRPr="00DF06DC" w:rsidRDefault="007D02B1" w:rsidP="007D0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2B3D8F"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</w:t>
            </w:r>
            <w:r w:rsidR="002B3D8F">
              <w:rPr>
                <w:rFonts w:asciiTheme="majorBidi" w:eastAsia="MS Mincho" w:hAnsiTheme="majorBidi" w:cstheme="majorBidi"/>
                <w:sz w:val="30"/>
                <w:szCs w:val="30"/>
              </w:rPr>
              <w:t>89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36033C" w:rsidRPr="00DF06DC" w14:paraId="4CFDC97A" w14:textId="77777777" w:rsidTr="00271930">
        <w:tc>
          <w:tcPr>
            <w:tcW w:w="3492" w:type="dxa"/>
            <w:shd w:val="clear" w:color="auto" w:fill="auto"/>
          </w:tcPr>
          <w:p w14:paraId="7D140604" w14:textId="0A56CF15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vAlign w:val="center"/>
          </w:tcPr>
          <w:p w14:paraId="7D584A8C" w14:textId="10559E64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80E72D" w14:textId="58598536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437B261" w14:textId="4630C880" w:rsidR="0036033C" w:rsidRPr="00DF06DC" w:rsidRDefault="00F063E5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90,106</w:t>
            </w:r>
          </w:p>
        </w:tc>
        <w:tc>
          <w:tcPr>
            <w:tcW w:w="270" w:type="dxa"/>
          </w:tcPr>
          <w:p w14:paraId="67C2EE8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44BEB4" w14:textId="1C8770AC" w:rsidR="0036033C" w:rsidRPr="00DF06DC" w:rsidRDefault="007D02B1" w:rsidP="00F063E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(90,106)</w:t>
            </w:r>
          </w:p>
        </w:tc>
        <w:tc>
          <w:tcPr>
            <w:tcW w:w="270" w:type="dxa"/>
          </w:tcPr>
          <w:p w14:paraId="3454D230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104A43" w14:textId="697E3F78" w:rsidR="0036033C" w:rsidRPr="00DF06DC" w:rsidRDefault="007D02B1" w:rsidP="007D0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6033C" w:rsidRPr="00DF06DC" w14:paraId="37DE720F" w14:textId="77777777" w:rsidTr="00271930">
        <w:tc>
          <w:tcPr>
            <w:tcW w:w="3492" w:type="dxa"/>
            <w:shd w:val="clear" w:color="auto" w:fill="auto"/>
          </w:tcPr>
          <w:p w14:paraId="545E5B4A" w14:textId="35C7C87A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  <w:vAlign w:val="center"/>
          </w:tcPr>
          <w:p w14:paraId="4D30C814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20371D6" w14:textId="3F30C635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209276" w14:textId="28CFD74A" w:rsidR="0036033C" w:rsidRPr="00DF06DC" w:rsidRDefault="00F063E5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473,</w:t>
            </w:r>
            <w:r w:rsidR="00BA4C5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291</w:t>
            </w:r>
          </w:p>
        </w:tc>
        <w:tc>
          <w:tcPr>
            <w:tcW w:w="270" w:type="dxa"/>
          </w:tcPr>
          <w:p w14:paraId="2F9F9AF3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23CD9BB5" w:rsidR="0036033C" w:rsidRPr="00DF06DC" w:rsidRDefault="007D02B1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37,382</w:t>
            </w:r>
          </w:p>
        </w:tc>
        <w:tc>
          <w:tcPr>
            <w:tcW w:w="270" w:type="dxa"/>
          </w:tcPr>
          <w:p w14:paraId="69BADDF5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E1F771" w14:textId="569860CD" w:rsidR="0036033C" w:rsidRPr="00DF06DC" w:rsidRDefault="007D02B1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510,</w:t>
            </w:r>
            <w:r w:rsidR="00BA4C5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673</w:t>
            </w:r>
          </w:p>
        </w:tc>
      </w:tr>
      <w:tr w:rsidR="0036033C" w:rsidRPr="00BA4C59" w14:paraId="129CC204" w14:textId="77777777" w:rsidTr="00BA4C59">
        <w:trPr>
          <w:trHeight w:hRule="exact" w:val="147"/>
        </w:trPr>
        <w:tc>
          <w:tcPr>
            <w:tcW w:w="3492" w:type="dxa"/>
            <w:shd w:val="clear" w:color="auto" w:fill="auto"/>
          </w:tcPr>
          <w:p w14:paraId="6BCA7247" w14:textId="77777777" w:rsidR="0036033C" w:rsidRPr="00BA4C59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2"/>
                <w:szCs w:val="12"/>
              </w:rPr>
            </w:pPr>
          </w:p>
          <w:p w14:paraId="508EFCE9" w14:textId="77777777" w:rsidR="0036033C" w:rsidRPr="00BA4C59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vAlign w:val="center"/>
          </w:tcPr>
          <w:p w14:paraId="21A752DA" w14:textId="77777777" w:rsidR="0036033C" w:rsidRPr="00BA4C59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32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</w:tcPr>
          <w:p w14:paraId="317D5490" w14:textId="63788586" w:rsidR="0036033C" w:rsidRPr="00BA4C59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095DE3" w14:textId="7932EB64" w:rsidR="0036033C" w:rsidRPr="00BA4C59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763B53E" w14:textId="77777777" w:rsidR="0036033C" w:rsidRPr="00BA4C59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2CD4F4" w14:textId="77777777" w:rsidR="0036033C" w:rsidRPr="00BA4C59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F26EC7" w14:textId="77777777" w:rsidR="0036033C" w:rsidRPr="00BA4C59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90B5D6" w14:textId="77777777" w:rsidR="0036033C" w:rsidRPr="00BA4C59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6033C" w:rsidRPr="00DF06DC" w14:paraId="24086F0D" w14:textId="77777777" w:rsidTr="00271930">
        <w:tc>
          <w:tcPr>
            <w:tcW w:w="3492" w:type="dxa"/>
            <w:shd w:val="clear" w:color="auto" w:fill="auto"/>
          </w:tcPr>
          <w:p w14:paraId="22CBBCD1" w14:textId="7E3EFE39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center"/>
          </w:tcPr>
          <w:p w14:paraId="5C3C5517" w14:textId="77777777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3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E1A91" w14:textId="2B2241A0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219C81" w14:textId="3021EE42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DC307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FA5EE" w14:textId="77777777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D72C2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A8210B" w14:textId="77777777" w:rsidR="0036033C" w:rsidRPr="00DF06DC" w:rsidRDefault="0036033C" w:rsidP="0036033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033C" w:rsidRPr="00DF06DC" w14:paraId="5D5DC6A2" w14:textId="77777777" w:rsidTr="00271930">
        <w:tc>
          <w:tcPr>
            <w:tcW w:w="3492" w:type="dxa"/>
            <w:shd w:val="clear" w:color="auto" w:fill="auto"/>
          </w:tcPr>
          <w:p w14:paraId="72990735" w14:textId="7C22F71E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  <w:r w:rsidR="00C9573A"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9573A" w:rsidRPr="00DF06DC">
              <w:rPr>
                <w:rFonts w:ascii="Angsana New" w:hAnsi="Angsana New"/>
                <w:sz w:val="30"/>
                <w:szCs w:val="30"/>
              </w:rPr>
              <w:t>-</w:t>
            </w:r>
            <w:r w:rsidR="00C9573A"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vAlign w:val="center"/>
          </w:tcPr>
          <w:p w14:paraId="3DA6BA7B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A23D2" w14:textId="11993584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67368C" w14:textId="7C117810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123,</w:t>
            </w:r>
            <w:r w:rsidR="006335F0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14:paraId="47A46776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21E21A" w14:textId="3C685556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3EBB6D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D152AF" w14:textId="57B1E22D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123,</w:t>
            </w:r>
            <w:r w:rsidR="006335F0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302</w:t>
            </w:r>
          </w:p>
        </w:tc>
      </w:tr>
      <w:tr w:rsidR="0036033C" w:rsidRPr="00DF06DC" w14:paraId="02D3D475" w14:textId="77777777" w:rsidTr="00271930">
        <w:tc>
          <w:tcPr>
            <w:tcW w:w="3492" w:type="dxa"/>
            <w:shd w:val="clear" w:color="auto" w:fill="auto"/>
          </w:tcPr>
          <w:p w14:paraId="719A247E" w14:textId="24BC369C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center"/>
          </w:tcPr>
          <w:p w14:paraId="5FC6F415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A2FFA" w14:textId="404CDCFF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BC211C" w14:textId="0E0C3188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37,</w:t>
            </w:r>
            <w:r w:rsidR="006335F0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114ED7F0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BEBE79" w14:textId="3C21B6E6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9DE8D8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FA8BDA" w14:textId="25F350DD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37,</w:t>
            </w:r>
            <w:r w:rsidR="006335F0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434</w:t>
            </w:r>
          </w:p>
        </w:tc>
      </w:tr>
      <w:tr w:rsidR="00CE70AC" w:rsidRPr="00DF06DC" w14:paraId="5E6DC14E" w14:textId="77777777" w:rsidTr="00271930">
        <w:tc>
          <w:tcPr>
            <w:tcW w:w="3492" w:type="dxa"/>
            <w:shd w:val="clear" w:color="auto" w:fill="auto"/>
          </w:tcPr>
          <w:p w14:paraId="379D4163" w14:textId="721A3B1D" w:rsidR="00CE70AC" w:rsidRPr="00DF06DC" w:rsidRDefault="00CE4E9E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vAlign w:val="center"/>
          </w:tcPr>
          <w:p w14:paraId="26E255A6" w14:textId="77777777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C7D3F" w14:textId="77777777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5DBFB8" w14:textId="7962AF67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(155)</w:t>
            </w:r>
          </w:p>
        </w:tc>
        <w:tc>
          <w:tcPr>
            <w:tcW w:w="270" w:type="dxa"/>
          </w:tcPr>
          <w:p w14:paraId="5F90A38C" w14:textId="77777777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DF2A6B" w14:textId="59F00A09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E6B2EAC" w14:textId="77777777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EA7A97" w14:textId="165AB4AF" w:rsidR="00CE70AC" w:rsidRPr="00DF06DC" w:rsidRDefault="00CE70A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(155)</w:t>
            </w:r>
          </w:p>
        </w:tc>
      </w:tr>
      <w:tr w:rsidR="0036033C" w:rsidRPr="00DF06DC" w14:paraId="5F6C3766" w14:textId="77777777" w:rsidTr="00271930">
        <w:tc>
          <w:tcPr>
            <w:tcW w:w="3492" w:type="dxa"/>
            <w:shd w:val="clear" w:color="auto" w:fill="auto"/>
          </w:tcPr>
          <w:p w14:paraId="40AF3631" w14:textId="15E620F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1CBED304" w14:textId="7C656E9D" w:rsidR="0036033C" w:rsidRPr="00DF06DC" w:rsidRDefault="0036033C" w:rsidP="00CE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</w:t>
            </w:r>
            <w:r w:rsidR="00CE70AC" w:rsidRPr="00DF06DC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B1F26E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AE45B8" w14:textId="580176DE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1,293</w:t>
            </w:r>
          </w:p>
        </w:tc>
        <w:tc>
          <w:tcPr>
            <w:tcW w:w="270" w:type="dxa"/>
          </w:tcPr>
          <w:p w14:paraId="60B582ED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6CAB32" w14:textId="4B3A1178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F062A0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045636" w14:textId="0DBCF4E0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1,293</w:t>
            </w:r>
          </w:p>
        </w:tc>
      </w:tr>
      <w:tr w:rsidR="0036033C" w:rsidRPr="00DF06DC" w14:paraId="4DDAE29A" w14:textId="77777777" w:rsidTr="0036033C">
        <w:tc>
          <w:tcPr>
            <w:tcW w:w="3492" w:type="dxa"/>
            <w:shd w:val="clear" w:color="auto" w:fill="auto"/>
          </w:tcPr>
          <w:p w14:paraId="3C54B45F" w14:textId="0B101349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  <w:r w:rsidR="00C9573A"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9573A" w:rsidRPr="00DF0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C9573A"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vAlign w:val="center"/>
          </w:tcPr>
          <w:p w14:paraId="73AE86E8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3F39A" w14:textId="6E8EB479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277A08" w14:textId="2EBA8D8B" w:rsidR="0036033C" w:rsidRPr="00DF06DC" w:rsidRDefault="003E36DA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161,874</w:t>
            </w:r>
          </w:p>
        </w:tc>
        <w:tc>
          <w:tcPr>
            <w:tcW w:w="270" w:type="dxa"/>
            <w:vAlign w:val="bottom"/>
          </w:tcPr>
          <w:p w14:paraId="5E81542E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87494C" w14:textId="6945E612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B13A14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1E20BD" w14:textId="1C09F763" w:rsidR="0036033C" w:rsidRPr="00DF06DC" w:rsidRDefault="003E36DA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E36D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161,874</w:t>
            </w:r>
          </w:p>
        </w:tc>
      </w:tr>
      <w:tr w:rsidR="0036033C" w:rsidRPr="00DF06DC" w14:paraId="014E8591" w14:textId="77777777" w:rsidTr="00271930">
        <w:tc>
          <w:tcPr>
            <w:tcW w:w="3492" w:type="dxa"/>
          </w:tcPr>
          <w:p w14:paraId="6134162B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center"/>
          </w:tcPr>
          <w:p w14:paraId="37422AEB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030FF" w14:textId="097A635A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479B4" w14:textId="10FD413C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49,344</w:t>
            </w:r>
          </w:p>
        </w:tc>
        <w:tc>
          <w:tcPr>
            <w:tcW w:w="270" w:type="dxa"/>
            <w:shd w:val="clear" w:color="auto" w:fill="auto"/>
          </w:tcPr>
          <w:p w14:paraId="322D9175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320FA6" w14:textId="7731E282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F0B2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AAAB0D3" w14:textId="5E5D6AAE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49,344</w:t>
            </w:r>
          </w:p>
        </w:tc>
      </w:tr>
      <w:tr w:rsidR="006335F0" w:rsidRPr="00DF06DC" w14:paraId="412631E7" w14:textId="77777777" w:rsidTr="00271930">
        <w:tc>
          <w:tcPr>
            <w:tcW w:w="3492" w:type="dxa"/>
          </w:tcPr>
          <w:p w14:paraId="6AD0BF1F" w14:textId="4B18B718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0" w:type="dxa"/>
            <w:vAlign w:val="center"/>
          </w:tcPr>
          <w:p w14:paraId="6540F2CF" w14:textId="77777777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FD46E" w14:textId="77777777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F7542A5" w14:textId="41D23932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508AA71B" w14:textId="77777777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23997B0" w14:textId="4FCB8C36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D35D2" w14:textId="77777777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C868EEF" w14:textId="40D2895A" w:rsidR="006335F0" w:rsidRPr="00DF06DC" w:rsidRDefault="006335F0" w:rsidP="00633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307</w:t>
            </w:r>
          </w:p>
        </w:tc>
      </w:tr>
      <w:tr w:rsidR="0036033C" w:rsidRPr="00DF06DC" w14:paraId="4B458517" w14:textId="77777777" w:rsidTr="00B236D6">
        <w:tc>
          <w:tcPr>
            <w:tcW w:w="3492" w:type="dxa"/>
          </w:tcPr>
          <w:p w14:paraId="24BD4C84" w14:textId="740FEAA8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20" w:type="dxa"/>
            <w:vAlign w:val="center"/>
          </w:tcPr>
          <w:p w14:paraId="42031992" w14:textId="58326E9E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F9144" w14:textId="173E099A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2D1808" w14:textId="10D53071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3E36DA">
              <w:rPr>
                <w:rFonts w:asciiTheme="majorBidi" w:eastAsia="MS Mincho" w:hAnsiTheme="majorBidi" w:cstheme="majorBidi"/>
                <w:sz w:val="30"/>
                <w:szCs w:val="30"/>
              </w:rPr>
              <w:t>489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FFA79A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CD775F" w14:textId="4ECEDE8A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9225E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0586C75" w14:textId="4CB351A2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3E36DA">
              <w:rPr>
                <w:rFonts w:asciiTheme="majorBidi" w:eastAsia="MS Mincho" w:hAnsiTheme="majorBidi" w:cstheme="majorBidi"/>
                <w:sz w:val="30"/>
                <w:szCs w:val="30"/>
              </w:rPr>
              <w:t>489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36033C" w:rsidRPr="00DF06DC" w14:paraId="7B4CBEFB" w14:textId="77777777" w:rsidTr="00B236D6">
        <w:tc>
          <w:tcPr>
            <w:tcW w:w="3492" w:type="dxa"/>
          </w:tcPr>
          <w:p w14:paraId="3C66C958" w14:textId="2C0B5A04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  <w:vAlign w:val="center"/>
          </w:tcPr>
          <w:p w14:paraId="643EA171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E0EAC" w14:textId="0BF8D63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1BA18" w14:textId="6FF7B2F7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211,0</w:t>
            </w:r>
            <w:r w:rsidR="00BA4C5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CECD726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C1FE" w14:textId="7F4C620E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D0A68" w14:textId="77777777" w:rsidR="0036033C" w:rsidRPr="00DF06DC" w:rsidRDefault="0036033C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2F84" w14:textId="235A9919" w:rsidR="0036033C" w:rsidRPr="00DF06DC" w:rsidRDefault="006335F0" w:rsidP="0036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211,0</w:t>
            </w:r>
            <w:r w:rsidR="00BA4C5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</w:tbl>
    <w:p w14:paraId="7F8CE535" w14:textId="77777777" w:rsidR="00077721" w:rsidRDefault="00077721">
      <w: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450"/>
        <w:gridCol w:w="270"/>
        <w:gridCol w:w="1530"/>
        <w:gridCol w:w="270"/>
        <w:gridCol w:w="1530"/>
        <w:gridCol w:w="270"/>
        <w:gridCol w:w="1530"/>
      </w:tblGrid>
      <w:tr w:rsidR="00503CC9" w:rsidRPr="00DF06DC" w14:paraId="5BA3BE76" w14:textId="77777777" w:rsidTr="00503CC9">
        <w:trPr>
          <w:trHeight w:hRule="exact" w:val="471"/>
        </w:trPr>
        <w:tc>
          <w:tcPr>
            <w:tcW w:w="3492" w:type="dxa"/>
            <w:shd w:val="clear" w:color="auto" w:fill="auto"/>
            <w:vAlign w:val="bottom"/>
          </w:tcPr>
          <w:p w14:paraId="7FF45041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5AB7D05D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C15846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BCD0D0" w14:textId="02D0E2E3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3CC9" w:rsidRPr="00DF06DC" w14:paraId="2C16DB65" w14:textId="77777777" w:rsidTr="00503CC9">
        <w:trPr>
          <w:trHeight w:hRule="exact" w:val="1415"/>
        </w:trPr>
        <w:tc>
          <w:tcPr>
            <w:tcW w:w="3492" w:type="dxa"/>
            <w:shd w:val="clear" w:color="auto" w:fill="auto"/>
            <w:vAlign w:val="bottom"/>
          </w:tcPr>
          <w:p w14:paraId="50E739E2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51A46A18" w14:textId="17BD466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6F023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457835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69215993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3F7651D1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72B74B40" w14:textId="392D8A9B" w:rsidR="00503CC9" w:rsidRPr="00503CC9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7CCEBC99" w14:textId="77777777" w:rsidR="00503CC9" w:rsidRPr="00503CC9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2B2152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48AA056E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263E95" w14:textId="3D9F211B" w:rsidR="00503CC9" w:rsidRPr="00503CC9" w:rsidRDefault="00503CC9" w:rsidP="00503CC9">
            <w:pPr>
              <w:pStyle w:val="acctfourfigures"/>
              <w:tabs>
                <w:tab w:val="clear" w:pos="765"/>
                <w:tab w:val="decimal" w:pos="121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3CC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303B9D7E" w14:textId="77777777" w:rsidR="00503CC9" w:rsidRPr="00503CC9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C5E1FA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7AED23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15A98F" w14:textId="7CE85631" w:rsidR="00503CC9" w:rsidRPr="00503CC9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03CC9" w:rsidRPr="00DF06DC" w14:paraId="006B9651" w14:textId="77777777" w:rsidTr="00503CC9">
        <w:trPr>
          <w:trHeight w:hRule="exact" w:val="362"/>
        </w:trPr>
        <w:tc>
          <w:tcPr>
            <w:tcW w:w="3492" w:type="dxa"/>
            <w:shd w:val="clear" w:color="auto" w:fill="auto"/>
            <w:vAlign w:val="bottom"/>
          </w:tcPr>
          <w:p w14:paraId="4E8AEF19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43037DE7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01EF5D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57E1153" w14:textId="2B0849B8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CC9" w:rsidRPr="00DF06DC" w14:paraId="4ADED1ED" w14:textId="77777777" w:rsidTr="00503CC9">
        <w:tc>
          <w:tcPr>
            <w:tcW w:w="3492" w:type="dxa"/>
            <w:shd w:val="clear" w:color="auto" w:fill="auto"/>
          </w:tcPr>
          <w:p w14:paraId="2768F5D2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79BC4E49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E74E7" w14:textId="752A7AF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E3B5BA" w14:textId="6A7EA009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F7133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665B2F" w14:textId="77777777" w:rsidR="00503CC9" w:rsidRPr="00DF06DC" w:rsidRDefault="00503CC9" w:rsidP="00503CC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519FB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82680E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3CC9" w:rsidRPr="00DF06DC" w14:paraId="7B13487B" w14:textId="77777777" w:rsidTr="00503CC9">
        <w:tc>
          <w:tcPr>
            <w:tcW w:w="3492" w:type="dxa"/>
            <w:shd w:val="clear" w:color="auto" w:fill="auto"/>
          </w:tcPr>
          <w:p w14:paraId="78852FBD" w14:textId="1D43260C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20" w:right="-108" w:hanging="3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450" w:type="dxa"/>
          </w:tcPr>
          <w:p w14:paraId="4E6B27A0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0068C" w14:textId="481450C3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03FE56E" w14:textId="469B3A70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199,703</w:t>
            </w:r>
          </w:p>
        </w:tc>
        <w:tc>
          <w:tcPr>
            <w:tcW w:w="270" w:type="dxa"/>
          </w:tcPr>
          <w:p w14:paraId="4E517FFB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7A7A3EA" w14:textId="2B166B8B" w:rsidR="00503CC9" w:rsidRPr="00DF06DC" w:rsidRDefault="00503CC9" w:rsidP="001D6AD0">
            <w:pPr>
              <w:pStyle w:val="acctfourfigures"/>
              <w:tabs>
                <w:tab w:val="clear" w:pos="765"/>
                <w:tab w:val="decimal" w:pos="97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47,011</w:t>
            </w:r>
          </w:p>
        </w:tc>
        <w:tc>
          <w:tcPr>
            <w:tcW w:w="270" w:type="dxa"/>
          </w:tcPr>
          <w:p w14:paraId="654818C7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9EB8328" w14:textId="2AFCC259" w:rsidR="00503CC9" w:rsidRPr="00DF06DC" w:rsidRDefault="00503CC9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246,714</w:t>
            </w:r>
          </w:p>
        </w:tc>
      </w:tr>
      <w:tr w:rsidR="00503CC9" w:rsidRPr="00DF06DC" w14:paraId="7C949058" w14:textId="77777777" w:rsidTr="00503CC9">
        <w:tc>
          <w:tcPr>
            <w:tcW w:w="3492" w:type="dxa"/>
            <w:shd w:val="clear" w:color="auto" w:fill="auto"/>
          </w:tcPr>
          <w:p w14:paraId="2DD0844E" w14:textId="39529E25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50" w:type="dxa"/>
          </w:tcPr>
          <w:p w14:paraId="34868A47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1D7FA" w14:textId="7FDBF658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29E716" w14:textId="137694D0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262,255</w:t>
            </w:r>
          </w:p>
        </w:tc>
        <w:tc>
          <w:tcPr>
            <w:tcW w:w="270" w:type="dxa"/>
          </w:tcPr>
          <w:p w14:paraId="6E933DA3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07FCA" w14:textId="0EB97A02" w:rsidR="00503CC9" w:rsidRPr="00DF06DC" w:rsidRDefault="00503CC9" w:rsidP="001D6AD0">
            <w:pPr>
              <w:pStyle w:val="acctfourfigures"/>
              <w:tabs>
                <w:tab w:val="clear" w:pos="765"/>
                <w:tab w:val="decimal" w:pos="97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37,382</w:t>
            </w:r>
          </w:p>
        </w:tc>
        <w:tc>
          <w:tcPr>
            <w:tcW w:w="270" w:type="dxa"/>
          </w:tcPr>
          <w:p w14:paraId="0B233FAE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E9AC6" w14:textId="2ED71491" w:rsidR="00503CC9" w:rsidRPr="00DF06DC" w:rsidRDefault="00503CC9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6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299,637</w:t>
            </w:r>
          </w:p>
        </w:tc>
      </w:tr>
    </w:tbl>
    <w:p w14:paraId="33F8E1F7" w14:textId="3A7AFF80" w:rsidR="00FE5CE6" w:rsidRPr="00DF06DC" w:rsidRDefault="00FE5CE6"/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530"/>
        <w:gridCol w:w="270"/>
        <w:gridCol w:w="1530"/>
        <w:gridCol w:w="270"/>
        <w:gridCol w:w="1530"/>
      </w:tblGrid>
      <w:tr w:rsidR="0075587B" w:rsidRPr="00DF06DC" w14:paraId="1A5062B2" w14:textId="77777777" w:rsidTr="00E43B2C">
        <w:trPr>
          <w:tblHeader/>
        </w:trPr>
        <w:tc>
          <w:tcPr>
            <w:tcW w:w="4212" w:type="dxa"/>
            <w:shd w:val="clear" w:color="auto" w:fill="auto"/>
          </w:tcPr>
          <w:p w14:paraId="5BD43F8C" w14:textId="7C6B1B07" w:rsidR="0075587B" w:rsidRPr="00DF06DC" w:rsidRDefault="0075587B" w:rsidP="008A25AE">
            <w:pPr>
              <w:rPr>
                <w:sz w:val="30"/>
                <w:szCs w:val="30"/>
              </w:rPr>
            </w:pPr>
            <w:r w:rsidRPr="00DF06DC">
              <w:rPr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48F2811F" w14:textId="1E8A030E" w:rsidR="0075587B" w:rsidRPr="00DF06DC" w:rsidRDefault="0075587B" w:rsidP="008A25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5587B" w:rsidRPr="00DF06DC" w14:paraId="1A125F5B" w14:textId="77777777" w:rsidTr="00E43B2C">
        <w:trPr>
          <w:tblHeader/>
        </w:trPr>
        <w:tc>
          <w:tcPr>
            <w:tcW w:w="4212" w:type="dxa"/>
            <w:shd w:val="clear" w:color="auto" w:fill="auto"/>
          </w:tcPr>
          <w:p w14:paraId="6CD68BC1" w14:textId="77777777" w:rsidR="0075587B" w:rsidRPr="00DF06DC" w:rsidRDefault="0075587B" w:rsidP="008A25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718D98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0E51D4F7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7463CBEA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3392B516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8D08B9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73947D24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91C96A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778840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B2F99B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EA0FB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587B" w:rsidRPr="00DF06DC" w14:paraId="3C5B5388" w14:textId="77777777" w:rsidTr="00E43B2C">
        <w:trPr>
          <w:tblHeader/>
        </w:trPr>
        <w:tc>
          <w:tcPr>
            <w:tcW w:w="4212" w:type="dxa"/>
          </w:tcPr>
          <w:p w14:paraId="68987669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FDAEA4C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87B" w:rsidRPr="00DF06DC" w14:paraId="17EA9A8D" w14:textId="77777777" w:rsidTr="0075587B">
        <w:tc>
          <w:tcPr>
            <w:tcW w:w="4212" w:type="dxa"/>
            <w:shd w:val="clear" w:color="auto" w:fill="auto"/>
          </w:tcPr>
          <w:p w14:paraId="2A11B093" w14:textId="77777777" w:rsidR="0075587B" w:rsidRPr="00DF06DC" w:rsidRDefault="0075587B" w:rsidP="008A25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B37667C" w14:textId="77777777" w:rsidR="0075587B" w:rsidRPr="00DF06DC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4C41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715611" w14:textId="77777777" w:rsidR="0075587B" w:rsidRPr="00DF06DC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BF11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51B070" w14:textId="77777777" w:rsidR="0075587B" w:rsidRPr="00DF06DC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7DE" w:rsidRPr="00DF06DC" w14:paraId="60C23F16" w14:textId="77777777" w:rsidTr="0075587B">
        <w:tc>
          <w:tcPr>
            <w:tcW w:w="4212" w:type="dxa"/>
            <w:shd w:val="clear" w:color="auto" w:fill="auto"/>
          </w:tcPr>
          <w:p w14:paraId="1E37BFE2" w14:textId="0F790D1F" w:rsidR="00E407DE" w:rsidRPr="00DF06DC" w:rsidRDefault="00E407DE" w:rsidP="00E407DE">
            <w:pPr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48D7125E" w14:textId="737AC3B9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53,407 </w:t>
            </w:r>
          </w:p>
        </w:tc>
        <w:tc>
          <w:tcPr>
            <w:tcW w:w="270" w:type="dxa"/>
          </w:tcPr>
          <w:p w14:paraId="7DE872A4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82FD41" w14:textId="4F085A45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10,007 </w:t>
            </w:r>
          </w:p>
        </w:tc>
        <w:tc>
          <w:tcPr>
            <w:tcW w:w="270" w:type="dxa"/>
          </w:tcPr>
          <w:p w14:paraId="113A943D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5591AC" w14:textId="42AB4538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63,414 </w:t>
            </w:r>
          </w:p>
        </w:tc>
      </w:tr>
      <w:tr w:rsidR="00E407DE" w:rsidRPr="00DF06DC" w14:paraId="738E3460" w14:textId="77777777" w:rsidTr="0075587B">
        <w:tc>
          <w:tcPr>
            <w:tcW w:w="4212" w:type="dxa"/>
            <w:shd w:val="clear" w:color="auto" w:fill="auto"/>
          </w:tcPr>
          <w:p w14:paraId="6FE5E248" w14:textId="032807F6" w:rsidR="00E407DE" w:rsidRPr="00DF06DC" w:rsidRDefault="00E407DE" w:rsidP="00E407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9788D2D" w14:textId="59F95F02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470</w:t>
            </w:r>
          </w:p>
        </w:tc>
        <w:tc>
          <w:tcPr>
            <w:tcW w:w="270" w:type="dxa"/>
          </w:tcPr>
          <w:p w14:paraId="10CCAE59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494C40" w14:textId="07786371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53,513</w:t>
            </w:r>
          </w:p>
        </w:tc>
        <w:tc>
          <w:tcPr>
            <w:tcW w:w="270" w:type="dxa"/>
          </w:tcPr>
          <w:p w14:paraId="71FEE466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D2340" w14:textId="75B60B69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53,983</w:t>
            </w:r>
          </w:p>
        </w:tc>
      </w:tr>
      <w:tr w:rsidR="00E407DE" w:rsidRPr="00DF06DC" w14:paraId="1F6B4D12" w14:textId="77777777">
        <w:tc>
          <w:tcPr>
            <w:tcW w:w="4212" w:type="dxa"/>
            <w:shd w:val="clear" w:color="auto" w:fill="auto"/>
          </w:tcPr>
          <w:p w14:paraId="3A70B04C" w14:textId="5EF6CB35" w:rsidR="00E407DE" w:rsidRPr="00DF06DC" w:rsidRDefault="00E407DE" w:rsidP="00E407D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DFD560" w14:textId="3B8C579A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18,959</w:t>
            </w:r>
          </w:p>
        </w:tc>
        <w:tc>
          <w:tcPr>
            <w:tcW w:w="270" w:type="dxa"/>
          </w:tcPr>
          <w:p w14:paraId="3309BCBC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9A51B0" w14:textId="10813356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(18,959)</w:t>
            </w:r>
          </w:p>
        </w:tc>
        <w:tc>
          <w:tcPr>
            <w:tcW w:w="270" w:type="dxa"/>
          </w:tcPr>
          <w:p w14:paraId="163C9B2A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196603" w14:textId="257C65C2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07DE" w:rsidRPr="00DF06DC" w14:paraId="129D9431" w14:textId="77777777" w:rsidTr="0075587B">
        <w:tc>
          <w:tcPr>
            <w:tcW w:w="4212" w:type="dxa"/>
            <w:shd w:val="clear" w:color="auto" w:fill="auto"/>
          </w:tcPr>
          <w:p w14:paraId="799C5BB0" w14:textId="3076AC2A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9B2984" w14:textId="1D0B13A3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72,836</w:t>
            </w:r>
          </w:p>
        </w:tc>
        <w:tc>
          <w:tcPr>
            <w:tcW w:w="270" w:type="dxa"/>
          </w:tcPr>
          <w:p w14:paraId="7B9461A0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722B91" w14:textId="22A11D0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44,561</w:t>
            </w:r>
          </w:p>
        </w:tc>
        <w:tc>
          <w:tcPr>
            <w:tcW w:w="270" w:type="dxa"/>
          </w:tcPr>
          <w:p w14:paraId="64FE17A4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DDD0BD" w14:textId="3FBA1363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117,397</w:t>
            </w:r>
          </w:p>
        </w:tc>
      </w:tr>
      <w:tr w:rsidR="0075587B" w:rsidRPr="00DF06DC" w14:paraId="2971D11D" w14:textId="77777777" w:rsidTr="0075587B">
        <w:tc>
          <w:tcPr>
            <w:tcW w:w="4212" w:type="dxa"/>
            <w:shd w:val="clear" w:color="auto" w:fill="auto"/>
          </w:tcPr>
          <w:p w14:paraId="424AD1C0" w14:textId="47AE78CD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117D54F" w14:textId="5B3F39B6" w:rsidR="0075587B" w:rsidRPr="00DF06DC" w:rsidRDefault="00354C0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1,</w:t>
            </w:r>
            <w:r w:rsidR="00CF2809" w:rsidRPr="00DF06DC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399</w:t>
            </w:r>
          </w:p>
        </w:tc>
        <w:tc>
          <w:tcPr>
            <w:tcW w:w="270" w:type="dxa"/>
          </w:tcPr>
          <w:p w14:paraId="6A5F131C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D0A16" w14:textId="715DD9E3" w:rsidR="0075587B" w:rsidRPr="00DF06DC" w:rsidRDefault="00354C0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30,207</w:t>
            </w:r>
          </w:p>
        </w:tc>
        <w:tc>
          <w:tcPr>
            <w:tcW w:w="270" w:type="dxa"/>
          </w:tcPr>
          <w:p w14:paraId="5E28E3EE" w14:textId="77777777" w:rsidR="0075587B" w:rsidRPr="00DF06DC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BCF78D" w14:textId="620AB2A3" w:rsidR="0075587B" w:rsidRPr="00DF06DC" w:rsidRDefault="00354C0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31,60</w:t>
            </w:r>
            <w:r w:rsidR="00CF2809"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75587B" w:rsidRPr="00DF06DC" w14:paraId="7EC5F8FD" w14:textId="77777777" w:rsidTr="0075587B">
        <w:tc>
          <w:tcPr>
            <w:tcW w:w="4212" w:type="dxa"/>
            <w:shd w:val="clear" w:color="auto" w:fill="auto"/>
          </w:tcPr>
          <w:p w14:paraId="64FBC358" w14:textId="239143AD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12C5ED" w14:textId="3F1182A1" w:rsidR="0075587B" w:rsidRPr="00DF06DC" w:rsidRDefault="00AF096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72,013</w:t>
            </w:r>
          </w:p>
        </w:tc>
        <w:tc>
          <w:tcPr>
            <w:tcW w:w="270" w:type="dxa"/>
          </w:tcPr>
          <w:p w14:paraId="03401215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026235" w14:textId="2F923C4B" w:rsidR="0075587B" w:rsidRPr="00DF06DC" w:rsidRDefault="00AF096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(72,013)</w:t>
            </w:r>
          </w:p>
        </w:tc>
        <w:tc>
          <w:tcPr>
            <w:tcW w:w="270" w:type="dxa"/>
          </w:tcPr>
          <w:p w14:paraId="127E560A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B76C64" w14:textId="181FD96C" w:rsidR="0075587B" w:rsidRPr="00DF06DC" w:rsidRDefault="00AF096A" w:rsidP="00EE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587B" w:rsidRPr="00DF06DC" w14:paraId="5C3A5E4D" w14:textId="77777777" w:rsidTr="0075587B">
        <w:tc>
          <w:tcPr>
            <w:tcW w:w="4212" w:type="dxa"/>
            <w:shd w:val="clear" w:color="auto" w:fill="auto"/>
          </w:tcPr>
          <w:p w14:paraId="629D3F9F" w14:textId="4234013A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407DE" w:rsidRPr="00DF06D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48ED5BFC" w:rsidR="0075587B" w:rsidRPr="00DF06DC" w:rsidRDefault="00AF096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146,24</w:t>
            </w:r>
            <w:r w:rsidR="00CF2809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F539B6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1362A9C5" w:rsidR="0075587B" w:rsidRPr="00DF06DC" w:rsidRDefault="00AF096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2,755</w:t>
            </w:r>
          </w:p>
        </w:tc>
        <w:tc>
          <w:tcPr>
            <w:tcW w:w="270" w:type="dxa"/>
          </w:tcPr>
          <w:p w14:paraId="6EFA814B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30889A04" w:rsidR="0075587B" w:rsidRPr="00DF06DC" w:rsidRDefault="00AF096A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149,00</w:t>
            </w:r>
            <w:r w:rsidR="00CF2809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5587B" w:rsidRPr="00DF06DC" w14:paraId="4FAF89EC" w14:textId="77777777" w:rsidTr="0075587B">
        <w:trPr>
          <w:trHeight w:val="118"/>
        </w:trPr>
        <w:tc>
          <w:tcPr>
            <w:tcW w:w="4212" w:type="dxa"/>
            <w:shd w:val="clear" w:color="auto" w:fill="auto"/>
          </w:tcPr>
          <w:p w14:paraId="7C7B8CD6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7C2539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A705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901DD8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B1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A8396C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DF06DC" w14:paraId="10A8F927" w14:textId="77777777" w:rsidTr="0075587B">
        <w:tc>
          <w:tcPr>
            <w:tcW w:w="4212" w:type="dxa"/>
            <w:shd w:val="clear" w:color="auto" w:fill="auto"/>
          </w:tcPr>
          <w:p w14:paraId="0E7006CD" w14:textId="51ABD9AD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716F631C" w14:textId="2B37B34D" w:rsidR="0075587B" w:rsidRPr="00DF06DC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160B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6C7AFD" w14:textId="1632857C" w:rsidR="0075587B" w:rsidRPr="00DF06DC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1153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0A00E" w14:textId="20952ED6" w:rsidR="0075587B" w:rsidRPr="00DF06DC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7DE" w:rsidRPr="00DF06DC" w14:paraId="1AE7D906" w14:textId="77777777" w:rsidTr="0075587B">
        <w:tc>
          <w:tcPr>
            <w:tcW w:w="4212" w:type="dxa"/>
            <w:shd w:val="clear" w:color="auto" w:fill="auto"/>
          </w:tcPr>
          <w:p w14:paraId="3D6B0C42" w14:textId="41953863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F06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70EFC7B" w14:textId="0A0CDB50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11,463 </w:t>
            </w:r>
          </w:p>
        </w:tc>
        <w:tc>
          <w:tcPr>
            <w:tcW w:w="270" w:type="dxa"/>
          </w:tcPr>
          <w:p w14:paraId="64F8B640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749E9A" w14:textId="667E8618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53C41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15804C" w14:textId="3E1BD64F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11,463 </w:t>
            </w:r>
          </w:p>
        </w:tc>
      </w:tr>
      <w:tr w:rsidR="00E407DE" w:rsidRPr="00DF06DC" w14:paraId="7C36F445" w14:textId="77777777" w:rsidTr="0075587B">
        <w:tc>
          <w:tcPr>
            <w:tcW w:w="4212" w:type="dxa"/>
            <w:shd w:val="clear" w:color="auto" w:fill="auto"/>
          </w:tcPr>
          <w:p w14:paraId="4B7D86EF" w14:textId="69D878B6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87B5B" w14:textId="198824FF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10,495</w:t>
            </w:r>
          </w:p>
        </w:tc>
        <w:tc>
          <w:tcPr>
            <w:tcW w:w="270" w:type="dxa"/>
          </w:tcPr>
          <w:p w14:paraId="0F212695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D1D16A" w14:textId="75E6EEA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B7439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8688B3" w14:textId="3D2E9CAD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10,495</w:t>
            </w:r>
          </w:p>
        </w:tc>
      </w:tr>
      <w:tr w:rsidR="00E407DE" w:rsidRPr="00DF06DC" w14:paraId="3EB27A24" w14:textId="77777777" w:rsidTr="0075587B">
        <w:tc>
          <w:tcPr>
            <w:tcW w:w="4212" w:type="dxa"/>
            <w:shd w:val="clear" w:color="auto" w:fill="auto"/>
          </w:tcPr>
          <w:p w14:paraId="6345F293" w14:textId="3DD84410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EAB9A" w14:textId="0EBF0EA0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21,958</w:t>
            </w:r>
          </w:p>
        </w:tc>
        <w:tc>
          <w:tcPr>
            <w:tcW w:w="270" w:type="dxa"/>
          </w:tcPr>
          <w:p w14:paraId="386A1E51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9EE6E" w14:textId="7B37EB3A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C61B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A8D2F9" w14:textId="075FF6B3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21,958</w:t>
            </w:r>
          </w:p>
        </w:tc>
      </w:tr>
      <w:tr w:rsidR="0075587B" w:rsidRPr="00DF06DC" w14:paraId="7D200C73" w14:textId="77777777" w:rsidTr="0075587B">
        <w:tc>
          <w:tcPr>
            <w:tcW w:w="4212" w:type="dxa"/>
            <w:shd w:val="clear" w:color="auto" w:fill="auto"/>
          </w:tcPr>
          <w:p w14:paraId="60048F31" w14:textId="309BCDD6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950E6" w14:textId="4FE18627" w:rsidR="0075587B" w:rsidRPr="00DF06DC" w:rsidRDefault="00CF2809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18,625</w:t>
            </w:r>
          </w:p>
        </w:tc>
        <w:tc>
          <w:tcPr>
            <w:tcW w:w="270" w:type="dxa"/>
          </w:tcPr>
          <w:p w14:paraId="71517386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C9D211" w14:textId="7F7C48E2" w:rsidR="0075587B" w:rsidRPr="00DF06DC" w:rsidRDefault="00CF2809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CAFB7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3DDBA4" w14:textId="31512B22" w:rsidR="0075587B" w:rsidRPr="00DF06DC" w:rsidRDefault="00CF280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18,625</w:t>
            </w:r>
          </w:p>
        </w:tc>
      </w:tr>
      <w:tr w:rsidR="0075587B" w:rsidRPr="00DF06DC" w14:paraId="7B831300" w14:textId="77777777" w:rsidTr="0075587B">
        <w:tc>
          <w:tcPr>
            <w:tcW w:w="4212" w:type="dxa"/>
            <w:shd w:val="clear" w:color="auto" w:fill="auto"/>
          </w:tcPr>
          <w:p w14:paraId="4E6CD1F6" w14:textId="29FC68F8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407DE" w:rsidRPr="00DF06D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4F322E98" w:rsidR="0075587B" w:rsidRPr="00DF06DC" w:rsidRDefault="00CF2809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40,583</w:t>
            </w:r>
          </w:p>
        </w:tc>
        <w:tc>
          <w:tcPr>
            <w:tcW w:w="270" w:type="dxa"/>
          </w:tcPr>
          <w:p w14:paraId="325D6264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5E04F897" w:rsidR="0075587B" w:rsidRPr="00DF06DC" w:rsidRDefault="00CF2809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8BE6B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11F0867B" w:rsidR="0075587B" w:rsidRPr="00DF06DC" w:rsidRDefault="00CF2809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40,583</w:t>
            </w:r>
          </w:p>
        </w:tc>
      </w:tr>
      <w:tr w:rsidR="0075587B" w:rsidRPr="00DF06DC" w14:paraId="77E0C16B" w14:textId="77777777" w:rsidTr="0075587B">
        <w:tc>
          <w:tcPr>
            <w:tcW w:w="4212" w:type="dxa"/>
            <w:shd w:val="clear" w:color="auto" w:fill="auto"/>
          </w:tcPr>
          <w:p w14:paraId="381A2800" w14:textId="77777777" w:rsidR="0075587B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A660B4" w14:textId="77777777" w:rsidR="00697A84" w:rsidRDefault="00697A84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077744" w14:textId="5E7D655C" w:rsidR="00697A84" w:rsidRPr="00DF06DC" w:rsidRDefault="00697A84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094553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54FAE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BE877A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00ED0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2523F2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587B" w:rsidRPr="00DF06DC" w14:paraId="3000C453" w14:textId="77777777" w:rsidTr="00D63A92">
        <w:tc>
          <w:tcPr>
            <w:tcW w:w="4212" w:type="dxa"/>
            <w:shd w:val="clear" w:color="auto" w:fill="auto"/>
          </w:tcPr>
          <w:p w14:paraId="518A8ADE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6FCCD16" w14:textId="3FBA0A34" w:rsidR="0075587B" w:rsidRPr="00DF06DC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7804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8D260A" w14:textId="0CBCBD62" w:rsidR="0075587B" w:rsidRPr="00DF06DC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3FC0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F74CE" w14:textId="68CFF37C" w:rsidR="0075587B" w:rsidRPr="00DF06DC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7DE" w:rsidRPr="00DF06DC" w14:paraId="15FCC8EF" w14:textId="77777777" w:rsidTr="00D63A92">
        <w:tc>
          <w:tcPr>
            <w:tcW w:w="4212" w:type="dxa"/>
            <w:shd w:val="clear" w:color="auto" w:fill="auto"/>
          </w:tcPr>
          <w:p w14:paraId="2878748D" w14:textId="6CF1CF12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14DE115" w14:textId="49A883ED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50,878</w:t>
            </w:r>
          </w:p>
        </w:tc>
        <w:tc>
          <w:tcPr>
            <w:tcW w:w="270" w:type="dxa"/>
          </w:tcPr>
          <w:p w14:paraId="63C0A803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0FA5C92" w14:textId="278D4AB8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44,561</w:t>
            </w:r>
          </w:p>
        </w:tc>
        <w:tc>
          <w:tcPr>
            <w:tcW w:w="270" w:type="dxa"/>
          </w:tcPr>
          <w:p w14:paraId="4FBE32F1" w14:textId="77777777" w:rsidR="00E407DE" w:rsidRPr="00DF06DC" w:rsidRDefault="00E407DE" w:rsidP="00E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B52297" w14:textId="0A4D39D2" w:rsidR="00E407DE" w:rsidRPr="00DF06DC" w:rsidRDefault="00E407DE" w:rsidP="00E407D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95,439</w:t>
            </w:r>
          </w:p>
        </w:tc>
      </w:tr>
      <w:tr w:rsidR="0075587B" w:rsidRPr="00DF06DC" w14:paraId="2B046A85" w14:textId="77777777" w:rsidTr="0075587B">
        <w:tc>
          <w:tcPr>
            <w:tcW w:w="4212" w:type="dxa"/>
            <w:shd w:val="clear" w:color="auto" w:fill="auto"/>
          </w:tcPr>
          <w:p w14:paraId="1DB536A4" w14:textId="41EF5EB0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407DE" w:rsidRPr="00DF06D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38D10280" w:rsidR="0075587B" w:rsidRPr="00DF06DC" w:rsidRDefault="00CF2809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105,665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061C4543" w:rsidR="0075587B" w:rsidRPr="00DF06DC" w:rsidRDefault="00CF2809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2,755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75587B" w:rsidRPr="00DF06DC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785B635B" w:rsidR="0075587B" w:rsidRPr="00DF06DC" w:rsidRDefault="00CF2809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108,420</w:t>
            </w:r>
          </w:p>
        </w:tc>
      </w:tr>
    </w:tbl>
    <w:p w14:paraId="105F96E7" w14:textId="77777777" w:rsidR="00607766" w:rsidRPr="00E43B2C" w:rsidRDefault="00607766" w:rsidP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B1679D" w14:textId="47C94B6E" w:rsidR="00AE48C3" w:rsidRPr="00DF06DC" w:rsidRDefault="00AE48C3" w:rsidP="00420474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ค่าตัดจำหน่ายของสินทรัพย์ไม่มีตัวตนอื่นบันทึกในต้นท</w:t>
      </w:r>
      <w:r w:rsidR="00220E3E" w:rsidRPr="00DF06DC">
        <w:rPr>
          <w:rFonts w:asciiTheme="majorBidi" w:hAnsiTheme="majorBidi" w:cstheme="majorBidi" w:hint="cs"/>
          <w:sz w:val="30"/>
          <w:szCs w:val="30"/>
          <w:cs/>
        </w:rPr>
        <w:t xml:space="preserve">ุนจากการประกอบกิจการโรงแรมและบริการที่เกี่ยวข้อง </w:t>
      </w:r>
      <w:r w:rsidR="00420474" w:rsidRPr="00DF06DC">
        <w:rPr>
          <w:rFonts w:asciiTheme="majorBidi" w:hAnsiTheme="majorBidi" w:cstheme="majorBidi"/>
          <w:sz w:val="30"/>
          <w:szCs w:val="30"/>
        </w:rPr>
        <w:t xml:space="preserve">         </w:t>
      </w:r>
      <w:r w:rsidR="00220E3E" w:rsidRPr="00DF06DC">
        <w:rPr>
          <w:rFonts w:asciiTheme="majorBidi" w:hAnsiTheme="majorBidi" w:cstheme="majorBidi" w:hint="cs"/>
          <w:sz w:val="30"/>
          <w:szCs w:val="30"/>
          <w:cs/>
        </w:rPr>
        <w:t>ต้นทุนการให้เช่าและให้บริการอาคารพาณิชยกรรม ต้นทุนค่าบริหารงานและค่าใช้จ่ายในก</w:t>
      </w:r>
      <w:r w:rsidR="00874A86" w:rsidRPr="00DF06DC">
        <w:rPr>
          <w:rFonts w:asciiTheme="majorBidi" w:hAnsiTheme="majorBidi" w:cstheme="majorBidi" w:hint="cs"/>
          <w:sz w:val="30"/>
          <w:szCs w:val="30"/>
          <w:cs/>
        </w:rPr>
        <w:t>ารบริหาร</w:t>
      </w:r>
      <w:r w:rsidRPr="00DF06DC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74A86" w:rsidRPr="00DF06DC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รวมของกลุ่มบริษัทและ</w:t>
      </w:r>
      <w:r w:rsidR="009D0FA8" w:rsidRPr="00DF06DC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6F9EA68E" w14:textId="488D5BBC" w:rsidR="00264A9E" w:rsidRPr="00DF06DC" w:rsidRDefault="0026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6EF3751" w14:textId="2747268D" w:rsidR="00C12249" w:rsidRPr="00DF06DC" w:rsidRDefault="00C1224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F303C9D" w14:textId="77777777" w:rsidR="00C12249" w:rsidRPr="00E43B2C" w:rsidRDefault="00C12249" w:rsidP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A5E4E8E" w14:textId="77777777" w:rsidR="00237D07" w:rsidRPr="00DF06DC" w:rsidRDefault="00237D0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EF85495" w14:textId="77777777" w:rsidR="00237D07" w:rsidRPr="00E43B2C" w:rsidRDefault="00237D07" w:rsidP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D1BE67" w14:textId="7F37735A" w:rsidR="00237D07" w:rsidRPr="00DF06DC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1350" w:right="119" w:hanging="81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F06DC">
        <w:rPr>
          <w:rFonts w:ascii="Angsana New" w:hAnsi="Angsana New"/>
          <w:sz w:val="30"/>
          <w:szCs w:val="30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36033C" w:rsidRPr="00DF06DC">
        <w:rPr>
          <w:rFonts w:ascii="Angsana New" w:hAnsi="Angsana New"/>
          <w:sz w:val="30"/>
          <w:szCs w:val="30"/>
        </w:rPr>
        <w:t>6</w:t>
      </w:r>
      <w:r w:rsidR="00933478"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36033C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482734C" w14:textId="77777777" w:rsidR="00237D07" w:rsidRPr="00E43B2C" w:rsidRDefault="00237D07" w:rsidP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43B2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DF06DC" w14:paraId="253662FA" w14:textId="77777777" w:rsidTr="00237D07">
        <w:trPr>
          <w:tblHeader/>
        </w:trPr>
        <w:tc>
          <w:tcPr>
            <w:tcW w:w="3870" w:type="dxa"/>
            <w:shd w:val="clear" w:color="auto" w:fill="auto"/>
          </w:tcPr>
          <w:p w14:paraId="5B8E0A71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080" w:right="-108" w:firstLine="81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333771A" w14:textId="5D7512AD" w:rsidR="00237D07" w:rsidRPr="00DF06DC" w:rsidRDefault="00740CE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D096C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A0F3A25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DF06DC" w14:paraId="5FE56C55" w14:textId="77777777" w:rsidTr="00237D07">
        <w:trPr>
          <w:tblHeader/>
        </w:trPr>
        <w:tc>
          <w:tcPr>
            <w:tcW w:w="3870" w:type="dxa"/>
          </w:tcPr>
          <w:p w14:paraId="19AFF6BB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992A98" w14:textId="7E5C6644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6033C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3C7B6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D115754" w14:textId="5A87FBBD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84A5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D4FEC8F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E3308E2" w14:textId="788CA7DD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6033C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6E8A543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8C90A" w14:textId="6908FDD9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36033C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1645C2" w:rsidRPr="00DF06DC" w14:paraId="061BEFBF" w14:textId="77777777" w:rsidTr="00237D07">
        <w:trPr>
          <w:trHeight w:val="315"/>
          <w:tblHeader/>
        </w:trPr>
        <w:tc>
          <w:tcPr>
            <w:tcW w:w="3870" w:type="dxa"/>
          </w:tcPr>
          <w:p w14:paraId="3E18CDBA" w14:textId="77777777" w:rsidR="001645C2" w:rsidRPr="00DF06DC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2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99248C" w14:textId="77777777" w:rsidR="001645C2" w:rsidRPr="00DF06DC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106" w:rsidRPr="00DF06DC" w14:paraId="7D03FAED" w14:textId="77777777" w:rsidTr="00DC06E7">
        <w:tc>
          <w:tcPr>
            <w:tcW w:w="3870" w:type="dxa"/>
          </w:tcPr>
          <w:p w14:paraId="5CDF5BF8" w14:textId="12155E26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ตั๋วสัญญาใช้เงินที่ไม่มีหลักประกันจากสถาบันการเงินในประเทศหลายแห่ง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548EA"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7D30">
              <w:rPr>
                <w:rFonts w:ascii="Angsana New" w:hAnsi="Angsana New"/>
                <w:sz w:val="30"/>
                <w:szCs w:val="30"/>
              </w:rPr>
              <w:t>10,865</w:t>
            </w:r>
            <w:r w:rsidR="00164AD2" w:rsidRPr="00DF06DC">
              <w:rPr>
                <w:rFonts w:ascii="Angsana New" w:hAnsi="Angsana New"/>
                <w:sz w:val="30"/>
                <w:szCs w:val="30"/>
              </w:rPr>
              <w:t>.81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มีอัตราดอกเบี้ยตามราคาตลาดต่อปี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เงื่อนไขการจ่ายชำระคืนเงินกู้เมื่อทวงถาม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8870D3" w14:textId="77777777" w:rsidR="0042590F" w:rsidRPr="00DF06DC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7AD724E" w14:textId="77777777" w:rsidR="0042590F" w:rsidRPr="00DF06DC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3AAFAE4" w14:textId="77777777" w:rsidR="0042590F" w:rsidRPr="00DF06DC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187D9AF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FD829B5" w14:textId="57B91C48" w:rsidR="004C2068" w:rsidRPr="00DF06DC" w:rsidRDefault="004C2068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70" w:type="dxa"/>
          </w:tcPr>
          <w:p w14:paraId="22C5052F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15B95AA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1896D40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0312FEE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3A0884B8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B649C6F" w14:textId="14CB4F2D" w:rsidR="00D62106" w:rsidRPr="00DF06DC" w:rsidRDefault="00BC716A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70" w:type="dxa"/>
          </w:tcPr>
          <w:p w14:paraId="5DD24FA6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6C19A0B" w14:textId="77777777" w:rsidR="0042590F" w:rsidRPr="00DF06DC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6C3F6D0A" w14:textId="77777777" w:rsidR="0042590F" w:rsidRPr="00DF06DC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440778E" w14:textId="77777777" w:rsidR="004C2068" w:rsidRPr="00DF06DC" w:rsidRDefault="004C2068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5846F8B1" w14:textId="77777777" w:rsidR="0042590F" w:rsidRPr="00DF06DC" w:rsidRDefault="0042590F" w:rsidP="00425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684680EC" w14:textId="1D5A412A" w:rsidR="00D62106" w:rsidRPr="00DF06DC" w:rsidRDefault="004C2068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62" w:type="dxa"/>
          </w:tcPr>
          <w:p w14:paraId="73CCD3F8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6829CA2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BBFC4D2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06EEA18E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0BB88268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3ECC310" w14:textId="33411574" w:rsidR="00D62106" w:rsidRPr="00DF06DC" w:rsidRDefault="00BC716A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</w:tr>
    </w:tbl>
    <w:p w14:paraId="069A773B" w14:textId="7E5403BA" w:rsidR="00C770EC" w:rsidRPr="00E43B2C" w:rsidRDefault="00C7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A7D8CC2" w14:textId="77777777" w:rsidR="00E43B2C" w:rsidRDefault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9C3F86" w14:textId="4ACE6174" w:rsidR="00EA3299" w:rsidRPr="00DF06DC" w:rsidRDefault="00EA3299" w:rsidP="002329D5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581386"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BC716A" w:rsidRPr="00DF06DC">
        <w:rPr>
          <w:rFonts w:ascii="Angsana New" w:hAnsi="Angsana New"/>
          <w:sz w:val="30"/>
          <w:szCs w:val="30"/>
        </w:rPr>
        <w:t>6</w:t>
      </w:r>
      <w:r w:rsidR="00933478"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BC716A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E3DE2E7" w14:textId="0423127B" w:rsidR="00EA3299" w:rsidRPr="00E43B2C" w:rsidRDefault="00EA3299" w:rsidP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EA3299" w:rsidRPr="00DF06DC" w14:paraId="7C873B6D" w14:textId="77777777" w:rsidTr="008B20EC">
        <w:tc>
          <w:tcPr>
            <w:tcW w:w="3870" w:type="dxa"/>
            <w:shd w:val="clear" w:color="auto" w:fill="auto"/>
          </w:tcPr>
          <w:p w14:paraId="37368EFC" w14:textId="77777777" w:rsidR="00EA3299" w:rsidRPr="00DF06DC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431835EF" w14:textId="6F5A527B" w:rsidR="00EA3299" w:rsidRPr="00DF06DC" w:rsidRDefault="00740CE7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D9EA3E" w14:textId="77777777" w:rsidR="00EA3299" w:rsidRPr="00DF06DC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CFC0CE3" w14:textId="77777777" w:rsidR="00EA3299" w:rsidRPr="00DF06DC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DF06DC" w14:paraId="0909C7E1" w14:textId="77777777" w:rsidTr="008B20EC">
        <w:tc>
          <w:tcPr>
            <w:tcW w:w="3870" w:type="dxa"/>
          </w:tcPr>
          <w:p w14:paraId="6AFFB211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5F1E8C" w14:textId="1B504124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716A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23E21C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5A632C0" w14:textId="11C215F0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716A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3F5BCC8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557EDA4" w14:textId="1D9FABA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716A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449421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F390E0" w14:textId="4C6C162E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C716A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312AA" w:rsidRPr="00DF06DC" w14:paraId="7BA85522" w14:textId="77777777" w:rsidTr="008B20EC">
        <w:tc>
          <w:tcPr>
            <w:tcW w:w="3870" w:type="dxa"/>
          </w:tcPr>
          <w:p w14:paraId="2F84E2CE" w14:textId="77777777" w:rsidR="008312AA" w:rsidRPr="00DF06DC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7FDB8D4" w14:textId="77777777" w:rsidR="008312AA" w:rsidRPr="00DF06DC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247" w:rsidRPr="00DF06DC" w14:paraId="103DF7AE" w14:textId="77777777" w:rsidTr="003731C5">
        <w:trPr>
          <w:trHeight w:val="180"/>
        </w:trPr>
        <w:tc>
          <w:tcPr>
            <w:tcW w:w="3870" w:type="dxa"/>
          </w:tcPr>
          <w:p w14:paraId="03D6FB6E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9786B06" w14:textId="557EFD91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4BAEAAA2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D4E072" w14:textId="1AC88FD6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  <w:tc>
          <w:tcPr>
            <w:tcW w:w="270" w:type="dxa"/>
          </w:tcPr>
          <w:p w14:paraId="2FB335DB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925CE21" w14:textId="70AD5003" w:rsidR="00516247" w:rsidRPr="00DF06DC" w:rsidRDefault="00516247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62" w:type="dxa"/>
          </w:tcPr>
          <w:p w14:paraId="0A618AFA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B1D5B21" w14:textId="5A83A271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3,812,000</w:t>
            </w:r>
          </w:p>
        </w:tc>
      </w:tr>
      <w:tr w:rsidR="00E43B2C" w:rsidRPr="00DF06DC" w14:paraId="740B48C1" w14:textId="77777777" w:rsidTr="003731C5">
        <w:trPr>
          <w:trHeight w:val="180"/>
        </w:trPr>
        <w:tc>
          <w:tcPr>
            <w:tcW w:w="3870" w:type="dxa"/>
          </w:tcPr>
          <w:p w14:paraId="345376E6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0105213D" w14:textId="482EDFC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52,463,125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CD8BFCE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4326D7" w14:textId="69E42B0A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34,480,000 </w:t>
            </w:r>
          </w:p>
        </w:tc>
        <w:tc>
          <w:tcPr>
            <w:tcW w:w="270" w:type="dxa"/>
          </w:tcPr>
          <w:p w14:paraId="4535E5B7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FBA6EA1" w14:textId="6E02AC39" w:rsidR="00E43B2C" w:rsidRPr="00DF06DC" w:rsidRDefault="00E43B2C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52,463,125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6E32E576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199CAF1" w14:textId="7E2EFBCD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34,480,000 </w:t>
            </w:r>
          </w:p>
        </w:tc>
      </w:tr>
      <w:tr w:rsidR="00E43B2C" w:rsidRPr="00DF06DC" w14:paraId="1C5631F4" w14:textId="77777777" w:rsidTr="003731C5">
        <w:trPr>
          <w:trHeight w:val="180"/>
        </w:trPr>
        <w:tc>
          <w:tcPr>
            <w:tcW w:w="3870" w:type="dxa"/>
          </w:tcPr>
          <w:p w14:paraId="6FF2FFB5" w14:textId="2C12AE3E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8BCA9" w14:textId="17A67194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51,693,125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7A8D9C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D97A14A" w14:textId="4069C95C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(32,742,000)</w:t>
            </w:r>
          </w:p>
        </w:tc>
        <w:tc>
          <w:tcPr>
            <w:tcW w:w="270" w:type="dxa"/>
          </w:tcPr>
          <w:p w14:paraId="6D138B64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1D770BE" w14:textId="4CB74277" w:rsidR="00E43B2C" w:rsidRPr="00DF06DC" w:rsidRDefault="00E43B2C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51,693,125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610CF4C6" w14:textId="77777777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9174245" w14:textId="7B0CB1BD" w:rsidR="00E43B2C" w:rsidRPr="00DF06DC" w:rsidRDefault="00E43B2C" w:rsidP="00E43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(32,742,000)</w:t>
            </w:r>
          </w:p>
        </w:tc>
      </w:tr>
      <w:tr w:rsidR="00516247" w:rsidRPr="00DF06DC" w14:paraId="06581CB9" w14:textId="77777777" w:rsidTr="003731C5">
        <w:trPr>
          <w:trHeight w:val="180"/>
        </w:trPr>
        <w:tc>
          <w:tcPr>
            <w:tcW w:w="3870" w:type="dxa"/>
          </w:tcPr>
          <w:p w14:paraId="31C70BCC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1C66C1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9EC531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DFFC2CA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E09EFF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F40476C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00C935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933E153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16247" w:rsidRPr="00DF06DC" w14:paraId="3EBCF0B9" w14:textId="77777777" w:rsidTr="003731C5">
        <w:trPr>
          <w:trHeight w:val="180"/>
        </w:trPr>
        <w:tc>
          <w:tcPr>
            <w:tcW w:w="3870" w:type="dxa"/>
          </w:tcPr>
          <w:p w14:paraId="7D52AA70" w14:textId="41E47D0C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618498" w14:textId="139278A3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70" w:type="dxa"/>
          </w:tcPr>
          <w:p w14:paraId="2328A971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9F90EF1" w14:textId="08AC8392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270" w:type="dxa"/>
          </w:tcPr>
          <w:p w14:paraId="12BF2AEA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ADE140C" w14:textId="65ECD6B6" w:rsidR="00516247" w:rsidRPr="00DF06DC" w:rsidRDefault="00516247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62" w:type="dxa"/>
          </w:tcPr>
          <w:p w14:paraId="44B3DD50" w14:textId="77777777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3E0E72" w14:textId="228B5ADE" w:rsidR="00516247" w:rsidRPr="00DF06DC" w:rsidRDefault="00516247" w:rsidP="00516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7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550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000</w:t>
            </w:r>
          </w:p>
        </w:tc>
      </w:tr>
    </w:tbl>
    <w:p w14:paraId="0CC2E0D3" w14:textId="77777777" w:rsidR="00D20771" w:rsidRPr="00DF06DC" w:rsidRDefault="00D20771" w:rsidP="0009348F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2B37B99F" w14:textId="02D0E2FE" w:rsidR="00D20771" w:rsidRPr="00DF06DC" w:rsidRDefault="00D20771" w:rsidP="002329D5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วงเงินรว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500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ล้านบาท </w:t>
      </w:r>
      <w:r w:rsidR="00A75B4B" w:rsidRPr="00DF06DC">
        <w:rPr>
          <w:rFonts w:ascii="Angsana New" w:hAnsi="Angsana New" w:hint="cs"/>
          <w:sz w:val="30"/>
          <w:szCs w:val="30"/>
          <w:cs/>
          <w:lang w:eastAsia="zh-CN"/>
        </w:rPr>
        <w:t>และในระหว่างปีบริษัทได้</w:t>
      </w:r>
      <w:r w:rsidR="003A41F0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ทำสัญญาเพิ่มวงเงินเป็น </w:t>
      </w:r>
      <w:r w:rsidR="003A41F0" w:rsidRPr="00DF06DC">
        <w:rPr>
          <w:rFonts w:ascii="Angsana New" w:hAnsi="Angsana New"/>
          <w:sz w:val="30"/>
          <w:szCs w:val="30"/>
          <w:lang w:eastAsia="zh-CN"/>
        </w:rPr>
        <w:t xml:space="preserve">1,200 </w:t>
      </w:r>
      <w:r w:rsidR="003A41F0" w:rsidRPr="00DF06DC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  <w:r w:rsidR="00424D34" w:rsidRPr="00DF06DC">
        <w:rPr>
          <w:rFonts w:ascii="Angsana New" w:hAnsi="Angsana New"/>
          <w:sz w:val="30"/>
          <w:szCs w:val="30"/>
          <w:cs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เงินกู้ยืมดังกล่าวเป็นเงินกู้ยืมที่ไม่มีหลักประกัน เพื่อใช้เป็นเงินทุนหมุนเวียนในการดำเนินงาน กำหนดชำระเงินต้นภายใน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180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วัน โดยมีอัตราดอกเบี้ยตามภาวะตลาดเงิน </w:t>
      </w:r>
      <w:r w:rsidRPr="00DF06DC">
        <w:rPr>
          <w:rFonts w:ascii="Angsana New" w:hAnsi="Angsana New"/>
          <w:sz w:val="30"/>
          <w:szCs w:val="30"/>
          <w:lang w:eastAsia="zh-CN"/>
        </w:rPr>
        <w:t>(Money Market Rate)</w:t>
      </w:r>
      <w:r w:rsidR="00580708"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</w:p>
    <w:p w14:paraId="13D8E0BB" w14:textId="77777777" w:rsidR="00D20771" w:rsidRPr="00DF06DC" w:rsidRDefault="00D20771" w:rsidP="002329D5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มีนาคม</w:t>
      </w:r>
      <w:r w:rsidRPr="00DF06DC">
        <w:rPr>
          <w:rFonts w:ascii="Angsana New" w:hAnsi="Angsana New"/>
          <w:sz w:val="30"/>
          <w:szCs w:val="30"/>
        </w:rPr>
        <w:t xml:space="preserve"> 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 w:rsidRPr="00DF06DC">
        <w:rPr>
          <w:rFonts w:ascii="Angsana New" w:hAnsi="Angsana New"/>
          <w:sz w:val="30"/>
          <w:szCs w:val="30"/>
        </w:rPr>
        <w:t xml:space="preserve"> 15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/>
          <w:sz w:val="30"/>
          <w:szCs w:val="30"/>
        </w:rPr>
        <w:t xml:space="preserve">514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โดยประมาณ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023222DB" w14:textId="77777777" w:rsidR="00D20771" w:rsidRPr="00DF06DC" w:rsidRDefault="00D20771" w:rsidP="002329D5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586FD285" w14:textId="77777777" w:rsidR="00D20771" w:rsidRPr="00DF06DC" w:rsidRDefault="00D20771" w:rsidP="002329D5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24 </w:t>
      </w:r>
      <w:r w:rsidRPr="00DF06DC">
        <w:rPr>
          <w:rFonts w:ascii="Angsana New" w:hAnsi="Angsana New" w:hint="cs"/>
          <w:sz w:val="30"/>
          <w:szCs w:val="30"/>
          <w:cs/>
        </w:rPr>
        <w:t>กรกฎาคม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1,000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เงินกู้ยืมดังกล่าวเป็นเงินกู้ยืมที่ไม่มีหลักประกันเพื่อใช้เป็นทุนหมุนเวียนในการดำเนินงาน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180 </w:t>
      </w:r>
      <w:r w:rsidRPr="00DF06DC">
        <w:rPr>
          <w:rFonts w:ascii="Angsana New" w:hAnsi="Angsana New" w:hint="cs"/>
          <w:sz w:val="30"/>
          <w:szCs w:val="30"/>
          <w:cs/>
        </w:rPr>
        <w:t>วัน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</w:t>
      </w:r>
    </w:p>
    <w:p w14:paraId="6BAAF5B3" w14:textId="77777777" w:rsidR="00516247" w:rsidRPr="00DF06DC" w:rsidRDefault="00516247" w:rsidP="002329D5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3ED04416" w14:textId="3C0BFCD3" w:rsidR="00D20771" w:rsidRPr="00DF06DC" w:rsidRDefault="00D20771" w:rsidP="002329D5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7 </w:t>
      </w:r>
      <w:r w:rsidRPr="00DF06DC">
        <w:rPr>
          <w:rFonts w:ascii="Angsana New" w:hAnsi="Angsana New" w:hint="cs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บริษัทได้เข้าทำสัญญา</w:t>
      </w:r>
      <w:r w:rsidR="00E43B2C">
        <w:rPr>
          <w:rFonts w:ascii="Angsana New" w:hAnsi="Angsana New" w:hint="cs"/>
          <w:sz w:val="30"/>
          <w:szCs w:val="30"/>
          <w:cs/>
        </w:rPr>
        <w:t>วง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เงินกู้ยืมระยะสั้นประเภทตั๋วสัญญาใช้เงิน</w:t>
      </w:r>
      <w:r w:rsidR="00E43B2C">
        <w:rPr>
          <w:rFonts w:ascii="Angsana New" w:hAnsi="Angsana New" w:hint="cs"/>
          <w:sz w:val="30"/>
          <w:szCs w:val="30"/>
          <w:cs/>
        </w:rPr>
        <w:t>ร่วมกับกิจการร่วมค้าหลายแห่ง</w:t>
      </w:r>
      <w:r w:rsidRPr="00DF06DC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1,000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180 </w:t>
      </w:r>
      <w:r w:rsidRPr="00DF06DC">
        <w:rPr>
          <w:rFonts w:ascii="Angsana New" w:hAnsi="Angsana New" w:hint="cs"/>
          <w:sz w:val="30"/>
          <w:szCs w:val="30"/>
          <w:cs/>
        </w:rPr>
        <w:t>วัน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</w:t>
      </w:r>
    </w:p>
    <w:p w14:paraId="1E366432" w14:textId="77777777" w:rsidR="00516247" w:rsidRPr="00DF06DC" w:rsidRDefault="00516247" w:rsidP="002329D5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7313B464" w14:textId="1133E443" w:rsidR="00E43B2C" w:rsidRDefault="00E43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7D71F42" w14:textId="204861AF" w:rsidR="00237D07" w:rsidRPr="00DF06DC" w:rsidRDefault="00237D07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</w:t>
      </w:r>
    </w:p>
    <w:p w14:paraId="3E6316CF" w14:textId="77777777" w:rsidR="00444DFD" w:rsidRPr="00E43B2C" w:rsidRDefault="00444DFD" w:rsidP="006145F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00CDF839" w14:textId="48AD3D21" w:rsidR="00237D07" w:rsidRPr="00DF06DC" w:rsidRDefault="00237D07" w:rsidP="002329D5">
      <w:pPr>
        <w:tabs>
          <w:tab w:val="clear" w:pos="454"/>
          <w:tab w:val="clear" w:pos="680"/>
          <w:tab w:val="clear" w:pos="907"/>
          <w:tab w:val="clear" w:pos="1644"/>
          <w:tab w:val="left" w:pos="900"/>
          <w:tab w:val="left" w:pos="1080"/>
          <w:tab w:val="left" w:pos="162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6145FD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F06DC">
        <w:rPr>
          <w:rFonts w:ascii="Angsana New" w:hAnsi="Angsana New"/>
          <w:sz w:val="30"/>
          <w:szCs w:val="30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5F51C9" w:rsidRPr="00DF06DC">
        <w:rPr>
          <w:rFonts w:ascii="Angsana New" w:hAnsi="Angsana New"/>
          <w:sz w:val="30"/>
          <w:szCs w:val="30"/>
        </w:rPr>
        <w:t>6</w:t>
      </w:r>
      <w:r w:rsidR="00933478"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5F51C9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937BFD3" w14:textId="77777777" w:rsidR="00264A9E" w:rsidRPr="00E43B2C" w:rsidRDefault="00264A9E" w:rsidP="00E43B2C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148"/>
        <w:gridCol w:w="262"/>
        <w:gridCol w:w="1173"/>
      </w:tblGrid>
      <w:tr w:rsidR="00237D07" w:rsidRPr="00DF06DC" w14:paraId="5080C1D1" w14:textId="77777777" w:rsidTr="002329D5">
        <w:trPr>
          <w:tblHeader/>
        </w:trPr>
        <w:tc>
          <w:tcPr>
            <w:tcW w:w="3870" w:type="dxa"/>
            <w:shd w:val="clear" w:color="auto" w:fill="auto"/>
          </w:tcPr>
          <w:p w14:paraId="78B85EA6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13EC22" w14:textId="0EB7C02C" w:rsidR="00237D07" w:rsidRPr="00DF06DC" w:rsidRDefault="00740CE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56B40A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8459562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DF06DC" w14:paraId="381356D6" w14:textId="77777777" w:rsidTr="002329D5">
        <w:trPr>
          <w:tblHeader/>
        </w:trPr>
        <w:tc>
          <w:tcPr>
            <w:tcW w:w="3870" w:type="dxa"/>
          </w:tcPr>
          <w:p w14:paraId="0EEE9D07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AC977" w14:textId="5617BB73" w:rsidR="00237D07" w:rsidRPr="00DF06DC" w:rsidRDefault="00271930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FD5B5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168E25" w14:textId="11E0708B" w:rsidR="00237D07" w:rsidRPr="00DF06DC" w:rsidRDefault="00D62106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57F1FE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5EB5ADE" w14:textId="3E1568D3" w:rsidR="00237D07" w:rsidRPr="00DF06DC" w:rsidRDefault="00271930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109B5F7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C96965D" w14:textId="7021AAD5" w:rsidR="00237D07" w:rsidRPr="00DF06DC" w:rsidRDefault="00D62106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C9573A" w:rsidRPr="00DF06DC" w14:paraId="73EF6236" w14:textId="77777777" w:rsidTr="002329D5">
        <w:trPr>
          <w:tblHeader/>
        </w:trPr>
        <w:tc>
          <w:tcPr>
            <w:tcW w:w="3870" w:type="dxa"/>
          </w:tcPr>
          <w:p w14:paraId="4C80476A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408911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D75007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260A50" w14:textId="0C75DB35" w:rsidR="00C9573A" w:rsidRPr="00DF06DC" w:rsidRDefault="00C9573A" w:rsidP="00C9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10" w:right="-8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DF06DC">
              <w:rPr>
                <w:rFonts w:asciiTheme="majorBidi" w:hAnsiTheme="majorBidi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667CF2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1D4409B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36BF5B57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FFB0F" w14:textId="77777777" w:rsidR="00C9573A" w:rsidRPr="00DF06DC" w:rsidRDefault="00C9573A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37D07" w:rsidRPr="00DF06DC" w14:paraId="32D3C9F3" w14:textId="77777777" w:rsidTr="002329D5">
        <w:trPr>
          <w:tblHeader/>
        </w:trPr>
        <w:tc>
          <w:tcPr>
            <w:tcW w:w="3870" w:type="dxa"/>
          </w:tcPr>
          <w:p w14:paraId="6418701D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891F795" w14:textId="77777777" w:rsidR="00237D07" w:rsidRPr="00DF06DC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2B9" w:rsidRPr="00DF06DC" w14:paraId="2E62128A" w14:textId="77777777" w:rsidTr="002329D5">
        <w:trPr>
          <w:trHeight w:val="180"/>
        </w:trPr>
        <w:tc>
          <w:tcPr>
            <w:tcW w:w="3870" w:type="dxa"/>
          </w:tcPr>
          <w:p w14:paraId="668B7849" w14:textId="516BFEB4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ตั๋วสัญญาใช้เงินที่ไม่มีหลักประกันจากกิจการที่เกี่ยวข้องกัน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801C1">
              <w:rPr>
                <w:rFonts w:ascii="Angsana New" w:hAnsi="Angsana New"/>
                <w:sz w:val="30"/>
                <w:szCs w:val="30"/>
              </w:rPr>
              <w:t>1.61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03DBE" w:rsidRPr="00DF06DC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03DBE" w:rsidRPr="00DF06DC">
              <w:rPr>
                <w:rFonts w:ascii="Angsana New" w:hAnsi="Angsana New"/>
                <w:sz w:val="30"/>
                <w:szCs w:val="30"/>
                <w:lang w:eastAsia="zh-CN"/>
              </w:rPr>
              <w:t>3.70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45A8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  <w:r w:rsidRPr="00380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3801C1" w:rsidRPr="003801C1">
              <w:rPr>
                <w:rFonts w:ascii="Angsana New" w:hAnsi="Angsana New"/>
                <w:i/>
                <w:iCs/>
                <w:sz w:val="30"/>
                <w:szCs w:val="30"/>
              </w:rPr>
              <w:t>2565</w:t>
            </w:r>
            <w:r w:rsidRPr="00380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380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380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="003801C1" w:rsidRPr="003801C1">
              <w:rPr>
                <w:rFonts w:ascii="Angsana New" w:hAnsi="Angsana New"/>
                <w:i/>
                <w:iCs/>
                <w:sz w:val="30"/>
                <w:szCs w:val="30"/>
              </w:rPr>
              <w:t>1.20</w:t>
            </w:r>
            <w:r w:rsidR="006145F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6145FD" w:rsidRPr="006145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="006145F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3.70</w:t>
            </w:r>
            <w:r w:rsidRPr="00380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01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3801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FF6E33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B336D8C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EFE7797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F19B8C6" w14:textId="433EACA1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78D26722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7520A5" w14:textId="77777777" w:rsidR="004A157D" w:rsidRPr="00DF06DC" w:rsidRDefault="004A157D" w:rsidP="004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A87C763" w14:textId="77777777" w:rsidR="004A157D" w:rsidRPr="00DF06DC" w:rsidRDefault="004A157D" w:rsidP="004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CC54CA" w14:textId="77777777" w:rsidR="004A157D" w:rsidRPr="00DF06DC" w:rsidRDefault="004A157D" w:rsidP="004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F5BDD" w14:textId="2C5B25F8" w:rsidR="006142B9" w:rsidRPr="00DF06DC" w:rsidRDefault="004A157D" w:rsidP="004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2,842,111 </w:t>
            </w:r>
          </w:p>
        </w:tc>
        <w:tc>
          <w:tcPr>
            <w:tcW w:w="270" w:type="dxa"/>
          </w:tcPr>
          <w:p w14:paraId="3E63EA34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48658AD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8CF22D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5D39D8E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B4E6B6" w14:textId="60339478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2,917,525</w:t>
            </w:r>
          </w:p>
        </w:tc>
        <w:tc>
          <w:tcPr>
            <w:tcW w:w="262" w:type="dxa"/>
          </w:tcPr>
          <w:p w14:paraId="2F03C197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5D5D21A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6E9F2E1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30B804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177075B" w14:textId="125021E3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680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238</w:t>
            </w:r>
          </w:p>
        </w:tc>
      </w:tr>
      <w:tr w:rsidR="006142B9" w:rsidRPr="00DF06DC" w14:paraId="759BF8D9" w14:textId="77777777" w:rsidTr="002329D5">
        <w:trPr>
          <w:trHeight w:val="180"/>
        </w:trPr>
        <w:tc>
          <w:tcPr>
            <w:tcW w:w="3870" w:type="dxa"/>
          </w:tcPr>
          <w:p w14:paraId="44A3BAB3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3E4B4E" w14:textId="56716EFC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68DBC6DA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7907" w14:textId="6E967272" w:rsidR="006142B9" w:rsidRPr="00DF06DC" w:rsidRDefault="004A157D" w:rsidP="004A1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2,842,111 </w:t>
            </w:r>
          </w:p>
        </w:tc>
        <w:tc>
          <w:tcPr>
            <w:tcW w:w="270" w:type="dxa"/>
          </w:tcPr>
          <w:p w14:paraId="0CF7E799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7C9B32" w14:textId="68E370C4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2,917,525</w:t>
            </w:r>
          </w:p>
        </w:tc>
        <w:tc>
          <w:tcPr>
            <w:tcW w:w="262" w:type="dxa"/>
          </w:tcPr>
          <w:p w14:paraId="505A92FF" w14:textId="77777777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C62591" w14:textId="390CA545" w:rsidR="006142B9" w:rsidRPr="00DF06DC" w:rsidRDefault="006142B9" w:rsidP="00614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680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238</w:t>
            </w:r>
          </w:p>
        </w:tc>
      </w:tr>
      <w:tr w:rsidR="001D66D5" w:rsidRPr="00DF06DC" w14:paraId="0082AB8D" w14:textId="77777777" w:rsidTr="002329D5">
        <w:trPr>
          <w:trHeight w:val="180"/>
        </w:trPr>
        <w:tc>
          <w:tcPr>
            <w:tcW w:w="3870" w:type="dxa"/>
          </w:tcPr>
          <w:p w14:paraId="38120C03" w14:textId="5C48C1DE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วงเงินรวม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016EC" w:rsidRPr="00DF06DC">
              <w:rPr>
                <w:rFonts w:ascii="Angsana New" w:hAnsi="Angsana New"/>
                <w:sz w:val="30"/>
                <w:szCs w:val="30"/>
              </w:rPr>
              <w:t>20</w:t>
            </w:r>
            <w:r w:rsidRPr="00DF06DC">
              <w:rPr>
                <w:rFonts w:ascii="Angsana New" w:hAnsi="Angsana New"/>
                <w:sz w:val="30"/>
                <w:szCs w:val="30"/>
              </w:rPr>
              <w:t>,000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ล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นบาท โดยวงเงินหมุนเวียนมีอายุ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 มีอัตราดอกเบี้ย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TH</w:t>
            </w:r>
            <w:r w:rsidR="00E50E34">
              <w:rPr>
                <w:rFonts w:ascii="Angsana New" w:hAnsi="Angsana New"/>
                <w:sz w:val="30"/>
                <w:szCs w:val="30"/>
              </w:rPr>
              <w:t>OR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บวกส่วนเพิ่มต่อปีเงื่อนไขการจ่ายชำระคืนเงินกู้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09FF5AB7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73D3FE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B6AD02B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4D7A63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2C783F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63B30C" w14:textId="3EB4EAEF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20,</w:t>
            </w:r>
            <w:r w:rsidR="006016EC" w:rsidRPr="00DF06DC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14:paraId="36D892AD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681FC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7566D5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FF6BB63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77FC624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E1329D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7FBCFB" w14:textId="495F7B3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9,600,000</w:t>
            </w:r>
          </w:p>
        </w:tc>
        <w:tc>
          <w:tcPr>
            <w:tcW w:w="270" w:type="dxa"/>
          </w:tcPr>
          <w:p w14:paraId="1881C3A0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70F6786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034F55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072694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5FC62C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14247A0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3A8DD1" w14:textId="192E184D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20,</w:t>
            </w:r>
            <w:r w:rsidR="006016EC" w:rsidRPr="00DF06DC"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00,000</w:t>
            </w:r>
          </w:p>
        </w:tc>
        <w:tc>
          <w:tcPr>
            <w:tcW w:w="262" w:type="dxa"/>
          </w:tcPr>
          <w:p w14:paraId="725F69B5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F5254C4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8AA990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697C24B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058DF0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23101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1673C57" w14:textId="4B2D55BD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9,600,000</w:t>
            </w:r>
          </w:p>
        </w:tc>
      </w:tr>
      <w:tr w:rsidR="001D66D5" w:rsidRPr="00DF06DC" w14:paraId="6C9B19DC" w14:textId="77777777" w:rsidTr="002329D5">
        <w:trPr>
          <w:trHeight w:val="153"/>
        </w:trPr>
        <w:tc>
          <w:tcPr>
            <w:tcW w:w="3870" w:type="dxa"/>
          </w:tcPr>
          <w:p w14:paraId="036E01DE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E4A4AEF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3298FE2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C81C1DF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8F749B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1D42384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4263223F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3" w:type="dxa"/>
          </w:tcPr>
          <w:p w14:paraId="70259391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1D66D5" w:rsidRPr="00DF06DC" w14:paraId="35BF9D09" w14:textId="77777777" w:rsidTr="002329D5">
        <w:trPr>
          <w:trHeight w:val="180"/>
        </w:trPr>
        <w:tc>
          <w:tcPr>
            <w:tcW w:w="3870" w:type="dxa"/>
          </w:tcPr>
          <w:p w14:paraId="153BF440" w14:textId="18C3A225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ในประเทศ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</w:rPr>
              <w:t>20,000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บาท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มีอัตราดอกเบี้ยคงที่ร้อยละ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2.00 – 3.53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ต่อปี เงื่อนไขการจ่ายชำระคืนเงินกู้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เมื่อครบกำหนด 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</w:rPr>
              <w:t>36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DF06DC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767F5ACF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FD8222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B8A50FB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9E05E62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59AE0F" w14:textId="06167CC4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15,600,000</w:t>
            </w:r>
          </w:p>
        </w:tc>
        <w:tc>
          <w:tcPr>
            <w:tcW w:w="270" w:type="dxa"/>
          </w:tcPr>
          <w:p w14:paraId="04776000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3839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EDC779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AE4FB87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D9246CE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AA9EB6" w14:textId="0FB321BC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1697AD9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E45F5DB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CF5C13B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B02B2D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194146F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D92653" w14:textId="68E0CBDA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15,600,000</w:t>
            </w:r>
          </w:p>
        </w:tc>
        <w:tc>
          <w:tcPr>
            <w:tcW w:w="262" w:type="dxa"/>
          </w:tcPr>
          <w:p w14:paraId="27A03EF5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9C462A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3C744E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468CE8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988AF0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3051D2" w14:textId="6816EDEE" w:rsidR="001D66D5" w:rsidRPr="00DF06DC" w:rsidRDefault="001D66D5" w:rsidP="001D66D5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</w:tr>
      <w:tr w:rsidR="001D66D5" w:rsidRPr="003801C1" w14:paraId="4F1B43B7" w14:textId="77777777" w:rsidTr="002329D5">
        <w:trPr>
          <w:trHeight w:val="135"/>
        </w:trPr>
        <w:tc>
          <w:tcPr>
            <w:tcW w:w="3870" w:type="dxa"/>
          </w:tcPr>
          <w:p w14:paraId="12F84182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58F5D1FF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85FF32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260" w:type="dxa"/>
          </w:tcPr>
          <w:p w14:paraId="549C2004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4852727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148" w:type="dxa"/>
          </w:tcPr>
          <w:p w14:paraId="033BB3A7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12"/>
                <w:szCs w:val="12"/>
              </w:rPr>
            </w:pPr>
          </w:p>
        </w:tc>
        <w:tc>
          <w:tcPr>
            <w:tcW w:w="262" w:type="dxa"/>
          </w:tcPr>
          <w:p w14:paraId="2467AECA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173" w:type="dxa"/>
          </w:tcPr>
          <w:p w14:paraId="38A939CD" w14:textId="77777777" w:rsidR="001D66D5" w:rsidRPr="003801C1" w:rsidRDefault="001D66D5" w:rsidP="001D66D5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12"/>
                <w:szCs w:val="12"/>
                <w:lang w:val="en-US" w:bidi="th-TH"/>
              </w:rPr>
            </w:pPr>
          </w:p>
        </w:tc>
      </w:tr>
      <w:tr w:rsidR="001D66D5" w:rsidRPr="00DF06DC" w14:paraId="419A9E1E" w14:textId="77777777" w:rsidTr="002329D5">
        <w:trPr>
          <w:trHeight w:val="135"/>
        </w:trPr>
        <w:tc>
          <w:tcPr>
            <w:tcW w:w="3870" w:type="dxa"/>
          </w:tcPr>
          <w:p w14:paraId="429EE6DC" w14:textId="7B1ECA0C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เป็นจำนวน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20,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000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วงเงินหมุนเวียนมีอายุ </w:t>
            </w:r>
            <w:r w:rsidRPr="00DF06DC">
              <w:rPr>
                <w:rFonts w:ascii="Angsana New" w:hAnsi="Angsana New"/>
                <w:sz w:val="30"/>
                <w:szCs w:val="30"/>
                <w:lang w:eastAsia="zh-CN"/>
              </w:rPr>
              <w:t xml:space="preserve">3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ปี มีอัตราดอกเบี้ยคงที่ และครบกำหนดชำระ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25CDE495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625B801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C451A5A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4F06F3A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0B6FDE" w14:textId="492077D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02CF91B6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756EC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DCE779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4CEF695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2D68F58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15A278" w14:textId="7C45D4F1" w:rsidR="001D66D5" w:rsidRPr="00DF06DC" w:rsidRDefault="001D66D5" w:rsidP="00FA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20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0906CE02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2F948C2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68F6CC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5D0AC0D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165548D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19E93B" w14:textId="676987AD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62" w:type="dxa"/>
          </w:tcPr>
          <w:p w14:paraId="2E1579B7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BCA67CE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EFD24F4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07F5353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AC50D9" w14:textId="77777777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EB2FEF" w14:textId="20A6696E" w:rsidR="001D66D5" w:rsidRPr="00DF06DC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20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000</w:t>
            </w:r>
          </w:p>
        </w:tc>
      </w:tr>
      <w:tr w:rsidR="001D66D5" w:rsidRPr="003801C1" w14:paraId="0EB3D3F9" w14:textId="77777777" w:rsidTr="002329D5">
        <w:trPr>
          <w:trHeight w:val="135"/>
        </w:trPr>
        <w:tc>
          <w:tcPr>
            <w:tcW w:w="3870" w:type="dxa"/>
          </w:tcPr>
          <w:p w14:paraId="3117DE45" w14:textId="77777777" w:rsidR="001D66D5" w:rsidRPr="003801C1" w:rsidRDefault="001D66D5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7BB6C3DF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D8534CE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6A4780CD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4251AA1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8" w:type="dxa"/>
          </w:tcPr>
          <w:p w14:paraId="2E7B6A61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2" w:type="dxa"/>
          </w:tcPr>
          <w:p w14:paraId="4FACE78D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</w:tcPr>
          <w:p w14:paraId="373BDDAC" w14:textId="77777777" w:rsidR="001D66D5" w:rsidRPr="003801C1" w:rsidRDefault="001D66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86C0A" w:rsidRPr="00B86C0A" w14:paraId="0FDD67AE" w14:textId="77777777" w:rsidTr="002329D5">
        <w:trPr>
          <w:trHeight w:val="135"/>
        </w:trPr>
        <w:tc>
          <w:tcPr>
            <w:tcW w:w="3870" w:type="dxa"/>
          </w:tcPr>
          <w:p w14:paraId="266CE4E3" w14:textId="77777777" w:rsidR="00B86C0A" w:rsidRPr="00B86C0A" w:rsidRDefault="00B86C0A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A95AF62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1B76110E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B790062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0C106F38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6D8772FC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" w:type="dxa"/>
          </w:tcPr>
          <w:p w14:paraId="00531DDE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0FAD8BEB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6C0A" w:rsidRPr="00B86C0A" w14:paraId="3A58017E" w14:textId="77777777" w:rsidTr="002329D5">
        <w:trPr>
          <w:trHeight w:val="135"/>
        </w:trPr>
        <w:tc>
          <w:tcPr>
            <w:tcW w:w="3870" w:type="dxa"/>
          </w:tcPr>
          <w:p w14:paraId="1EB8FD94" w14:textId="77777777" w:rsidR="00B86C0A" w:rsidRPr="00B86C0A" w:rsidRDefault="00B86C0A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9E4DC86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1BECDEA4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9260AE0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737C1049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7989A359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" w:type="dxa"/>
          </w:tcPr>
          <w:p w14:paraId="304C7DA7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017D2DF0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6C0A" w:rsidRPr="00B86C0A" w14:paraId="2161C4E3" w14:textId="77777777" w:rsidTr="002329D5">
        <w:trPr>
          <w:trHeight w:val="135"/>
        </w:trPr>
        <w:tc>
          <w:tcPr>
            <w:tcW w:w="3870" w:type="dxa"/>
          </w:tcPr>
          <w:p w14:paraId="13CEBE1C" w14:textId="77777777" w:rsidR="00B86C0A" w:rsidRPr="00B86C0A" w:rsidRDefault="00B86C0A" w:rsidP="001D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D600665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67E242CE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E29CB40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54673E1A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8" w:type="dxa"/>
          </w:tcPr>
          <w:p w14:paraId="17C63BFF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" w:type="dxa"/>
          </w:tcPr>
          <w:p w14:paraId="2AF8633B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3" w:type="dxa"/>
          </w:tcPr>
          <w:p w14:paraId="16038DC0" w14:textId="77777777" w:rsidR="00B86C0A" w:rsidRPr="00B86C0A" w:rsidRDefault="00B86C0A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41C8" w:rsidRPr="00DF06DC" w14:paraId="6CC00216" w14:textId="77777777" w:rsidTr="002329D5">
        <w:trPr>
          <w:trHeight w:val="135"/>
        </w:trPr>
        <w:tc>
          <w:tcPr>
            <w:tcW w:w="3870" w:type="dxa"/>
          </w:tcPr>
          <w:p w14:paraId="080A760F" w14:textId="38169D31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52"/>
                <w:szCs w:val="52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4,500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วงเงินละ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1,500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มีอัตราดอกเบี้ยคงที่ในแต่ละคราวของการเบิกเงินกู้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เงื่อนไขการจ่ายชำระคืนเงินกู้เมื่อครบกำหนด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ปีตามลำดับ</w:t>
            </w:r>
          </w:p>
        </w:tc>
        <w:tc>
          <w:tcPr>
            <w:tcW w:w="1170" w:type="dxa"/>
          </w:tcPr>
          <w:p w14:paraId="569939E4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4EB88B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0A88BC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12C5EC7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E3CC0E6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C111C5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5FD174" w14:textId="78D380B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3,833,340</w:t>
            </w:r>
          </w:p>
        </w:tc>
        <w:tc>
          <w:tcPr>
            <w:tcW w:w="270" w:type="dxa"/>
          </w:tcPr>
          <w:p w14:paraId="3AF304DD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260" w:type="dxa"/>
          </w:tcPr>
          <w:p w14:paraId="64FDD7A0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9460BBC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3D19BF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6115DF9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34EEC07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C1A8D4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0E7531" w14:textId="4176902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52"/>
                <w:szCs w:val="52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4,500,000</w:t>
            </w:r>
          </w:p>
        </w:tc>
        <w:tc>
          <w:tcPr>
            <w:tcW w:w="270" w:type="dxa"/>
          </w:tcPr>
          <w:p w14:paraId="7DB2A9A5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48" w:type="dxa"/>
          </w:tcPr>
          <w:p w14:paraId="2EC210E0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60E1DEA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69E9138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C35EACF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B7DDC64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67CD653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231EC5" w14:textId="6E36FA80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52"/>
                <w:szCs w:val="52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3,833,340</w:t>
            </w:r>
          </w:p>
        </w:tc>
        <w:tc>
          <w:tcPr>
            <w:tcW w:w="262" w:type="dxa"/>
          </w:tcPr>
          <w:p w14:paraId="406040E9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52"/>
                <w:szCs w:val="52"/>
              </w:rPr>
            </w:pPr>
          </w:p>
        </w:tc>
        <w:tc>
          <w:tcPr>
            <w:tcW w:w="1173" w:type="dxa"/>
          </w:tcPr>
          <w:p w14:paraId="271D7F95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B442BC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70E456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4F4A05D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7B909FF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C138EE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A70036" w14:textId="7FB1CC43" w:rsidR="00A041C8" w:rsidRPr="00DF06DC" w:rsidRDefault="00A041C8" w:rsidP="00A041C8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52"/>
                <w:szCs w:val="52"/>
                <w:lang w:val="en-US" w:bidi="th-TH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4,500,000</w:t>
            </w:r>
          </w:p>
        </w:tc>
      </w:tr>
      <w:tr w:rsidR="00A041C8" w:rsidRPr="003801C1" w14:paraId="17875CB7" w14:textId="77777777" w:rsidTr="002329D5">
        <w:trPr>
          <w:trHeight w:val="135"/>
        </w:trPr>
        <w:tc>
          <w:tcPr>
            <w:tcW w:w="3870" w:type="dxa"/>
          </w:tcPr>
          <w:p w14:paraId="777E1894" w14:textId="77777777" w:rsidR="00A041C8" w:rsidRPr="003801C1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3B81CF7D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01D3A3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2720FD44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7A0E6A8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8" w:type="dxa"/>
          </w:tcPr>
          <w:p w14:paraId="32BD836A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2" w:type="dxa"/>
          </w:tcPr>
          <w:p w14:paraId="2B673ED1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</w:tcPr>
          <w:p w14:paraId="32E1B271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55D5" w:rsidRPr="00DF06DC" w14:paraId="5E6FC161" w14:textId="77777777" w:rsidTr="002329D5">
        <w:trPr>
          <w:trHeight w:val="135"/>
        </w:trPr>
        <w:tc>
          <w:tcPr>
            <w:tcW w:w="3870" w:type="dxa"/>
          </w:tcPr>
          <w:p w14:paraId="4F252422" w14:textId="084CCF67" w:rsidR="00E355D5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20,000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โดยมีอัตราดอกเบี้ยที่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บวกส่วนเพิ่มต่อปีและกำหนดชำระคืน</w:t>
            </w:r>
            <w:r w:rsidR="00BD577B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7E567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1CEB447C" w14:textId="77777777" w:rsidR="00E355D5" w:rsidRPr="00DF06DC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E010A8" w14:textId="77777777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FA22D3C" w14:textId="77777777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E81D7E" w14:textId="5E918341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9C04F42" w14:textId="77777777" w:rsidR="00E355D5" w:rsidRPr="00DF06DC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95332" w14:textId="77777777" w:rsidR="00E355D5" w:rsidRPr="00DF06DC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478AC0C" w14:textId="77777777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3143763" w14:textId="77777777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1AD3A58" w14:textId="199DC4CF" w:rsidR="00413493" w:rsidRPr="00DF06DC" w:rsidRDefault="00413493" w:rsidP="0041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DA4119E" w14:textId="77777777" w:rsidR="00E355D5" w:rsidRPr="00DF06DC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30146FB" w14:textId="77777777" w:rsidR="00E355D5" w:rsidRPr="00DF06DC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C9ED830" w14:textId="77777777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65CBBCD" w14:textId="77777777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44B775" w14:textId="0E9D8D4E" w:rsidR="00413493" w:rsidRPr="00DF06DC" w:rsidRDefault="00413493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  <w:tc>
          <w:tcPr>
            <w:tcW w:w="262" w:type="dxa"/>
          </w:tcPr>
          <w:p w14:paraId="393EF446" w14:textId="77777777" w:rsidR="00E355D5" w:rsidRPr="00DF06DC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8DD46AD" w14:textId="77777777" w:rsidR="00E355D5" w:rsidRPr="00DF06DC" w:rsidRDefault="00E355D5" w:rsidP="00A041C8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06898FEC" w14:textId="77777777" w:rsidR="00413493" w:rsidRPr="00DF06DC" w:rsidRDefault="00413493" w:rsidP="00A041C8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72731C3B" w14:textId="77777777" w:rsidR="00413493" w:rsidRPr="00DF06DC" w:rsidRDefault="00413493" w:rsidP="00A041C8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3F2DE324" w14:textId="450EEE78" w:rsidR="00413493" w:rsidRPr="00DF06DC" w:rsidRDefault="00413493" w:rsidP="00413493">
            <w:pPr>
              <w:pStyle w:val="acctfourfigures"/>
              <w:tabs>
                <w:tab w:val="clear" w:pos="765"/>
                <w:tab w:val="decimal" w:pos="643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355D5" w:rsidRPr="003801C1" w14:paraId="0A9D41DE" w14:textId="77777777" w:rsidTr="002329D5">
        <w:trPr>
          <w:trHeight w:val="135"/>
        </w:trPr>
        <w:tc>
          <w:tcPr>
            <w:tcW w:w="3870" w:type="dxa"/>
          </w:tcPr>
          <w:p w14:paraId="4AA2E6FB" w14:textId="77777777" w:rsidR="00E355D5" w:rsidRPr="003801C1" w:rsidRDefault="00E355D5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6683F79C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BF0000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0D6FE229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843F093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8" w:type="dxa"/>
          </w:tcPr>
          <w:p w14:paraId="0170FB4B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2" w:type="dxa"/>
          </w:tcPr>
          <w:p w14:paraId="66650F16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</w:tcPr>
          <w:p w14:paraId="4E00AA97" w14:textId="77777777" w:rsidR="00E355D5" w:rsidRPr="003801C1" w:rsidRDefault="00E355D5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41C8" w:rsidRPr="00DF06DC" w14:paraId="2BE90494" w14:textId="77777777" w:rsidTr="002329D5">
        <w:trPr>
          <w:trHeight w:val="135"/>
        </w:trPr>
        <w:tc>
          <w:tcPr>
            <w:tcW w:w="3870" w:type="dxa"/>
          </w:tcPr>
          <w:p w14:paraId="4B8B32B6" w14:textId="6E424F44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700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="00431AE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431AE0">
              <w:rPr>
                <w:rFonts w:ascii="Angsana New" w:hAnsi="Angsana New"/>
                <w:sz w:val="30"/>
                <w:szCs w:val="30"/>
              </w:rPr>
              <w:t>3.</w:t>
            </w:r>
            <w:r w:rsidR="00E50E34">
              <w:rPr>
                <w:rFonts w:ascii="Angsana New" w:hAnsi="Angsana New"/>
                <w:sz w:val="30"/>
                <w:szCs w:val="30"/>
              </w:rPr>
              <w:t>2</w:t>
            </w:r>
            <w:r w:rsidR="00431AE0">
              <w:rPr>
                <w:rFonts w:ascii="Angsana New" w:hAnsi="Angsana New"/>
                <w:sz w:val="30"/>
                <w:szCs w:val="30"/>
              </w:rPr>
              <w:t>5</w:t>
            </w:r>
            <w:r w:rsidR="0089494B" w:rsidRPr="00DF06D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และ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THOR+1.47%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จ่ายชำระคืนเงินกู้ภายใน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7D373E8D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FBD52BB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90505D6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81B4745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6253D38" w14:textId="5A0A9938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450,000</w:t>
            </w:r>
          </w:p>
        </w:tc>
        <w:tc>
          <w:tcPr>
            <w:tcW w:w="270" w:type="dxa"/>
          </w:tcPr>
          <w:p w14:paraId="4DAA63A9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3784E7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59962A7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2CBD9DE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12E53C0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CBE2DD4" w14:textId="494FE070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6F0D2EA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E350439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2EFE522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362ECE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1AE6C6D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D83DFE" w14:textId="5B827866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450,000</w:t>
            </w:r>
          </w:p>
        </w:tc>
        <w:tc>
          <w:tcPr>
            <w:tcW w:w="262" w:type="dxa"/>
          </w:tcPr>
          <w:p w14:paraId="45CEEABA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2F62352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7B5D9BB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66EA5B7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DD81B98" w14:textId="77777777" w:rsidR="00A041C8" w:rsidRPr="00DF06DC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E0FB6EA" w14:textId="76A7864F" w:rsidR="00A041C8" w:rsidRPr="00DF06DC" w:rsidRDefault="00A041C8" w:rsidP="00A041C8">
            <w:pPr>
              <w:pStyle w:val="acctfourfigures"/>
              <w:tabs>
                <w:tab w:val="clear" w:pos="765"/>
                <w:tab w:val="decimal" w:pos="642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1C8" w:rsidRPr="003801C1" w14:paraId="3B2381BF" w14:textId="77777777" w:rsidTr="002329D5">
        <w:trPr>
          <w:trHeight w:val="180"/>
        </w:trPr>
        <w:tc>
          <w:tcPr>
            <w:tcW w:w="3870" w:type="dxa"/>
          </w:tcPr>
          <w:p w14:paraId="7EAB661C" w14:textId="2EECAD75" w:rsidR="00A041C8" w:rsidRPr="003801C1" w:rsidRDefault="00A041C8" w:rsidP="00A0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94BC4" w14:textId="5C186522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85C60F8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00B780" w14:textId="14819100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58C862F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B04AD5E" w14:textId="3FDFB732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2" w:type="dxa"/>
          </w:tcPr>
          <w:p w14:paraId="4D7B9F07" w14:textId="77777777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A90AC02" w14:textId="019FD0A6" w:rsidR="00A041C8" w:rsidRPr="003801C1" w:rsidRDefault="00A041C8" w:rsidP="00380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94D71" w:rsidRPr="00DF06DC" w14:paraId="223B82BC" w14:textId="77777777" w:rsidTr="002329D5">
        <w:trPr>
          <w:trHeight w:val="180"/>
        </w:trPr>
        <w:tc>
          <w:tcPr>
            <w:tcW w:w="3870" w:type="dxa"/>
          </w:tcPr>
          <w:p w14:paraId="6D2E1E7A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5430FF" w14:textId="54A85E63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60,383,340 </w:t>
            </w:r>
          </w:p>
        </w:tc>
        <w:tc>
          <w:tcPr>
            <w:tcW w:w="270" w:type="dxa"/>
          </w:tcPr>
          <w:p w14:paraId="41E87815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53A87B" w14:textId="6D3FBA31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54,100,000</w:t>
            </w:r>
          </w:p>
        </w:tc>
        <w:tc>
          <w:tcPr>
            <w:tcW w:w="270" w:type="dxa"/>
          </w:tcPr>
          <w:p w14:paraId="3A732AE9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F41F745" w14:textId="23C4B0E0" w:rsidR="00B94D71" w:rsidRPr="00DF06DC" w:rsidRDefault="00B94D71" w:rsidP="00B94D71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60,383,340 </w:t>
            </w:r>
          </w:p>
        </w:tc>
        <w:tc>
          <w:tcPr>
            <w:tcW w:w="262" w:type="dxa"/>
          </w:tcPr>
          <w:p w14:paraId="50B80EF9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0233881" w14:textId="2C69C34F" w:rsidR="00B94D71" w:rsidRPr="00DF06DC" w:rsidRDefault="00B94D71" w:rsidP="00B94D71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54,100,000</w:t>
            </w:r>
          </w:p>
        </w:tc>
      </w:tr>
      <w:tr w:rsidR="00B94D71" w:rsidRPr="00DF06DC" w14:paraId="0DF63E2C" w14:textId="77777777" w:rsidTr="0019457D">
        <w:trPr>
          <w:trHeight w:val="180"/>
        </w:trPr>
        <w:tc>
          <w:tcPr>
            <w:tcW w:w="3870" w:type="dxa"/>
          </w:tcPr>
          <w:p w14:paraId="4A90DF9D" w14:textId="6CA09DC1" w:rsidR="00B94D71" w:rsidRPr="00DF06DC" w:rsidRDefault="0019457D" w:rsidP="0019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6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B94D71" w:rsidRPr="00DF06D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B94D71" w:rsidRPr="00DF06DC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1170" w:type="dxa"/>
            <w:vAlign w:val="bottom"/>
          </w:tcPr>
          <w:p w14:paraId="32DF6766" w14:textId="5A39D3C8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(33,611)</w:t>
            </w:r>
          </w:p>
        </w:tc>
        <w:tc>
          <w:tcPr>
            <w:tcW w:w="270" w:type="dxa"/>
            <w:vAlign w:val="bottom"/>
          </w:tcPr>
          <w:p w14:paraId="3F8E73F8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03C89C" w14:textId="0B7AEC8D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36,790</w:t>
            </w:r>
          </w:p>
        </w:tc>
        <w:tc>
          <w:tcPr>
            <w:tcW w:w="270" w:type="dxa"/>
            <w:vAlign w:val="bottom"/>
          </w:tcPr>
          <w:p w14:paraId="4733E881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D6B82EB" w14:textId="4BC25033" w:rsidR="00B94D71" w:rsidRPr="00DF06DC" w:rsidRDefault="00B94D71" w:rsidP="00BD4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(33,611)</w:t>
            </w:r>
          </w:p>
        </w:tc>
        <w:tc>
          <w:tcPr>
            <w:tcW w:w="262" w:type="dxa"/>
            <w:vAlign w:val="bottom"/>
          </w:tcPr>
          <w:p w14:paraId="108A33FC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0F91062" w14:textId="0A29F9A0" w:rsidR="00B94D71" w:rsidRPr="00DF06DC" w:rsidRDefault="00B94D71" w:rsidP="00B94D71">
            <w:pPr>
              <w:pStyle w:val="acctfourfigures"/>
              <w:tabs>
                <w:tab w:val="clear" w:pos="765"/>
                <w:tab w:val="decimal" w:pos="96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36,790</w:t>
            </w:r>
          </w:p>
        </w:tc>
      </w:tr>
      <w:tr w:rsidR="00B94D71" w:rsidRPr="00DF06DC" w14:paraId="0FC708FA" w14:textId="77777777" w:rsidTr="002329D5">
        <w:trPr>
          <w:trHeight w:val="180"/>
        </w:trPr>
        <w:tc>
          <w:tcPr>
            <w:tcW w:w="3870" w:type="dxa"/>
          </w:tcPr>
          <w:p w14:paraId="5D975BCD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9AEF4" w14:textId="044388AC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12A97433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DB8CCA" w14:textId="5407D06E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  <w:tc>
          <w:tcPr>
            <w:tcW w:w="270" w:type="dxa"/>
          </w:tcPr>
          <w:p w14:paraId="46B4E711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5114E2B" w14:textId="788B91A9" w:rsidR="00B94D71" w:rsidRPr="00DF06DC" w:rsidRDefault="00B94D71" w:rsidP="00B94D71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62" w:type="dxa"/>
          </w:tcPr>
          <w:p w14:paraId="23F09D0B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0C5652B" w14:textId="273647E5" w:rsidR="00B94D71" w:rsidRPr="00DF06DC" w:rsidRDefault="00B94D71" w:rsidP="00B94D71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</w:tr>
      <w:tr w:rsidR="00B94D71" w:rsidRPr="00DF06DC" w14:paraId="3564A55F" w14:textId="77777777" w:rsidTr="002329D5">
        <w:tc>
          <w:tcPr>
            <w:tcW w:w="3870" w:type="dxa"/>
          </w:tcPr>
          <w:p w14:paraId="60131FEA" w14:textId="36CD99DA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BC47FF" w14:textId="0EFCE271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7E02F3" w:rsidRPr="00DF06DC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,041)</w:t>
            </w:r>
          </w:p>
        </w:tc>
        <w:tc>
          <w:tcPr>
            <w:tcW w:w="270" w:type="dxa"/>
          </w:tcPr>
          <w:p w14:paraId="4A22E25E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531D18" w14:textId="40B03DCA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  <w:tc>
          <w:tcPr>
            <w:tcW w:w="270" w:type="dxa"/>
          </w:tcPr>
          <w:p w14:paraId="0A8FFF9C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4DA7A3" w14:textId="1694C3A7" w:rsidR="00B94D71" w:rsidRPr="00DF06DC" w:rsidRDefault="007E02F3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(338</w:t>
            </w:r>
            <w:r w:rsidR="00B94D71" w:rsidRPr="00DF06DC">
              <w:rPr>
                <w:rFonts w:asciiTheme="majorBidi" w:hAnsiTheme="majorBidi" w:cstheme="majorBidi"/>
                <w:sz w:val="30"/>
                <w:szCs w:val="30"/>
              </w:rPr>
              <w:t>,041)</w:t>
            </w:r>
          </w:p>
        </w:tc>
        <w:tc>
          <w:tcPr>
            <w:tcW w:w="262" w:type="dxa"/>
          </w:tcPr>
          <w:p w14:paraId="2B24F940" w14:textId="02798B05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7AC858" w14:textId="4FD22BA1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</w:tr>
      <w:tr w:rsidR="00B94D71" w:rsidRPr="00DF06DC" w14:paraId="7786F49B" w14:textId="77777777" w:rsidTr="002329D5">
        <w:tc>
          <w:tcPr>
            <w:tcW w:w="3870" w:type="dxa"/>
          </w:tcPr>
          <w:p w14:paraId="28DA0BCA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2FC94" w14:textId="287D75A3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60,</w:t>
            </w:r>
            <w:r w:rsidR="00CC1389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011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,688</w:t>
            </w:r>
          </w:p>
        </w:tc>
        <w:tc>
          <w:tcPr>
            <w:tcW w:w="270" w:type="dxa"/>
          </w:tcPr>
          <w:p w14:paraId="1DA09C73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EA3B9" w14:textId="487AFEA2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  <w:tc>
          <w:tcPr>
            <w:tcW w:w="270" w:type="dxa"/>
          </w:tcPr>
          <w:p w14:paraId="21FBAFAC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F8F2D8E" w14:textId="377FE398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60,</w:t>
            </w:r>
            <w:r w:rsidR="00CC1389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011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,688</w:t>
            </w:r>
          </w:p>
        </w:tc>
        <w:tc>
          <w:tcPr>
            <w:tcW w:w="262" w:type="dxa"/>
          </w:tcPr>
          <w:p w14:paraId="42D372C8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E74676" w14:textId="62525B90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</w:tr>
      <w:tr w:rsidR="00B94D71" w:rsidRPr="00DF06DC" w14:paraId="644E9375" w14:textId="77777777" w:rsidTr="002329D5">
        <w:tc>
          <w:tcPr>
            <w:tcW w:w="3870" w:type="dxa"/>
          </w:tcPr>
          <w:p w14:paraId="548E0B46" w14:textId="7E6235FE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EBB3EC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8536A59" w14:textId="51623CED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70" w:type="dxa"/>
          </w:tcPr>
          <w:p w14:paraId="6323C414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4D938E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  <w:p w14:paraId="6E2614BF" w14:textId="08226C55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(666,660)</w:t>
            </w:r>
          </w:p>
        </w:tc>
        <w:tc>
          <w:tcPr>
            <w:tcW w:w="270" w:type="dxa"/>
          </w:tcPr>
          <w:p w14:paraId="45F6C94A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8BDFC1A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794F6EC" w14:textId="7B7D3374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62" w:type="dxa"/>
          </w:tcPr>
          <w:p w14:paraId="18D189D0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8174EF5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9A0AE61" w14:textId="39507625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(666,660)</w:t>
            </w:r>
          </w:p>
        </w:tc>
      </w:tr>
      <w:tr w:rsidR="00B94D71" w:rsidRPr="00DF06DC" w14:paraId="5DDB8830" w14:textId="77777777" w:rsidTr="002329D5">
        <w:tc>
          <w:tcPr>
            <w:tcW w:w="3870" w:type="dxa"/>
          </w:tcPr>
          <w:p w14:paraId="7128F956" w14:textId="5A699A11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F2518D" w14:textId="64A16213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</w:t>
            </w:r>
            <w:r w:rsidR="00CC1389"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211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,688</w:t>
            </w:r>
          </w:p>
        </w:tc>
        <w:tc>
          <w:tcPr>
            <w:tcW w:w="270" w:type="dxa"/>
          </w:tcPr>
          <w:p w14:paraId="2A2F6B0F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2AFA4F" w14:textId="4B10ECC4" w:rsidR="00B94D71" w:rsidRPr="00DF06DC" w:rsidRDefault="00AF6CCC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55,889,92</w:t>
            </w:r>
            <w:r w:rsidR="00E321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3D19D11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B834C19" w14:textId="7297B4FA" w:rsidR="00B94D71" w:rsidRPr="00DF06DC" w:rsidRDefault="00A07F14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54,</w:t>
            </w:r>
            <w:r w:rsidR="007E02F3"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129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,213</w:t>
            </w:r>
          </w:p>
        </w:tc>
        <w:tc>
          <w:tcPr>
            <w:tcW w:w="262" w:type="dxa"/>
          </w:tcPr>
          <w:p w14:paraId="370B3A64" w14:textId="77777777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4CBE9F7" w14:textId="4410497A" w:rsidR="00B94D71" w:rsidRPr="00DF06DC" w:rsidRDefault="00B94D71" w:rsidP="00B9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53,728,049</w:t>
            </w:r>
          </w:p>
        </w:tc>
      </w:tr>
    </w:tbl>
    <w:p w14:paraId="29942218" w14:textId="67C30AFA" w:rsidR="00A1443A" w:rsidRDefault="00A14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23" w:name="_Hlk46869492"/>
    </w:p>
    <w:p w14:paraId="74531E75" w14:textId="77777777" w:rsidR="00DB4A52" w:rsidRDefault="00DB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09495E" w14:textId="33C46185" w:rsidR="006145FD" w:rsidRDefault="006145FD" w:rsidP="0019457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รายการเคลื่อนไหวของเงินกู้ยืมระยะยาวจากกิจการที่เกี่ยวข้องกันสำหรับปีสิ้นสุดวันที่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 2566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FDDFE44" w14:textId="77777777" w:rsidR="00DB4A52" w:rsidRPr="00E43B2C" w:rsidRDefault="00DB4A52" w:rsidP="0019457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60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6145FD" w:rsidRPr="00DF06DC" w14:paraId="577BCC4D" w14:textId="77777777" w:rsidTr="00712F57">
        <w:trPr>
          <w:tblHeader/>
        </w:trPr>
        <w:tc>
          <w:tcPr>
            <w:tcW w:w="2520" w:type="dxa"/>
            <w:shd w:val="clear" w:color="auto" w:fill="auto"/>
          </w:tcPr>
          <w:p w14:paraId="7450A709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50944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8E15F6E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16BDC0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87A50D6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5FD" w:rsidRPr="00DF06DC" w14:paraId="32338713" w14:textId="77777777" w:rsidTr="00712F57">
        <w:trPr>
          <w:tblHeader/>
        </w:trPr>
        <w:tc>
          <w:tcPr>
            <w:tcW w:w="2520" w:type="dxa"/>
          </w:tcPr>
          <w:p w14:paraId="43598668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8614DA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DADD9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72CC8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81C5FFB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039B085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D9B9126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41C4AB5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6AA472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6145FD" w:rsidRPr="00DF06DC" w14:paraId="51A891DF" w14:textId="77777777" w:rsidTr="00712F57">
        <w:trPr>
          <w:tblHeader/>
        </w:trPr>
        <w:tc>
          <w:tcPr>
            <w:tcW w:w="2520" w:type="dxa"/>
          </w:tcPr>
          <w:p w14:paraId="7DD1BFB0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B3B054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808E35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DC85A8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F00685B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B03B3B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DD2DE9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5C371790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88FD9EF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5FD" w:rsidRPr="00DF06DC" w14:paraId="1B2E5D28" w14:textId="77777777" w:rsidTr="00712F57">
        <w:trPr>
          <w:tblHeader/>
        </w:trPr>
        <w:tc>
          <w:tcPr>
            <w:tcW w:w="2520" w:type="dxa"/>
          </w:tcPr>
          <w:p w14:paraId="4AF0EF0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DCEC9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C2AB3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45FD" w:rsidRPr="00DF06DC" w14:paraId="2912D9DF" w14:textId="77777777" w:rsidTr="00712F57">
        <w:trPr>
          <w:trHeight w:val="180"/>
        </w:trPr>
        <w:tc>
          <w:tcPr>
            <w:tcW w:w="2520" w:type="dxa"/>
          </w:tcPr>
          <w:p w14:paraId="5CB87FA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D060562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940AA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2,842,111</w:t>
            </w:r>
          </w:p>
        </w:tc>
        <w:tc>
          <w:tcPr>
            <w:tcW w:w="270" w:type="dxa"/>
          </w:tcPr>
          <w:p w14:paraId="0D029F3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8A2B236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2,731,534 </w:t>
            </w:r>
          </w:p>
        </w:tc>
        <w:tc>
          <w:tcPr>
            <w:tcW w:w="270" w:type="dxa"/>
          </w:tcPr>
          <w:p w14:paraId="549B820E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CD93504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  <w:tc>
          <w:tcPr>
            <w:tcW w:w="262" w:type="dxa"/>
          </w:tcPr>
          <w:p w14:paraId="63D3C3CD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E0B784C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>946,668</w:t>
            </w:r>
          </w:p>
        </w:tc>
      </w:tr>
      <w:tr w:rsidR="006145FD" w:rsidRPr="00DF06DC" w14:paraId="2783E08D" w14:textId="77777777" w:rsidTr="00712F57">
        <w:trPr>
          <w:trHeight w:val="180"/>
        </w:trPr>
        <w:tc>
          <w:tcPr>
            <w:tcW w:w="2520" w:type="dxa"/>
          </w:tcPr>
          <w:p w14:paraId="533D06D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673B72B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BACF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16,926 </w:t>
            </w:r>
          </w:p>
        </w:tc>
        <w:tc>
          <w:tcPr>
            <w:tcW w:w="270" w:type="dxa"/>
          </w:tcPr>
          <w:p w14:paraId="7387795A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47701A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1,276,709 </w:t>
            </w:r>
          </w:p>
        </w:tc>
        <w:tc>
          <w:tcPr>
            <w:tcW w:w="270" w:type="dxa"/>
          </w:tcPr>
          <w:p w14:paraId="62A4596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606BAF4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6,271,444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5B3F0A1E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C73F4D2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975,782</w:t>
            </w:r>
          </w:p>
        </w:tc>
      </w:tr>
      <w:tr w:rsidR="006145FD" w:rsidRPr="00DF06DC" w14:paraId="1D841771" w14:textId="77777777" w:rsidTr="00712F57">
        <w:trPr>
          <w:trHeight w:val="180"/>
        </w:trPr>
        <w:tc>
          <w:tcPr>
            <w:tcW w:w="2520" w:type="dxa"/>
          </w:tcPr>
          <w:p w14:paraId="094A46E9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018F094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397D9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(2,859,037)</w:t>
            </w:r>
          </w:p>
        </w:tc>
        <w:tc>
          <w:tcPr>
            <w:tcW w:w="270" w:type="dxa"/>
          </w:tcPr>
          <w:p w14:paraId="72C53C5E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A9D3F8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(1,166,132)</w:t>
            </w:r>
          </w:p>
        </w:tc>
        <w:tc>
          <w:tcPr>
            <w:tcW w:w="270" w:type="dxa"/>
          </w:tcPr>
          <w:p w14:paraId="75358145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D2C67" w14:textId="77777777" w:rsidR="006145FD" w:rsidRPr="00DF06DC" w:rsidRDefault="006145FD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(4,034,157)</w:t>
            </w:r>
          </w:p>
        </w:tc>
        <w:tc>
          <w:tcPr>
            <w:tcW w:w="262" w:type="dxa"/>
          </w:tcPr>
          <w:p w14:paraId="2E8D3A78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B08D945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(1,242,212)</w:t>
            </w:r>
          </w:p>
        </w:tc>
      </w:tr>
      <w:tr w:rsidR="006145FD" w:rsidRPr="00DF06DC" w14:paraId="1BF016E8" w14:textId="77777777" w:rsidTr="00712F57">
        <w:trPr>
          <w:trHeight w:val="180"/>
        </w:trPr>
        <w:tc>
          <w:tcPr>
            <w:tcW w:w="2520" w:type="dxa"/>
          </w:tcPr>
          <w:p w14:paraId="6F8408C3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1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260" w:type="dxa"/>
          </w:tcPr>
          <w:p w14:paraId="3751225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E5278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EA5A7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4B5CC43" w14:textId="666EBDBB" w:rsidR="006145FD" w:rsidRPr="00DF06DC" w:rsidRDefault="006145FD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2,842,111</w:t>
            </w:r>
          </w:p>
        </w:tc>
        <w:tc>
          <w:tcPr>
            <w:tcW w:w="270" w:type="dxa"/>
          </w:tcPr>
          <w:p w14:paraId="0D6A02F4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7001199" w14:textId="77777777" w:rsidR="006145FD" w:rsidRPr="00DF06DC" w:rsidRDefault="006145FD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  <w:tc>
          <w:tcPr>
            <w:tcW w:w="262" w:type="dxa"/>
          </w:tcPr>
          <w:p w14:paraId="18AFF4F3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154C401" w14:textId="77777777" w:rsidR="006145FD" w:rsidRPr="00DF06DC" w:rsidRDefault="006145FD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680,238</w:t>
            </w:r>
          </w:p>
        </w:tc>
      </w:tr>
    </w:tbl>
    <w:p w14:paraId="408906AA" w14:textId="77777777" w:rsidR="006145FD" w:rsidRPr="00DF06DC" w:rsidRDefault="00614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E06CBC" w14:textId="612D7FFE" w:rsidR="008B20EC" w:rsidRPr="00DF06DC" w:rsidRDefault="008B20EC" w:rsidP="002329D5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="00182AC3" w:rsidRPr="00DF06DC">
        <w:rPr>
          <w:rFonts w:ascii="Angsana New" w:hAnsi="Angsana New" w:hint="cs"/>
          <w:sz w:val="30"/>
          <w:szCs w:val="30"/>
          <w:cs/>
        </w:rPr>
        <w:t>สำหรับปี</w:t>
      </w:r>
      <w:r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5F51C9" w:rsidRPr="00DF06DC">
        <w:rPr>
          <w:rFonts w:ascii="Angsana New" w:hAnsi="Angsana New"/>
          <w:sz w:val="30"/>
          <w:szCs w:val="30"/>
        </w:rPr>
        <w:t>6</w:t>
      </w:r>
      <w:r w:rsidR="00933478" w:rsidRPr="00DF06DC">
        <w:rPr>
          <w:rFonts w:ascii="Angsana New" w:hAnsi="Angsana New"/>
          <w:sz w:val="30"/>
          <w:szCs w:val="30"/>
        </w:rPr>
        <w:t xml:space="preserve"> </w:t>
      </w:r>
      <w:r w:rsidR="00933478"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DF06DC">
        <w:rPr>
          <w:rFonts w:ascii="Angsana New" w:hAnsi="Angsana New"/>
          <w:sz w:val="30"/>
          <w:szCs w:val="30"/>
        </w:rPr>
        <w:t>256</w:t>
      </w:r>
      <w:r w:rsidR="005F51C9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5C1AB8C" w14:textId="77777777" w:rsidR="00C46303" w:rsidRPr="00DF06DC" w:rsidRDefault="00C46303" w:rsidP="008B20EC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8B20EC" w:rsidRPr="00DF06DC" w14:paraId="7A1C1C16" w14:textId="77777777" w:rsidTr="002329D5">
        <w:trPr>
          <w:tblHeader/>
        </w:trPr>
        <w:tc>
          <w:tcPr>
            <w:tcW w:w="3960" w:type="dxa"/>
            <w:shd w:val="clear" w:color="auto" w:fill="auto"/>
          </w:tcPr>
          <w:p w14:paraId="6315EAC4" w14:textId="77777777" w:rsidR="008B20EC" w:rsidRPr="00DF06DC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ADC4D40" w14:textId="7E2D0F72" w:rsidR="008B20EC" w:rsidRPr="00DF06DC" w:rsidRDefault="00740CE7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8C673E" w14:textId="77777777" w:rsidR="008B20EC" w:rsidRPr="00DF06DC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5618AF1" w14:textId="77777777" w:rsidR="008B20EC" w:rsidRPr="00DF06DC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DF06DC" w14:paraId="043E3578" w14:textId="77777777" w:rsidTr="002329D5">
        <w:trPr>
          <w:tblHeader/>
        </w:trPr>
        <w:tc>
          <w:tcPr>
            <w:tcW w:w="3960" w:type="dxa"/>
          </w:tcPr>
          <w:p w14:paraId="236E5E59" w14:textId="77777777" w:rsidR="00D62106" w:rsidRPr="00DF06DC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26349A" w14:textId="5EAA6516" w:rsidR="00D62106" w:rsidRPr="00DF06DC" w:rsidRDefault="003C46F9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CE198" w14:textId="77777777" w:rsidR="00D62106" w:rsidRPr="00DF06DC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276268" w14:textId="5512AAD0" w:rsidR="00D62106" w:rsidRPr="00DF06DC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F6EF9E" w14:textId="77777777" w:rsidR="00D62106" w:rsidRPr="00DF06DC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A537750" w14:textId="6B8BB164" w:rsidR="00D62106" w:rsidRPr="00DF06DC" w:rsidRDefault="003C46F9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14F5A7" w14:textId="77777777" w:rsidR="00D62106" w:rsidRPr="00DF06DC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220ED59" w14:textId="3990C04D" w:rsidR="00D62106" w:rsidRPr="00DF06DC" w:rsidRDefault="00D62106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8B20EC" w:rsidRPr="00DF06DC" w14:paraId="5B67467D" w14:textId="77777777" w:rsidTr="002329D5">
        <w:trPr>
          <w:tblHeader/>
        </w:trPr>
        <w:tc>
          <w:tcPr>
            <w:tcW w:w="3960" w:type="dxa"/>
          </w:tcPr>
          <w:p w14:paraId="5A03A144" w14:textId="77777777" w:rsidR="008B20EC" w:rsidRPr="00DF06DC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20" w:right="-108" w:firstLine="2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4EA044" w14:textId="77777777" w:rsidR="008B20EC" w:rsidRPr="00DF06DC" w:rsidRDefault="008B20EC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9D3" w:rsidRPr="00DF06DC" w14:paraId="5BC763A8" w14:textId="77777777" w:rsidTr="002329D5">
        <w:trPr>
          <w:trHeight w:val="180"/>
        </w:trPr>
        <w:tc>
          <w:tcPr>
            <w:tcW w:w="3960" w:type="dxa"/>
          </w:tcPr>
          <w:p w14:paraId="240817EE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58ADC3A" w14:textId="7D271365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54,136,790 </w:t>
            </w:r>
          </w:p>
        </w:tc>
        <w:tc>
          <w:tcPr>
            <w:tcW w:w="270" w:type="dxa"/>
          </w:tcPr>
          <w:p w14:paraId="1B2F83F3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8E5C3D1" w14:textId="2CDEB418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70" w:type="dxa"/>
          </w:tcPr>
          <w:p w14:paraId="7195E7CA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EA196F" w14:textId="0E2C7FA0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54,136,790 </w:t>
            </w:r>
          </w:p>
        </w:tc>
        <w:tc>
          <w:tcPr>
            <w:tcW w:w="262" w:type="dxa"/>
          </w:tcPr>
          <w:p w14:paraId="15DE8447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485602D" w14:textId="35A12806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</w:tr>
      <w:tr w:rsidR="00DF69D3" w:rsidRPr="00DF06DC" w14:paraId="0AAFA9DB" w14:textId="77777777" w:rsidTr="002329D5">
        <w:trPr>
          <w:trHeight w:val="180"/>
        </w:trPr>
        <w:tc>
          <w:tcPr>
            <w:tcW w:w="3960" w:type="dxa"/>
          </w:tcPr>
          <w:p w14:paraId="0B46FE8C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DA00485" w14:textId="5F2015BB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14,950,000 </w:t>
            </w:r>
          </w:p>
        </w:tc>
        <w:tc>
          <w:tcPr>
            <w:tcW w:w="270" w:type="dxa"/>
          </w:tcPr>
          <w:p w14:paraId="3EDA3CFB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5623AC8" w14:textId="5148AED2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31,600,020 </w:t>
            </w:r>
          </w:p>
        </w:tc>
        <w:tc>
          <w:tcPr>
            <w:tcW w:w="270" w:type="dxa"/>
          </w:tcPr>
          <w:p w14:paraId="3475DD14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AF1A9D" w14:textId="5C28C9A2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14,950,000 </w:t>
            </w:r>
          </w:p>
        </w:tc>
        <w:tc>
          <w:tcPr>
            <w:tcW w:w="262" w:type="dxa"/>
          </w:tcPr>
          <w:p w14:paraId="609CC469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927E601" w14:textId="63D9C4D0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31,600,020 </w:t>
            </w:r>
          </w:p>
        </w:tc>
      </w:tr>
      <w:tr w:rsidR="00DF69D3" w:rsidRPr="00DF06DC" w14:paraId="29535F7F" w14:textId="77777777" w:rsidTr="002329D5">
        <w:trPr>
          <w:trHeight w:val="180"/>
        </w:trPr>
        <w:tc>
          <w:tcPr>
            <w:tcW w:w="3960" w:type="dxa"/>
          </w:tcPr>
          <w:p w14:paraId="1013E2D8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2395B" w14:textId="6CEE9381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(8,666,660)</w:t>
            </w:r>
          </w:p>
        </w:tc>
        <w:tc>
          <w:tcPr>
            <w:tcW w:w="270" w:type="dxa"/>
          </w:tcPr>
          <w:p w14:paraId="188F3D70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A34C24F" w14:textId="5C76594B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(21,500,000)</w:t>
            </w:r>
          </w:p>
        </w:tc>
        <w:tc>
          <w:tcPr>
            <w:tcW w:w="270" w:type="dxa"/>
          </w:tcPr>
          <w:p w14:paraId="650F3B9F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6F2452" w14:textId="23CC21A6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(8,666,660)</w:t>
            </w:r>
          </w:p>
        </w:tc>
        <w:tc>
          <w:tcPr>
            <w:tcW w:w="262" w:type="dxa"/>
          </w:tcPr>
          <w:p w14:paraId="06D1244D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6A4E87" w14:textId="6A61AEC6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(21,500,000)</w:t>
            </w:r>
          </w:p>
        </w:tc>
      </w:tr>
      <w:tr w:rsidR="00DF69D3" w:rsidRPr="00DF06DC" w14:paraId="2A655D20" w14:textId="77777777" w:rsidTr="002329D5">
        <w:trPr>
          <w:trHeight w:val="180"/>
        </w:trPr>
        <w:tc>
          <w:tcPr>
            <w:tcW w:w="3960" w:type="dxa"/>
          </w:tcPr>
          <w:p w14:paraId="7E83456D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B72F1" w14:textId="0C52D315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60,420,</w:t>
            </w:r>
            <w:r w:rsidR="00DC110F" w:rsidRPr="00DF06DC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0B454346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B327EFC" w14:textId="6A142909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54,100,000 </w:t>
            </w:r>
          </w:p>
        </w:tc>
        <w:tc>
          <w:tcPr>
            <w:tcW w:w="270" w:type="dxa"/>
          </w:tcPr>
          <w:p w14:paraId="5B3E9057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A34511F" w14:textId="15969B61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60,420,</w:t>
            </w:r>
            <w:r w:rsidR="00DC110F" w:rsidRPr="00DF06DC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62" w:type="dxa"/>
          </w:tcPr>
          <w:p w14:paraId="1418BAE0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C5E816" w14:textId="405CBC69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54,100,000 </w:t>
            </w:r>
          </w:p>
        </w:tc>
      </w:tr>
      <w:tr w:rsidR="00DF69D3" w:rsidRPr="00DF06DC" w14:paraId="5A1448D1" w14:textId="77777777" w:rsidTr="00B86C0A">
        <w:trPr>
          <w:trHeight w:val="180"/>
        </w:trPr>
        <w:tc>
          <w:tcPr>
            <w:tcW w:w="3960" w:type="dxa"/>
          </w:tcPr>
          <w:p w14:paraId="699B255C" w14:textId="691C1D87" w:rsidR="00DF69D3" w:rsidRPr="00DF06DC" w:rsidRDefault="00B86C0A" w:rsidP="00B8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6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DF69D3" w:rsidRPr="00DF06DC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DF69D3" w:rsidRPr="00DF06DC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1170" w:type="dxa"/>
            <w:vAlign w:val="bottom"/>
          </w:tcPr>
          <w:p w14:paraId="7FF52FFB" w14:textId="0AB79366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(70,401)</w:t>
            </w:r>
          </w:p>
        </w:tc>
        <w:tc>
          <w:tcPr>
            <w:tcW w:w="270" w:type="dxa"/>
            <w:vAlign w:val="bottom"/>
          </w:tcPr>
          <w:p w14:paraId="7C3EB028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F8F807" w14:textId="51545445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36,790 </w:t>
            </w:r>
          </w:p>
        </w:tc>
        <w:tc>
          <w:tcPr>
            <w:tcW w:w="270" w:type="dxa"/>
            <w:vAlign w:val="bottom"/>
          </w:tcPr>
          <w:p w14:paraId="694FE401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8EAF4CC" w14:textId="7A267BBF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(70,401)</w:t>
            </w:r>
          </w:p>
        </w:tc>
        <w:tc>
          <w:tcPr>
            <w:tcW w:w="262" w:type="dxa"/>
            <w:vAlign w:val="bottom"/>
          </w:tcPr>
          <w:p w14:paraId="28BE084F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D517C25" w14:textId="550CCD8A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36,790</w:t>
            </w:r>
          </w:p>
        </w:tc>
      </w:tr>
      <w:tr w:rsidR="00DF69D3" w:rsidRPr="00DF06DC" w14:paraId="716CFB5F" w14:textId="77777777" w:rsidTr="002329D5">
        <w:trPr>
          <w:trHeight w:val="180"/>
        </w:trPr>
        <w:tc>
          <w:tcPr>
            <w:tcW w:w="3960" w:type="dxa"/>
          </w:tcPr>
          <w:p w14:paraId="1FCEFECF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120E7C" w14:textId="6295D0B6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60,349,729</w:t>
            </w:r>
          </w:p>
        </w:tc>
        <w:tc>
          <w:tcPr>
            <w:tcW w:w="270" w:type="dxa"/>
          </w:tcPr>
          <w:p w14:paraId="46C2893B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01782A3" w14:textId="2DA27232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  <w:tc>
          <w:tcPr>
            <w:tcW w:w="270" w:type="dxa"/>
          </w:tcPr>
          <w:p w14:paraId="10FB77C4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A2E57CC" w14:textId="3166551C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60,349,729</w:t>
            </w:r>
          </w:p>
        </w:tc>
        <w:tc>
          <w:tcPr>
            <w:tcW w:w="262" w:type="dxa"/>
          </w:tcPr>
          <w:p w14:paraId="7EEAEC6C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57CD7BC" w14:textId="54225359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54,136,790</w:t>
            </w:r>
          </w:p>
        </w:tc>
      </w:tr>
      <w:tr w:rsidR="00DF69D3" w:rsidRPr="00DF06DC" w14:paraId="333CD265" w14:textId="77777777" w:rsidTr="007E567D">
        <w:trPr>
          <w:trHeight w:val="180"/>
        </w:trPr>
        <w:tc>
          <w:tcPr>
            <w:tcW w:w="3960" w:type="dxa"/>
          </w:tcPr>
          <w:p w14:paraId="680C415E" w14:textId="73AB382A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49588" w14:textId="1F9D7B08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156F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(338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,041)</w:t>
            </w:r>
          </w:p>
        </w:tc>
        <w:tc>
          <w:tcPr>
            <w:tcW w:w="270" w:type="dxa"/>
          </w:tcPr>
          <w:p w14:paraId="315948D7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94C300E" w14:textId="4495D04C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  <w:tc>
          <w:tcPr>
            <w:tcW w:w="270" w:type="dxa"/>
          </w:tcPr>
          <w:p w14:paraId="0ADC5BA9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2B51C50" w14:textId="2E200E4E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0156F"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(338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,041)</w:t>
            </w:r>
          </w:p>
        </w:tc>
        <w:tc>
          <w:tcPr>
            <w:tcW w:w="262" w:type="dxa"/>
          </w:tcPr>
          <w:p w14:paraId="390C1290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F30EE90" w14:textId="2A63FF7C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(422,319)</w:t>
            </w:r>
          </w:p>
        </w:tc>
      </w:tr>
      <w:tr w:rsidR="00DF69D3" w:rsidRPr="00DF06DC" w14:paraId="7369372C" w14:textId="77777777" w:rsidTr="002329D5">
        <w:trPr>
          <w:trHeight w:val="180"/>
        </w:trPr>
        <w:tc>
          <w:tcPr>
            <w:tcW w:w="3960" w:type="dxa"/>
          </w:tcPr>
          <w:p w14:paraId="50202371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C85E1" w14:textId="5D58A466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70156F" w:rsidRPr="00DF06DC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,688</w:t>
            </w:r>
          </w:p>
        </w:tc>
        <w:tc>
          <w:tcPr>
            <w:tcW w:w="270" w:type="dxa"/>
          </w:tcPr>
          <w:p w14:paraId="21A91528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E9D624A" w14:textId="30E27E2C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  <w:tc>
          <w:tcPr>
            <w:tcW w:w="270" w:type="dxa"/>
          </w:tcPr>
          <w:p w14:paraId="26D0AB05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E3D954A" w14:textId="7DC8762B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60,</w:t>
            </w:r>
            <w:r w:rsidR="0070156F" w:rsidRPr="00DF06DC">
              <w:rPr>
                <w:rFonts w:asciiTheme="majorBidi" w:hAnsiTheme="majorBidi" w:cstheme="majorBidi"/>
                <w:sz w:val="30"/>
                <w:szCs w:val="30"/>
              </w:rPr>
              <w:t>011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,688</w:t>
            </w:r>
          </w:p>
        </w:tc>
        <w:tc>
          <w:tcPr>
            <w:tcW w:w="262" w:type="dxa"/>
          </w:tcPr>
          <w:p w14:paraId="0B9513C0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235462" w14:textId="7AEDD791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53,714,471 </w:t>
            </w:r>
          </w:p>
        </w:tc>
      </w:tr>
      <w:tr w:rsidR="00DF69D3" w:rsidRPr="00DF06DC" w14:paraId="2499A8C5" w14:textId="77777777" w:rsidTr="002329D5">
        <w:trPr>
          <w:trHeight w:val="180"/>
        </w:trPr>
        <w:tc>
          <w:tcPr>
            <w:tcW w:w="3960" w:type="dxa"/>
          </w:tcPr>
          <w:p w14:paraId="58120BBE" w14:textId="4A92DA62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3A22F539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7595C5A" w14:textId="6A2671D5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(8,800,000)</w:t>
            </w:r>
          </w:p>
        </w:tc>
        <w:tc>
          <w:tcPr>
            <w:tcW w:w="270" w:type="dxa"/>
          </w:tcPr>
          <w:p w14:paraId="4A38CADA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CD7E1AC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FCAE515" w14:textId="30F978F9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(666</w:t>
            </w: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660)</w:t>
            </w:r>
          </w:p>
        </w:tc>
        <w:tc>
          <w:tcPr>
            <w:tcW w:w="270" w:type="dxa"/>
          </w:tcPr>
          <w:p w14:paraId="25C3594E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083D1F9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245D6C8" w14:textId="2C1B0A7C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(8,800,000)</w:t>
            </w:r>
          </w:p>
        </w:tc>
        <w:tc>
          <w:tcPr>
            <w:tcW w:w="262" w:type="dxa"/>
          </w:tcPr>
          <w:p w14:paraId="5C4DA181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A521459" w14:textId="77777777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939AC74" w14:textId="19E37E84" w:rsidR="00DF69D3" w:rsidRPr="00DF06DC" w:rsidRDefault="00DF69D3" w:rsidP="00DF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(666</w:t>
            </w:r>
            <w:r w:rsidRPr="00DF06DC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660)</w:t>
            </w:r>
          </w:p>
        </w:tc>
      </w:tr>
      <w:tr w:rsidR="005F51C9" w:rsidRPr="00DF06DC" w14:paraId="55020C7C" w14:textId="77777777" w:rsidTr="002329D5">
        <w:trPr>
          <w:trHeight w:val="180"/>
        </w:trPr>
        <w:tc>
          <w:tcPr>
            <w:tcW w:w="3960" w:type="dxa"/>
          </w:tcPr>
          <w:p w14:paraId="662332E9" w14:textId="77777777" w:rsidR="005F51C9" w:rsidRPr="00DF06DC" w:rsidRDefault="005F51C9" w:rsidP="005F51C9">
            <w:pPr>
              <w:ind w:left="67"/>
              <w:rPr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64EF74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433B0A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43CB8E3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DB687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FA03F9F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1B583C9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B8DABBC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5F51C9" w:rsidRPr="00DF06DC" w14:paraId="1E7E765C" w14:textId="77777777" w:rsidTr="002329D5">
        <w:trPr>
          <w:trHeight w:val="180"/>
        </w:trPr>
        <w:tc>
          <w:tcPr>
            <w:tcW w:w="3960" w:type="dxa"/>
          </w:tcPr>
          <w:p w14:paraId="4AA5CBEF" w14:textId="5D3FE329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8D7653" w14:textId="2B8279DE" w:rsidR="005F51C9" w:rsidRPr="00DF06DC" w:rsidRDefault="00DF69D3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51,</w:t>
            </w:r>
            <w:r w:rsidR="0070156F"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211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,688</w:t>
            </w:r>
          </w:p>
        </w:tc>
        <w:tc>
          <w:tcPr>
            <w:tcW w:w="270" w:type="dxa"/>
          </w:tcPr>
          <w:p w14:paraId="2F013A93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5D30ECDF" w14:textId="16F0BBB3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53,047,811</w:t>
            </w:r>
          </w:p>
        </w:tc>
        <w:tc>
          <w:tcPr>
            <w:tcW w:w="270" w:type="dxa"/>
          </w:tcPr>
          <w:p w14:paraId="38FC0E30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8B925D9" w14:textId="18460045" w:rsidR="005F51C9" w:rsidRPr="00DF06DC" w:rsidRDefault="001C0F36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51,</w:t>
            </w:r>
            <w:r w:rsidR="0070156F"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211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,688</w:t>
            </w:r>
          </w:p>
        </w:tc>
        <w:tc>
          <w:tcPr>
            <w:tcW w:w="262" w:type="dxa"/>
          </w:tcPr>
          <w:p w14:paraId="31EDCA94" w14:textId="77777777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8153F4" w14:textId="10F85456" w:rsidR="005F51C9" w:rsidRPr="00DF06DC" w:rsidRDefault="005F51C9" w:rsidP="005F5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53,047,811</w:t>
            </w:r>
          </w:p>
        </w:tc>
      </w:tr>
    </w:tbl>
    <w:p w14:paraId="4372F565" w14:textId="77777777" w:rsidR="00063E3B" w:rsidRDefault="0006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CF976D" w14:textId="3B2988D4" w:rsidR="007C74BC" w:rsidRPr="00DF06DC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การเข้าทำสัญญาเงินกู้ยืมและสัญญาแลกเปลี่ยนอัตราดอกเบี้ยกับสถาบันการเงิน</w:t>
      </w:r>
    </w:p>
    <w:p w14:paraId="1CF101AC" w14:textId="2BE5AB6D" w:rsidR="007C74BC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33150D77" w14:textId="5891BBB3" w:rsidR="0019457D" w:rsidRPr="00795110" w:rsidRDefault="0019457D" w:rsidP="00DB4A5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27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มิถุนายน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เป็นจำนวน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20,000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โดยมีอัตราดอกเบี้ยคงที่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และมีกำหนดชำระภายในปี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2568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เงินกู้ยืมดังกล่าวมีวัตถุประสงค์เพื่อจ่ายซื้อและพัฒนาโครงการ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และเพื่อชำระคืนเงินกู้ยืมอื่นของบริษัท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บริษัทได้เข้าทำสัญญาแลกเปลี่ยนอัตราดอกเบี้ยสำหรับเงินกู้ยืมระยะยาว</w:t>
      </w:r>
      <w:r w:rsidR="00CA7823">
        <w:rPr>
          <w:rFonts w:ascii="Angsana New" w:hAnsi="Angsana New" w:hint="cs"/>
          <w:sz w:val="30"/>
          <w:szCs w:val="30"/>
          <w:cs/>
        </w:rPr>
        <w:t>ดังกล่าว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  <w:r w:rsidR="00DB4A52">
        <w:rPr>
          <w:rFonts w:ascii="Angsana New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สำหรับมูลค่ายุติธรรมของเงินกู้ยืมและสัญญาแลกเปลี่ยนอัตราดอกเบี้ย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14,000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ต่อมาในเดือนกรกฎาคม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บริษัทได้ชำระสัญญาแลกเปลี่ยนอัตราดอกเบี้ยจำนวน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6,000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และรับรู้ผลกำไรสุทธิจากการวัดมูลค่ายุติธรรมของเครื่องมือทางการเงินในงบกำไรขาดทุนเบ็ดเสร็จ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ธันวาคม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2565 </w:t>
      </w:r>
      <w:r w:rsidRPr="00795110">
        <w:rPr>
          <w:rFonts w:ascii="Angsana New" w:hAnsi="Angsana New" w:hint="cs"/>
          <w:sz w:val="30"/>
          <w:szCs w:val="30"/>
          <w:cs/>
        </w:rPr>
        <w:t>เป็นจำนวน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  <w:lang w:eastAsia="zh-CN"/>
        </w:rPr>
        <w:t>3.48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</w:p>
    <w:p w14:paraId="49B26765" w14:textId="77777777" w:rsidR="0019457D" w:rsidRPr="00795110" w:rsidRDefault="0019457D" w:rsidP="0019457D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72C099B" w14:textId="0FD23B64" w:rsidR="007C74BC" w:rsidRPr="00DF06DC" w:rsidRDefault="0019457D" w:rsidP="00DB4A5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795110">
        <w:rPr>
          <w:rFonts w:ascii="Angsana New" w:hAnsi="Angsana New" w:hint="cs"/>
          <w:sz w:val="30"/>
          <w:szCs w:val="30"/>
          <w:cs/>
        </w:rPr>
        <w:t>ในเดือนสิงหาคมและกันยายน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2565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แลกเปลี่ยนอัตราดอกเบี้ยเดิมจำนวน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/>
          <w:sz w:val="30"/>
          <w:szCs w:val="30"/>
        </w:rPr>
        <w:t>4,000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ล้านบาท</w:t>
      </w:r>
      <w:r w:rsidRPr="00795110">
        <w:rPr>
          <w:rFonts w:ascii="Angsana New" w:hAnsi="Angsana New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r w:rsidR="00DB4A52">
        <w:rPr>
          <w:rFonts w:ascii="Angsana New" w:hAnsi="Angsana New" w:hint="cs"/>
          <w:sz w:val="30"/>
          <w:szCs w:val="30"/>
          <w:cs/>
        </w:rPr>
        <w:t xml:space="preserve"> </w:t>
      </w:r>
      <w:r w:rsidRPr="00795110">
        <w:rPr>
          <w:rFonts w:ascii="Angsana New" w:hAnsi="Angsana New" w:hint="cs"/>
          <w:sz w:val="30"/>
          <w:szCs w:val="30"/>
          <w:cs/>
        </w:rPr>
        <w:t>ต่อมา</w:t>
      </w:r>
      <w:r w:rsidR="0078095D" w:rsidRPr="00DF06DC"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="0078095D" w:rsidRPr="00DF06DC">
        <w:rPr>
          <w:rFonts w:ascii="Angsana New" w:hAnsi="Angsana New"/>
          <w:sz w:val="30"/>
          <w:szCs w:val="30"/>
          <w:cs/>
        </w:rPr>
        <w:t xml:space="preserve"> </w:t>
      </w:r>
      <w:r w:rsidR="00063E3B">
        <w:rPr>
          <w:rFonts w:ascii="Angsana New" w:hAnsi="Angsana New"/>
          <w:sz w:val="30"/>
          <w:szCs w:val="30"/>
        </w:rPr>
        <w:t>2566</w:t>
      </w:r>
      <w:r w:rsidR="0078095D" w:rsidRPr="00DF06DC">
        <w:rPr>
          <w:rFonts w:ascii="Angsana New" w:hAnsi="Angsana New"/>
          <w:sz w:val="30"/>
          <w:szCs w:val="30"/>
          <w:cs/>
        </w:rPr>
        <w:t xml:space="preserve"> </w:t>
      </w:r>
      <w:r w:rsidR="0078095D" w:rsidRPr="00DF06DC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</w:t>
      </w:r>
      <w:r w:rsidR="00CA7823">
        <w:rPr>
          <w:rFonts w:ascii="Angsana New" w:hAnsi="Angsana New" w:hint="cs"/>
          <w:sz w:val="30"/>
          <w:szCs w:val="30"/>
          <w:cs/>
        </w:rPr>
        <w:t>เพิ่มเติม</w:t>
      </w:r>
      <w:r w:rsidR="0078095D" w:rsidRPr="00DF06DC">
        <w:rPr>
          <w:rFonts w:ascii="Angsana New" w:hAnsi="Angsana New" w:hint="cs"/>
          <w:sz w:val="30"/>
          <w:szCs w:val="30"/>
          <w:cs/>
        </w:rPr>
        <w:t>สำหรับสัญญาแลกเปลี่ยนอัตราดอกเบี้ยเดิมจำนวน</w:t>
      </w:r>
      <w:r w:rsidR="0078095D" w:rsidRPr="00DF06DC">
        <w:rPr>
          <w:rFonts w:ascii="Angsana New" w:hAnsi="Angsana New"/>
          <w:sz w:val="30"/>
          <w:szCs w:val="30"/>
          <w:cs/>
        </w:rPr>
        <w:t xml:space="preserve"> </w:t>
      </w:r>
      <w:r w:rsidR="00063E3B">
        <w:rPr>
          <w:rFonts w:ascii="Angsana New" w:hAnsi="Angsana New"/>
          <w:sz w:val="30"/>
          <w:szCs w:val="30"/>
        </w:rPr>
        <w:t>2,000</w:t>
      </w:r>
      <w:r w:rsidR="0078095D" w:rsidRPr="00DF06DC">
        <w:rPr>
          <w:rFonts w:ascii="Angsana New" w:hAnsi="Angsana New"/>
          <w:sz w:val="30"/>
          <w:szCs w:val="30"/>
          <w:cs/>
        </w:rPr>
        <w:t xml:space="preserve"> </w:t>
      </w:r>
      <w:r w:rsidR="0078095D"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="0078095D" w:rsidRPr="00DF06DC">
        <w:rPr>
          <w:rFonts w:ascii="Angsana New" w:hAnsi="Angsana New"/>
          <w:sz w:val="30"/>
          <w:szCs w:val="30"/>
          <w:cs/>
        </w:rPr>
        <w:t xml:space="preserve"> </w:t>
      </w:r>
      <w:r w:rsidR="0078095D" w:rsidRPr="00DF06DC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</w:p>
    <w:p w14:paraId="645D9317" w14:textId="77777777" w:rsidR="006B2B46" w:rsidRPr="00DF06DC" w:rsidRDefault="006B2B46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3ACE75F7" w14:textId="26A93CB4" w:rsidR="007C74BC" w:rsidRPr="00DF06DC" w:rsidRDefault="006B2B46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สำหรับกระแสเงินสดของสัญญาแลกเปลี่ยนอัตราดอกเบี้ยดังกล่าว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6</w:t>
      </w:r>
      <w:r w:rsidR="00063E3B">
        <w:rPr>
          <w:rFonts w:ascii="Angsana New" w:hAnsi="Angsana New"/>
          <w:sz w:val="30"/>
          <w:szCs w:val="30"/>
        </w:rPr>
        <w:t>,000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และรับรู้กำไรจากการป้องกันความเสี่ยงกระแสเงินสดในงบกำไรขาดทุนเบ็ดเสร็จอื่น</w:t>
      </w:r>
      <w:r w:rsidR="00587228" w:rsidRPr="00DF06DC">
        <w:rPr>
          <w:rFonts w:ascii="Angsana New" w:hAnsi="Angsana New"/>
          <w:sz w:val="30"/>
          <w:szCs w:val="30"/>
        </w:rPr>
        <w:t xml:space="preserve"> </w:t>
      </w:r>
      <w:r w:rsidR="00587228" w:rsidRPr="00DF06DC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587228" w:rsidRPr="00DF06DC">
        <w:rPr>
          <w:rFonts w:ascii="Angsana New" w:hAnsi="Angsana New"/>
          <w:sz w:val="30"/>
          <w:szCs w:val="30"/>
          <w:cs/>
        </w:rPr>
        <w:t xml:space="preserve"> </w:t>
      </w:r>
      <w:r w:rsidR="00587228" w:rsidRPr="00DF06DC">
        <w:rPr>
          <w:rFonts w:ascii="Angsana New" w:hAnsi="Angsana New"/>
          <w:sz w:val="30"/>
          <w:szCs w:val="30"/>
        </w:rPr>
        <w:t xml:space="preserve">31 </w:t>
      </w:r>
      <w:r w:rsidR="00587228"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="00587228" w:rsidRPr="00DF06DC">
        <w:rPr>
          <w:rFonts w:ascii="Angsana New" w:hAnsi="Angsana New"/>
          <w:sz w:val="30"/>
          <w:szCs w:val="30"/>
          <w:cs/>
        </w:rPr>
        <w:t xml:space="preserve"> </w:t>
      </w:r>
      <w:r w:rsidR="00587228" w:rsidRPr="00DF06DC">
        <w:rPr>
          <w:rFonts w:ascii="Angsana New" w:hAnsi="Angsana New"/>
          <w:sz w:val="30"/>
          <w:szCs w:val="30"/>
        </w:rPr>
        <w:t xml:space="preserve">2566 </w:t>
      </w:r>
      <w:r w:rsidR="00587228" w:rsidRPr="00DF06DC">
        <w:rPr>
          <w:rFonts w:ascii="Angsana New" w:hAnsi="Angsana New" w:hint="cs"/>
          <w:sz w:val="30"/>
          <w:szCs w:val="30"/>
          <w:cs/>
        </w:rPr>
        <w:t>เป็นจำนวน</w:t>
      </w:r>
      <w:r w:rsidR="002D5EDE" w:rsidRPr="00DF06DC">
        <w:rPr>
          <w:rFonts w:ascii="Angsana New" w:hAnsi="Angsana New"/>
          <w:sz w:val="30"/>
          <w:szCs w:val="30"/>
        </w:rPr>
        <w:t xml:space="preserve"> 30.12 </w:t>
      </w:r>
      <w:r w:rsidR="00D87B9A" w:rsidRPr="00DF06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5131D377" w14:textId="77777777" w:rsidR="007C74BC" w:rsidRPr="00DF06DC" w:rsidRDefault="007C74BC" w:rsidP="007C74BC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5D3040B4" w14:textId="0CA0A3BB" w:rsidR="00A50344" w:rsidRPr="00DF06DC" w:rsidRDefault="00CF20F9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</w:t>
      </w:r>
      <w:r w:rsidR="00DB4A52">
        <w:rPr>
          <w:rFonts w:ascii="Angsana New" w:hAnsi="Angsana New" w:hint="cs"/>
          <w:i/>
          <w:iCs/>
          <w:sz w:val="30"/>
          <w:szCs w:val="30"/>
          <w:cs/>
        </w:rPr>
        <w:t>และเปลี่ยนแปลงเงื่อนไขสัญญา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เงินกู้ยืมระยะยาวกับสถาบันการเงินในประเทศ</w:t>
      </w:r>
    </w:p>
    <w:p w14:paraId="2C9DDA80" w14:textId="77777777" w:rsidR="00BD45A8" w:rsidRDefault="00BD45A8" w:rsidP="00BD45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4A1F5025" w14:textId="2E5276A1" w:rsidR="00BD45A8" w:rsidRPr="00DF06DC" w:rsidRDefault="00BD45A8" w:rsidP="00BD45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ทำการเปลี่ยนแปลงข้อตกลงในสัญญาสำหรับเงินกู้ยืมระยะยาวกับสถาบันการเงินในประเทศแห่งหนึ่ง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DF06DC">
        <w:rPr>
          <w:rFonts w:ascii="Angsana New" w:hAnsi="Angsana New" w:hint="cs"/>
          <w:sz w:val="30"/>
          <w:szCs w:val="30"/>
          <w:cs/>
        </w:rPr>
        <w:t>ฉบับ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โดยแก้ไขข้อตกลงที่ต้องปฏิบัติตามในสัญญาสำหรับวงเงินกู้ยืม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20,000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ล้านบาทและแก้ไขอัตราดอกเบี้ยจาก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THBFIX </w:t>
      </w:r>
      <w:r w:rsidRPr="00DF06DC">
        <w:rPr>
          <w:rFonts w:ascii="Angsana New" w:hAnsi="Angsana New" w:hint="cs"/>
          <w:sz w:val="30"/>
          <w:szCs w:val="30"/>
          <w:cs/>
        </w:rPr>
        <w:t>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THOR+</w:t>
      </w:r>
      <w:r>
        <w:rPr>
          <w:rFonts w:ascii="Angsana New" w:hAnsi="Angsana New"/>
          <w:sz w:val="30"/>
          <w:szCs w:val="30"/>
        </w:rPr>
        <w:t>1.30</w:t>
      </w:r>
      <w:r w:rsidRPr="00DF06DC">
        <w:rPr>
          <w:rFonts w:ascii="Angsana New" w:hAnsi="Angsana New"/>
          <w:sz w:val="30"/>
          <w:szCs w:val="30"/>
          <w:cs/>
        </w:rPr>
        <w:t xml:space="preserve">% </w:t>
      </w:r>
      <w:r w:rsidRPr="00DF06DC">
        <w:rPr>
          <w:rFonts w:ascii="Angsana New" w:hAnsi="Angsana New" w:hint="cs"/>
          <w:sz w:val="30"/>
          <w:szCs w:val="30"/>
          <w:cs/>
        </w:rPr>
        <w:t>และข้อตกลงที่ต้องปฏิบัติตามในสัญญาสำหรับวงเงินกู้ยืม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30,000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9B6C11E" w14:textId="77777777" w:rsidR="005F1628" w:rsidRPr="00DF06DC" w:rsidRDefault="005F1628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0D9133D1" w14:textId="77777777" w:rsidR="00DB4A52" w:rsidRDefault="00A91DBD" w:rsidP="00DB4A5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19457D">
        <w:rPr>
          <w:rFonts w:ascii="Angsana New" w:hAnsi="Angsana New"/>
          <w:sz w:val="30"/>
          <w:szCs w:val="30"/>
        </w:rPr>
        <w:t xml:space="preserve"> 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กรกฎาคม</w:t>
      </w:r>
      <w:r w:rsidR="0019457D">
        <w:rPr>
          <w:rFonts w:ascii="Angsana New" w:hAnsi="Angsana New"/>
          <w:sz w:val="30"/>
          <w:szCs w:val="30"/>
        </w:rPr>
        <w:t xml:space="preserve"> 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346AA6">
        <w:rPr>
          <w:rFonts w:ascii="Angsana New" w:hAnsi="Angsana New"/>
          <w:sz w:val="30"/>
          <w:szCs w:val="30"/>
        </w:rPr>
        <w:t>20,000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THOR </w:t>
      </w:r>
      <w:r w:rsidRPr="00DF06DC">
        <w:rPr>
          <w:rFonts w:ascii="Angsana New" w:hAnsi="Angsana New" w:hint="cs"/>
          <w:sz w:val="30"/>
          <w:szCs w:val="30"/>
          <w:cs/>
        </w:rPr>
        <w:t>บวกส่วนเพิ่มต่อปีและกำหนดชำระคืนในเดือนธันวาคม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346AA6">
        <w:rPr>
          <w:rFonts w:ascii="Angsana New" w:hAnsi="Angsana New"/>
          <w:sz w:val="30"/>
          <w:szCs w:val="30"/>
        </w:rPr>
        <w:t>2569</w:t>
      </w:r>
      <w:r w:rsidR="003F3B80" w:rsidRPr="00DF06DC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เงินกู้ยืมดังกล่าวมีวัตถุประสงค์เพื่อพัฒนาโครงการ</w:t>
      </w:r>
    </w:p>
    <w:p w14:paraId="694C5F6A" w14:textId="77777777" w:rsidR="00DB4A52" w:rsidRDefault="00DB4A52" w:rsidP="00DB4A5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6D51DD2B" w14:textId="167D8B0E" w:rsidR="00B47E22" w:rsidRDefault="00B47E22" w:rsidP="00DB4A5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30 </w:t>
      </w:r>
      <w:r w:rsidRPr="00DF06DC">
        <w:rPr>
          <w:rFonts w:ascii="Angsana New" w:hAnsi="Angsana New" w:hint="cs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346AA6">
        <w:rPr>
          <w:rFonts w:ascii="Angsana New" w:hAnsi="Angsana New"/>
          <w:sz w:val="30"/>
          <w:szCs w:val="30"/>
        </w:rPr>
        <w:t>3,000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THOR+1.60%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กำหนดชำระคืนภายใน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5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นับจากวันที่เบิกใช้</w:t>
      </w:r>
      <w:r w:rsidR="0098610C" w:rsidRPr="00DF06DC">
        <w:rPr>
          <w:rFonts w:ascii="Angsana New" w:hAnsi="Angsana New"/>
          <w:sz w:val="30"/>
          <w:szCs w:val="30"/>
        </w:rPr>
        <w:t xml:space="preserve"> </w:t>
      </w:r>
      <w:r w:rsidR="0098610C" w:rsidRPr="00DF06DC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เงินกู้ยืมดังกล่าวมีวัตถุประสงค์เพื่อใช้ในการเข้าซื้อและพัฒนาโครงการ</w:t>
      </w:r>
    </w:p>
    <w:p w14:paraId="5EDC2304" w14:textId="6DA5B404" w:rsidR="003F3B80" w:rsidRPr="00DF06DC" w:rsidRDefault="0014407A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6F5461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46AA6" w:rsidRPr="006F5461">
        <w:rPr>
          <w:rFonts w:ascii="Angsana New" w:hAnsi="Angsana New"/>
          <w:spacing w:val="-8"/>
          <w:sz w:val="30"/>
          <w:szCs w:val="30"/>
        </w:rPr>
        <w:t>26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46AA6" w:rsidRPr="006F5461">
        <w:rPr>
          <w:rFonts w:ascii="Angsana New" w:hAnsi="Angsana New"/>
          <w:spacing w:val="-8"/>
          <w:sz w:val="30"/>
          <w:szCs w:val="30"/>
        </w:rPr>
        <w:t>2566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วงเงินรวม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46AA6" w:rsidRPr="006F5461">
        <w:rPr>
          <w:rFonts w:ascii="Angsana New" w:hAnsi="Angsana New"/>
          <w:spacing w:val="-8"/>
          <w:sz w:val="30"/>
          <w:szCs w:val="30"/>
        </w:rPr>
        <w:t>700</w:t>
      </w:r>
      <w:r w:rsidR="006F5461" w:rsidRPr="006F5461">
        <w:rPr>
          <w:rFonts w:ascii="Angsana New" w:hAnsi="Angsana New"/>
          <w:spacing w:val="-8"/>
          <w:sz w:val="30"/>
          <w:szCs w:val="30"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โดยมีอัตราดอกเบี้ยที่</w:t>
      </w:r>
      <w:r w:rsidR="006F546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6F5461">
        <w:rPr>
          <w:rFonts w:ascii="Angsana New" w:hAnsi="Angsana New"/>
          <w:sz w:val="30"/>
          <w:szCs w:val="30"/>
        </w:rPr>
        <w:t xml:space="preserve">3.25 </w:t>
      </w:r>
      <w:r w:rsidR="006F5461">
        <w:rPr>
          <w:rFonts w:ascii="Angsana New" w:hAnsi="Angsana New" w:hint="cs"/>
          <w:sz w:val="30"/>
          <w:szCs w:val="30"/>
          <w:cs/>
        </w:rPr>
        <w:t>และ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THOR+</w:t>
      </w:r>
      <w:r w:rsidR="00346AA6">
        <w:rPr>
          <w:rFonts w:ascii="Angsana New" w:hAnsi="Angsana New"/>
          <w:sz w:val="30"/>
          <w:szCs w:val="30"/>
        </w:rPr>
        <w:t>1.47</w:t>
      </w:r>
      <w:r w:rsidRPr="00DF06DC">
        <w:rPr>
          <w:rFonts w:ascii="Angsana New" w:hAnsi="Angsana New"/>
          <w:sz w:val="30"/>
          <w:szCs w:val="30"/>
          <w:cs/>
        </w:rPr>
        <w:t xml:space="preserve">%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กำหนดชำระคืนภายใน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346AA6">
        <w:rPr>
          <w:rFonts w:ascii="Angsana New" w:hAnsi="Angsana New"/>
          <w:sz w:val="30"/>
          <w:szCs w:val="30"/>
        </w:rPr>
        <w:t>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นับจากวันที่เบิกใช้</w:t>
      </w:r>
      <w:r w:rsidR="00ED424E" w:rsidRPr="00DF06DC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เงินกู้ยืมดังกล่าวมีวัตถุประสงค์เพื่อใช้ในการลงทุนและเป็นเงินทุนหมุนเวียนในการดำเนินงาน</w:t>
      </w:r>
    </w:p>
    <w:p w14:paraId="6D49A8B9" w14:textId="77777777" w:rsidR="0014407A" w:rsidRPr="00DF06DC" w:rsidRDefault="0014407A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A9AE7F6" w14:textId="48493A07" w:rsidR="001F17E0" w:rsidRPr="00DF06DC" w:rsidRDefault="001F17E0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</w:t>
      </w:r>
      <w:r w:rsidR="00DB4A52">
        <w:rPr>
          <w:rFonts w:ascii="Angsana New" w:hAnsi="Angsana New" w:hint="cs"/>
          <w:sz w:val="30"/>
          <w:szCs w:val="30"/>
          <w:cs/>
        </w:rPr>
        <w:t>ระยะสั้นและ</w:t>
      </w:r>
      <w:r w:rsidRPr="00DF06DC">
        <w:rPr>
          <w:rFonts w:ascii="Angsana New" w:hAnsi="Angsana New" w:hint="cs"/>
          <w:sz w:val="30"/>
          <w:szCs w:val="30"/>
          <w:cs/>
        </w:rPr>
        <w:t>ระยะยาวกับสถาบันการเงินในประเทศหลายแห่ง</w:t>
      </w:r>
      <w:r w:rsidR="009074C5" w:rsidRPr="00DF06DC">
        <w:rPr>
          <w:rFonts w:ascii="Angsana New" w:hAnsi="Angsana New" w:hint="cs"/>
          <w:sz w:val="30"/>
          <w:szCs w:val="30"/>
          <w:cs/>
        </w:rPr>
        <w:t>และต่างประเทศแห่งหนึ่ง</w:t>
      </w:r>
      <w:r w:rsidR="00DB4A52">
        <w:rPr>
          <w:rFonts w:ascii="Angsana New" w:hAnsi="Angsana New" w:hint="cs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848EC4" w14:textId="3E45E623" w:rsidR="000A7C09" w:rsidRPr="00346AA6" w:rsidRDefault="000A7C09" w:rsidP="00346AA6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43C19000" w14:textId="03A62589" w:rsidR="001F17E0" w:rsidRPr="00DF06DC" w:rsidRDefault="001F17E0">
      <w:pPr>
        <w:numPr>
          <w:ilvl w:val="0"/>
          <w:numId w:val="25"/>
        </w:numPr>
        <w:tabs>
          <w:tab w:val="clear" w:pos="454"/>
          <w:tab w:val="clear" w:pos="907"/>
          <w:tab w:val="clear" w:pos="1644"/>
          <w:tab w:val="clear" w:pos="1871"/>
          <w:tab w:val="left" w:pos="990"/>
          <w:tab w:val="left" w:pos="144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50 </w:t>
      </w:r>
      <w:r w:rsidRPr="00DF06DC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503CC9">
        <w:rPr>
          <w:rFonts w:ascii="Angsana New" w:hAnsi="Angsana New" w:hint="cs"/>
          <w:sz w:val="30"/>
          <w:szCs w:val="30"/>
          <w:cs/>
        </w:rPr>
        <w:t>สำหรับสัญญากู้ยืมเงินระยะ</w:t>
      </w:r>
      <w:r w:rsidR="00D847C9">
        <w:rPr>
          <w:rFonts w:ascii="Angsana New" w:hAnsi="Angsana New" w:hint="cs"/>
          <w:sz w:val="30"/>
          <w:szCs w:val="30"/>
          <w:cs/>
        </w:rPr>
        <w:t>ยาว</w:t>
      </w:r>
      <w:r w:rsidR="00EA53DF">
        <w:rPr>
          <w:rFonts w:ascii="Angsana New" w:hAnsi="Angsana New" w:hint="cs"/>
          <w:sz w:val="30"/>
          <w:szCs w:val="30"/>
          <w:cs/>
        </w:rPr>
        <w:t>บางส่วน</w:t>
      </w:r>
    </w:p>
    <w:p w14:paraId="73BE1C59" w14:textId="77777777" w:rsidR="001F17E0" w:rsidRPr="00DF06DC" w:rsidRDefault="001F17E0">
      <w:pPr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0"/>
          <w:tab w:val="left" w:pos="126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5F52860E" w14:textId="3648D8D9" w:rsidR="001F17E0" w:rsidRPr="00DF06DC" w:rsidRDefault="001F17E0">
      <w:pPr>
        <w:numPr>
          <w:ilvl w:val="0"/>
          <w:numId w:val="26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ขาย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กับทรัพย์สินใน</w:t>
      </w:r>
      <w:r w:rsidR="00BD04F5" w:rsidRPr="00DF06D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F06DC">
        <w:rPr>
          <w:rFonts w:ascii="Angsana New" w:hAnsi="Angsana New" w:hint="cs"/>
          <w:sz w:val="30"/>
          <w:szCs w:val="30"/>
          <w:cs/>
        </w:rPr>
        <w:t>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="00EA110D" w:rsidRPr="00DF06DC">
        <w:rPr>
          <w:rFonts w:ascii="Angsana New" w:hAnsi="Angsana New"/>
          <w:sz w:val="30"/>
          <w:szCs w:val="30"/>
        </w:rPr>
        <w:t xml:space="preserve"> </w:t>
      </w:r>
      <w:r w:rsidR="00EA110D" w:rsidRPr="00DF06DC">
        <w:rPr>
          <w:rFonts w:ascii="Angsana New" w:hAnsi="Angsana New" w:hint="cs"/>
          <w:sz w:val="30"/>
          <w:szCs w:val="30"/>
          <w:cs/>
        </w:rPr>
        <w:t>และ</w:t>
      </w:r>
    </w:p>
    <w:p w14:paraId="6826600A" w14:textId="4001690E" w:rsidR="001F17E0" w:rsidRPr="00DF06DC" w:rsidRDefault="001F17E0">
      <w:pPr>
        <w:numPr>
          <w:ilvl w:val="0"/>
          <w:numId w:val="26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บริษัทต้องป</w:t>
      </w:r>
      <w:r w:rsidR="004046BE" w:rsidRPr="00DF06DC">
        <w:rPr>
          <w:rFonts w:ascii="Angsana New" w:hAnsi="Angsana New" w:hint="cs"/>
          <w:sz w:val="30"/>
          <w:szCs w:val="30"/>
          <w:cs/>
        </w:rPr>
        <w:t>ฏิ</w:t>
      </w:r>
      <w:r w:rsidRPr="00DF06DC">
        <w:rPr>
          <w:rFonts w:ascii="Angsana New" w:hAnsi="Angsana New" w:hint="cs"/>
          <w:sz w:val="30"/>
          <w:szCs w:val="30"/>
          <w:cs/>
        </w:rPr>
        <w:t>บัติตามกฎหมาย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กฎเกณฑ์และข้อบังคับที่เกี่ยวข้อง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CA8A826" w14:textId="15339FF2" w:rsidR="00237D07" w:rsidRPr="00DF06DC" w:rsidRDefault="00237D07" w:rsidP="001F17E0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1FCF7F01" w14:textId="422E84A9" w:rsidR="00665E8E" w:rsidRPr="00DF06DC" w:rsidRDefault="00665E8E" w:rsidP="00C80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ณ วันที่</w:t>
      </w:r>
      <w:r w:rsidR="002329D5">
        <w:rPr>
          <w:rFonts w:ascii="Angsana New" w:hAnsi="Angsana New"/>
          <w:sz w:val="30"/>
          <w:szCs w:val="30"/>
        </w:rPr>
        <w:t xml:space="preserve"> 31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</w:t>
      </w:r>
      <w:r w:rsidR="005F51C9"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8E5F5F">
        <w:rPr>
          <w:rFonts w:ascii="Angsana New" w:hAnsi="Angsana New"/>
          <w:sz w:val="30"/>
          <w:szCs w:val="30"/>
        </w:rPr>
        <w:t>33,453.81</w:t>
      </w:r>
      <w:r w:rsidR="00647C8E"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="008E5F5F">
        <w:rPr>
          <w:rFonts w:ascii="Angsana New" w:hAnsi="Angsana New"/>
          <w:sz w:val="30"/>
          <w:szCs w:val="30"/>
        </w:rPr>
        <w:t>33,368.81</w:t>
      </w:r>
      <w:r w:rsidR="00533DD5"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DF06DC">
        <w:rPr>
          <w:rFonts w:ascii="Angsana New" w:hAnsi="Angsana New"/>
          <w:sz w:val="30"/>
          <w:szCs w:val="30"/>
        </w:rPr>
        <w:br/>
      </w:r>
      <w:r w:rsidRPr="00DF06DC">
        <w:rPr>
          <w:rFonts w:ascii="Angsana New" w:hAnsi="Angsana New"/>
          <w:i/>
          <w:iCs/>
          <w:sz w:val="30"/>
          <w:szCs w:val="30"/>
        </w:rPr>
        <w:t>(256</w:t>
      </w:r>
      <w:r w:rsidR="005F51C9" w:rsidRPr="00DF06DC">
        <w:rPr>
          <w:rFonts w:ascii="Angsana New" w:hAnsi="Angsana New"/>
          <w:i/>
          <w:iCs/>
          <w:sz w:val="30"/>
          <w:szCs w:val="30"/>
        </w:rPr>
        <w:t>5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: </w:t>
      </w:r>
      <w:r w:rsidR="005F51C9" w:rsidRPr="00DF06DC">
        <w:rPr>
          <w:rFonts w:ascii="Angsana New" w:hAnsi="Angsana New"/>
          <w:i/>
          <w:iCs/>
          <w:sz w:val="30"/>
          <w:szCs w:val="30"/>
        </w:rPr>
        <w:t>25</w:t>
      </w:r>
      <w:r w:rsidR="00D62106" w:rsidRPr="00DF06DC">
        <w:rPr>
          <w:rFonts w:ascii="Angsana New" w:hAnsi="Angsana New"/>
          <w:i/>
          <w:iCs/>
          <w:sz w:val="30"/>
          <w:szCs w:val="30"/>
        </w:rPr>
        <w:t>,</w:t>
      </w:r>
      <w:r w:rsidR="005F51C9" w:rsidRPr="00DF06DC">
        <w:rPr>
          <w:rFonts w:ascii="Angsana New" w:hAnsi="Angsana New"/>
          <w:i/>
          <w:iCs/>
          <w:sz w:val="30"/>
          <w:szCs w:val="30"/>
        </w:rPr>
        <w:t>084.99</w:t>
      </w:r>
      <w:r w:rsidR="00D62106"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="00D62106" w:rsidRPr="00DF06DC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D62106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F51C9" w:rsidRPr="00DF06DC">
        <w:rPr>
          <w:rFonts w:ascii="Angsana New" w:hAnsi="Angsana New"/>
          <w:i/>
          <w:iCs/>
          <w:sz w:val="30"/>
          <w:szCs w:val="30"/>
        </w:rPr>
        <w:t>24</w:t>
      </w:r>
      <w:r w:rsidR="00D62106" w:rsidRPr="00DF06DC">
        <w:rPr>
          <w:rFonts w:ascii="Angsana New" w:hAnsi="Angsana New"/>
          <w:i/>
          <w:iCs/>
          <w:sz w:val="30"/>
          <w:szCs w:val="30"/>
        </w:rPr>
        <w:t>,</w:t>
      </w:r>
      <w:r w:rsidR="005F51C9" w:rsidRPr="00DF06DC">
        <w:rPr>
          <w:rFonts w:ascii="Angsana New" w:hAnsi="Angsana New"/>
          <w:i/>
          <w:iCs/>
          <w:sz w:val="30"/>
          <w:szCs w:val="30"/>
        </w:rPr>
        <w:t>999.99</w:t>
      </w:r>
      <w:r w:rsidR="00D62106"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DF06DC">
        <w:rPr>
          <w:rFonts w:ascii="Angsana New" w:hAnsi="Angsana New"/>
          <w:i/>
          <w:iCs/>
          <w:sz w:val="30"/>
          <w:szCs w:val="30"/>
        </w:rPr>
        <w:t>)</w:t>
      </w:r>
    </w:p>
    <w:p w14:paraId="59C8BFDA" w14:textId="31F562B7" w:rsidR="0019457D" w:rsidRDefault="00194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bookmarkEnd w:id="23"/>
    <w:p w14:paraId="269E2A6D" w14:textId="263E8F10" w:rsidR="004A2843" w:rsidRPr="00DF06DC" w:rsidRDefault="004A284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</w:p>
    <w:p w14:paraId="57B2695B" w14:textId="3A0629B7" w:rsidR="004A2843" w:rsidRPr="00DF06DC" w:rsidRDefault="004A2843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4A2843" w:rsidRPr="00DF06DC" w14:paraId="417A9212" w14:textId="77777777" w:rsidTr="0086158B">
        <w:trPr>
          <w:trHeight w:val="70"/>
        </w:trPr>
        <w:tc>
          <w:tcPr>
            <w:tcW w:w="3351" w:type="dxa"/>
            <w:shd w:val="clear" w:color="auto" w:fill="auto"/>
            <w:vAlign w:val="bottom"/>
          </w:tcPr>
          <w:p w14:paraId="13284689" w14:textId="77777777" w:rsidR="004A2843" w:rsidRPr="00DF06DC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0B26B52A" w14:textId="30327198" w:rsidR="004A2843" w:rsidRPr="00DF06DC" w:rsidRDefault="00740CE7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700B2FE" w14:textId="77777777" w:rsidR="004A2843" w:rsidRPr="00DF06DC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0DFB6F5" w14:textId="77777777" w:rsidR="004A2843" w:rsidRPr="00DF06DC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DF06DC" w14:paraId="726B3D96" w14:textId="77777777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164297CE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3C67675" w14:textId="0F85C3C2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FBB17F5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792E75A" w14:textId="07FCB489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29C216E7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5F56008" w14:textId="0865D7FC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71CAA8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57847E8" w14:textId="76531781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5F51C9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D62106" w:rsidRPr="00DF06DC" w14:paraId="04040046" w14:textId="77777777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0FE80F17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497995B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56E31425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088B258" w14:textId="50ADC2EF" w:rsidR="00D62106" w:rsidRPr="00DF06DC" w:rsidRDefault="0065153E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72ED12D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A1BAB2D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282B2B0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B0E05DF" w14:textId="77777777" w:rsidR="00D62106" w:rsidRPr="00DF06DC" w:rsidRDefault="00D62106" w:rsidP="00D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843" w:rsidRPr="00DF06DC" w14:paraId="1BA3C8B1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516020CA" w14:textId="77777777" w:rsidR="004A2843" w:rsidRPr="00DF06DC" w:rsidRDefault="004A2843" w:rsidP="005D7C4F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6FD6B9D3" w14:textId="77777777" w:rsidR="004A2843" w:rsidRPr="00DF06DC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F06D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843" w:rsidRPr="00DF06DC" w14:paraId="76187AD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8EA410C" w14:textId="094F1281" w:rsidR="004A2843" w:rsidRPr="00DF06DC" w:rsidRDefault="004A2843" w:rsidP="007F4035">
            <w:pPr>
              <w:tabs>
                <w:tab w:val="clear" w:pos="227"/>
              </w:tabs>
              <w:spacing w:line="240" w:lineRule="auto"/>
              <w:ind w:left="187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DCE2885" w14:textId="02433DA2" w:rsidR="004A2843" w:rsidRPr="00DF06DC" w:rsidRDefault="004A2843" w:rsidP="003731C5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18F57B3E" w14:textId="77777777" w:rsidR="004A2843" w:rsidRPr="00DF06DC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C85B5FE" w14:textId="77777777" w:rsidR="004A2843" w:rsidRPr="00DF06DC" w:rsidRDefault="004A2843" w:rsidP="003731C5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0A39B27" w14:textId="77777777" w:rsidR="004A2843" w:rsidRPr="00DF06DC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8404C1" w14:textId="77777777" w:rsidR="004A2843" w:rsidRPr="00DF06DC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2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76B734EE" w14:textId="77777777" w:rsidR="004A2843" w:rsidRPr="00DF06DC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D767FFA" w14:textId="77777777" w:rsidR="004A2843" w:rsidRPr="00DF06DC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D4D91" w:rsidRPr="00DF06DC" w14:paraId="1F7943A0" w14:textId="77777777" w:rsidTr="000E0A0A">
        <w:trPr>
          <w:trHeight w:val="20"/>
        </w:trPr>
        <w:tc>
          <w:tcPr>
            <w:tcW w:w="3351" w:type="dxa"/>
            <w:vAlign w:val="bottom"/>
          </w:tcPr>
          <w:p w14:paraId="0027DB21" w14:textId="1DDD35C6" w:rsidR="002D4D91" w:rsidRPr="00DF06DC" w:rsidRDefault="002D4D91" w:rsidP="002D4D91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140E22A2" w14:textId="667F1806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60,308 </w:t>
            </w:r>
          </w:p>
        </w:tc>
        <w:tc>
          <w:tcPr>
            <w:tcW w:w="267" w:type="dxa"/>
            <w:vAlign w:val="bottom"/>
          </w:tcPr>
          <w:p w14:paraId="7D5369AE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8" w:type="dxa"/>
          </w:tcPr>
          <w:p w14:paraId="040A35B3" w14:textId="6E638FAB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24,841 </w:t>
            </w:r>
          </w:p>
        </w:tc>
        <w:tc>
          <w:tcPr>
            <w:tcW w:w="268" w:type="dxa"/>
            <w:vAlign w:val="bottom"/>
          </w:tcPr>
          <w:p w14:paraId="16BAD8E4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91F5389" w14:textId="507A8EA0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21,101 </w:t>
            </w:r>
          </w:p>
        </w:tc>
        <w:tc>
          <w:tcPr>
            <w:tcW w:w="268" w:type="dxa"/>
            <w:vAlign w:val="bottom"/>
          </w:tcPr>
          <w:p w14:paraId="61D464CB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2C2B982A" w14:textId="56975F7A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20,646</w:t>
            </w:r>
          </w:p>
        </w:tc>
      </w:tr>
      <w:tr w:rsidR="002D4D91" w:rsidRPr="00DF06DC" w14:paraId="54BB65E7" w14:textId="77777777" w:rsidTr="000E0A0A">
        <w:trPr>
          <w:trHeight w:val="20"/>
        </w:trPr>
        <w:tc>
          <w:tcPr>
            <w:tcW w:w="3351" w:type="dxa"/>
            <w:vAlign w:val="bottom"/>
          </w:tcPr>
          <w:p w14:paraId="32F6E3FC" w14:textId="7F5E77A7" w:rsidR="002D4D91" w:rsidRPr="00DF06DC" w:rsidRDefault="002D4D91" w:rsidP="002D4D91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ส่วนที่เกิน 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950088" w14:textId="34C99EC2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4,433,423 </w:t>
            </w:r>
          </w:p>
        </w:tc>
        <w:tc>
          <w:tcPr>
            <w:tcW w:w="267" w:type="dxa"/>
            <w:vAlign w:val="bottom"/>
          </w:tcPr>
          <w:p w14:paraId="23422DE9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CE80894" w14:textId="7C8B980A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4,381,134 </w:t>
            </w:r>
          </w:p>
        </w:tc>
        <w:tc>
          <w:tcPr>
            <w:tcW w:w="268" w:type="dxa"/>
            <w:vAlign w:val="bottom"/>
          </w:tcPr>
          <w:p w14:paraId="2C9DF3CD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429ED7BD" w14:textId="08BE70B6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21,601 </w:t>
            </w:r>
          </w:p>
        </w:tc>
        <w:tc>
          <w:tcPr>
            <w:tcW w:w="268" w:type="dxa"/>
            <w:vAlign w:val="bottom"/>
          </w:tcPr>
          <w:p w14:paraId="62C74673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1E68CFC" w14:textId="33EC41BF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19,656</w:t>
            </w:r>
          </w:p>
        </w:tc>
      </w:tr>
      <w:tr w:rsidR="002D4D91" w:rsidRPr="00DF06DC" w14:paraId="2868DC51" w14:textId="77777777" w:rsidTr="000E0A0A">
        <w:trPr>
          <w:trHeight w:val="20"/>
        </w:trPr>
        <w:tc>
          <w:tcPr>
            <w:tcW w:w="3351" w:type="dxa"/>
            <w:vAlign w:val="bottom"/>
          </w:tcPr>
          <w:p w14:paraId="4A3840BC" w14:textId="52A22E20" w:rsidR="002D4D91" w:rsidRPr="00DF06DC" w:rsidRDefault="002D4D91" w:rsidP="002D4D91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6B184AEE" w14:textId="6E59EB53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4,493,731 </w:t>
            </w:r>
          </w:p>
        </w:tc>
        <w:tc>
          <w:tcPr>
            <w:tcW w:w="267" w:type="dxa"/>
            <w:vAlign w:val="bottom"/>
          </w:tcPr>
          <w:p w14:paraId="1DFF761D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C62EE81" w14:textId="6798436B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4,405,97</w:t>
            </w:r>
            <w:r w:rsidR="00A57083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2A64BF01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60051D1" w14:textId="7F66CFA9" w:rsidR="002D4D91" w:rsidRPr="00DF06DC" w:rsidRDefault="002D4D91" w:rsidP="002D4D91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42,702 </w:t>
            </w:r>
          </w:p>
        </w:tc>
        <w:tc>
          <w:tcPr>
            <w:tcW w:w="268" w:type="dxa"/>
            <w:vAlign w:val="bottom"/>
          </w:tcPr>
          <w:p w14:paraId="054FB192" w14:textId="77777777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DE37" w14:textId="517B9686" w:rsidR="002D4D91" w:rsidRPr="00DF06DC" w:rsidRDefault="002D4D91" w:rsidP="002D4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40,302</w:t>
            </w:r>
          </w:p>
        </w:tc>
      </w:tr>
    </w:tbl>
    <w:p w14:paraId="4DAA0551" w14:textId="77777777" w:rsidR="00496F2E" w:rsidRPr="00DF06DC" w:rsidRDefault="00496F2E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  <w:bookmarkStart w:id="24" w:name="_Hlk32275666"/>
    </w:p>
    <w:p w14:paraId="0ADE7F92" w14:textId="165D406E" w:rsidR="002329D5" w:rsidRDefault="0023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4033D70" w14:textId="08C6CCC3" w:rsidR="00287B73" w:rsidRPr="00DF06DC" w:rsidRDefault="00F60DD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24"/>
    <w:p w14:paraId="008B9A1D" w14:textId="1084EEFF" w:rsidR="009D64BE" w:rsidRPr="00DF06DC" w:rsidRDefault="009D64BE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06A4055C" w14:textId="73EB0B17" w:rsidR="008746BE" w:rsidRPr="00DF06DC" w:rsidRDefault="008746BE" w:rsidP="00874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DF06DC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5D6E3E16" w14:textId="77777777" w:rsidR="008746BE" w:rsidRPr="00DF06DC" w:rsidRDefault="008746BE" w:rsidP="000A7C09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333153DE" w14:textId="0EF26B2E" w:rsidR="006602AA" w:rsidRPr="00DF06DC" w:rsidRDefault="006602AA" w:rsidP="00AE2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DF06DC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DF06DC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DF06DC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DF06DC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DF06DC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Pr="00DF06DC">
        <w:rPr>
          <w:rFonts w:ascii="Angsana New" w:eastAsia="MS Mincho" w:hAnsi="Angsana New"/>
          <w:sz w:val="30"/>
          <w:szCs w:val="30"/>
          <w:lang w:val="th-TH"/>
        </w:rPr>
        <w:t xml:space="preserve">2541 </w:t>
      </w:r>
      <w:r w:rsidRPr="00DF06DC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  <w:r w:rsidR="00AE24EE" w:rsidRPr="00DF06DC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DF06DC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DF06DC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DF06DC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DF06DC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DF06DC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DF06DC">
        <w:rPr>
          <w:rFonts w:ascii="Angsana New" w:eastAsia="MS Mincho" w:hAnsi="Angsana New" w:hint="cs"/>
          <w:sz w:val="30"/>
          <w:szCs w:val="30"/>
          <w:cs/>
          <w:lang w:val="th-TH"/>
        </w:rPr>
        <w:t>ของช่วงชีวิต</w:t>
      </w:r>
      <w:r w:rsidR="00503CC9">
        <w:rPr>
          <w:rFonts w:ascii="Angsana New" w:eastAsia="MS Mincho" w:hAnsi="Angsana New" w:hint="cs"/>
          <w:sz w:val="30"/>
          <w:szCs w:val="30"/>
          <w:cs/>
          <w:lang w:val="th-TH"/>
        </w:rPr>
        <w:t>และ</w:t>
      </w:r>
      <w:r w:rsidRPr="00DF06DC">
        <w:rPr>
          <w:rFonts w:ascii="Angsana New" w:eastAsia="MS Mincho" w:hAnsi="Angsana New"/>
          <w:sz w:val="30"/>
          <w:szCs w:val="30"/>
          <w:cs/>
          <w:lang w:val="th-TH"/>
        </w:rPr>
        <w:t xml:space="preserve">ความเสี่ยงจากอัตราดอกเบี้ย </w:t>
      </w:r>
    </w:p>
    <w:p w14:paraId="60460ED0" w14:textId="7367D37E" w:rsidR="000A7C09" w:rsidRPr="002329D5" w:rsidRDefault="000A7C09" w:rsidP="002329D5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F3152E" w:rsidRPr="00DF06DC" w14:paraId="43EF375A" w14:textId="77777777" w:rsidTr="003E515F">
        <w:trPr>
          <w:tblHeader/>
        </w:trPr>
        <w:tc>
          <w:tcPr>
            <w:tcW w:w="3312" w:type="dxa"/>
            <w:vMerge w:val="restart"/>
          </w:tcPr>
          <w:p w14:paraId="1BBA99E3" w14:textId="77777777" w:rsidR="00F3152E" w:rsidRPr="00DF06DC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0AE5A6D" w14:textId="77777777" w:rsidR="00F3152E" w:rsidRPr="00DF06DC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1BCFF3F2" w14:textId="77777777" w:rsidR="00F3152E" w:rsidRPr="00DF06DC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3CE576B" w14:textId="2E0655A1" w:rsidR="00F3152E" w:rsidRPr="00DF06DC" w:rsidRDefault="00740CE7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DF06DC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DF06DC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740" w:rsidRPr="00DF06DC" w14:paraId="54259620" w14:textId="77777777" w:rsidTr="003E515F">
        <w:trPr>
          <w:tblHeader/>
        </w:trPr>
        <w:tc>
          <w:tcPr>
            <w:tcW w:w="3312" w:type="dxa"/>
            <w:vMerge/>
          </w:tcPr>
          <w:p w14:paraId="4B2B5774" w14:textId="77777777" w:rsidR="00112740" w:rsidRPr="00DF06DC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6DC39" w14:textId="77777777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B63CD" w14:textId="548D68D9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A309B4B" w14:textId="77777777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2AAC40B5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03B272" w14:textId="77777777" w:rsidR="00112740" w:rsidRPr="00DF06DC" w:rsidRDefault="00112740" w:rsidP="00112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45CF8F47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1FD8192" w14:textId="77777777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16DF67E8" w:rsidR="00112740" w:rsidRPr="00DF06DC" w:rsidRDefault="00112740" w:rsidP="0011274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7C0656" w:rsidRPr="00DF06DC" w14:paraId="00CB0D55" w14:textId="77777777" w:rsidTr="000E0A0A">
        <w:tc>
          <w:tcPr>
            <w:tcW w:w="3312" w:type="dxa"/>
          </w:tcPr>
          <w:p w14:paraId="67B84641" w14:textId="08CB2C35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6C22C0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7DF240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33434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3B67625" w14:textId="092B25C0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DF5FAD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96661D0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34CF8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6C88DC" w14:textId="756B94D0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C0656" w:rsidRPr="00DF06DC" w14:paraId="74D68480" w14:textId="77777777" w:rsidTr="003E515F">
        <w:tc>
          <w:tcPr>
            <w:tcW w:w="3312" w:type="dxa"/>
          </w:tcPr>
          <w:p w14:paraId="37A6A71B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58A48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4576ACF8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C0656" w:rsidRPr="00DF06DC" w14:paraId="25DB0C3E" w14:textId="77777777" w:rsidTr="003E515F">
        <w:tc>
          <w:tcPr>
            <w:tcW w:w="3312" w:type="dxa"/>
          </w:tcPr>
          <w:p w14:paraId="64A61D9B" w14:textId="1543F9BB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3CAADEE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F6F82" w14:textId="5170993C" w:rsidR="007C0656" w:rsidRPr="00DF06DC" w:rsidRDefault="0006237D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492,393</w:t>
            </w:r>
          </w:p>
        </w:tc>
        <w:tc>
          <w:tcPr>
            <w:tcW w:w="270" w:type="dxa"/>
          </w:tcPr>
          <w:p w14:paraId="30E5A538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6185CDFE" w:rsidR="007C0656" w:rsidRPr="00DF06DC" w:rsidRDefault="008D76F8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417,834</w:t>
            </w:r>
          </w:p>
        </w:tc>
        <w:tc>
          <w:tcPr>
            <w:tcW w:w="270" w:type="dxa"/>
          </w:tcPr>
          <w:p w14:paraId="22755761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4ECA9C62" w:rsidR="007C0656" w:rsidRPr="00DF06DC" w:rsidRDefault="009C525C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203,571</w:t>
            </w:r>
          </w:p>
        </w:tc>
        <w:tc>
          <w:tcPr>
            <w:tcW w:w="270" w:type="dxa"/>
          </w:tcPr>
          <w:p w14:paraId="1934436E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24103DB9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176,200</w:t>
            </w:r>
          </w:p>
        </w:tc>
      </w:tr>
      <w:tr w:rsidR="007C0656" w:rsidRPr="00DF06DC" w14:paraId="74AFE0C4" w14:textId="77777777" w:rsidTr="003E515F">
        <w:tc>
          <w:tcPr>
            <w:tcW w:w="3312" w:type="dxa"/>
          </w:tcPr>
          <w:p w14:paraId="1438C181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6064239D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72F40" w14:textId="77777777" w:rsidR="007C0656" w:rsidRPr="00DF06DC" w:rsidRDefault="007C0656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C0656" w:rsidRPr="00DF06DC" w14:paraId="27333B1C" w14:textId="77777777" w:rsidTr="003E515F">
        <w:tc>
          <w:tcPr>
            <w:tcW w:w="3312" w:type="dxa"/>
          </w:tcPr>
          <w:p w14:paraId="1A4EBFDC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A2309C0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9F8C0" w14:textId="58527FD4" w:rsidR="007C0656" w:rsidRPr="00DF06DC" w:rsidRDefault="00EC670E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70,932</w:t>
            </w:r>
          </w:p>
        </w:tc>
        <w:tc>
          <w:tcPr>
            <w:tcW w:w="270" w:type="dxa"/>
          </w:tcPr>
          <w:p w14:paraId="040883BE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6594978D" w:rsidR="007C0656" w:rsidRPr="00DF06DC" w:rsidRDefault="002329D5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63,64</w:t>
            </w:r>
            <w:r w:rsidR="00013FA3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89F118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591F0A68" w:rsidR="007C0656" w:rsidRPr="00DF06DC" w:rsidRDefault="009C525C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27,97</w:t>
            </w:r>
            <w:r w:rsidR="000A00A2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8E9C6A1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4C05B0F5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27,257</w:t>
            </w:r>
          </w:p>
        </w:tc>
      </w:tr>
      <w:tr w:rsidR="007C0656" w:rsidRPr="00DF06DC" w14:paraId="47320A86" w14:textId="77777777" w:rsidTr="003E515F">
        <w:tc>
          <w:tcPr>
            <w:tcW w:w="3312" w:type="dxa"/>
          </w:tcPr>
          <w:p w14:paraId="571AF037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F7E45CC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87873" w14:textId="025E6F2A" w:rsidR="007C0656" w:rsidRPr="00DF06DC" w:rsidRDefault="00DC52C9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11,450</w:t>
            </w:r>
          </w:p>
        </w:tc>
        <w:tc>
          <w:tcPr>
            <w:tcW w:w="270" w:type="dxa"/>
          </w:tcPr>
          <w:p w14:paraId="7941CFB5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659A56C7" w:rsidR="007C0656" w:rsidRPr="00DF06DC" w:rsidRDefault="002329D5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7,022</w:t>
            </w:r>
          </w:p>
        </w:tc>
        <w:tc>
          <w:tcPr>
            <w:tcW w:w="270" w:type="dxa"/>
          </w:tcPr>
          <w:p w14:paraId="259BB842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1F87BE3" w14:textId="0D99243F" w:rsidR="007C0656" w:rsidRPr="00DF06DC" w:rsidRDefault="009C525C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5,11</w:t>
            </w:r>
            <w:r w:rsidR="005163F6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B5B159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615CCE" w14:textId="0CCFFACE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3,038</w:t>
            </w:r>
          </w:p>
        </w:tc>
      </w:tr>
      <w:tr w:rsidR="001E146E" w:rsidRPr="00DF06DC" w14:paraId="34F842BB" w14:textId="77777777" w:rsidTr="003E515F">
        <w:tc>
          <w:tcPr>
            <w:tcW w:w="3312" w:type="dxa"/>
          </w:tcPr>
          <w:p w14:paraId="61C4AD81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412706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2E001" w14:textId="77777777" w:rsidR="001E146E" w:rsidRPr="00DF06DC" w:rsidRDefault="001E146E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8637F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66DF6DF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4AD0B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F8F4546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19D2B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D75582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5460" w:rsidRPr="00DF06DC" w14:paraId="41EE5CFC" w14:textId="77777777" w:rsidTr="003E515F">
        <w:tc>
          <w:tcPr>
            <w:tcW w:w="3312" w:type="dxa"/>
          </w:tcPr>
          <w:p w14:paraId="54B70DBE" w14:textId="067A0C8B" w:rsidR="00605460" w:rsidRPr="001D6AD0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6A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D972531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A833E" w14:textId="77777777" w:rsidR="00605460" w:rsidRPr="00DF06DC" w:rsidRDefault="00605460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9D570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94E0387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A23B7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168FCE0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9C53E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D080EB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5460" w:rsidRPr="00DF06DC" w14:paraId="7295C6B4" w14:textId="77777777" w:rsidTr="003E515F">
        <w:tc>
          <w:tcPr>
            <w:tcW w:w="3312" w:type="dxa"/>
          </w:tcPr>
          <w:p w14:paraId="7072106D" w14:textId="35B8ACDC" w:rsidR="00605460" w:rsidRPr="00707C25" w:rsidRDefault="00707C25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07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07C2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07C2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605460" w:rsidRPr="00707C2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</w:p>
        </w:tc>
        <w:tc>
          <w:tcPr>
            <w:tcW w:w="270" w:type="dxa"/>
          </w:tcPr>
          <w:p w14:paraId="62ED207A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03E454" w14:textId="77777777" w:rsidR="00605460" w:rsidRPr="00DF06DC" w:rsidRDefault="00605460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3598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423E235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9EADD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4A3F16F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1FE4C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3594AF" w14:textId="77777777" w:rsidR="00605460" w:rsidRPr="00DF06DC" w:rsidRDefault="00605460" w:rsidP="00605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1359" w:rsidRPr="00DF06DC" w14:paraId="02344DAB" w14:textId="77777777" w:rsidTr="003E515F">
        <w:tc>
          <w:tcPr>
            <w:tcW w:w="3312" w:type="dxa"/>
          </w:tcPr>
          <w:p w14:paraId="76F4CC04" w14:textId="08CC37D0" w:rsidR="006E1359" w:rsidRPr="00707C25" w:rsidRDefault="00707C25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707C25">
              <w:rPr>
                <w:rFonts w:asciiTheme="majorBidi" w:hAnsiTheme="majorBidi" w:cstheme="majorBidi"/>
                <w:sz w:val="30"/>
                <w:szCs w:val="30"/>
                <w:cs/>
              </w:rPr>
              <w:t>หลัก</w:t>
            </w:r>
            <w:r w:rsidR="00503CC9" w:rsidRPr="00707C25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2843B38F" w14:textId="77777777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C4366" w14:textId="407CD279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280B7" w14:textId="77777777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0D0AC19" w14:textId="0F3CF91D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6F6B9" w14:textId="77777777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9140787" w14:textId="204A9894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843C" w14:textId="77777777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EAC27F" w14:textId="54E996CA" w:rsidR="006E1359" w:rsidRPr="00DF06DC" w:rsidRDefault="006E1359" w:rsidP="006E1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3CC9" w:rsidRPr="00DF06DC" w14:paraId="5A623437" w14:textId="77777777" w:rsidTr="003E515F">
        <w:tc>
          <w:tcPr>
            <w:tcW w:w="3312" w:type="dxa"/>
          </w:tcPr>
          <w:p w14:paraId="3324C5FE" w14:textId="69BC6BC8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24CC74BF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A78433" w14:textId="49752015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(15,564)</w:t>
            </w:r>
          </w:p>
        </w:tc>
        <w:tc>
          <w:tcPr>
            <w:tcW w:w="270" w:type="dxa"/>
          </w:tcPr>
          <w:p w14:paraId="7F8776EF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EAA9EF" w14:textId="62399D8C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85FA15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9D7E3AE" w14:textId="018743F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(27,788)</w:t>
            </w:r>
          </w:p>
        </w:tc>
        <w:tc>
          <w:tcPr>
            <w:tcW w:w="270" w:type="dxa"/>
          </w:tcPr>
          <w:p w14:paraId="0A463AD8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C1F86" w14:textId="6732D8DE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503CC9" w:rsidRPr="00DF06DC" w14:paraId="211B5D9C" w14:textId="77777777" w:rsidTr="003E515F">
        <w:tc>
          <w:tcPr>
            <w:tcW w:w="3312" w:type="dxa"/>
          </w:tcPr>
          <w:p w14:paraId="047A0856" w14:textId="695F08D3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89E835D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22627F" w14:textId="55E5AA30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(47,537)</w:t>
            </w:r>
          </w:p>
        </w:tc>
        <w:tc>
          <w:tcPr>
            <w:tcW w:w="270" w:type="dxa"/>
          </w:tcPr>
          <w:p w14:paraId="46298890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68E1C4" w14:textId="471D4D0D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A9F3CB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EFA998D" w14:textId="106F54C5" w:rsidR="00503CC9" w:rsidRPr="00DF06DC" w:rsidRDefault="00503CC9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(22,343)</w:t>
            </w:r>
          </w:p>
        </w:tc>
        <w:tc>
          <w:tcPr>
            <w:tcW w:w="270" w:type="dxa"/>
          </w:tcPr>
          <w:p w14:paraId="5EE171CA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D73BBC" w14:textId="018A6935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503CC9" w:rsidRPr="00DF06DC" w14:paraId="3D9A881D" w14:textId="77777777" w:rsidTr="003E515F">
        <w:tc>
          <w:tcPr>
            <w:tcW w:w="3312" w:type="dxa"/>
          </w:tcPr>
          <w:p w14:paraId="1664058A" w14:textId="55553F9A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3CC9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03CC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16354EEF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1EB76" w14:textId="66BECAF4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(19,989)</w:t>
            </w:r>
          </w:p>
        </w:tc>
        <w:tc>
          <w:tcPr>
            <w:tcW w:w="270" w:type="dxa"/>
          </w:tcPr>
          <w:p w14:paraId="2E52D008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03854B" w14:textId="4A21D6DF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D658A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6CD2A0F" w14:textId="35F2CCBA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5,789</w:t>
            </w:r>
          </w:p>
        </w:tc>
        <w:tc>
          <w:tcPr>
            <w:tcW w:w="270" w:type="dxa"/>
          </w:tcPr>
          <w:p w14:paraId="67D373DD" w14:textId="77777777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10CD23" w14:textId="3EA4D76F" w:rsidR="00503CC9" w:rsidRPr="00DF06DC" w:rsidRDefault="00503CC9" w:rsidP="00503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1E146E" w:rsidRPr="00DF06DC" w14:paraId="740CE392" w14:textId="77777777" w:rsidTr="003E515F">
        <w:tc>
          <w:tcPr>
            <w:tcW w:w="3312" w:type="dxa"/>
          </w:tcPr>
          <w:p w14:paraId="31E2F9FF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9D7AAF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87D9E" w14:textId="77777777" w:rsidR="001E146E" w:rsidRPr="00DF06DC" w:rsidRDefault="001E146E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7DB8F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2EC986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60BF2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C351CD4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FC9A9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08074C" w14:textId="77777777" w:rsidR="001E146E" w:rsidRPr="00DF06DC" w:rsidRDefault="001E146E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0656" w:rsidRPr="00DF06DC" w14:paraId="5141CEDE" w14:textId="77777777" w:rsidTr="003E515F">
        <w:tc>
          <w:tcPr>
            <w:tcW w:w="3312" w:type="dxa"/>
          </w:tcPr>
          <w:p w14:paraId="652CB97C" w14:textId="64DDA430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FD4B291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373CB" w14:textId="77777777" w:rsidR="007C0656" w:rsidRPr="00DF06DC" w:rsidRDefault="007C0656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E3D3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E9EE85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02821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9C03C39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3466D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4196C5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0656" w:rsidRPr="00DF06DC" w14:paraId="7F1BC3A0" w14:textId="77777777" w:rsidTr="003E515F">
        <w:tc>
          <w:tcPr>
            <w:tcW w:w="3312" w:type="dxa"/>
          </w:tcPr>
          <w:p w14:paraId="472AB69E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CACB413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50D3A" w14:textId="49161FF3" w:rsidR="007C0656" w:rsidRPr="00DF06DC" w:rsidRDefault="008543E4" w:rsidP="0091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EC670E" w:rsidRPr="00DF06DC">
              <w:rPr>
                <w:rFonts w:asciiTheme="majorBidi" w:hAnsiTheme="majorBidi" w:cstheme="majorBidi"/>
                <w:sz w:val="30"/>
                <w:szCs w:val="30"/>
                <w:lang w:val="en-AU"/>
              </w:rPr>
              <w:t>12,549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359391F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50F125F0" w14:textId="1032403C" w:rsidR="007C0656" w:rsidRPr="00DF06DC" w:rsidRDefault="00184C52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F3314B" w:rsidRPr="00DF06DC">
              <w:rPr>
                <w:rFonts w:asciiTheme="majorBidi" w:hAnsiTheme="majorBidi" w:cstheme="majorBidi"/>
                <w:sz w:val="30"/>
                <w:szCs w:val="30"/>
                <w:lang w:val="en-AU"/>
              </w:rPr>
              <w:t>9,274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E49538F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1779F3" w14:textId="42016622" w:rsidR="007C0656" w:rsidRPr="00DF06DC" w:rsidRDefault="008543E4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(2,69</w:t>
            </w:r>
            <w:r w:rsidR="005163F6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AE59CA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B74D42" w14:textId="60E4FC89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852" w:firstLine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(2,924)</w:t>
            </w:r>
          </w:p>
        </w:tc>
      </w:tr>
      <w:tr w:rsidR="007C0656" w:rsidRPr="00DF06DC" w14:paraId="45C42202" w14:textId="77777777" w:rsidTr="003E515F">
        <w:tc>
          <w:tcPr>
            <w:tcW w:w="3312" w:type="dxa"/>
          </w:tcPr>
          <w:p w14:paraId="4F355C8F" w14:textId="23CA9042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270" w:type="dxa"/>
          </w:tcPr>
          <w:p w14:paraId="4D2CAEC4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986B8" w14:textId="02912C2B" w:rsidR="007C0656" w:rsidRPr="00DF06DC" w:rsidRDefault="00F04C12" w:rsidP="00F04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270" w:type="dxa"/>
          </w:tcPr>
          <w:p w14:paraId="27F221CE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0F0790F7" w14:textId="54CAAF87" w:rsidR="007C0656" w:rsidRPr="001D6AD0" w:rsidRDefault="007C0656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1D6AD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13,16</w:t>
            </w:r>
            <w:r w:rsidR="0062274A" w:rsidRPr="001D6AD0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</w:tcPr>
          <w:p w14:paraId="3050FEE4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E4F3C48" w14:textId="1A4393BE" w:rsidR="007C0656" w:rsidRPr="00DF06DC" w:rsidRDefault="00FC552F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24,266</w:t>
            </w:r>
          </w:p>
        </w:tc>
        <w:tc>
          <w:tcPr>
            <w:tcW w:w="270" w:type="dxa"/>
          </w:tcPr>
          <w:p w14:paraId="30C86CA0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FC0122" w14:textId="11E1E9D3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852" w:firstLine="7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7C0656" w:rsidRPr="00DF06DC" w14:paraId="4F9D0DDB" w14:textId="77777777" w:rsidTr="003E515F">
        <w:tc>
          <w:tcPr>
            <w:tcW w:w="3312" w:type="dxa"/>
          </w:tcPr>
          <w:p w14:paraId="40CE905C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31 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85029F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C26880" w14:textId="48B9088B" w:rsidR="007C0656" w:rsidRPr="00DF06DC" w:rsidRDefault="001334CE" w:rsidP="003F4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479,13</w:t>
            </w:r>
            <w:r w:rsidR="00C02375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6</w:t>
            </w:r>
          </w:p>
        </w:tc>
        <w:tc>
          <w:tcPr>
            <w:tcW w:w="270" w:type="dxa"/>
          </w:tcPr>
          <w:p w14:paraId="092FCF12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78D7B" w14:textId="59450670" w:rsidR="007C0656" w:rsidRPr="00DF06DC" w:rsidRDefault="0006237D" w:rsidP="001D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492,393</w:t>
            </w:r>
          </w:p>
        </w:tc>
        <w:tc>
          <w:tcPr>
            <w:tcW w:w="270" w:type="dxa"/>
          </w:tcPr>
          <w:p w14:paraId="2A6B540B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3F1D9" w14:textId="06B89D09" w:rsidR="007C0656" w:rsidRPr="00DF06DC" w:rsidRDefault="003F4DBB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213,895</w:t>
            </w:r>
          </w:p>
        </w:tc>
        <w:tc>
          <w:tcPr>
            <w:tcW w:w="270" w:type="dxa"/>
          </w:tcPr>
          <w:p w14:paraId="4AE21974" w14:textId="77777777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74849" w14:textId="3C79B398" w:rsidR="007C0656" w:rsidRPr="00DF06DC" w:rsidRDefault="007C0656" w:rsidP="007C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2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203,571</w:t>
            </w:r>
          </w:p>
        </w:tc>
      </w:tr>
    </w:tbl>
    <w:p w14:paraId="7EEB3F0D" w14:textId="4BFF2B7E" w:rsidR="002329D5" w:rsidRDefault="002329D5" w:rsidP="009C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73461F5" w14:textId="77777777" w:rsidR="002329D5" w:rsidRDefault="0023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BE332C" w:rsidRPr="00DF06DC" w14:paraId="1300B45C" w14:textId="77777777" w:rsidTr="001D74D9">
        <w:tc>
          <w:tcPr>
            <w:tcW w:w="3510" w:type="dxa"/>
            <w:vMerge w:val="restart"/>
          </w:tcPr>
          <w:p w14:paraId="763297C4" w14:textId="77777777" w:rsidR="00BE332C" w:rsidRPr="00DF06DC" w:rsidRDefault="00BE332C" w:rsidP="00BE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1059FA53" w14:textId="51D868A0" w:rsidR="00BE332C" w:rsidRPr="00DF06DC" w:rsidRDefault="00BE332C" w:rsidP="00BE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66E50EF4" w14:textId="77777777" w:rsidR="00BE332C" w:rsidRPr="00DF06DC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BE332C" w:rsidRPr="00DF06DC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BE332C" w:rsidRPr="00DF06DC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32C" w:rsidRPr="00DF06DC" w14:paraId="27B56D1C" w14:textId="77777777" w:rsidTr="001D74D9">
        <w:tc>
          <w:tcPr>
            <w:tcW w:w="3510" w:type="dxa"/>
            <w:vMerge/>
          </w:tcPr>
          <w:p w14:paraId="1D13D8BC" w14:textId="77777777" w:rsidR="00BE332C" w:rsidRPr="00DF06DC" w:rsidRDefault="00BE332C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02857EAB" w:rsidR="00BE332C" w:rsidRPr="00DF06DC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18D961" w14:textId="77777777" w:rsidR="00BE332C" w:rsidRPr="00DF06DC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4136FFCD" w:rsidR="00BE332C" w:rsidRPr="00DF06DC" w:rsidRDefault="00BF349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4FC141" w14:textId="77777777" w:rsidR="00BE332C" w:rsidRPr="00DF06DC" w:rsidRDefault="00BE332C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1CC9BC96" w:rsidR="00BE332C" w:rsidRPr="00DF06DC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61270DDE" w14:textId="77777777" w:rsidR="00BE332C" w:rsidRPr="00DF06DC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7E78E985" w:rsidR="00BE332C" w:rsidRPr="00DF06DC" w:rsidRDefault="00BF3494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EA364F" w:rsidRPr="00DF06DC" w14:paraId="102BD926" w14:textId="77777777" w:rsidTr="001D74D9">
        <w:tc>
          <w:tcPr>
            <w:tcW w:w="3510" w:type="dxa"/>
          </w:tcPr>
          <w:p w14:paraId="1DA19CD4" w14:textId="77777777" w:rsidR="00EA364F" w:rsidRPr="00DF06DC" w:rsidRDefault="00EA364F" w:rsidP="00EA364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DF06DC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6E7FFD" w:rsidRPr="00DF06DC" w14:paraId="423AB4F8" w14:textId="77777777" w:rsidTr="001D74D9">
        <w:tc>
          <w:tcPr>
            <w:tcW w:w="3510" w:type="dxa"/>
          </w:tcPr>
          <w:p w14:paraId="7D364EA8" w14:textId="77777777" w:rsidR="006E7FFD" w:rsidRPr="00DF06DC" w:rsidRDefault="006E7FFD" w:rsidP="006E7FF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20E99E3F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3CF7F9D1" w14:textId="77777777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01F1C6FE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</w:tcPr>
          <w:p w14:paraId="3F7E83A1" w14:textId="77777777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343ABAFD" w:rsidR="006E7FFD" w:rsidRPr="00DF06DC" w:rsidRDefault="006E7FFD" w:rsidP="009F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52" w:type="dxa"/>
          </w:tcPr>
          <w:p w14:paraId="702F1206" w14:textId="77777777" w:rsidR="006E7FFD" w:rsidRPr="00DF06DC" w:rsidRDefault="006E7FFD" w:rsidP="009F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58CD7AE5" w:rsidR="006E7FFD" w:rsidRPr="00DF06DC" w:rsidRDefault="006E7FFD" w:rsidP="009F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</w:tr>
      <w:tr w:rsidR="006E7FFD" w:rsidRPr="00DF06DC" w14:paraId="04A5247D" w14:textId="77777777" w:rsidTr="001D74D9">
        <w:tc>
          <w:tcPr>
            <w:tcW w:w="3510" w:type="dxa"/>
          </w:tcPr>
          <w:p w14:paraId="613D6EC0" w14:textId="77777777" w:rsidR="006E7FFD" w:rsidRPr="00DF06DC" w:rsidRDefault="006E7FFD" w:rsidP="006E7FFD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3D689FB8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4.50 - 5.00</w:t>
            </w:r>
          </w:p>
        </w:tc>
        <w:tc>
          <w:tcPr>
            <w:tcW w:w="270" w:type="dxa"/>
          </w:tcPr>
          <w:p w14:paraId="6E1F3E93" w14:textId="77777777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43A35A8A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70D3E078" w14:textId="77777777" w:rsidR="006E7FFD" w:rsidRPr="00DF06DC" w:rsidRDefault="006E7FFD" w:rsidP="006E7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7659EC96" w:rsidR="006E7FFD" w:rsidRPr="00DF06DC" w:rsidRDefault="00F842BB" w:rsidP="009F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  <w:tc>
          <w:tcPr>
            <w:tcW w:w="252" w:type="dxa"/>
          </w:tcPr>
          <w:p w14:paraId="311616AF" w14:textId="77777777" w:rsidR="006E7FFD" w:rsidRPr="00DF06DC" w:rsidRDefault="006E7FFD" w:rsidP="009F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72493BEA" w:rsidR="006E7FFD" w:rsidRPr="00DF06DC" w:rsidRDefault="006E7FFD" w:rsidP="009F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</w:tr>
    </w:tbl>
    <w:p w14:paraId="4E758EF3" w14:textId="77777777" w:rsidR="00EE4DED" w:rsidRPr="00DF06DC" w:rsidRDefault="00EE4DED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EF9DB52" w14:textId="77777777" w:rsidR="00EE4DED" w:rsidRPr="00DF06DC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06DC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DF06DC" w:rsidRDefault="00A434F0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D192AE" w14:textId="55CE95F4" w:rsidR="006A35E2" w:rsidRPr="00DF06DC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DF06DC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DF06DC">
        <w:rPr>
          <w:rFonts w:ascii="Angsana New" w:eastAsia="MS Mincho" w:hAnsi="Angsana New"/>
          <w:sz w:val="30"/>
          <w:szCs w:val="30"/>
        </w:rPr>
        <w:t xml:space="preserve">31 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DF06DC">
        <w:rPr>
          <w:rFonts w:ascii="Angsana New" w:eastAsia="MS Mincho" w:hAnsi="Angsana New"/>
          <w:sz w:val="30"/>
          <w:szCs w:val="30"/>
        </w:rPr>
        <w:t>256</w:t>
      </w:r>
      <w:r w:rsidR="00802251" w:rsidRPr="00DF06DC">
        <w:rPr>
          <w:rFonts w:ascii="Angsana New" w:eastAsia="MS Mincho" w:hAnsi="Angsana New"/>
          <w:sz w:val="30"/>
          <w:szCs w:val="30"/>
        </w:rPr>
        <w:t>6</w:t>
      </w:r>
      <w:r w:rsidRPr="00DF06DC">
        <w:rPr>
          <w:rFonts w:ascii="Angsana New" w:eastAsia="MS Mincho" w:hAnsi="Angsana New"/>
          <w:sz w:val="30"/>
          <w:szCs w:val="30"/>
        </w:rPr>
        <w:t xml:space="preserve"> </w:t>
      </w:r>
      <w:r w:rsidRPr="00DF06DC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71B47" w:rsidRPr="00DF06DC">
        <w:rPr>
          <w:rFonts w:ascii="Angsana New" w:eastAsia="MS Mincho" w:hAnsi="Angsana New"/>
          <w:sz w:val="30"/>
          <w:szCs w:val="30"/>
        </w:rPr>
        <w:t xml:space="preserve"> </w:t>
      </w:r>
      <w:r w:rsidR="00C00F4D">
        <w:rPr>
          <w:rFonts w:ascii="Angsana New" w:eastAsia="MS Mincho" w:hAnsi="Angsana New"/>
          <w:sz w:val="30"/>
          <w:szCs w:val="30"/>
        </w:rPr>
        <w:t>9.44</w:t>
      </w:r>
      <w:r w:rsidR="00805E70" w:rsidRPr="00DF06DC">
        <w:rPr>
          <w:rFonts w:ascii="Angsana New" w:eastAsia="MS Mincho" w:hAnsi="Angsana New"/>
          <w:sz w:val="30"/>
          <w:szCs w:val="30"/>
        </w:rPr>
        <w:t xml:space="preserve"> 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DF06DC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DF06DC">
        <w:rPr>
          <w:rFonts w:ascii="Angsana New" w:eastAsia="MS Mincho" w:hAnsi="Angsana New"/>
          <w:i/>
          <w:iCs/>
          <w:sz w:val="30"/>
          <w:szCs w:val="30"/>
        </w:rPr>
        <w:t>25</w:t>
      </w:r>
      <w:r w:rsidR="00B61609" w:rsidRPr="00DF06DC">
        <w:rPr>
          <w:rFonts w:ascii="Angsana New" w:eastAsia="MS Mincho" w:hAnsi="Angsana New"/>
          <w:i/>
          <w:iCs/>
          <w:sz w:val="30"/>
          <w:szCs w:val="30"/>
        </w:rPr>
        <w:t>6</w:t>
      </w:r>
      <w:r w:rsidR="00802251" w:rsidRPr="00DF06DC">
        <w:rPr>
          <w:rFonts w:ascii="Angsana New" w:eastAsia="MS Mincho" w:hAnsi="Angsana New"/>
          <w:i/>
          <w:iCs/>
          <w:sz w:val="30"/>
          <w:szCs w:val="30"/>
        </w:rPr>
        <w:t>5</w:t>
      </w:r>
      <w:r w:rsidRPr="00DF06DC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1884" w:rsidRPr="00DF06DC">
        <w:rPr>
          <w:rFonts w:ascii="Angsana New" w:eastAsia="MS Mincho" w:hAnsi="Angsana New"/>
          <w:i/>
          <w:iCs/>
          <w:sz w:val="30"/>
          <w:szCs w:val="30"/>
        </w:rPr>
        <w:t>10</w:t>
      </w:r>
      <w:r w:rsidR="00C00F4D">
        <w:rPr>
          <w:rFonts w:ascii="Angsana New" w:eastAsia="MS Mincho" w:hAnsi="Angsana New"/>
          <w:i/>
          <w:iCs/>
          <w:sz w:val="30"/>
          <w:szCs w:val="30"/>
        </w:rPr>
        <w:t>.86</w:t>
      </w:r>
      <w:r w:rsidR="00841884" w:rsidRPr="00DF06DC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DF06DC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56E91A87" w14:textId="77777777" w:rsidR="00805E70" w:rsidRPr="00DF06DC" w:rsidRDefault="00805E70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F4F16E" w14:textId="319A0922" w:rsidR="003702FD" w:rsidRPr="00DF06DC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DF06DC">
        <w:rPr>
          <w:rFonts w:ascii="Angsana New" w:eastAsia="MS Mincho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DDEE917" w14:textId="77777777" w:rsidR="003702FD" w:rsidRPr="00DF06DC" w:rsidRDefault="003702FD" w:rsidP="003E5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BA11949" w14:textId="3BDFEF10" w:rsidR="00286960" w:rsidRPr="00DF06DC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06DC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DF06DC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DF06DC">
        <w:rPr>
          <w:rFonts w:ascii="Angsana New" w:eastAsia="MS Mincho" w:hAnsi="Angsana New"/>
          <w:sz w:val="30"/>
          <w:szCs w:val="30"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DF06DC">
        <w:rPr>
          <w:rFonts w:ascii="Angsana New" w:eastAsia="MS Mincho" w:hAnsi="Angsana New"/>
          <w:sz w:val="30"/>
          <w:szCs w:val="30"/>
        </w:rPr>
        <w:t xml:space="preserve"> 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โดยถือว่าข้อสมมติอื่นๆ คงที่ </w:t>
      </w:r>
    </w:p>
    <w:p w14:paraId="592196DB" w14:textId="675F3B65" w:rsidR="000A7C09" w:rsidRPr="00DF06DC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45"/>
        <w:gridCol w:w="1279"/>
        <w:gridCol w:w="268"/>
        <w:gridCol w:w="1279"/>
        <w:gridCol w:w="268"/>
        <w:gridCol w:w="1189"/>
        <w:gridCol w:w="251"/>
        <w:gridCol w:w="1201"/>
      </w:tblGrid>
      <w:tr w:rsidR="002608D9" w:rsidRPr="00DF06DC" w14:paraId="12A76595" w14:textId="77777777" w:rsidTr="00A31ECF">
        <w:trPr>
          <w:tblHeader/>
        </w:trPr>
        <w:tc>
          <w:tcPr>
            <w:tcW w:w="3510" w:type="dxa"/>
          </w:tcPr>
          <w:p w14:paraId="3CBEE261" w14:textId="77777777" w:rsidR="00015DCD" w:rsidRPr="00DF06DC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0CDB54C7" w:rsidR="00015DCD" w:rsidRPr="00DF06DC" w:rsidRDefault="00740CE7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DF06DC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DF06DC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DF06DC" w14:paraId="24ECF2B9" w14:textId="77777777" w:rsidTr="00A31ECF">
        <w:trPr>
          <w:tblHeader/>
        </w:trPr>
        <w:tc>
          <w:tcPr>
            <w:tcW w:w="3510" w:type="dxa"/>
          </w:tcPr>
          <w:p w14:paraId="3AF0BEF9" w14:textId="77777777" w:rsidR="00015DCD" w:rsidRPr="00DF06DC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DF06DC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DF06DC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DF06DC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DF06DC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DF06DC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DF06DC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DF06DC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DF06DC" w14:paraId="49C692B8" w14:textId="77777777" w:rsidTr="00A31ECF">
        <w:trPr>
          <w:tblHeader/>
        </w:trPr>
        <w:tc>
          <w:tcPr>
            <w:tcW w:w="3510" w:type="dxa"/>
          </w:tcPr>
          <w:p w14:paraId="312864C5" w14:textId="77777777" w:rsidR="00015DCD" w:rsidRPr="00DF06DC" w:rsidRDefault="00015DCD" w:rsidP="00C25C8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DF06DC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DF06DC" w14:paraId="2D1C1F5D" w14:textId="77777777" w:rsidTr="00A31ECF">
        <w:tc>
          <w:tcPr>
            <w:tcW w:w="3510" w:type="dxa"/>
          </w:tcPr>
          <w:p w14:paraId="61F78B36" w14:textId="2DD9A86C" w:rsidR="00015DCD" w:rsidRPr="00DF06DC" w:rsidRDefault="00015DCD" w:rsidP="00015DCD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802251"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0A485CF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DF06DC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E7607" w:rsidRPr="00DF06DC" w14:paraId="43EE44A6" w14:textId="77777777" w:rsidTr="00A31ECF">
        <w:tc>
          <w:tcPr>
            <w:tcW w:w="3510" w:type="dxa"/>
          </w:tcPr>
          <w:p w14:paraId="2AEC0D74" w14:textId="21D673DB" w:rsidR="009E7607" w:rsidRPr="00DF06DC" w:rsidRDefault="009E7607" w:rsidP="009E7607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CCCD403" w14:textId="3FC37948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(19,664)</w:t>
            </w:r>
          </w:p>
        </w:tc>
        <w:tc>
          <w:tcPr>
            <w:tcW w:w="270" w:type="dxa"/>
          </w:tcPr>
          <w:p w14:paraId="18EE4BC3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D350F" w14:textId="7E61142B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21,176</w:t>
            </w:r>
          </w:p>
        </w:tc>
        <w:tc>
          <w:tcPr>
            <w:tcW w:w="270" w:type="dxa"/>
          </w:tcPr>
          <w:p w14:paraId="29494349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72241" w14:textId="21C3A3F2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(7,892)</w:t>
            </w:r>
          </w:p>
        </w:tc>
        <w:tc>
          <w:tcPr>
            <w:tcW w:w="252" w:type="dxa"/>
          </w:tcPr>
          <w:p w14:paraId="78DA168A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9FA0F2" w14:textId="26BFC8D0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8,449</w:t>
            </w:r>
          </w:p>
        </w:tc>
      </w:tr>
      <w:tr w:rsidR="009E7607" w:rsidRPr="00DF06DC" w14:paraId="52EF3FB7" w14:textId="77777777" w:rsidTr="00A31ECF">
        <w:tc>
          <w:tcPr>
            <w:tcW w:w="3510" w:type="dxa"/>
          </w:tcPr>
          <w:p w14:paraId="70C76278" w14:textId="77777777" w:rsidR="009E7607" w:rsidRPr="00DF06DC" w:rsidRDefault="009E7607" w:rsidP="009E7607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2C198A1C" w:rsidR="009E7607" w:rsidRPr="00DF06DC" w:rsidRDefault="009E7607" w:rsidP="009E7607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5972DDA6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30B06" w14:textId="4681D8A5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20,923</w:t>
            </w:r>
          </w:p>
        </w:tc>
        <w:tc>
          <w:tcPr>
            <w:tcW w:w="270" w:type="dxa"/>
          </w:tcPr>
          <w:p w14:paraId="031AC637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82D9F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32E826" w14:textId="484F8CC5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(19,596)</w:t>
            </w:r>
          </w:p>
        </w:tc>
        <w:tc>
          <w:tcPr>
            <w:tcW w:w="270" w:type="dxa"/>
          </w:tcPr>
          <w:p w14:paraId="7D00CE2C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11DC4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2730F" w14:textId="6D4FBAD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8,384</w:t>
            </w:r>
          </w:p>
        </w:tc>
        <w:tc>
          <w:tcPr>
            <w:tcW w:w="252" w:type="dxa"/>
          </w:tcPr>
          <w:p w14:paraId="4A34D0B4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3436EF9" w14:textId="77777777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376374" w14:textId="5E71151A" w:rsidR="009E7607" w:rsidRPr="00DF06DC" w:rsidRDefault="009E7607" w:rsidP="009E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(7,898)</w:t>
            </w:r>
          </w:p>
        </w:tc>
      </w:tr>
      <w:tr w:rsidR="003E515F" w:rsidRPr="00DF06DC" w14:paraId="26A29581" w14:textId="77777777" w:rsidTr="00A31ECF">
        <w:tc>
          <w:tcPr>
            <w:tcW w:w="3510" w:type="dxa"/>
          </w:tcPr>
          <w:p w14:paraId="32F1985C" w14:textId="77777777" w:rsidR="003E515F" w:rsidRPr="00DF06DC" w:rsidRDefault="003E515F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6EDC88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F48D1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933B2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10F39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1FC90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A2E7A6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A9D7BC9" w14:textId="77777777" w:rsidR="003E515F" w:rsidRPr="00DF06DC" w:rsidRDefault="003E515F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64F" w:rsidRPr="00DF06DC" w14:paraId="467F0F79" w14:textId="77777777" w:rsidTr="00A31ECF">
        <w:tc>
          <w:tcPr>
            <w:tcW w:w="3510" w:type="dxa"/>
          </w:tcPr>
          <w:p w14:paraId="28449B4C" w14:textId="3223E0AC" w:rsidR="00EA364F" w:rsidRPr="00DF06DC" w:rsidRDefault="00EA364F" w:rsidP="00EA364F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802251"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6B066EC6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D49CA9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AED9E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A815F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1CB1D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69FAD0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C7F141" w14:textId="77777777" w:rsidR="00EA364F" w:rsidRPr="00DF06DC" w:rsidRDefault="00EA364F" w:rsidP="00EA3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02251" w:rsidRPr="00DF06DC" w14:paraId="220D3393" w14:textId="77777777" w:rsidTr="00A31ECF">
        <w:tc>
          <w:tcPr>
            <w:tcW w:w="3510" w:type="dxa"/>
          </w:tcPr>
          <w:p w14:paraId="13816C07" w14:textId="0F203340" w:rsidR="00802251" w:rsidRPr="00DF06DC" w:rsidRDefault="00802251" w:rsidP="00802251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19FE90" w14:textId="7FE4F4E3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(24,523)</w:t>
            </w:r>
          </w:p>
        </w:tc>
        <w:tc>
          <w:tcPr>
            <w:tcW w:w="270" w:type="dxa"/>
            <w:shd w:val="clear" w:color="auto" w:fill="auto"/>
          </w:tcPr>
          <w:p w14:paraId="6B47D917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602E15" w14:textId="71F479BC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26,519</w:t>
            </w:r>
          </w:p>
        </w:tc>
        <w:tc>
          <w:tcPr>
            <w:tcW w:w="270" w:type="dxa"/>
          </w:tcPr>
          <w:p w14:paraId="0AD4B6AC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08C33" w14:textId="5024BD02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(11,248)</w:t>
            </w:r>
          </w:p>
        </w:tc>
        <w:tc>
          <w:tcPr>
            <w:tcW w:w="252" w:type="dxa"/>
          </w:tcPr>
          <w:p w14:paraId="01BF3E59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C78A31" w14:textId="7008F533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12,129 </w:t>
            </w:r>
          </w:p>
        </w:tc>
      </w:tr>
      <w:tr w:rsidR="00802251" w:rsidRPr="00DF06DC" w14:paraId="3FA9CD05" w14:textId="77777777" w:rsidTr="00A31ECF">
        <w:tc>
          <w:tcPr>
            <w:tcW w:w="3510" w:type="dxa"/>
          </w:tcPr>
          <w:p w14:paraId="6517C740" w14:textId="77777777" w:rsidR="00802251" w:rsidRPr="00DF06DC" w:rsidRDefault="00802251" w:rsidP="00802251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5C43DC9B" w:rsidR="00802251" w:rsidRPr="00DF06DC" w:rsidRDefault="00802251" w:rsidP="00802251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1BB9F2A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CEE374" w14:textId="75D5EDB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26,181</w:t>
            </w:r>
          </w:p>
        </w:tc>
        <w:tc>
          <w:tcPr>
            <w:tcW w:w="270" w:type="dxa"/>
            <w:shd w:val="clear" w:color="auto" w:fill="auto"/>
          </w:tcPr>
          <w:p w14:paraId="4FF8AFE8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6A4361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813E29" w14:textId="30A7AB2B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(24,449)</w:t>
            </w:r>
          </w:p>
        </w:tc>
        <w:tc>
          <w:tcPr>
            <w:tcW w:w="270" w:type="dxa"/>
          </w:tcPr>
          <w:p w14:paraId="033A6D6F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161A55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EEC7D" w14:textId="10FD25A5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12,032 </w:t>
            </w:r>
          </w:p>
        </w:tc>
        <w:tc>
          <w:tcPr>
            <w:tcW w:w="252" w:type="dxa"/>
          </w:tcPr>
          <w:p w14:paraId="53435B4A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63E723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7057A" w14:textId="22A715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(11,270)</w:t>
            </w:r>
          </w:p>
        </w:tc>
      </w:tr>
    </w:tbl>
    <w:p w14:paraId="60932747" w14:textId="39295878" w:rsidR="008A634C" w:rsidRDefault="008A634C" w:rsidP="00607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233CD5D" w14:textId="77777777" w:rsidR="008A634C" w:rsidRDefault="008A6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9567D7E" w14:textId="18A3D79B" w:rsidR="00A940C6" w:rsidRPr="00DF06DC" w:rsidRDefault="00A940C6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60ED8F1" w14:textId="22403880" w:rsidR="00A940C6" w:rsidRPr="00DF06DC" w:rsidRDefault="00A940C6" w:rsidP="00A9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304213E" w14:textId="4F996F25" w:rsidR="00A940C6" w:rsidRPr="00DF06DC" w:rsidRDefault="00A940C6" w:rsidP="00A940C6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-63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/>
          <w:sz w:val="30"/>
          <w:szCs w:val="30"/>
          <w:cs/>
        </w:rPr>
        <w:tab/>
      </w:r>
      <w:r w:rsidRPr="00DF06DC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DF06DC">
        <w:rPr>
          <w:rFonts w:asciiTheme="majorBidi" w:hAnsiTheme="majorBidi" w:hint="cs"/>
          <w:sz w:val="30"/>
          <w:szCs w:val="30"/>
        </w:rPr>
        <w:t>-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607C25EE" w14:textId="77777777" w:rsidR="00A940C6" w:rsidRPr="00DF06DC" w:rsidRDefault="00A940C6" w:rsidP="00A940C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</w:rPr>
      </w:pPr>
    </w:p>
    <w:p w14:paraId="15C81692" w14:textId="5652D740" w:rsidR="00A940C6" w:rsidRPr="00DF06DC" w:rsidRDefault="00A940C6" w:rsidP="007B617A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DF06DC">
        <w:rPr>
          <w:rFonts w:asciiTheme="majorBidi" w:hAnsiTheme="majorBidi" w:hint="cs"/>
          <w:sz w:val="30"/>
          <w:szCs w:val="30"/>
        </w:rPr>
        <w:t>10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DF06DC">
        <w:rPr>
          <w:rFonts w:asciiTheme="majorBidi" w:hAnsiTheme="majorBidi" w:hint="cs"/>
          <w:sz w:val="30"/>
          <w:szCs w:val="30"/>
        </w:rPr>
        <w:t>2563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DF06DC">
        <w:rPr>
          <w:rFonts w:asciiTheme="majorBidi" w:hAnsiTheme="majorBidi" w:hint="cs"/>
          <w:sz w:val="30"/>
          <w:szCs w:val="30"/>
        </w:rPr>
        <w:t>2563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DF06DC">
        <w:rPr>
          <w:rFonts w:asciiTheme="majorBidi" w:hAnsiTheme="majorBidi" w:hint="cs"/>
          <w:sz w:val="30"/>
          <w:szCs w:val="30"/>
        </w:rPr>
        <w:t>AWC Share Plan 2020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DF06DC">
        <w:rPr>
          <w:rFonts w:asciiTheme="majorBidi" w:hAnsiTheme="majorBidi" w:hint="cs"/>
          <w:sz w:val="30"/>
          <w:szCs w:val="30"/>
        </w:rPr>
        <w:t xml:space="preserve">AWC Share Plan 2020 </w:t>
      </w:r>
      <w:r w:rsidR="007B617A" w:rsidRPr="00DF06DC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="007B617A" w:rsidRPr="00DF06DC">
        <w:rPr>
          <w:rFonts w:asciiTheme="majorBidi" w:hAnsiTheme="majorBidi"/>
          <w:sz w:val="30"/>
          <w:szCs w:val="30"/>
          <w:cs/>
        </w:rPr>
        <w:t xml:space="preserve"> </w:t>
      </w:r>
      <w:r w:rsidR="007B617A" w:rsidRPr="00DF06DC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3816A33A" w14:textId="77777777" w:rsidR="00A940C6" w:rsidRPr="00DF06DC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p w14:paraId="5780A6C9" w14:textId="4EC3E285" w:rsidR="00A940C6" w:rsidRPr="00DF06DC" w:rsidRDefault="00A940C6" w:rsidP="007A5D5B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DF06DC">
        <w:rPr>
          <w:rFonts w:asciiTheme="majorBidi" w:hAnsiTheme="majorBidi" w:hint="cs"/>
          <w:sz w:val="30"/>
          <w:szCs w:val="30"/>
        </w:rPr>
        <w:t xml:space="preserve">AWC Share Plan 2020 </w:t>
      </w:r>
      <w:r w:rsidRPr="00DF06DC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D8B4821" w14:textId="77777777" w:rsidR="00A940C6" w:rsidRPr="00DF06DC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3815"/>
        <w:gridCol w:w="5995"/>
      </w:tblGrid>
      <w:tr w:rsidR="00A31ECF" w:rsidRPr="00DF06DC" w14:paraId="71006378" w14:textId="77777777" w:rsidTr="00A31ECF">
        <w:trPr>
          <w:trHeight w:val="548"/>
        </w:trPr>
        <w:tc>
          <w:tcPr>
            <w:tcW w:w="3815" w:type="dxa"/>
            <w:hideMark/>
          </w:tcPr>
          <w:p w14:paraId="635B1565" w14:textId="77777777" w:rsidR="00A31ECF" w:rsidRPr="00DF06DC" w:rsidRDefault="00A31ECF" w:rsidP="005D7C4F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95" w:type="dxa"/>
            <w:hideMark/>
          </w:tcPr>
          <w:p w14:paraId="08A9B138" w14:textId="77777777" w:rsidR="00A31ECF" w:rsidRPr="00DF06DC" w:rsidRDefault="00A31EC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A31ECF" w:rsidRPr="00DF06DC" w14:paraId="4627F7A7" w14:textId="77777777" w:rsidTr="00A31ECF">
        <w:trPr>
          <w:trHeight w:val="378"/>
        </w:trPr>
        <w:tc>
          <w:tcPr>
            <w:tcW w:w="3815" w:type="dxa"/>
            <w:hideMark/>
          </w:tcPr>
          <w:p w14:paraId="36F4E04A" w14:textId="77777777" w:rsidR="00A31ECF" w:rsidRPr="00DF06DC" w:rsidRDefault="00A31ECF">
            <w:pPr>
              <w:pStyle w:val="ListParagraph"/>
              <w:tabs>
                <w:tab w:val="right" w:pos="3599"/>
              </w:tabs>
              <w:spacing w:line="256" w:lineRule="auto"/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995" w:type="dxa"/>
            <w:hideMark/>
          </w:tcPr>
          <w:p w14:paraId="0FABA00E" w14:textId="1AF8B3B2" w:rsidR="00A31ECF" w:rsidRPr="00DF06DC" w:rsidRDefault="00A31EC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A31ECF" w:rsidRPr="00DF06DC" w14:paraId="2616E2E0" w14:textId="77777777" w:rsidTr="00A31ECF">
        <w:trPr>
          <w:trHeight w:val="524"/>
        </w:trPr>
        <w:tc>
          <w:tcPr>
            <w:tcW w:w="3815" w:type="dxa"/>
            <w:hideMark/>
          </w:tcPr>
          <w:p w14:paraId="06548ED9" w14:textId="0AD64519" w:rsidR="00A31ECF" w:rsidRPr="00DF06DC" w:rsidRDefault="00A31ECF" w:rsidP="009D0FA8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798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995" w:type="dxa"/>
            <w:hideMark/>
          </w:tcPr>
          <w:p w14:paraId="0893B86D" w14:textId="6C495061" w:rsidR="00A31ECF" w:rsidRPr="00DF06DC" w:rsidRDefault="00A31EC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EB44BB" w:rsidRPr="00DF06DC">
              <w:rPr>
                <w:rFonts w:ascii="Angsana New" w:hAnsi="Angsana New" w:hint="cs"/>
                <w:sz w:val="30"/>
                <w:szCs w:val="30"/>
                <w:cs/>
              </w:rPr>
              <w:t>ั้งสิ้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นไม่เกิน 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DF06D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A31ECF" w:rsidRPr="00DF06DC" w14:paraId="0084E512" w14:textId="77777777" w:rsidTr="00A31ECF">
        <w:trPr>
          <w:trHeight w:val="1784"/>
        </w:trPr>
        <w:tc>
          <w:tcPr>
            <w:tcW w:w="3815" w:type="dxa"/>
            <w:hideMark/>
          </w:tcPr>
          <w:p w14:paraId="570A6478" w14:textId="77777777" w:rsidR="00A31ECF" w:rsidRPr="00DF06DC" w:rsidRDefault="00A31ECF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</w:rPr>
            </w:pP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995" w:type="dxa"/>
            <w:hideMark/>
          </w:tcPr>
          <w:p w14:paraId="2A46FDD7" w14:textId="3C2E6591" w:rsidR="00A31ECF" w:rsidRPr="00DF06DC" w:rsidRDefault="00A31EC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</w:rPr>
              <w:t>AWC Share Plan 2020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EB44BB"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ั้ง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โดยจะทยอยออกหุ้นทุกปีภายใน 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DF06DC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5A4545C2" w14:textId="77777777" w:rsidR="000A7C09" w:rsidRPr="00DF06DC" w:rsidRDefault="000A7C09" w:rsidP="00E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1DEA46" w14:textId="14E5F8D1" w:rsidR="00E062D1" w:rsidRPr="00DF06DC" w:rsidRDefault="00EA364F" w:rsidP="00E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สำหรับ</w:t>
      </w:r>
      <w:r w:rsidR="00A905F1"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DF06DC">
        <w:rPr>
          <w:rFonts w:ascii="Angsana New" w:hAnsi="Angsana New"/>
          <w:sz w:val="30"/>
          <w:szCs w:val="30"/>
        </w:rPr>
        <w:t xml:space="preserve"> 3</w:t>
      </w:r>
      <w:r w:rsidR="00A905F1"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A905F1"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</w:rPr>
        <w:t xml:space="preserve"> 256</w:t>
      </w:r>
      <w:r w:rsidR="00802251"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จำนวน</w:t>
      </w:r>
      <w:r w:rsidR="002D304B" w:rsidRPr="00DF06DC">
        <w:rPr>
          <w:rFonts w:ascii="Angsana New" w:hAnsi="Angsana New" w:hint="cs"/>
          <w:sz w:val="30"/>
          <w:szCs w:val="30"/>
          <w:cs/>
        </w:rPr>
        <w:t xml:space="preserve"> </w:t>
      </w:r>
      <w:r w:rsidR="002D304B" w:rsidRPr="00DF06DC">
        <w:rPr>
          <w:rFonts w:ascii="Angsana New" w:hAnsi="Angsana New"/>
          <w:sz w:val="30"/>
          <w:szCs w:val="30"/>
        </w:rPr>
        <w:t>16.75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</w:t>
      </w:r>
      <w:r w:rsidR="001345F2" w:rsidRPr="00DF06DC">
        <w:rPr>
          <w:rFonts w:ascii="Angsana New" w:hAnsi="Angsana New"/>
          <w:sz w:val="30"/>
          <w:szCs w:val="30"/>
        </w:rPr>
        <w:t xml:space="preserve"> </w:t>
      </w:r>
      <w:r w:rsidR="00476E1D" w:rsidRPr="00DF06DC">
        <w:rPr>
          <w:rFonts w:ascii="Angsana New" w:hAnsi="Angsana New"/>
          <w:sz w:val="30"/>
          <w:szCs w:val="30"/>
        </w:rPr>
        <w:t>16.</w:t>
      </w:r>
      <w:r w:rsidR="000C4B36" w:rsidRPr="00DF06DC">
        <w:rPr>
          <w:rFonts w:ascii="Angsana New" w:hAnsi="Angsana New"/>
          <w:sz w:val="30"/>
          <w:szCs w:val="30"/>
        </w:rPr>
        <w:t xml:space="preserve">72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ตามลำดับ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>(</w:t>
      </w:r>
      <w:r w:rsidR="00E062D1" w:rsidRPr="00DF06DC">
        <w:rPr>
          <w:rFonts w:ascii="Angsana New" w:hAnsi="Angsana New"/>
          <w:i/>
          <w:iCs/>
          <w:sz w:val="30"/>
          <w:szCs w:val="30"/>
        </w:rPr>
        <w:t>256</w:t>
      </w:r>
      <w:r w:rsidR="00802251" w:rsidRPr="00DF06DC">
        <w:rPr>
          <w:rFonts w:ascii="Angsana New" w:hAnsi="Angsana New"/>
          <w:i/>
          <w:iCs/>
          <w:sz w:val="30"/>
          <w:szCs w:val="30"/>
        </w:rPr>
        <w:t>5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02251" w:rsidRPr="00DF06DC">
        <w:rPr>
          <w:rFonts w:ascii="Angsana New" w:hAnsi="Angsana New"/>
          <w:i/>
          <w:iCs/>
          <w:sz w:val="30"/>
          <w:szCs w:val="30"/>
        </w:rPr>
        <w:t>11.28</w:t>
      </w:r>
      <w:r w:rsidR="00E062D1"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="00E062D1" w:rsidRPr="00DF06D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DF06D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02251" w:rsidRPr="00DF06DC">
        <w:rPr>
          <w:rFonts w:ascii="Angsana New" w:hAnsi="Angsana New"/>
          <w:i/>
          <w:iCs/>
          <w:sz w:val="30"/>
          <w:szCs w:val="30"/>
        </w:rPr>
        <w:t>10.67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DF06D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DF06D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062D1" w:rsidRPr="00DF06D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D3F3AC0" w14:textId="77777777" w:rsidR="00EA364F" w:rsidRPr="00DF06DC" w:rsidRDefault="00EA364F" w:rsidP="00E06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1B66223" w14:textId="77777777" w:rsidR="008A634C" w:rsidRDefault="008A6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>
        <w:rPr>
          <w:rFonts w:ascii="Angsana New" w:hAnsi="Angsana New"/>
          <w:b/>
          <w:bCs/>
          <w:sz w:val="30"/>
          <w:szCs w:val="30"/>
          <w:cs/>
          <w:lang w:eastAsia="en-GB"/>
        </w:rPr>
        <w:br w:type="page"/>
      </w:r>
    </w:p>
    <w:p w14:paraId="6DBDB45C" w14:textId="185A0D21" w:rsidR="00EA364F" w:rsidRPr="00DF06DC" w:rsidRDefault="00EA364F" w:rsidP="00EA3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DF06DC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21BD1ABF" w14:textId="77777777" w:rsidR="00EA364F" w:rsidRPr="00DF06DC" w:rsidRDefault="00EA364F" w:rsidP="00EA3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EA364F" w:rsidRPr="00DF06DC" w14:paraId="417E90CE" w14:textId="77777777" w:rsidTr="007A33F9">
        <w:tc>
          <w:tcPr>
            <w:tcW w:w="2430" w:type="dxa"/>
            <w:shd w:val="clear" w:color="auto" w:fill="auto"/>
          </w:tcPr>
          <w:p w14:paraId="6EB7C576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1F22ED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48B96AC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A1FFD48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84480DB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07103943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  <w:shd w:val="clear" w:color="auto" w:fill="auto"/>
          </w:tcPr>
          <w:p w14:paraId="147181CE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18D73BB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A9DBA1C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FF96A3C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E6D641F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45A701C8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  <w:shd w:val="clear" w:color="auto" w:fill="auto"/>
          </w:tcPr>
          <w:p w14:paraId="32FC2DB3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F71EFEA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10DAD37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BADC37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F9EFD87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0170EBD4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  <w:shd w:val="clear" w:color="auto" w:fill="auto"/>
          </w:tcPr>
          <w:p w14:paraId="6413D7F0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8500DAB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2294B9C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468E7D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5ED5440D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36A07D1E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  <w:shd w:val="clear" w:color="auto" w:fill="auto"/>
          </w:tcPr>
          <w:p w14:paraId="45ECABEF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8CC6F8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AB9D515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308149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3DDCB49F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DF06DC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F06DC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70A0F34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F616C2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D3D449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3783DD1F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  <w:shd w:val="clear" w:color="auto" w:fill="auto"/>
          </w:tcPr>
          <w:p w14:paraId="58C6B79E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shd w:val="clear" w:color="auto" w:fill="auto"/>
            <w:hideMark/>
          </w:tcPr>
          <w:p w14:paraId="5A7EFB91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5485DB57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E3C8780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63270CBE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6C20CDA8" w14:textId="18C2775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DF06DC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DF06DC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DF06DC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905F1"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31 </w:t>
            </w:r>
            <w:r w:rsidR="00A905F1"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DF06DC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</w:t>
            </w:r>
            <w:r w:rsidR="00802251"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</w:t>
            </w:r>
          </w:p>
        </w:tc>
      </w:tr>
      <w:tr w:rsidR="00EA364F" w:rsidRPr="00DF06DC" w14:paraId="2EB7DE5B" w14:textId="77777777" w:rsidTr="001A7CD7">
        <w:tc>
          <w:tcPr>
            <w:tcW w:w="2430" w:type="dxa"/>
          </w:tcPr>
          <w:p w14:paraId="2F860288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431BF120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F06DC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DF06DC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DF06DC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DF06DC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21FE2AAC" w14:textId="77777777" w:rsidR="00EA364F" w:rsidRPr="00DF06DC" w:rsidRDefault="00EA36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F06DC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DF06DC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A364F" w:rsidRPr="00DF06DC" w14:paraId="689C1987" w14:textId="77777777" w:rsidTr="001A7CD7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5EDA02AD" w14:textId="44FC683E" w:rsidR="00EA364F" w:rsidRPr="00DF06DC" w:rsidRDefault="00EA364F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6CA59AD6" w14:textId="56D818EE" w:rsidR="00EA364F" w:rsidRPr="00DF06DC" w:rsidRDefault="00EA364F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831E47A" w14:textId="1DB18100" w:rsidR="00EA364F" w:rsidRPr="00DF06DC" w:rsidRDefault="00EA364F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  <w:r w:rsidR="000768D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1D16E2FB" w14:textId="61776D25" w:rsidR="00EA364F" w:rsidRPr="00DF06DC" w:rsidRDefault="00604945" w:rsidP="00604945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2,685 </w:t>
            </w:r>
          </w:p>
        </w:tc>
        <w:tc>
          <w:tcPr>
            <w:tcW w:w="263" w:type="dxa"/>
            <w:shd w:val="clear" w:color="auto" w:fill="auto"/>
          </w:tcPr>
          <w:p w14:paraId="120E75AD" w14:textId="77777777" w:rsidR="00EA364F" w:rsidRPr="00DF06DC" w:rsidRDefault="00EA364F" w:rsidP="00604945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C5340E" w14:textId="296B5913" w:rsidR="00EA364F" w:rsidRPr="00DF06DC" w:rsidRDefault="00604945" w:rsidP="00604945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(1,4</w:t>
            </w:r>
            <w:r w:rsidR="003C2E10"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29</w:t>
            </w: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6ADE7E" w14:textId="77777777" w:rsidR="00EA364F" w:rsidRPr="00DF06DC" w:rsidRDefault="00EA364F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E666B6" w14:textId="5D2258E7" w:rsidR="00EA364F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</w:t>
            </w:r>
            <w:r w:rsidR="003A2252"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05</w:t>
            </w: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FF0CE9" w14:textId="77777777" w:rsidR="00EA364F" w:rsidRPr="00DF06DC" w:rsidRDefault="00EA364F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259F3AB6" w14:textId="0D6F0290" w:rsidR="00EA364F" w:rsidRPr="00DF06DC" w:rsidRDefault="00604945" w:rsidP="000E220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160"/>
                <w:tab w:val="decimal" w:pos="531"/>
                <w:tab w:val="left" w:pos="700"/>
                <w:tab w:val="decimal" w:pos="970"/>
                <w:tab w:val="left" w:pos="1390"/>
              </w:tabs>
              <w:autoSpaceDE w:val="0"/>
              <w:autoSpaceDN w:val="0"/>
              <w:adjustRightInd w:val="0"/>
              <w:spacing w:line="240" w:lineRule="auto"/>
              <w:ind w:right="-110" w:firstLine="61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6</w:t>
            </w:r>
            <w:r w:rsidR="003A2252"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51</w:t>
            </w:r>
          </w:p>
        </w:tc>
      </w:tr>
      <w:tr w:rsidR="00802251" w:rsidRPr="00DF06DC" w14:paraId="02AFBD23" w14:textId="77777777" w:rsidTr="001A7CD7">
        <w:trPr>
          <w:trHeight w:val="207"/>
        </w:trPr>
        <w:tc>
          <w:tcPr>
            <w:tcW w:w="2430" w:type="dxa"/>
            <w:shd w:val="clear" w:color="auto" w:fill="auto"/>
          </w:tcPr>
          <w:p w14:paraId="0772FD0F" w14:textId="78AC1A12" w:rsidR="00802251" w:rsidRPr="00DF06DC" w:rsidRDefault="00802251" w:rsidP="0080225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6162DBB3" w14:textId="7D7123C4" w:rsidR="00802251" w:rsidRPr="00DF06DC" w:rsidRDefault="00802251" w:rsidP="0080225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8934529" w14:textId="3DAEAF0C" w:rsidR="00802251" w:rsidRPr="00DF06DC" w:rsidRDefault="00802251" w:rsidP="0080225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  <w:r w:rsidR="000768D2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393" w:type="dxa"/>
            <w:shd w:val="clear" w:color="auto" w:fill="auto"/>
          </w:tcPr>
          <w:p w14:paraId="34D0F549" w14:textId="3DA31044" w:rsidR="00802251" w:rsidRPr="00DF06DC" w:rsidRDefault="00604945" w:rsidP="00604945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2,989 </w:t>
            </w:r>
          </w:p>
        </w:tc>
        <w:tc>
          <w:tcPr>
            <w:tcW w:w="263" w:type="dxa"/>
            <w:shd w:val="clear" w:color="auto" w:fill="auto"/>
          </w:tcPr>
          <w:p w14:paraId="4F5EBE9F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C3B015" w14:textId="2CDBB865" w:rsidR="00802251" w:rsidRPr="00DF06DC" w:rsidRDefault="00604945" w:rsidP="00604945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(914)</w:t>
            </w:r>
          </w:p>
        </w:tc>
        <w:tc>
          <w:tcPr>
            <w:tcW w:w="270" w:type="dxa"/>
            <w:shd w:val="clear" w:color="auto" w:fill="auto"/>
          </w:tcPr>
          <w:p w14:paraId="6E46D2B1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0DD1EE" w14:textId="5145EC11" w:rsidR="00802251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(526)</w:t>
            </w:r>
          </w:p>
        </w:tc>
        <w:tc>
          <w:tcPr>
            <w:tcW w:w="270" w:type="dxa"/>
            <w:shd w:val="clear" w:color="auto" w:fill="auto"/>
          </w:tcPr>
          <w:p w14:paraId="633B5F9D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77D0072A" w14:textId="28CED58D" w:rsidR="00802251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516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1,549</w:t>
            </w:r>
          </w:p>
        </w:tc>
      </w:tr>
      <w:tr w:rsidR="00802251" w:rsidRPr="00DF06DC" w14:paraId="0AD6DD56" w14:textId="77777777" w:rsidTr="001A7CD7">
        <w:tc>
          <w:tcPr>
            <w:tcW w:w="2430" w:type="dxa"/>
            <w:shd w:val="clear" w:color="auto" w:fill="auto"/>
          </w:tcPr>
          <w:p w14:paraId="478C3FD6" w14:textId="713B84D6" w:rsidR="00802251" w:rsidRPr="00DF06DC" w:rsidRDefault="00802251" w:rsidP="00802251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6A79CEE1" w14:textId="1363F670" w:rsidR="00802251" w:rsidRPr="00DF06DC" w:rsidRDefault="00802251" w:rsidP="0080225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E027B48" w14:textId="7CF1E15A" w:rsidR="00802251" w:rsidRPr="00DF06DC" w:rsidRDefault="00802251" w:rsidP="0080225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4.82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2040686D" w14:textId="33B3C2CA" w:rsidR="00802251" w:rsidRPr="00DF06DC" w:rsidRDefault="00604945" w:rsidP="00604945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3,579 </w:t>
            </w:r>
          </w:p>
        </w:tc>
        <w:tc>
          <w:tcPr>
            <w:tcW w:w="263" w:type="dxa"/>
            <w:shd w:val="clear" w:color="auto" w:fill="auto"/>
          </w:tcPr>
          <w:p w14:paraId="61F2ED52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8746D2" w14:textId="5A89B5A9" w:rsidR="00802251" w:rsidRPr="00DF06DC" w:rsidRDefault="00EA7C48" w:rsidP="00EA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72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hanging="1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       </w:t>
            </w:r>
            <w:r w:rsidR="00604945"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3B4AC92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D456B" w14:textId="027E3487" w:rsidR="00802251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(300)</w:t>
            </w:r>
          </w:p>
        </w:tc>
        <w:tc>
          <w:tcPr>
            <w:tcW w:w="270" w:type="dxa"/>
            <w:shd w:val="clear" w:color="auto" w:fill="auto"/>
          </w:tcPr>
          <w:p w14:paraId="006CCE53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933FF52" w14:textId="21E3418A" w:rsidR="00802251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3,279</w:t>
            </w:r>
          </w:p>
        </w:tc>
      </w:tr>
      <w:tr w:rsidR="00802251" w:rsidRPr="00DF06DC" w14:paraId="0F7DC566" w14:textId="77777777" w:rsidTr="001A7CD7">
        <w:tc>
          <w:tcPr>
            <w:tcW w:w="2430" w:type="dxa"/>
            <w:shd w:val="clear" w:color="auto" w:fill="auto"/>
          </w:tcPr>
          <w:p w14:paraId="6FF5E470" w14:textId="03D84DA9" w:rsidR="00802251" w:rsidRPr="00DF06DC" w:rsidRDefault="00802251" w:rsidP="00802251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47497F5E" w14:textId="77777777" w:rsidR="00802251" w:rsidRPr="00DF06DC" w:rsidRDefault="00802251" w:rsidP="00802251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9A81B87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4F6D6" w14:textId="1244A12B" w:rsidR="00802251" w:rsidRPr="00DF06DC" w:rsidRDefault="00604945" w:rsidP="00604945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9,253 </w:t>
            </w:r>
          </w:p>
        </w:tc>
        <w:tc>
          <w:tcPr>
            <w:tcW w:w="263" w:type="dxa"/>
            <w:shd w:val="clear" w:color="auto" w:fill="auto"/>
          </w:tcPr>
          <w:p w14:paraId="17EE660F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DF9BC" w14:textId="5841358B" w:rsidR="00802251" w:rsidRPr="00DF06DC" w:rsidRDefault="00604945" w:rsidP="00604945">
            <w:pPr>
              <w:tabs>
                <w:tab w:val="clear" w:pos="227"/>
                <w:tab w:val="clear" w:pos="454"/>
                <w:tab w:val="left" w:pos="0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(2,3</w:t>
            </w:r>
            <w:r w:rsidR="0092467F"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43</w:t>
            </w:r>
            <w:r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F26230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D8A73" w14:textId="68D969A9" w:rsidR="00802251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(1,4</w:t>
            </w:r>
            <w:r w:rsidR="0092467F"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31</w:t>
            </w:r>
            <w:r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554C3" w14:textId="77777777" w:rsidR="00802251" w:rsidRPr="00DF06DC" w:rsidRDefault="00802251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1A7C3" w14:textId="2B596213" w:rsidR="00802251" w:rsidRPr="00DF06DC" w:rsidRDefault="00604945" w:rsidP="00604945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5,4</w:t>
            </w:r>
            <w:r w:rsidR="0092467F" w:rsidRPr="00DF06DC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79</w:t>
            </w:r>
          </w:p>
        </w:tc>
      </w:tr>
    </w:tbl>
    <w:p w14:paraId="670AA08F" w14:textId="77777777" w:rsidR="00EA364F" w:rsidRPr="00DF06DC" w:rsidRDefault="00EA364F" w:rsidP="00EA364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  <w:r w:rsidRPr="00DF06DC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DF06DC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DF06DC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DF06DC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DF06DC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31F024E2" w14:textId="5AB8DE5E" w:rsidR="000A7C09" w:rsidRPr="00DF06DC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14"/>
          <w:szCs w:val="14"/>
        </w:rPr>
      </w:pPr>
      <w:r w:rsidRPr="00DF06DC">
        <w:rPr>
          <w:rFonts w:ascii="Angsana New" w:eastAsia="Times New Roman" w:hAnsi="Angsana New"/>
          <w:sz w:val="14"/>
          <w:szCs w:val="14"/>
        </w:rPr>
        <w:br w:type="page"/>
      </w:r>
    </w:p>
    <w:p w14:paraId="510B4D84" w14:textId="4CE9F3AF" w:rsidR="00287B73" w:rsidRPr="00DF06DC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DF06DC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1302"/>
        <w:gridCol w:w="774"/>
        <w:gridCol w:w="1640"/>
        <w:gridCol w:w="222"/>
        <w:gridCol w:w="1640"/>
        <w:gridCol w:w="222"/>
        <w:gridCol w:w="1640"/>
        <w:gridCol w:w="222"/>
        <w:gridCol w:w="1640"/>
      </w:tblGrid>
      <w:tr w:rsidR="005158D5" w:rsidRPr="00DF06DC" w14:paraId="3161BEBF" w14:textId="77777777" w:rsidTr="005D7C4F">
        <w:trPr>
          <w:tblHeader/>
        </w:trPr>
        <w:tc>
          <w:tcPr>
            <w:tcW w:w="2767" w:type="dxa"/>
          </w:tcPr>
          <w:p w14:paraId="38F222F2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337FC5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00E5F6BE" w:rsidR="005158D5" w:rsidRPr="00DF06DC" w:rsidRDefault="00C1706D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4F1452B6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59B5E010" w14:textId="18118179" w:rsidR="005158D5" w:rsidRPr="00DF06DC" w:rsidRDefault="00523028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802251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5158D5" w:rsidRPr="00DF06DC" w14:paraId="009E94E3" w14:textId="77777777" w:rsidTr="005D7C4F">
        <w:trPr>
          <w:tblHeader/>
        </w:trPr>
        <w:tc>
          <w:tcPr>
            <w:tcW w:w="2767" w:type="dxa"/>
          </w:tcPr>
          <w:p w14:paraId="0DDF85AC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317DA9F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8202231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DF06DC" w14:paraId="374F1636" w14:textId="77777777" w:rsidTr="005D7C4F">
        <w:trPr>
          <w:tblHeader/>
        </w:trPr>
        <w:tc>
          <w:tcPr>
            <w:tcW w:w="2767" w:type="dxa"/>
          </w:tcPr>
          <w:p w14:paraId="5EC26E27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6408B605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3D3BB9AE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DF06DC" w14:paraId="33C7C103" w14:textId="77777777" w:rsidTr="005D7C4F">
        <w:tc>
          <w:tcPr>
            <w:tcW w:w="2767" w:type="dxa"/>
          </w:tcPr>
          <w:p w14:paraId="7013F2D3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9" w:type="dxa"/>
          </w:tcPr>
          <w:p w14:paraId="4857875B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1D6418FE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DF06DC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DF06DC" w14:paraId="33A6C08F" w14:textId="77777777" w:rsidTr="005D7C4F">
        <w:tc>
          <w:tcPr>
            <w:tcW w:w="2767" w:type="dxa"/>
          </w:tcPr>
          <w:p w14:paraId="0B022EF5" w14:textId="6E11F706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CF3E49" w:rsidRPr="00DF06DC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6DD01E14" w14:textId="75A044ED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EE47E" w14:textId="3EE1C06F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30A01A" w14:textId="77777777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347AAF42" w14:textId="14709A72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A23816" w14:textId="77777777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74E9E47" w14:textId="22118038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ACE0E" w14:textId="77777777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5FB4C5" w14:textId="5D0BA04D" w:rsidR="00955C0A" w:rsidRPr="00DF06DC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02251" w:rsidRPr="00DF06DC" w14:paraId="711BCA50" w14:textId="77777777" w:rsidTr="005D7C4F">
        <w:tc>
          <w:tcPr>
            <w:tcW w:w="2767" w:type="dxa"/>
          </w:tcPr>
          <w:p w14:paraId="5B451A6B" w14:textId="6D091C92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51371DC" w14:textId="17776426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603C97B" w14:textId="25609C69" w:rsidR="00802251" w:rsidRPr="00DF06DC" w:rsidRDefault="00DD7C64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6A55553D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66B3F207" w14:textId="065D1CE6" w:rsidR="00802251" w:rsidRPr="00DF06DC" w:rsidRDefault="00DD7C64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058F3D3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0F8EB41B" w14:textId="7A9DA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70A02A1A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B7C0D6C" w14:textId="4DD39F1F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</w:tr>
      <w:tr w:rsidR="00802251" w:rsidRPr="00DF06DC" w14:paraId="059004E9" w14:textId="77777777" w:rsidTr="005D7C4F">
        <w:tc>
          <w:tcPr>
            <w:tcW w:w="2767" w:type="dxa"/>
          </w:tcPr>
          <w:p w14:paraId="5824F690" w14:textId="3D850834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D13CDA7" w14:textId="6BD2BD93" w:rsidR="00802251" w:rsidRPr="00DF06DC" w:rsidRDefault="00802251" w:rsidP="008022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C54341" w14:textId="729B63E5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B1E84E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929F46B" w14:textId="30381571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27EEC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41BD33E" w14:textId="60EE4774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3AB24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8497812" w14:textId="35D5AA2D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02251" w:rsidRPr="00DF06DC" w14:paraId="598F6C2F" w14:textId="77777777" w:rsidTr="005D7C4F">
        <w:tc>
          <w:tcPr>
            <w:tcW w:w="2767" w:type="dxa"/>
          </w:tcPr>
          <w:p w14:paraId="309A6D7B" w14:textId="119A041A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2F66C2F4" w14:textId="368A1EF7" w:rsidR="00802251" w:rsidRPr="00DF06DC" w:rsidRDefault="00802251" w:rsidP="008022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51D81F" w14:textId="3D2A523C" w:rsidR="00802251" w:rsidRPr="00DF06DC" w:rsidRDefault="00DD7C64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2DCC9B2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B32807E" w14:textId="1BA1A7DC" w:rsidR="00802251" w:rsidRPr="00DF06DC" w:rsidRDefault="00DD7C64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B78188C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952843B" w14:textId="007AA083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2DA7AF50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4FD6EC6" w14:textId="09838DFC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5F3F0E" w:rsidRPr="00DF06DC" w14:paraId="3D44AC51" w14:textId="77777777" w:rsidTr="005D7C4F">
        <w:tc>
          <w:tcPr>
            <w:tcW w:w="2767" w:type="dxa"/>
          </w:tcPr>
          <w:p w14:paraId="5751C637" w14:textId="77777777" w:rsidR="005F3F0E" w:rsidRPr="00DF06DC" w:rsidRDefault="005F3F0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772E078A" w14:textId="77777777" w:rsidR="005F3F0E" w:rsidRPr="00DF06DC" w:rsidRDefault="005F3F0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3BE437FD" w14:textId="77777777" w:rsidR="005F3F0E" w:rsidRPr="00DF06DC" w:rsidRDefault="005F3F0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C1706D" w:rsidRPr="00DF06DC" w14:paraId="6ED9F189" w14:textId="77777777" w:rsidTr="005D7C4F">
        <w:tc>
          <w:tcPr>
            <w:tcW w:w="2767" w:type="dxa"/>
          </w:tcPr>
          <w:p w14:paraId="7364E650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99" w:type="dxa"/>
          </w:tcPr>
          <w:p w14:paraId="00E46E1F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6153D5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C1706D" w:rsidRPr="00DF06DC" w14:paraId="76D30593" w14:textId="77777777" w:rsidTr="0023377A">
        <w:tc>
          <w:tcPr>
            <w:tcW w:w="2767" w:type="dxa"/>
          </w:tcPr>
          <w:p w14:paraId="3A14144C" w14:textId="7F7846CC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2F5B8772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74228FC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02251" w:rsidRPr="00DF06DC" w14:paraId="3C15657C" w14:textId="77777777" w:rsidTr="0023377A">
        <w:tc>
          <w:tcPr>
            <w:tcW w:w="2767" w:type="dxa"/>
          </w:tcPr>
          <w:p w14:paraId="2664E1B4" w14:textId="20EE342B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7338C43" w14:textId="6D542365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F989FF5" w14:textId="4ACC5D7F" w:rsidR="00802251" w:rsidRPr="00DF06DC" w:rsidRDefault="00DD7C64" w:rsidP="00DD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7D3D6DFD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B18A02" w14:textId="1D2BC0C8" w:rsidR="00802251" w:rsidRPr="00DF06DC" w:rsidRDefault="00DD7C64" w:rsidP="00DD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0E083563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6BF4D574" w14:textId="3EB3A3AE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2AADAFB7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43ABA99" w14:textId="34DA2E62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802251" w:rsidRPr="00DF06DC" w14:paraId="370430BD" w14:textId="77777777" w:rsidTr="0023377A">
        <w:tc>
          <w:tcPr>
            <w:tcW w:w="2767" w:type="dxa"/>
          </w:tcPr>
          <w:p w14:paraId="37A5E06E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5" w:name="_Hlk121766727"/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  <w:bookmarkEnd w:id="25"/>
          </w:p>
        </w:tc>
        <w:tc>
          <w:tcPr>
            <w:tcW w:w="899" w:type="dxa"/>
          </w:tcPr>
          <w:p w14:paraId="719FA6E3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244E2" w14:textId="3BDD1191" w:rsidR="00802251" w:rsidRPr="00DF06DC" w:rsidRDefault="00314D43" w:rsidP="0031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43" w:type="dxa"/>
          </w:tcPr>
          <w:p w14:paraId="61A953A9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7FB7820" w14:textId="417B1DED" w:rsidR="00802251" w:rsidRPr="00DF06DC" w:rsidRDefault="00314D43" w:rsidP="0031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43" w:type="dxa"/>
          </w:tcPr>
          <w:p w14:paraId="453C3586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1DE1D9D" w14:textId="6B68D562" w:rsidR="00802251" w:rsidRPr="00DF06DC" w:rsidRDefault="00802251" w:rsidP="00E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</w:tcPr>
          <w:p w14:paraId="3122D1E6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FDB316F" w14:textId="31637305" w:rsidR="00802251" w:rsidRPr="00DF06DC" w:rsidRDefault="00802251" w:rsidP="00E3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</w:tr>
      <w:tr w:rsidR="00802251" w:rsidRPr="00DF06DC" w14:paraId="4D3FBAF9" w14:textId="77777777" w:rsidTr="00F12C2C">
        <w:tc>
          <w:tcPr>
            <w:tcW w:w="2767" w:type="dxa"/>
          </w:tcPr>
          <w:p w14:paraId="6ABABC11" w14:textId="030B34DD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8CDBF48" w14:textId="5355A8BD" w:rsidR="00802251" w:rsidRPr="00DF06DC" w:rsidRDefault="00802251" w:rsidP="008022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3F0F525" w14:textId="47B8E148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02251" w:rsidRPr="00DF06DC" w14:paraId="1C8887DF" w14:textId="77777777" w:rsidTr="005D7C4F">
        <w:tc>
          <w:tcPr>
            <w:tcW w:w="2767" w:type="dxa"/>
          </w:tcPr>
          <w:p w14:paraId="20F4B46E" w14:textId="191C81B8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66BAAEDC" w14:textId="746F35F3" w:rsidR="00802251" w:rsidRPr="00DF06DC" w:rsidRDefault="00802251" w:rsidP="0080225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7801B598" w:rsidR="00802251" w:rsidRPr="00DF06DC" w:rsidRDefault="00314D43" w:rsidP="00314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166763CC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2B37EEF5" w:rsidR="00802251" w:rsidRPr="00DF06DC" w:rsidRDefault="00314D43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2FECA630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B05B74" w14:textId="7427BA6F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1CB126B8" w14:textId="77777777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2540B5B9" w:rsidR="00802251" w:rsidRPr="00DF06DC" w:rsidRDefault="00802251" w:rsidP="00802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</w:tr>
    </w:tbl>
    <w:p w14:paraId="6AC6217C" w14:textId="77777777" w:rsidR="00AE24EE" w:rsidRPr="00DF06DC" w:rsidRDefault="00AE24EE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BCF3FEF" w14:textId="4DE43783" w:rsidR="008362F2" w:rsidRPr="00DF06DC" w:rsidRDefault="005B29F8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bookmarkStart w:id="26" w:name="_Hlk121960438"/>
      <w:r w:rsidRPr="00DF06D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ออกหุ้นใหม่</w:t>
      </w:r>
    </w:p>
    <w:p w14:paraId="00F13232" w14:textId="77777777" w:rsidR="006C35C1" w:rsidRPr="00DF06DC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  <w:cs/>
        </w:rPr>
      </w:pPr>
    </w:p>
    <w:p w14:paraId="59D93872" w14:textId="78D0D53D" w:rsidR="00802251" w:rsidRPr="00DF06DC" w:rsidRDefault="00802251" w:rsidP="00C5048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AWC Shares Plan Tranche 1 </w:t>
      </w:r>
      <w:r w:rsidRPr="00DF06DC">
        <w:rPr>
          <w:rFonts w:ascii="Angsana New" w:hAnsi="Angsana New" w:hint="cs"/>
          <w:sz w:val="30"/>
          <w:szCs w:val="30"/>
          <w:cs/>
        </w:rPr>
        <w:t>และ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AWC Shares Plan Tranche 2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658,000 </w:t>
      </w:r>
      <w:r w:rsidRPr="00DF06DC">
        <w:rPr>
          <w:rFonts w:ascii="Angsana New" w:hAnsi="Angsana New" w:hint="cs"/>
          <w:sz w:val="30"/>
          <w:szCs w:val="30"/>
          <w:cs/>
        </w:rPr>
        <w:t>หุ้น และ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914,000 </w:t>
      </w:r>
      <w:r w:rsidRPr="00DF06DC">
        <w:rPr>
          <w:rFonts w:ascii="Angsana New" w:hAnsi="Angsana New" w:hint="cs"/>
          <w:sz w:val="30"/>
          <w:szCs w:val="30"/>
          <w:cs/>
        </w:rPr>
        <w:t>หุ้น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ตามลำดับ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 w:hint="cs"/>
          <w:sz w:val="30"/>
          <w:szCs w:val="30"/>
          <w:cs/>
        </w:rPr>
        <w:t>บาท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9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มีนาคม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2566</w:t>
      </w:r>
    </w:p>
    <w:p w14:paraId="2E6E6147" w14:textId="77777777" w:rsidR="00C50483" w:rsidRPr="00DF06DC" w:rsidRDefault="00C50483" w:rsidP="00C50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DE781AF" w14:textId="227767E3" w:rsidR="00523028" w:rsidRPr="00DF06DC" w:rsidRDefault="00324A77" w:rsidP="00324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 xml:space="preserve">บริษัทได้ออกหุ้นสามัญเพิ่มทุนตามโครงการ </w:t>
      </w:r>
      <w:r w:rsidRPr="00DF06DC">
        <w:rPr>
          <w:rFonts w:ascii="Angsana New" w:hAnsi="Angsana New"/>
          <w:sz w:val="30"/>
          <w:szCs w:val="30"/>
        </w:rPr>
        <w:t xml:space="preserve">AWC Shares Plan Tranche </w:t>
      </w:r>
      <w:r w:rsidR="00B277B1" w:rsidRPr="00DF06DC">
        <w:rPr>
          <w:rFonts w:ascii="Angsana New" w:hAnsi="Angsana New"/>
          <w:sz w:val="30"/>
          <w:szCs w:val="30"/>
        </w:rPr>
        <w:t xml:space="preserve">1 </w:t>
      </w:r>
      <w:r w:rsidRPr="00DF06DC">
        <w:rPr>
          <w:rFonts w:ascii="Angsana New" w:hAnsi="Angsana New"/>
          <w:sz w:val="30"/>
          <w:szCs w:val="30"/>
          <w:cs/>
        </w:rPr>
        <w:t>ให้แก่พนักงาน</w:t>
      </w:r>
      <w:r w:rsidR="003759B6" w:rsidRPr="00DF06DC">
        <w:rPr>
          <w:rFonts w:ascii="Angsana New" w:hAnsi="Angsana New" w:hint="cs"/>
          <w:sz w:val="30"/>
          <w:szCs w:val="30"/>
          <w:cs/>
        </w:rPr>
        <w:t>จำ</w:t>
      </w:r>
      <w:r w:rsidRPr="00DF06DC">
        <w:rPr>
          <w:rFonts w:ascii="Angsana New" w:hAnsi="Angsana New"/>
          <w:sz w:val="30"/>
          <w:szCs w:val="30"/>
          <w:cs/>
        </w:rPr>
        <w:t xml:space="preserve">นวน </w:t>
      </w:r>
      <w:r w:rsidRPr="00DF06DC">
        <w:rPr>
          <w:rFonts w:ascii="Angsana New" w:hAnsi="Angsana New"/>
          <w:sz w:val="30"/>
          <w:szCs w:val="30"/>
        </w:rPr>
        <w:t>389,900</w:t>
      </w:r>
      <w:r w:rsidRPr="00DF06DC">
        <w:rPr>
          <w:rFonts w:ascii="Angsana New" w:hAnsi="Angsana New"/>
          <w:sz w:val="30"/>
          <w:szCs w:val="30"/>
          <w:cs/>
        </w:rPr>
        <w:t xml:space="preserve"> หุ้น และ </w:t>
      </w:r>
      <w:r w:rsidRPr="00DF06DC">
        <w:rPr>
          <w:rFonts w:ascii="Angsana New" w:hAnsi="Angsana New"/>
          <w:sz w:val="30"/>
          <w:szCs w:val="30"/>
        </w:rPr>
        <w:t>380,800</w:t>
      </w:r>
      <w:r w:rsidRPr="00DF06DC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DF06DC">
        <w:rPr>
          <w:rFonts w:ascii="Angsana New" w:hAnsi="Angsana New"/>
          <w:sz w:val="30"/>
          <w:szCs w:val="30"/>
        </w:rPr>
        <w:t>1</w:t>
      </w:r>
      <w:r w:rsidRPr="00DF06DC">
        <w:rPr>
          <w:rFonts w:ascii="Angsana New" w:hAnsi="Angsana New"/>
          <w:sz w:val="30"/>
          <w:szCs w:val="30"/>
          <w:cs/>
        </w:rPr>
        <w:t xml:space="preserve"> บาท ซึ่งบริษัทได้จดทะเบียนเพิ่มทุนกับกระทรวงพาณิชย์แล้ว เมื่อวันที่ </w:t>
      </w:r>
      <w:r w:rsidR="003759B6" w:rsidRPr="00DF06DC">
        <w:rPr>
          <w:rFonts w:ascii="Angsana New" w:hAnsi="Angsana New"/>
          <w:sz w:val="30"/>
          <w:szCs w:val="30"/>
        </w:rPr>
        <w:t xml:space="preserve">          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มีนาคม </w:t>
      </w:r>
      <w:r w:rsidRPr="00DF06DC">
        <w:rPr>
          <w:rFonts w:ascii="Angsana New" w:hAnsi="Angsana New"/>
          <w:sz w:val="30"/>
          <w:szCs w:val="30"/>
        </w:rPr>
        <w:t>2565</w:t>
      </w:r>
      <w:r w:rsidRPr="00DF06DC">
        <w:rPr>
          <w:rFonts w:ascii="Angsana New" w:hAnsi="Angsana New"/>
          <w:sz w:val="30"/>
          <w:szCs w:val="30"/>
          <w:cs/>
        </w:rPr>
        <w:t xml:space="preserve"> และ </w:t>
      </w:r>
      <w:r w:rsidRPr="00DF06DC">
        <w:rPr>
          <w:rFonts w:ascii="Angsana New" w:hAnsi="Angsana New"/>
          <w:sz w:val="30"/>
          <w:szCs w:val="30"/>
        </w:rPr>
        <w:t>25</w:t>
      </w:r>
      <w:r w:rsidRPr="00DF06DC">
        <w:rPr>
          <w:rFonts w:ascii="Angsana New" w:hAnsi="Angsana New"/>
          <w:sz w:val="30"/>
          <w:szCs w:val="30"/>
          <w:cs/>
        </w:rPr>
        <w:t xml:space="preserve"> เมษายน </w:t>
      </w:r>
      <w:r w:rsidRPr="00DF06DC">
        <w:rPr>
          <w:rFonts w:ascii="Angsana New" w:hAnsi="Angsana New"/>
          <w:sz w:val="30"/>
          <w:szCs w:val="30"/>
        </w:rPr>
        <w:t>2565</w:t>
      </w:r>
      <w:r w:rsidRPr="00DF06DC">
        <w:rPr>
          <w:rFonts w:ascii="Angsana New" w:hAnsi="Angsana New"/>
          <w:sz w:val="30"/>
          <w:szCs w:val="30"/>
          <w:cs/>
        </w:rPr>
        <w:t xml:space="preserve"> ตามล</w:t>
      </w:r>
      <w:r w:rsidR="003759B6" w:rsidRPr="00DF06DC">
        <w:rPr>
          <w:rFonts w:ascii="Angsana New" w:hAnsi="Angsana New" w:hint="cs"/>
          <w:sz w:val="30"/>
          <w:szCs w:val="30"/>
          <w:cs/>
        </w:rPr>
        <w:t>ำ</w:t>
      </w:r>
      <w:r w:rsidRPr="00DF06DC">
        <w:rPr>
          <w:rFonts w:ascii="Angsana New" w:hAnsi="Angsana New"/>
          <w:sz w:val="30"/>
          <w:szCs w:val="30"/>
          <w:cs/>
        </w:rPr>
        <w:t>ดับ</w:t>
      </w:r>
    </w:p>
    <w:bookmarkEnd w:id="26"/>
    <w:p w14:paraId="19FF3A39" w14:textId="77777777" w:rsidR="00523028" w:rsidRPr="00DF06DC" w:rsidRDefault="00523028" w:rsidP="009B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</w:rPr>
      </w:pPr>
    </w:p>
    <w:p w14:paraId="2E9880F6" w14:textId="4566F62F" w:rsidR="0024686B" w:rsidRPr="00DF06DC" w:rsidRDefault="0024686B" w:rsidP="0052302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DF06D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ส่วนเกินมูลค่าหุ้น</w:t>
      </w:r>
    </w:p>
    <w:p w14:paraId="6CDB2EA7" w14:textId="77777777" w:rsidR="0024686B" w:rsidRPr="00DF06DC" w:rsidRDefault="0024686B" w:rsidP="009B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</w:rPr>
      </w:pPr>
    </w:p>
    <w:p w14:paraId="3735F661" w14:textId="5D3D8232" w:rsidR="00C46303" w:rsidRPr="00DF06DC" w:rsidRDefault="0024686B" w:rsidP="005B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DF06DC">
        <w:rPr>
          <w:rFonts w:ascii="Angsana New" w:hAnsi="Angsana New"/>
          <w:sz w:val="30"/>
          <w:szCs w:val="30"/>
        </w:rPr>
        <w:t>.</w:t>
      </w:r>
      <w:r w:rsidRPr="00DF06DC">
        <w:rPr>
          <w:rFonts w:ascii="Angsana New" w:hAnsi="Angsana New" w:hint="cs"/>
          <w:sz w:val="30"/>
          <w:szCs w:val="30"/>
          <w:cs/>
        </w:rPr>
        <w:t>ศ</w:t>
      </w:r>
      <w:r w:rsidRPr="00DF06DC">
        <w:rPr>
          <w:rFonts w:ascii="Angsana New" w:hAnsi="Angsana New"/>
          <w:sz w:val="30"/>
          <w:szCs w:val="30"/>
        </w:rPr>
        <w:t xml:space="preserve">. 2535 </w:t>
      </w:r>
      <w:r w:rsidRPr="00DF06DC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DF06DC">
        <w:rPr>
          <w:rFonts w:ascii="Angsana New" w:hAnsi="Angsana New"/>
          <w:sz w:val="30"/>
          <w:szCs w:val="30"/>
        </w:rPr>
        <w:t xml:space="preserve">51 </w:t>
      </w:r>
      <w:r w:rsidRPr="00DF06DC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DF06DC">
        <w:rPr>
          <w:rFonts w:ascii="Angsana New" w:hAnsi="Angsana New"/>
          <w:sz w:val="30"/>
          <w:szCs w:val="30"/>
        </w:rPr>
        <w:t>(“</w:t>
      </w:r>
      <w:r w:rsidRPr="00DF06DC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DF06DC">
        <w:rPr>
          <w:rFonts w:ascii="Angsana New" w:hAnsi="Angsana New"/>
          <w:sz w:val="30"/>
          <w:szCs w:val="30"/>
        </w:rPr>
        <w:t>”)</w:t>
      </w:r>
      <w:r w:rsidRPr="00DF06DC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1BB8ABDB" w14:textId="47848928" w:rsidR="000A7C09" w:rsidRPr="00DF06DC" w:rsidRDefault="000A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</w:rPr>
        <w:br w:type="page"/>
      </w:r>
    </w:p>
    <w:p w14:paraId="68CF603F" w14:textId="587C503D" w:rsidR="00F216AE" w:rsidRPr="00DF06DC" w:rsidRDefault="00F216AE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F7A8B" w:rsidRPr="00DF06DC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  <w:r w:rsidR="00FF7A8B" w:rsidRPr="00DF06DC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6AC3942" w14:textId="77777777" w:rsidR="00F216AE" w:rsidRPr="00DF06DC" w:rsidRDefault="00F216AE" w:rsidP="009B4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2"/>
          <w:szCs w:val="22"/>
        </w:rPr>
      </w:pPr>
    </w:p>
    <w:p w14:paraId="40201FBF" w14:textId="139A80F6" w:rsidR="007E5772" w:rsidRPr="00DF06DC" w:rsidRDefault="002157F5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 w:rsidRPr="00DF06DC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 w:rsidRPr="00DF06DC">
        <w:rPr>
          <w:rFonts w:ascii="Angsana New" w:hAnsi="Angsana New"/>
          <w:sz w:val="30"/>
          <w:szCs w:val="30"/>
        </w:rPr>
        <w:t>.</w:t>
      </w:r>
      <w:r w:rsidR="00E56F93" w:rsidRPr="00DF06DC">
        <w:rPr>
          <w:rFonts w:ascii="Angsana New" w:hAnsi="Angsana New" w:hint="cs"/>
          <w:sz w:val="30"/>
          <w:szCs w:val="30"/>
          <w:cs/>
        </w:rPr>
        <w:t>ศ</w:t>
      </w:r>
      <w:r w:rsidR="00E56F93" w:rsidRPr="00DF06DC">
        <w:rPr>
          <w:rFonts w:ascii="Angsana New" w:hAnsi="Angsana New"/>
          <w:sz w:val="30"/>
          <w:szCs w:val="30"/>
        </w:rPr>
        <w:t xml:space="preserve">. 2535 </w:t>
      </w:r>
      <w:r w:rsidR="00E56F93" w:rsidRPr="00DF06DC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E56F93" w:rsidRPr="00DF06DC">
        <w:rPr>
          <w:rFonts w:ascii="Angsana New" w:hAnsi="Angsana New"/>
          <w:sz w:val="30"/>
          <w:szCs w:val="30"/>
        </w:rPr>
        <w:t>116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DF06DC">
        <w:rPr>
          <w:rFonts w:ascii="Angsana New" w:hAnsi="Angsana New"/>
          <w:sz w:val="30"/>
          <w:szCs w:val="30"/>
        </w:rPr>
        <w:t>“</w:t>
      </w:r>
      <w:r w:rsidRPr="00DF06DC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F06DC">
        <w:rPr>
          <w:rFonts w:ascii="Angsana New" w:hAnsi="Angsana New"/>
          <w:sz w:val="30"/>
          <w:szCs w:val="30"/>
        </w:rPr>
        <w:t xml:space="preserve">”) </w:t>
      </w:r>
      <w:r w:rsidRPr="00DF06DC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DF06DC">
        <w:rPr>
          <w:rFonts w:ascii="Angsana New" w:hAnsi="Angsana New"/>
          <w:spacing w:val="-4"/>
          <w:sz w:val="30"/>
          <w:szCs w:val="30"/>
        </w:rPr>
        <w:t xml:space="preserve"> 5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 w:rsidRPr="00DF06DC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 w:rsidRPr="00DF06DC">
        <w:rPr>
          <w:rFonts w:ascii="Angsana New" w:hAnsi="Angsana New"/>
          <w:spacing w:val="-4"/>
          <w:sz w:val="30"/>
          <w:szCs w:val="30"/>
        </w:rPr>
        <w:t>(</w:t>
      </w:r>
      <w:r w:rsidR="00E56F93" w:rsidRPr="00DF06DC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 w:rsidRPr="00DF06DC">
        <w:rPr>
          <w:rFonts w:ascii="Angsana New" w:hAnsi="Angsana New"/>
          <w:spacing w:val="-4"/>
          <w:sz w:val="30"/>
          <w:szCs w:val="30"/>
        </w:rPr>
        <w:t>)</w:t>
      </w:r>
      <w:r w:rsidRPr="00DF06DC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DF06DC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DF06DC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Pr="00DF06DC">
        <w:rPr>
          <w:rFonts w:ascii="Angsana New" w:hAnsi="Angsana New"/>
          <w:spacing w:val="-4"/>
          <w:sz w:val="30"/>
          <w:szCs w:val="30"/>
        </w:rPr>
        <w:t xml:space="preserve"> 10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DF06DC">
        <w:rPr>
          <w:rFonts w:ascii="Angsana New" w:hAnsi="Angsana New" w:hint="cs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เงิน</w:t>
      </w:r>
      <w:r w:rsidR="007B617A" w:rsidRPr="00DF06DC">
        <w:rPr>
          <w:rFonts w:ascii="Angsana New" w:hAnsi="Angsana New" w:hint="cs"/>
          <w:sz w:val="30"/>
          <w:szCs w:val="30"/>
          <w:cs/>
        </w:rPr>
        <w:t>สำ</w:t>
      </w:r>
      <w:r w:rsidRPr="00DF06DC">
        <w:rPr>
          <w:rFonts w:ascii="Angsana New" w:hAnsi="Angsana New"/>
          <w:sz w:val="30"/>
          <w:szCs w:val="30"/>
          <w:cs/>
        </w:rPr>
        <w:t>รองนี้จะนำไปจ่ายเป็นเงินปันผลไม่ได้</w:t>
      </w:r>
    </w:p>
    <w:p w14:paraId="115981C8" w14:textId="77777777" w:rsidR="008E05CB" w:rsidRPr="00DF06DC" w:rsidRDefault="008E05CB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9C95BA" w14:textId="6F0D7B56" w:rsidR="000D1276" w:rsidRPr="00DF06DC" w:rsidRDefault="000D1276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DF06DC">
        <w:rPr>
          <w:rFonts w:ascii="Angsana New" w:hAnsi="Angsana New"/>
          <w:sz w:val="30"/>
          <w:szCs w:val="30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F06DC">
        <w:rPr>
          <w:rFonts w:ascii="Angsana New" w:hAnsi="Angsana New"/>
          <w:sz w:val="30"/>
          <w:szCs w:val="30"/>
        </w:rPr>
        <w:t>256</w:t>
      </w:r>
      <w:r w:rsidR="00802251"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บริษัทได้จัดสรรสำรองตามกฎหมายเป็นจำนวนเงิน </w:t>
      </w:r>
      <w:r w:rsidR="00E91574" w:rsidRPr="00DF06DC">
        <w:rPr>
          <w:rFonts w:ascii="Angsana New" w:hAnsi="Angsana New"/>
          <w:sz w:val="30"/>
          <w:szCs w:val="30"/>
        </w:rPr>
        <w:t>8</w:t>
      </w:r>
      <w:r w:rsidR="000B0527">
        <w:rPr>
          <w:rFonts w:ascii="Angsana New" w:hAnsi="Angsana New"/>
          <w:sz w:val="30"/>
          <w:szCs w:val="30"/>
        </w:rPr>
        <w:t>5</w:t>
      </w:r>
      <w:r w:rsidR="00E91574" w:rsidRPr="00DF06DC">
        <w:rPr>
          <w:rFonts w:ascii="Angsana New" w:hAnsi="Angsana New"/>
          <w:sz w:val="30"/>
          <w:szCs w:val="30"/>
        </w:rPr>
        <w:t>.4</w:t>
      </w:r>
      <w:r w:rsidR="00EA7C48">
        <w:rPr>
          <w:rFonts w:ascii="Angsana New" w:hAnsi="Angsana New"/>
          <w:sz w:val="30"/>
          <w:szCs w:val="30"/>
        </w:rPr>
        <w:t>3</w:t>
      </w:r>
      <w:r w:rsidR="00AE24EE"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F06DC">
        <w:rPr>
          <w:rFonts w:ascii="Angsana New" w:hAnsi="Angsana New"/>
          <w:i/>
          <w:iCs/>
          <w:sz w:val="30"/>
          <w:szCs w:val="30"/>
        </w:rPr>
        <w:t>256</w:t>
      </w:r>
      <w:r w:rsidR="00802251" w:rsidRPr="00DF06DC">
        <w:rPr>
          <w:rFonts w:ascii="Angsana New" w:hAnsi="Angsana New"/>
          <w:i/>
          <w:iCs/>
          <w:sz w:val="30"/>
          <w:szCs w:val="30"/>
        </w:rPr>
        <w:t>5</w:t>
      </w:r>
      <w:r w:rsidRPr="00DF06DC">
        <w:rPr>
          <w:rFonts w:ascii="Angsana New" w:hAnsi="Angsana New"/>
          <w:i/>
          <w:iCs/>
          <w:sz w:val="30"/>
          <w:szCs w:val="30"/>
        </w:rPr>
        <w:t xml:space="preserve">: </w:t>
      </w:r>
      <w:r w:rsidR="00802251" w:rsidRPr="00DF06DC">
        <w:rPr>
          <w:rFonts w:ascii="Angsana New" w:hAnsi="Angsana New"/>
          <w:i/>
          <w:iCs/>
          <w:sz w:val="30"/>
          <w:szCs w:val="30"/>
        </w:rPr>
        <w:t>10.60</w:t>
      </w:r>
      <w:r w:rsidR="00523028" w:rsidRPr="00DF06DC">
        <w:rPr>
          <w:rFonts w:ascii="Angsana New" w:hAnsi="Angsana New"/>
          <w:i/>
          <w:iCs/>
          <w:sz w:val="30"/>
          <w:szCs w:val="30"/>
        </w:rPr>
        <w:t xml:space="preserve"> </w:t>
      </w:r>
      <w:r w:rsidR="008859B4" w:rsidRPr="00DF06D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F06D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733D1BE" w14:textId="749CC9A8" w:rsidR="005B29F8" w:rsidRPr="00DF06DC" w:rsidRDefault="005B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096E3E7" w14:textId="1D60DD3B" w:rsidR="00893110" w:rsidRPr="00DF06DC" w:rsidRDefault="00893110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73D26D3" w14:textId="77777777" w:rsidR="00D27798" w:rsidRPr="00DF06DC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65F1C4D" w14:textId="77777777" w:rsidR="009E61C3" w:rsidRPr="00DF06DC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9CD56CB" w14:textId="77777777" w:rsidR="009E61C3" w:rsidRPr="00DF06DC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772A7" w14:textId="78730AA0" w:rsidR="009E61C3" w:rsidRPr="00DF06DC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hint="eastAsia"/>
          <w:sz w:val="30"/>
          <w:szCs w:val="30"/>
          <w:cs/>
        </w:rPr>
        <w:t>•</w:t>
      </w:r>
      <w:r w:rsidRPr="00DF06DC">
        <w:rPr>
          <w:rFonts w:asciiTheme="majorBidi" w:hAnsiTheme="majorBidi"/>
          <w:sz w:val="30"/>
          <w:szCs w:val="30"/>
          <w:cs/>
        </w:rPr>
        <w:tab/>
      </w:r>
      <w:r w:rsidRPr="00DF06DC">
        <w:rPr>
          <w:rFonts w:asciiTheme="majorBidi" w:hAnsiTheme="majorBidi" w:hint="cs"/>
          <w:sz w:val="30"/>
          <w:szCs w:val="30"/>
          <w:cs/>
        </w:rPr>
        <w:t>ส่วนงาน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DF06DC">
        <w:rPr>
          <w:rFonts w:asciiTheme="majorBidi" w:hAnsiTheme="majorBidi"/>
          <w:sz w:val="30"/>
          <w:szCs w:val="30"/>
        </w:rPr>
        <w:t>1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58464064" w14:textId="69876936" w:rsidR="009E61C3" w:rsidRPr="00DF06DC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hint="eastAsia"/>
          <w:sz w:val="30"/>
          <w:szCs w:val="30"/>
          <w:cs/>
        </w:rPr>
        <w:t>•</w:t>
      </w:r>
      <w:r w:rsidRPr="00DF06DC">
        <w:rPr>
          <w:rFonts w:asciiTheme="majorBidi" w:hAnsiTheme="majorBidi"/>
          <w:sz w:val="30"/>
          <w:szCs w:val="30"/>
          <w:cs/>
        </w:rPr>
        <w:tab/>
      </w:r>
      <w:r w:rsidRPr="00DF06DC">
        <w:rPr>
          <w:rFonts w:asciiTheme="majorBidi" w:hAnsiTheme="majorBidi" w:hint="cs"/>
          <w:sz w:val="30"/>
          <w:szCs w:val="30"/>
          <w:cs/>
        </w:rPr>
        <w:t>ส่วนงาน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DF06DC">
        <w:rPr>
          <w:rFonts w:asciiTheme="majorBidi" w:hAnsiTheme="majorBidi"/>
          <w:sz w:val="30"/>
          <w:szCs w:val="30"/>
        </w:rPr>
        <w:t>2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ให้เช่าและให้บริการอาคารพาณิชยกรรม</w:t>
      </w:r>
    </w:p>
    <w:p w14:paraId="1A21205C" w14:textId="77777777" w:rsidR="009E61C3" w:rsidRPr="00DF06DC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8ECD0BC" w14:textId="03E32FB5" w:rsidR="00CE631E" w:rsidRPr="00DF06DC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DF06DC" w:rsidSect="00F52B7F">
          <w:headerReference w:type="default" r:id="rId2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DF06DC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48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78"/>
        <w:gridCol w:w="1172"/>
        <w:gridCol w:w="180"/>
        <w:gridCol w:w="1260"/>
        <w:gridCol w:w="270"/>
        <w:gridCol w:w="1170"/>
        <w:gridCol w:w="180"/>
        <w:gridCol w:w="1442"/>
      </w:tblGrid>
      <w:tr w:rsidR="00782EA1" w:rsidRPr="00DF06DC" w14:paraId="5B832BE1" w14:textId="77777777" w:rsidTr="00C1706D">
        <w:trPr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DF06DC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32" w:type="dxa"/>
            <w:gridSpan w:val="16"/>
            <w:vAlign w:val="bottom"/>
          </w:tcPr>
          <w:p w14:paraId="016003EC" w14:textId="6E4A8648" w:rsidR="00782EA1" w:rsidRPr="00DF06DC" w:rsidRDefault="00740CE7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DF06DC" w14:paraId="7A1C3D6E" w14:textId="77777777" w:rsidTr="00C1706D">
        <w:trPr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DF06DC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DF06DC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DF06DC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88621B2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78" w:type="dxa"/>
            <w:vAlign w:val="bottom"/>
          </w:tcPr>
          <w:p w14:paraId="701A14AA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35FB652" w14:textId="77777777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DF06DC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291AD1" w:rsidRPr="00DF06DC" w14:paraId="40AB7743" w14:textId="77777777" w:rsidTr="00C1706D">
        <w:trPr>
          <w:cantSplit/>
          <w:tblHeader/>
        </w:trPr>
        <w:tc>
          <w:tcPr>
            <w:tcW w:w="3407" w:type="dxa"/>
          </w:tcPr>
          <w:p w14:paraId="52374AF4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34D61" w14:textId="42EE47D9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  <w:vAlign w:val="center"/>
          </w:tcPr>
          <w:p w14:paraId="66FC5ACD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345F22" w14:textId="24141FD1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</w:tcPr>
          <w:p w14:paraId="46329470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56FF759E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  <w:vAlign w:val="center"/>
          </w:tcPr>
          <w:p w14:paraId="393939C1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369721C" w14:textId="17B1CE51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78" w:type="dxa"/>
          </w:tcPr>
          <w:p w14:paraId="5F4B8392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3539A520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  <w:vAlign w:val="center"/>
          </w:tcPr>
          <w:p w14:paraId="713A4A70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00E5BE41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270" w:type="dxa"/>
          </w:tcPr>
          <w:p w14:paraId="0308E1C1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5AEA7BEC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  <w:vAlign w:val="center"/>
          </w:tcPr>
          <w:p w14:paraId="782DE4CA" w14:textId="77777777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13AF21AC" w14:textId="6BCF4819" w:rsidR="00291AD1" w:rsidRPr="00DF06DC" w:rsidRDefault="00291AD1" w:rsidP="00291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</w:t>
            </w:r>
            <w:r w:rsidR="00802251" w:rsidRPr="00DF06DC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</w:p>
        </w:tc>
      </w:tr>
      <w:tr w:rsidR="00F429AE" w:rsidRPr="00DF06DC" w14:paraId="649B1BEE" w14:textId="77777777" w:rsidTr="00C1706D">
        <w:trPr>
          <w:cantSplit/>
          <w:tblHeader/>
        </w:trPr>
        <w:tc>
          <w:tcPr>
            <w:tcW w:w="3407" w:type="dxa"/>
          </w:tcPr>
          <w:p w14:paraId="674E9605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DE2B36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022C97F4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CE1D3F" w14:textId="3C4F2239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544B6CF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25E129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303B8E71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7D44B25" w14:textId="6992C683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653B494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44363CF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5858F86E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F7418" w14:textId="1C271EE1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559847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FBFDAA6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1E33D9A4" w14:textId="7777777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4631190F" w14:textId="57DD5467" w:rsidR="00F429AE" w:rsidRPr="00DF06DC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37CF" w:rsidRPr="00DF06DC" w14:paraId="43AE285C" w14:textId="77777777" w:rsidTr="00C1706D">
        <w:trPr>
          <w:cantSplit/>
          <w:tblHeader/>
        </w:trPr>
        <w:tc>
          <w:tcPr>
            <w:tcW w:w="3407" w:type="dxa"/>
          </w:tcPr>
          <w:p w14:paraId="7048B0EB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432" w:type="dxa"/>
            <w:gridSpan w:val="16"/>
            <w:shd w:val="clear" w:color="auto" w:fill="auto"/>
            <w:vAlign w:val="center"/>
          </w:tcPr>
          <w:p w14:paraId="2FB81298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F06DC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A37CF" w:rsidRPr="00DF06DC" w14:paraId="7BC7A292" w14:textId="77777777" w:rsidTr="00C1706D">
        <w:trPr>
          <w:cantSplit/>
          <w:trHeight w:val="236"/>
        </w:trPr>
        <w:tc>
          <w:tcPr>
            <w:tcW w:w="3407" w:type="dxa"/>
          </w:tcPr>
          <w:p w14:paraId="0B4F34C8" w14:textId="77777777" w:rsidR="00AA37CF" w:rsidRPr="00DF06DC" w:rsidRDefault="00245E56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5B8057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575942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4BB2D59" w14:textId="77777777" w:rsidR="00AA37CF" w:rsidRPr="00DF06DC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F00AE" w:rsidRPr="00DF06DC" w14:paraId="43FCC158" w14:textId="77777777" w:rsidTr="00101448">
        <w:trPr>
          <w:cantSplit/>
          <w:trHeight w:val="236"/>
        </w:trPr>
        <w:tc>
          <w:tcPr>
            <w:tcW w:w="3407" w:type="dxa"/>
          </w:tcPr>
          <w:p w14:paraId="34B4A2D1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0D6F56F" w14:textId="539EE624" w:rsidR="00EF00AE" w:rsidRPr="00DF06DC" w:rsidRDefault="00D437D2" w:rsidP="00CB0E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10,226,370 </w:t>
            </w:r>
          </w:p>
        </w:tc>
        <w:tc>
          <w:tcPr>
            <w:tcW w:w="180" w:type="dxa"/>
          </w:tcPr>
          <w:p w14:paraId="21925E12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72F9B9B" w14:textId="150C6C79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sz w:val="24"/>
                <w:szCs w:val="24"/>
              </w:rPr>
              <w:t xml:space="preserve"> 6,456,90</w:t>
            </w:r>
            <w:r w:rsidR="006F5461" w:rsidRPr="00CB0E89">
              <w:rPr>
                <w:rFonts w:ascii="Angsana New" w:eastAsia="DengXian" w:hAnsi="Angsana New"/>
                <w:sz w:val="24"/>
                <w:szCs w:val="24"/>
              </w:rPr>
              <w:t>1</w:t>
            </w:r>
          </w:p>
        </w:tc>
        <w:tc>
          <w:tcPr>
            <w:tcW w:w="199" w:type="dxa"/>
            <w:gridSpan w:val="2"/>
          </w:tcPr>
          <w:p w14:paraId="48712C3A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38BA7946" w14:textId="3696EE6B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sz w:val="24"/>
                <w:szCs w:val="24"/>
              </w:rPr>
              <w:t xml:space="preserve"> 3,578,320 </w:t>
            </w:r>
          </w:p>
        </w:tc>
        <w:tc>
          <w:tcPr>
            <w:tcW w:w="180" w:type="dxa"/>
          </w:tcPr>
          <w:p w14:paraId="64CB41DA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4AA36B6" w14:textId="5072A925" w:rsidR="00EF00AE" w:rsidRPr="00DF06DC" w:rsidRDefault="006F5461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3,167,682</w:t>
            </w:r>
            <w:r w:rsidR="00D437D2"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7101E13F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702B14C3" w14:textId="6ACF8073" w:rsidR="00EF00AE" w:rsidRPr="00DF06DC" w:rsidRDefault="00D437D2" w:rsidP="006F54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7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80" w:type="dxa"/>
          </w:tcPr>
          <w:p w14:paraId="3FC865D1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5F6C8D6" w14:textId="4D7D0571" w:rsidR="00EF00AE" w:rsidRPr="00DF06DC" w:rsidRDefault="00D437D2" w:rsidP="00EA7C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7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270" w:type="dxa"/>
          </w:tcPr>
          <w:p w14:paraId="67837F46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B68FD9" w14:textId="44D9F5B4" w:rsidR="00EF00AE" w:rsidRPr="00DF06DC" w:rsidRDefault="00D437D2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13,</w:t>
            </w:r>
            <w:r w:rsidRPr="00DF06DC">
              <w:rPr>
                <w:rFonts w:ascii="Angsana New" w:hAnsi="Angsana New"/>
                <w:sz w:val="24"/>
                <w:szCs w:val="24"/>
              </w:rPr>
              <w:t>804</w:t>
            </w: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,690 </w:t>
            </w:r>
          </w:p>
        </w:tc>
        <w:tc>
          <w:tcPr>
            <w:tcW w:w="180" w:type="dxa"/>
          </w:tcPr>
          <w:p w14:paraId="08B9557F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</w:tcPr>
          <w:p w14:paraId="49119E8F" w14:textId="19744ECA" w:rsidR="00EF00AE" w:rsidRPr="00DF06DC" w:rsidRDefault="006F5461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7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9,624,583</w:t>
            </w:r>
            <w:r w:rsidR="00D437D2"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EF00AE" w:rsidRPr="00DF06DC" w14:paraId="565B918F" w14:textId="77777777" w:rsidTr="00101448">
        <w:trPr>
          <w:cantSplit/>
          <w:trHeight w:val="236"/>
        </w:trPr>
        <w:tc>
          <w:tcPr>
            <w:tcW w:w="3407" w:type="dxa"/>
          </w:tcPr>
          <w:p w14:paraId="52922E4D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D0717F0" w14:textId="11EFCA4C" w:rsidR="00EF00AE" w:rsidRPr="00CB0E89" w:rsidRDefault="00D437D2" w:rsidP="00CB0E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CB0E89">
              <w:rPr>
                <w:rFonts w:ascii="Angsana New" w:hAnsi="Angsana New"/>
                <w:sz w:val="24"/>
                <w:szCs w:val="24"/>
              </w:rPr>
              <w:t xml:space="preserve"> 30,044 </w:t>
            </w:r>
          </w:p>
        </w:tc>
        <w:tc>
          <w:tcPr>
            <w:tcW w:w="180" w:type="dxa"/>
          </w:tcPr>
          <w:p w14:paraId="242E3578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C609EC" w14:textId="757C1929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sz w:val="24"/>
                <w:szCs w:val="24"/>
              </w:rPr>
              <w:t xml:space="preserve"> 22,457 </w:t>
            </w:r>
          </w:p>
        </w:tc>
        <w:tc>
          <w:tcPr>
            <w:tcW w:w="199" w:type="dxa"/>
            <w:gridSpan w:val="2"/>
          </w:tcPr>
          <w:p w14:paraId="17776799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5ACE0949" w14:textId="57454634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sz w:val="24"/>
                <w:szCs w:val="24"/>
              </w:rPr>
              <w:t xml:space="preserve"> 234,528 </w:t>
            </w:r>
          </w:p>
        </w:tc>
        <w:tc>
          <w:tcPr>
            <w:tcW w:w="180" w:type="dxa"/>
          </w:tcPr>
          <w:p w14:paraId="2D4711E8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A86C9B3" w14:textId="29344379" w:rsidR="00EF00AE" w:rsidRPr="00DF06DC" w:rsidRDefault="006F5461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394,583</w:t>
            </w:r>
            <w:r w:rsidR="00D437D2"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8" w:type="dxa"/>
          </w:tcPr>
          <w:p w14:paraId="3FF49864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50231879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sz w:val="24"/>
                <w:szCs w:val="24"/>
              </w:rPr>
              <w:t xml:space="preserve"> (264,572)</w:t>
            </w:r>
          </w:p>
        </w:tc>
        <w:tc>
          <w:tcPr>
            <w:tcW w:w="180" w:type="dxa"/>
          </w:tcPr>
          <w:p w14:paraId="4962775A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61C99596" w:rsidR="00EF00AE" w:rsidRPr="00DF06DC" w:rsidRDefault="006F5461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(417,040)</w:t>
            </w:r>
          </w:p>
        </w:tc>
        <w:tc>
          <w:tcPr>
            <w:tcW w:w="270" w:type="dxa"/>
          </w:tcPr>
          <w:p w14:paraId="77CBCD7A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096CB56" w14:textId="78B3CA56" w:rsidR="00EF00AE" w:rsidRPr="00DF06DC" w:rsidRDefault="00D437D2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80" w:type="dxa"/>
          </w:tcPr>
          <w:p w14:paraId="14039290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</w:tcPr>
          <w:p w14:paraId="681A5C80" w14:textId="21AEB7FA" w:rsidR="00EF00AE" w:rsidRPr="00DF06DC" w:rsidRDefault="00D437D2" w:rsidP="006F54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6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EF00AE" w:rsidRPr="00DF06DC" w14:paraId="2E2D55E5" w14:textId="77777777" w:rsidTr="00101448">
        <w:trPr>
          <w:cantSplit/>
        </w:trPr>
        <w:tc>
          <w:tcPr>
            <w:tcW w:w="3407" w:type="dxa"/>
          </w:tcPr>
          <w:p w14:paraId="11EC0CD8" w14:textId="77777777" w:rsidR="00EF00AE" w:rsidRPr="00DF06DC" w:rsidRDefault="00EF00AE" w:rsidP="00EF00A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5718B" w14:textId="37308992" w:rsidR="00EF00AE" w:rsidRPr="00CB0E89" w:rsidRDefault="00D437D2" w:rsidP="00CB0E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0E8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10,256,414 </w:t>
            </w:r>
          </w:p>
        </w:tc>
        <w:tc>
          <w:tcPr>
            <w:tcW w:w="180" w:type="dxa"/>
          </w:tcPr>
          <w:p w14:paraId="76D1A860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3564A2" w14:textId="72BADB0B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</w:pPr>
            <w:r w:rsidRPr="00CB0E89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6,479,35</w:t>
            </w:r>
            <w:r w:rsidR="006F5461" w:rsidRPr="00CB0E89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9" w:type="dxa"/>
            <w:gridSpan w:val="2"/>
          </w:tcPr>
          <w:p w14:paraId="6F627B22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01AB0DA" w14:textId="17A30FBC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3,812,848 </w:t>
            </w:r>
          </w:p>
        </w:tc>
        <w:tc>
          <w:tcPr>
            <w:tcW w:w="180" w:type="dxa"/>
          </w:tcPr>
          <w:p w14:paraId="0AFF6B72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C9BC80" w14:textId="4EB223EB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CB0E8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3,562,265 </w:t>
            </w:r>
          </w:p>
        </w:tc>
        <w:tc>
          <w:tcPr>
            <w:tcW w:w="178" w:type="dxa"/>
          </w:tcPr>
          <w:p w14:paraId="6D5123EF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6D6EC39A" w:rsidR="00EF00AE" w:rsidRPr="00CB0E89" w:rsidRDefault="00D437D2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CB0E89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 xml:space="preserve"> (264,572)</w:t>
            </w:r>
          </w:p>
        </w:tc>
        <w:tc>
          <w:tcPr>
            <w:tcW w:w="180" w:type="dxa"/>
          </w:tcPr>
          <w:p w14:paraId="102DCAD1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2EF0C27D" w:rsidR="00EF00AE" w:rsidRPr="00DF06DC" w:rsidRDefault="00D437D2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="006F546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417,040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3D29B25B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24663E2E" w:rsidR="00EF00AE" w:rsidRPr="00DF06DC" w:rsidRDefault="00D437D2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13,804,690 </w:t>
            </w:r>
          </w:p>
        </w:tc>
        <w:tc>
          <w:tcPr>
            <w:tcW w:w="180" w:type="dxa"/>
          </w:tcPr>
          <w:p w14:paraId="7C2110F6" w14:textId="77777777" w:rsidR="00EF00AE" w:rsidRPr="00DF06DC" w:rsidRDefault="00EF00AE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355771DD" w:rsidR="00EF00AE" w:rsidRPr="00DF06DC" w:rsidRDefault="006F5461" w:rsidP="00D437D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7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6F546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9,624,583</w:t>
            </w:r>
          </w:p>
        </w:tc>
      </w:tr>
      <w:tr w:rsidR="00EF00AE" w:rsidRPr="00DF06DC" w14:paraId="706E535F" w14:textId="77777777" w:rsidTr="00D717CB">
        <w:trPr>
          <w:cantSplit/>
        </w:trPr>
        <w:tc>
          <w:tcPr>
            <w:tcW w:w="3407" w:type="dxa"/>
          </w:tcPr>
          <w:p w14:paraId="1C44EFC9" w14:textId="77777777" w:rsidR="00EF00AE" w:rsidRPr="00DF06DC" w:rsidRDefault="00EF00AE" w:rsidP="00EF00AE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AFB156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32F660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29B50" w14:textId="77777777" w:rsidR="00EF00AE" w:rsidRPr="00DF06DC" w:rsidRDefault="00EF00AE" w:rsidP="006F1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EAD2F1D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54F570AF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F0BADF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3DD9EC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DE1591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23962C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0C2FF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9814F" w14:textId="77777777" w:rsidR="00EF00AE" w:rsidRPr="00DF06DC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DF2A344" w14:textId="77777777" w:rsidR="00EF00AE" w:rsidRPr="00DF06DC" w:rsidRDefault="00EF00AE" w:rsidP="00A85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</w:tr>
      <w:tr w:rsidR="00D717CB" w:rsidRPr="00DF06DC" w14:paraId="778CA3B2" w14:textId="77777777" w:rsidTr="00D717CB">
        <w:trPr>
          <w:cantSplit/>
        </w:trPr>
        <w:tc>
          <w:tcPr>
            <w:tcW w:w="3407" w:type="dxa"/>
          </w:tcPr>
          <w:p w14:paraId="3286F8DE" w14:textId="6BD0DAEC" w:rsidR="00D717CB" w:rsidRPr="00DF06DC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F062BB2" w14:textId="3B392559" w:rsidR="00D717CB" w:rsidRPr="00DF06DC" w:rsidRDefault="007E5C57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19,647 </w:t>
            </w:r>
          </w:p>
        </w:tc>
        <w:tc>
          <w:tcPr>
            <w:tcW w:w="180" w:type="dxa"/>
          </w:tcPr>
          <w:p w14:paraId="2AC73DB5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970DEA" w14:textId="253D963D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>631</w:t>
            </w:r>
          </w:p>
        </w:tc>
        <w:tc>
          <w:tcPr>
            <w:tcW w:w="199" w:type="dxa"/>
            <w:gridSpan w:val="2"/>
          </w:tcPr>
          <w:p w14:paraId="15FD9696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C86C465" w14:textId="65677088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15,708 </w:t>
            </w:r>
          </w:p>
        </w:tc>
        <w:tc>
          <w:tcPr>
            <w:tcW w:w="180" w:type="dxa"/>
          </w:tcPr>
          <w:p w14:paraId="1929309C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3A82F3" w14:textId="0941CCF0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10,117</w:t>
            </w:r>
          </w:p>
        </w:tc>
        <w:tc>
          <w:tcPr>
            <w:tcW w:w="178" w:type="dxa"/>
          </w:tcPr>
          <w:p w14:paraId="4BBE798C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49BE75" w14:textId="7921F124" w:rsidR="00D717CB" w:rsidRPr="00DF06DC" w:rsidRDefault="007E5C57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591C7D19" w14:textId="77777777" w:rsidR="00D717CB" w:rsidRPr="00DF06DC" w:rsidRDefault="00D717CB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F805D1" w14:textId="33FF88CE" w:rsidR="00D717CB" w:rsidRPr="00DF06DC" w:rsidRDefault="007E5C57" w:rsidP="00EA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405AF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ACD7B" w14:textId="786028C9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35,355 </w:t>
            </w:r>
          </w:p>
        </w:tc>
        <w:tc>
          <w:tcPr>
            <w:tcW w:w="180" w:type="dxa"/>
          </w:tcPr>
          <w:p w14:paraId="7189EFC0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3BF938E" w14:textId="6142C364" w:rsidR="00D717CB" w:rsidRPr="00DF06DC" w:rsidRDefault="007E5C57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>10,748</w:t>
            </w:r>
          </w:p>
        </w:tc>
      </w:tr>
      <w:tr w:rsidR="00D717CB" w:rsidRPr="00DF06DC" w14:paraId="30EAA7B8" w14:textId="77777777" w:rsidTr="00D717CB">
        <w:trPr>
          <w:cantSplit/>
        </w:trPr>
        <w:tc>
          <w:tcPr>
            <w:tcW w:w="3407" w:type="dxa"/>
          </w:tcPr>
          <w:p w14:paraId="230AD860" w14:textId="648C1508" w:rsidR="00D717CB" w:rsidRPr="00DF06DC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21B940B" w14:textId="1A5AA6F1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6,958 </w:t>
            </w:r>
          </w:p>
        </w:tc>
        <w:tc>
          <w:tcPr>
            <w:tcW w:w="180" w:type="dxa"/>
          </w:tcPr>
          <w:p w14:paraId="270B5A8A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D3360" w14:textId="31000795" w:rsidR="00D717CB" w:rsidRPr="00DF06DC" w:rsidRDefault="006F5461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1,741,380</w:t>
            </w:r>
          </w:p>
        </w:tc>
        <w:tc>
          <w:tcPr>
            <w:tcW w:w="199" w:type="dxa"/>
            <w:gridSpan w:val="2"/>
          </w:tcPr>
          <w:p w14:paraId="1EC8E283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BA68027" w14:textId="4C54EF97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33,191 </w:t>
            </w:r>
          </w:p>
        </w:tc>
        <w:tc>
          <w:tcPr>
            <w:tcW w:w="180" w:type="dxa"/>
          </w:tcPr>
          <w:p w14:paraId="5D8F135C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E69D4B" w14:textId="0BD825C0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50,107</w:t>
            </w:r>
          </w:p>
        </w:tc>
        <w:tc>
          <w:tcPr>
            <w:tcW w:w="178" w:type="dxa"/>
          </w:tcPr>
          <w:p w14:paraId="2E2D1D2A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3C4A2B6" w14:textId="42F5B8FE" w:rsidR="00D717CB" w:rsidRPr="00DF06DC" w:rsidRDefault="007E5C57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(8</w:t>
            </w:r>
            <w:r w:rsidR="006F5461">
              <w:rPr>
                <w:rFonts w:ascii="Angsana New" w:eastAsia="DengXian" w:hAnsi="Angsana New"/>
                <w:sz w:val="24"/>
                <w:szCs w:val="24"/>
              </w:rPr>
              <w:t>58</w:t>
            </w:r>
            <w:r w:rsidRPr="00DF06DC">
              <w:rPr>
                <w:rFonts w:ascii="Angsana New" w:eastAsia="DengXian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9A2DA69" w14:textId="77777777" w:rsidR="00D717CB" w:rsidRPr="00DF06DC" w:rsidRDefault="00D717CB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A1D41E" w14:textId="42BA49FC" w:rsidR="00D717CB" w:rsidRPr="00DF06DC" w:rsidRDefault="007E5C57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  <w:cs/>
              </w:rPr>
              <w:t>(744)</w:t>
            </w:r>
          </w:p>
        </w:tc>
        <w:tc>
          <w:tcPr>
            <w:tcW w:w="270" w:type="dxa"/>
          </w:tcPr>
          <w:p w14:paraId="16538B59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157FF8" w14:textId="55B51A01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39,</w:t>
            </w:r>
            <w:r w:rsidR="00E35843">
              <w:rPr>
                <w:rFonts w:ascii="Angsana New" w:hAnsi="Angsana New"/>
                <w:sz w:val="24"/>
                <w:szCs w:val="24"/>
              </w:rPr>
              <w:t>291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39DB0E22" w14:textId="7EFA5A6D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23B9FB4E" w14:textId="05B20AFB" w:rsidR="00D717CB" w:rsidRPr="00DF06DC" w:rsidRDefault="006F5461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>
              <w:rPr>
                <w:rFonts w:ascii="Angsana New" w:eastAsia="DengXian" w:hAnsi="Angsana New"/>
                <w:sz w:val="24"/>
                <w:szCs w:val="24"/>
              </w:rPr>
              <w:t>1,790,743</w:t>
            </w:r>
          </w:p>
        </w:tc>
      </w:tr>
      <w:tr w:rsidR="00D717CB" w:rsidRPr="00DF06DC" w14:paraId="5083EE6B" w14:textId="77777777" w:rsidTr="00A57083">
        <w:trPr>
          <w:cantSplit/>
        </w:trPr>
        <w:tc>
          <w:tcPr>
            <w:tcW w:w="3407" w:type="dxa"/>
          </w:tcPr>
          <w:p w14:paraId="7F89C28C" w14:textId="77777777" w:rsidR="00D717CB" w:rsidRPr="00DF06DC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</w:t>
            </w:r>
          </w:p>
          <w:p w14:paraId="1A6D9E60" w14:textId="1603C90F" w:rsidR="00D717CB" w:rsidRPr="00DF06DC" w:rsidRDefault="00D717CB" w:rsidP="00D717CB">
            <w:pPr>
              <w:shd w:val="clear" w:color="auto" w:fill="FFFFFF"/>
              <w:spacing w:line="240" w:lineRule="auto"/>
              <w:ind w:right="-72" w:firstLine="193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260" w:type="dxa"/>
          </w:tcPr>
          <w:p w14:paraId="538D56F3" w14:textId="77777777" w:rsidR="007E5C57" w:rsidRPr="00DF06DC" w:rsidRDefault="007E5C57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  <w:p w14:paraId="7A618B55" w14:textId="150DF56F" w:rsidR="00D717CB" w:rsidRPr="00DF06DC" w:rsidRDefault="007E5C57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</w:tcPr>
          <w:p w14:paraId="0B2B4081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ABC18E9" w14:textId="77777777" w:rsidR="007E5C57" w:rsidRPr="00DF06DC" w:rsidRDefault="007E5C57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  <w:p w14:paraId="15565BD3" w14:textId="6A7AF955" w:rsidR="00D717CB" w:rsidRPr="00DF06DC" w:rsidRDefault="007E5C57" w:rsidP="003E5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</w:tcPr>
          <w:p w14:paraId="2D0D61A7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BC73A22" w14:textId="77777777" w:rsidR="007E5C57" w:rsidRPr="00DF06DC" w:rsidRDefault="007E5C57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  <w:p w14:paraId="75681FC0" w14:textId="43FF14A1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4,975,273 </w:t>
            </w:r>
          </w:p>
        </w:tc>
        <w:tc>
          <w:tcPr>
            <w:tcW w:w="180" w:type="dxa"/>
            <w:vAlign w:val="bottom"/>
          </w:tcPr>
          <w:p w14:paraId="36971205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9B1AAA" w14:textId="2E4686B5" w:rsidR="00D717CB" w:rsidRPr="00DF06DC" w:rsidRDefault="007E5C5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4,929,129</w:t>
            </w:r>
          </w:p>
        </w:tc>
        <w:tc>
          <w:tcPr>
            <w:tcW w:w="178" w:type="dxa"/>
            <w:vAlign w:val="bottom"/>
          </w:tcPr>
          <w:p w14:paraId="455AC539" w14:textId="33ABD39E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EAE2259" w14:textId="77777777" w:rsidR="00951150" w:rsidRPr="00DF06DC" w:rsidRDefault="00951150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  <w:p w14:paraId="464CF0E7" w14:textId="7785784E" w:rsidR="00D717CB" w:rsidRPr="00DF06DC" w:rsidRDefault="007E5C57" w:rsidP="00EA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0C2958D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F00E94" w14:textId="6D30222C" w:rsidR="00D717CB" w:rsidRPr="00DF06DC" w:rsidRDefault="007E5C57" w:rsidP="00EA7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6BFAC2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CA1859" w14:textId="77777777" w:rsidR="00951150" w:rsidRPr="00DF06DC" w:rsidRDefault="00951150" w:rsidP="007E5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  <w:p w14:paraId="787FF11D" w14:textId="3A6DFE85" w:rsidR="00D717CB" w:rsidRPr="00DF06DC" w:rsidRDefault="007E5C57" w:rsidP="001D7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4,975,273 </w:t>
            </w:r>
          </w:p>
        </w:tc>
        <w:tc>
          <w:tcPr>
            <w:tcW w:w="180" w:type="dxa"/>
            <w:vAlign w:val="bottom"/>
          </w:tcPr>
          <w:p w14:paraId="5F51E37D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3911949" w14:textId="7C400A81" w:rsidR="00D717CB" w:rsidRPr="00DF06DC" w:rsidRDefault="007E5C57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sz w:val="24"/>
                <w:szCs w:val="24"/>
              </w:rPr>
              <w:t>4,929,129</w:t>
            </w:r>
          </w:p>
        </w:tc>
      </w:tr>
      <w:tr w:rsidR="00D717CB" w:rsidRPr="00DF06DC" w14:paraId="7334F459" w14:textId="77777777" w:rsidTr="00D717CB">
        <w:trPr>
          <w:cantSplit/>
        </w:trPr>
        <w:tc>
          <w:tcPr>
            <w:tcW w:w="3407" w:type="dxa"/>
          </w:tcPr>
          <w:p w14:paraId="50433755" w14:textId="0DA47B62" w:rsidR="00D717CB" w:rsidRPr="00DF06DC" w:rsidRDefault="009C41F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AE9192" w14:textId="37922F34" w:rsidR="00D717CB" w:rsidRPr="00DF06DC" w:rsidRDefault="006F2A37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10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283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019</w:t>
            </w:r>
          </w:p>
        </w:tc>
        <w:tc>
          <w:tcPr>
            <w:tcW w:w="180" w:type="dxa"/>
          </w:tcPr>
          <w:p w14:paraId="6D1351C6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4FA90" w14:textId="55567A7A" w:rsidR="00D717CB" w:rsidRPr="00DF06DC" w:rsidRDefault="006F5461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8,221,369</w:t>
            </w:r>
          </w:p>
        </w:tc>
        <w:tc>
          <w:tcPr>
            <w:tcW w:w="199" w:type="dxa"/>
            <w:gridSpan w:val="2"/>
          </w:tcPr>
          <w:p w14:paraId="207D33DE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E3B7F0C" w14:textId="03450C6F" w:rsidR="00D717CB" w:rsidRPr="00DF06DC" w:rsidRDefault="007B6CE9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8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837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020</w:t>
            </w:r>
          </w:p>
        </w:tc>
        <w:tc>
          <w:tcPr>
            <w:tcW w:w="180" w:type="dxa"/>
          </w:tcPr>
          <w:p w14:paraId="4B85E06D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FF932E" w14:textId="6A29A89A" w:rsidR="00D717CB" w:rsidRPr="00DF06DC" w:rsidRDefault="007844B8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8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551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618</w:t>
            </w:r>
          </w:p>
        </w:tc>
        <w:tc>
          <w:tcPr>
            <w:tcW w:w="178" w:type="dxa"/>
          </w:tcPr>
          <w:p w14:paraId="0CBE46E6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AB28A57" w14:textId="00CE7D66" w:rsidR="00D717CB" w:rsidRPr="00DF06DC" w:rsidRDefault="007B6CE9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(</w:t>
            </w:r>
            <w:r w:rsidR="006F5461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265,430</w:t>
            </w:r>
            <w:r w:rsidRPr="00DF06DC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2E7232ED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889BC" w14:textId="6DEA858C" w:rsidR="00D717CB" w:rsidRPr="00DF06DC" w:rsidRDefault="00D60009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 w:rsidR="006F5461">
              <w:rPr>
                <w:rFonts w:ascii="Angsana New" w:hAnsi="Angsana New"/>
                <w:b/>
                <w:bCs/>
                <w:sz w:val="24"/>
                <w:szCs w:val="24"/>
              </w:rPr>
              <w:t>417,784</w:t>
            </w:r>
            <w:r w:rsidRPr="00DF06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E68D0C2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D65D6" w14:textId="5027E9D3" w:rsidR="00D717CB" w:rsidRPr="00DF06DC" w:rsidRDefault="006F5461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18,854,609</w:t>
            </w:r>
          </w:p>
        </w:tc>
        <w:tc>
          <w:tcPr>
            <w:tcW w:w="180" w:type="dxa"/>
          </w:tcPr>
          <w:p w14:paraId="40D8A7E5" w14:textId="77777777" w:rsidR="00D717CB" w:rsidRPr="00DF06DC" w:rsidRDefault="00D717CB" w:rsidP="00C7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2ADDE46" w14:textId="22195D54" w:rsidR="00D717CB" w:rsidRPr="00DF06DC" w:rsidRDefault="006F5461" w:rsidP="00C46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16,355,203</w:t>
            </w:r>
          </w:p>
        </w:tc>
      </w:tr>
      <w:tr w:rsidR="00D717CB" w:rsidRPr="00DF06DC" w14:paraId="47B61CD7" w14:textId="77777777" w:rsidTr="00101448">
        <w:trPr>
          <w:cantSplit/>
        </w:trPr>
        <w:tc>
          <w:tcPr>
            <w:tcW w:w="3407" w:type="dxa"/>
          </w:tcPr>
          <w:p w14:paraId="21CB314B" w14:textId="77777777" w:rsidR="00D717CB" w:rsidRPr="00DF06DC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2EBE7A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DF297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03B09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3EC59A3E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3DBB0B6C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B21257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60DC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6E95D1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67627C0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FCCC2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BF30C7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F1756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EF1E4D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6A4491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D54B4A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DF06DC" w14:paraId="39A8B313" w14:textId="77777777" w:rsidTr="00101448">
        <w:trPr>
          <w:cantSplit/>
        </w:trPr>
        <w:tc>
          <w:tcPr>
            <w:tcW w:w="3407" w:type="dxa"/>
          </w:tcPr>
          <w:p w14:paraId="2E639E04" w14:textId="3273AD47" w:rsidR="00D717CB" w:rsidRPr="00DF06DC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260" w:type="dxa"/>
          </w:tcPr>
          <w:p w14:paraId="3EB1D8EB" w14:textId="6ABADC39" w:rsidR="00D717CB" w:rsidRPr="00DF06DC" w:rsidRDefault="0001583E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804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488</w:t>
            </w:r>
          </w:p>
        </w:tc>
        <w:tc>
          <w:tcPr>
            <w:tcW w:w="180" w:type="dxa"/>
          </w:tcPr>
          <w:p w14:paraId="47DB8490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79764F" w14:textId="40C6D6DC" w:rsidR="00D717CB" w:rsidRPr="00DF06DC" w:rsidRDefault="00D67009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995,09</w:t>
            </w:r>
            <w:r w:rsidR="00E3584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99" w:type="dxa"/>
            <w:gridSpan w:val="2"/>
          </w:tcPr>
          <w:p w14:paraId="0DBC810E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3AFAD16" w14:textId="24B30CBE" w:rsidR="00D717CB" w:rsidRPr="00DF06DC" w:rsidRDefault="00D25B0A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177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671</w:t>
            </w:r>
          </w:p>
        </w:tc>
        <w:tc>
          <w:tcPr>
            <w:tcW w:w="180" w:type="dxa"/>
          </w:tcPr>
          <w:p w14:paraId="558FE4E8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4D6FCD" w14:textId="0AA267EA" w:rsidR="00D717CB" w:rsidRPr="00DF06DC" w:rsidRDefault="00D67009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5,645,301</w:t>
            </w:r>
          </w:p>
        </w:tc>
        <w:tc>
          <w:tcPr>
            <w:tcW w:w="178" w:type="dxa"/>
          </w:tcPr>
          <w:p w14:paraId="11C6C4F2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E379B" w14:textId="5C9D669A" w:rsidR="00D717CB" w:rsidRPr="00DF06DC" w:rsidRDefault="00D25B0A" w:rsidP="00CB0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F5461">
              <w:rPr>
                <w:rFonts w:ascii="Angsana New" w:hAnsi="Angsana New"/>
                <w:sz w:val="24"/>
                <w:szCs w:val="24"/>
              </w:rPr>
              <w:t>276,213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227F7EC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EDE91" w14:textId="23D04A5B" w:rsidR="00D717CB" w:rsidRPr="00DF06DC" w:rsidRDefault="00D67009" w:rsidP="006F54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(307,724)</w:t>
            </w:r>
          </w:p>
        </w:tc>
        <w:tc>
          <w:tcPr>
            <w:tcW w:w="270" w:type="dxa"/>
          </w:tcPr>
          <w:p w14:paraId="4C8D459B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B4187C" w14:textId="033B615C" w:rsidR="00D717CB" w:rsidRPr="00DF06DC" w:rsidRDefault="006F5461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5,705,946</w:t>
            </w:r>
          </w:p>
        </w:tc>
        <w:tc>
          <w:tcPr>
            <w:tcW w:w="180" w:type="dxa"/>
          </w:tcPr>
          <w:p w14:paraId="321C2A55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D90DE2F" w14:textId="17339D12" w:rsidR="00D717CB" w:rsidRPr="00DF06DC" w:rsidRDefault="00D67009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6,332,67</w:t>
            </w:r>
            <w:r w:rsidR="00E35843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D717CB" w:rsidRPr="00DF06DC" w14:paraId="6762ABF2" w14:textId="77777777" w:rsidTr="00101448">
        <w:trPr>
          <w:cantSplit/>
        </w:trPr>
        <w:tc>
          <w:tcPr>
            <w:tcW w:w="3407" w:type="dxa"/>
          </w:tcPr>
          <w:p w14:paraId="17EABF70" w14:textId="77777777" w:rsidR="00D717CB" w:rsidRPr="00DF06DC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BEF5DE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EB18BE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1BB9" w14:textId="77777777" w:rsidR="00D717CB" w:rsidRPr="00DF06DC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63154DB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D914ECB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8897B1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021E3" w14:textId="77777777" w:rsidR="00D717CB" w:rsidRPr="00DF06DC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90F155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872AFC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88EEF9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48FD0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DF1BC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3F8499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CED07A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320AB92" w14:textId="77777777" w:rsidR="00D717CB" w:rsidRPr="00DF06DC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DF06DC" w14:paraId="3F4B7B4F" w14:textId="77777777" w:rsidTr="00101448">
        <w:trPr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D717CB" w:rsidRPr="00DF06DC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E3DFE5A" w14:textId="3E57A244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835,372 </w:t>
            </w:r>
          </w:p>
        </w:tc>
        <w:tc>
          <w:tcPr>
            <w:tcW w:w="180" w:type="dxa"/>
          </w:tcPr>
          <w:p w14:paraId="5B53A24D" w14:textId="77777777" w:rsidR="00D717CB" w:rsidRPr="00DF06DC" w:rsidRDefault="00D717CB" w:rsidP="00D62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5B7C" w14:textId="45738784" w:rsidR="00D717CB" w:rsidRPr="00DF06DC" w:rsidRDefault="00D6215F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643,163 </w:t>
            </w:r>
          </w:p>
        </w:tc>
        <w:tc>
          <w:tcPr>
            <w:tcW w:w="199" w:type="dxa"/>
            <w:gridSpan w:val="2"/>
          </w:tcPr>
          <w:p w14:paraId="67707305" w14:textId="77777777" w:rsidR="00D717CB" w:rsidRPr="00DF06DC" w:rsidRDefault="00D717CB" w:rsidP="00D62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F971E3" w14:textId="7F763F49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1,595,914 </w:t>
            </w:r>
          </w:p>
        </w:tc>
        <w:tc>
          <w:tcPr>
            <w:tcW w:w="180" w:type="dxa"/>
          </w:tcPr>
          <w:p w14:paraId="7F9300F4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989BA2" w14:textId="5D067953" w:rsidR="00D717CB" w:rsidRPr="00DF06DC" w:rsidRDefault="00D6215F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1,475,09</w:t>
            </w:r>
            <w:r w:rsidR="006F5461">
              <w:rPr>
                <w:rFonts w:ascii="Angsana New" w:hAnsi="Angsana New"/>
                <w:sz w:val="24"/>
                <w:szCs w:val="24"/>
              </w:rPr>
              <w:t>7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0A976D99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542E97" w14:textId="7E061EB7" w:rsidR="00D717CB" w:rsidRPr="00DF06DC" w:rsidRDefault="00D6215F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2E8C56E9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EEEC74" w14:textId="59EA6978" w:rsidR="00D717CB" w:rsidRPr="00DF06DC" w:rsidRDefault="00D6215F" w:rsidP="0022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60F206BD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F97061" w14:textId="4ACF3FF4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2,431,286 </w:t>
            </w:r>
          </w:p>
        </w:tc>
        <w:tc>
          <w:tcPr>
            <w:tcW w:w="180" w:type="dxa"/>
          </w:tcPr>
          <w:p w14:paraId="5F590C68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63DE372" w14:textId="6ACF4C0D" w:rsidR="00D717CB" w:rsidRPr="00DF06DC" w:rsidRDefault="00D6215F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2,118,26</w:t>
            </w:r>
            <w:r w:rsidR="006F546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D717CB" w:rsidRPr="00DF06DC" w14:paraId="3EFC1F4D" w14:textId="77777777" w:rsidTr="00101448">
        <w:trPr>
          <w:cantSplit/>
        </w:trPr>
        <w:tc>
          <w:tcPr>
            <w:tcW w:w="3407" w:type="dxa"/>
          </w:tcPr>
          <w:p w14:paraId="4DC658F2" w14:textId="77777777" w:rsidR="00D717CB" w:rsidRPr="00DF06DC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D4F0E2F" w14:textId="42F8EC56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1,652,797 </w:t>
            </w:r>
          </w:p>
        </w:tc>
        <w:tc>
          <w:tcPr>
            <w:tcW w:w="180" w:type="dxa"/>
          </w:tcPr>
          <w:p w14:paraId="6CE00BD8" w14:textId="77777777" w:rsidR="00D717CB" w:rsidRPr="00DF06DC" w:rsidRDefault="00D717CB" w:rsidP="00D62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35773" w14:textId="72B3E295" w:rsidR="00D717CB" w:rsidRPr="00DF06DC" w:rsidRDefault="00D6215F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1,592,75</w:t>
            </w:r>
            <w:r w:rsidR="006F5461">
              <w:rPr>
                <w:rFonts w:ascii="Angsana New" w:hAnsi="Angsana New"/>
                <w:sz w:val="24"/>
                <w:szCs w:val="24"/>
              </w:rPr>
              <w:t>7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4EAECBE4" w14:textId="77777777" w:rsidR="00D717CB" w:rsidRPr="00DF06DC" w:rsidRDefault="00D717CB" w:rsidP="00D62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2D0BFFF" w14:textId="7666C0FD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37,311 </w:t>
            </w:r>
          </w:p>
        </w:tc>
        <w:tc>
          <w:tcPr>
            <w:tcW w:w="180" w:type="dxa"/>
          </w:tcPr>
          <w:p w14:paraId="3D626F21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4E287F" w14:textId="243A95E5" w:rsidR="00D717CB" w:rsidRPr="00DF06DC" w:rsidRDefault="00D6215F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33,052 </w:t>
            </w:r>
          </w:p>
        </w:tc>
        <w:tc>
          <w:tcPr>
            <w:tcW w:w="178" w:type="dxa"/>
          </w:tcPr>
          <w:p w14:paraId="45744C01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994A13A" w14:textId="69CDBD1D" w:rsidR="00D717CB" w:rsidRPr="00DF06DC" w:rsidRDefault="00D6215F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80" w:type="dxa"/>
          </w:tcPr>
          <w:p w14:paraId="75F9DFE5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0F4C61" w14:textId="10DD0ED1" w:rsidR="00D717CB" w:rsidRPr="00DF06DC" w:rsidRDefault="00D6215F" w:rsidP="0022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7BF1E633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91EE1" w14:textId="0BD5525A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1,690,108 </w:t>
            </w:r>
          </w:p>
        </w:tc>
        <w:tc>
          <w:tcPr>
            <w:tcW w:w="180" w:type="dxa"/>
          </w:tcPr>
          <w:p w14:paraId="00C24408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98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7B8936A" w14:textId="1234CEC9" w:rsidR="00D717CB" w:rsidRPr="00DF06DC" w:rsidRDefault="00D6215F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1,625,80</w:t>
            </w:r>
            <w:r w:rsidR="006F5461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D717CB" w:rsidRPr="00DF06DC" w14:paraId="7E854811" w14:textId="77777777" w:rsidTr="00101448">
        <w:trPr>
          <w:cantSplit/>
        </w:trPr>
        <w:tc>
          <w:tcPr>
            <w:tcW w:w="3407" w:type="dxa"/>
          </w:tcPr>
          <w:p w14:paraId="6949B173" w14:textId="63863A15" w:rsidR="00D717CB" w:rsidRPr="00DF06DC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4"/>
                <w:szCs w:val="24"/>
              </w:rPr>
              <w:t>(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DF06DC">
              <w:rPr>
                <w:rFonts w:ascii="Angsana New" w:hAnsi="Angsana New"/>
                <w:sz w:val="24"/>
                <w:szCs w:val="24"/>
              </w:rPr>
              <w:t>)</w:t>
            </w:r>
            <w:r w:rsidRPr="00DF06D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4B2978DF" w14:textId="536B1026" w:rsidR="00D717CB" w:rsidRPr="00DF06DC" w:rsidRDefault="006F5461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  <w:r w:rsidR="0052690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137</w:t>
            </w:r>
            <w:r w:rsidR="00D6215F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110ED2AA" w14:textId="77777777" w:rsidR="00D717CB" w:rsidRPr="00DF06DC" w:rsidRDefault="00D717CB" w:rsidP="00D62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B47A76" w14:textId="58AAC0A9" w:rsidR="00D717CB" w:rsidRPr="00DF06DC" w:rsidRDefault="00D6215F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128,950 </w:t>
            </w:r>
          </w:p>
        </w:tc>
        <w:tc>
          <w:tcPr>
            <w:tcW w:w="199" w:type="dxa"/>
            <w:gridSpan w:val="2"/>
          </w:tcPr>
          <w:p w14:paraId="26CAA4E9" w14:textId="77777777" w:rsidR="00D717CB" w:rsidRPr="00DF06DC" w:rsidRDefault="00D717CB" w:rsidP="00D6215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7254048" w14:textId="20AF4C64" w:rsidR="00D717CB" w:rsidRPr="00DF06DC" w:rsidRDefault="00D6215F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B3198">
              <w:rPr>
                <w:rFonts w:ascii="Angsana New" w:hAnsi="Angsana New"/>
                <w:sz w:val="24"/>
                <w:szCs w:val="24"/>
              </w:rPr>
              <w:t>1,009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307</w:t>
            </w: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7B1FF3FD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E033BD" w14:textId="76954A01" w:rsidR="00D717CB" w:rsidRPr="00DF06DC" w:rsidRDefault="00D6215F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1,104,400 </w:t>
            </w:r>
          </w:p>
        </w:tc>
        <w:tc>
          <w:tcPr>
            <w:tcW w:w="178" w:type="dxa"/>
          </w:tcPr>
          <w:p w14:paraId="1B2D92D5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E66BF8F" w14:textId="029C0E1B" w:rsidR="00D717CB" w:rsidRPr="00DF06DC" w:rsidRDefault="00D6215F" w:rsidP="0022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6F5461">
              <w:rPr>
                <w:rFonts w:ascii="Angsana New" w:hAnsi="Angsana New"/>
                <w:sz w:val="24"/>
                <w:szCs w:val="24"/>
              </w:rPr>
              <w:t>57,450</w:t>
            </w:r>
            <w:r w:rsidRPr="00DF06D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6CFA40C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24B1" w14:textId="0B8E22D3" w:rsidR="00D717CB" w:rsidRPr="00DF06DC" w:rsidRDefault="00D6215F" w:rsidP="00CB0E8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(76,633)</w:t>
            </w:r>
          </w:p>
        </w:tc>
        <w:tc>
          <w:tcPr>
            <w:tcW w:w="270" w:type="dxa"/>
          </w:tcPr>
          <w:p w14:paraId="19ED8D51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32F4C" w14:textId="610F01F8" w:rsidR="00D717CB" w:rsidRPr="00DF06DC" w:rsidRDefault="006F5461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1,153,994</w:t>
            </w:r>
            <w:r w:rsidR="00D6215F"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174A4C68" w14:textId="77777777" w:rsidR="00D717CB" w:rsidRPr="00DF06DC" w:rsidRDefault="00D717CB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861E46F" w14:textId="081F4B05" w:rsidR="00D717CB" w:rsidRPr="00DF06DC" w:rsidRDefault="00D6215F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1,156,717 </w:t>
            </w:r>
          </w:p>
        </w:tc>
      </w:tr>
      <w:tr w:rsidR="00D717CB" w:rsidRPr="00DF06DC" w14:paraId="7BF3A2D5" w14:textId="77777777" w:rsidTr="00101448">
        <w:trPr>
          <w:cantSplit/>
        </w:trPr>
        <w:tc>
          <w:tcPr>
            <w:tcW w:w="3407" w:type="dxa"/>
          </w:tcPr>
          <w:p w14:paraId="0575150F" w14:textId="77777777" w:rsidR="00D717CB" w:rsidRPr="00DF06DC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7B59558" w14:textId="0F8E39E8" w:rsidR="00D717CB" w:rsidRPr="00DF06DC" w:rsidRDefault="00F55F98" w:rsidP="002268E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C2F5A51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886F5" w14:textId="77777777" w:rsidR="00D717CB" w:rsidRPr="00DF06DC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4F4E1AF4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26CD417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113AD8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0B24B2" w14:textId="77777777" w:rsidR="00D717CB" w:rsidRPr="00DF06DC" w:rsidRDefault="00D717CB" w:rsidP="00A85B4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8BA24B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DE0B16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5C1DF0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55CF4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BAB2D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E2891C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B2ADA5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4BC6ECD" w14:textId="77777777" w:rsidR="00D717CB" w:rsidRPr="00DF06DC" w:rsidRDefault="00D717CB" w:rsidP="00AE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C0656" w:rsidRPr="00DF06DC" w14:paraId="19BF901E" w14:textId="77777777" w:rsidTr="00101448">
        <w:trPr>
          <w:cantSplit/>
        </w:trPr>
        <w:tc>
          <w:tcPr>
            <w:tcW w:w="3407" w:type="dxa"/>
            <w:vAlign w:val="bottom"/>
          </w:tcPr>
          <w:p w14:paraId="4CBAC907" w14:textId="77777777" w:rsidR="007C0656" w:rsidRPr="00DF06DC" w:rsidRDefault="007C0656" w:rsidP="007C0656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DF06D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DF06D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4BEF0ED" w14:textId="3037DB32" w:rsidR="007C0656" w:rsidRPr="00DF06DC" w:rsidRDefault="00AE6911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86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344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655</w:t>
            </w:r>
          </w:p>
        </w:tc>
        <w:tc>
          <w:tcPr>
            <w:tcW w:w="180" w:type="dxa"/>
          </w:tcPr>
          <w:p w14:paraId="1C2D96B5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FB52BB" w14:textId="0C96135C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8</w:t>
            </w:r>
            <w:r w:rsidR="009B3198">
              <w:rPr>
                <w:rFonts w:ascii="Angsana New" w:hAnsi="Angsana New"/>
                <w:sz w:val="24"/>
                <w:szCs w:val="24"/>
              </w:rPr>
              <w:t>0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665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99" w:type="dxa"/>
            <w:gridSpan w:val="2"/>
          </w:tcPr>
          <w:p w14:paraId="13A19386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A52903" w14:textId="46AE3CC7" w:rsidR="007C0656" w:rsidRPr="00DF06DC" w:rsidRDefault="00AE6911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87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303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180" w:type="dxa"/>
          </w:tcPr>
          <w:p w14:paraId="33232DCF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A1303E" w14:textId="49B26A4A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80,338,402</w:t>
            </w:r>
          </w:p>
        </w:tc>
        <w:tc>
          <w:tcPr>
            <w:tcW w:w="178" w:type="dxa"/>
          </w:tcPr>
          <w:p w14:paraId="2DC4B6C2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A3EA18" w14:textId="2DA4D0B0" w:rsidR="007C0656" w:rsidRPr="00DF06DC" w:rsidRDefault="00AB562A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(673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="006F5461">
              <w:rPr>
                <w:rFonts w:ascii="Angsana New" w:hAnsi="Angsana New"/>
                <w:sz w:val="24"/>
                <w:szCs w:val="24"/>
              </w:rPr>
              <w:t>75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21588EB6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67967C" w14:textId="25267ADE" w:rsidR="007C0656" w:rsidRPr="00DF06DC" w:rsidRDefault="007C0656" w:rsidP="006F54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(384,216)</w:t>
            </w:r>
          </w:p>
        </w:tc>
        <w:tc>
          <w:tcPr>
            <w:tcW w:w="270" w:type="dxa"/>
          </w:tcPr>
          <w:p w14:paraId="6A04FFFE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D9128" w14:textId="4B400FE6" w:rsidR="007C0656" w:rsidRPr="00DF06DC" w:rsidRDefault="006F5461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172,97</w:t>
            </w:r>
            <w:r w:rsidR="009B319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180" w:type="dxa"/>
          </w:tcPr>
          <w:p w14:paraId="3B169C39" w14:textId="77777777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6D7417BD" w14:textId="10BA35B2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16</w:t>
            </w:r>
            <w:r w:rsidR="009B3198">
              <w:rPr>
                <w:rFonts w:ascii="Angsana New" w:hAnsi="Angsana New"/>
                <w:sz w:val="24"/>
                <w:szCs w:val="24"/>
              </w:rPr>
              <w:t>0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619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751</w:t>
            </w:r>
          </w:p>
        </w:tc>
      </w:tr>
      <w:tr w:rsidR="007C0656" w:rsidRPr="00DF06DC" w14:paraId="6CB4EC6C" w14:textId="77777777" w:rsidTr="003819AE">
        <w:trPr>
          <w:cantSplit/>
          <w:trHeight w:val="143"/>
        </w:trPr>
        <w:tc>
          <w:tcPr>
            <w:tcW w:w="3407" w:type="dxa"/>
            <w:vAlign w:val="bottom"/>
          </w:tcPr>
          <w:p w14:paraId="65089C73" w14:textId="77777777" w:rsidR="007C0656" w:rsidRPr="00DF06DC" w:rsidRDefault="007C0656" w:rsidP="007C0656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DF06DC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666C18B" w14:textId="5BF595BA" w:rsidR="007C0656" w:rsidRPr="00DF06DC" w:rsidRDefault="00563F3F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589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350</w:t>
            </w:r>
          </w:p>
        </w:tc>
        <w:tc>
          <w:tcPr>
            <w:tcW w:w="180" w:type="dxa"/>
          </w:tcPr>
          <w:p w14:paraId="7F1BBC32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0FCE09" w14:textId="5AA0DD0B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45,673,188</w:t>
            </w:r>
          </w:p>
        </w:tc>
        <w:tc>
          <w:tcPr>
            <w:tcW w:w="199" w:type="dxa"/>
            <w:gridSpan w:val="2"/>
          </w:tcPr>
          <w:p w14:paraId="0760237D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E3E1B53" w14:textId="3877301D" w:rsidR="007C0656" w:rsidRPr="00DF06DC" w:rsidRDefault="0035477C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34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="009B3198">
              <w:rPr>
                <w:rFonts w:ascii="Angsana New" w:hAnsi="Angsana New"/>
                <w:sz w:val="24"/>
                <w:szCs w:val="24"/>
              </w:rPr>
              <w:t>26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024</w:t>
            </w:r>
          </w:p>
        </w:tc>
        <w:tc>
          <w:tcPr>
            <w:tcW w:w="180" w:type="dxa"/>
          </w:tcPr>
          <w:p w14:paraId="7FAAF95E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2D9085" w14:textId="5CA46FE0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63,263,988</w:t>
            </w:r>
          </w:p>
        </w:tc>
        <w:tc>
          <w:tcPr>
            <w:tcW w:w="178" w:type="dxa"/>
          </w:tcPr>
          <w:p w14:paraId="380E2472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98F2FF" w14:textId="4C2C62CE" w:rsidR="007C0656" w:rsidRPr="00DF06DC" w:rsidRDefault="001772FD" w:rsidP="006F5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  <w:cs/>
              </w:rPr>
              <w:t>(277</w:t>
            </w:r>
            <w:r w:rsidRPr="00DF06DC">
              <w:rPr>
                <w:rFonts w:ascii="Angsana New" w:hAnsi="Angsana New"/>
                <w:sz w:val="24"/>
                <w:szCs w:val="24"/>
              </w:rPr>
              <w:t>,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="006F5461">
              <w:rPr>
                <w:rFonts w:ascii="Angsana New" w:hAnsi="Angsana New"/>
                <w:sz w:val="24"/>
                <w:szCs w:val="24"/>
              </w:rPr>
              <w:t>73</w:t>
            </w:r>
            <w:r w:rsidRPr="00DF06D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3AEE25A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2E55A2" w14:textId="504465D9" w:rsidR="007C0656" w:rsidRPr="00DF06DC" w:rsidRDefault="007C0656" w:rsidP="006F546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(77,683)</w:t>
            </w:r>
          </w:p>
        </w:tc>
        <w:tc>
          <w:tcPr>
            <w:tcW w:w="270" w:type="dxa"/>
          </w:tcPr>
          <w:p w14:paraId="279817DF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88EB2" w14:textId="17890A19" w:rsidR="007C0656" w:rsidRPr="00DF06DC" w:rsidRDefault="006F5461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71,23</w:t>
            </w:r>
            <w:r w:rsidR="009B319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9B3198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80" w:type="dxa"/>
          </w:tcPr>
          <w:p w14:paraId="5EE6FD7B" w14:textId="77777777" w:rsidR="007C0656" w:rsidRPr="00DF06DC" w:rsidRDefault="007C0656" w:rsidP="007C06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5E974813" w14:textId="46AA0C29" w:rsidR="007C0656" w:rsidRPr="00DF06DC" w:rsidRDefault="007C0656" w:rsidP="00C52F2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F06DC">
              <w:rPr>
                <w:rFonts w:ascii="Angsana New" w:hAnsi="Angsana New"/>
                <w:sz w:val="24"/>
                <w:szCs w:val="24"/>
              </w:rPr>
              <w:t>108,859,493</w:t>
            </w:r>
          </w:p>
        </w:tc>
      </w:tr>
    </w:tbl>
    <w:p w14:paraId="47FE3066" w14:textId="77777777" w:rsidR="00E76E73" w:rsidRPr="00DF06DC" w:rsidRDefault="00E76E73" w:rsidP="00520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DF06DC" w:rsidSect="00F52B7F">
          <w:headerReference w:type="default" r:id="rId28"/>
          <w:footerReference w:type="default" r:id="rId29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7F01219B" w:rsidR="004A58D3" w:rsidRPr="00DF06DC" w:rsidRDefault="004A58D3" w:rsidP="009035A7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DF06DC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กา</w:t>
      </w:r>
      <w:r w:rsidR="00DB4EF2" w:rsidRPr="00DF06DC">
        <w:rPr>
          <w:rFonts w:ascii="Angsana New" w:eastAsia="MS Mincho" w:hAnsi="Angsana New" w:hint="cs"/>
          <w:b/>
          <w:bCs/>
          <w:i/>
          <w:iCs/>
          <w:spacing w:val="-6"/>
          <w:sz w:val="30"/>
          <w:szCs w:val="30"/>
          <w:cs/>
        </w:rPr>
        <w:t>ร</w:t>
      </w:r>
      <w:r w:rsidRPr="00DF06DC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กระทบยอดรายได้ กำไรหรือขาดทุน และรายการอื่นที่มีสาระสำคัญของส่วนงานที่รายงาน</w:t>
      </w:r>
    </w:p>
    <w:p w14:paraId="2393948D" w14:textId="77777777" w:rsidR="004A58D3" w:rsidRPr="00DF06DC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850"/>
        <w:gridCol w:w="247"/>
        <w:gridCol w:w="1850"/>
      </w:tblGrid>
      <w:tr w:rsidR="00344681" w:rsidRPr="00DF06DC" w14:paraId="709B102A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DF06DC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C0E60FB" w:rsidR="00344681" w:rsidRPr="00DF06DC" w:rsidRDefault="00740CE7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DF06DC" w14:paraId="3C8B2A9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DF06DC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589EACFA" w:rsidR="00344681" w:rsidRPr="00DF06DC" w:rsidRDefault="00C1706D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41696" w:rsidRPr="00DF06D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DF06DC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00BECE01" w:rsidR="00344681" w:rsidRPr="00DF06DC" w:rsidRDefault="00291AD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41696" w:rsidRPr="00DF06D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6CD2" w:rsidRPr="00DF06DC" w14:paraId="13DAC65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B8331F0" w14:textId="77777777" w:rsidR="00586CD2" w:rsidRPr="00DF06DC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1F6D79" w14:textId="77777777" w:rsidR="00586CD2" w:rsidRPr="00DF06DC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B79805" w14:textId="77777777" w:rsidR="00586CD2" w:rsidRPr="00DF06DC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94FC238" w14:textId="7AC8711C" w:rsidR="00586CD2" w:rsidRPr="00DF06DC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8CE" w:rsidRPr="00DF06DC" w14:paraId="72B40014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DF06DC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DF06DC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DF06DC" w14:paraId="0D67E555" w14:textId="77777777" w:rsidTr="000B7A44">
        <w:trPr>
          <w:trHeight w:val="7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0AD965E9" w:rsidR="00D37497" w:rsidRPr="00DF06DC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AF9C6AB" w:rsidR="00D37497" w:rsidRPr="00DF06DC" w:rsidRDefault="00D37497" w:rsidP="002722E3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DF06DC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5C4FC307" w:rsidR="00D37497" w:rsidRPr="00DF06DC" w:rsidRDefault="00D37497" w:rsidP="00AA36A3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DF06DC" w14:paraId="06B624E0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6D4694E5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="00453758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CB493" w14:textId="0D803DCA" w:rsidR="003132CA" w:rsidRPr="00DF06DC" w:rsidRDefault="00453758" w:rsidP="00453758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18,854,609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8852BB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DA95EB" w14:textId="3A200F97" w:rsidR="003132CA" w:rsidRPr="00DF06DC" w:rsidRDefault="00453758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16,355,203</w:t>
            </w:r>
          </w:p>
        </w:tc>
      </w:tr>
      <w:tr w:rsidR="003132CA" w:rsidRPr="00DF06DC" w14:paraId="60875377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1DC2512C" w:rsidR="003132CA" w:rsidRPr="00DF06DC" w:rsidRDefault="00D6041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6BB" w14:textId="18657434" w:rsidR="003132CA" w:rsidRPr="00DF06DC" w:rsidRDefault="00D6041A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41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041A">
              <w:rPr>
                <w:rFonts w:ascii="Angsana New" w:hAnsi="Angsana New"/>
                <w:sz w:val="30"/>
                <w:szCs w:val="30"/>
              </w:rPr>
              <w:t>876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041A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8A28F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14741" w14:textId="369CAD58" w:rsidR="003132CA" w:rsidRPr="00DF06DC" w:rsidRDefault="00D6041A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41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041A">
              <w:rPr>
                <w:rFonts w:ascii="Angsana New" w:hAnsi="Angsana New"/>
                <w:sz w:val="30"/>
                <w:szCs w:val="30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6041A">
              <w:rPr>
                <w:rFonts w:ascii="Angsana New" w:hAnsi="Angsana New"/>
                <w:sz w:val="30"/>
                <w:szCs w:val="30"/>
              </w:rPr>
              <w:t>157</w:t>
            </w:r>
          </w:p>
        </w:tc>
      </w:tr>
      <w:tr w:rsidR="003132CA" w:rsidRPr="00DF06DC" w14:paraId="75F3052E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59C3D2" w14:textId="78A2779E" w:rsidR="003132CA" w:rsidRPr="00DF06DC" w:rsidRDefault="001C1E40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24,731,</w:t>
            </w:r>
            <w:r w:rsidR="0081578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A1F4F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250199B" w14:textId="36E8ABD9" w:rsidR="003132CA" w:rsidRPr="00DF06DC" w:rsidRDefault="001C1E40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19,</w:t>
            </w:r>
            <w:r w:rsidR="0081578E">
              <w:rPr>
                <w:rFonts w:ascii="Angsana New" w:hAnsi="Angsana New"/>
                <w:sz w:val="30"/>
                <w:szCs w:val="30"/>
              </w:rPr>
              <w:t>268,360</w:t>
            </w:r>
          </w:p>
        </w:tc>
      </w:tr>
      <w:tr w:rsidR="003132CA" w:rsidRPr="00DF06DC" w14:paraId="06602281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45E58" w14:textId="34C36311" w:rsidR="003132CA" w:rsidRPr="00CB0E89" w:rsidRDefault="001C1E40" w:rsidP="00CB0E89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0E89">
              <w:rPr>
                <w:rFonts w:asciiTheme="majorBidi" w:hAnsiTheme="majorBidi" w:cstheme="majorBidi"/>
                <w:sz w:val="30"/>
                <w:szCs w:val="30"/>
              </w:rPr>
              <w:t xml:space="preserve"> (5,7</w:t>
            </w:r>
            <w:r w:rsidR="00F411DA" w:rsidRPr="00CB0E8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1578E" w:rsidRPr="00CB0E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11DA" w:rsidRPr="00CB0E89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Pr="00CB0E8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5417C2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362" w14:textId="70BA134B" w:rsidR="003132CA" w:rsidRPr="00DF06DC" w:rsidRDefault="001C1E40" w:rsidP="0081578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(4,</w:t>
            </w:r>
            <w:r w:rsidR="0081578E">
              <w:rPr>
                <w:rFonts w:ascii="Angsana New" w:hAnsi="Angsana New"/>
                <w:sz w:val="30"/>
                <w:szCs w:val="30"/>
              </w:rPr>
              <w:t>710,564</w:t>
            </w:r>
            <w:r w:rsidRPr="00DF06D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2CA" w:rsidRPr="00DF06DC" w14:paraId="56712612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D9240" w14:textId="0BD3D593" w:rsidR="003132CA" w:rsidRPr="00DF06DC" w:rsidRDefault="001C1E40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19,010,739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E056AC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9F1E2" w14:textId="3B89F3E6" w:rsidR="003132CA" w:rsidRPr="00DF06DC" w:rsidRDefault="001C1E40" w:rsidP="001C1E40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14,557,796 </w:t>
            </w:r>
          </w:p>
        </w:tc>
      </w:tr>
      <w:tr w:rsidR="003132CA" w:rsidRPr="00DF06DC" w14:paraId="1B14250E" w14:textId="77777777" w:rsidTr="000B7A44">
        <w:trPr>
          <w:trHeight w:hRule="exact" w:val="399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63026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11C8C4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F26D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DF06DC" w14:paraId="41B04431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9652DD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F5CA37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B5B8955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DF06DC" w14:paraId="729DEDB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0B1E1323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ED86AC" w14:textId="2C99445C" w:rsidR="003132CA" w:rsidRPr="00DF06DC" w:rsidRDefault="0081578E" w:rsidP="00CB0E8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5,705,946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46687" w14:textId="77777777" w:rsidR="003132CA" w:rsidRPr="00DF06DC" w:rsidRDefault="003132CA" w:rsidP="003132CA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EE0E0E" w14:textId="4E8C2201" w:rsidR="003132CA" w:rsidRPr="00DF06DC" w:rsidRDefault="00D06149" w:rsidP="001B39D1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6,332,67</w:t>
            </w:r>
            <w:r w:rsidR="0081578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32CA" w:rsidRPr="00DF06DC" w14:paraId="12AB5C1E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143DBC53" w:rsidR="003132CA" w:rsidRPr="00DF06DC" w:rsidRDefault="002A427B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54CEBFE5" w:rsidR="003132CA" w:rsidRPr="00DF06DC" w:rsidRDefault="00D45867" w:rsidP="00CB0E8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682,061</w:t>
            </w:r>
            <w:r w:rsidR="00A04BB2"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0E3236EA" w:rsidR="003132CA" w:rsidRPr="00DF06DC" w:rsidRDefault="002A427B" w:rsidP="002A427B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(1,529,045)</w:t>
            </w:r>
            <w:r w:rsidR="00A04BB2"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A58FA" w:rsidRPr="00DF06DC" w14:paraId="77CF8F44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E6CAED4" w14:textId="6CABAEEA" w:rsidR="005A58FA" w:rsidRPr="00DF06DC" w:rsidRDefault="005A58FA" w:rsidP="005A5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C60DC3" w:rsidRPr="00DF06D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2A11DF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51DB5" w:rsidRPr="00DF06DC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="002A11DF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7BC45F" w14:textId="2D4CC9C1" w:rsidR="005A58FA" w:rsidRPr="00CB0E89" w:rsidRDefault="00A04BB2" w:rsidP="00CB0E89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0E89">
              <w:rPr>
                <w:rFonts w:asciiTheme="majorBidi" w:hAnsiTheme="majorBidi" w:cstheme="majorBidi"/>
                <w:sz w:val="30"/>
                <w:szCs w:val="30"/>
              </w:rPr>
              <w:t xml:space="preserve"> (35,418)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2943AF" w14:textId="77777777" w:rsidR="005A58FA" w:rsidRPr="00DF06DC" w:rsidRDefault="005A58F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165BE0" w14:textId="4CB0C197" w:rsidR="005A58FA" w:rsidRPr="00DF06DC" w:rsidRDefault="00A04BB2" w:rsidP="0081578E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 xml:space="preserve"> (510)</w:t>
            </w:r>
          </w:p>
        </w:tc>
      </w:tr>
      <w:tr w:rsidR="003132CA" w:rsidRPr="00DF06DC" w14:paraId="0F4AB725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2D53F492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45FD" w14:textId="237A0F08" w:rsidR="003132CA" w:rsidRPr="00DF06DC" w:rsidRDefault="00D45867" w:rsidP="00CB0E89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6,352,589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3132CA" w:rsidRPr="00DF06DC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48EE5" w14:textId="33FF9D3E" w:rsidR="003132CA" w:rsidRPr="00DF06DC" w:rsidRDefault="00AA36A3" w:rsidP="001B39D1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4,803,118 </w:t>
            </w:r>
          </w:p>
        </w:tc>
      </w:tr>
    </w:tbl>
    <w:p w14:paraId="4060B2A6" w14:textId="77777777" w:rsidR="004A58D3" w:rsidRPr="00DF06DC" w:rsidRDefault="004A58D3" w:rsidP="001C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4FA088" w14:textId="255B1692" w:rsidR="00DF4A52" w:rsidRPr="00DF06DC" w:rsidRDefault="00DF4A52" w:rsidP="000B7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DF06DC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="00BA359D" w:rsidRPr="00DF06DC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DF06DC">
        <w:rPr>
          <w:rFonts w:ascii="Angsana New" w:hAnsi="Angsana New" w:hint="cs"/>
          <w:sz w:val="30"/>
          <w:szCs w:val="30"/>
          <w:cs/>
        </w:rPr>
        <w:t>รายไ</w:t>
      </w:r>
      <w:r w:rsidRPr="00DF06DC">
        <w:rPr>
          <w:rFonts w:ascii="Angsana New" w:hAnsi="Angsana New"/>
          <w:sz w:val="30"/>
          <w:szCs w:val="30"/>
          <w:cs/>
        </w:rPr>
        <w:t>ด</w:t>
      </w:r>
      <w:r w:rsidRPr="00DF06DC">
        <w:rPr>
          <w:rFonts w:ascii="Angsana New" w:hAnsi="Angsana New" w:hint="cs"/>
          <w:sz w:val="30"/>
          <w:szCs w:val="30"/>
          <w:cs/>
        </w:rPr>
        <w:t>้ด</w:t>
      </w:r>
      <w:r w:rsidRPr="00DF06DC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1FE69AD2" w14:textId="77777777" w:rsidR="00344681" w:rsidRPr="00DF06DC" w:rsidRDefault="00344681" w:rsidP="00F065FB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 w:right="335"/>
        <w:jc w:val="thaiDistribute"/>
        <w:rPr>
          <w:rFonts w:ascii="Calibri" w:hAnsi="Calibri"/>
          <w:sz w:val="20"/>
          <w:szCs w:val="20"/>
        </w:rPr>
      </w:pPr>
    </w:p>
    <w:p w14:paraId="60AD1901" w14:textId="24902FC9" w:rsidR="004A58D3" w:rsidRPr="00DF06DC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06DC">
        <w:rPr>
          <w:rFonts w:ascii="Angsana New" w:hAnsi="Angsana New"/>
          <w:b/>
          <w:bCs/>
          <w:sz w:val="30"/>
          <w:szCs w:val="30"/>
        </w:rPr>
        <w:tab/>
      </w:r>
      <w:r w:rsidRPr="00DF06DC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6A17C0" w:rsidRPr="00DF06DC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19429C1B" w14:textId="77777777" w:rsidR="00CA109E" w:rsidRDefault="00CA109E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z w:val="30"/>
          <w:szCs w:val="30"/>
        </w:rPr>
      </w:pPr>
    </w:p>
    <w:p w14:paraId="1BF197D8" w14:textId="295C5104" w:rsidR="00A02077" w:rsidRDefault="00CA109E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z w:val="30"/>
          <w:szCs w:val="30"/>
        </w:rPr>
      </w:pPr>
      <w:r w:rsidRPr="00CA109E">
        <w:rPr>
          <w:rFonts w:ascii="Angsana New" w:hAnsi="Angsana New"/>
          <w:sz w:val="30"/>
          <w:szCs w:val="30"/>
        </w:rPr>
        <w:tab/>
      </w:r>
      <w:r w:rsidRPr="00CA109E">
        <w:rPr>
          <w:rFonts w:ascii="Angsana New" w:hAnsi="Angsana New" w:hint="cs"/>
          <w:sz w:val="30"/>
          <w:szCs w:val="30"/>
          <w:cs/>
        </w:rPr>
        <w:t>ยกเว้นเงินลงทุนในกิจการร่วมค้าในต่างประเทศ</w:t>
      </w:r>
      <w:r w:rsidRPr="00CA109E">
        <w:rPr>
          <w:rFonts w:ascii="Angsana New" w:hAnsi="Angsana New"/>
          <w:sz w:val="30"/>
          <w:szCs w:val="30"/>
          <w:cs/>
        </w:rPr>
        <w:t xml:space="preserve"> </w:t>
      </w:r>
      <w:r w:rsidRPr="00CA109E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CA109E">
        <w:rPr>
          <w:rFonts w:ascii="Angsana New" w:hAnsi="Angsana New"/>
          <w:sz w:val="30"/>
          <w:szCs w:val="30"/>
          <w:cs/>
        </w:rPr>
        <w:t xml:space="preserve"> </w:t>
      </w:r>
      <w:r w:rsidRPr="00CA109E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CA109E">
        <w:rPr>
          <w:rFonts w:ascii="Angsana New" w:hAnsi="Angsana New"/>
          <w:sz w:val="30"/>
          <w:szCs w:val="30"/>
          <w:cs/>
        </w:rPr>
        <w:t xml:space="preserve">  </w:t>
      </w:r>
      <w:r w:rsidRPr="00CA109E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กลุ่มบริษัทไม่มีรายได้จากลูกค้ารายใหญ่ในสัดส่วน</w:t>
      </w:r>
      <w:r>
        <w:rPr>
          <w:rFonts w:ascii="Angsana New" w:hAnsi="Angsana New"/>
          <w:sz w:val="30"/>
          <w:szCs w:val="30"/>
          <w:cs/>
        </w:rPr>
        <w:br/>
      </w:r>
      <w:r w:rsidRPr="00CA109E">
        <w:rPr>
          <w:rFonts w:ascii="Angsana New" w:hAnsi="Angsana New" w:hint="cs"/>
          <w:sz w:val="30"/>
          <w:szCs w:val="30"/>
          <w:cs/>
        </w:rPr>
        <w:t>ร้อยละ</w:t>
      </w:r>
      <w:r w:rsidRPr="00CA109E">
        <w:rPr>
          <w:rFonts w:ascii="Angsana New" w:hAnsi="Angsana New"/>
          <w:sz w:val="30"/>
          <w:szCs w:val="30"/>
          <w:cs/>
        </w:rPr>
        <w:t xml:space="preserve"> </w:t>
      </w:r>
      <w:r w:rsidRPr="00CA109E">
        <w:rPr>
          <w:rFonts w:ascii="Angsana New" w:hAnsi="Angsana New"/>
          <w:sz w:val="30"/>
          <w:szCs w:val="30"/>
        </w:rPr>
        <w:t>10</w:t>
      </w:r>
      <w:r w:rsidRPr="00CA109E">
        <w:rPr>
          <w:rFonts w:ascii="Angsana New" w:hAnsi="Angsana New"/>
          <w:sz w:val="30"/>
          <w:szCs w:val="30"/>
          <w:cs/>
        </w:rPr>
        <w:t xml:space="preserve"> </w:t>
      </w:r>
      <w:r w:rsidRPr="00CA109E">
        <w:rPr>
          <w:rFonts w:ascii="Angsana New" w:hAnsi="Angsana New" w:hint="cs"/>
          <w:sz w:val="30"/>
          <w:szCs w:val="30"/>
          <w:cs/>
        </w:rPr>
        <w:t>หรือมากกว่าจากรายได้รวมของกลุ่มบริษัท</w:t>
      </w:r>
    </w:p>
    <w:p w14:paraId="56D0F538" w14:textId="6E77AC1E" w:rsidR="00FD77F7" w:rsidRDefault="00FD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8E9149D" w14:textId="22BBE528" w:rsidR="00287B73" w:rsidRPr="00DF06DC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0C8AD92" w14:textId="77777777" w:rsidR="00072241" w:rsidRPr="00DF06DC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170"/>
        <w:gridCol w:w="270"/>
        <w:gridCol w:w="1080"/>
      </w:tblGrid>
      <w:tr w:rsidR="001E5133" w:rsidRPr="00DF06DC" w14:paraId="233D6FE0" w14:textId="77777777" w:rsidTr="00270AA4">
        <w:trPr>
          <w:tblHeader/>
        </w:trPr>
        <w:tc>
          <w:tcPr>
            <w:tcW w:w="3762" w:type="dxa"/>
          </w:tcPr>
          <w:p w14:paraId="7E1BD6FE" w14:textId="77777777" w:rsidR="001E5133" w:rsidRPr="00DF06DC" w:rsidRDefault="001E5133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E0157C1" w14:textId="08497C7B" w:rsidR="001E5133" w:rsidRPr="00DF06DC" w:rsidRDefault="00740CE7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1E5133" w:rsidRPr="00DF06DC" w:rsidRDefault="001E5133" w:rsidP="00C236C9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1BEE3FE" w14:textId="77777777" w:rsidR="001E5133" w:rsidRPr="00DF06DC" w:rsidRDefault="001E5133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DF06DC" w14:paraId="22BA24F1" w14:textId="77777777" w:rsidTr="00270AA4">
        <w:trPr>
          <w:tblHeader/>
        </w:trPr>
        <w:tc>
          <w:tcPr>
            <w:tcW w:w="3762" w:type="dxa"/>
          </w:tcPr>
          <w:p w14:paraId="06F9ADBC" w14:textId="77777777" w:rsidR="00291AD1" w:rsidRPr="00DF06DC" w:rsidRDefault="00291AD1" w:rsidP="00291AD1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F811C" w14:textId="38359045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41696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68FE11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E7A56C" w14:textId="58824C43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B41696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C1F281" w14:textId="77777777" w:rsidR="00291AD1" w:rsidRPr="00DF06DC" w:rsidRDefault="00291AD1" w:rsidP="00291AD1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8129A3" w14:textId="3C94F729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41696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2725D5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E3517D" w14:textId="14F7CB49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B41696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1E5133" w:rsidRPr="00DF06DC" w14:paraId="71FF3B3A" w14:textId="77777777" w:rsidTr="00270AA4">
        <w:trPr>
          <w:tblHeader/>
        </w:trPr>
        <w:tc>
          <w:tcPr>
            <w:tcW w:w="3762" w:type="dxa"/>
          </w:tcPr>
          <w:p w14:paraId="077FCA7B" w14:textId="77777777" w:rsidR="001E5133" w:rsidRPr="00DF06DC" w:rsidRDefault="001E5133" w:rsidP="0083081D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B2388" w14:textId="77777777" w:rsidR="001E5133" w:rsidRPr="00DF06DC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EC12B" w14:textId="77777777" w:rsidR="001E5133" w:rsidRPr="00DF06DC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556145" w14:textId="39685389" w:rsidR="001E5133" w:rsidRPr="00DF06DC" w:rsidRDefault="001E5133" w:rsidP="001E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8" w:hanging="20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8154F5" w14:textId="77777777" w:rsidR="001E5133" w:rsidRPr="00DF06DC" w:rsidRDefault="001E5133" w:rsidP="0083081D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A4FA04" w14:textId="77777777" w:rsidR="001E5133" w:rsidRPr="00DF06DC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186270" w14:textId="77777777" w:rsidR="001E5133" w:rsidRPr="00DF06DC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854D9D" w14:textId="1B9E3419" w:rsidR="001E5133" w:rsidRPr="00DF06DC" w:rsidRDefault="001E5133" w:rsidP="001E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7" w:hanging="291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1E5133" w:rsidRPr="00DF06DC" w14:paraId="3F5F6FA4" w14:textId="77777777" w:rsidTr="00270AA4">
        <w:trPr>
          <w:tblHeader/>
        </w:trPr>
        <w:tc>
          <w:tcPr>
            <w:tcW w:w="3762" w:type="dxa"/>
          </w:tcPr>
          <w:p w14:paraId="77911DE9" w14:textId="77777777" w:rsidR="001E5133" w:rsidRPr="00DF06DC" w:rsidRDefault="001E5133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EA08C6" w14:textId="77777777" w:rsidR="001E5133" w:rsidRPr="00DF06DC" w:rsidRDefault="001E5133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41696" w:rsidRPr="00DF06DC" w14:paraId="2722ABF1" w14:textId="77777777" w:rsidTr="00270AA4">
        <w:trPr>
          <w:trHeight w:val="70"/>
        </w:trPr>
        <w:tc>
          <w:tcPr>
            <w:tcW w:w="3762" w:type="dxa"/>
          </w:tcPr>
          <w:p w14:paraId="4B4ACD01" w14:textId="0479A92A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89F1D85" w14:textId="1E755813" w:rsidR="00B41696" w:rsidRPr="00DF06DC" w:rsidRDefault="00516BE3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16B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6BE3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6BE3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7B3C37C0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033C90B" w14:textId="58B57333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3,131,289</w:t>
            </w:r>
          </w:p>
        </w:tc>
        <w:tc>
          <w:tcPr>
            <w:tcW w:w="270" w:type="dxa"/>
            <w:shd w:val="clear" w:color="auto" w:fill="auto"/>
          </w:tcPr>
          <w:p w14:paraId="6DB4946B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3AEBC84" w14:textId="6E077AE3" w:rsidR="00B41696" w:rsidRPr="00DF06DC" w:rsidRDefault="00516BE3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16B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6BE3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6BE3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2182E04F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4E3EDB3" w14:textId="1C56739C" w:rsidR="00B41696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1,029,786</w:t>
            </w:r>
          </w:p>
        </w:tc>
      </w:tr>
      <w:tr w:rsidR="00B41696" w:rsidRPr="00DF06DC" w14:paraId="69318DB0" w14:textId="77777777" w:rsidTr="00270AA4">
        <w:tc>
          <w:tcPr>
            <w:tcW w:w="3762" w:type="dxa"/>
          </w:tcPr>
          <w:p w14:paraId="782B1410" w14:textId="0F9EEE5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D4622DA" w14:textId="178E4781" w:rsidR="00B41696" w:rsidRPr="00DF06DC" w:rsidRDefault="00DC0465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1,718,</w:t>
            </w:r>
            <w:r w:rsidR="003B1019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16B3F524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D027CB" w14:textId="3C3B9D17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1,646,726</w:t>
            </w:r>
          </w:p>
        </w:tc>
        <w:tc>
          <w:tcPr>
            <w:tcW w:w="270" w:type="dxa"/>
            <w:shd w:val="clear" w:color="auto" w:fill="auto"/>
          </w:tcPr>
          <w:p w14:paraId="1C9355B0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B4B0A97" w14:textId="11E74AC4" w:rsidR="00B41696" w:rsidRPr="00DF06DC" w:rsidRDefault="008C7D1B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27,985</w:t>
            </w:r>
          </w:p>
        </w:tc>
        <w:tc>
          <w:tcPr>
            <w:tcW w:w="270" w:type="dxa"/>
            <w:shd w:val="clear" w:color="auto" w:fill="auto"/>
          </w:tcPr>
          <w:p w14:paraId="68E231E6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8A125BD" w14:textId="36064346" w:rsidR="00B41696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36,520</w:t>
            </w:r>
          </w:p>
        </w:tc>
      </w:tr>
      <w:tr w:rsidR="00B41696" w:rsidRPr="00DF06DC" w14:paraId="55CBDF69" w14:textId="77777777" w:rsidTr="00270AA4">
        <w:tc>
          <w:tcPr>
            <w:tcW w:w="3762" w:type="dxa"/>
          </w:tcPr>
          <w:p w14:paraId="2D158476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3FCB3451" w14:textId="1390BDB8" w:rsidR="00B41696" w:rsidRPr="00DF06DC" w:rsidRDefault="00DC0465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1,594,842</w:t>
            </w:r>
          </w:p>
        </w:tc>
        <w:tc>
          <w:tcPr>
            <w:tcW w:w="270" w:type="dxa"/>
            <w:shd w:val="clear" w:color="auto" w:fill="auto"/>
          </w:tcPr>
          <w:p w14:paraId="71A2E156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B9F40" w14:textId="012417AF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1,266,00</w:t>
            </w:r>
            <w:r w:rsidR="00FC2ABF" w:rsidRPr="00DF06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309093B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CB3F201" w14:textId="0FBA5ECF" w:rsidR="00B41696" w:rsidRPr="00DF06DC" w:rsidRDefault="008C7D1B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13,027</w:t>
            </w:r>
          </w:p>
        </w:tc>
        <w:tc>
          <w:tcPr>
            <w:tcW w:w="270" w:type="dxa"/>
            <w:shd w:val="clear" w:color="auto" w:fill="auto"/>
          </w:tcPr>
          <w:p w14:paraId="0E57D47A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7F0411" w14:textId="6F988D59" w:rsidR="00B41696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12,059</w:t>
            </w:r>
          </w:p>
        </w:tc>
      </w:tr>
      <w:tr w:rsidR="00B41696" w:rsidRPr="00DF06DC" w14:paraId="62028AEB" w14:textId="77777777" w:rsidTr="00270AA4">
        <w:tc>
          <w:tcPr>
            <w:tcW w:w="3762" w:type="dxa"/>
          </w:tcPr>
          <w:p w14:paraId="094693D1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70" w:type="dxa"/>
            <w:shd w:val="clear" w:color="auto" w:fill="auto"/>
          </w:tcPr>
          <w:p w14:paraId="143E2C48" w14:textId="492B6331" w:rsidR="00B41696" w:rsidRPr="00DF06DC" w:rsidRDefault="00DC0465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1,122,051</w:t>
            </w:r>
          </w:p>
        </w:tc>
        <w:tc>
          <w:tcPr>
            <w:tcW w:w="270" w:type="dxa"/>
            <w:shd w:val="clear" w:color="auto" w:fill="auto"/>
          </w:tcPr>
          <w:p w14:paraId="30357A88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AA8BFA" w14:textId="1B6420FD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826,679</w:t>
            </w:r>
          </w:p>
        </w:tc>
        <w:tc>
          <w:tcPr>
            <w:tcW w:w="270" w:type="dxa"/>
            <w:shd w:val="clear" w:color="auto" w:fill="auto"/>
          </w:tcPr>
          <w:p w14:paraId="3FC89DC2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E58EE33" w14:textId="7BD3E32B" w:rsidR="00B41696" w:rsidRPr="00DF06DC" w:rsidRDefault="008C7D1B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6E263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17AADB" w14:textId="4F112409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696" w:rsidRPr="00DF06DC" w14:paraId="598AEB37" w14:textId="77777777" w:rsidTr="00270AA4">
        <w:tc>
          <w:tcPr>
            <w:tcW w:w="3762" w:type="dxa"/>
          </w:tcPr>
          <w:p w14:paraId="3501C4A3" w14:textId="36822FED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170" w:type="dxa"/>
            <w:shd w:val="clear" w:color="auto" w:fill="auto"/>
          </w:tcPr>
          <w:p w14:paraId="242CE872" w14:textId="32A20102" w:rsidR="00B41696" w:rsidRPr="00DF06DC" w:rsidRDefault="00DC0465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232,235</w:t>
            </w:r>
          </w:p>
        </w:tc>
        <w:tc>
          <w:tcPr>
            <w:tcW w:w="270" w:type="dxa"/>
            <w:shd w:val="clear" w:color="auto" w:fill="auto"/>
          </w:tcPr>
          <w:p w14:paraId="69DE2E56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A479AE" w14:textId="4C7F8619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122,945</w:t>
            </w:r>
          </w:p>
        </w:tc>
        <w:tc>
          <w:tcPr>
            <w:tcW w:w="270" w:type="dxa"/>
            <w:shd w:val="clear" w:color="auto" w:fill="auto"/>
          </w:tcPr>
          <w:p w14:paraId="3FDCB2EC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0C8CFBE" w14:textId="259140C8" w:rsidR="00B41696" w:rsidRPr="00DF06DC" w:rsidRDefault="008C7D1B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6,362</w:t>
            </w:r>
          </w:p>
        </w:tc>
        <w:tc>
          <w:tcPr>
            <w:tcW w:w="270" w:type="dxa"/>
            <w:shd w:val="clear" w:color="auto" w:fill="auto"/>
          </w:tcPr>
          <w:p w14:paraId="02D674DC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DBE50" w14:textId="22DD6E75" w:rsidR="00B41696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21,653</w:t>
            </w:r>
          </w:p>
        </w:tc>
      </w:tr>
      <w:tr w:rsidR="00B41696" w:rsidRPr="00DF06DC" w14:paraId="18852B52" w14:textId="77777777" w:rsidTr="00270AA4">
        <w:tc>
          <w:tcPr>
            <w:tcW w:w="3762" w:type="dxa"/>
          </w:tcPr>
          <w:p w14:paraId="0FA7FE61" w14:textId="5FDE618E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170" w:type="dxa"/>
            <w:shd w:val="clear" w:color="auto" w:fill="auto"/>
          </w:tcPr>
          <w:p w14:paraId="53642C83" w14:textId="0D90DEB8" w:rsidR="00B41696" w:rsidRPr="00DF06DC" w:rsidRDefault="00DC0465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121,662</w:t>
            </w:r>
          </w:p>
        </w:tc>
        <w:tc>
          <w:tcPr>
            <w:tcW w:w="270" w:type="dxa"/>
            <w:shd w:val="clear" w:color="auto" w:fill="auto"/>
          </w:tcPr>
          <w:p w14:paraId="450C83B8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25F36D" w14:textId="705087CF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114,80</w:t>
            </w:r>
            <w:r w:rsidR="00FC2ABF" w:rsidRPr="00DF06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F85E50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46E201" w14:textId="0ABEDCC3" w:rsidR="00B41696" w:rsidRPr="00DF06DC" w:rsidRDefault="008C7D1B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90A05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E22A7F" w14:textId="61D56FC1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696" w:rsidRPr="00DF06DC" w14:paraId="19BC3FA0" w14:textId="77777777" w:rsidTr="00270AA4">
        <w:tc>
          <w:tcPr>
            <w:tcW w:w="3762" w:type="dxa"/>
          </w:tcPr>
          <w:p w14:paraId="0DAA72A4" w14:textId="584813CE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1170" w:type="dxa"/>
            <w:shd w:val="clear" w:color="auto" w:fill="auto"/>
          </w:tcPr>
          <w:p w14:paraId="226E51BD" w14:textId="488DA233" w:rsidR="00B41696" w:rsidRPr="00DF06DC" w:rsidRDefault="00D83A44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208,386</w:t>
            </w:r>
          </w:p>
        </w:tc>
        <w:tc>
          <w:tcPr>
            <w:tcW w:w="270" w:type="dxa"/>
            <w:shd w:val="clear" w:color="auto" w:fill="auto"/>
          </w:tcPr>
          <w:p w14:paraId="7D4282B8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9DBC7C" w14:textId="75291541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105,181</w:t>
            </w:r>
          </w:p>
        </w:tc>
        <w:tc>
          <w:tcPr>
            <w:tcW w:w="270" w:type="dxa"/>
            <w:shd w:val="clear" w:color="auto" w:fill="auto"/>
          </w:tcPr>
          <w:p w14:paraId="6D54D3C2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A4CBD46" w14:textId="4C6F3E09" w:rsidR="00B41696" w:rsidRPr="00DF06DC" w:rsidRDefault="001C527A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2,621</w:t>
            </w:r>
          </w:p>
        </w:tc>
        <w:tc>
          <w:tcPr>
            <w:tcW w:w="270" w:type="dxa"/>
            <w:shd w:val="clear" w:color="auto" w:fill="auto"/>
          </w:tcPr>
          <w:p w14:paraId="1D0613C1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30871E" w14:textId="633122A5" w:rsidR="00B41696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2,058</w:t>
            </w:r>
          </w:p>
        </w:tc>
      </w:tr>
      <w:tr w:rsidR="00B41696" w:rsidRPr="00DF06DC" w14:paraId="3E04C81F" w14:textId="77777777" w:rsidTr="00270AA4">
        <w:tc>
          <w:tcPr>
            <w:tcW w:w="3762" w:type="dxa"/>
          </w:tcPr>
          <w:p w14:paraId="736157EB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ค่าใช้จ่ายเกี่ยวกับสัญญาเช่าแล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ะ</w:t>
            </w:r>
          </w:p>
          <w:p w14:paraId="38EAB375" w14:textId="7BC944CD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137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170" w:type="dxa"/>
            <w:shd w:val="clear" w:color="auto" w:fill="auto"/>
          </w:tcPr>
          <w:p w14:paraId="61C7030D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DE97C" w14:textId="0A3ECEF4" w:rsidR="00D83A44" w:rsidRPr="00DF06DC" w:rsidRDefault="00D83A44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24,897</w:t>
            </w:r>
          </w:p>
        </w:tc>
        <w:tc>
          <w:tcPr>
            <w:tcW w:w="270" w:type="dxa"/>
            <w:shd w:val="clear" w:color="auto" w:fill="auto"/>
          </w:tcPr>
          <w:p w14:paraId="2E532160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E95A56" w14:textId="77777777" w:rsidR="005A1FC0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425EF" w14:textId="1E040966" w:rsidR="00B41696" w:rsidRPr="00DF06DC" w:rsidRDefault="005A1FC0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20,770</w:t>
            </w:r>
          </w:p>
        </w:tc>
        <w:tc>
          <w:tcPr>
            <w:tcW w:w="270" w:type="dxa"/>
            <w:shd w:val="clear" w:color="auto" w:fill="auto"/>
          </w:tcPr>
          <w:p w14:paraId="59A0154B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2450931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DC56B" w14:textId="01D06B24" w:rsidR="001C527A" w:rsidRPr="00DF06DC" w:rsidRDefault="001C527A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42,842</w:t>
            </w:r>
          </w:p>
        </w:tc>
        <w:tc>
          <w:tcPr>
            <w:tcW w:w="270" w:type="dxa"/>
            <w:shd w:val="clear" w:color="auto" w:fill="auto"/>
          </w:tcPr>
          <w:p w14:paraId="416B9EA5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36AD7A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1F4AF" w14:textId="33A9CE81" w:rsidR="00B41696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24,248</w:t>
            </w:r>
          </w:p>
        </w:tc>
      </w:tr>
      <w:tr w:rsidR="00B41696" w:rsidRPr="00DF06DC" w14:paraId="2895606B" w14:textId="77777777" w:rsidTr="00270AA4">
        <w:tc>
          <w:tcPr>
            <w:tcW w:w="3762" w:type="dxa"/>
          </w:tcPr>
          <w:p w14:paraId="1470B00D" w14:textId="064A602F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</w:p>
          <w:p w14:paraId="754CCFD4" w14:textId="421E9EE4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ค่าส่วนแบ่งการตลาด</w:t>
            </w:r>
          </w:p>
        </w:tc>
        <w:tc>
          <w:tcPr>
            <w:tcW w:w="1170" w:type="dxa"/>
            <w:shd w:val="clear" w:color="auto" w:fill="auto"/>
          </w:tcPr>
          <w:p w14:paraId="659A77E8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6206F" w14:textId="61A93C04" w:rsidR="00D83A44" w:rsidRPr="00DF06DC" w:rsidRDefault="00D83A44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514,658</w:t>
            </w:r>
          </w:p>
        </w:tc>
        <w:tc>
          <w:tcPr>
            <w:tcW w:w="270" w:type="dxa"/>
            <w:shd w:val="clear" w:color="auto" w:fill="auto"/>
          </w:tcPr>
          <w:p w14:paraId="1A77375D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968E9E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3B9FB" w14:textId="744CF2BD" w:rsidR="005A1FC0" w:rsidRPr="00DF06DC" w:rsidRDefault="008C7D1B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279,348</w:t>
            </w:r>
          </w:p>
        </w:tc>
        <w:tc>
          <w:tcPr>
            <w:tcW w:w="270" w:type="dxa"/>
            <w:shd w:val="clear" w:color="auto" w:fill="auto"/>
          </w:tcPr>
          <w:p w14:paraId="4052D229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0217D2F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55206" w14:textId="5FCC4DE9" w:rsidR="001C527A" w:rsidRPr="00DF06DC" w:rsidRDefault="001C527A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895EF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E96B1F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left="-108" w:right="6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CBEED" w14:textId="4DBF35DD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892" w:rsidRPr="00DF06DC" w14:paraId="43BBA2EB" w14:textId="77777777" w:rsidTr="00270AA4">
        <w:tc>
          <w:tcPr>
            <w:tcW w:w="3762" w:type="dxa"/>
          </w:tcPr>
          <w:p w14:paraId="34D39AC9" w14:textId="13E1E4F1" w:rsidR="00393892" w:rsidRPr="00DF06DC" w:rsidRDefault="00393892" w:rsidP="0039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shd w:val="clear" w:color="auto" w:fill="auto"/>
          </w:tcPr>
          <w:p w14:paraId="34E5E2EB" w14:textId="00EBA323" w:rsidR="00393892" w:rsidRPr="00DF06DC" w:rsidRDefault="00393892" w:rsidP="0039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541,865</w:t>
            </w:r>
          </w:p>
        </w:tc>
        <w:tc>
          <w:tcPr>
            <w:tcW w:w="270" w:type="dxa"/>
            <w:shd w:val="clear" w:color="auto" w:fill="auto"/>
          </w:tcPr>
          <w:p w14:paraId="723F194D" w14:textId="77777777" w:rsidR="00393892" w:rsidRPr="00DF06DC" w:rsidRDefault="00393892" w:rsidP="0039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BA8732" w14:textId="5C6911DD" w:rsidR="00393892" w:rsidRPr="00DF06DC" w:rsidRDefault="00013FA3" w:rsidP="0039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380,175</w:t>
            </w:r>
          </w:p>
        </w:tc>
        <w:tc>
          <w:tcPr>
            <w:tcW w:w="270" w:type="dxa"/>
            <w:shd w:val="clear" w:color="auto" w:fill="auto"/>
          </w:tcPr>
          <w:p w14:paraId="03E17C7C" w14:textId="77777777" w:rsidR="00393892" w:rsidRPr="00DF06DC" w:rsidRDefault="00393892" w:rsidP="0039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C714323" w14:textId="5634F5CE" w:rsidR="00393892" w:rsidRPr="00DF06DC" w:rsidRDefault="00013FA3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8,424</w:t>
            </w:r>
          </w:p>
        </w:tc>
        <w:tc>
          <w:tcPr>
            <w:tcW w:w="270" w:type="dxa"/>
            <w:shd w:val="clear" w:color="auto" w:fill="auto"/>
          </w:tcPr>
          <w:p w14:paraId="2029885B" w14:textId="77777777" w:rsidR="00393892" w:rsidRPr="00DF06DC" w:rsidRDefault="00393892" w:rsidP="0039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60E199" w14:textId="4BBC1B9B" w:rsidR="00393892" w:rsidRPr="00DF06DC" w:rsidRDefault="00013FA3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5,911</w:t>
            </w:r>
          </w:p>
        </w:tc>
      </w:tr>
      <w:tr w:rsidR="00B41696" w:rsidRPr="00DF06DC" w14:paraId="512DA83E" w14:textId="77777777" w:rsidTr="00270AA4">
        <w:tc>
          <w:tcPr>
            <w:tcW w:w="3762" w:type="dxa"/>
          </w:tcPr>
          <w:p w14:paraId="7AD8FB9D" w14:textId="7968FCE9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shd w:val="clear" w:color="auto" w:fill="auto"/>
          </w:tcPr>
          <w:p w14:paraId="4A709D9B" w14:textId="5230652D" w:rsidR="00B41696" w:rsidRPr="00DF06DC" w:rsidRDefault="00D83A44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343,124</w:t>
            </w:r>
          </w:p>
        </w:tc>
        <w:tc>
          <w:tcPr>
            <w:tcW w:w="270" w:type="dxa"/>
            <w:shd w:val="clear" w:color="auto" w:fill="auto"/>
          </w:tcPr>
          <w:p w14:paraId="5D5B1128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AE212C" w14:textId="178C0326" w:rsidR="00B41696" w:rsidRPr="00DF06DC" w:rsidRDefault="008C7D1B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191,962</w:t>
            </w:r>
          </w:p>
        </w:tc>
        <w:tc>
          <w:tcPr>
            <w:tcW w:w="270" w:type="dxa"/>
            <w:shd w:val="clear" w:color="auto" w:fill="auto"/>
          </w:tcPr>
          <w:p w14:paraId="783B4F33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65A5CE7" w14:textId="3BD5DBAE" w:rsidR="00B41696" w:rsidRPr="00DF06DC" w:rsidRDefault="001C527A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AC9AF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080827" w14:textId="0F408201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696" w:rsidRPr="00DF06DC" w14:paraId="5D7D7DFB" w14:textId="77777777" w:rsidTr="00270AA4">
        <w:tc>
          <w:tcPr>
            <w:tcW w:w="3762" w:type="dxa"/>
          </w:tcPr>
          <w:p w14:paraId="1A5C23EE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BC56B" w14:textId="4B503151" w:rsidR="00B41696" w:rsidRPr="00DF06DC" w:rsidRDefault="004D57B9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627,</w:t>
            </w:r>
            <w:r w:rsidR="003B1019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70" w:type="dxa"/>
            <w:shd w:val="clear" w:color="auto" w:fill="auto"/>
          </w:tcPr>
          <w:p w14:paraId="644155F6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8BB222" w14:textId="67DC4997" w:rsidR="00B41696" w:rsidRPr="00DF06DC" w:rsidRDefault="004D57B9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401,59</w:t>
            </w:r>
            <w:r w:rsidR="00270AA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F3DA52F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F6C5F4" w14:textId="40199FD1" w:rsidR="00B41696" w:rsidRPr="00DF06DC" w:rsidRDefault="00270AA4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145,919</w:t>
            </w:r>
          </w:p>
        </w:tc>
        <w:tc>
          <w:tcPr>
            <w:tcW w:w="270" w:type="dxa"/>
            <w:shd w:val="clear" w:color="auto" w:fill="auto"/>
          </w:tcPr>
          <w:p w14:paraId="2814FF3A" w14:textId="77777777" w:rsidR="00B41696" w:rsidRPr="00DF06DC" w:rsidRDefault="00B41696" w:rsidP="00B41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9028E4" w14:textId="23961975" w:rsidR="00B41696" w:rsidRPr="00DF06DC" w:rsidRDefault="00270AA4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110,114</w:t>
            </w:r>
          </w:p>
        </w:tc>
      </w:tr>
      <w:tr w:rsidR="00291AD1" w:rsidRPr="00DF06DC" w14:paraId="20E028C6" w14:textId="77777777" w:rsidTr="00270AA4">
        <w:tc>
          <w:tcPr>
            <w:tcW w:w="3762" w:type="dxa"/>
          </w:tcPr>
          <w:p w14:paraId="3256E724" w14:textId="31789C91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รวมต้นทุนจากการประกอบกิจการโรงแรมและบริการที่เกี่ยวข้อง</w:t>
            </w:r>
            <w:r w:rsidR="00751DB5"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ต้นทุนการให้เช่าและการให้บริการอาคารพาณิชยกรรม 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12ECE4" w14:textId="77777777" w:rsidR="00071F05" w:rsidRPr="00DF06DC" w:rsidRDefault="00071F05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15C17114" w14:textId="77777777" w:rsidR="00D83A44" w:rsidRPr="00DF06DC" w:rsidRDefault="00D83A44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7780DA3D" w14:textId="77777777" w:rsidR="00D83A44" w:rsidRPr="00DF06DC" w:rsidRDefault="00D83A44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533406A4" w14:textId="77777777" w:rsidR="00D83A44" w:rsidRPr="00DF06DC" w:rsidRDefault="00D83A44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2E0A2B33" w14:textId="2D9686D8" w:rsidR="00D83A44" w:rsidRPr="00DF06DC" w:rsidRDefault="00516BE3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16BE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516BE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516BE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57280EFB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7A670A0" w14:textId="77777777" w:rsidR="00900EB2" w:rsidRPr="00DF06DC" w:rsidRDefault="00900EB2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F7960F8" w14:textId="77777777" w:rsidR="008C7D1B" w:rsidRPr="00DF06DC" w:rsidRDefault="008C7D1B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559EF72F" w14:textId="77777777" w:rsidR="008C7D1B" w:rsidRPr="00DF06DC" w:rsidRDefault="008C7D1B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5BCF68C" w14:textId="77777777" w:rsidR="008C7D1B" w:rsidRPr="00DF06DC" w:rsidRDefault="008C7D1B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6D389A7" w14:textId="6EBDBDE3" w:rsidR="008C7D1B" w:rsidRPr="00DF06DC" w:rsidRDefault="008C7D1B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8,487,475</w:t>
            </w:r>
          </w:p>
        </w:tc>
        <w:tc>
          <w:tcPr>
            <w:tcW w:w="270" w:type="dxa"/>
            <w:shd w:val="clear" w:color="auto" w:fill="auto"/>
          </w:tcPr>
          <w:p w14:paraId="6C5496AB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7D0DFB" w14:textId="77777777" w:rsidR="00766D36" w:rsidRPr="00DF06DC" w:rsidRDefault="00766D36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01EB3EC" w14:textId="77777777" w:rsidR="001C527A" w:rsidRPr="00DF06DC" w:rsidRDefault="001C527A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EE50F30" w14:textId="77777777" w:rsidR="001C527A" w:rsidRPr="00DF06DC" w:rsidRDefault="001C527A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63E2C10A" w14:textId="77777777" w:rsidR="001C527A" w:rsidRPr="00DF06DC" w:rsidRDefault="001C527A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4251782" w14:textId="2870853D" w:rsidR="001C527A" w:rsidRPr="00DF06DC" w:rsidRDefault="00516BE3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516B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516B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720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Pr="00516B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1E039398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21289C6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C3C15DF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81FD48B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829C2C0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A41FEFF" w14:textId="0A663381" w:rsidR="00291AD1" w:rsidRPr="00DF06DC" w:rsidRDefault="00B41696" w:rsidP="00270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1,242,349</w:t>
            </w:r>
          </w:p>
        </w:tc>
      </w:tr>
    </w:tbl>
    <w:p w14:paraId="1BC6B3D1" w14:textId="30ED2893" w:rsidR="00D91E1F" w:rsidRPr="00DF06DC" w:rsidRDefault="00D91E1F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3A6C77" w14:textId="2C78C913" w:rsidR="00D91E1F" w:rsidRPr="00DF06DC" w:rsidRDefault="000D3109" w:rsidP="00711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DF06DC">
        <w:rPr>
          <w:rFonts w:asciiTheme="majorBidi" w:hAnsiTheme="majorBidi" w:cstheme="majorBidi"/>
          <w:sz w:val="30"/>
          <w:szCs w:val="30"/>
        </w:rPr>
        <w:t>256</w:t>
      </w:r>
      <w:r w:rsidR="008672C5" w:rsidRPr="00DF06DC">
        <w:rPr>
          <w:rFonts w:asciiTheme="majorBidi" w:hAnsiTheme="majorBidi" w:cstheme="majorBidi"/>
          <w:sz w:val="30"/>
          <w:szCs w:val="30"/>
        </w:rPr>
        <w:t>6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กลุ่มบริษัทและบริษัทจ่าย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F06DC">
        <w:rPr>
          <w:rFonts w:asciiTheme="majorBidi" w:hAnsiTheme="majorBidi" w:cstheme="majorBidi"/>
          <w:sz w:val="30"/>
          <w:szCs w:val="30"/>
          <w:cs/>
        </w:rPr>
        <w:t>สมทบกองทุนสำรองเลี้ยงชีพสำหรับพนักงานของกลุ่มบริษัท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F06DC">
        <w:rPr>
          <w:rFonts w:asciiTheme="majorBidi" w:hAnsiTheme="majorBidi" w:cstheme="majorBidi"/>
          <w:sz w:val="30"/>
          <w:szCs w:val="30"/>
          <w:cs/>
        </w:rPr>
        <w:t>บริษัทเป็นจำนวน</w:t>
      </w:r>
      <w:r w:rsidR="00CE0E70" w:rsidRPr="00DF06DC">
        <w:rPr>
          <w:rFonts w:asciiTheme="majorBidi" w:hAnsiTheme="majorBidi" w:cstheme="majorBidi"/>
          <w:sz w:val="30"/>
          <w:szCs w:val="30"/>
        </w:rPr>
        <w:t xml:space="preserve"> 45.39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ล้านบาทและ</w:t>
      </w:r>
      <w:r w:rsidR="00912186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="00CE0E70" w:rsidRPr="00DF06DC">
        <w:rPr>
          <w:rFonts w:asciiTheme="majorBidi" w:hAnsiTheme="majorBidi" w:cstheme="majorBidi"/>
          <w:sz w:val="30"/>
          <w:szCs w:val="30"/>
        </w:rPr>
        <w:t>27.86</w:t>
      </w:r>
      <w:r w:rsidR="00912186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672C5" w:rsidRPr="00DF06D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8672C5" w:rsidRPr="00DF06D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B4377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8672C5" w:rsidRPr="00DF06D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B4377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83AC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91AD1"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1AD1" w:rsidRPr="00DF06DC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291AD1" w:rsidRPr="00DF06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672C5" w:rsidRPr="00DF06DC">
        <w:rPr>
          <w:rFonts w:asciiTheme="majorBidi" w:hAnsiTheme="majorBidi" w:cstheme="majorBidi"/>
          <w:i/>
          <w:iCs/>
          <w:sz w:val="30"/>
          <w:szCs w:val="30"/>
        </w:rPr>
        <w:t>23.68</w:t>
      </w:r>
      <w:r w:rsidR="00291AD1"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ซึ่งแสดง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</w:t>
      </w:r>
      <w:r w:rsidRPr="00DF06DC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FC2E7DB" w14:textId="7354A4E5" w:rsidR="00FD77F7" w:rsidRDefault="00FD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976946" w14:textId="1058050E" w:rsidR="00CF0C42" w:rsidRPr="00DF06DC" w:rsidRDefault="00CF0C42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4B51EA47" w14:textId="20958D92" w:rsidR="00CF0C42" w:rsidRPr="00DF06DC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260"/>
        <w:gridCol w:w="270"/>
        <w:gridCol w:w="1080"/>
        <w:gridCol w:w="270"/>
        <w:gridCol w:w="991"/>
      </w:tblGrid>
      <w:tr w:rsidR="00CF0C42" w:rsidRPr="00DF06DC" w14:paraId="440657C3" w14:textId="77777777" w:rsidTr="00291AD1">
        <w:trPr>
          <w:tblHeader/>
        </w:trPr>
        <w:tc>
          <w:tcPr>
            <w:tcW w:w="3672" w:type="dxa"/>
          </w:tcPr>
          <w:p w14:paraId="5D6F2421" w14:textId="77777777" w:rsidR="00CF0C42" w:rsidRPr="00DF06DC" w:rsidRDefault="00CF0C42" w:rsidP="002236BB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9F2B6" w14:textId="77777777" w:rsidR="00CF0C42" w:rsidRPr="00DF06DC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D70F919" w14:textId="0B6F9983" w:rsidR="00CF0C42" w:rsidRPr="00DF06DC" w:rsidRDefault="00740CE7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110AC6" w14:textId="77777777" w:rsidR="00CF0C42" w:rsidRPr="00DF06DC" w:rsidRDefault="00CF0C42" w:rsidP="002236BB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72D72DD6" w14:textId="77777777" w:rsidR="00CF0C42" w:rsidRPr="00DF06DC" w:rsidRDefault="00CF0C42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DF06DC" w14:paraId="48FBA8FF" w14:textId="77777777" w:rsidTr="00291AD1">
        <w:trPr>
          <w:tblHeader/>
        </w:trPr>
        <w:tc>
          <w:tcPr>
            <w:tcW w:w="3672" w:type="dxa"/>
          </w:tcPr>
          <w:p w14:paraId="4261B8C5" w14:textId="77777777" w:rsidR="00291AD1" w:rsidRPr="00DF06DC" w:rsidRDefault="00291AD1" w:rsidP="00291AD1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A2ABE" w14:textId="457D8B74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D46984F" w14:textId="69EDF04B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84DEE03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B09E5D" w14:textId="70385AC0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B8353F" w14:textId="77777777" w:rsidR="00291AD1" w:rsidRPr="00DF06DC" w:rsidRDefault="00291AD1" w:rsidP="00291AD1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F751A" w14:textId="08750704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9C174D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136A8EF" w14:textId="2B9CB429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291AD1" w:rsidRPr="00DF06DC" w14:paraId="1C15C00C" w14:textId="77777777" w:rsidTr="00291AD1">
        <w:trPr>
          <w:tblHeader/>
        </w:trPr>
        <w:tc>
          <w:tcPr>
            <w:tcW w:w="3672" w:type="dxa"/>
          </w:tcPr>
          <w:p w14:paraId="65DA18DD" w14:textId="77777777" w:rsidR="00291AD1" w:rsidRPr="00DF06DC" w:rsidRDefault="00291AD1" w:rsidP="00291AD1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F8B870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C89EF1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65FF0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F1B529B" w14:textId="40E1305A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284" w:right="-28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3CC4AB" w14:textId="77777777" w:rsidR="00291AD1" w:rsidRPr="00DF06DC" w:rsidRDefault="00291AD1" w:rsidP="00291AD1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51D573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66409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32E87D25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2582E" w:rsidRPr="00DF06DC" w14:paraId="7AEB7492" w14:textId="77777777" w:rsidTr="00291AD1">
        <w:trPr>
          <w:tblHeader/>
        </w:trPr>
        <w:tc>
          <w:tcPr>
            <w:tcW w:w="3672" w:type="dxa"/>
          </w:tcPr>
          <w:p w14:paraId="45672718" w14:textId="77777777" w:rsidR="0092582E" w:rsidRPr="00DF06DC" w:rsidRDefault="0092582E" w:rsidP="0092582E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1539C96" w14:textId="77777777" w:rsidR="0092582E" w:rsidRPr="00DF06DC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FAAEA4E" w14:textId="77777777" w:rsidR="0092582E" w:rsidRPr="00DF06DC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97D83" w:rsidRPr="00DF06DC" w14:paraId="1F34E129" w14:textId="77777777" w:rsidTr="00291AD1">
        <w:tc>
          <w:tcPr>
            <w:tcW w:w="3672" w:type="dxa"/>
          </w:tcPr>
          <w:p w14:paraId="35E3F4C2" w14:textId="346572C4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053189BA" w14:textId="5BB57521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D507A" w14:textId="1D1897E6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1,429,163</w:t>
            </w:r>
          </w:p>
        </w:tc>
        <w:tc>
          <w:tcPr>
            <w:tcW w:w="270" w:type="dxa"/>
          </w:tcPr>
          <w:p w14:paraId="5A85431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56BC357" w14:textId="4BE95F1D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1,084,515</w:t>
            </w:r>
          </w:p>
        </w:tc>
        <w:tc>
          <w:tcPr>
            <w:tcW w:w="270" w:type="dxa"/>
          </w:tcPr>
          <w:p w14:paraId="5231AF5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7210C3A" w14:textId="556308BC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2,067,522</w:t>
            </w:r>
          </w:p>
        </w:tc>
        <w:tc>
          <w:tcPr>
            <w:tcW w:w="270" w:type="dxa"/>
          </w:tcPr>
          <w:p w14:paraId="29DEE29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</w:tcPr>
          <w:p w14:paraId="66A691D1" w14:textId="02E3049A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1,267,884</w:t>
            </w:r>
          </w:p>
        </w:tc>
      </w:tr>
      <w:tr w:rsidR="00E97D83" w:rsidRPr="00DF06DC" w14:paraId="49E92FEA" w14:textId="77777777" w:rsidTr="00291AD1">
        <w:tc>
          <w:tcPr>
            <w:tcW w:w="3672" w:type="dxa"/>
          </w:tcPr>
          <w:p w14:paraId="4AAE9A64" w14:textId="639CEB00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7" w:name="_Hlk57035316"/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ดอกเบี้ยจ่ายตามหนี้สินสัญญาเช่า</w:t>
            </w:r>
            <w:bookmarkEnd w:id="27"/>
          </w:p>
        </w:tc>
        <w:tc>
          <w:tcPr>
            <w:tcW w:w="810" w:type="dxa"/>
          </w:tcPr>
          <w:p w14:paraId="2765C685" w14:textId="31E95D82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</w:t>
            </w:r>
            <w:r w:rsidR="009F3DE5" w:rsidRPr="00DF06DC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067DAE24" w14:textId="2D8740E7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112,322</w:t>
            </w:r>
          </w:p>
        </w:tc>
        <w:tc>
          <w:tcPr>
            <w:tcW w:w="270" w:type="dxa"/>
          </w:tcPr>
          <w:p w14:paraId="1E8E5C0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66DD7FA" w14:textId="43C02B78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103,580</w:t>
            </w:r>
          </w:p>
        </w:tc>
        <w:tc>
          <w:tcPr>
            <w:tcW w:w="270" w:type="dxa"/>
          </w:tcPr>
          <w:p w14:paraId="4F0384AF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0618DF" w14:textId="3312DD85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65F5010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33601A1" w14:textId="223FBFBF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E97D83" w:rsidRPr="00DF06DC" w14:paraId="200F1428" w14:textId="77777777" w:rsidTr="00291AD1">
        <w:tc>
          <w:tcPr>
            <w:tcW w:w="3672" w:type="dxa"/>
          </w:tcPr>
          <w:p w14:paraId="597670BB" w14:textId="5BDCCF6F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ค่าตัดจำหน่ายต้นทุนทางการเงินรอตัดบัญชี</w:t>
            </w:r>
          </w:p>
        </w:tc>
        <w:tc>
          <w:tcPr>
            <w:tcW w:w="810" w:type="dxa"/>
          </w:tcPr>
          <w:p w14:paraId="2FCF9B9D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19C2B" w14:textId="2CFA6A00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144,278</w:t>
            </w:r>
          </w:p>
        </w:tc>
        <w:tc>
          <w:tcPr>
            <w:tcW w:w="270" w:type="dxa"/>
          </w:tcPr>
          <w:p w14:paraId="4F20F80F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ED93A81" w14:textId="306977A4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112,898</w:t>
            </w:r>
          </w:p>
        </w:tc>
        <w:tc>
          <w:tcPr>
            <w:tcW w:w="270" w:type="dxa"/>
          </w:tcPr>
          <w:p w14:paraId="2EA645A6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AC287" w14:textId="67F6B88C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144,278</w:t>
            </w:r>
          </w:p>
        </w:tc>
        <w:tc>
          <w:tcPr>
            <w:tcW w:w="270" w:type="dxa"/>
          </w:tcPr>
          <w:p w14:paraId="6C958AFC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001CC80" w14:textId="1158665B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112,898</w:t>
            </w:r>
          </w:p>
        </w:tc>
      </w:tr>
      <w:tr w:rsidR="00E97D83" w:rsidRPr="00DF06DC" w14:paraId="43A4625D" w14:textId="77777777" w:rsidTr="00CA109E">
        <w:tc>
          <w:tcPr>
            <w:tcW w:w="3672" w:type="dxa"/>
          </w:tcPr>
          <w:p w14:paraId="11E00738" w14:textId="42A0443C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230" w:hanging="23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การป้องกันความเสี่ยงส่วนที่ไม่มีประสิทธิผลรับรู้ในกำไรหรือขาดทุน</w:t>
            </w:r>
          </w:p>
        </w:tc>
        <w:tc>
          <w:tcPr>
            <w:tcW w:w="810" w:type="dxa"/>
          </w:tcPr>
          <w:p w14:paraId="5A81A657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73DE2" w14:textId="53C054DE" w:rsidR="00E97D83" w:rsidRPr="00DF06DC" w:rsidRDefault="003B32C0" w:rsidP="00CA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6DDE9E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02333C" w14:textId="6CD02F52" w:rsidR="003B32C0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(38,633)</w:t>
            </w:r>
          </w:p>
        </w:tc>
        <w:tc>
          <w:tcPr>
            <w:tcW w:w="270" w:type="dxa"/>
            <w:vAlign w:val="bottom"/>
          </w:tcPr>
          <w:p w14:paraId="5774448F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27711E5" w14:textId="2B1707BE" w:rsidR="00EF1B98" w:rsidRPr="00DF06DC" w:rsidRDefault="00EF1B98" w:rsidP="00CA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F63FE7" w14:textId="77777777" w:rsidR="00E97D83" w:rsidRPr="00CA109E" w:rsidRDefault="00E97D83" w:rsidP="00CA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DFE6639" w14:textId="69C727AD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(38,633)</w:t>
            </w:r>
          </w:p>
        </w:tc>
      </w:tr>
      <w:tr w:rsidR="00E97D83" w:rsidRPr="00DF06DC" w14:paraId="7CBC0D9D" w14:textId="77777777" w:rsidTr="00291AD1">
        <w:tc>
          <w:tcPr>
            <w:tcW w:w="3672" w:type="dxa"/>
          </w:tcPr>
          <w:p w14:paraId="145E5278" w14:textId="6DA9490A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</w:tcPr>
          <w:p w14:paraId="018E806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E12C89" w14:textId="60CEE9AC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23766F4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98684A" w14:textId="6234167B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7,813</w:t>
            </w:r>
          </w:p>
        </w:tc>
        <w:tc>
          <w:tcPr>
            <w:tcW w:w="270" w:type="dxa"/>
          </w:tcPr>
          <w:p w14:paraId="1EE5A2C5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A228C5" w14:textId="249FCB58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6A02F929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1D93CE" w14:textId="6B5615BD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602" w:firstLine="35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7,813</w:t>
            </w:r>
          </w:p>
        </w:tc>
      </w:tr>
      <w:tr w:rsidR="00E97D83" w:rsidRPr="00DF06DC" w14:paraId="070D54EE" w14:textId="77777777" w:rsidTr="00291AD1">
        <w:tc>
          <w:tcPr>
            <w:tcW w:w="3672" w:type="dxa"/>
          </w:tcPr>
          <w:p w14:paraId="190C4CA1" w14:textId="6C092CC5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7E481BA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169C0" w14:textId="1724E312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1,686,324</w:t>
            </w:r>
          </w:p>
        </w:tc>
        <w:tc>
          <w:tcPr>
            <w:tcW w:w="270" w:type="dxa"/>
            <w:tcBorders>
              <w:bottom w:val="nil"/>
            </w:tcBorders>
          </w:tcPr>
          <w:p w14:paraId="2252D8E6" w14:textId="77777777" w:rsidR="00E97D83" w:rsidRPr="00B30F68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A37A" w14:textId="33312195" w:rsidR="00E97D83" w:rsidRPr="00DF06DC" w:rsidRDefault="003B32C0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1,270,173</w:t>
            </w:r>
          </w:p>
        </w:tc>
        <w:tc>
          <w:tcPr>
            <w:tcW w:w="270" w:type="dxa"/>
            <w:tcBorders>
              <w:bottom w:val="nil"/>
            </w:tcBorders>
          </w:tcPr>
          <w:p w14:paraId="40277ACD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EF180" w14:textId="69DCB95F" w:rsidR="00E97D83" w:rsidRPr="00DF06DC" w:rsidRDefault="00EF1B9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2,212,416</w:t>
            </w:r>
          </w:p>
        </w:tc>
        <w:tc>
          <w:tcPr>
            <w:tcW w:w="270" w:type="dxa"/>
            <w:tcBorders>
              <w:bottom w:val="nil"/>
            </w:tcBorders>
          </w:tcPr>
          <w:p w14:paraId="7DA38BF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3DAC72" w14:textId="1AB37430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1,350,247</w:t>
            </w:r>
          </w:p>
        </w:tc>
      </w:tr>
    </w:tbl>
    <w:p w14:paraId="525074E2" w14:textId="77777777" w:rsidR="00CF0C42" w:rsidRPr="00DF06DC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D26867A" w14:textId="3CEA475F" w:rsidR="00287B73" w:rsidRPr="00DF06DC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01C43F" w14:textId="77777777" w:rsidR="00072241" w:rsidRPr="00DF06DC" w:rsidRDefault="00072241" w:rsidP="007F6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72241" w:rsidRPr="00DF06DC" w14:paraId="352C122B" w14:textId="77777777" w:rsidTr="00A12849">
        <w:trPr>
          <w:tblHeader/>
        </w:trPr>
        <w:tc>
          <w:tcPr>
            <w:tcW w:w="3582" w:type="dxa"/>
          </w:tcPr>
          <w:p w14:paraId="543B844F" w14:textId="428779D3" w:rsidR="00072241" w:rsidRPr="00DF06DC" w:rsidRDefault="000D3109" w:rsidP="000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0A4FBB3F" w14:textId="77777777" w:rsidR="00072241" w:rsidRPr="00DF06DC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FCF0C9F" w14:textId="76ACDC1C" w:rsidR="00072241" w:rsidRPr="00DF06DC" w:rsidRDefault="00740CE7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DF06DC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F582FBC" w14:textId="77777777" w:rsidR="00072241" w:rsidRPr="00DF06DC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DF06DC" w14:paraId="3AC96D53" w14:textId="77777777" w:rsidTr="00A12849">
        <w:trPr>
          <w:tblHeader/>
        </w:trPr>
        <w:tc>
          <w:tcPr>
            <w:tcW w:w="3582" w:type="dxa"/>
          </w:tcPr>
          <w:p w14:paraId="76C1D169" w14:textId="77777777" w:rsidR="00291AD1" w:rsidRPr="00DF06DC" w:rsidRDefault="00291AD1" w:rsidP="00291AD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BA887" w14:textId="2BF50C4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CEE6C" w14:textId="61501B80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E3ABF4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69C09F41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38DE0A" w14:textId="77777777" w:rsidR="00291AD1" w:rsidRPr="00DF06DC" w:rsidRDefault="00291AD1" w:rsidP="00291AD1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16AB0C36" w14:textId="30592C65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0040B8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13BFA92A" w14:textId="3722B9E5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291AD1" w:rsidRPr="00DF06DC" w14:paraId="342A6CB6" w14:textId="77777777" w:rsidTr="00A12849">
        <w:trPr>
          <w:tblHeader/>
        </w:trPr>
        <w:tc>
          <w:tcPr>
            <w:tcW w:w="3582" w:type="dxa"/>
          </w:tcPr>
          <w:p w14:paraId="4AB05BD6" w14:textId="77777777" w:rsidR="00291AD1" w:rsidRPr="00DF06DC" w:rsidRDefault="00291AD1" w:rsidP="00291AD1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FF316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DD84BB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2D39EFCC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2B1343C" w14:textId="11CF05BA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DB472" w14:textId="77777777" w:rsidR="00291AD1" w:rsidRPr="00DF06DC" w:rsidRDefault="00291AD1" w:rsidP="00291AD1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0B703A4E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B79815A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F644150" w14:textId="4E1B5A14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4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</w:tr>
      <w:tr w:rsidR="00027930" w:rsidRPr="00DF06DC" w14:paraId="2B690D4F" w14:textId="77777777" w:rsidTr="00A12849">
        <w:trPr>
          <w:tblHeader/>
        </w:trPr>
        <w:tc>
          <w:tcPr>
            <w:tcW w:w="3582" w:type="dxa"/>
          </w:tcPr>
          <w:p w14:paraId="4DBD1D31" w14:textId="77777777" w:rsidR="00027930" w:rsidRPr="00DF06DC" w:rsidRDefault="00027930" w:rsidP="00027930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D22A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F2C8EA4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27930" w:rsidRPr="00DF06DC" w14:paraId="5D66E4D0" w14:textId="77777777" w:rsidTr="00A12849">
        <w:tc>
          <w:tcPr>
            <w:tcW w:w="3582" w:type="dxa"/>
          </w:tcPr>
          <w:p w14:paraId="78306078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0" w:type="dxa"/>
          </w:tcPr>
          <w:p w14:paraId="72F1D473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703F88" w14:textId="4E1CDB7C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12B4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5E390FB8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1DCBAD" w14:textId="0942AED0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AA2D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5C63A0" w14:textId="2DF8CA1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E97D83" w:rsidRPr="00DF06DC" w14:paraId="2167924B" w14:textId="77777777" w:rsidTr="00A12849">
        <w:tc>
          <w:tcPr>
            <w:tcW w:w="3582" w:type="dxa"/>
          </w:tcPr>
          <w:p w14:paraId="4F64EAC9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8FF815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72D4061" w14:textId="6F0A2412" w:rsidR="00E97D83" w:rsidRPr="00DF06DC" w:rsidRDefault="00DC09B3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61,133</w:t>
            </w:r>
          </w:p>
        </w:tc>
        <w:tc>
          <w:tcPr>
            <w:tcW w:w="270" w:type="dxa"/>
          </w:tcPr>
          <w:p w14:paraId="2E0BA1B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1E068C9C" w:rsidR="00E97D83" w:rsidRPr="00DF06DC" w:rsidRDefault="00322DFE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55,67</w:t>
            </w:r>
            <w:r w:rsidR="00F95325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55E98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ED6757" w14:textId="57FF5B52" w:rsidR="00E97D83" w:rsidRPr="00DF06DC" w:rsidRDefault="00DC09B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61,702</w:t>
            </w:r>
          </w:p>
        </w:tc>
        <w:tc>
          <w:tcPr>
            <w:tcW w:w="270" w:type="dxa"/>
          </w:tcPr>
          <w:p w14:paraId="3BA25962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E4BEA47" w14:textId="459C46D2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46,193</w:t>
            </w:r>
          </w:p>
        </w:tc>
      </w:tr>
      <w:tr w:rsidR="0017274E" w:rsidRPr="00DF06DC" w14:paraId="27D1FEE6" w14:textId="77777777" w:rsidTr="00A12849">
        <w:tc>
          <w:tcPr>
            <w:tcW w:w="3582" w:type="dxa"/>
          </w:tcPr>
          <w:p w14:paraId="230DDD4D" w14:textId="5BD28A09" w:rsidR="0017274E" w:rsidRPr="00DF06DC" w:rsidRDefault="00CC0D39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270" w:type="dxa"/>
          </w:tcPr>
          <w:p w14:paraId="65EF992E" w14:textId="77777777" w:rsidR="0017274E" w:rsidRPr="00DF06DC" w:rsidRDefault="0017274E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3D45B1E" w14:textId="1A788422" w:rsidR="0017274E" w:rsidRPr="00DF06DC" w:rsidRDefault="006213A9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24,271</w:t>
            </w:r>
          </w:p>
        </w:tc>
        <w:tc>
          <w:tcPr>
            <w:tcW w:w="270" w:type="dxa"/>
          </w:tcPr>
          <w:p w14:paraId="74B86CD4" w14:textId="77777777" w:rsidR="0017274E" w:rsidRPr="00DF06DC" w:rsidRDefault="0017274E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340689" w14:textId="131B9183" w:rsidR="0017274E" w:rsidRPr="00DF06DC" w:rsidRDefault="006213A9" w:rsidP="00CA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EBA9FD" w14:textId="77777777" w:rsidR="0017274E" w:rsidRPr="00DF06DC" w:rsidRDefault="0017274E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E4F7D2" w14:textId="1FFB9F50" w:rsidR="0017274E" w:rsidRPr="00DF06DC" w:rsidRDefault="006213A9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10,309</w:t>
            </w:r>
          </w:p>
        </w:tc>
        <w:tc>
          <w:tcPr>
            <w:tcW w:w="270" w:type="dxa"/>
          </w:tcPr>
          <w:p w14:paraId="4A0413DF" w14:textId="77777777" w:rsidR="0017274E" w:rsidRPr="00DF06DC" w:rsidRDefault="0017274E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97B3CA3" w14:textId="23AA1314" w:rsidR="0017274E" w:rsidRPr="00DF06DC" w:rsidRDefault="006213A9" w:rsidP="00CA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E97D83" w:rsidRPr="00DF06DC" w14:paraId="0BFFD42F" w14:textId="77777777" w:rsidTr="00A12849">
        <w:tc>
          <w:tcPr>
            <w:tcW w:w="3582" w:type="dxa"/>
          </w:tcPr>
          <w:p w14:paraId="1D63FB53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D5BD9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A94C40" w14:textId="77777777" w:rsidR="00E97D83" w:rsidRPr="00DF06DC" w:rsidRDefault="00E97D83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12B56B" w14:textId="4864B118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CFC095C" w14:textId="59EAC40D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E97D83" w:rsidRPr="00DF06DC" w14:paraId="3506B0E4" w14:textId="77777777" w:rsidTr="00A12849">
        <w:tc>
          <w:tcPr>
            <w:tcW w:w="3582" w:type="dxa"/>
          </w:tcPr>
          <w:p w14:paraId="707BC6A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78185C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F626A5" w14:textId="12E161FD" w:rsidR="00E97D83" w:rsidRPr="00DF06DC" w:rsidRDefault="00E97D83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5247675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52B808" w14:textId="2116721D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A5E9C9" w14:textId="1D4F0EA0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E97D83" w:rsidRPr="00DF06DC" w14:paraId="47C42DA1" w14:textId="77777777" w:rsidTr="00A12849">
        <w:tc>
          <w:tcPr>
            <w:tcW w:w="3582" w:type="dxa"/>
          </w:tcPr>
          <w:p w14:paraId="5CBCF1BE" w14:textId="09EE57EA" w:rsidR="00E97D83" w:rsidRPr="00DF06DC" w:rsidRDefault="00E97D83" w:rsidP="00E97D83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5792FAD6" w14:textId="574923F3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14:paraId="3CADC466" w14:textId="4243F801" w:rsidR="00E97D83" w:rsidRPr="00DF06DC" w:rsidRDefault="006C28CE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1,16</w:t>
            </w:r>
            <w:r w:rsidR="006213A9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6213A9">
              <w:rPr>
                <w:rFonts w:asciiTheme="majorBidi" w:eastAsia="MS Mincho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7154630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7CF7A05B" w:rsidR="00E97D83" w:rsidRPr="00DF06DC" w:rsidRDefault="00E22A89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812,</w:t>
            </w:r>
            <w:r w:rsidR="00C2377C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3C6F24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B9DD9F7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F96EB" w14:textId="3EF6B9DD" w:rsidR="00E97D83" w:rsidRPr="00DF06DC" w:rsidRDefault="00F50CE8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(4,105</w:t>
            </w:r>
            <w:r w:rsidR="00A62612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0DAC6F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9CE9DA" w14:textId="4ECFAE23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3,419</w:t>
            </w:r>
          </w:p>
        </w:tc>
      </w:tr>
      <w:tr w:rsidR="00E97D83" w:rsidRPr="00DF06DC" w14:paraId="019BF7A9" w14:textId="77777777" w:rsidTr="00A12849">
        <w:tc>
          <w:tcPr>
            <w:tcW w:w="3582" w:type="dxa"/>
          </w:tcPr>
          <w:p w14:paraId="5A575C55" w14:textId="4C5BB7F0" w:rsidR="00E97D83" w:rsidRPr="00DF06DC" w:rsidRDefault="00E97D83" w:rsidP="00E97D83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รวมภาษีเงินได้รอการตัดบัญชี</w:t>
            </w:r>
          </w:p>
        </w:tc>
        <w:tc>
          <w:tcPr>
            <w:tcW w:w="270" w:type="dxa"/>
          </w:tcPr>
          <w:p w14:paraId="647E2149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CFE9C0" w14:textId="76EDF32C" w:rsidR="00E97D83" w:rsidRPr="00DF06DC" w:rsidRDefault="00F50CE8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</w:t>
            </w:r>
            <w:r w:rsidR="00E06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62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E0658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639</w:t>
            </w:r>
          </w:p>
        </w:tc>
        <w:tc>
          <w:tcPr>
            <w:tcW w:w="270" w:type="dxa"/>
          </w:tcPr>
          <w:p w14:paraId="24474ABC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0ADBEC" w14:textId="2091DDFE" w:rsidR="00E97D83" w:rsidRPr="00DF06DC" w:rsidRDefault="00997435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812,3</w:t>
            </w:r>
            <w:r w:rsidR="003C6F24"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1A3CD77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0E3B2D" w14:textId="25D008E7" w:rsidR="00E97D83" w:rsidRPr="00B30F68" w:rsidRDefault="00A62612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30F6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(4,105)</w:t>
            </w:r>
          </w:p>
        </w:tc>
        <w:tc>
          <w:tcPr>
            <w:tcW w:w="270" w:type="dxa"/>
          </w:tcPr>
          <w:p w14:paraId="11010B3C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8C720" w14:textId="7FE9E421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40" w:firstLine="2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3,419</w:t>
            </w:r>
          </w:p>
        </w:tc>
      </w:tr>
      <w:tr w:rsidR="00E97D83" w:rsidRPr="00DF06DC" w14:paraId="3733EAC1" w14:textId="77777777" w:rsidTr="00A12849">
        <w:tc>
          <w:tcPr>
            <w:tcW w:w="3582" w:type="dxa"/>
          </w:tcPr>
          <w:p w14:paraId="4C1766BC" w14:textId="7BDAB422" w:rsidR="00E97D83" w:rsidRPr="00DF06DC" w:rsidRDefault="00E97D83" w:rsidP="00E97D83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8CD0DB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0784F3CD" w:rsidR="00E97D83" w:rsidRPr="00DF06DC" w:rsidRDefault="00DC09B3" w:rsidP="00E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1,248,043</w:t>
            </w:r>
          </w:p>
        </w:tc>
        <w:tc>
          <w:tcPr>
            <w:tcW w:w="270" w:type="dxa"/>
          </w:tcPr>
          <w:p w14:paraId="002CA0C3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7A2EF163" w:rsidR="00E97D83" w:rsidRPr="00DF06DC" w:rsidRDefault="001D3B1F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868,035</w:t>
            </w:r>
          </w:p>
        </w:tc>
        <w:tc>
          <w:tcPr>
            <w:tcW w:w="270" w:type="dxa"/>
          </w:tcPr>
          <w:p w14:paraId="26B37A8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3B647053" w:rsidR="00E97D83" w:rsidRPr="00DF06DC" w:rsidRDefault="00DC09B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67,906</w:t>
            </w:r>
          </w:p>
        </w:tc>
        <w:tc>
          <w:tcPr>
            <w:tcW w:w="270" w:type="dxa"/>
            <w:vAlign w:val="bottom"/>
          </w:tcPr>
          <w:p w14:paraId="5B94C98C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53CD6857" w:rsidR="00E97D83" w:rsidRPr="00DF06DC" w:rsidRDefault="00E97D83" w:rsidP="0059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49,612</w:t>
            </w:r>
          </w:p>
        </w:tc>
      </w:tr>
    </w:tbl>
    <w:p w14:paraId="253A45AF" w14:textId="77777777" w:rsidR="00FD77F7" w:rsidRDefault="00FD77F7">
      <w:r>
        <w:br w:type="page"/>
      </w:r>
    </w:p>
    <w:tbl>
      <w:tblPr>
        <w:tblpPr w:leftFromText="180" w:rightFromText="180" w:vertAnchor="text" w:horzAnchor="margin" w:tblpX="529" w:tblpY="362"/>
        <w:tblW w:w="9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88"/>
        <w:gridCol w:w="182"/>
        <w:gridCol w:w="908"/>
        <w:gridCol w:w="181"/>
        <w:gridCol w:w="80"/>
        <w:gridCol w:w="181"/>
        <w:gridCol w:w="900"/>
        <w:gridCol w:w="180"/>
        <w:gridCol w:w="899"/>
        <w:gridCol w:w="60"/>
        <w:gridCol w:w="121"/>
        <w:gridCol w:w="59"/>
        <w:gridCol w:w="931"/>
        <w:gridCol w:w="89"/>
        <w:gridCol w:w="91"/>
        <w:gridCol w:w="93"/>
        <w:gridCol w:w="897"/>
        <w:gridCol w:w="27"/>
      </w:tblGrid>
      <w:tr w:rsidR="00610ABF" w:rsidRPr="00DF06DC" w14:paraId="6E3CEA08" w14:textId="77777777" w:rsidTr="00CA109E">
        <w:trPr>
          <w:gridAfter w:val="1"/>
          <w:wAfter w:w="27" w:type="dxa"/>
          <w:cantSplit/>
        </w:trPr>
        <w:tc>
          <w:tcPr>
            <w:tcW w:w="2700" w:type="dxa"/>
            <w:vMerge w:val="restart"/>
          </w:tcPr>
          <w:p w14:paraId="1A18DBAC" w14:textId="109E5547" w:rsidR="00610ABF" w:rsidRPr="00DF06DC" w:rsidRDefault="00610ABF" w:rsidP="00382A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40" w:type="dxa"/>
            <w:gridSpan w:val="17"/>
          </w:tcPr>
          <w:p w14:paraId="46B02309" w14:textId="7C366DC9" w:rsidR="00610ABF" w:rsidRPr="00DF06DC" w:rsidRDefault="00740CE7" w:rsidP="00382A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10ABF" w:rsidRPr="00DF06DC" w14:paraId="1D9B4E3A" w14:textId="77777777" w:rsidTr="00CA109E">
        <w:trPr>
          <w:gridAfter w:val="1"/>
          <w:wAfter w:w="27" w:type="dxa"/>
          <w:cantSplit/>
        </w:trPr>
        <w:tc>
          <w:tcPr>
            <w:tcW w:w="2700" w:type="dxa"/>
            <w:vMerge/>
          </w:tcPr>
          <w:p w14:paraId="31EB25F9" w14:textId="77777777" w:rsidR="00610ABF" w:rsidRPr="00DF06DC" w:rsidRDefault="00610ABF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7"/>
          </w:tcPr>
          <w:p w14:paraId="251C9F0B" w14:textId="6FB2F97E" w:rsidR="00610ABF" w:rsidRPr="00DF06DC" w:rsidRDefault="00610ABF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E97D83"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0E3DD0" w14:textId="77777777" w:rsidR="00610ABF" w:rsidRPr="00DF06DC" w:rsidRDefault="00610ABF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9"/>
          </w:tcPr>
          <w:p w14:paraId="7B664613" w14:textId="4AD88567" w:rsidR="00610ABF" w:rsidRPr="00DF06DC" w:rsidRDefault="00291AD1" w:rsidP="00802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E97D83"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72241" w:rsidRPr="00DF06DC" w14:paraId="526F2726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1FD5EF67" w14:textId="77777777" w:rsidR="00072241" w:rsidRPr="00DF06DC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02386D2" w14:textId="77777777" w:rsidR="000D3109" w:rsidRPr="00DF06DC" w:rsidRDefault="000D3109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A14BC58" w14:textId="5DF7ECDF" w:rsidR="000D3109" w:rsidRPr="00DF06DC" w:rsidRDefault="000D3109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8" w:type="dxa"/>
            <w:vAlign w:val="bottom"/>
          </w:tcPr>
          <w:p w14:paraId="388A5B6E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ADDC534" w14:textId="77777777" w:rsidR="00072241" w:rsidRPr="00DF06DC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8" w:type="dxa"/>
            <w:vAlign w:val="bottom"/>
          </w:tcPr>
          <w:p w14:paraId="68E31FD9" w14:textId="77777777" w:rsidR="00C14D04" w:rsidRPr="00DF06DC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DF06DC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DF06DC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2EACE51F" w14:textId="77777777" w:rsidR="00072241" w:rsidRPr="00DF06DC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gridSpan w:val="3"/>
            <w:vAlign w:val="bottom"/>
          </w:tcPr>
          <w:p w14:paraId="39DEA17E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CE62056" w14:textId="77777777" w:rsidR="00072241" w:rsidRPr="00DF06DC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13735A9D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BB87CF8" w14:textId="77777777" w:rsidR="00072241" w:rsidRPr="00DF06DC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F9F1E52" w14:textId="77777777" w:rsidR="00C14D04" w:rsidRPr="00DF06DC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DF06DC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DF06DC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763AD416" w14:textId="77777777" w:rsidR="00072241" w:rsidRPr="00DF06DC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9E750DE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DF06DC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2241" w:rsidRPr="00DF06DC" w14:paraId="66FA4573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0D3DAE68" w14:textId="77777777" w:rsidR="00072241" w:rsidRPr="00DF06DC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7"/>
          </w:tcPr>
          <w:p w14:paraId="125877D8" w14:textId="77777777" w:rsidR="00072241" w:rsidRPr="00DF06DC" w:rsidRDefault="00072241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DF06DC" w14:paraId="1615C5E1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44D1249A" w14:textId="3F32865C" w:rsidR="000D3109" w:rsidRPr="00DF06DC" w:rsidRDefault="000D3109" w:rsidP="00CA10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840" w:type="dxa"/>
            <w:gridSpan w:val="17"/>
          </w:tcPr>
          <w:p w14:paraId="2675F3C6" w14:textId="77777777" w:rsidR="000D3109" w:rsidRPr="00DF06DC" w:rsidRDefault="000D3109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97D83" w:rsidRPr="00DF06DC" w14:paraId="52FF51C8" w14:textId="77777777" w:rsidTr="00CA109E">
        <w:trPr>
          <w:gridAfter w:val="1"/>
          <w:wAfter w:w="27" w:type="dxa"/>
          <w:cantSplit/>
        </w:trPr>
        <w:tc>
          <w:tcPr>
            <w:tcW w:w="2700" w:type="dxa"/>
            <w:vAlign w:val="bottom"/>
          </w:tcPr>
          <w:p w14:paraId="2A473E85" w14:textId="3106C8EB" w:rsidR="00E97D83" w:rsidRPr="00DF06DC" w:rsidRDefault="00E97D83" w:rsidP="00E97D83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88" w:type="dxa"/>
            <w:vAlign w:val="bottom"/>
          </w:tcPr>
          <w:p w14:paraId="0A3643D2" w14:textId="13185942" w:rsidR="00E97D83" w:rsidRPr="00DF06DC" w:rsidRDefault="00EC448A" w:rsidP="00E97D8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523,560</w:t>
            </w:r>
          </w:p>
        </w:tc>
        <w:tc>
          <w:tcPr>
            <w:tcW w:w="182" w:type="dxa"/>
            <w:vAlign w:val="bottom"/>
          </w:tcPr>
          <w:p w14:paraId="5ED4780C" w14:textId="77777777" w:rsidR="00E97D83" w:rsidRPr="00DF06DC" w:rsidRDefault="00E97D83" w:rsidP="00E97D8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</w:tcPr>
          <w:p w14:paraId="180E5D5F" w14:textId="1ABE4B4A" w:rsidR="00E97D83" w:rsidRPr="00B30F68" w:rsidRDefault="000E6B8F" w:rsidP="00CA109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0F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448A">
              <w:rPr>
                <w:rFonts w:asciiTheme="majorBidi" w:hAnsiTheme="majorBidi" w:cstheme="majorBidi"/>
                <w:sz w:val="30"/>
                <w:szCs w:val="30"/>
              </w:rPr>
              <w:t>104,712</w:t>
            </w:r>
            <w:r w:rsidRPr="00B30F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7A20C665" w14:textId="77777777" w:rsidR="00E97D83" w:rsidRPr="00DF06DC" w:rsidRDefault="00E97D83" w:rsidP="00E97D8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  <w:vAlign w:val="bottom"/>
          </w:tcPr>
          <w:p w14:paraId="56681C6E" w14:textId="30613753" w:rsidR="00E97D83" w:rsidRPr="00DF06DC" w:rsidRDefault="00B528FA" w:rsidP="00CA109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418,848</w:t>
            </w:r>
          </w:p>
        </w:tc>
        <w:tc>
          <w:tcPr>
            <w:tcW w:w="180" w:type="dxa"/>
            <w:vAlign w:val="bottom"/>
          </w:tcPr>
          <w:p w14:paraId="73179F05" w14:textId="77777777" w:rsidR="00E97D83" w:rsidRPr="00DF06DC" w:rsidRDefault="00E97D83" w:rsidP="00E97D8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6C3C74B4" w14:textId="2D11ED83" w:rsidR="00E97D83" w:rsidRPr="00DF06DC" w:rsidRDefault="00E06586" w:rsidP="00CA10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17,330</w:t>
            </w:r>
          </w:p>
        </w:tc>
        <w:tc>
          <w:tcPr>
            <w:tcW w:w="180" w:type="dxa"/>
            <w:gridSpan w:val="2"/>
            <w:vAlign w:val="bottom"/>
          </w:tcPr>
          <w:p w14:paraId="66562130" w14:textId="77777777" w:rsidR="00E97D83" w:rsidRPr="00DF06DC" w:rsidRDefault="00E97D83" w:rsidP="00E97D8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1441BC3" w14:textId="17944B94" w:rsidR="00E97D83" w:rsidRPr="00DF06DC" w:rsidRDefault="00E06586" w:rsidP="00E97D8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(3,466)</w:t>
            </w:r>
          </w:p>
        </w:tc>
        <w:tc>
          <w:tcPr>
            <w:tcW w:w="184" w:type="dxa"/>
            <w:gridSpan w:val="2"/>
            <w:vAlign w:val="bottom"/>
          </w:tcPr>
          <w:p w14:paraId="7CE9BBD6" w14:textId="77777777" w:rsidR="00E97D83" w:rsidRPr="00DF06DC" w:rsidRDefault="00E97D83" w:rsidP="00E97D8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DD80332" w14:textId="41890C86" w:rsidR="00E97D83" w:rsidRPr="00DF06DC" w:rsidRDefault="00E06586" w:rsidP="004860B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B6203"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</w:tr>
      <w:tr w:rsidR="00AC3958" w:rsidRPr="00DF06DC" w14:paraId="769CB94F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460A7369" w14:textId="28D28426" w:rsidR="00AC3958" w:rsidRPr="00DF06DC" w:rsidRDefault="00AC3958" w:rsidP="00AC3958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8" w:type="dxa"/>
            <w:vAlign w:val="bottom"/>
          </w:tcPr>
          <w:p w14:paraId="19FA5318" w14:textId="2F246ABD" w:rsidR="00AC3958" w:rsidRPr="00DF06DC" w:rsidRDefault="00AC3958" w:rsidP="00AC39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83,090</w:t>
            </w:r>
          </w:p>
        </w:tc>
        <w:tc>
          <w:tcPr>
            <w:tcW w:w="182" w:type="dxa"/>
            <w:vAlign w:val="bottom"/>
          </w:tcPr>
          <w:p w14:paraId="3352924A" w14:textId="77777777" w:rsidR="00AC3958" w:rsidRPr="00DF06DC" w:rsidRDefault="00AC3958" w:rsidP="00AC395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8" w:type="dxa"/>
            <w:vAlign w:val="bottom"/>
          </w:tcPr>
          <w:p w14:paraId="01C3012B" w14:textId="231FB2B2" w:rsidR="00AC3958" w:rsidRPr="00B30F68" w:rsidRDefault="00AC3958" w:rsidP="00CA109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0F68">
              <w:rPr>
                <w:rFonts w:asciiTheme="majorBidi" w:hAnsiTheme="majorBidi" w:cstheme="majorBidi"/>
                <w:sz w:val="30"/>
                <w:szCs w:val="30"/>
              </w:rPr>
              <w:t>(16,618)</w:t>
            </w:r>
          </w:p>
        </w:tc>
        <w:tc>
          <w:tcPr>
            <w:tcW w:w="181" w:type="dxa"/>
            <w:vAlign w:val="bottom"/>
          </w:tcPr>
          <w:p w14:paraId="311091C2" w14:textId="77777777" w:rsidR="00AC3958" w:rsidRPr="00DF06DC" w:rsidRDefault="00AC3958" w:rsidP="00AC395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  <w:vAlign w:val="bottom"/>
          </w:tcPr>
          <w:p w14:paraId="63B48FBA" w14:textId="12172EEF" w:rsidR="00AC3958" w:rsidRPr="00DF06DC" w:rsidRDefault="00AC3958" w:rsidP="00CA109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66,472</w:t>
            </w:r>
          </w:p>
        </w:tc>
        <w:tc>
          <w:tcPr>
            <w:tcW w:w="180" w:type="dxa"/>
            <w:vAlign w:val="bottom"/>
          </w:tcPr>
          <w:p w14:paraId="20FAB1A8" w14:textId="77777777" w:rsidR="00AC3958" w:rsidRPr="00DF06DC" w:rsidRDefault="00AC3958" w:rsidP="00AC395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4C7E40C3" w14:textId="1E703941" w:rsidR="00AC3958" w:rsidRPr="00DF06DC" w:rsidRDefault="00AC3958" w:rsidP="00CA109E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28764AA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F2D8FD8" w14:textId="52512F74" w:rsidR="00AC3958" w:rsidRPr="00DF06DC" w:rsidRDefault="00AC3958" w:rsidP="004860B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51F43340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05EF9AA" w14:textId="0F9661DD" w:rsidR="00AC3958" w:rsidRPr="00DF06DC" w:rsidRDefault="00AC3958" w:rsidP="004860B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C3958" w:rsidRPr="00DF06DC" w14:paraId="3E62C4B8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38B2AA09" w14:textId="4808CA19" w:rsidR="00AC3958" w:rsidRPr="00DF06DC" w:rsidRDefault="00AC3958" w:rsidP="00AC395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3931DABC" w14:textId="1C282A26" w:rsidR="00AC3958" w:rsidRPr="00DF06DC" w:rsidRDefault="00AC3958" w:rsidP="00CA109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30,</w:t>
            </w:r>
            <w:r w:rsidRPr="00CA10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82" w:type="dxa"/>
            <w:vAlign w:val="bottom"/>
          </w:tcPr>
          <w:p w14:paraId="48A1325E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6B161258" w14:textId="4BE5AC86" w:rsidR="00AC3958" w:rsidRPr="00DF06DC" w:rsidRDefault="00AC3958" w:rsidP="00CA109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(6,024)</w:t>
            </w:r>
          </w:p>
        </w:tc>
        <w:tc>
          <w:tcPr>
            <w:tcW w:w="181" w:type="dxa"/>
            <w:vAlign w:val="bottom"/>
          </w:tcPr>
          <w:p w14:paraId="48CA9DC6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  <w:vAlign w:val="bottom"/>
          </w:tcPr>
          <w:p w14:paraId="20138CAC" w14:textId="45187DC6" w:rsidR="00AC3958" w:rsidRPr="00DF06DC" w:rsidRDefault="00AC3958" w:rsidP="00CA109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24,095</w:t>
            </w:r>
          </w:p>
        </w:tc>
        <w:tc>
          <w:tcPr>
            <w:tcW w:w="180" w:type="dxa"/>
          </w:tcPr>
          <w:p w14:paraId="290870DC" w14:textId="77777777" w:rsidR="00AC3958" w:rsidRPr="00DF06DC" w:rsidRDefault="00AC3958" w:rsidP="00AC395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9" w:type="dxa"/>
            <w:gridSpan w:val="2"/>
            <w:tcBorders>
              <w:bottom w:val="single" w:sz="4" w:space="0" w:color="auto"/>
            </w:tcBorders>
            <w:vAlign w:val="bottom"/>
          </w:tcPr>
          <w:p w14:paraId="43DE819C" w14:textId="030AA351" w:rsidR="00AC3958" w:rsidRPr="00DF06DC" w:rsidRDefault="00AC3958" w:rsidP="00CA10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4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89,875</w:t>
            </w:r>
          </w:p>
        </w:tc>
        <w:tc>
          <w:tcPr>
            <w:tcW w:w="180" w:type="dxa"/>
            <w:gridSpan w:val="2"/>
            <w:vAlign w:val="bottom"/>
          </w:tcPr>
          <w:p w14:paraId="4A1F27C5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8459233" w14:textId="4A281CBD" w:rsidR="00AC3958" w:rsidRPr="00DF06DC" w:rsidRDefault="00AC3958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(17,975)</w:t>
            </w:r>
          </w:p>
        </w:tc>
        <w:tc>
          <w:tcPr>
            <w:tcW w:w="184" w:type="dxa"/>
            <w:gridSpan w:val="2"/>
            <w:vAlign w:val="bottom"/>
          </w:tcPr>
          <w:p w14:paraId="10067C02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3D00528" w14:textId="7FE34EFB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71,900</w:t>
            </w:r>
          </w:p>
        </w:tc>
      </w:tr>
      <w:tr w:rsidR="00AC3958" w:rsidRPr="00DF06DC" w14:paraId="22166D61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219E4F32" w14:textId="36B71551" w:rsidR="00AC3958" w:rsidRPr="00DF06DC" w:rsidRDefault="00AC3958" w:rsidP="00AC395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150F7C9" w14:textId="48068B2F" w:rsidR="00AC3958" w:rsidRPr="00CA109E" w:rsidRDefault="00EC448A" w:rsidP="00CA109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10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</w:t>
            </w:r>
            <w:r w:rsidRPr="00CA109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182" w:type="dxa"/>
            <w:vAlign w:val="bottom"/>
          </w:tcPr>
          <w:p w14:paraId="2A3EA835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vAlign w:val="bottom"/>
          </w:tcPr>
          <w:p w14:paraId="40C7D4AB" w14:textId="7241A95E" w:rsidR="00AC3958" w:rsidRPr="00DF06DC" w:rsidRDefault="00AC3958" w:rsidP="00CA109E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C4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127,354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D366EAD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gridSpan w:val="3"/>
            <w:tcBorders>
              <w:bottom w:val="double" w:sz="4" w:space="0" w:color="auto"/>
            </w:tcBorders>
            <w:vAlign w:val="bottom"/>
          </w:tcPr>
          <w:p w14:paraId="3C40B26C" w14:textId="328E0DC8" w:rsidR="00AC3958" w:rsidRPr="00DF06DC" w:rsidRDefault="00B528FA" w:rsidP="00CA109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509,415</w:t>
            </w:r>
          </w:p>
        </w:tc>
        <w:tc>
          <w:tcPr>
            <w:tcW w:w="180" w:type="dxa"/>
          </w:tcPr>
          <w:p w14:paraId="1909AF54" w14:textId="77777777" w:rsidR="00AC3958" w:rsidRPr="00DF06DC" w:rsidRDefault="00AC3958" w:rsidP="00AC3958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9" w:type="dxa"/>
            <w:gridSpan w:val="2"/>
            <w:tcBorders>
              <w:bottom w:val="double" w:sz="4" w:space="0" w:color="auto"/>
            </w:tcBorders>
            <w:vAlign w:val="bottom"/>
          </w:tcPr>
          <w:p w14:paraId="2397F80B" w14:textId="3156F7E6" w:rsidR="00AC3958" w:rsidRPr="00DF06DC" w:rsidRDefault="00E06586" w:rsidP="00CA109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  <w:r w:rsidR="00AC3958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  <w:gridSpan w:val="2"/>
            <w:vAlign w:val="bottom"/>
          </w:tcPr>
          <w:p w14:paraId="18137F43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  <w:tcBorders>
              <w:bottom w:val="double" w:sz="4" w:space="0" w:color="auto"/>
            </w:tcBorders>
            <w:vAlign w:val="bottom"/>
          </w:tcPr>
          <w:p w14:paraId="3F05E8D5" w14:textId="000A5BD6" w:rsidR="00AC3958" w:rsidRPr="00DF06DC" w:rsidRDefault="00AC3958" w:rsidP="00AC395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06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065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441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60C215C2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0C9A047" w14:textId="00D530D2" w:rsidR="00AC3958" w:rsidRPr="00DF06DC" w:rsidRDefault="00E06586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AC3958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  <w:tr w:rsidR="00AC3958" w:rsidRPr="00DF06DC" w14:paraId="0B1F12C2" w14:textId="77777777" w:rsidTr="00CA109E">
        <w:trPr>
          <w:cantSplit/>
          <w:trHeight w:val="180"/>
        </w:trPr>
        <w:tc>
          <w:tcPr>
            <w:tcW w:w="2700" w:type="dxa"/>
          </w:tcPr>
          <w:p w14:paraId="6528BE56" w14:textId="77777777" w:rsidR="00AC3958" w:rsidRPr="00DF06DC" w:rsidRDefault="00AC3958" w:rsidP="00AC39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867" w:type="dxa"/>
            <w:gridSpan w:val="18"/>
          </w:tcPr>
          <w:p w14:paraId="671AD30A" w14:textId="3A02B115" w:rsidR="00AC3958" w:rsidRPr="00DF06DC" w:rsidRDefault="00AC3958" w:rsidP="00AC39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3958" w:rsidRPr="00DF06DC" w14:paraId="6FC769AF" w14:textId="77777777" w:rsidTr="00CA109E">
        <w:trPr>
          <w:cantSplit/>
          <w:trHeight w:val="180"/>
        </w:trPr>
        <w:tc>
          <w:tcPr>
            <w:tcW w:w="2700" w:type="dxa"/>
          </w:tcPr>
          <w:p w14:paraId="1E2571C8" w14:textId="77777777" w:rsidR="00AC3958" w:rsidRPr="00DF06DC" w:rsidRDefault="00AC3958" w:rsidP="00AC39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867" w:type="dxa"/>
            <w:gridSpan w:val="18"/>
          </w:tcPr>
          <w:p w14:paraId="1D8AC57F" w14:textId="19BB1AE0" w:rsidR="00AC3958" w:rsidRPr="00DF06DC" w:rsidRDefault="00AC3958" w:rsidP="00AC39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AC3958" w:rsidRPr="00DF06DC" w14:paraId="692AF7BA" w14:textId="77777777" w:rsidTr="00CA109E">
        <w:trPr>
          <w:cantSplit/>
          <w:trHeight w:val="60"/>
        </w:trPr>
        <w:tc>
          <w:tcPr>
            <w:tcW w:w="2700" w:type="dxa"/>
          </w:tcPr>
          <w:p w14:paraId="0279E39A" w14:textId="77777777" w:rsidR="00AC3958" w:rsidRPr="00DF06DC" w:rsidRDefault="00AC3958" w:rsidP="00AC3958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7"/>
          </w:tcPr>
          <w:p w14:paraId="191D36EE" w14:textId="0246C320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0D113D8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7" w:type="dxa"/>
            <w:gridSpan w:val="10"/>
          </w:tcPr>
          <w:p w14:paraId="3FF3059C" w14:textId="0D02BE2D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C3958" w:rsidRPr="00DF06DC" w14:paraId="245B7D48" w14:textId="77777777" w:rsidTr="00CA109E">
        <w:trPr>
          <w:cantSplit/>
        </w:trPr>
        <w:tc>
          <w:tcPr>
            <w:tcW w:w="2700" w:type="dxa"/>
          </w:tcPr>
          <w:p w14:paraId="454B95A2" w14:textId="77777777" w:rsidR="00AC3958" w:rsidRPr="00DF06DC" w:rsidRDefault="00AC3958" w:rsidP="00AC39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D0E88E" w14:textId="77777777" w:rsidR="00AC3958" w:rsidRPr="00DF06DC" w:rsidRDefault="00AC3958" w:rsidP="00AC39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6E9468" w14:textId="7FB848E1" w:rsidR="00AC3958" w:rsidRPr="00DF06DC" w:rsidRDefault="00AC3958" w:rsidP="00AC39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8" w:type="dxa"/>
            <w:vAlign w:val="bottom"/>
          </w:tcPr>
          <w:p w14:paraId="1D401A99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721C503B" w14:textId="77777777" w:rsidR="00AC3958" w:rsidRPr="00DF06DC" w:rsidRDefault="00AC3958" w:rsidP="00AC39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433ED1FB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C0A6F69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1760F832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7E1E62F6" w14:textId="77777777" w:rsidR="00AC3958" w:rsidRPr="00DF06DC" w:rsidRDefault="00AC3958" w:rsidP="00AC39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C77E89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64E41AE" w14:textId="77777777" w:rsidR="00AC3958" w:rsidRPr="00DF06DC" w:rsidRDefault="00AC3958" w:rsidP="00AC39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33AB06A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144031F9" w14:textId="77777777" w:rsidR="00AC3958" w:rsidRPr="00DF06DC" w:rsidRDefault="00AC3958" w:rsidP="00AC39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C9E7B5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5CB0B2E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1978CA71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FB05A6" w14:textId="77777777" w:rsidR="00AC3958" w:rsidRPr="00DF06DC" w:rsidRDefault="00AC3958" w:rsidP="00AC39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3E149EC6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C3958" w:rsidRPr="00DF06DC" w14:paraId="7D5E6BBE" w14:textId="77777777" w:rsidTr="00CA109E">
        <w:trPr>
          <w:cantSplit/>
          <w:trHeight w:val="334"/>
        </w:trPr>
        <w:tc>
          <w:tcPr>
            <w:tcW w:w="2700" w:type="dxa"/>
          </w:tcPr>
          <w:p w14:paraId="64E1F072" w14:textId="77777777" w:rsidR="00AC3958" w:rsidRPr="00DF06DC" w:rsidRDefault="00AC3958" w:rsidP="00AC39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7" w:type="dxa"/>
            <w:gridSpan w:val="18"/>
          </w:tcPr>
          <w:p w14:paraId="4AD23595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F06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C3958" w:rsidRPr="00DF06DC" w14:paraId="18BFB3C0" w14:textId="77777777" w:rsidTr="00CA109E">
        <w:trPr>
          <w:cantSplit/>
        </w:trPr>
        <w:tc>
          <w:tcPr>
            <w:tcW w:w="2700" w:type="dxa"/>
          </w:tcPr>
          <w:p w14:paraId="07ADBE8F" w14:textId="52FB1DD0" w:rsidR="00AC3958" w:rsidRPr="00DF06DC" w:rsidRDefault="00AC3958" w:rsidP="00CA10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867" w:type="dxa"/>
            <w:gridSpan w:val="18"/>
          </w:tcPr>
          <w:p w14:paraId="2F74391C" w14:textId="77777777" w:rsidR="00AC3958" w:rsidRPr="00DF06DC" w:rsidRDefault="00AC3958" w:rsidP="00AC39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C3958" w:rsidRPr="00DF06DC" w14:paraId="52CD713B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0C4D7FD2" w14:textId="16D400BF" w:rsidR="00AC3958" w:rsidRPr="00DF06DC" w:rsidRDefault="00AC3958" w:rsidP="00AC395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8" w:type="dxa"/>
            <w:vAlign w:val="bottom"/>
          </w:tcPr>
          <w:p w14:paraId="142D5B0E" w14:textId="2155A39A" w:rsidR="00AC3958" w:rsidRPr="00DF06DC" w:rsidRDefault="00AC3958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44,342</w:t>
            </w:r>
          </w:p>
        </w:tc>
        <w:tc>
          <w:tcPr>
            <w:tcW w:w="182" w:type="dxa"/>
            <w:vAlign w:val="bottom"/>
          </w:tcPr>
          <w:p w14:paraId="2B0AF1AB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DE5EED5" w14:textId="7A192CFA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(8,868)</w:t>
            </w:r>
          </w:p>
        </w:tc>
        <w:tc>
          <w:tcPr>
            <w:tcW w:w="181" w:type="dxa"/>
            <w:vAlign w:val="bottom"/>
          </w:tcPr>
          <w:p w14:paraId="590846AE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8C713B" w14:textId="20CD7467" w:rsidR="00AC3958" w:rsidRPr="00DF06DC" w:rsidRDefault="00AC3958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35,474</w:t>
            </w:r>
          </w:p>
        </w:tc>
        <w:tc>
          <w:tcPr>
            <w:tcW w:w="180" w:type="dxa"/>
          </w:tcPr>
          <w:p w14:paraId="7FE0AD1C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95E12B7" w14:textId="0B18C922" w:rsidR="00AC3958" w:rsidRPr="00DF06DC" w:rsidRDefault="00AC3958" w:rsidP="00CA1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5900E6F2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A8C468" w14:textId="50E8E309" w:rsidR="00AC3958" w:rsidRPr="00DF06DC" w:rsidRDefault="00AC3958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83923C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8DFA70" w14:textId="115AA744" w:rsidR="00AC3958" w:rsidRPr="00DF06DC" w:rsidRDefault="00AC3958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04" w:rsidRPr="00DF06DC" w14:paraId="11849CF1" w14:textId="77777777" w:rsidTr="00CA109E">
        <w:trPr>
          <w:gridAfter w:val="1"/>
          <w:wAfter w:w="27" w:type="dxa"/>
          <w:cantSplit/>
        </w:trPr>
        <w:tc>
          <w:tcPr>
            <w:tcW w:w="2700" w:type="dxa"/>
          </w:tcPr>
          <w:p w14:paraId="14603B2A" w14:textId="6689BCE4" w:rsidR="00885604" w:rsidRPr="00DF06DC" w:rsidRDefault="00885604" w:rsidP="00AC3958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ACA8077" w14:textId="4618E7EC" w:rsidR="00885604" w:rsidRPr="00DF06DC" w:rsidRDefault="00885604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182" w:type="dxa"/>
            <w:vAlign w:val="bottom"/>
          </w:tcPr>
          <w:p w14:paraId="55AF36A3" w14:textId="77777777" w:rsidR="00885604" w:rsidRPr="00DF06DC" w:rsidRDefault="00885604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vAlign w:val="bottom"/>
          </w:tcPr>
          <w:p w14:paraId="3DCFEA26" w14:textId="70F29B0A" w:rsidR="00885604" w:rsidRPr="00DF06DC" w:rsidRDefault="00885604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(6,024)</w:t>
            </w:r>
          </w:p>
        </w:tc>
        <w:tc>
          <w:tcPr>
            <w:tcW w:w="181" w:type="dxa"/>
            <w:vAlign w:val="bottom"/>
          </w:tcPr>
          <w:p w14:paraId="6C5692F6" w14:textId="77777777" w:rsidR="00885604" w:rsidRPr="00DF06DC" w:rsidRDefault="00885604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50DB6E" w14:textId="0D34CE3E" w:rsidR="00885604" w:rsidRPr="00DF06DC" w:rsidRDefault="00885604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24,095</w:t>
            </w:r>
          </w:p>
        </w:tc>
        <w:tc>
          <w:tcPr>
            <w:tcW w:w="180" w:type="dxa"/>
          </w:tcPr>
          <w:p w14:paraId="48FEF2BD" w14:textId="77777777" w:rsidR="00885604" w:rsidRPr="00DF06DC" w:rsidRDefault="00885604" w:rsidP="00AC395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7B30616" w14:textId="01E59A72" w:rsidR="00885604" w:rsidRPr="00DF06DC" w:rsidRDefault="00885604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89,875</w:t>
            </w:r>
          </w:p>
        </w:tc>
        <w:tc>
          <w:tcPr>
            <w:tcW w:w="181" w:type="dxa"/>
            <w:gridSpan w:val="2"/>
            <w:vAlign w:val="bottom"/>
          </w:tcPr>
          <w:p w14:paraId="29FD7A7F" w14:textId="77777777" w:rsidR="00885604" w:rsidRPr="00DF06DC" w:rsidRDefault="00885604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C512164" w14:textId="4782CFA8" w:rsidR="00885604" w:rsidRPr="00DF06DC" w:rsidRDefault="00885604" w:rsidP="00885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(17,975)</w:t>
            </w:r>
          </w:p>
        </w:tc>
        <w:tc>
          <w:tcPr>
            <w:tcW w:w="180" w:type="dxa"/>
            <w:gridSpan w:val="2"/>
            <w:vAlign w:val="bottom"/>
          </w:tcPr>
          <w:p w14:paraId="4F7AEF90" w14:textId="77777777" w:rsidR="00885604" w:rsidRPr="00DF06DC" w:rsidRDefault="00885604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A45596E" w14:textId="688BE7FB" w:rsidR="00885604" w:rsidRPr="00885604" w:rsidRDefault="00885604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885604">
              <w:rPr>
                <w:rFonts w:asciiTheme="majorBidi" w:hAnsiTheme="majorBidi" w:cstheme="majorBidi"/>
                <w:sz w:val="30"/>
                <w:szCs w:val="30"/>
              </w:rPr>
              <w:t xml:space="preserve">  71,900</w:t>
            </w:r>
          </w:p>
        </w:tc>
      </w:tr>
      <w:tr w:rsidR="00AC3958" w:rsidRPr="00DF06DC" w14:paraId="021586EF" w14:textId="77777777" w:rsidTr="00CA109E">
        <w:trPr>
          <w:cantSplit/>
        </w:trPr>
        <w:tc>
          <w:tcPr>
            <w:tcW w:w="2700" w:type="dxa"/>
          </w:tcPr>
          <w:p w14:paraId="3B2B6BAE" w14:textId="77777777" w:rsidR="00AC3958" w:rsidRPr="00DF06DC" w:rsidRDefault="00AC3958" w:rsidP="00AC395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2F21BFA6" w:rsidR="00AC3958" w:rsidRPr="00DF06DC" w:rsidRDefault="00AC3958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74,461</w:t>
            </w:r>
          </w:p>
        </w:tc>
        <w:tc>
          <w:tcPr>
            <w:tcW w:w="182" w:type="dxa"/>
            <w:vAlign w:val="bottom"/>
          </w:tcPr>
          <w:p w14:paraId="14DBFE67" w14:textId="77777777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3896F46A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(14,892)</w:t>
            </w:r>
          </w:p>
        </w:tc>
        <w:tc>
          <w:tcPr>
            <w:tcW w:w="181" w:type="dxa"/>
            <w:vAlign w:val="bottom"/>
          </w:tcPr>
          <w:p w14:paraId="6E2FB0CF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34F33E79" w:rsidR="00AC3958" w:rsidRPr="00DF06DC" w:rsidRDefault="00AC3958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59,569</w:t>
            </w:r>
          </w:p>
        </w:tc>
        <w:tc>
          <w:tcPr>
            <w:tcW w:w="180" w:type="dxa"/>
          </w:tcPr>
          <w:p w14:paraId="0AD1C6D3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7085E8F2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89,875</w:t>
            </w:r>
          </w:p>
        </w:tc>
        <w:tc>
          <w:tcPr>
            <w:tcW w:w="181" w:type="dxa"/>
            <w:gridSpan w:val="2"/>
            <w:vAlign w:val="bottom"/>
          </w:tcPr>
          <w:p w14:paraId="2670A134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16AB8CFB" w:rsidR="00AC3958" w:rsidRPr="00DF06DC" w:rsidRDefault="00AC3958" w:rsidP="00AC3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524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(17,975)</w:t>
            </w:r>
          </w:p>
        </w:tc>
        <w:tc>
          <w:tcPr>
            <w:tcW w:w="180" w:type="dxa"/>
            <w:gridSpan w:val="2"/>
            <w:vAlign w:val="bottom"/>
          </w:tcPr>
          <w:p w14:paraId="75FE3818" w14:textId="77777777" w:rsidR="00AC3958" w:rsidRPr="00DF06DC" w:rsidRDefault="00AC3958" w:rsidP="00AC3958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5B7F7F62" w:rsidR="00AC3958" w:rsidRPr="00DF06DC" w:rsidRDefault="00AC3958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71,900</w:t>
            </w:r>
          </w:p>
        </w:tc>
      </w:tr>
    </w:tbl>
    <w:tbl>
      <w:tblPr>
        <w:tblW w:w="952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72"/>
        <w:gridCol w:w="270"/>
        <w:gridCol w:w="1170"/>
        <w:gridCol w:w="270"/>
        <w:gridCol w:w="1080"/>
        <w:gridCol w:w="270"/>
        <w:gridCol w:w="1260"/>
      </w:tblGrid>
      <w:tr w:rsidR="00072241" w:rsidRPr="00DF06DC" w14:paraId="0B47DA71" w14:textId="77777777" w:rsidTr="004860BD">
        <w:trPr>
          <w:trHeight w:hRule="exact" w:val="360"/>
          <w:tblHeader/>
        </w:trPr>
        <w:tc>
          <w:tcPr>
            <w:tcW w:w="4230" w:type="dxa"/>
            <w:shd w:val="clear" w:color="auto" w:fill="auto"/>
          </w:tcPr>
          <w:p w14:paraId="653B8DA3" w14:textId="77777777" w:rsidR="000D3109" w:rsidRPr="00DF06DC" w:rsidRDefault="000D3109" w:rsidP="000D3109">
            <w:pPr>
              <w:tabs>
                <w:tab w:val="left" w:pos="540"/>
              </w:tabs>
              <w:ind w:left="540" w:right="95" w:hanging="540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28" w:name="_Hlk32801763"/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  <w:p w14:paraId="55D86577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  <w:shd w:val="clear" w:color="auto" w:fill="auto"/>
          </w:tcPr>
          <w:p w14:paraId="69B97845" w14:textId="25A495CC" w:rsidR="00072241" w:rsidRPr="00DF06DC" w:rsidRDefault="00740CE7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DF06DC" w14:paraId="29847BE5" w14:textId="77777777" w:rsidTr="004860BD">
        <w:trPr>
          <w:trHeight w:hRule="exact" w:val="360"/>
          <w:tblHeader/>
        </w:trPr>
        <w:tc>
          <w:tcPr>
            <w:tcW w:w="4230" w:type="dxa"/>
            <w:shd w:val="clear" w:color="auto" w:fill="auto"/>
          </w:tcPr>
          <w:p w14:paraId="5E93DFB0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F95D71" w14:textId="7E3F098D" w:rsidR="00072241" w:rsidRPr="00DF06DC" w:rsidRDefault="00A12849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>256</w:t>
            </w:r>
            <w:r w:rsidR="00E97D83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82B795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C98874" w14:textId="64D1B4B2" w:rsidR="00C46A26" w:rsidRPr="00DF06DC" w:rsidRDefault="00291AD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</w:tr>
      <w:tr w:rsidR="0095074D" w:rsidRPr="00DF06DC" w14:paraId="0EBD59CB" w14:textId="77777777" w:rsidTr="004860BD">
        <w:trPr>
          <w:trHeight w:hRule="exact" w:val="360"/>
          <w:tblHeader/>
        </w:trPr>
        <w:tc>
          <w:tcPr>
            <w:tcW w:w="4230" w:type="dxa"/>
            <w:shd w:val="clear" w:color="auto" w:fill="auto"/>
          </w:tcPr>
          <w:p w14:paraId="58C11C8E" w14:textId="77777777" w:rsidR="0095074D" w:rsidRPr="00DF06DC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</w:tcBorders>
            <w:shd w:val="clear" w:color="auto" w:fill="auto"/>
          </w:tcPr>
          <w:p w14:paraId="03715479" w14:textId="77777777" w:rsidR="0095074D" w:rsidRPr="00DF06DC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DC2541D" w14:textId="77777777" w:rsidR="0095074D" w:rsidRPr="00DF06DC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1321B22E" w14:textId="4705E61D" w:rsidR="0095074D" w:rsidRPr="00DF06DC" w:rsidRDefault="005B29F8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072241" w:rsidRPr="00DF06DC" w14:paraId="02FB75F3" w14:textId="77777777" w:rsidTr="004860BD">
        <w:trPr>
          <w:tblHeader/>
        </w:trPr>
        <w:tc>
          <w:tcPr>
            <w:tcW w:w="4230" w:type="dxa"/>
            <w:shd w:val="clear" w:color="auto" w:fill="auto"/>
          </w:tcPr>
          <w:p w14:paraId="7C0C691F" w14:textId="77777777" w:rsidR="00072241" w:rsidRPr="00DF06DC" w:rsidRDefault="00072241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329B424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F2FBC4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B14C79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EC24BF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A9132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7B2DB2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494C85B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DF06DC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1706D" w:rsidRPr="00DF06DC" w14:paraId="4C7F7F7B" w14:textId="77777777" w:rsidTr="004860BD">
        <w:tc>
          <w:tcPr>
            <w:tcW w:w="4230" w:type="dxa"/>
            <w:shd w:val="clear" w:color="auto" w:fill="auto"/>
          </w:tcPr>
          <w:p w14:paraId="03E89278" w14:textId="0F10E735" w:rsidR="00C1706D" w:rsidRPr="00DF06DC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9" w:name="_Hlk4753257"/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72" w:type="dxa"/>
            <w:shd w:val="clear" w:color="auto" w:fill="auto"/>
          </w:tcPr>
          <w:p w14:paraId="0C47B900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0F056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0D86D" w14:textId="52BB0919" w:rsidR="00C1706D" w:rsidRPr="00DF06DC" w:rsidRDefault="00DC09B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6,352,589</w:t>
            </w:r>
          </w:p>
        </w:tc>
        <w:tc>
          <w:tcPr>
            <w:tcW w:w="270" w:type="dxa"/>
            <w:shd w:val="clear" w:color="auto" w:fill="auto"/>
          </w:tcPr>
          <w:p w14:paraId="2B5BC7F5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2CD4E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5B183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0BD62AF" w14:textId="4030DA43" w:rsidR="00C1706D" w:rsidRPr="00DF06DC" w:rsidRDefault="00036DBC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4,803,118</w:t>
            </w:r>
          </w:p>
        </w:tc>
      </w:tr>
      <w:tr w:rsidR="00C1706D" w:rsidRPr="00DF06DC" w14:paraId="172A5229" w14:textId="77777777" w:rsidTr="004860BD">
        <w:tc>
          <w:tcPr>
            <w:tcW w:w="4230" w:type="dxa"/>
            <w:shd w:val="clear" w:color="auto" w:fill="auto"/>
          </w:tcPr>
          <w:p w14:paraId="524A7C75" w14:textId="77777777" w:rsidR="00C1706D" w:rsidRPr="00DF06DC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0E956821" w14:textId="30F1C297" w:rsidR="00C1706D" w:rsidRPr="00DF06DC" w:rsidRDefault="0019189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4C86261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72D30A" w14:textId="3D18C639" w:rsidR="00C1706D" w:rsidRPr="00DF06DC" w:rsidRDefault="00DC09B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1,270,518</w:t>
            </w:r>
          </w:p>
        </w:tc>
        <w:tc>
          <w:tcPr>
            <w:tcW w:w="270" w:type="dxa"/>
            <w:shd w:val="clear" w:color="auto" w:fill="auto"/>
          </w:tcPr>
          <w:p w14:paraId="5E17227D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92F8EA" w14:textId="62C4E740" w:rsidR="00C1706D" w:rsidRPr="00DF06DC" w:rsidRDefault="0019189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9640B3C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E100206" w14:textId="3CE614E3" w:rsidR="00C1706D" w:rsidRPr="00DF06DC" w:rsidRDefault="004860BD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960,624</w:t>
            </w:r>
          </w:p>
        </w:tc>
      </w:tr>
      <w:tr w:rsidR="00C1706D" w:rsidRPr="00DF06DC" w14:paraId="1721CB92" w14:textId="77777777" w:rsidTr="004860BD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4D9EA84A" w14:textId="77777777" w:rsidR="00C1706D" w:rsidRPr="00DF06DC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2" w:type="dxa"/>
            <w:shd w:val="clear" w:color="auto" w:fill="auto"/>
          </w:tcPr>
          <w:p w14:paraId="5AAAFDF7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DDD9D3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A5F7A" w14:textId="0DA7AFFE" w:rsidR="00C1706D" w:rsidRPr="00DF06DC" w:rsidRDefault="006E7004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24,407</w:t>
            </w:r>
          </w:p>
        </w:tc>
        <w:tc>
          <w:tcPr>
            <w:tcW w:w="270" w:type="dxa"/>
            <w:shd w:val="clear" w:color="auto" w:fill="auto"/>
          </w:tcPr>
          <w:p w14:paraId="412D8D7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99070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46C99E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B17D54" w14:textId="72457B8B" w:rsidR="00C1706D" w:rsidRPr="00DF06DC" w:rsidRDefault="006E7004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4,498</w:t>
            </w:r>
          </w:p>
        </w:tc>
      </w:tr>
      <w:tr w:rsidR="00C1706D" w:rsidRPr="00DF06DC" w14:paraId="5927F086" w14:textId="77777777" w:rsidTr="004860BD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68B6188" w14:textId="77777777" w:rsidR="00C1706D" w:rsidRPr="00DF06DC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72" w:type="dxa"/>
            <w:shd w:val="clear" w:color="auto" w:fill="auto"/>
          </w:tcPr>
          <w:p w14:paraId="2C294871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CCED12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F9319" w14:textId="1D9587D6" w:rsidR="00C1706D" w:rsidRPr="00DF06DC" w:rsidRDefault="006E7004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(8,506)</w:t>
            </w:r>
          </w:p>
        </w:tc>
        <w:tc>
          <w:tcPr>
            <w:tcW w:w="270" w:type="dxa"/>
            <w:shd w:val="clear" w:color="auto" w:fill="auto"/>
          </w:tcPr>
          <w:p w14:paraId="70AAEB77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1815B6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05CD17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99F3BA" w14:textId="6EA17E4D" w:rsidR="00C1706D" w:rsidRPr="00DF06DC" w:rsidRDefault="006E7004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(10,704)</w:t>
            </w:r>
          </w:p>
        </w:tc>
      </w:tr>
      <w:tr w:rsidR="008933FE" w:rsidRPr="00DF06DC" w14:paraId="27CEB0F2" w14:textId="77777777" w:rsidTr="004860BD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832E25F" w14:textId="17E50972" w:rsidR="008933FE" w:rsidRPr="00DF06DC" w:rsidRDefault="005D07A3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72" w:type="dxa"/>
            <w:shd w:val="clear" w:color="auto" w:fill="auto"/>
          </w:tcPr>
          <w:p w14:paraId="33233419" w14:textId="77777777" w:rsidR="008933FE" w:rsidRPr="00DF06DC" w:rsidRDefault="008933F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9277E6" w14:textId="77777777" w:rsidR="008933FE" w:rsidRPr="00DF06DC" w:rsidRDefault="008933F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0EA412" w14:textId="13C85A0E" w:rsidR="008933FE" w:rsidRPr="00C3149C" w:rsidRDefault="00C3149C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="00885604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,</w:t>
            </w:r>
            <w:r w:rsidR="00885604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="008447E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0AB92780" w14:textId="77777777" w:rsidR="008933FE" w:rsidRPr="00DF06DC" w:rsidRDefault="008933F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2D0E9F" w14:textId="77777777" w:rsidR="008933FE" w:rsidRPr="00DF06DC" w:rsidRDefault="008933F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796E1A5" w14:textId="77777777" w:rsidR="008933FE" w:rsidRPr="00DF06DC" w:rsidRDefault="008933F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5B68C2" w14:textId="2D90950F" w:rsidR="008933FE" w:rsidRPr="00DF06DC" w:rsidRDefault="0030019D" w:rsidP="004860B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C1706D" w:rsidRPr="00DF06DC" w14:paraId="64B600B7" w14:textId="77777777" w:rsidTr="004860BD">
        <w:tc>
          <w:tcPr>
            <w:tcW w:w="4230" w:type="dxa"/>
            <w:shd w:val="clear" w:color="auto" w:fill="auto"/>
          </w:tcPr>
          <w:p w14:paraId="27FA5199" w14:textId="26652F82" w:rsidR="00C1706D" w:rsidRPr="00DF06DC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972" w:type="dxa"/>
            <w:shd w:val="clear" w:color="auto" w:fill="auto"/>
          </w:tcPr>
          <w:p w14:paraId="49191C98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6ACE08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4E1608" w14:textId="77777777" w:rsidR="00F51904" w:rsidRPr="00DF06DC" w:rsidRDefault="00F51904" w:rsidP="00F5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36EE871" w14:textId="05DF4B20" w:rsidR="00C1706D" w:rsidRPr="00DF06DC" w:rsidRDefault="005839B6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947</w:t>
            </w:r>
          </w:p>
        </w:tc>
        <w:tc>
          <w:tcPr>
            <w:tcW w:w="270" w:type="dxa"/>
            <w:shd w:val="clear" w:color="auto" w:fill="auto"/>
          </w:tcPr>
          <w:p w14:paraId="20D8013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B40788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91B0BE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6E1FE0" w14:textId="77777777" w:rsidR="00F51904" w:rsidRPr="00DF06DC" w:rsidRDefault="00F51904" w:rsidP="00F51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323635AD" w14:textId="41C9CCEF" w:rsidR="00C1706D" w:rsidRPr="00DF06DC" w:rsidRDefault="00F51904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14,618</w:t>
            </w:r>
          </w:p>
        </w:tc>
      </w:tr>
      <w:tr w:rsidR="009F7154" w:rsidRPr="00DF06DC" w14:paraId="494DCC7A" w14:textId="77777777" w:rsidTr="004860BD">
        <w:trPr>
          <w:trHeight w:hRule="exact" w:val="78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338CDBE" w14:textId="54875957" w:rsidR="009F7154" w:rsidRPr="00DF06DC" w:rsidRDefault="009F7154" w:rsidP="009F7154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ผลกระทบจากความแตกต่างของอัตราภาษีสำหรับกิจการที่ได้รับสิทธิประโยชน์ทางภาษี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2539BC34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5E9FD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77B4541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F1E533F" w14:textId="78A16059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DC09B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91,356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6C6489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59D500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4D5D28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56C3B0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4DFBA09F" w14:textId="319DF880" w:rsidR="009F7154" w:rsidRPr="00DF06DC" w:rsidRDefault="009F7154" w:rsidP="004860B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-</w:t>
            </w:r>
          </w:p>
        </w:tc>
      </w:tr>
      <w:tr w:rsidR="00C1706D" w:rsidRPr="00DF06DC" w14:paraId="7B5BEC40" w14:textId="77777777" w:rsidTr="004860BD">
        <w:trPr>
          <w:trHeight w:hRule="exact" w:val="78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8CD1AFA" w14:textId="71B48679" w:rsidR="00C1706D" w:rsidRPr="00DF06DC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ผลขาดทุนในปีปัจจุบันซึ่งไม่ได้รับรู้เป็นสินทรัพย์ภาษีเงินได้รอการตัดบัญชี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0F9097CE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1C690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4B221B5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1F68F1C" w14:textId="53B71B55" w:rsidR="00CE5A77" w:rsidRPr="00DF06DC" w:rsidRDefault="009F7154" w:rsidP="007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60,308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DCDCE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614029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B4C8FB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2C60DE3" w14:textId="77777777" w:rsidR="009F7154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A8F0267" w14:textId="78A828A6" w:rsidR="00C1706D" w:rsidRPr="00DF06DC" w:rsidRDefault="009F7154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9,892</w:t>
            </w:r>
          </w:p>
        </w:tc>
      </w:tr>
      <w:tr w:rsidR="00B30F66" w:rsidRPr="00DF06DC" w14:paraId="2054EB47" w14:textId="77777777" w:rsidTr="004860BD">
        <w:trPr>
          <w:trHeight w:hRule="exact" w:val="360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74B1E5D" w14:textId="703E7DD7" w:rsidR="00B30F66" w:rsidRPr="00DF06DC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27D8BACA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82AB87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FFB3334" w14:textId="6F0D05BB" w:rsidR="00B30F66" w:rsidRPr="00DF06DC" w:rsidRDefault="009F7154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(26,370)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57F1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6826A60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7DD10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286FC6" w14:textId="23723375" w:rsidR="00B30F66" w:rsidRPr="00DF06DC" w:rsidRDefault="009F7154" w:rsidP="007C4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(108,848)</w:t>
            </w:r>
          </w:p>
        </w:tc>
      </w:tr>
      <w:tr w:rsidR="00B30F66" w:rsidRPr="00DF06DC" w14:paraId="5A9722FB" w14:textId="77777777" w:rsidTr="004860BD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8B2D574" w14:textId="7183C5BF" w:rsidR="00B30F66" w:rsidRPr="00DF06DC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3721F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2DE4D4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0837C" w14:textId="3B1245E8" w:rsidR="00B30F66" w:rsidRPr="00DF06DC" w:rsidRDefault="009F7154" w:rsidP="009F7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885604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6</w:t>
            </w:r>
            <w:r w:rsidR="004860BD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885604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17</w:t>
            </w:r>
            <w:r w:rsidR="008447E3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6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B13086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F3D8E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91EE4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2F468" w14:textId="6CE61A7C" w:rsidR="00B30F66" w:rsidRPr="00EF10BE" w:rsidRDefault="00C3149C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200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9F7154"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2,0</w:t>
            </w:r>
            <w:r w:rsidR="00CA109E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B30F66" w:rsidRPr="00DF06DC" w14:paraId="596DBA32" w14:textId="77777777" w:rsidTr="004860BD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4D2CF71" w14:textId="77777777" w:rsidR="00B30F66" w:rsidRPr="00DF06DC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D1B49" w14:textId="0999963C" w:rsidR="00B30F66" w:rsidRPr="00DF06DC" w:rsidRDefault="009F7154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19.</w:t>
            </w:r>
            <w:r w:rsidR="00DC09B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C9577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EB6D3" w14:textId="405E5228" w:rsidR="00B30F66" w:rsidRPr="00DF06DC" w:rsidRDefault="00DC09B3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1,248,043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85FCB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CFDB" w14:textId="0DAC5533" w:rsidR="00B30F66" w:rsidRPr="00DF06DC" w:rsidRDefault="009F7154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18.07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5C79F" w14:textId="77777777" w:rsidR="00B30F66" w:rsidRPr="00DF06DC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E80B" w14:textId="33C42F81" w:rsidR="00B30F66" w:rsidRPr="00DF06DC" w:rsidRDefault="009F7154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2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868,035</w:t>
            </w:r>
          </w:p>
        </w:tc>
      </w:tr>
      <w:bookmarkEnd w:id="28"/>
      <w:bookmarkEnd w:id="29"/>
    </w:tbl>
    <w:p w14:paraId="11758411" w14:textId="77777777" w:rsidR="00571334" w:rsidRPr="00DF06DC" w:rsidRDefault="00571334" w:rsidP="00F65325">
      <w:pPr>
        <w:spacing w:line="228" w:lineRule="auto"/>
      </w:pPr>
    </w:p>
    <w:tbl>
      <w:tblPr>
        <w:tblW w:w="952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2"/>
        <w:gridCol w:w="990"/>
        <w:gridCol w:w="270"/>
        <w:gridCol w:w="1260"/>
        <w:gridCol w:w="270"/>
        <w:gridCol w:w="990"/>
        <w:gridCol w:w="270"/>
        <w:gridCol w:w="1260"/>
      </w:tblGrid>
      <w:tr w:rsidR="00C32156" w:rsidRPr="00DF06DC" w14:paraId="4FE3A3D0" w14:textId="77777777" w:rsidTr="004860BD">
        <w:trPr>
          <w:trHeight w:hRule="exact" w:val="374"/>
        </w:trPr>
        <w:tc>
          <w:tcPr>
            <w:tcW w:w="4212" w:type="dxa"/>
            <w:tcBorders>
              <w:top w:val="nil"/>
            </w:tcBorders>
            <w:shd w:val="clear" w:color="auto" w:fill="auto"/>
          </w:tcPr>
          <w:p w14:paraId="0DC27168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</w:tcBorders>
            <w:shd w:val="clear" w:color="auto" w:fill="auto"/>
          </w:tcPr>
          <w:p w14:paraId="77854CE3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DF06DC" w14:paraId="03B9F8A1" w14:textId="77777777" w:rsidTr="004860BD">
        <w:trPr>
          <w:trHeight w:hRule="exact" w:val="374"/>
        </w:trPr>
        <w:tc>
          <w:tcPr>
            <w:tcW w:w="4212" w:type="dxa"/>
            <w:shd w:val="clear" w:color="auto" w:fill="auto"/>
          </w:tcPr>
          <w:p w14:paraId="6B104C6F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B513169" w14:textId="1DAF0F14" w:rsidR="00C32156" w:rsidRPr="00DF06DC" w:rsidRDefault="00C1706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4E18959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B5EED13" w14:textId="033BCB46" w:rsidR="00C32156" w:rsidRPr="00DF06DC" w:rsidRDefault="00291AD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</w:tr>
      <w:tr w:rsidR="00C32156" w:rsidRPr="00DF06DC" w14:paraId="06C16F0C" w14:textId="77777777" w:rsidTr="004860BD">
        <w:trPr>
          <w:trHeight w:hRule="exact" w:val="374"/>
        </w:trPr>
        <w:tc>
          <w:tcPr>
            <w:tcW w:w="4212" w:type="dxa"/>
            <w:shd w:val="clear" w:color="auto" w:fill="auto"/>
          </w:tcPr>
          <w:p w14:paraId="4E927022" w14:textId="77777777" w:rsidR="00C32156" w:rsidRPr="00DF06DC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E4A363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82B1E1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EEC57A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C01B5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DA40B7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47FA25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54315D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DF06DC" w14:paraId="16FCD0B2" w14:textId="77777777" w:rsidTr="004860BD">
        <w:trPr>
          <w:trHeight w:hRule="exact" w:val="374"/>
        </w:trPr>
        <w:tc>
          <w:tcPr>
            <w:tcW w:w="4212" w:type="dxa"/>
            <w:shd w:val="clear" w:color="auto" w:fill="auto"/>
          </w:tcPr>
          <w:p w14:paraId="45CDCFFD" w14:textId="77777777" w:rsidR="00C32156" w:rsidRPr="00DF06DC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B0F255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64D5D0E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0F7A213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19163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35EAE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453F947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48ED7E2" w14:textId="77777777" w:rsidR="00C32156" w:rsidRPr="00DF06DC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7D83" w:rsidRPr="00DF06DC" w14:paraId="3A3E363F" w14:textId="77777777" w:rsidTr="004860BD">
        <w:tc>
          <w:tcPr>
            <w:tcW w:w="4212" w:type="dxa"/>
            <w:shd w:val="clear" w:color="auto" w:fill="auto"/>
          </w:tcPr>
          <w:p w14:paraId="7BDEFD19" w14:textId="77777777" w:rsidR="00E97D83" w:rsidRPr="00DF06DC" w:rsidRDefault="00E97D83" w:rsidP="00E97D8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4A0B06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9B3C4D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651F41" w14:textId="43BC1663" w:rsidR="00E97D83" w:rsidRPr="00DF06DC" w:rsidRDefault="00DC09B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1,776,593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6CCCD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FFA3D5A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106DD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31AF7" w14:textId="1F68F2CC" w:rsidR="00E97D83" w:rsidRPr="00DF06DC" w:rsidRDefault="00E97D8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261,581</w:t>
            </w:r>
          </w:p>
        </w:tc>
      </w:tr>
      <w:tr w:rsidR="00E97D83" w:rsidRPr="00DF06DC" w14:paraId="5B70A694" w14:textId="77777777" w:rsidTr="004860BD">
        <w:tc>
          <w:tcPr>
            <w:tcW w:w="4212" w:type="dxa"/>
            <w:shd w:val="clear" w:color="auto" w:fill="auto"/>
          </w:tcPr>
          <w:p w14:paraId="7FB3D16B" w14:textId="77777777" w:rsidR="00E97D83" w:rsidRPr="00DF06DC" w:rsidRDefault="00E97D83" w:rsidP="00E97D8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760177" w14:textId="2F029FEE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A22F4FE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D880B" w14:textId="05D816DA" w:rsidR="00E97D83" w:rsidRPr="00DF06DC" w:rsidRDefault="00DC09B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355,319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F8EAB0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500980" w14:textId="04CAD0EF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949BD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DEDA7D" w14:textId="1C0ED24A" w:rsidR="00E97D83" w:rsidRPr="00DF06DC" w:rsidRDefault="00E97D8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52,316</w:t>
            </w:r>
          </w:p>
        </w:tc>
      </w:tr>
      <w:tr w:rsidR="00E97D83" w:rsidRPr="00DF06DC" w14:paraId="0FD48070" w14:textId="77777777" w:rsidTr="004860BD">
        <w:tc>
          <w:tcPr>
            <w:tcW w:w="4212" w:type="dxa"/>
            <w:shd w:val="clear" w:color="auto" w:fill="auto"/>
          </w:tcPr>
          <w:p w14:paraId="17DF45E3" w14:textId="5A96D26C" w:rsidR="00E97D83" w:rsidRPr="00DF06DC" w:rsidRDefault="00E97D83" w:rsidP="00E97D8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6B88C9D6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B415A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CB035F0" w14:textId="0938E1F7" w:rsidR="00E97D83" w:rsidRPr="00DF06DC" w:rsidRDefault="00BF7B25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(210,</w:t>
            </w:r>
            <w:r w:rsidR="004860BD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11F28E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931E8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07254A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62E7894" w14:textId="25810FE4" w:rsidR="00E97D83" w:rsidRPr="00DF06DC" w:rsidRDefault="00E97D8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(4,557)</w:t>
            </w:r>
          </w:p>
        </w:tc>
      </w:tr>
      <w:tr w:rsidR="00E97D83" w:rsidRPr="00DF06DC" w14:paraId="77E55FA5" w14:textId="77777777" w:rsidTr="004860BD">
        <w:tc>
          <w:tcPr>
            <w:tcW w:w="4212" w:type="dxa"/>
            <w:shd w:val="clear" w:color="auto" w:fill="auto"/>
          </w:tcPr>
          <w:p w14:paraId="0BB36C50" w14:textId="77777777" w:rsidR="00E97D83" w:rsidRPr="00DF06DC" w:rsidRDefault="00E97D83" w:rsidP="00E97D8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EE5CB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D2877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5A2ED10" w14:textId="5001358E" w:rsidR="00E97D83" w:rsidRPr="00DF06DC" w:rsidRDefault="00F264EC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4,464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6D780C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0A33A2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FAC32F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F1EB3D3" w14:textId="5FF8BB47" w:rsidR="00E97D83" w:rsidRPr="00DF06DC" w:rsidRDefault="00E97D8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2,401</w:t>
            </w:r>
          </w:p>
        </w:tc>
      </w:tr>
      <w:tr w:rsidR="00E97D83" w:rsidRPr="00DF06DC" w14:paraId="6D947370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35932D69" w14:textId="77777777" w:rsidR="00E97D83" w:rsidRPr="00DF06DC" w:rsidRDefault="00E97D83" w:rsidP="00E97D8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41E158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6EE2C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4FDF4A2" w14:textId="3525B608" w:rsidR="00E97D83" w:rsidRPr="00DF06DC" w:rsidRDefault="004860BD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(633)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9EC1B1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E799126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C21D39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E7D2F3" w14:textId="70B2133A" w:rsidR="00E97D83" w:rsidRPr="00DF06DC" w:rsidRDefault="00E97D8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(548)</w:t>
            </w:r>
          </w:p>
        </w:tc>
      </w:tr>
      <w:tr w:rsidR="00A30C2B" w:rsidRPr="00DF06DC" w14:paraId="4586C903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14DFB17C" w14:textId="159AF9C4" w:rsidR="00A30C2B" w:rsidRPr="00DF06DC" w:rsidRDefault="005D07A3" w:rsidP="00E97D8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4A8A1F5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5A31E2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388AF0" w14:textId="3EBBD775" w:rsidR="00A30C2B" w:rsidRPr="00DF06DC" w:rsidRDefault="000C4E5C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10,</w:t>
            </w:r>
            <w:r w:rsidR="004860BD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309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36D8E1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22AF259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A04387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4B9458" w14:textId="62317BF8" w:rsidR="00A30C2B" w:rsidRPr="00DF06DC" w:rsidRDefault="0073125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A30C2B" w:rsidRPr="00DF06DC" w14:paraId="3C68C013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1D8E1AA8" w14:textId="2915BF59" w:rsidR="00A30C2B" w:rsidRPr="00DF06DC" w:rsidRDefault="005D07A3" w:rsidP="00E97D8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ผลกระทบจากความแตกต่างของอัตราภาษีสำหรับกิจการที่ได้รับสิทธิประโยชน์ทางภาษี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FA15859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C74CD0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1C5D70D" w14:textId="77777777" w:rsidR="005D07A3" w:rsidRPr="00DF06DC" w:rsidRDefault="005D07A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47DA926A" w14:textId="5822F2E8" w:rsidR="00A30C2B" w:rsidRPr="00DF06DC" w:rsidRDefault="007E22B7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DC09B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91,356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2FD7F5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17C979C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D1320F" w14:textId="77777777" w:rsidR="00A30C2B" w:rsidRPr="00DF06DC" w:rsidRDefault="00A30C2B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0F7B8AB" w14:textId="77777777" w:rsidR="005D07A3" w:rsidRPr="00DF06DC" w:rsidRDefault="005D07A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B7A42FE" w14:textId="7DD7F5A5" w:rsidR="00A30C2B" w:rsidRPr="00DF06DC" w:rsidRDefault="0073125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E97D83" w:rsidRPr="00DF06DC" w14:paraId="04A0F8D2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731D949C" w14:textId="77777777" w:rsidR="00E97D83" w:rsidRPr="00DF06DC" w:rsidRDefault="00E97D83" w:rsidP="00E97D8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B0780" w14:textId="720A657B" w:rsidR="00E97D83" w:rsidRPr="00DF06DC" w:rsidRDefault="001B4F52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3.</w:t>
            </w:r>
            <w:r w:rsidR="00DC09B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BBA9D0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9B7B" w14:textId="75EB9ABF" w:rsidR="00E97D83" w:rsidRPr="00DF06DC" w:rsidRDefault="00DC09B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67,906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4F8E87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0DF" w14:textId="13558F21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18.97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8D035" w14:textId="77777777" w:rsidR="00E97D83" w:rsidRPr="00DF06DC" w:rsidRDefault="00E97D83" w:rsidP="00E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48E3" w14:textId="4A980CDE" w:rsidR="00E97D83" w:rsidRPr="00DF06DC" w:rsidRDefault="00E97D83" w:rsidP="00486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49,612</w:t>
            </w:r>
          </w:p>
        </w:tc>
      </w:tr>
    </w:tbl>
    <w:p w14:paraId="0D006F98" w14:textId="0B1C5F15" w:rsidR="00FD77F7" w:rsidRDefault="00FD77F7">
      <w:pPr>
        <w:rPr>
          <w:cs/>
        </w:rPr>
      </w:pPr>
    </w:p>
    <w:p w14:paraId="5A786ADD" w14:textId="77777777" w:rsidR="00FD77F7" w:rsidRDefault="00FD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94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272"/>
        <w:gridCol w:w="268"/>
        <w:gridCol w:w="1272"/>
        <w:gridCol w:w="268"/>
        <w:gridCol w:w="1373"/>
        <w:gridCol w:w="268"/>
        <w:gridCol w:w="1373"/>
      </w:tblGrid>
      <w:tr w:rsidR="00C1706D" w:rsidRPr="00DF06DC" w14:paraId="48FC67F5" w14:textId="77777777" w:rsidTr="00843917">
        <w:tc>
          <w:tcPr>
            <w:tcW w:w="3852" w:type="dxa"/>
            <w:shd w:val="clear" w:color="auto" w:fill="auto"/>
          </w:tcPr>
          <w:p w14:paraId="0A99A1CD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2E0E6A0" w14:textId="7D854B37" w:rsidR="00C1706D" w:rsidRPr="00DF06DC" w:rsidRDefault="00740CE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706D" w:rsidRPr="00DF06DC" w14:paraId="33CAF330" w14:textId="77777777" w:rsidTr="00843917">
        <w:tc>
          <w:tcPr>
            <w:tcW w:w="3852" w:type="dxa"/>
            <w:shd w:val="clear" w:color="auto" w:fill="auto"/>
          </w:tcPr>
          <w:p w14:paraId="162D080F" w14:textId="4312236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3"/>
            <w:shd w:val="clear" w:color="auto" w:fill="auto"/>
          </w:tcPr>
          <w:p w14:paraId="589AEA0F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shd w:val="clear" w:color="auto" w:fill="auto"/>
          </w:tcPr>
          <w:p w14:paraId="4A122DA5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3"/>
            <w:shd w:val="clear" w:color="auto" w:fill="auto"/>
          </w:tcPr>
          <w:p w14:paraId="366DF7DF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1AD1" w:rsidRPr="00DF06DC" w14:paraId="3FEAB5C7" w14:textId="77777777" w:rsidTr="00843917">
        <w:tc>
          <w:tcPr>
            <w:tcW w:w="3852" w:type="dxa"/>
            <w:shd w:val="clear" w:color="auto" w:fill="auto"/>
          </w:tcPr>
          <w:p w14:paraId="0BE055BA" w14:textId="77777777" w:rsidR="00291AD1" w:rsidRPr="00DF06DC" w:rsidRDefault="00291AD1" w:rsidP="00291AD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457984" w14:textId="7E32F37C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539897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E11B851" w14:textId="272388D8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8D8BEA3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E164A6F" w14:textId="19CE65CE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2484A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C0BE8B2" w14:textId="704B44D4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97D83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27930" w:rsidRPr="00DF06DC" w14:paraId="2600057F" w14:textId="77777777" w:rsidTr="00843917">
        <w:tc>
          <w:tcPr>
            <w:tcW w:w="3852" w:type="dxa"/>
            <w:shd w:val="clear" w:color="auto" w:fill="auto"/>
          </w:tcPr>
          <w:p w14:paraId="5933B429" w14:textId="77777777" w:rsidR="00027930" w:rsidRPr="00DF06DC" w:rsidRDefault="00027930" w:rsidP="00C17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F93691B" w14:textId="77777777" w:rsidR="00027930" w:rsidRPr="00DF06DC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533ECFA" w14:textId="77777777" w:rsidR="00027930" w:rsidRPr="00DF06DC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4170730" w14:textId="261D5F68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 w:hanging="11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shd w:val="clear" w:color="auto" w:fill="auto"/>
          </w:tcPr>
          <w:p w14:paraId="327BAA82" w14:textId="77777777" w:rsidR="00027930" w:rsidRPr="00DF06DC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D49109F" w14:textId="77777777" w:rsidR="00027930" w:rsidRPr="00DF06DC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0F83F9" w14:textId="77777777" w:rsidR="00027930" w:rsidRPr="00DF06DC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946A39F" w14:textId="43301188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C1706D" w:rsidRPr="00DF06DC" w14:paraId="1E76B655" w14:textId="77777777" w:rsidTr="00843917">
        <w:tc>
          <w:tcPr>
            <w:tcW w:w="3852" w:type="dxa"/>
            <w:shd w:val="clear" w:color="auto" w:fill="auto"/>
          </w:tcPr>
          <w:p w14:paraId="42EADC4C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7122733" w14:textId="77777777" w:rsidR="00C1706D" w:rsidRPr="00DF06DC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51E9C" w:rsidRPr="00DF06DC" w14:paraId="79B205D1" w14:textId="77777777" w:rsidTr="00843917">
        <w:tc>
          <w:tcPr>
            <w:tcW w:w="3852" w:type="dxa"/>
            <w:shd w:val="clear" w:color="auto" w:fill="auto"/>
          </w:tcPr>
          <w:p w14:paraId="4B3D9672" w14:textId="77777777" w:rsidR="00351E9C" w:rsidRPr="00DF06DC" w:rsidRDefault="00351E9C" w:rsidP="00351E9C">
            <w:pPr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</w:tcPr>
          <w:p w14:paraId="14C17CC4" w14:textId="29B7B8FA" w:rsidR="00351E9C" w:rsidRPr="00DF06DC" w:rsidRDefault="006621F0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4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2,315,</w:t>
            </w:r>
            <w:r w:rsidR="00EA1778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56</w:t>
            </w:r>
            <w:r w:rsidR="00D9470D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5DDC2D83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shd w:val="clear" w:color="auto" w:fill="auto"/>
          </w:tcPr>
          <w:p w14:paraId="62CAF146" w14:textId="4EB90037" w:rsidR="00351E9C" w:rsidRPr="00DF06DC" w:rsidRDefault="00805255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2,287,</w:t>
            </w:r>
            <w:r w:rsidR="00EA1778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84</w:t>
            </w:r>
            <w:r w:rsidR="001447EA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1E96FFD8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21E1CD26" w14:textId="7FFBD7AF" w:rsidR="00351E9C" w:rsidRPr="00DF06DC" w:rsidRDefault="00B22622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6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(10,523,</w:t>
            </w:r>
            <w:r w:rsidR="00EA1778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49</w:t>
            </w:r>
            <w:r w:rsidR="008C1AE2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E87EFD0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7007E390" w14:textId="77330873" w:rsidR="00351E9C" w:rsidRPr="00DF06DC" w:rsidRDefault="00EA1778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(9,205,77</w:t>
            </w:r>
            <w:r w:rsidR="001447EA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</w:tr>
      <w:tr w:rsidR="00351E9C" w:rsidRPr="00DF06DC" w14:paraId="1B5D0A17" w14:textId="77777777" w:rsidTr="00843917">
        <w:tc>
          <w:tcPr>
            <w:tcW w:w="3852" w:type="dxa"/>
            <w:shd w:val="clear" w:color="auto" w:fill="auto"/>
          </w:tcPr>
          <w:p w14:paraId="3D962287" w14:textId="77777777" w:rsidR="00351E9C" w:rsidRPr="00DF06DC" w:rsidRDefault="00351E9C" w:rsidP="00351E9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  <w:shd w:val="clear" w:color="auto" w:fill="auto"/>
          </w:tcPr>
          <w:p w14:paraId="43B77BC5" w14:textId="34F678BE" w:rsidR="00351E9C" w:rsidRPr="00DF06DC" w:rsidRDefault="006621F0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8" w:lineRule="auto"/>
              <w:ind w:left="-108" w:right="-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(996,</w:t>
            </w:r>
            <w:r w:rsidR="00EA1778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54</w:t>
            </w:r>
            <w:r w:rsidR="004C50A0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1140F87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shd w:val="clear" w:color="auto" w:fill="auto"/>
          </w:tcPr>
          <w:p w14:paraId="29A49B84" w14:textId="03A29680" w:rsidR="00351E9C" w:rsidRPr="00DF06DC" w:rsidRDefault="00805255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28" w:lineRule="auto"/>
              <w:ind w:left="-108" w:right="-8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(857,</w:t>
            </w:r>
            <w:r w:rsidR="00EA1778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16</w:t>
            </w:r>
            <w:r w:rsidR="00E6339E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</w:t>
            </w: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AEED8F7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2806568C" w14:textId="091842B8" w:rsidR="00351E9C" w:rsidRPr="00DF06DC" w:rsidRDefault="00B22622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996,</w:t>
            </w:r>
            <w:r w:rsidR="00EA1778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54</w:t>
            </w:r>
            <w:r w:rsidR="004C50A0" w:rsidRPr="00DF06DC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1632F208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3B7BE716" w14:textId="0144AC75" w:rsidR="00351E9C" w:rsidRPr="00B30F68" w:rsidRDefault="00EA1778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28" w:lineRule="auto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0F68">
              <w:rPr>
                <w:rFonts w:asciiTheme="majorBidi" w:hAnsiTheme="majorBidi" w:cstheme="majorBidi"/>
                <w:sz w:val="30"/>
                <w:szCs w:val="30"/>
              </w:rPr>
              <w:t xml:space="preserve"> 857,16</w:t>
            </w:r>
            <w:r w:rsidR="00E6339E" w:rsidRPr="00B30F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30F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51E9C" w:rsidRPr="00DF06DC" w14:paraId="60840851" w14:textId="77777777" w:rsidTr="00843917">
        <w:tc>
          <w:tcPr>
            <w:tcW w:w="3852" w:type="dxa"/>
            <w:shd w:val="clear" w:color="auto" w:fill="auto"/>
          </w:tcPr>
          <w:p w14:paraId="5B58D8B0" w14:textId="77777777" w:rsidR="00351E9C" w:rsidRPr="00DF06DC" w:rsidRDefault="00351E9C" w:rsidP="00351E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351E9C" w:rsidRPr="00DF06DC" w:rsidRDefault="00351E9C" w:rsidP="00351E9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7CD48" w14:textId="77777777" w:rsidR="00B22622" w:rsidRPr="00DF06DC" w:rsidRDefault="00B22622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6DFC583" w14:textId="37B27679" w:rsidR="00351E9C" w:rsidRPr="00DF06DC" w:rsidRDefault="006621F0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4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1,319,025 </w:t>
            </w:r>
          </w:p>
        </w:tc>
        <w:tc>
          <w:tcPr>
            <w:tcW w:w="268" w:type="dxa"/>
            <w:shd w:val="clear" w:color="auto" w:fill="auto"/>
          </w:tcPr>
          <w:p w14:paraId="11A90889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05C3A" w14:textId="77777777" w:rsidR="00EA1778" w:rsidRPr="00DF06DC" w:rsidRDefault="00EA1778" w:rsidP="00EA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78102EE" w14:textId="5C343EF6" w:rsidR="00351E9C" w:rsidRPr="00DF06DC" w:rsidRDefault="00805255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1,430,676 </w:t>
            </w:r>
          </w:p>
        </w:tc>
        <w:tc>
          <w:tcPr>
            <w:tcW w:w="268" w:type="dxa"/>
            <w:shd w:val="clear" w:color="auto" w:fill="auto"/>
          </w:tcPr>
          <w:p w14:paraId="7B5A1F34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F164E" w14:textId="77777777" w:rsidR="00B22622" w:rsidRPr="00DF06DC" w:rsidRDefault="00B22622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B6BF750" w14:textId="130B2E62" w:rsidR="00351E9C" w:rsidRPr="00DF06DC" w:rsidRDefault="00B22622" w:rsidP="000B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"/>
                <w:tab w:val="decimal" w:pos="792"/>
              </w:tabs>
              <w:spacing w:line="228" w:lineRule="auto"/>
              <w:ind w:left="-108" w:right="-6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(9,526,954)</w:t>
            </w:r>
          </w:p>
        </w:tc>
        <w:tc>
          <w:tcPr>
            <w:tcW w:w="268" w:type="dxa"/>
            <w:shd w:val="clear" w:color="auto" w:fill="auto"/>
          </w:tcPr>
          <w:p w14:paraId="07FBA7C9" w14:textId="77777777" w:rsidR="00351E9C" w:rsidRPr="00DF06DC" w:rsidRDefault="00351E9C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EFB39" w14:textId="77777777" w:rsidR="00EA1778" w:rsidRPr="00DF06DC" w:rsidRDefault="00EA1778" w:rsidP="00EA1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7BBB6E51" w14:textId="1ABEF663" w:rsidR="00351E9C" w:rsidRPr="00DF06DC" w:rsidRDefault="00EA1778" w:rsidP="00B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(8,348,612)</w:t>
            </w:r>
          </w:p>
        </w:tc>
      </w:tr>
    </w:tbl>
    <w:p w14:paraId="3DA66120" w14:textId="77777777" w:rsidR="00472978" w:rsidRPr="00DF06DC" w:rsidRDefault="00472978" w:rsidP="00004D9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260"/>
        <w:gridCol w:w="270"/>
        <w:gridCol w:w="1260"/>
        <w:gridCol w:w="270"/>
        <w:gridCol w:w="1422"/>
      </w:tblGrid>
      <w:tr w:rsidR="00004D9B" w:rsidRPr="00DF06DC" w14:paraId="33FAABE7" w14:textId="77777777" w:rsidTr="006749E0">
        <w:tc>
          <w:tcPr>
            <w:tcW w:w="3852" w:type="dxa"/>
            <w:shd w:val="clear" w:color="auto" w:fill="auto"/>
          </w:tcPr>
          <w:p w14:paraId="670DFC8A" w14:textId="77777777" w:rsidR="00004D9B" w:rsidRPr="00DF06DC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1E9E24E8" w14:textId="77777777" w:rsidR="00004D9B" w:rsidRPr="00DF06DC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DF06DC" w14:paraId="0E2ECE58" w14:textId="77777777" w:rsidTr="006749E0">
        <w:tc>
          <w:tcPr>
            <w:tcW w:w="3852" w:type="dxa"/>
            <w:shd w:val="clear" w:color="auto" w:fill="auto"/>
          </w:tcPr>
          <w:p w14:paraId="32A18BAB" w14:textId="3BCDFF3F" w:rsidR="00A5431D" w:rsidRPr="00DF06DC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A77F549" w14:textId="77777777" w:rsidR="00A5431D" w:rsidRPr="00DF06DC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709ED60" w14:textId="77777777" w:rsidR="00A5431D" w:rsidRPr="00DF06DC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shd w:val="clear" w:color="auto" w:fill="auto"/>
          </w:tcPr>
          <w:p w14:paraId="02E45F75" w14:textId="77777777" w:rsidR="00A5431D" w:rsidRPr="00DF06DC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1AD1" w:rsidRPr="00DF06DC" w14:paraId="751BE1BB" w14:textId="77777777" w:rsidTr="006749E0">
        <w:tc>
          <w:tcPr>
            <w:tcW w:w="3852" w:type="dxa"/>
            <w:shd w:val="clear" w:color="auto" w:fill="auto"/>
          </w:tcPr>
          <w:p w14:paraId="34AEBA59" w14:textId="77777777" w:rsidR="00291AD1" w:rsidRPr="00DF06DC" w:rsidRDefault="00291AD1" w:rsidP="00291AD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2FB18A" w14:textId="18DBBDAC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BAC05D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72A9B1" w14:textId="73EF3DF8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AE4D985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79A4A6" w14:textId="19AC6E14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AE4C44" w14:textId="77777777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2B0D659" w14:textId="4E56D65F" w:rsidR="00291AD1" w:rsidRPr="00DF06DC" w:rsidRDefault="00291AD1" w:rsidP="00291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027930" w:rsidRPr="00DF06DC" w14:paraId="2C9340CD" w14:textId="77777777" w:rsidTr="006749E0">
        <w:tc>
          <w:tcPr>
            <w:tcW w:w="3852" w:type="dxa"/>
            <w:shd w:val="clear" w:color="auto" w:fill="auto"/>
          </w:tcPr>
          <w:p w14:paraId="49AFB520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4C45F91" w14:textId="77777777" w:rsidR="00027930" w:rsidRPr="00DF06DC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6B9A" w:rsidRPr="00DF06DC" w14:paraId="3064F58C" w14:textId="77777777" w:rsidTr="006749E0">
        <w:tc>
          <w:tcPr>
            <w:tcW w:w="3852" w:type="dxa"/>
            <w:shd w:val="clear" w:color="auto" w:fill="auto"/>
          </w:tcPr>
          <w:p w14:paraId="2829CD85" w14:textId="77777777" w:rsidR="00E06B9A" w:rsidRPr="00DF06DC" w:rsidRDefault="00E06B9A" w:rsidP="00E06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shd w:val="clear" w:color="auto" w:fill="auto"/>
          </w:tcPr>
          <w:p w14:paraId="66BE2102" w14:textId="2E3CAEF0" w:rsidR="00E06B9A" w:rsidRPr="00885604" w:rsidRDefault="002A5169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885604">
              <w:rPr>
                <w:rFonts w:asciiTheme="majorBidi" w:eastAsia="MS Mincho" w:hAnsiTheme="majorBidi" w:cstheme="majorBidi"/>
                <w:sz w:val="29"/>
                <w:szCs w:val="29"/>
              </w:rPr>
              <w:t>20,759</w:t>
            </w:r>
          </w:p>
        </w:tc>
        <w:tc>
          <w:tcPr>
            <w:tcW w:w="270" w:type="dxa"/>
            <w:shd w:val="clear" w:color="auto" w:fill="auto"/>
          </w:tcPr>
          <w:p w14:paraId="270544B0" w14:textId="77777777" w:rsidR="00E06B9A" w:rsidRPr="00885604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28CA30" w14:textId="4DB64B4A" w:rsidR="00E06B9A" w:rsidRPr="00885604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885604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31,546</w:t>
            </w:r>
          </w:p>
        </w:tc>
        <w:tc>
          <w:tcPr>
            <w:tcW w:w="270" w:type="dxa"/>
            <w:shd w:val="clear" w:color="auto" w:fill="auto"/>
          </w:tcPr>
          <w:p w14:paraId="07E15A66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5AF0D" w14:textId="0681E8AC" w:rsidR="00E06B9A" w:rsidRPr="00DF06DC" w:rsidRDefault="002A5169" w:rsidP="00E06B9A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9882C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4159E2F7" w14:textId="0DF98450" w:rsidR="00E06B9A" w:rsidRPr="00DF06DC" w:rsidRDefault="00E06B9A" w:rsidP="00E06B9A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B9A" w:rsidRPr="00DF06DC" w14:paraId="504DA655" w14:textId="77777777" w:rsidTr="006749E0">
        <w:tc>
          <w:tcPr>
            <w:tcW w:w="3852" w:type="dxa"/>
            <w:shd w:val="clear" w:color="auto" w:fill="auto"/>
          </w:tcPr>
          <w:p w14:paraId="2C2CD134" w14:textId="77777777" w:rsidR="00E06B9A" w:rsidRPr="00DF06DC" w:rsidRDefault="00E06B9A" w:rsidP="00E06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4E628D75" w14:textId="690FEE26" w:rsidR="00E06B9A" w:rsidRPr="00DF06DC" w:rsidRDefault="002A5169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9ABFA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A773ED" w14:textId="1286F504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750B3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F9168" w14:textId="40C7D36B" w:rsidR="00E06B9A" w:rsidRPr="00DF06DC" w:rsidRDefault="002A5169" w:rsidP="00E06B9A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A2D54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2AA9D498" w14:textId="4700C60A" w:rsidR="00E06B9A" w:rsidRPr="00DF06DC" w:rsidRDefault="00E06B9A" w:rsidP="00E06B9A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B9A" w:rsidRPr="00DF06DC" w14:paraId="61ECABFD" w14:textId="77777777" w:rsidTr="006749E0">
        <w:tc>
          <w:tcPr>
            <w:tcW w:w="3852" w:type="dxa"/>
            <w:shd w:val="clear" w:color="auto" w:fill="auto"/>
          </w:tcPr>
          <w:p w14:paraId="4DF2DFEC" w14:textId="77777777" w:rsidR="00E06B9A" w:rsidRPr="00DF06DC" w:rsidRDefault="00E06B9A" w:rsidP="00E06B9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40CA" w14:textId="23301427" w:rsidR="00E06B9A" w:rsidRPr="00DF06DC" w:rsidRDefault="002A5169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20,759</w:t>
            </w:r>
          </w:p>
        </w:tc>
        <w:tc>
          <w:tcPr>
            <w:tcW w:w="270" w:type="dxa"/>
            <w:shd w:val="clear" w:color="auto" w:fill="auto"/>
          </w:tcPr>
          <w:p w14:paraId="08138058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F664A" w14:textId="6263B249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31,546</w:t>
            </w:r>
          </w:p>
        </w:tc>
        <w:tc>
          <w:tcPr>
            <w:tcW w:w="270" w:type="dxa"/>
            <w:shd w:val="clear" w:color="auto" w:fill="auto"/>
          </w:tcPr>
          <w:p w14:paraId="0874192D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6833A" w14:textId="4D068DE8" w:rsidR="00E06B9A" w:rsidRPr="00DF06DC" w:rsidRDefault="002A5169" w:rsidP="00E06B9A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52488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754CA" w14:textId="1D1B15B5" w:rsidR="00E06B9A" w:rsidRPr="00DF06DC" w:rsidRDefault="00E06B9A" w:rsidP="00E06B9A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033057" w14:textId="395C688E" w:rsidR="00027930" w:rsidRPr="00DF06DC" w:rsidRDefault="0002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55"/>
        <w:gridCol w:w="1417"/>
        <w:gridCol w:w="236"/>
        <w:gridCol w:w="1151"/>
        <w:gridCol w:w="236"/>
        <w:gridCol w:w="1354"/>
        <w:gridCol w:w="236"/>
        <w:gridCol w:w="1323"/>
      </w:tblGrid>
      <w:tr w:rsidR="005B0AEA" w:rsidRPr="00DF06DC" w14:paraId="7F56CA21" w14:textId="77777777" w:rsidTr="005B0AEA">
        <w:trPr>
          <w:trHeight w:val="593"/>
          <w:tblHeader/>
        </w:trPr>
        <w:tc>
          <w:tcPr>
            <w:tcW w:w="3855" w:type="dxa"/>
            <w:shd w:val="clear" w:color="auto" w:fill="auto"/>
          </w:tcPr>
          <w:p w14:paraId="76C7BDE8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53" w:type="dxa"/>
            <w:gridSpan w:val="7"/>
            <w:shd w:val="clear" w:color="auto" w:fill="auto"/>
            <w:vAlign w:val="bottom"/>
          </w:tcPr>
          <w:p w14:paraId="12C0890F" w14:textId="6A15F6CD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B0AEA" w:rsidRPr="00DF06DC" w14:paraId="72D12267" w14:textId="77777777" w:rsidTr="00712F57">
        <w:trPr>
          <w:trHeight w:val="418"/>
          <w:tblHeader/>
        </w:trPr>
        <w:tc>
          <w:tcPr>
            <w:tcW w:w="3855" w:type="dxa"/>
            <w:shd w:val="clear" w:color="auto" w:fill="auto"/>
            <w:vAlign w:val="center"/>
          </w:tcPr>
          <w:p w14:paraId="541A682A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AED8D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17E8FA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7851A5D8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36" w:type="dxa"/>
            <w:vAlign w:val="center"/>
          </w:tcPr>
          <w:p w14:paraId="6F54464D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3" w:type="dxa"/>
            <w:vAlign w:val="center"/>
          </w:tcPr>
          <w:p w14:paraId="0F19FB7A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B0AEA" w:rsidRPr="00DF06DC" w14:paraId="0FD50546" w14:textId="77777777" w:rsidTr="005B0AEA">
        <w:trPr>
          <w:trHeight w:val="593"/>
          <w:tblHeader/>
        </w:trPr>
        <w:tc>
          <w:tcPr>
            <w:tcW w:w="3855" w:type="dxa"/>
            <w:shd w:val="clear" w:color="auto" w:fill="auto"/>
          </w:tcPr>
          <w:p w14:paraId="7B3F912E" w14:textId="77777777" w:rsidR="005B0AEA" w:rsidRPr="005B0AEA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bidi="ar-SA"/>
              </w:rPr>
            </w:pPr>
          </w:p>
          <w:p w14:paraId="50B18087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CADC2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9C2C8D6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FA005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CAB756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817B5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57E2872B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86865BF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3" w:type="dxa"/>
            <w:vAlign w:val="bottom"/>
          </w:tcPr>
          <w:p w14:paraId="48142428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7BBEF38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5B0AEA" w:rsidRPr="00DF06DC" w14:paraId="6D123E75" w14:textId="77777777" w:rsidTr="005B0AEA">
        <w:trPr>
          <w:trHeight w:val="424"/>
          <w:tblHeader/>
        </w:trPr>
        <w:tc>
          <w:tcPr>
            <w:tcW w:w="3855" w:type="dxa"/>
            <w:shd w:val="clear" w:color="auto" w:fill="auto"/>
            <w:vAlign w:val="center"/>
          </w:tcPr>
          <w:p w14:paraId="649FC2B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FE1596" w14:textId="0256A891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8F084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73DCED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93F2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11CB18F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center"/>
          </w:tcPr>
          <w:p w14:paraId="74D4A48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3" w:type="dxa"/>
            <w:vAlign w:val="center"/>
          </w:tcPr>
          <w:p w14:paraId="1CB87FF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B0AEA" w:rsidRPr="00DF06DC" w14:paraId="6F23A54F" w14:textId="77777777" w:rsidTr="005B0AEA">
        <w:trPr>
          <w:trHeight w:val="139"/>
          <w:tblHeader/>
        </w:trPr>
        <w:tc>
          <w:tcPr>
            <w:tcW w:w="3855" w:type="dxa"/>
          </w:tcPr>
          <w:p w14:paraId="0485E4B4" w14:textId="77777777" w:rsidR="005B0AEA" w:rsidRPr="00DF06DC" w:rsidRDefault="005B0AEA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953" w:type="dxa"/>
            <w:gridSpan w:val="7"/>
          </w:tcPr>
          <w:p w14:paraId="637A8A97" w14:textId="50A7E712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jc w:val="center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B0AEA" w:rsidRPr="00DF06DC" w14:paraId="11831939" w14:textId="77777777" w:rsidTr="005B0AEA">
        <w:trPr>
          <w:trHeight w:val="139"/>
        </w:trPr>
        <w:tc>
          <w:tcPr>
            <w:tcW w:w="3855" w:type="dxa"/>
          </w:tcPr>
          <w:p w14:paraId="6812CBB1" w14:textId="08D7041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417" w:type="dxa"/>
          </w:tcPr>
          <w:p w14:paraId="341D435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61ACDB4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3F655D5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EBA493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4" w:type="dxa"/>
          </w:tcPr>
          <w:p w14:paraId="3B988E50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E4FD0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23" w:type="dxa"/>
          </w:tcPr>
          <w:p w14:paraId="7CEB7232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5B0AEA" w:rsidRPr="00DF06DC" w14:paraId="4A681608" w14:textId="77777777" w:rsidTr="005B0AEA">
        <w:trPr>
          <w:trHeight w:val="139"/>
        </w:trPr>
        <w:tc>
          <w:tcPr>
            <w:tcW w:w="3855" w:type="dxa"/>
            <w:shd w:val="clear" w:color="auto" w:fill="auto"/>
          </w:tcPr>
          <w:p w14:paraId="6D6B4A6B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812C9E1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3D7A2D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528FE83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5CCE12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4FE62DB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B4A097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23" w:type="dxa"/>
            <w:shd w:val="clear" w:color="auto" w:fill="auto"/>
          </w:tcPr>
          <w:p w14:paraId="062A3313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5B0AEA" w:rsidRPr="00DF06DC" w14:paraId="5B6006F2" w14:textId="77777777" w:rsidTr="00B30F68">
        <w:trPr>
          <w:trHeight w:val="348"/>
        </w:trPr>
        <w:tc>
          <w:tcPr>
            <w:tcW w:w="3855" w:type="dxa"/>
            <w:shd w:val="clear" w:color="auto" w:fill="auto"/>
          </w:tcPr>
          <w:p w14:paraId="1621FAF0" w14:textId="043E34C1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DF06DC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A48E59" w14:textId="3C86C0D5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17,716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5B8E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D8CA60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4C38E8B" w14:textId="77D8BCAF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(4,847)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06AC7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7A4B9F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B4D0691" w14:textId="449F1326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F5AC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BA2D84F" w14:textId="382B4336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12,869 </w:t>
            </w:r>
          </w:p>
        </w:tc>
      </w:tr>
      <w:tr w:rsidR="005B0AEA" w:rsidRPr="00DF06DC" w14:paraId="3872DA08" w14:textId="77777777" w:rsidTr="00B30F68">
        <w:trPr>
          <w:trHeight w:val="348"/>
        </w:trPr>
        <w:tc>
          <w:tcPr>
            <w:tcW w:w="3855" w:type="dxa"/>
            <w:shd w:val="clear" w:color="auto" w:fill="auto"/>
          </w:tcPr>
          <w:p w14:paraId="5CBE5DDC" w14:textId="0C5DCAD5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</w:pPr>
            <w:r w:rsidRPr="00DF06DC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3BB48" w14:textId="5C769E9C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(500)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48463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2E78B86" w14:textId="6825F6CF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0916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D373B31" w14:textId="558FA2C4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(6,024)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69CA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C152C1B" w14:textId="3CE87031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(6,524)</w:t>
            </w:r>
          </w:p>
        </w:tc>
      </w:tr>
      <w:tr w:rsidR="005B0AEA" w:rsidRPr="00DF06DC" w14:paraId="19AD009F" w14:textId="77777777" w:rsidTr="00B30F68">
        <w:trPr>
          <w:trHeight w:val="348"/>
        </w:trPr>
        <w:tc>
          <w:tcPr>
            <w:tcW w:w="3855" w:type="dxa"/>
            <w:shd w:val="clear" w:color="auto" w:fill="auto"/>
          </w:tcPr>
          <w:p w14:paraId="2E5E003B" w14:textId="77777777" w:rsidR="005B0AEA" w:rsidRPr="00DF06DC" w:rsidRDefault="005B0AEA" w:rsidP="005B0AEA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5058CE" w14:textId="7777777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  <w:tab w:val="decimal" w:pos="1170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BBF436" w14:textId="7D6B959F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81,307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4A62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99AB41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C7C4418" w14:textId="7F4B9DA6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5,955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D3FE3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D7B93C1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6883533" w14:textId="08E044B5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(16,618)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A557B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E55BDB9" w14:textId="7777777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F6CFD98" w14:textId="6A5C44CF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70,644 </w:t>
            </w:r>
          </w:p>
        </w:tc>
      </w:tr>
      <w:tr w:rsidR="005B0AEA" w:rsidRPr="00B30F68" w14:paraId="41F5BA40" w14:textId="77777777" w:rsidTr="00B30F68">
        <w:trPr>
          <w:trHeight w:val="348"/>
        </w:trPr>
        <w:tc>
          <w:tcPr>
            <w:tcW w:w="3855" w:type="dxa"/>
            <w:shd w:val="clear" w:color="auto" w:fill="auto"/>
          </w:tcPr>
          <w:p w14:paraId="1CFD9F84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D56EE" w14:textId="429C4A0C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2,069,350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CC957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8A5097C" w14:textId="263217A4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4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472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9D60D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D45A23D" w14:textId="44BD26C0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196A30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270CFEB" w14:textId="5FB6F380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2,114,822 </w:t>
            </w:r>
          </w:p>
        </w:tc>
      </w:tr>
      <w:tr w:rsidR="005B0AEA" w:rsidRPr="00DF06DC" w14:paraId="74859221" w14:textId="77777777" w:rsidTr="00B30F68">
        <w:trPr>
          <w:trHeight w:val="348"/>
        </w:trPr>
        <w:tc>
          <w:tcPr>
            <w:tcW w:w="3855" w:type="dxa"/>
            <w:shd w:val="clear" w:color="auto" w:fill="auto"/>
            <w:vAlign w:val="center"/>
          </w:tcPr>
          <w:p w14:paraId="5F0633DB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040CA" w14:textId="4F57BD7C" w:rsidR="005B0AEA" w:rsidRPr="00DF06DC" w:rsidRDefault="004949FD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22BE6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41AD7F8" w14:textId="4E49D734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3,788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C0E87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9261053" w14:textId="66A993D3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D27BF20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6F2F45FF" w14:textId="718131BD" w:rsidR="005B0AEA" w:rsidRPr="00DF06DC" w:rsidRDefault="004949FD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123,756</w:t>
            </w:r>
            <w:r w:rsidR="005B0AEA"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5B0AEA" w:rsidRPr="00DF06DC" w14:paraId="2CEA9B40" w14:textId="77777777" w:rsidTr="00B30F68">
        <w:trPr>
          <w:trHeight w:val="334"/>
        </w:trPr>
        <w:tc>
          <w:tcPr>
            <w:tcW w:w="3855" w:type="dxa"/>
            <w:shd w:val="clear" w:color="auto" w:fill="auto"/>
          </w:tcPr>
          <w:p w14:paraId="434402D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E89F7" w14:textId="42784755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2,287,841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F8C9D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2529B" w14:textId="401C86A8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50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7A2DD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368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7C98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BAD0B" w14:textId="39C0236C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(22,642)</w:t>
            </w:r>
          </w:p>
        </w:tc>
        <w:tc>
          <w:tcPr>
            <w:tcW w:w="236" w:type="dxa"/>
            <w:vAlign w:val="bottom"/>
          </w:tcPr>
          <w:p w14:paraId="26379490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9F127" w14:textId="03F0BA79" w:rsidR="005B0AEA" w:rsidRPr="00B30F68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30F68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2,315,567</w:t>
            </w:r>
          </w:p>
        </w:tc>
      </w:tr>
      <w:tr w:rsidR="005B0AEA" w:rsidRPr="00DF06DC" w14:paraId="2A3A5ED2" w14:textId="77777777" w:rsidTr="005B0AEA">
        <w:trPr>
          <w:trHeight w:val="334"/>
        </w:trPr>
        <w:tc>
          <w:tcPr>
            <w:tcW w:w="3855" w:type="dxa"/>
            <w:shd w:val="clear" w:color="auto" w:fill="auto"/>
            <w:vAlign w:val="center"/>
          </w:tcPr>
          <w:p w14:paraId="3F52A6EA" w14:textId="6E971906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DA2F7B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C5EA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BA8AFEB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71B67F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272DDB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1DE993D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375CDEE1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B0AEA" w:rsidRPr="00DF06DC" w14:paraId="0854CD9D" w14:textId="77777777" w:rsidTr="005B0AEA">
        <w:trPr>
          <w:trHeight w:val="334"/>
        </w:trPr>
        <w:tc>
          <w:tcPr>
            <w:tcW w:w="3855" w:type="dxa"/>
            <w:shd w:val="clear" w:color="auto" w:fill="auto"/>
          </w:tcPr>
          <w:p w14:paraId="1C54682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D1734" w14:textId="5162541C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5E02112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3261A10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66C771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</w:tcPr>
          <w:p w14:paraId="6A229C5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160A59C1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</w:tcPr>
          <w:p w14:paraId="2D294038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</w:tr>
      <w:tr w:rsidR="005B0AEA" w:rsidRPr="00DF06DC" w14:paraId="1A48EA56" w14:textId="77777777" w:rsidTr="00B30F68">
        <w:trPr>
          <w:trHeight w:val="334"/>
        </w:trPr>
        <w:tc>
          <w:tcPr>
            <w:tcW w:w="3855" w:type="dxa"/>
            <w:shd w:val="clear" w:color="auto" w:fill="auto"/>
          </w:tcPr>
          <w:p w14:paraId="3860B66F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71439537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05777" w14:textId="3FF54CCF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(4,170,773)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84D12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76EFB3" w14:textId="7777777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0BE1610B" w14:textId="6DD650BC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(1,193,194)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48AA2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6574610" w14:textId="3945B691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106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36F46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CFBFD7E" w14:textId="0F66DDD3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(5,363,967)</w:t>
            </w:r>
          </w:p>
        </w:tc>
      </w:tr>
      <w:tr w:rsidR="005B0AEA" w:rsidRPr="00DF06DC" w14:paraId="63C5E385" w14:textId="77777777" w:rsidTr="00B30F68">
        <w:trPr>
          <w:trHeight w:val="334"/>
        </w:trPr>
        <w:tc>
          <w:tcPr>
            <w:tcW w:w="3855" w:type="dxa"/>
            <w:shd w:val="clear" w:color="auto" w:fill="auto"/>
          </w:tcPr>
          <w:p w14:paraId="7A52939F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4CF6254F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34F8B7" w14:textId="7777777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60826925" w14:textId="2C363496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(112,660)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8A39C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A20C028" w14:textId="7777777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0D501674" w14:textId="1578A244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(19,813)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A138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A4C8633" w14:textId="2031EC09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106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3A50D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829331D" w14:textId="3FD4C3A1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(132,473)</w:t>
            </w:r>
          </w:p>
        </w:tc>
      </w:tr>
      <w:tr w:rsidR="005B0AEA" w:rsidRPr="00DF06DC" w14:paraId="16EA16EF" w14:textId="77777777" w:rsidTr="00B30F68">
        <w:trPr>
          <w:trHeight w:val="334"/>
        </w:trPr>
        <w:tc>
          <w:tcPr>
            <w:tcW w:w="3855" w:type="dxa"/>
            <w:shd w:val="clear" w:color="auto" w:fill="auto"/>
          </w:tcPr>
          <w:p w14:paraId="39B65243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227EB23A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0BB7C" w14:textId="7777777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0F0F9B17" w14:textId="20454DDA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(4,859,754)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D7D8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85520C" w14:textId="2F1C5681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930"/>
              </w:tabs>
              <w:spacing w:line="235" w:lineRule="auto"/>
              <w:ind w:right="307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9846F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D28410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703FA66" w14:textId="5B1DD3E5" w:rsidR="005B0AEA" w:rsidRPr="00DF06DC" w:rsidRDefault="005B0AEA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7A2DD3">
              <w:rPr>
                <w:rFonts w:asciiTheme="majorBidi" w:eastAsia="MS Mincho" w:hAnsiTheme="majorBidi" w:cstheme="majorBidi"/>
                <w:sz w:val="29"/>
                <w:szCs w:val="29"/>
              </w:rPr>
              <w:t>104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7A2DD3">
              <w:rPr>
                <w:rFonts w:asciiTheme="majorBidi" w:eastAsia="MS Mincho" w:hAnsiTheme="majorBidi" w:cstheme="majorBidi"/>
                <w:sz w:val="29"/>
                <w:szCs w:val="29"/>
              </w:rPr>
              <w:t>712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2E80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88BA125" w14:textId="54A62854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(4,964,466)</w:t>
            </w:r>
          </w:p>
        </w:tc>
      </w:tr>
      <w:tr w:rsidR="005B0AEA" w:rsidRPr="00DF06DC" w14:paraId="2784BAAD" w14:textId="77777777" w:rsidTr="00B30F68">
        <w:trPr>
          <w:trHeight w:val="334"/>
        </w:trPr>
        <w:tc>
          <w:tcPr>
            <w:tcW w:w="3855" w:type="dxa"/>
            <w:shd w:val="clear" w:color="auto" w:fill="auto"/>
          </w:tcPr>
          <w:p w14:paraId="2D7E7FD4" w14:textId="37A5A4A1" w:rsidR="005B0AEA" w:rsidRPr="00DF06DC" w:rsidRDefault="004949FD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AB9E9" w14:textId="57BD1939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(62,590)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BB0DF0" w14:textId="77777777" w:rsidR="005B0AEA" w:rsidRPr="00DF06DC" w:rsidRDefault="005B0AEA" w:rsidP="005B0AEA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12986A" w14:textId="487855D2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930"/>
              </w:tabs>
              <w:spacing w:line="235" w:lineRule="auto"/>
              <w:ind w:right="307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DE77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B556240" w14:textId="34BBDFDF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F9624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0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0272BB1" w14:textId="1584CCC7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35" w:lineRule="auto"/>
              <w:ind w:right="-266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(62,590)</w:t>
            </w:r>
          </w:p>
        </w:tc>
      </w:tr>
      <w:tr w:rsidR="005B0AEA" w:rsidRPr="00DF06DC" w14:paraId="49997E4F" w14:textId="77777777" w:rsidTr="00B30F68">
        <w:trPr>
          <w:trHeight w:val="85"/>
        </w:trPr>
        <w:tc>
          <w:tcPr>
            <w:tcW w:w="3855" w:type="dxa"/>
            <w:shd w:val="clear" w:color="auto" w:fill="auto"/>
          </w:tcPr>
          <w:p w14:paraId="2DF661C3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54B3" w14:textId="2DEBE5D3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9,205,777</w:t>
            </w: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2F3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F492A" w14:textId="21C18217" w:rsidR="005B0AEA" w:rsidRPr="00B30F68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right="-2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(1,213,007)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6B795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DBB79" w14:textId="6AEC3109" w:rsidR="005B0AEA" w:rsidRPr="00DF06DC" w:rsidRDefault="00187888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187888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(104,712)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5FEBB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4CFF3" w14:textId="7184E2D5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(10,523,496)</w:t>
            </w:r>
          </w:p>
        </w:tc>
      </w:tr>
      <w:tr w:rsidR="005B0AEA" w:rsidRPr="00DF06DC" w14:paraId="5444E170" w14:textId="77777777" w:rsidTr="00B30F68">
        <w:trPr>
          <w:trHeight w:val="334"/>
        </w:trPr>
        <w:tc>
          <w:tcPr>
            <w:tcW w:w="3855" w:type="dxa"/>
            <w:shd w:val="clear" w:color="auto" w:fill="auto"/>
          </w:tcPr>
          <w:p w14:paraId="208F75B7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3BF3A" w14:textId="11F2B61F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(6,917,936)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BF46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0CEA11" w14:textId="081FF64B" w:rsidR="005B0AEA" w:rsidRPr="00B30F68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35" w:lineRule="auto"/>
              <w:ind w:right="-2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(1,16</w:t>
            </w:r>
            <w:r w:rsidR="007A2DD3"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  <w:r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7A2DD3"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7A2DD3"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</w:t>
            </w:r>
            <w:r w:rsidRPr="00B30F68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5A4E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A12ACA" w14:textId="75DED638" w:rsidR="005B0AEA" w:rsidRPr="00187888" w:rsidRDefault="00187888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(127,354)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6C979" w14:textId="77777777" w:rsidR="005B0AEA" w:rsidRPr="00DF06DC" w:rsidRDefault="005B0AEA" w:rsidP="005B0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C8E8B" w14:textId="7F40F9FA" w:rsidR="005B0AEA" w:rsidRPr="00DF06DC" w:rsidRDefault="005B0AEA" w:rsidP="00B3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35" w:lineRule="auto"/>
              <w:ind w:right="-26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(8,207,929)</w:t>
            </w:r>
          </w:p>
        </w:tc>
      </w:tr>
    </w:tbl>
    <w:p w14:paraId="5ECF1D97" w14:textId="483F5CDA" w:rsidR="00FD77F7" w:rsidRDefault="00FD77F7">
      <w:pPr>
        <w:rPr>
          <w:cs/>
        </w:rPr>
      </w:pPr>
    </w:p>
    <w:p w14:paraId="41D9F90D" w14:textId="77777777" w:rsidR="00FD77F7" w:rsidRDefault="00FD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88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83"/>
        <w:gridCol w:w="1266"/>
        <w:gridCol w:w="236"/>
        <w:gridCol w:w="1151"/>
        <w:gridCol w:w="236"/>
        <w:gridCol w:w="1151"/>
        <w:gridCol w:w="236"/>
        <w:gridCol w:w="1311"/>
        <w:gridCol w:w="236"/>
        <w:gridCol w:w="1280"/>
      </w:tblGrid>
      <w:tr w:rsidR="0076049F" w:rsidRPr="00DF06DC" w14:paraId="351DF7DF" w14:textId="77777777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6F05C6E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7103" w:type="dxa"/>
            <w:gridSpan w:val="9"/>
            <w:shd w:val="clear" w:color="auto" w:fill="auto"/>
            <w:vAlign w:val="bottom"/>
          </w:tcPr>
          <w:p w14:paraId="4BAC895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6049F" w:rsidRPr="00DF06DC" w14:paraId="281DEC47" w14:textId="77777777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59BAE60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166C7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4CACC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C74E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36" w:type="dxa"/>
          </w:tcPr>
          <w:p w14:paraId="086DA76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11" w:type="dxa"/>
          </w:tcPr>
          <w:p w14:paraId="71BABF1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24422F4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A1B65D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76049F" w:rsidRPr="00DF06DC" w14:paraId="419C7FBF" w14:textId="77777777" w:rsidTr="00EA0F3F">
        <w:trPr>
          <w:trHeight w:val="593"/>
          <w:tblHeader/>
        </w:trPr>
        <w:tc>
          <w:tcPr>
            <w:tcW w:w="2783" w:type="dxa"/>
            <w:shd w:val="clear" w:color="auto" w:fill="auto"/>
            <w:vAlign w:val="bottom"/>
          </w:tcPr>
          <w:p w14:paraId="1EFE221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166F362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7C856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B168C1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9601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B8375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0989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A59CBD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1EDD6C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11" w:type="dxa"/>
          </w:tcPr>
          <w:p w14:paraId="0C55DB8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โอนออกหลังการปรับโครงสร้างธุรกิจ</w:t>
            </w:r>
          </w:p>
        </w:tc>
        <w:tc>
          <w:tcPr>
            <w:tcW w:w="236" w:type="dxa"/>
          </w:tcPr>
          <w:p w14:paraId="54D2885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BC5D02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5ECEE10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76049F" w:rsidRPr="00DF06DC" w14:paraId="1164BFD3" w14:textId="77777777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2BDD9BE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FB3AF4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760D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22B57F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DBB27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598CF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7C81B97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11" w:type="dxa"/>
          </w:tcPr>
          <w:p w14:paraId="17B607F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D5D606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2494EE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76049F" w:rsidRPr="00DF06DC" w14:paraId="37588AAD" w14:textId="77777777">
        <w:trPr>
          <w:trHeight w:val="139"/>
          <w:tblHeader/>
        </w:trPr>
        <w:tc>
          <w:tcPr>
            <w:tcW w:w="2783" w:type="dxa"/>
            <w:shd w:val="clear" w:color="auto" w:fill="auto"/>
          </w:tcPr>
          <w:p w14:paraId="611FB53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7103" w:type="dxa"/>
            <w:gridSpan w:val="9"/>
            <w:shd w:val="clear" w:color="auto" w:fill="auto"/>
            <w:vAlign w:val="bottom"/>
          </w:tcPr>
          <w:p w14:paraId="1877648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6049F" w:rsidRPr="00DF06DC" w14:paraId="6B87C1C2" w14:textId="77777777">
        <w:trPr>
          <w:trHeight w:val="139"/>
        </w:trPr>
        <w:tc>
          <w:tcPr>
            <w:tcW w:w="2783" w:type="dxa"/>
          </w:tcPr>
          <w:p w14:paraId="5ACCDD7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2565</w:t>
            </w:r>
          </w:p>
        </w:tc>
        <w:tc>
          <w:tcPr>
            <w:tcW w:w="1266" w:type="dxa"/>
          </w:tcPr>
          <w:p w14:paraId="00584D0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68F237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4C5048A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3EFEF36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55CD532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40FB954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11" w:type="dxa"/>
          </w:tcPr>
          <w:p w14:paraId="0E9A685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4A07C4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</w:tcPr>
          <w:p w14:paraId="2BCCD15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76049F" w:rsidRPr="00DF06DC" w14:paraId="317E4100" w14:textId="77777777">
        <w:trPr>
          <w:trHeight w:val="139"/>
        </w:trPr>
        <w:tc>
          <w:tcPr>
            <w:tcW w:w="2783" w:type="dxa"/>
            <w:shd w:val="clear" w:color="auto" w:fill="auto"/>
          </w:tcPr>
          <w:p w14:paraId="5221106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59804DF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A3BB5D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FBB493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EF50D4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7A0B93D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93395A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3B009C3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17558C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2DDA79C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76049F" w:rsidRPr="00DF06DC" w14:paraId="2D128740" w14:textId="77777777">
        <w:trPr>
          <w:trHeight w:val="348"/>
        </w:trPr>
        <w:tc>
          <w:tcPr>
            <w:tcW w:w="2783" w:type="dxa"/>
            <w:shd w:val="clear" w:color="auto" w:fill="auto"/>
          </w:tcPr>
          <w:p w14:paraId="53906CF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DF06DC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B078D9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25,652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FD1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8B32B0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6C88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9C75E6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7D3F0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</w:tcPr>
          <w:p w14:paraId="6FE6DBE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690401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8356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B24C7D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17,716</w:t>
            </w:r>
          </w:p>
        </w:tc>
      </w:tr>
      <w:tr w:rsidR="0076049F" w:rsidRPr="00DF06DC" w14:paraId="353B2B7B" w14:textId="77777777">
        <w:trPr>
          <w:trHeight w:val="348"/>
        </w:trPr>
        <w:tc>
          <w:tcPr>
            <w:tcW w:w="2783" w:type="dxa"/>
            <w:shd w:val="clear" w:color="auto" w:fill="auto"/>
          </w:tcPr>
          <w:p w14:paraId="3ADB726D" w14:textId="77777777" w:rsidR="0076049F" w:rsidRPr="00DF06DC" w:rsidRDefault="0076049F">
            <w:pPr>
              <w:spacing w:line="235" w:lineRule="auto"/>
              <w:ind w:right="-79"/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6" w:type="dxa"/>
            <w:shd w:val="clear" w:color="auto" w:fill="auto"/>
          </w:tcPr>
          <w:p w14:paraId="0FC180B7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25,201</w:t>
            </w:r>
          </w:p>
        </w:tc>
        <w:tc>
          <w:tcPr>
            <w:tcW w:w="236" w:type="dxa"/>
            <w:shd w:val="clear" w:color="auto" w:fill="auto"/>
          </w:tcPr>
          <w:p w14:paraId="0D739A0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26E935E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(7,726)</w:t>
            </w:r>
          </w:p>
        </w:tc>
        <w:tc>
          <w:tcPr>
            <w:tcW w:w="236" w:type="dxa"/>
            <w:shd w:val="clear" w:color="auto" w:fill="auto"/>
          </w:tcPr>
          <w:p w14:paraId="5BC557E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C9035E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(17,975)</w:t>
            </w:r>
          </w:p>
        </w:tc>
        <w:tc>
          <w:tcPr>
            <w:tcW w:w="236" w:type="dxa"/>
            <w:shd w:val="clear" w:color="auto" w:fill="auto"/>
          </w:tcPr>
          <w:p w14:paraId="0693029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50D6513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F66AF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</w:tcPr>
          <w:p w14:paraId="30728A9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(500)</w:t>
            </w:r>
          </w:p>
        </w:tc>
      </w:tr>
      <w:tr w:rsidR="0076049F" w:rsidRPr="00DF06DC" w14:paraId="185FB5CB" w14:textId="77777777">
        <w:trPr>
          <w:trHeight w:val="348"/>
        </w:trPr>
        <w:tc>
          <w:tcPr>
            <w:tcW w:w="2783" w:type="dxa"/>
            <w:shd w:val="clear" w:color="auto" w:fill="auto"/>
          </w:tcPr>
          <w:p w14:paraId="39FFCDBF" w14:textId="77777777" w:rsidR="0076049F" w:rsidRPr="00DF06DC" w:rsidRDefault="0076049F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6" w:type="dxa"/>
            <w:shd w:val="clear" w:color="auto" w:fill="auto"/>
          </w:tcPr>
          <w:p w14:paraId="2584FDD7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A0AF8B2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68,963</w:t>
            </w:r>
          </w:p>
        </w:tc>
        <w:tc>
          <w:tcPr>
            <w:tcW w:w="236" w:type="dxa"/>
            <w:shd w:val="clear" w:color="auto" w:fill="auto"/>
          </w:tcPr>
          <w:p w14:paraId="11F3AB7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4C05D62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6F5CC3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12,344</w:t>
            </w:r>
          </w:p>
        </w:tc>
        <w:tc>
          <w:tcPr>
            <w:tcW w:w="236" w:type="dxa"/>
            <w:shd w:val="clear" w:color="auto" w:fill="auto"/>
          </w:tcPr>
          <w:p w14:paraId="6EA94F3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05027D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E15A53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12DA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23F0B88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E5007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</w:tcPr>
          <w:p w14:paraId="404FD01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FBE2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81,307</w:t>
            </w:r>
          </w:p>
        </w:tc>
      </w:tr>
      <w:tr w:rsidR="0076049F" w:rsidRPr="00DF06DC" w14:paraId="62B5E302" w14:textId="77777777">
        <w:trPr>
          <w:trHeight w:val="348"/>
        </w:trPr>
        <w:tc>
          <w:tcPr>
            <w:tcW w:w="2783" w:type="dxa"/>
            <w:shd w:val="clear" w:color="auto" w:fill="auto"/>
          </w:tcPr>
          <w:p w14:paraId="2ACDE06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6" w:type="dxa"/>
            <w:shd w:val="clear" w:color="auto" w:fill="auto"/>
          </w:tcPr>
          <w:p w14:paraId="37257C1F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1,646,842</w:t>
            </w:r>
          </w:p>
        </w:tc>
        <w:tc>
          <w:tcPr>
            <w:tcW w:w="236" w:type="dxa"/>
            <w:shd w:val="clear" w:color="auto" w:fill="auto"/>
          </w:tcPr>
          <w:p w14:paraId="3417826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04F2C51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422,508</w:t>
            </w:r>
          </w:p>
        </w:tc>
        <w:tc>
          <w:tcPr>
            <w:tcW w:w="236" w:type="dxa"/>
            <w:shd w:val="clear" w:color="auto" w:fill="auto"/>
          </w:tcPr>
          <w:p w14:paraId="7080FAF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F28EB9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E2BE1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38A482E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3FAC0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</w:tcPr>
          <w:p w14:paraId="17B7013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2,069,350</w:t>
            </w:r>
          </w:p>
        </w:tc>
      </w:tr>
      <w:tr w:rsidR="0076049F" w:rsidRPr="00DF06DC" w14:paraId="544373D9" w14:textId="77777777">
        <w:trPr>
          <w:trHeight w:val="348"/>
        </w:trPr>
        <w:tc>
          <w:tcPr>
            <w:tcW w:w="2783" w:type="dxa"/>
            <w:shd w:val="clear" w:color="auto" w:fill="auto"/>
            <w:vAlign w:val="center"/>
          </w:tcPr>
          <w:p w14:paraId="72095E3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C70CAC2" w14:textId="3BB393F7" w:rsidR="0076049F" w:rsidRPr="00DF06DC" w:rsidRDefault="004949FD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119,211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F5FB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A72D2B" w14:textId="2BCF3062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75</w:t>
            </w:r>
            <w:r w:rsidR="00F617FF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CADF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62B241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01553A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D366BA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BCCE4E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E761D01" w14:textId="37469815" w:rsidR="0076049F" w:rsidRPr="00DF06DC" w:rsidRDefault="0049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119,968</w:t>
            </w:r>
          </w:p>
        </w:tc>
      </w:tr>
      <w:tr w:rsidR="0076049F" w:rsidRPr="00DF06DC" w14:paraId="6CAC9342" w14:textId="77777777">
        <w:trPr>
          <w:trHeight w:val="334"/>
        </w:trPr>
        <w:tc>
          <w:tcPr>
            <w:tcW w:w="2783" w:type="dxa"/>
            <w:shd w:val="clear" w:color="auto" w:fill="auto"/>
          </w:tcPr>
          <w:p w14:paraId="3AC0266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EC7DC" w14:textId="33AA9A7D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1,8</w:t>
            </w:r>
            <w:r w:rsidR="005D4BCB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85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79097D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869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63FD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B7A1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419,947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68DA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62C31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(17,975)</w:t>
            </w:r>
          </w:p>
        </w:tc>
        <w:tc>
          <w:tcPr>
            <w:tcW w:w="236" w:type="dxa"/>
          </w:tcPr>
          <w:p w14:paraId="7BAA47C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E90F11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297ED28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7672" w14:textId="5476091D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ED1D23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D1D23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</w:tr>
      <w:tr w:rsidR="0076049F" w:rsidRPr="00707C25" w14:paraId="2E4F0DF7" w14:textId="77777777" w:rsidTr="00EA0F3F">
        <w:trPr>
          <w:trHeight w:val="242"/>
        </w:trPr>
        <w:tc>
          <w:tcPr>
            <w:tcW w:w="2783" w:type="dxa"/>
            <w:shd w:val="clear" w:color="auto" w:fill="auto"/>
            <w:vAlign w:val="center"/>
          </w:tcPr>
          <w:p w14:paraId="339A2C63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CA59613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7B3503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CAD9354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F9ABD1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A417ADE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D137FEC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center"/>
          </w:tcPr>
          <w:p w14:paraId="301F6284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F133D5E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02609B3" w14:textId="77777777" w:rsidR="0076049F" w:rsidRPr="00707C25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49F" w:rsidRPr="00DF06DC" w14:paraId="7A09A6FC" w14:textId="77777777" w:rsidTr="004949FD">
        <w:trPr>
          <w:trHeight w:val="334"/>
        </w:trPr>
        <w:tc>
          <w:tcPr>
            <w:tcW w:w="2783" w:type="dxa"/>
            <w:shd w:val="clear" w:color="auto" w:fill="auto"/>
          </w:tcPr>
          <w:p w14:paraId="29D792D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28772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0170E0F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6273925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C0E97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31C88C5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75BBA0F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</w:tcPr>
          <w:p w14:paraId="3A1C188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62E4B37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</w:tcPr>
          <w:p w14:paraId="7AC5318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76049F" w:rsidRPr="00DF06DC" w14:paraId="301D7713" w14:textId="77777777" w:rsidTr="004949FD">
        <w:trPr>
          <w:trHeight w:val="334"/>
        </w:trPr>
        <w:tc>
          <w:tcPr>
            <w:tcW w:w="2783" w:type="dxa"/>
            <w:shd w:val="clear" w:color="auto" w:fill="auto"/>
          </w:tcPr>
          <w:p w14:paraId="5F58127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50CA833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04183F6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1452045" w14:textId="0AB4A511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(3,</w:t>
            </w:r>
            <w:r w:rsidR="00831E27" w:rsidRPr="00DF06DC">
              <w:rPr>
                <w:rFonts w:asciiTheme="majorBidi" w:hAnsiTheme="majorBidi" w:cstheme="majorBidi"/>
                <w:sz w:val="29"/>
                <w:szCs w:val="29"/>
              </w:rPr>
              <w:t>405,601</w:t>
            </w:r>
            <w:r w:rsidRPr="00DF06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3C65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A0CD82F" w14:textId="5BEFF438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(1,22</w:t>
            </w:r>
            <w:r w:rsidR="00775478" w:rsidRPr="00DF06DC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DF06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775478" w:rsidRPr="00DF06DC">
              <w:rPr>
                <w:rFonts w:asciiTheme="majorBidi" w:hAnsiTheme="majorBidi" w:cstheme="majorBidi"/>
                <w:sz w:val="29"/>
                <w:szCs w:val="29"/>
              </w:rPr>
              <w:t>13</w:t>
            </w:r>
            <w:r w:rsidR="006C1432" w:rsidRPr="00DF06D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DF06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CE887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55638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8951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shd w:val="clear" w:color="auto" w:fill="auto"/>
          </w:tcPr>
          <w:p w14:paraId="58DBE1F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679192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460,960</w:t>
            </w:r>
          </w:p>
        </w:tc>
        <w:tc>
          <w:tcPr>
            <w:tcW w:w="236" w:type="dxa"/>
            <w:shd w:val="clear" w:color="auto" w:fill="auto"/>
          </w:tcPr>
          <w:p w14:paraId="6EC5AA47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02254D7" w14:textId="5B308309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</w:t>
            </w:r>
            <w:r w:rsidR="00842BDE"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170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842BDE"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77</w:t>
            </w:r>
            <w:r w:rsidR="006C1432"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</w:tr>
      <w:tr w:rsidR="0076049F" w:rsidRPr="00DF06DC" w14:paraId="2829ECC8" w14:textId="77777777" w:rsidTr="004949FD">
        <w:trPr>
          <w:trHeight w:val="334"/>
        </w:trPr>
        <w:tc>
          <w:tcPr>
            <w:tcW w:w="2783" w:type="dxa"/>
            <w:shd w:val="clear" w:color="auto" w:fill="auto"/>
          </w:tcPr>
          <w:p w14:paraId="756DEBDD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14FE86E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038B25D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C385B1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(103,597)</w:t>
            </w:r>
          </w:p>
        </w:tc>
        <w:tc>
          <w:tcPr>
            <w:tcW w:w="236" w:type="dxa"/>
            <w:shd w:val="clear" w:color="auto" w:fill="auto"/>
          </w:tcPr>
          <w:p w14:paraId="690C3A7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152C5D7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6209B34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(9,063)</w:t>
            </w:r>
          </w:p>
        </w:tc>
        <w:tc>
          <w:tcPr>
            <w:tcW w:w="236" w:type="dxa"/>
            <w:shd w:val="clear" w:color="auto" w:fill="auto"/>
          </w:tcPr>
          <w:p w14:paraId="2930AFD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D5E82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36EF7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shd w:val="clear" w:color="auto" w:fill="auto"/>
          </w:tcPr>
          <w:p w14:paraId="1E8E5C6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67C055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E64C6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</w:tcPr>
          <w:p w14:paraId="140DC4D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6F443EC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(112,660)</w:t>
            </w:r>
          </w:p>
        </w:tc>
      </w:tr>
      <w:tr w:rsidR="0076049F" w:rsidRPr="00DF06DC" w14:paraId="43E007D2" w14:textId="77777777" w:rsidTr="004949FD">
        <w:trPr>
          <w:trHeight w:val="334"/>
        </w:trPr>
        <w:tc>
          <w:tcPr>
            <w:tcW w:w="2783" w:type="dxa"/>
            <w:shd w:val="clear" w:color="auto" w:fill="auto"/>
          </w:tcPr>
          <w:p w14:paraId="6B6D720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0BC20F3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2C49034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80FEEC6" w14:textId="308B6DCE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(4,</w:t>
            </w:r>
            <w:r w:rsidR="00011FD9" w:rsidRPr="00DF06DC">
              <w:rPr>
                <w:rFonts w:asciiTheme="majorBidi" w:hAnsiTheme="majorBidi" w:cstheme="majorBidi"/>
                <w:sz w:val="29"/>
                <w:szCs w:val="29"/>
              </w:rPr>
              <w:t>856</w:t>
            </w:r>
            <w:r w:rsidRPr="00DF06D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011FD9" w:rsidRPr="00DF06DC">
              <w:rPr>
                <w:rFonts w:asciiTheme="majorBidi" w:hAnsiTheme="majorBidi" w:cstheme="majorBidi"/>
                <w:sz w:val="29"/>
                <w:szCs w:val="29"/>
              </w:rPr>
              <w:t>28</w:t>
            </w:r>
            <w:r w:rsidR="00A13F4A" w:rsidRPr="00DF06DC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DF06D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47E0F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8D748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35" w:lineRule="auto"/>
              <w:ind w:right="307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C96B1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</w:tcPr>
          <w:p w14:paraId="34EDE5EF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59ACF4D" w14:textId="630A8F11" w:rsidR="0076049F" w:rsidRPr="00DF06DC" w:rsidRDefault="000C558C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(3,4</w:t>
            </w:r>
            <w:r w:rsidR="00932CDB"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66)</w:t>
            </w:r>
          </w:p>
        </w:tc>
        <w:tc>
          <w:tcPr>
            <w:tcW w:w="236" w:type="dxa"/>
            <w:shd w:val="clear" w:color="auto" w:fill="auto"/>
          </w:tcPr>
          <w:p w14:paraId="3F0F8FC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shd w:val="clear" w:color="auto" w:fill="auto"/>
          </w:tcPr>
          <w:p w14:paraId="530B476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2BEA47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B83A9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left="-153" w:right="72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</w:tcPr>
          <w:p w14:paraId="34AD09FA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6D64821A" w14:textId="079805F4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</w:t>
            </w:r>
            <w:r w:rsidR="00932CDB"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85</w:t>
            </w:r>
            <w:r w:rsidR="00676617"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</w:t>
            </w:r>
            <w:r w:rsidR="005966CE"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754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</w:tr>
      <w:tr w:rsidR="0076049F" w:rsidRPr="00DF06DC" w14:paraId="61918854" w14:textId="77777777" w:rsidTr="004949FD">
        <w:trPr>
          <w:trHeight w:val="334"/>
        </w:trPr>
        <w:tc>
          <w:tcPr>
            <w:tcW w:w="2783" w:type="dxa"/>
            <w:shd w:val="clear" w:color="auto" w:fill="auto"/>
          </w:tcPr>
          <w:p w14:paraId="76BB0D64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66" w:type="dxa"/>
            <w:shd w:val="clear" w:color="auto" w:fill="auto"/>
          </w:tcPr>
          <w:p w14:paraId="00FDBA54" w14:textId="76BDC788" w:rsidR="0076049F" w:rsidRPr="00DF06DC" w:rsidRDefault="0049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(6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5,478</w:t>
            </w:r>
            <w:r w:rsidR="0076049F"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0E1EBE1" w14:textId="77777777" w:rsidR="0076049F" w:rsidRPr="00DF06DC" w:rsidRDefault="0076049F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22D58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2,888</w:t>
            </w:r>
          </w:p>
        </w:tc>
        <w:tc>
          <w:tcPr>
            <w:tcW w:w="236" w:type="dxa"/>
            <w:shd w:val="clear" w:color="auto" w:fill="auto"/>
          </w:tcPr>
          <w:p w14:paraId="516689A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5BA9EB2" w14:textId="7777777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4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66F37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73682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12F2FE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</w:tcPr>
          <w:p w14:paraId="3D00C4FA" w14:textId="21F42516" w:rsidR="0076049F" w:rsidRPr="00DF06DC" w:rsidRDefault="004949FD" w:rsidP="00494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(62,590)</w:t>
            </w:r>
          </w:p>
        </w:tc>
      </w:tr>
      <w:tr w:rsidR="0076049F" w:rsidRPr="00DF06DC" w14:paraId="353D7A10" w14:textId="77777777" w:rsidTr="004949FD">
        <w:trPr>
          <w:trHeight w:val="85"/>
        </w:trPr>
        <w:tc>
          <w:tcPr>
            <w:tcW w:w="2783" w:type="dxa"/>
            <w:shd w:val="clear" w:color="auto" w:fill="auto"/>
          </w:tcPr>
          <w:p w14:paraId="2727F2B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BF35" w14:textId="3B0B3A30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(8,</w:t>
            </w:r>
            <w:r w:rsidR="00365954"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430</w:t>
            </w: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365954"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964</w:t>
            </w: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8F34D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AD4C0" w14:textId="7E72753F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(1,23</w:t>
            </w:r>
            <w:r w:rsidR="009C54E5"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2</w:t>
            </w: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9C54E5"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30</w:t>
            </w:r>
            <w:r w:rsidR="006C1432"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7</w:t>
            </w: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F0AFE0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81452" w14:textId="4DEED879" w:rsidR="0076049F" w:rsidRPr="00DF06DC" w:rsidRDefault="009C54E5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(3,466)</w:t>
            </w:r>
          </w:p>
        </w:tc>
        <w:tc>
          <w:tcPr>
            <w:tcW w:w="236" w:type="dxa"/>
            <w:shd w:val="clear" w:color="auto" w:fill="auto"/>
          </w:tcPr>
          <w:p w14:paraId="06504FA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C868B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460,960</w:t>
            </w:r>
          </w:p>
        </w:tc>
        <w:tc>
          <w:tcPr>
            <w:tcW w:w="236" w:type="dxa"/>
            <w:shd w:val="clear" w:color="auto" w:fill="auto"/>
          </w:tcPr>
          <w:p w14:paraId="45926A46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3C8DD" w14:textId="12C616AD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2D5BEC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D5BEC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D5BEC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582B30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76049F" w:rsidRPr="00DF06DC" w14:paraId="33EBBAF5" w14:textId="77777777" w:rsidTr="004949FD">
        <w:trPr>
          <w:trHeight w:val="334"/>
        </w:trPr>
        <w:tc>
          <w:tcPr>
            <w:tcW w:w="2783" w:type="dxa"/>
            <w:shd w:val="clear" w:color="auto" w:fill="auto"/>
          </w:tcPr>
          <w:p w14:paraId="12807EFF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14:paraId="6694C58A" w14:textId="463B24FC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(6,</w:t>
            </w:r>
            <w:r w:rsidR="00A654FB"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545,095</w:t>
            </w:r>
            <w:r w:rsidRPr="00DF06DC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6B3538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4FE5895F" w14:textId="5E252AA1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(81</w:t>
            </w:r>
            <w:r w:rsidR="00840BD9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840BD9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360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D3EE3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64673CC6" w14:textId="79397C07" w:rsidR="0076049F" w:rsidRPr="00DF06DC" w:rsidRDefault="0076049F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</w:t>
            </w:r>
            <w:r w:rsidR="00924962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21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,</w:t>
            </w:r>
            <w:r w:rsidR="00924962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441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9374FC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BC775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460,960</w:t>
            </w:r>
          </w:p>
        </w:tc>
        <w:tc>
          <w:tcPr>
            <w:tcW w:w="236" w:type="dxa"/>
            <w:shd w:val="clear" w:color="auto" w:fill="auto"/>
          </w:tcPr>
          <w:p w14:paraId="3C1F9A29" w14:textId="77777777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</w:tcPr>
          <w:p w14:paraId="2369FBC0" w14:textId="58C7F6C2" w:rsidR="0076049F" w:rsidRPr="00DF06DC" w:rsidRDefault="0076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(6,</w:t>
            </w:r>
            <w:r w:rsidR="00E50B2E"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917</w:t>
            </w: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50B2E"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936</w:t>
            </w: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71EE9D88" w14:textId="3319802D" w:rsidR="00FD77F7" w:rsidRDefault="00FD77F7">
      <w:pPr>
        <w:rPr>
          <w:cs/>
        </w:rPr>
      </w:pPr>
    </w:p>
    <w:p w14:paraId="57E624AA" w14:textId="48A18524" w:rsidR="00EA21C9" w:rsidRPr="00DF06DC" w:rsidRDefault="00FD77F7" w:rsidP="00FD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A327E9" w:rsidRPr="00DF06DC" w14:paraId="071623FF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FE9A6C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21B064C2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DF06DC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27E9" w:rsidRPr="00DF06DC" w14:paraId="1F97F57D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776FA5FB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113F7ECE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BF0589C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5E844637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13869B41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DFEB5FA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327E9" w:rsidRPr="00DF06DC" w14:paraId="640FF693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23B182B2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BEFA8AC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DF06DC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6426CFA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FF965EE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DC825A3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D7AC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6CC30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3F3B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D09F971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2B339FE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0C4AC3A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DF06DC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A327E9" w:rsidRPr="00DF06DC" w14:paraId="0E5703FF" w14:textId="77777777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68AFD044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3BD5A63B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327E9" w:rsidRPr="00DF06DC" w14:paraId="2BC6BBAE" w14:textId="77777777">
        <w:trPr>
          <w:trHeight w:val="139"/>
        </w:trPr>
        <w:tc>
          <w:tcPr>
            <w:tcW w:w="3274" w:type="dxa"/>
          </w:tcPr>
          <w:p w14:paraId="3B4109F4" w14:textId="110DFEC2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E06B9A"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298" w:type="dxa"/>
          </w:tcPr>
          <w:p w14:paraId="4927B7F2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13C8A4BF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1364E11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201C27EB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73341FCF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31B5464E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1256ECCA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327E9" w:rsidRPr="00DF06DC" w14:paraId="08600729" w14:textId="77777777">
        <w:trPr>
          <w:trHeight w:val="139"/>
        </w:trPr>
        <w:tc>
          <w:tcPr>
            <w:tcW w:w="3274" w:type="dxa"/>
          </w:tcPr>
          <w:p w14:paraId="021AC1D4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578A9DA8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7BCF265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54FF1FE3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A77358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2A4D9C17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E69F797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424C68DF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327E9" w:rsidRPr="00DF06DC" w14:paraId="037B056B" w14:textId="77777777" w:rsidTr="00E8013B">
        <w:trPr>
          <w:trHeight w:val="348"/>
        </w:trPr>
        <w:tc>
          <w:tcPr>
            <w:tcW w:w="3274" w:type="dxa"/>
            <w:shd w:val="clear" w:color="auto" w:fill="auto"/>
          </w:tcPr>
          <w:p w14:paraId="66FF62B2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6E7A2658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7F66EF0E" w14:textId="77777777" w:rsidR="00E14754" w:rsidRPr="00DF06DC" w:rsidRDefault="00E14754" w:rsidP="00E1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C6A92A2" w14:textId="2AEDDF7A" w:rsidR="00A327E9" w:rsidRPr="00DF06DC" w:rsidRDefault="00E14754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480</w:t>
            </w:r>
          </w:p>
        </w:tc>
        <w:tc>
          <w:tcPr>
            <w:tcW w:w="274" w:type="dxa"/>
            <w:shd w:val="clear" w:color="auto" w:fill="auto"/>
          </w:tcPr>
          <w:p w14:paraId="3F8815F0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2F77D249" w14:textId="77777777" w:rsidR="00E14754" w:rsidRPr="00DF06DC" w:rsidRDefault="00E14754" w:rsidP="00E1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C212B22" w14:textId="22CAFA6F" w:rsidR="00A327E9" w:rsidRPr="00DF06DC" w:rsidRDefault="008F5B8B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8090E4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697A5B9" w14:textId="77777777" w:rsidR="0038087D" w:rsidRPr="00DF06DC" w:rsidRDefault="0038087D" w:rsidP="0038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6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C6D11C9" w14:textId="264A9735" w:rsidR="00A327E9" w:rsidRPr="00DF06DC" w:rsidRDefault="00BB23F8" w:rsidP="0038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68"/>
              <w:jc w:val="center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5018C0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4D43A288" w14:textId="77777777" w:rsidR="00E14754" w:rsidRPr="00DF06DC" w:rsidRDefault="00E14754" w:rsidP="00E1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0B74FBE" w14:textId="53971C85" w:rsidR="00A327E9" w:rsidRPr="00DF06DC" w:rsidRDefault="00BB23F8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481</w:t>
            </w:r>
          </w:p>
        </w:tc>
      </w:tr>
      <w:tr w:rsidR="00A327E9" w:rsidRPr="00DF06DC" w14:paraId="0190248D" w14:textId="77777777" w:rsidTr="00E8013B">
        <w:trPr>
          <w:trHeight w:val="348"/>
        </w:trPr>
        <w:tc>
          <w:tcPr>
            <w:tcW w:w="3274" w:type="dxa"/>
            <w:shd w:val="clear" w:color="auto" w:fill="auto"/>
          </w:tcPr>
          <w:p w14:paraId="218B81BC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DF06DC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  <w:shd w:val="clear" w:color="auto" w:fill="auto"/>
          </w:tcPr>
          <w:p w14:paraId="7FFCD50C" w14:textId="02A31AAC" w:rsidR="00A327E9" w:rsidRPr="00DF06DC" w:rsidRDefault="00E14754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(500)</w:t>
            </w:r>
          </w:p>
        </w:tc>
        <w:tc>
          <w:tcPr>
            <w:tcW w:w="274" w:type="dxa"/>
            <w:shd w:val="clear" w:color="auto" w:fill="auto"/>
          </w:tcPr>
          <w:p w14:paraId="21861FB4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17AF710" w14:textId="158DDA19" w:rsidR="00A327E9" w:rsidRPr="00DF06DC" w:rsidRDefault="00332EA0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64DCE7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97B7DAF" w14:textId="18BFF340" w:rsidR="00A327E9" w:rsidRPr="00DF06DC" w:rsidRDefault="00161C96" w:rsidP="0026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0" w:hanging="92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(6,024)</w:t>
            </w:r>
          </w:p>
        </w:tc>
        <w:tc>
          <w:tcPr>
            <w:tcW w:w="243" w:type="dxa"/>
            <w:shd w:val="clear" w:color="auto" w:fill="auto"/>
          </w:tcPr>
          <w:p w14:paraId="31916E67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345385D" w14:textId="3D60358F" w:rsidR="00A327E9" w:rsidRPr="00DF06DC" w:rsidRDefault="009D706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801F5D"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6,</w:t>
            </w:r>
            <w:r w:rsidR="00332EA0"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801F5D"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24</w:t>
            </w: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A327E9" w:rsidRPr="00DF06DC" w14:paraId="770BF1F0" w14:textId="77777777" w:rsidTr="00E8013B">
        <w:trPr>
          <w:trHeight w:val="348"/>
        </w:trPr>
        <w:tc>
          <w:tcPr>
            <w:tcW w:w="3274" w:type="dxa"/>
            <w:shd w:val="clear" w:color="auto" w:fill="auto"/>
          </w:tcPr>
          <w:p w14:paraId="11D6E3C2" w14:textId="77777777" w:rsidR="00A327E9" w:rsidRPr="00DF06DC" w:rsidRDefault="00A327E9" w:rsidP="00A327E9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98" w:type="dxa"/>
            <w:shd w:val="clear" w:color="auto" w:fill="auto"/>
          </w:tcPr>
          <w:p w14:paraId="4642F9AC" w14:textId="77777777" w:rsidR="00E14754" w:rsidRPr="00DF06DC" w:rsidRDefault="00E14754" w:rsidP="00E1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FC32723" w14:textId="12711661" w:rsidR="00A327E9" w:rsidRPr="00DF06DC" w:rsidRDefault="00E14754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26,933</w:t>
            </w:r>
          </w:p>
        </w:tc>
        <w:tc>
          <w:tcPr>
            <w:tcW w:w="274" w:type="dxa"/>
            <w:shd w:val="clear" w:color="auto" w:fill="auto"/>
          </w:tcPr>
          <w:p w14:paraId="6CC12DF9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BA216D1" w14:textId="77777777" w:rsidR="00E14754" w:rsidRPr="00DF06DC" w:rsidRDefault="00E14754" w:rsidP="00E1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62D4D02" w14:textId="75030789" w:rsidR="00A327E9" w:rsidRPr="00DF06DC" w:rsidRDefault="00F2149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1,668</w:t>
            </w:r>
          </w:p>
        </w:tc>
        <w:tc>
          <w:tcPr>
            <w:tcW w:w="270" w:type="dxa"/>
            <w:shd w:val="clear" w:color="auto" w:fill="auto"/>
          </w:tcPr>
          <w:p w14:paraId="12F002B9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DAA870F" w14:textId="77777777" w:rsidR="00E14754" w:rsidRPr="00DF06DC" w:rsidRDefault="00E14754" w:rsidP="00BE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0" w:hanging="92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05F522D2" w14:textId="3DC5749E" w:rsidR="00A327E9" w:rsidRPr="00DF06DC" w:rsidRDefault="00BE70CC" w:rsidP="00BE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0" w:hanging="92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(8,868)</w:t>
            </w:r>
          </w:p>
        </w:tc>
        <w:tc>
          <w:tcPr>
            <w:tcW w:w="243" w:type="dxa"/>
            <w:shd w:val="clear" w:color="auto" w:fill="auto"/>
          </w:tcPr>
          <w:p w14:paraId="2845835E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43F8848F" w14:textId="77777777" w:rsidR="00E14754" w:rsidRPr="00DF06DC" w:rsidRDefault="00E14754" w:rsidP="00E14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09B0B44" w14:textId="618FA747" w:rsidR="00A327E9" w:rsidRPr="00DF06DC" w:rsidRDefault="008C4F6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19,733</w:t>
            </w:r>
          </w:p>
        </w:tc>
      </w:tr>
      <w:tr w:rsidR="00A327E9" w:rsidRPr="00DF06DC" w14:paraId="247D98B8" w14:textId="77777777" w:rsidTr="00AA25A5">
        <w:trPr>
          <w:trHeight w:val="348"/>
        </w:trPr>
        <w:tc>
          <w:tcPr>
            <w:tcW w:w="3274" w:type="dxa"/>
          </w:tcPr>
          <w:p w14:paraId="204D73E8" w14:textId="77777777" w:rsidR="00A327E9" w:rsidRPr="00DF06DC" w:rsidRDefault="00A327E9" w:rsidP="00A327E9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98" w:type="dxa"/>
          </w:tcPr>
          <w:p w14:paraId="56645E87" w14:textId="17743805" w:rsidR="00A327E9" w:rsidRPr="00DF06DC" w:rsidRDefault="00E14754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1,381</w:t>
            </w:r>
          </w:p>
        </w:tc>
        <w:tc>
          <w:tcPr>
            <w:tcW w:w="274" w:type="dxa"/>
          </w:tcPr>
          <w:p w14:paraId="638B3350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E3C6ED5" w14:textId="573A0358" w:rsidR="00A327E9" w:rsidRPr="00DF06DC" w:rsidRDefault="00B21BC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1,887</w:t>
            </w:r>
          </w:p>
        </w:tc>
        <w:tc>
          <w:tcPr>
            <w:tcW w:w="270" w:type="dxa"/>
            <w:shd w:val="clear" w:color="auto" w:fill="auto"/>
          </w:tcPr>
          <w:p w14:paraId="1F74DB5D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1104D88" w14:textId="358DB6FD" w:rsidR="00A327E9" w:rsidRPr="00DF06DC" w:rsidRDefault="00857493" w:rsidP="00857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310"/>
              <w:jc w:val="right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7B56F0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1BC30AAF" w14:textId="074E8412" w:rsidR="00A327E9" w:rsidRPr="00DF06DC" w:rsidRDefault="00801F5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3,268</w:t>
            </w:r>
          </w:p>
        </w:tc>
      </w:tr>
      <w:tr w:rsidR="00A327E9" w:rsidRPr="00DF06DC" w14:paraId="378BEC1D" w14:textId="77777777" w:rsidTr="00AA25A5">
        <w:trPr>
          <w:trHeight w:val="348"/>
        </w:trPr>
        <w:tc>
          <w:tcPr>
            <w:tcW w:w="3274" w:type="dxa"/>
          </w:tcPr>
          <w:p w14:paraId="015886B7" w14:textId="77777777" w:rsidR="00A327E9" w:rsidRPr="00DF06DC" w:rsidRDefault="00A327E9" w:rsidP="00A327E9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3C34D2FA" w14:textId="6095D4CE" w:rsidR="00A327E9" w:rsidRPr="00DF06DC" w:rsidRDefault="00E14754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3,252</w:t>
            </w:r>
          </w:p>
        </w:tc>
        <w:tc>
          <w:tcPr>
            <w:tcW w:w="274" w:type="dxa"/>
          </w:tcPr>
          <w:p w14:paraId="518E9903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6690E560" w14:textId="10E2DA40" w:rsidR="00A327E9" w:rsidRPr="00DF06DC" w:rsidRDefault="00B21BC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5FBC732F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9BADB6" w14:textId="6E94D2D5" w:rsidR="00A327E9" w:rsidRPr="00DF06DC" w:rsidRDefault="00BB23F8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E63FE93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D2A36FA" w14:textId="59DD2144" w:rsidR="00A327E9" w:rsidRPr="00DF06DC" w:rsidRDefault="00A36F01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3,801</w:t>
            </w:r>
          </w:p>
        </w:tc>
      </w:tr>
      <w:tr w:rsidR="00A327E9" w:rsidRPr="00DF06DC" w14:paraId="18684A29" w14:textId="77777777" w:rsidTr="00AA25A5">
        <w:trPr>
          <w:trHeight w:val="348"/>
        </w:trPr>
        <w:tc>
          <w:tcPr>
            <w:tcW w:w="3274" w:type="dxa"/>
            <w:shd w:val="clear" w:color="auto" w:fill="auto"/>
          </w:tcPr>
          <w:p w14:paraId="0DEDDF78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2A448" w14:textId="6F11DD7E" w:rsidR="00A327E9" w:rsidRPr="00DF06DC" w:rsidRDefault="00E14754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31,546</w:t>
            </w:r>
          </w:p>
        </w:tc>
        <w:tc>
          <w:tcPr>
            <w:tcW w:w="274" w:type="dxa"/>
            <w:shd w:val="clear" w:color="auto" w:fill="auto"/>
          </w:tcPr>
          <w:p w14:paraId="6F854601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B8B46" w14:textId="27F16A77" w:rsidR="00A327E9" w:rsidRPr="00DF06DC" w:rsidRDefault="00B21BC2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4,105</w:t>
            </w:r>
          </w:p>
        </w:tc>
        <w:tc>
          <w:tcPr>
            <w:tcW w:w="270" w:type="dxa"/>
            <w:shd w:val="clear" w:color="auto" w:fill="auto"/>
          </w:tcPr>
          <w:p w14:paraId="0F7AE076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D526" w14:textId="6A2AEA6A" w:rsidR="00A327E9" w:rsidRPr="00DF06DC" w:rsidRDefault="00F95861" w:rsidP="0076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50" w:firstLine="333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761153"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14,892</w:t>
            </w: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95AFB2D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2EE9A" w14:textId="4DE70230" w:rsidR="00A327E9" w:rsidRPr="00DF06DC" w:rsidRDefault="0025535D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20,759</w:t>
            </w:r>
          </w:p>
        </w:tc>
      </w:tr>
      <w:tr w:rsidR="00707C25" w:rsidRPr="00DF06DC" w14:paraId="7D8EB12A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2C677C2" w14:textId="77777777" w:rsidR="00707C25" w:rsidRPr="00DF06DC" w:rsidRDefault="00707C25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22ED1D6D" w14:textId="77777777" w:rsidR="00707C25" w:rsidRPr="00DF06DC" w:rsidRDefault="00707C25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7E7A2D" w:rsidRPr="00DF06DC" w14:paraId="004B6C3D" w14:textId="77777777" w:rsidTr="005A73CE">
        <w:trPr>
          <w:trHeight w:val="139"/>
        </w:trPr>
        <w:tc>
          <w:tcPr>
            <w:tcW w:w="3274" w:type="dxa"/>
          </w:tcPr>
          <w:p w14:paraId="62B87658" w14:textId="68B68EF2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E06B9A"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5</w:t>
            </w:r>
          </w:p>
        </w:tc>
        <w:tc>
          <w:tcPr>
            <w:tcW w:w="1298" w:type="dxa"/>
          </w:tcPr>
          <w:p w14:paraId="59A0E7F5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0CEF819E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5B4C352E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15A11B0D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097866E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300D1975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01965BC6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7E7A2D" w:rsidRPr="00DF06DC" w14:paraId="6BB579F8" w14:textId="77777777" w:rsidTr="005A73CE">
        <w:trPr>
          <w:trHeight w:val="139"/>
        </w:trPr>
        <w:tc>
          <w:tcPr>
            <w:tcW w:w="3274" w:type="dxa"/>
          </w:tcPr>
          <w:p w14:paraId="68840134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2B2F1134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47B3B5C8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545194D8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8C7FE7B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0B7A90A0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80AF8BA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57F4F706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E06B9A" w:rsidRPr="00DF06DC" w14:paraId="3AB82F76" w14:textId="77777777" w:rsidTr="005A73CE">
        <w:trPr>
          <w:trHeight w:val="348"/>
        </w:trPr>
        <w:tc>
          <w:tcPr>
            <w:tcW w:w="3274" w:type="dxa"/>
          </w:tcPr>
          <w:p w14:paraId="02CB604B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DF06DC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C15024D" w14:textId="4F39D19F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DF06DC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</w:tcPr>
          <w:p w14:paraId="1832ECC8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D060A55" w14:textId="74B26462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  <w:tc>
          <w:tcPr>
            <w:tcW w:w="274" w:type="dxa"/>
          </w:tcPr>
          <w:p w14:paraId="2BC727DC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7E66BB08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250F99E" w14:textId="46222A33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(17)</w:t>
            </w:r>
          </w:p>
        </w:tc>
        <w:tc>
          <w:tcPr>
            <w:tcW w:w="270" w:type="dxa"/>
          </w:tcPr>
          <w:p w14:paraId="4784DBF1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1E6B8CEC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EF69992" w14:textId="1F0A05F0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56E5AE4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38CF2A31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55A1C966" w14:textId="7E927090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480</w:t>
            </w:r>
          </w:p>
        </w:tc>
      </w:tr>
      <w:tr w:rsidR="00E06B9A" w:rsidRPr="00DF06DC" w14:paraId="5D1B9088" w14:textId="77777777" w:rsidTr="005A73CE">
        <w:trPr>
          <w:trHeight w:val="348"/>
        </w:trPr>
        <w:tc>
          <w:tcPr>
            <w:tcW w:w="3274" w:type="dxa"/>
          </w:tcPr>
          <w:p w14:paraId="2482B7A2" w14:textId="388387A6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DF06DC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2D4EFBED" w14:textId="28467733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25,201</w:t>
            </w:r>
          </w:p>
        </w:tc>
        <w:tc>
          <w:tcPr>
            <w:tcW w:w="274" w:type="dxa"/>
          </w:tcPr>
          <w:p w14:paraId="4A23758F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3C0A576D" w14:textId="676F9F59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(7,726)</w:t>
            </w:r>
          </w:p>
        </w:tc>
        <w:tc>
          <w:tcPr>
            <w:tcW w:w="270" w:type="dxa"/>
          </w:tcPr>
          <w:p w14:paraId="73C8BD06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77087381" w14:textId="1A97A44D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(17,975)</w:t>
            </w:r>
          </w:p>
        </w:tc>
        <w:tc>
          <w:tcPr>
            <w:tcW w:w="243" w:type="dxa"/>
          </w:tcPr>
          <w:p w14:paraId="1A442476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428756D9" w14:textId="3DEFD102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(500)</w:t>
            </w:r>
          </w:p>
        </w:tc>
      </w:tr>
      <w:tr w:rsidR="00E06B9A" w:rsidRPr="00DF06DC" w14:paraId="2481C69D" w14:textId="77777777" w:rsidTr="005A73CE">
        <w:trPr>
          <w:trHeight w:val="348"/>
        </w:trPr>
        <w:tc>
          <w:tcPr>
            <w:tcW w:w="3274" w:type="dxa"/>
          </w:tcPr>
          <w:p w14:paraId="4AF289A2" w14:textId="05A746EF" w:rsidR="00E06B9A" w:rsidRPr="00DF06DC" w:rsidRDefault="00E06B9A" w:rsidP="00E06B9A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DF06DC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98" w:type="dxa"/>
          </w:tcPr>
          <w:p w14:paraId="00FD09A7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A02158" w14:textId="0667FC86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21,459</w:t>
            </w:r>
          </w:p>
        </w:tc>
        <w:tc>
          <w:tcPr>
            <w:tcW w:w="274" w:type="dxa"/>
          </w:tcPr>
          <w:p w14:paraId="2F2BF966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26D4C340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64A1ADF8" w14:textId="4B533668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5,474</w:t>
            </w:r>
          </w:p>
        </w:tc>
        <w:tc>
          <w:tcPr>
            <w:tcW w:w="270" w:type="dxa"/>
          </w:tcPr>
          <w:p w14:paraId="299C015A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09B083BD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60EC8FA4" w14:textId="53BAAC32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6E4F7E63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5AC2E860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6130B44D" w14:textId="02599E0B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26,933</w:t>
            </w:r>
          </w:p>
        </w:tc>
      </w:tr>
      <w:tr w:rsidR="00E06B9A" w:rsidRPr="00DF06DC" w14:paraId="14539DB6" w14:textId="77777777" w:rsidTr="007E7A2D">
        <w:trPr>
          <w:trHeight w:val="348"/>
        </w:trPr>
        <w:tc>
          <w:tcPr>
            <w:tcW w:w="3274" w:type="dxa"/>
          </w:tcPr>
          <w:p w14:paraId="21AD4A4E" w14:textId="3C5D471A" w:rsidR="00E06B9A" w:rsidRPr="00DF06DC" w:rsidRDefault="00E06B9A" w:rsidP="00E06B9A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98" w:type="dxa"/>
          </w:tcPr>
          <w:p w14:paraId="100860F0" w14:textId="7599AA9A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3,995</w:t>
            </w:r>
          </w:p>
        </w:tc>
        <w:tc>
          <w:tcPr>
            <w:tcW w:w="274" w:type="dxa"/>
          </w:tcPr>
          <w:p w14:paraId="2C7B9F6B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D9FA99C" w14:textId="6DFE1C31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(2,614)</w:t>
            </w:r>
          </w:p>
        </w:tc>
        <w:tc>
          <w:tcPr>
            <w:tcW w:w="270" w:type="dxa"/>
          </w:tcPr>
          <w:p w14:paraId="113A8211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0C9C8917" w14:textId="4DA8FA76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6C43F2B2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05C2917A" w14:textId="40DB1ED4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1,381</w:t>
            </w:r>
          </w:p>
        </w:tc>
      </w:tr>
      <w:tr w:rsidR="00E06B9A" w:rsidRPr="00DF06DC" w14:paraId="29D4D451" w14:textId="77777777" w:rsidTr="007E7A2D">
        <w:trPr>
          <w:trHeight w:val="348"/>
        </w:trPr>
        <w:tc>
          <w:tcPr>
            <w:tcW w:w="3274" w:type="dxa"/>
          </w:tcPr>
          <w:p w14:paraId="66D5FEEB" w14:textId="490FF90E" w:rsidR="00E06B9A" w:rsidRPr="00DF06DC" w:rsidRDefault="00E06B9A" w:rsidP="00E06B9A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FB48993" w14:textId="2AA91285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sz w:val="29"/>
                <w:szCs w:val="29"/>
              </w:rPr>
              <w:t>1,788</w:t>
            </w:r>
          </w:p>
        </w:tc>
        <w:tc>
          <w:tcPr>
            <w:tcW w:w="274" w:type="dxa"/>
          </w:tcPr>
          <w:p w14:paraId="2C0EAEA3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B212D4F" w14:textId="10B7D119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1,464</w:t>
            </w:r>
          </w:p>
        </w:tc>
        <w:tc>
          <w:tcPr>
            <w:tcW w:w="270" w:type="dxa"/>
          </w:tcPr>
          <w:p w14:paraId="02D40186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E2A9ED" w14:textId="25AAA27E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DF06DC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7F9DCC99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34292748" w14:textId="15540178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sz w:val="29"/>
                <w:szCs w:val="29"/>
              </w:rPr>
              <w:t>3,252</w:t>
            </w:r>
          </w:p>
        </w:tc>
      </w:tr>
      <w:tr w:rsidR="00E06B9A" w:rsidRPr="00DF06DC" w14:paraId="531984F1" w14:textId="77777777" w:rsidTr="00D10EA3">
        <w:trPr>
          <w:trHeight w:val="348"/>
        </w:trPr>
        <w:tc>
          <w:tcPr>
            <w:tcW w:w="3274" w:type="dxa"/>
            <w:shd w:val="clear" w:color="auto" w:fill="auto"/>
          </w:tcPr>
          <w:p w14:paraId="64E1F520" w14:textId="03ACE5A6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B453" w14:textId="085F0381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52,940</w:t>
            </w:r>
          </w:p>
        </w:tc>
        <w:tc>
          <w:tcPr>
            <w:tcW w:w="274" w:type="dxa"/>
            <w:shd w:val="clear" w:color="auto" w:fill="auto"/>
          </w:tcPr>
          <w:p w14:paraId="6363BCFA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5A116" w14:textId="2C8C14F8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(3,419)</w:t>
            </w:r>
          </w:p>
        </w:tc>
        <w:tc>
          <w:tcPr>
            <w:tcW w:w="270" w:type="dxa"/>
            <w:shd w:val="clear" w:color="auto" w:fill="auto"/>
          </w:tcPr>
          <w:p w14:paraId="6411696F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BA1E" w14:textId="35435EE6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(17,975)</w:t>
            </w:r>
          </w:p>
        </w:tc>
        <w:tc>
          <w:tcPr>
            <w:tcW w:w="243" w:type="dxa"/>
          </w:tcPr>
          <w:p w14:paraId="1C1ECEDE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D670" w14:textId="31BFADD0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31,546</w:t>
            </w:r>
          </w:p>
        </w:tc>
      </w:tr>
      <w:tr w:rsidR="007E7A2D" w:rsidRPr="00DF06DC" w14:paraId="459683D0" w14:textId="77777777" w:rsidTr="005A22BA">
        <w:trPr>
          <w:trHeight w:val="334"/>
        </w:trPr>
        <w:tc>
          <w:tcPr>
            <w:tcW w:w="3274" w:type="dxa"/>
            <w:shd w:val="clear" w:color="auto" w:fill="auto"/>
          </w:tcPr>
          <w:p w14:paraId="501DD96C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AE318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C56E7E9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A777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4678E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59EEF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ACF0354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7273" w14:textId="77777777" w:rsidR="007E7A2D" w:rsidRPr="00DF06DC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58403E96" w14:textId="77777777" w:rsidR="0000758C" w:rsidRDefault="0000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633" w:type="dxa"/>
        <w:tblInd w:w="450" w:type="dxa"/>
        <w:tblLook w:val="01E0" w:firstRow="1" w:lastRow="1" w:firstColumn="1" w:lastColumn="1" w:noHBand="0" w:noVBand="0"/>
      </w:tblPr>
      <w:tblGrid>
        <w:gridCol w:w="4300"/>
        <w:gridCol w:w="1111"/>
        <w:gridCol w:w="269"/>
        <w:gridCol w:w="1254"/>
        <w:gridCol w:w="270"/>
        <w:gridCol w:w="1078"/>
        <w:gridCol w:w="270"/>
        <w:gridCol w:w="1081"/>
      </w:tblGrid>
      <w:tr w:rsidR="00A60924" w:rsidRPr="00DF06DC" w14:paraId="030F3E50" w14:textId="77777777" w:rsidTr="002C597E">
        <w:trPr>
          <w:tblHeader/>
        </w:trPr>
        <w:tc>
          <w:tcPr>
            <w:tcW w:w="4320" w:type="dxa"/>
            <w:hideMark/>
          </w:tcPr>
          <w:p w14:paraId="5782A574" w14:textId="77777777" w:rsidR="00A60924" w:rsidRPr="00DF06DC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hideMark/>
          </w:tcPr>
          <w:p w14:paraId="4A124841" w14:textId="48F145B6" w:rsidR="00A60924" w:rsidRPr="00DF06DC" w:rsidRDefault="00740C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6ABBC8" w14:textId="77777777" w:rsidR="00A60924" w:rsidRPr="00DF06DC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2BB2BD27" w14:textId="12B88697" w:rsidR="00A60924" w:rsidRPr="00DF06DC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597E" w:rsidRPr="00DF06DC" w14:paraId="59A98A58" w14:textId="77777777" w:rsidTr="002C597E">
        <w:trPr>
          <w:tblHeader/>
        </w:trPr>
        <w:tc>
          <w:tcPr>
            <w:tcW w:w="4320" w:type="dxa"/>
            <w:hideMark/>
          </w:tcPr>
          <w:p w14:paraId="7AD63EED" w14:textId="192A9691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8390F54" w14:textId="5C51B8F5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0DAC10" w14:textId="77777777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78E8B2B" w14:textId="71A9AB77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7DFB04" w14:textId="77777777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138ED0" w14:textId="1C4BBBC4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75A8A8B" w14:textId="77777777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781CD30" w14:textId="6254ABB2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E06B9A"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2C597E" w:rsidRPr="00DF06DC" w14:paraId="6B7EA969" w14:textId="77777777" w:rsidTr="00DF30FC">
        <w:trPr>
          <w:tblHeader/>
        </w:trPr>
        <w:tc>
          <w:tcPr>
            <w:tcW w:w="4320" w:type="dxa"/>
          </w:tcPr>
          <w:p w14:paraId="582D3EFD" w14:textId="77777777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hideMark/>
          </w:tcPr>
          <w:p w14:paraId="5AD654C3" w14:textId="77777777" w:rsidR="002C597E" w:rsidRPr="00DF06DC" w:rsidRDefault="002C597E" w:rsidP="002C5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6B9A" w:rsidRPr="00DF06DC" w14:paraId="0BA957BD" w14:textId="77777777" w:rsidTr="008164E8">
        <w:tc>
          <w:tcPr>
            <w:tcW w:w="4320" w:type="dxa"/>
            <w:hideMark/>
          </w:tcPr>
          <w:p w14:paraId="5954722B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13" w:type="dxa"/>
            <w:shd w:val="clear" w:color="auto" w:fill="auto"/>
          </w:tcPr>
          <w:p w14:paraId="17ACB64A" w14:textId="07352AA9" w:rsidR="00E06B9A" w:rsidRPr="00DF06DC" w:rsidRDefault="006D75AD" w:rsidP="00E06B9A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</w:t>
            </w:r>
            <w:r w:rsidR="00772875"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69" w:type="dxa"/>
            <w:shd w:val="clear" w:color="auto" w:fill="auto"/>
          </w:tcPr>
          <w:p w14:paraId="57D9F71E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</w:tcPr>
          <w:p w14:paraId="5FEA299D" w14:textId="43C546EA" w:rsidR="00E06B9A" w:rsidRPr="00DF06DC" w:rsidRDefault="00E06B9A" w:rsidP="00E06B9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155,419</w:t>
            </w:r>
          </w:p>
        </w:tc>
        <w:tc>
          <w:tcPr>
            <w:tcW w:w="270" w:type="dxa"/>
          </w:tcPr>
          <w:p w14:paraId="354B6592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45D58" w14:textId="3CC93D7F" w:rsidR="00E06B9A" w:rsidRPr="00DF06DC" w:rsidRDefault="00823378" w:rsidP="00E06B9A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C17F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39F51EBF" w14:textId="77777777" w:rsidR="00E06B9A" w:rsidRPr="00DF06DC" w:rsidRDefault="00E06B9A" w:rsidP="00E06B9A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6B9A" w:rsidRPr="00DF06DC" w14:paraId="5693249C" w14:textId="77777777" w:rsidTr="002C597E">
        <w:trPr>
          <w:trHeight w:val="54"/>
        </w:trPr>
        <w:tc>
          <w:tcPr>
            <w:tcW w:w="4320" w:type="dxa"/>
            <w:hideMark/>
          </w:tcPr>
          <w:p w14:paraId="7A9792AC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2C659" w14:textId="11305D71" w:rsidR="00E06B9A" w:rsidRPr="00DF06DC" w:rsidRDefault="00772875" w:rsidP="00E06B9A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164,600</w:t>
            </w:r>
          </w:p>
        </w:tc>
        <w:tc>
          <w:tcPr>
            <w:tcW w:w="269" w:type="dxa"/>
          </w:tcPr>
          <w:p w14:paraId="4DE01388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A2206" w14:textId="2CBDF030" w:rsidR="00E06B9A" w:rsidRPr="00DF06DC" w:rsidRDefault="00E06B9A" w:rsidP="00E06B9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155,419</w:t>
            </w:r>
          </w:p>
        </w:tc>
        <w:tc>
          <w:tcPr>
            <w:tcW w:w="270" w:type="dxa"/>
          </w:tcPr>
          <w:p w14:paraId="24D7FCF3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FB5AC" w14:textId="0F49104D" w:rsidR="00E06B9A" w:rsidRPr="00DF06DC" w:rsidRDefault="00823378" w:rsidP="00E06B9A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2E39" w14:textId="77777777" w:rsidR="00E06B9A" w:rsidRPr="00DF06DC" w:rsidRDefault="00E06B9A" w:rsidP="00E06B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F1707" w14:textId="77777777" w:rsidR="00E06B9A" w:rsidRPr="00DF06DC" w:rsidRDefault="00E06B9A" w:rsidP="00E06B9A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F04FEF" w14:textId="77777777" w:rsidR="00A60924" w:rsidRPr="0000758C" w:rsidRDefault="00A60924" w:rsidP="0000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65B2A71" w14:textId="0C72592B" w:rsidR="00124CB7" w:rsidRPr="00DF06DC" w:rsidRDefault="002D7147" w:rsidP="00124CB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F06DC">
        <w:rPr>
          <w:rFonts w:asciiTheme="majorBidi" w:hAnsiTheme="majorBidi" w:cstheme="majorBidi"/>
          <w:sz w:val="30"/>
          <w:szCs w:val="30"/>
        </w:rPr>
        <w:t xml:space="preserve">31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F06DC">
        <w:rPr>
          <w:rFonts w:asciiTheme="majorBidi" w:hAnsiTheme="majorBidi" w:cstheme="majorBidi"/>
          <w:sz w:val="30"/>
          <w:szCs w:val="30"/>
        </w:rPr>
        <w:t>256</w:t>
      </w:r>
      <w:r w:rsidR="00E06B9A" w:rsidRPr="00DF06DC">
        <w:rPr>
          <w:rFonts w:asciiTheme="majorBidi" w:hAnsiTheme="majorBidi" w:cstheme="majorBidi"/>
          <w:sz w:val="30"/>
          <w:szCs w:val="30"/>
        </w:rPr>
        <w:t>6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กลุ่มบริษัทมีขาดทุนสะสมทางภาษีที่ไม่ได้รับรู้จำนวนเงิน </w:t>
      </w:r>
      <w:r w:rsidR="00772875" w:rsidRPr="00DF06DC">
        <w:rPr>
          <w:rFonts w:asciiTheme="majorBidi" w:hAnsiTheme="majorBidi" w:cstheme="majorBidi"/>
          <w:sz w:val="30"/>
          <w:szCs w:val="30"/>
        </w:rPr>
        <w:t xml:space="preserve">823.00 </w:t>
      </w:r>
      <w:r w:rsidR="00EB7F1D" w:rsidRPr="00DF06D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CA782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C46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0758C">
        <w:rPr>
          <w:rFonts w:asciiTheme="majorBidi" w:hAnsiTheme="majorBidi"/>
          <w:i/>
          <w:iCs/>
          <w:sz w:val="30"/>
          <w:szCs w:val="30"/>
        </w:rPr>
        <w:t>777.10</w:t>
      </w:r>
      <w:r w:rsidR="00A327E9" w:rsidRPr="00DF06D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24CB7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DF06DC">
        <w:rPr>
          <w:rFonts w:asciiTheme="majorBidi" w:hAnsiTheme="majorBidi" w:cstheme="majorBidi"/>
          <w:sz w:val="30"/>
          <w:szCs w:val="30"/>
        </w:rPr>
        <w:t xml:space="preserve">)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ซึ่งจะสิ้นอายุตามกฎหมายเกี่ยวกับภาษีเงินได้ในปี </w:t>
      </w:r>
      <w:r w:rsidR="00EF10BE">
        <w:rPr>
          <w:rFonts w:asciiTheme="majorBidi" w:hAnsiTheme="majorBidi" w:cstheme="majorBidi"/>
          <w:sz w:val="30"/>
          <w:szCs w:val="30"/>
        </w:rPr>
        <w:t>256</w:t>
      </w:r>
      <w:r w:rsidR="00CA7823">
        <w:rPr>
          <w:rFonts w:asciiTheme="majorBidi" w:hAnsiTheme="majorBidi" w:cstheme="majorBidi"/>
          <w:sz w:val="30"/>
          <w:szCs w:val="30"/>
        </w:rPr>
        <w:t xml:space="preserve">7 </w:t>
      </w:r>
      <w:r w:rsidR="00370A09" w:rsidRPr="00DF06DC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Pr="00DF06DC">
        <w:rPr>
          <w:rFonts w:asciiTheme="majorBidi" w:hAnsiTheme="majorBidi" w:cstheme="majorBidi"/>
          <w:sz w:val="30"/>
          <w:szCs w:val="30"/>
        </w:rPr>
        <w:t>25</w:t>
      </w:r>
      <w:r w:rsidR="00781508" w:rsidRPr="00DF06DC">
        <w:rPr>
          <w:rFonts w:asciiTheme="majorBidi" w:hAnsiTheme="majorBidi" w:cstheme="majorBidi"/>
          <w:sz w:val="30"/>
          <w:szCs w:val="30"/>
        </w:rPr>
        <w:t>7</w:t>
      </w:r>
      <w:r w:rsidR="00CA7823">
        <w:rPr>
          <w:rFonts w:asciiTheme="majorBidi" w:hAnsiTheme="majorBidi" w:cstheme="majorBidi"/>
          <w:sz w:val="30"/>
          <w:szCs w:val="30"/>
        </w:rPr>
        <w:t>1</w:t>
      </w: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="00124CB7" w:rsidRPr="00DF06DC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ทั้งนี้กลุ่มบริษัทยัง</w:t>
      </w:r>
      <w:r w:rsidR="00EB7F1D" w:rsidRPr="00DF06DC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124CB7" w:rsidRPr="00DF06DC">
        <w:rPr>
          <w:rFonts w:asciiTheme="majorBidi" w:hAnsiTheme="majorBidi" w:cstheme="majorBidi" w:hint="cs"/>
          <w:sz w:val="30"/>
          <w:szCs w:val="30"/>
          <w:cs/>
        </w:rPr>
        <w:t>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124CB7" w:rsidRPr="00DF06DC">
        <w:rPr>
          <w:rFonts w:asciiTheme="majorBidi" w:hAnsiTheme="majorBidi" w:cstheme="majorBidi"/>
          <w:sz w:val="30"/>
          <w:szCs w:val="30"/>
        </w:rPr>
        <w:t> </w:t>
      </w:r>
      <w:r w:rsidR="00124CB7" w:rsidRPr="00DF06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1764BFB" w14:textId="77777777" w:rsidR="00D10EA3" w:rsidRPr="0000758C" w:rsidRDefault="00D10EA3" w:rsidP="0000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9ACD6D5" w14:textId="77777777" w:rsidR="00A67880" w:rsidRPr="00DF06DC" w:rsidRDefault="00A67880" w:rsidP="000075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DF06DC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DF06DC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DF06DC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Pr="00DF06DC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DF06DC">
        <w:rPr>
          <w:rFonts w:ascii="Angsana New" w:eastAsia="Angsana New" w:hAnsi="Angsana New"/>
          <w:sz w:val="30"/>
          <w:szCs w:val="30"/>
        </w:rPr>
        <w:t>2561</w:t>
      </w:r>
      <w:r w:rsidRPr="00DF06DC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DF06DC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Pr="00DF06DC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DF06DC">
        <w:rPr>
          <w:rFonts w:ascii="Angsana New" w:eastAsia="Angsana New" w:hAnsi="Angsana New"/>
          <w:sz w:val="30"/>
          <w:szCs w:val="30"/>
        </w:rPr>
        <w:t>15</w:t>
      </w:r>
      <w:r w:rsidRPr="00DF06DC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DF06DC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DF06DC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Pr="00DF06DC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DF06DC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Pr="00DF06DC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Pr="00DF06DC">
        <w:rPr>
          <w:rFonts w:ascii="Angsana New" w:eastAsia="Angsana New" w:hAnsi="Angsana New"/>
          <w:sz w:val="30"/>
          <w:szCs w:val="30"/>
          <w:lang w:val="th"/>
        </w:rPr>
        <w:t xml:space="preserve">2566  </w:t>
      </w:r>
      <w:r w:rsidRPr="00DF06DC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68CCD452" w14:textId="77777777" w:rsidR="00A67880" w:rsidRPr="0000758C" w:rsidRDefault="00A67880" w:rsidP="00007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BD9DC10" w14:textId="570F082B" w:rsidR="00287B73" w:rsidRPr="00DF06DC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6B82CB07" w14:textId="5C43DBF8" w:rsidR="00664BF6" w:rsidRPr="00DF06DC" w:rsidRDefault="0066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5B6FA235" w14:textId="7CB1D16C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4AE9FC5" w14:textId="77777777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A344493" w14:textId="369A85F7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F06DC">
        <w:rPr>
          <w:rFonts w:ascii="Angsana New" w:hAnsi="Angsana New"/>
          <w:sz w:val="30"/>
          <w:szCs w:val="30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</w:t>
      </w:r>
      <w:r w:rsidR="0047392E"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Pr="00DF06DC">
        <w:rPr>
          <w:rFonts w:ascii="Angsana New" w:hAnsi="Angsana New"/>
          <w:sz w:val="30"/>
          <w:szCs w:val="30"/>
        </w:rPr>
        <w:t>256</w:t>
      </w:r>
      <w:r w:rsidR="0047392E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030E5"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25AAB6F" w14:textId="21A38E25" w:rsidR="00393892" w:rsidRDefault="00393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072241" w:rsidRPr="00DF06DC" w14:paraId="5F0EF49A" w14:textId="77777777" w:rsidTr="001E2F30">
        <w:trPr>
          <w:tblHeader/>
        </w:trPr>
        <w:tc>
          <w:tcPr>
            <w:tcW w:w="3852" w:type="dxa"/>
          </w:tcPr>
          <w:p w14:paraId="3F74381F" w14:textId="77777777" w:rsidR="00072241" w:rsidRPr="00DF06DC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6899C75D" w14:textId="426A6146" w:rsidR="00072241" w:rsidRPr="00DF06DC" w:rsidRDefault="00740CE7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E822D46" w14:textId="77777777" w:rsidR="00072241" w:rsidRPr="00DF06DC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30FC540" w14:textId="77777777" w:rsidR="00072241" w:rsidRPr="00DF06DC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327E9" w:rsidRPr="00DF06DC" w14:paraId="12613C56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5BCA954E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CEB79E" w14:textId="121882A3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7392E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66D98D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4D60F" w14:textId="4542EDFB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7392E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E84BD24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558D0B1" w14:textId="196692C6" w:rsidR="00A327E9" w:rsidRPr="00DF06DC" w:rsidRDefault="001227F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7392E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4ADC22" w14:textId="77777777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EBE948" w14:textId="5FADCCC4" w:rsidR="00A327E9" w:rsidRPr="00DF06DC" w:rsidRDefault="00A327E9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7392E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</w:tr>
      <w:tr w:rsidR="0047392E" w:rsidRPr="00DF06DC" w14:paraId="30594D2C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6EA1EAFA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4C06F0E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715E33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37BCDF" w14:textId="2B690D48" w:rsidR="0047392E" w:rsidRPr="00DF06DC" w:rsidRDefault="0047392E" w:rsidP="00473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68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(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DF06D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5571AF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AF702AC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2E2786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2AF0B82" w14:textId="77777777" w:rsidR="0047392E" w:rsidRPr="00DF06DC" w:rsidRDefault="0047392E" w:rsidP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072241" w:rsidRPr="00DF06DC" w14:paraId="1AACFC91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04F75DC3" w14:textId="77777777" w:rsidR="00072241" w:rsidRPr="00DF06DC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20D4B192" w14:textId="77777777" w:rsidR="00072241" w:rsidRPr="00DF06DC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F06DC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DF06DC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7392E" w:rsidRPr="00DF06DC" w14:paraId="578D3D27" w14:textId="77777777" w:rsidTr="00016967">
        <w:tc>
          <w:tcPr>
            <w:tcW w:w="3852" w:type="dxa"/>
          </w:tcPr>
          <w:p w14:paraId="0783F30B" w14:textId="6EE340A7" w:rsidR="0047392E" w:rsidRPr="00DF06DC" w:rsidRDefault="0047392E" w:rsidP="0047392E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กำไรที่เป็นส่วนของผู้ถือหุ้นสามัญสำหรับปีสิ้นสุดวันที่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2CE6C608" w14:textId="77777777" w:rsidR="002A4F5B" w:rsidRPr="00DF06DC" w:rsidRDefault="002A4F5B" w:rsidP="002A4F5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C0FAE8E" w14:textId="55CB346D" w:rsidR="0047392E" w:rsidRPr="00DF06DC" w:rsidRDefault="00D34235" w:rsidP="005111A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5,037,860</w:t>
            </w:r>
          </w:p>
        </w:tc>
        <w:tc>
          <w:tcPr>
            <w:tcW w:w="270" w:type="dxa"/>
            <w:vAlign w:val="center"/>
          </w:tcPr>
          <w:p w14:paraId="30A87B51" w14:textId="77777777" w:rsidR="0047392E" w:rsidRPr="00DF06DC" w:rsidRDefault="0047392E" w:rsidP="002A4F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04024FF" w14:textId="77777777" w:rsidR="002A4F5B" w:rsidRPr="00DF06DC" w:rsidRDefault="002A4F5B" w:rsidP="002A4F5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FA479" w14:textId="2C47F99F" w:rsidR="0047392E" w:rsidRPr="00DF06DC" w:rsidRDefault="008216CE" w:rsidP="002A4F5B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3,853,861</w:t>
            </w:r>
          </w:p>
        </w:tc>
        <w:tc>
          <w:tcPr>
            <w:tcW w:w="270" w:type="dxa"/>
            <w:vAlign w:val="center"/>
          </w:tcPr>
          <w:p w14:paraId="03A58BD4" w14:textId="77777777" w:rsidR="0047392E" w:rsidRPr="00DF06DC" w:rsidRDefault="0047392E" w:rsidP="002A4F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5D6EA64A" w14:textId="77777777" w:rsidR="002A4F5B" w:rsidRPr="00DF06DC" w:rsidRDefault="002A4F5B" w:rsidP="002A4F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0F1FDA4" w14:textId="16AD23EA" w:rsidR="0047392E" w:rsidRPr="00DF06DC" w:rsidRDefault="00D34235" w:rsidP="00570912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1,708,686</w:t>
            </w:r>
          </w:p>
        </w:tc>
        <w:tc>
          <w:tcPr>
            <w:tcW w:w="270" w:type="dxa"/>
          </w:tcPr>
          <w:p w14:paraId="5E9C23D7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3D9DAC32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717CFD7" w14:textId="64E3C8FD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211,969</w:t>
            </w:r>
          </w:p>
        </w:tc>
      </w:tr>
      <w:tr w:rsidR="0047392E" w:rsidRPr="00DF06DC" w14:paraId="0851533B" w14:textId="77777777" w:rsidTr="000E0A0A">
        <w:tc>
          <w:tcPr>
            <w:tcW w:w="3852" w:type="dxa"/>
          </w:tcPr>
          <w:p w14:paraId="294DD7FD" w14:textId="3A0AD9F9" w:rsidR="0047392E" w:rsidRPr="00DF06DC" w:rsidRDefault="0047392E" w:rsidP="004739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2A63D310" w14:textId="29F5558A" w:rsidR="0047392E" w:rsidRPr="00DF06DC" w:rsidRDefault="002A4F5B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  <w:vAlign w:val="center"/>
          </w:tcPr>
          <w:p w14:paraId="52A4D199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809AAAF" w14:textId="08E08FB2" w:rsidR="0047392E" w:rsidRPr="00DF06DC" w:rsidRDefault="002A4F5B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  <w:vAlign w:val="center"/>
          </w:tcPr>
          <w:p w14:paraId="45E5B5B8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8792BE3" w14:textId="409AF336" w:rsidR="0047392E" w:rsidRPr="00DF06DC" w:rsidRDefault="002A4F5B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32,000,771</w:t>
            </w:r>
          </w:p>
        </w:tc>
        <w:tc>
          <w:tcPr>
            <w:tcW w:w="270" w:type="dxa"/>
          </w:tcPr>
          <w:p w14:paraId="7B956759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2DAAB0E7" w14:textId="0ABDDE25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32,000,</w:t>
            </w:r>
            <w:r w:rsidR="008D781C"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771</w:t>
            </w:r>
          </w:p>
        </w:tc>
      </w:tr>
      <w:tr w:rsidR="0047392E" w:rsidRPr="00DF06DC" w14:paraId="661EEAA9" w14:textId="77777777" w:rsidTr="000E0A0A">
        <w:tc>
          <w:tcPr>
            <w:tcW w:w="3852" w:type="dxa"/>
          </w:tcPr>
          <w:p w14:paraId="4F4A3DD0" w14:textId="4D58EC30" w:rsidR="0047392E" w:rsidRPr="00DF06DC" w:rsidRDefault="0047392E" w:rsidP="004739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3222B6" w14:textId="49891CF4" w:rsidR="0047392E" w:rsidRPr="00DF06DC" w:rsidRDefault="00E04700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</w:t>
            </w:r>
            <w:r w:rsidR="00607D3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146A8B45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D7FF3" w14:textId="7D63E5AA" w:rsidR="0047392E" w:rsidRPr="00DF06DC" w:rsidRDefault="00E04700" w:rsidP="0047392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572</w:t>
            </w:r>
          </w:p>
        </w:tc>
        <w:tc>
          <w:tcPr>
            <w:tcW w:w="270" w:type="dxa"/>
            <w:vAlign w:val="center"/>
          </w:tcPr>
          <w:p w14:paraId="41D27BB9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2E13801" w14:textId="7C6E936E" w:rsidR="0047392E" w:rsidRPr="00DF06DC" w:rsidRDefault="00E04700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572</w:t>
            </w:r>
          </w:p>
        </w:tc>
        <w:tc>
          <w:tcPr>
            <w:tcW w:w="270" w:type="dxa"/>
          </w:tcPr>
          <w:p w14:paraId="552E695C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08CD6F2" w14:textId="561F644C" w:rsidR="0047392E" w:rsidRPr="00DF06DC" w:rsidRDefault="00E04700" w:rsidP="0047392E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F06D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572</w:t>
            </w:r>
          </w:p>
        </w:tc>
      </w:tr>
      <w:tr w:rsidR="0047392E" w:rsidRPr="00DF06DC" w14:paraId="0BE82E9B" w14:textId="77777777" w:rsidTr="00A327E9">
        <w:tc>
          <w:tcPr>
            <w:tcW w:w="3852" w:type="dxa"/>
          </w:tcPr>
          <w:p w14:paraId="52EF8651" w14:textId="77777777" w:rsidR="0047392E" w:rsidRPr="00DF06DC" w:rsidRDefault="0047392E" w:rsidP="004739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00B65B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08E3D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2811F1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17211C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7392E" w:rsidRPr="00DF06DC" w14:paraId="67ACB93A" w14:textId="77777777" w:rsidTr="000E0A0A">
        <w:tc>
          <w:tcPr>
            <w:tcW w:w="3852" w:type="dxa"/>
          </w:tcPr>
          <w:p w14:paraId="6550B444" w14:textId="77777777" w:rsidR="0047392E" w:rsidRPr="00DF06DC" w:rsidRDefault="0047392E" w:rsidP="004739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4208B3D" w14:textId="280EBD78" w:rsidR="0047392E" w:rsidRPr="00DF06DC" w:rsidRDefault="00963DA5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4F8A8AA3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F56323" w14:textId="37A3F585" w:rsidR="0047392E" w:rsidRPr="00DF06DC" w:rsidRDefault="00963DA5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30E8F9FA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74CAB180" w14:textId="759386B6" w:rsidR="0047392E" w:rsidRPr="00DF06DC" w:rsidRDefault="00963DA5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1F0878DB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23113F0E" w14:textId="5AEBC899" w:rsidR="0047392E" w:rsidRPr="00DF06DC" w:rsidRDefault="00963DA5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32,002,343</w:t>
            </w:r>
          </w:p>
        </w:tc>
      </w:tr>
      <w:tr w:rsidR="0047392E" w:rsidRPr="00DF06DC" w14:paraId="2E9F9751" w14:textId="77777777" w:rsidTr="000E0A0A">
        <w:tc>
          <w:tcPr>
            <w:tcW w:w="3852" w:type="dxa"/>
          </w:tcPr>
          <w:p w14:paraId="684AC84D" w14:textId="7C54582E" w:rsidR="0047392E" w:rsidRPr="00DF06DC" w:rsidRDefault="0047392E" w:rsidP="004739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17F310D6" w14:textId="249B8D9E" w:rsidR="0047392E" w:rsidRPr="00DF06DC" w:rsidRDefault="008D781C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0.15</w:t>
            </w:r>
            <w:r w:rsidR="00D342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62D99391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FFF19DC" w14:textId="13933F26" w:rsidR="0047392E" w:rsidRPr="00DF06DC" w:rsidRDefault="008D781C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0.1204</w:t>
            </w:r>
          </w:p>
        </w:tc>
        <w:tc>
          <w:tcPr>
            <w:tcW w:w="270" w:type="dxa"/>
          </w:tcPr>
          <w:p w14:paraId="088FF440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A013C" w14:textId="0A389C52" w:rsidR="0047392E" w:rsidRPr="00DF06DC" w:rsidRDefault="008D781C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0.05</w:t>
            </w:r>
            <w:r w:rsidR="00D342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502E274C" w14:textId="77777777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679E9" w14:textId="607B66A9" w:rsidR="0047392E" w:rsidRPr="00DF06DC" w:rsidRDefault="0047392E" w:rsidP="0047392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0.0066</w:t>
            </w:r>
          </w:p>
        </w:tc>
      </w:tr>
    </w:tbl>
    <w:p w14:paraId="0B7594D6" w14:textId="0321DC34" w:rsidR="00506A2B" w:rsidRPr="00DF06DC" w:rsidRDefault="00506A2B" w:rsidP="00781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C4ADC23" w14:textId="39751132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3EEC138A" w14:textId="77777777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B67366" w14:textId="13CFC274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F06DC">
        <w:rPr>
          <w:rFonts w:ascii="Angsana New" w:hAnsi="Angsana New"/>
          <w:sz w:val="30"/>
          <w:szCs w:val="30"/>
        </w:rPr>
        <w:t xml:space="preserve">31 </w:t>
      </w:r>
      <w:r w:rsidRPr="00DF06DC">
        <w:rPr>
          <w:rFonts w:ascii="Angsana New" w:hAnsi="Angsana New" w:hint="cs"/>
          <w:sz w:val="30"/>
          <w:szCs w:val="30"/>
          <w:cs/>
        </w:rPr>
        <w:t>ธันวาคม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256</w:t>
      </w:r>
      <w:r w:rsidR="004E0A19" w:rsidRPr="00DF06DC">
        <w:rPr>
          <w:rFonts w:ascii="Angsana New" w:hAnsi="Angsana New"/>
          <w:sz w:val="30"/>
          <w:szCs w:val="30"/>
        </w:rPr>
        <w:t>6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 xml:space="preserve">และ </w:t>
      </w:r>
      <w:r w:rsidRPr="00DF06DC">
        <w:rPr>
          <w:rFonts w:ascii="Angsana New" w:hAnsi="Angsana New"/>
          <w:sz w:val="30"/>
          <w:szCs w:val="30"/>
        </w:rPr>
        <w:t>256</w:t>
      </w:r>
      <w:r w:rsidR="004E0A19" w:rsidRPr="00DF06DC">
        <w:rPr>
          <w:rFonts w:ascii="Angsana New" w:hAnsi="Angsana New"/>
          <w:sz w:val="30"/>
          <w:szCs w:val="30"/>
        </w:rPr>
        <w:t>5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030E5"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DF06DC">
        <w:rPr>
          <w:rFonts w:ascii="Angsana New" w:hAnsi="Angsana New"/>
          <w:sz w:val="30"/>
          <w:szCs w:val="30"/>
        </w:rPr>
        <w:t xml:space="preserve"> </w:t>
      </w:r>
    </w:p>
    <w:p w14:paraId="4F75B07F" w14:textId="77777777" w:rsidR="00A327E9" w:rsidRPr="00DF06DC" w:rsidRDefault="00A327E9" w:rsidP="00A3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A327E9" w:rsidRPr="00DF06DC" w14:paraId="7A990CB6" w14:textId="77777777">
        <w:trPr>
          <w:tblHeader/>
        </w:trPr>
        <w:tc>
          <w:tcPr>
            <w:tcW w:w="3852" w:type="dxa"/>
          </w:tcPr>
          <w:p w14:paraId="39672BEC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60CD3A7" w14:textId="4A91CBB7" w:rsidR="00A327E9" w:rsidRPr="00DF06DC" w:rsidRDefault="00740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207C1D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7A466B8D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327E9" w:rsidRPr="00DF06DC" w14:paraId="5ABED296" w14:textId="77777777">
        <w:trPr>
          <w:tblHeader/>
        </w:trPr>
        <w:tc>
          <w:tcPr>
            <w:tcW w:w="3852" w:type="dxa"/>
            <w:shd w:val="clear" w:color="auto" w:fill="auto"/>
          </w:tcPr>
          <w:p w14:paraId="5C899222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4B81179" w14:textId="190283A9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E0A19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8310BE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26354B" w14:textId="5B01DE1C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E0A19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BD76A25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20FD67F" w14:textId="70106700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E0A19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4A4A3CD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5B2CA4E5" w14:textId="4C1E99A4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4E0A19" w:rsidRPr="00DF06DC">
              <w:rPr>
                <w:rFonts w:ascii="Angsana New" w:eastAsia="MS Mincho" w:hAnsi="Angsana New"/>
                <w:bCs/>
                <w:sz w:val="30"/>
                <w:szCs w:val="30"/>
              </w:rPr>
              <w:t>5</w:t>
            </w:r>
          </w:p>
        </w:tc>
      </w:tr>
      <w:tr w:rsidR="004E0A19" w:rsidRPr="00DF06DC" w14:paraId="701883E9" w14:textId="77777777">
        <w:trPr>
          <w:tblHeader/>
        </w:trPr>
        <w:tc>
          <w:tcPr>
            <w:tcW w:w="3852" w:type="dxa"/>
            <w:shd w:val="clear" w:color="auto" w:fill="auto"/>
          </w:tcPr>
          <w:p w14:paraId="3C89629F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D994400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D2B6D2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BC9C2F" w14:textId="04063454" w:rsidR="004E0A19" w:rsidRPr="00DF06DC" w:rsidRDefault="004E0A19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68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/>
                <w:b/>
                <w:sz w:val="30"/>
                <w:szCs w:val="30"/>
              </w:rPr>
              <w:t>(</w:t>
            </w:r>
            <w:r w:rsidRPr="00DF06DC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7C0A7B1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4EE0B5E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36D55C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1A41DCF" w14:textId="77777777" w:rsidR="004E0A19" w:rsidRPr="00DF06DC" w:rsidRDefault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A327E9" w:rsidRPr="00DF06DC" w14:paraId="5058785D" w14:textId="77777777">
        <w:trPr>
          <w:tblHeader/>
        </w:trPr>
        <w:tc>
          <w:tcPr>
            <w:tcW w:w="3852" w:type="dxa"/>
            <w:shd w:val="clear" w:color="auto" w:fill="auto"/>
          </w:tcPr>
          <w:p w14:paraId="404DFBB9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0ABEAF51" w14:textId="77777777" w:rsidR="00A327E9" w:rsidRPr="00DF06DC" w:rsidRDefault="00A32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F06DC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DF06DC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E0A19" w:rsidRPr="00DF06DC" w14:paraId="5036DA88" w14:textId="77777777">
        <w:tc>
          <w:tcPr>
            <w:tcW w:w="3852" w:type="dxa"/>
          </w:tcPr>
          <w:p w14:paraId="6D0E5BA1" w14:textId="1712C3BB" w:rsidR="004E0A19" w:rsidRPr="00DF06DC" w:rsidRDefault="004E0A19" w:rsidP="004E0A19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2E5F2DC9" w14:textId="77777777" w:rsidR="008D781C" w:rsidRPr="00DF06DC" w:rsidRDefault="008D781C" w:rsidP="008D781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ADE1324" w14:textId="27C65DB8" w:rsidR="004E0A19" w:rsidRPr="00DF06DC" w:rsidRDefault="00D34235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342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5,037,860</w:t>
            </w:r>
          </w:p>
        </w:tc>
        <w:tc>
          <w:tcPr>
            <w:tcW w:w="270" w:type="dxa"/>
            <w:vAlign w:val="center"/>
          </w:tcPr>
          <w:p w14:paraId="14913C66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8A76C74" w14:textId="77777777" w:rsidR="008D781C" w:rsidRPr="00DF06DC" w:rsidRDefault="008D781C" w:rsidP="008D781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2C6D33F" w14:textId="69F85715" w:rsidR="004E0A19" w:rsidRPr="00DF06DC" w:rsidRDefault="008D781C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3,853,861</w:t>
            </w:r>
          </w:p>
        </w:tc>
        <w:tc>
          <w:tcPr>
            <w:tcW w:w="270" w:type="dxa"/>
            <w:vAlign w:val="center"/>
          </w:tcPr>
          <w:p w14:paraId="40A2E896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7731C2A0" w14:textId="77777777" w:rsidR="008D781C" w:rsidRPr="00DF06DC" w:rsidRDefault="008D781C" w:rsidP="008D781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4C18E05" w14:textId="446138C4" w:rsidR="004E0A19" w:rsidRPr="00DF06DC" w:rsidRDefault="00D34235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342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1,708,686</w:t>
            </w:r>
          </w:p>
        </w:tc>
        <w:tc>
          <w:tcPr>
            <w:tcW w:w="270" w:type="dxa"/>
          </w:tcPr>
          <w:p w14:paraId="50723340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4388AC5E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8250B7F" w14:textId="6D49743A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211,969</w:t>
            </w:r>
          </w:p>
        </w:tc>
      </w:tr>
      <w:tr w:rsidR="004E0A19" w:rsidRPr="00DF06DC" w14:paraId="612C57C0" w14:textId="77777777">
        <w:tc>
          <w:tcPr>
            <w:tcW w:w="3852" w:type="dxa"/>
          </w:tcPr>
          <w:p w14:paraId="636A739D" w14:textId="06155D78" w:rsidR="004E0A19" w:rsidRPr="00DF06DC" w:rsidRDefault="004E0A19" w:rsidP="004E0A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05E23092" w14:textId="0D669878" w:rsidR="004E0A19" w:rsidRPr="00DF06DC" w:rsidRDefault="008D781C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516DFF0B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DE3712" w14:textId="33F3D949" w:rsidR="004E0A19" w:rsidRPr="00DF06DC" w:rsidRDefault="008D781C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7EF35A7E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8E39360" w14:textId="2CE38702" w:rsidR="004E0A19" w:rsidRPr="00DF06DC" w:rsidRDefault="008D781C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2D99B09A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bottom"/>
          </w:tcPr>
          <w:p w14:paraId="7C18DEE8" w14:textId="537329A4" w:rsidR="004E0A19" w:rsidRPr="00DF06DC" w:rsidRDefault="008D781C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32,002,343</w:t>
            </w:r>
          </w:p>
        </w:tc>
      </w:tr>
      <w:tr w:rsidR="004E0A19" w:rsidRPr="00DF06DC" w14:paraId="20160A0A" w14:textId="77777777" w:rsidTr="00A327E9">
        <w:tc>
          <w:tcPr>
            <w:tcW w:w="3852" w:type="dxa"/>
          </w:tcPr>
          <w:p w14:paraId="7D2F491F" w14:textId="77777777" w:rsidR="004E0A19" w:rsidRPr="00DF06DC" w:rsidRDefault="004E0A19" w:rsidP="004E0A1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vAlign w:val="center"/>
          </w:tcPr>
          <w:p w14:paraId="1A152B71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9304739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C291FE4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B91A90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center"/>
          </w:tcPr>
          <w:p w14:paraId="783CCAA5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70EF5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center"/>
          </w:tcPr>
          <w:p w14:paraId="0E459FF4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4274" w:rsidRPr="00DF06DC" w14:paraId="47FD60AA" w14:textId="77777777">
        <w:tc>
          <w:tcPr>
            <w:tcW w:w="3852" w:type="dxa"/>
          </w:tcPr>
          <w:p w14:paraId="5AC05F17" w14:textId="26BF58AF" w:rsidR="00A64274" w:rsidRPr="00DF06DC" w:rsidRDefault="00A64274" w:rsidP="00A642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10CD2F1" w14:textId="225CBBD4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center"/>
          </w:tcPr>
          <w:p w14:paraId="04053C60" w14:textId="7777777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E9D3AA" w14:textId="7F8F18B7" w:rsidR="00A64274" w:rsidRPr="00DF06DC" w:rsidRDefault="00A64274" w:rsidP="00A64274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6,603</w:t>
            </w:r>
          </w:p>
        </w:tc>
        <w:tc>
          <w:tcPr>
            <w:tcW w:w="270" w:type="dxa"/>
            <w:vAlign w:val="center"/>
          </w:tcPr>
          <w:p w14:paraId="406A01B7" w14:textId="7777777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3DD0A4F8" w14:textId="7D0679F4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F06D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center"/>
          </w:tcPr>
          <w:p w14:paraId="08558F9F" w14:textId="7777777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55736BDA" w14:textId="5374CD50" w:rsidR="00A64274" w:rsidRPr="00DF06DC" w:rsidRDefault="00A64274" w:rsidP="00A64274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6,603</w:t>
            </w:r>
          </w:p>
        </w:tc>
      </w:tr>
      <w:tr w:rsidR="00A64274" w:rsidRPr="00DF06DC" w14:paraId="08B8EF17" w14:textId="77777777" w:rsidTr="00A327E9">
        <w:tc>
          <w:tcPr>
            <w:tcW w:w="3852" w:type="dxa"/>
          </w:tcPr>
          <w:p w14:paraId="088BF688" w14:textId="5381731C" w:rsidR="00A64274" w:rsidRPr="00DF06DC" w:rsidRDefault="00A64274" w:rsidP="00A642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6B29" w14:textId="2C9EC3C3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32,011,0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72850717" w14:textId="7777777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FFA7" w14:textId="2E2DE51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32,008,946</w:t>
            </w:r>
          </w:p>
        </w:tc>
        <w:tc>
          <w:tcPr>
            <w:tcW w:w="270" w:type="dxa"/>
          </w:tcPr>
          <w:p w14:paraId="3AF5A513" w14:textId="7777777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AA08" w14:textId="0F128B91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32,011,0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05E9F6D6" w14:textId="77777777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F2204" w14:textId="15B60CDE" w:rsidR="00A64274" w:rsidRPr="00DF06DC" w:rsidRDefault="00A64274" w:rsidP="00A6427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32,008,946</w:t>
            </w:r>
          </w:p>
        </w:tc>
      </w:tr>
      <w:tr w:rsidR="004E0A19" w:rsidRPr="00DF06DC" w14:paraId="7F2887C7" w14:textId="77777777" w:rsidTr="003D7E27">
        <w:tc>
          <w:tcPr>
            <w:tcW w:w="3852" w:type="dxa"/>
          </w:tcPr>
          <w:p w14:paraId="224C6015" w14:textId="5B0BD34E" w:rsidR="004E0A19" w:rsidRPr="00DF06DC" w:rsidRDefault="004E0A19" w:rsidP="004E0A1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DF06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70ECE62" w14:textId="168F0402" w:rsidR="004E0A19" w:rsidRPr="00DF06DC" w:rsidRDefault="00312570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</w:t>
            </w:r>
            <w:r w:rsidR="00D342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70" w:type="dxa"/>
          </w:tcPr>
          <w:p w14:paraId="3E106DC1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4F4B06" w14:textId="1730B218" w:rsidR="004E0A19" w:rsidRPr="00DF06DC" w:rsidRDefault="00312570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0.1204</w:t>
            </w:r>
          </w:p>
        </w:tc>
        <w:tc>
          <w:tcPr>
            <w:tcW w:w="270" w:type="dxa"/>
          </w:tcPr>
          <w:p w14:paraId="57FDEAB6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23789" w14:textId="6DE6ECDA" w:rsidR="004E0A19" w:rsidRPr="00DF06DC" w:rsidRDefault="00312570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0.05</w:t>
            </w:r>
            <w:r w:rsidR="00D342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12B9606F" w14:textId="77777777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37BF" w14:textId="6A7AC49E" w:rsidR="004E0A19" w:rsidRPr="00DF06DC" w:rsidRDefault="004E0A19" w:rsidP="004E0A1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0.0066</w:t>
            </w:r>
          </w:p>
        </w:tc>
      </w:tr>
    </w:tbl>
    <w:p w14:paraId="12BF9F31" w14:textId="4F8E7654" w:rsidR="00781508" w:rsidRPr="00DF06DC" w:rsidRDefault="00781508" w:rsidP="0000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75E5866" w14:textId="77777777" w:rsidR="00781508" w:rsidRPr="00DF06DC" w:rsidRDefault="00781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</w:rPr>
        <w:br w:type="page"/>
      </w:r>
    </w:p>
    <w:p w14:paraId="1CA4B81A" w14:textId="296DC5B9" w:rsidR="00E34B05" w:rsidRPr="00DF06DC" w:rsidRDefault="00E34B05" w:rsidP="00E34B05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347258B" w14:textId="77777777" w:rsidR="00E34B05" w:rsidRPr="00DF06DC" w:rsidRDefault="00E34B05" w:rsidP="00E3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788"/>
        <w:gridCol w:w="1773"/>
        <w:gridCol w:w="1890"/>
        <w:gridCol w:w="1261"/>
        <w:gridCol w:w="235"/>
        <w:gridCol w:w="1431"/>
      </w:tblGrid>
      <w:tr w:rsidR="00E34B05" w:rsidRPr="00DF06DC" w14:paraId="7E74E1F4" w14:textId="77777777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3C7E4896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B37A28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7623E4E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EFCEDC8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3AFB61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9CA9D78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7C749" w14:textId="77777777" w:rsidR="00E34B05" w:rsidRPr="00DF06DC" w:rsidDel="00D43E7A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4B05" w:rsidRPr="00DF06DC" w14:paraId="2120F0B5" w14:textId="77777777">
        <w:trPr>
          <w:tblHeader/>
        </w:trPr>
        <w:tc>
          <w:tcPr>
            <w:tcW w:w="2862" w:type="dxa"/>
            <w:shd w:val="clear" w:color="auto" w:fill="auto"/>
          </w:tcPr>
          <w:p w14:paraId="650D54CF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7B7D1D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B7B9B4C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001A3AD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9F1015C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DCDF446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4B05" w:rsidRPr="00DF06DC" w14:paraId="170CD6E9" w14:textId="77777777">
        <w:tc>
          <w:tcPr>
            <w:tcW w:w="2862" w:type="dxa"/>
            <w:shd w:val="clear" w:color="auto" w:fill="auto"/>
          </w:tcPr>
          <w:p w14:paraId="07BF09FA" w14:textId="1B8C62C6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4E0A19" w:rsidRPr="00DF06DC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46EE7477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44F6DF5C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DE39600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FE6614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9ECC34" w14:textId="77777777" w:rsidR="00E34B05" w:rsidRPr="00DF06DC" w:rsidRDefault="00E34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A19" w:rsidRPr="00DF06DC" w14:paraId="432A6324" w14:textId="77777777" w:rsidTr="005933B5">
        <w:tc>
          <w:tcPr>
            <w:tcW w:w="2862" w:type="dxa"/>
            <w:shd w:val="clear" w:color="auto" w:fill="auto"/>
          </w:tcPr>
          <w:p w14:paraId="629D7166" w14:textId="662EE0AF" w:rsidR="004E0A19" w:rsidRPr="00DF06DC" w:rsidRDefault="004E0A19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5933B5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4D143E34" w14:textId="29400331" w:rsidR="004E0A19" w:rsidRPr="00DF06DC" w:rsidRDefault="004E0A19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1CA33D2A" w14:textId="507D2CCE" w:rsidR="004E0A19" w:rsidRPr="00DF06DC" w:rsidRDefault="004E0A19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D6E39CB" w14:textId="68415553" w:rsidR="004E0A19" w:rsidRPr="00DF06DC" w:rsidRDefault="004E0A19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</w:t>
            </w:r>
            <w:r w:rsidRPr="00DF06D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48ABE9CD" w14:textId="77777777" w:rsidR="004E0A19" w:rsidRPr="00DF06DC" w:rsidRDefault="004E0A19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6353B23" w14:textId="3C32DFA9" w:rsidR="004E0A19" w:rsidRPr="00DF06DC" w:rsidRDefault="004E0A19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81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6DC">
              <w:rPr>
                <w:rFonts w:ascii="Angsana New" w:hAnsi="Angsana New"/>
                <w:b/>
                <w:bCs/>
                <w:sz w:val="30"/>
                <w:szCs w:val="30"/>
              </w:rPr>
              <w:t>1,024,033</w:t>
            </w:r>
          </w:p>
        </w:tc>
      </w:tr>
      <w:tr w:rsidR="005933B5" w:rsidRPr="00DF06DC" w14:paraId="072F6BE5" w14:textId="77777777" w:rsidTr="005933B5">
        <w:tc>
          <w:tcPr>
            <w:tcW w:w="2862" w:type="dxa"/>
            <w:shd w:val="clear" w:color="auto" w:fill="auto"/>
          </w:tcPr>
          <w:p w14:paraId="0E255FE3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ADC3E3D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7E4C7B87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72BF449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47734E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C1F488E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33B5" w:rsidRPr="00DF06DC" w14:paraId="6DA19325" w14:textId="77777777" w:rsidTr="005933B5">
        <w:tc>
          <w:tcPr>
            <w:tcW w:w="2862" w:type="dxa"/>
            <w:shd w:val="clear" w:color="auto" w:fill="auto"/>
          </w:tcPr>
          <w:p w14:paraId="2E448327" w14:textId="205ECD99" w:rsidR="005933B5" w:rsidRPr="005933B5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33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5933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</w:tcPr>
          <w:p w14:paraId="156833F4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99DE7BD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9D01E2C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0222FA9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A8B50A5" w14:textId="77777777" w:rsidR="005933B5" w:rsidRPr="00DF06DC" w:rsidRDefault="005933B5" w:rsidP="004E0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33B5" w:rsidRPr="00DF06DC" w14:paraId="370DC518" w14:textId="77777777" w:rsidTr="005933B5">
        <w:tc>
          <w:tcPr>
            <w:tcW w:w="2862" w:type="dxa"/>
            <w:shd w:val="clear" w:color="auto" w:fill="auto"/>
          </w:tcPr>
          <w:p w14:paraId="74F74C2E" w14:textId="1EFB9443" w:rsidR="005933B5" w:rsidRPr="00DF06DC" w:rsidRDefault="005933B5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4E327752" w14:textId="6970BEF0" w:rsidR="005933B5" w:rsidRPr="00DF06DC" w:rsidRDefault="005933B5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DF06D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DF0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01187350" w14:textId="561E4E7A" w:rsidR="005933B5" w:rsidRPr="00DF06DC" w:rsidRDefault="005933B5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DF06DC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20C7478" w14:textId="7A87D833" w:rsidR="005933B5" w:rsidRPr="00DF06DC" w:rsidRDefault="005933B5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DF06DC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</w:t>
            </w:r>
            <w:r w:rsidRPr="00DF06DC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0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52DCE01B" w14:textId="77777777" w:rsidR="005933B5" w:rsidRPr="00DF06DC" w:rsidRDefault="005933B5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E8E6035" w14:textId="44F4BBD5" w:rsidR="005933B5" w:rsidRPr="00DF06DC" w:rsidRDefault="005933B5" w:rsidP="0059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344,317</w:t>
            </w:r>
          </w:p>
        </w:tc>
      </w:tr>
    </w:tbl>
    <w:p w14:paraId="58FAF3BF" w14:textId="77777777" w:rsidR="00E34B05" w:rsidRPr="00DF06DC" w:rsidRDefault="00E34B05" w:rsidP="00E3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35C00AC" w14:textId="3D30929E" w:rsidR="00287B73" w:rsidRPr="00DF06DC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928F76" w14:textId="77777777" w:rsidR="003C4FAE" w:rsidRPr="00DF06DC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DE156F" w14:textId="055553A5" w:rsidR="00020DB6" w:rsidRPr="00DF06DC" w:rsidRDefault="00020DB6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F06D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67E6A63" w14:textId="77777777" w:rsidR="00020DB6" w:rsidRPr="00DF06DC" w:rsidRDefault="00020DB6" w:rsidP="00020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8320BF" w14:textId="23524C56" w:rsidR="00020DB6" w:rsidRDefault="00020DB6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747514A" w14:textId="77777777" w:rsidR="00721815" w:rsidRPr="00DF06DC" w:rsidRDefault="00721815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21733" w14:textId="77777777" w:rsidR="000128E8" w:rsidRPr="00DF06DC" w:rsidRDefault="000128E8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0128E8" w:rsidRPr="00DF06DC" w:rsidSect="00F52B7F">
          <w:headerReference w:type="default" r:id="rId30"/>
          <w:footerReference w:type="default" r:id="rId31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AD2544" w:rsidRPr="00DF06DC" w14:paraId="200FC985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4FD1643E" w14:textId="77777777" w:rsidR="00AD2544" w:rsidRPr="00DF06DC" w:rsidRDefault="00AD2544" w:rsidP="000E0A0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2EFF7691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19745C90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2544" w:rsidRPr="00DF06DC" w14:paraId="5CE363C3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8B2B88E" w14:textId="77777777" w:rsidR="00AD2544" w:rsidRPr="00DF06DC" w:rsidRDefault="00AD2544" w:rsidP="000E0A0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B5ECCC5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1EE2695A" w14:textId="77777777" w:rsidR="00AD2544" w:rsidRPr="00DF06DC" w:rsidRDefault="00AD2544" w:rsidP="000E0A0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6EF0559E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151189E2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2544" w:rsidRPr="00DF06DC" w14:paraId="52718731" w14:textId="77777777" w:rsidTr="000E0A0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1A7726AE" w14:textId="6CF48815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681397D5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DF06D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4B02D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9A77" w14:textId="77777777" w:rsidR="00AD2544" w:rsidRPr="00DF06DC" w:rsidRDefault="00AD2544" w:rsidP="000E0A0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CB8F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7D86D808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91A95C2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BEFFEC7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10E0730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2368FAF" w14:textId="77777777" w:rsidR="00AD2544" w:rsidRPr="00DF06DC" w:rsidRDefault="00AD2544" w:rsidP="000E0A0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232FED9" w14:textId="77777777" w:rsidR="00AD2544" w:rsidRPr="00DF06DC" w:rsidRDefault="00AD2544" w:rsidP="000E0A0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9678F3F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1125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2544" w:rsidRPr="00DF06DC" w14:paraId="78EB30DD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685C38F7" w14:textId="77777777" w:rsidR="00AD2544" w:rsidRPr="00DF06DC" w:rsidRDefault="00AD2544" w:rsidP="000E0A0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5025797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3"/>
          </w:tcPr>
          <w:p w14:paraId="35E6F8FF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AD2544" w:rsidRPr="00DF06DC" w14:paraId="74059A60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1BE9381" w14:textId="77777777" w:rsidR="00AD2544" w:rsidRPr="00DF06DC" w:rsidRDefault="00AD2544" w:rsidP="000E0A0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72DBA91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05B2C82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74C75D47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1F5255EB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34B6EC38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890DDA2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938006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A3166E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4A07944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B58F08F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116308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C1115E0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68128C4" w14:textId="77777777" w:rsidR="00AD2544" w:rsidRPr="00DF06DC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277A" w:rsidRPr="00DF06DC" w14:paraId="5923C0F7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31CDB31" w14:textId="77777777" w:rsidR="00E2277A" w:rsidRPr="00DF06DC" w:rsidRDefault="00E2277A" w:rsidP="00E2277A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511EBB9" w14:textId="77777777" w:rsidR="00E2277A" w:rsidRPr="00DF06DC" w:rsidRDefault="00E2277A" w:rsidP="00E2277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DCEC9DB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877883" w14:textId="4122BDF6" w:rsidR="00E2277A" w:rsidRPr="004D57B9" w:rsidRDefault="00E2277A" w:rsidP="00E2277A">
            <w:pPr>
              <w:pStyle w:val="acctfourfigures"/>
              <w:tabs>
                <w:tab w:val="clear" w:pos="765"/>
                <w:tab w:val="decimal" w:pos="74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CDE5351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0EE2B" w14:textId="282F392C" w:rsidR="00E2277A" w:rsidRPr="004D57B9" w:rsidRDefault="00E2277A" w:rsidP="00E2277A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21AA78A6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0B036E4" w14:textId="7A6B3193" w:rsidR="00E2277A" w:rsidRPr="004D57B9" w:rsidRDefault="00E2277A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52,408</w:t>
            </w:r>
          </w:p>
        </w:tc>
        <w:tc>
          <w:tcPr>
            <w:tcW w:w="419" w:type="pct"/>
            <w:shd w:val="clear" w:color="auto" w:fill="auto"/>
          </w:tcPr>
          <w:p w14:paraId="4DF7C9B2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8ACB29" w14:textId="619D082D" w:rsidR="00E2277A" w:rsidRPr="004D57B9" w:rsidRDefault="00E2277A" w:rsidP="00E2277A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52,408</w:t>
            </w:r>
          </w:p>
        </w:tc>
        <w:tc>
          <w:tcPr>
            <w:tcW w:w="89" w:type="pct"/>
          </w:tcPr>
          <w:p w14:paraId="23A0D5B6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15625938" w14:textId="77777777" w:rsidR="00E2277A" w:rsidRPr="004D57B9" w:rsidRDefault="00E2277A" w:rsidP="00F606C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688E5F" w14:textId="7905841E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C2A7B32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1EA6ABD5" w14:textId="77777777" w:rsidR="00E2277A" w:rsidRPr="004D57B9" w:rsidRDefault="00E2277A" w:rsidP="00F606C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4AF942" w14:textId="7B1ABAA1" w:rsidR="00E2277A" w:rsidRPr="004D57B9" w:rsidRDefault="00E2277A" w:rsidP="00E2277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C496458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3E8AFDA3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029B4" w14:textId="75312676" w:rsidR="00E2277A" w:rsidRPr="004D57B9" w:rsidRDefault="00E2277A" w:rsidP="00E2277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  <w:tc>
          <w:tcPr>
            <w:tcW w:w="89" w:type="pct"/>
            <w:vAlign w:val="bottom"/>
          </w:tcPr>
          <w:p w14:paraId="359C97B6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AD7164F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8A491D" w14:textId="4135DFCA" w:rsidR="00E2277A" w:rsidRPr="004D57B9" w:rsidRDefault="00E2277A" w:rsidP="00E2277A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</w:tr>
      <w:tr w:rsidR="00302CE6" w:rsidRPr="00DF06DC" w14:paraId="551F8E8E" w14:textId="77777777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BAE9EFE" w14:textId="77777777" w:rsidR="00302CE6" w:rsidRPr="00DF06DC" w:rsidRDefault="00302CE6" w:rsidP="00302CE6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DF06DC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05165942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29B420D1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0534E" w14:textId="0532B683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40" w:type="pct"/>
            <w:shd w:val="clear" w:color="auto" w:fill="auto"/>
          </w:tcPr>
          <w:p w14:paraId="411B6C6F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8E0464" w14:textId="541BBA09" w:rsidR="00302CE6" w:rsidRPr="004D57B9" w:rsidRDefault="00302CE6" w:rsidP="00302CE6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46BCD1B2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0CFDEC" w14:textId="54C57F1E" w:rsidR="00302CE6" w:rsidRPr="004D57B9" w:rsidRDefault="00302CE6" w:rsidP="00302CE6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034139BD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0621FF" w14:textId="73BF0C21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32,621 </w:t>
            </w:r>
          </w:p>
        </w:tc>
        <w:tc>
          <w:tcPr>
            <w:tcW w:w="89" w:type="pct"/>
          </w:tcPr>
          <w:p w14:paraId="7C531CD5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6A292200" w14:textId="77777777" w:rsidR="00E2277A" w:rsidRPr="004D57B9" w:rsidRDefault="00E2277A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5FF54" w14:textId="663714E2" w:rsidR="00302CE6" w:rsidRPr="004D57B9" w:rsidRDefault="00E2277A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E00E86C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7FACAC21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101FB" w14:textId="71770FF9" w:rsidR="00302CE6" w:rsidRPr="004D57B9" w:rsidRDefault="00302CE6" w:rsidP="00302CE6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90" w:type="pct"/>
            <w:vAlign w:val="bottom"/>
          </w:tcPr>
          <w:p w14:paraId="1CF5A87E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738C6A8D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90C211D" w14:textId="6CE0964F" w:rsidR="00E2277A" w:rsidRPr="004D57B9" w:rsidRDefault="00E2277A" w:rsidP="00302CE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15F09EA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A97AE82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A3CDEC" w14:textId="07A47135" w:rsidR="00302CE6" w:rsidRPr="004D57B9" w:rsidRDefault="00302CE6" w:rsidP="00302CE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AD2544" w:rsidRPr="00DF06DC" w14:paraId="076E7159" w14:textId="77777777" w:rsidTr="000E0A0A">
        <w:trPr>
          <w:trHeight w:val="126"/>
          <w:tblHeader/>
        </w:trPr>
        <w:tc>
          <w:tcPr>
            <w:tcW w:w="837" w:type="pct"/>
            <w:shd w:val="clear" w:color="auto" w:fill="auto"/>
          </w:tcPr>
          <w:p w14:paraId="36ACC3CA" w14:textId="77777777" w:rsidR="00AD2544" w:rsidRPr="00DF06DC" w:rsidRDefault="00AD2544" w:rsidP="000E0A0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1CDFECEF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19" w:type="pct"/>
          </w:tcPr>
          <w:p w14:paraId="55914A6A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1E0AA30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62EDB992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54F4F07A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53BA5B60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2F5050A9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3733349E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42766757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53675B8E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304674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3A0BB140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D9BA74F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2544" w:rsidRPr="00DF06DC" w14:paraId="7DA90E18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32FF0952" w14:textId="77777777" w:rsidR="00AD2544" w:rsidRPr="00DF06DC" w:rsidRDefault="00AD2544" w:rsidP="000E0A0A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7D156C25" w14:textId="77777777" w:rsidR="00AD2544" w:rsidRPr="00DF06DC" w:rsidRDefault="00AD2544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9E2D415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DEF0138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650EA825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7E55755F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F84A6DD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0F022EC0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61C833A5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58722E1C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pct"/>
          </w:tcPr>
          <w:p w14:paraId="2F5FDAF7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0B5FF3B3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7B14D5D1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95BB12E" w14:textId="77777777" w:rsidR="00AD2544" w:rsidRPr="004D57B9" w:rsidRDefault="00AD2544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77A" w:rsidRPr="00DF06DC" w14:paraId="6D91BB3E" w14:textId="77777777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598EAD7F" w14:textId="77777777" w:rsidR="00E2277A" w:rsidRPr="00DF06DC" w:rsidRDefault="00E2277A" w:rsidP="00E2277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51A2C7DD" w14:textId="77777777" w:rsidR="00E2277A" w:rsidRPr="00DF06DC" w:rsidRDefault="00E2277A" w:rsidP="00E2277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631E4C7" w14:textId="77777777" w:rsidR="00A30F4A" w:rsidRPr="004D57B9" w:rsidRDefault="00A30F4A" w:rsidP="00E2277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A6A06" w14:textId="77777777" w:rsidR="00A30F4A" w:rsidRPr="004D57B9" w:rsidRDefault="00A30F4A" w:rsidP="00E2277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C21570" w14:textId="33228022" w:rsidR="00E2277A" w:rsidRPr="004D57B9" w:rsidRDefault="00E2277A" w:rsidP="00E2277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0AFFC0AB" w14:textId="77777777" w:rsidR="00A30F4A" w:rsidRPr="004D57B9" w:rsidRDefault="00A30F4A" w:rsidP="00E2277A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E426C5" w14:textId="77777777" w:rsidR="00A30F4A" w:rsidRPr="004D57B9" w:rsidRDefault="00A30F4A" w:rsidP="00E2277A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C1D580" w14:textId="108F134D" w:rsidR="00E2277A" w:rsidRPr="004D57B9" w:rsidRDefault="00E2277A" w:rsidP="00E2277A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1D3FE967" w14:textId="77777777" w:rsidR="00A30F4A" w:rsidRPr="004D57B9" w:rsidRDefault="00A30F4A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8BB57B" w14:textId="77777777" w:rsidR="00A30F4A" w:rsidRPr="004D57B9" w:rsidRDefault="00A30F4A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288FED" w14:textId="37E9E890" w:rsidR="00E2277A" w:rsidRPr="004D57B9" w:rsidRDefault="00E2277A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419" w:type="pct"/>
            <w:shd w:val="clear" w:color="auto" w:fill="auto"/>
          </w:tcPr>
          <w:p w14:paraId="2DA0A37B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662338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265DD2" w14:textId="06AC708A" w:rsidR="00E2277A" w:rsidRPr="004D57B9" w:rsidRDefault="00E2277A" w:rsidP="00A30F4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9" w:type="pct"/>
            <w:vAlign w:val="bottom"/>
          </w:tcPr>
          <w:p w14:paraId="2DEA429E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63D00059" w14:textId="77777777" w:rsidR="00A30F4A" w:rsidRPr="004D57B9" w:rsidRDefault="00A30F4A" w:rsidP="00A30F4A">
            <w:pPr>
              <w:pStyle w:val="acctfourfigures"/>
              <w:tabs>
                <w:tab w:val="clear" w:pos="765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DDED6D" w14:textId="77777777" w:rsidR="00A30F4A" w:rsidRPr="004D57B9" w:rsidRDefault="00A30F4A" w:rsidP="00A30F4A">
            <w:pPr>
              <w:pStyle w:val="acctfourfigures"/>
              <w:tabs>
                <w:tab w:val="clear" w:pos="765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CA79E3" w14:textId="3DAA49CC" w:rsidR="00E2277A" w:rsidRPr="004D57B9" w:rsidRDefault="00E2277A" w:rsidP="00A30F4A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5B2B782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255F70D8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DCC2BD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7210E6" w14:textId="5978DDAB" w:rsidR="00E2277A" w:rsidRPr="004D57B9" w:rsidRDefault="00E2277A" w:rsidP="00A30F4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FFF157A" w14:textId="77777777" w:rsidR="00E2277A" w:rsidRPr="004D57B9" w:rsidRDefault="00E2277A" w:rsidP="00E2277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41F40566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19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C8F39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19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E7E5EC" w14:textId="49800354" w:rsidR="00E2277A" w:rsidRPr="004D57B9" w:rsidRDefault="00E2277A" w:rsidP="00A30F4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8,810,184 </w:t>
            </w:r>
          </w:p>
        </w:tc>
        <w:tc>
          <w:tcPr>
            <w:tcW w:w="89" w:type="pct"/>
            <w:vAlign w:val="bottom"/>
          </w:tcPr>
          <w:p w14:paraId="166C91A3" w14:textId="77777777" w:rsidR="00E2277A" w:rsidRPr="004D57B9" w:rsidRDefault="00E2277A" w:rsidP="00E2277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AB9E1A5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F9FB11" w14:textId="77777777" w:rsidR="00A30F4A" w:rsidRPr="004D57B9" w:rsidRDefault="00A30F4A" w:rsidP="00A30F4A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1BDA47" w14:textId="5DFA64CD" w:rsidR="00E2277A" w:rsidRPr="004D57B9" w:rsidRDefault="00E2277A" w:rsidP="00A30F4A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E2277A" w:rsidRPr="00DF06DC" w14:paraId="554C10B0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AC9377B" w14:textId="77777777" w:rsidR="00E2277A" w:rsidRPr="00DF06DC" w:rsidRDefault="00E2277A" w:rsidP="00E2277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64622A32" w14:textId="77777777" w:rsidR="00E2277A" w:rsidRPr="00DF06DC" w:rsidRDefault="00E2277A" w:rsidP="00E2277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79E006C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D7B00B" w14:textId="6D5B6E29" w:rsidR="00E2277A" w:rsidRPr="004D57B9" w:rsidRDefault="00E2277A" w:rsidP="00E2277A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11BFE61" w14:textId="5915DA19" w:rsidR="00E2277A" w:rsidRPr="004D57B9" w:rsidRDefault="00E2277A" w:rsidP="00E2277A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21515628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80CC20" w14:textId="0BAC8D16" w:rsidR="00E2277A" w:rsidRPr="004D57B9" w:rsidRDefault="00491707" w:rsidP="00E2277A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7142E1" w:rsidRPr="004D57B9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4D57B9">
              <w:rPr>
                <w:rFonts w:asciiTheme="majorBidi" w:hAnsiTheme="majorBidi" w:cstheme="majorBidi"/>
                <w:sz w:val="26"/>
                <w:szCs w:val="26"/>
              </w:rPr>
              <w:t>,299</w:t>
            </w:r>
          </w:p>
        </w:tc>
        <w:tc>
          <w:tcPr>
            <w:tcW w:w="419" w:type="pct"/>
            <w:shd w:val="clear" w:color="auto" w:fill="auto"/>
          </w:tcPr>
          <w:p w14:paraId="5F1185ED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BEE409" w14:textId="037C933A" w:rsidR="00E2277A" w:rsidRPr="004D57B9" w:rsidRDefault="00E2277A" w:rsidP="00E2277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7142E1" w:rsidRPr="004D57B9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4D57B9">
              <w:rPr>
                <w:rFonts w:asciiTheme="majorBidi" w:hAnsiTheme="majorBidi" w:cstheme="majorBidi"/>
                <w:sz w:val="26"/>
                <w:szCs w:val="26"/>
              </w:rPr>
              <w:t>,688</w:t>
            </w:r>
          </w:p>
        </w:tc>
        <w:tc>
          <w:tcPr>
            <w:tcW w:w="89" w:type="pct"/>
            <w:vAlign w:val="bottom"/>
          </w:tcPr>
          <w:p w14:paraId="133EE46B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16A39C16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1B617B" w14:textId="0821E039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C77A9A4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4871DDD6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CDB062" w14:textId="1DA7C65F" w:rsidR="00E2277A" w:rsidRPr="004D57B9" w:rsidRDefault="00E2277A" w:rsidP="00E2277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FF488F4" w14:textId="77777777" w:rsidR="00E2277A" w:rsidRPr="004D57B9" w:rsidRDefault="00E2277A" w:rsidP="00E2277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</w:tcPr>
          <w:p w14:paraId="7C55CDBC" w14:textId="77777777" w:rsidR="00364E30" w:rsidRPr="004D57B9" w:rsidRDefault="00364E30" w:rsidP="00E2277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EF2F6" w14:textId="197A1B37" w:rsidR="00E2277A" w:rsidRPr="004D57B9" w:rsidRDefault="002140F8" w:rsidP="00E2277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0E267D">
              <w:rPr>
                <w:rFonts w:asciiTheme="majorBidi" w:hAnsiTheme="majorBidi" w:cstheme="majorBidi"/>
                <w:sz w:val="26"/>
                <w:szCs w:val="26"/>
              </w:rPr>
              <w:t>451,135</w:t>
            </w:r>
          </w:p>
        </w:tc>
        <w:tc>
          <w:tcPr>
            <w:tcW w:w="89" w:type="pct"/>
            <w:vAlign w:val="bottom"/>
          </w:tcPr>
          <w:p w14:paraId="03ABBCC9" w14:textId="77777777" w:rsidR="00E2277A" w:rsidRPr="004D57B9" w:rsidRDefault="00E2277A" w:rsidP="00E2277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7E79A6A8" w14:textId="77777777" w:rsidR="00364E30" w:rsidRPr="004D57B9" w:rsidRDefault="00364E30" w:rsidP="00364E30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CFF08C" w14:textId="60D9222E" w:rsidR="00E2277A" w:rsidRPr="004D57B9" w:rsidRDefault="000E267D" w:rsidP="00364E30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451,135</w:t>
            </w:r>
          </w:p>
        </w:tc>
      </w:tr>
      <w:tr w:rsidR="00302CE6" w:rsidRPr="00DF06DC" w14:paraId="370F29B2" w14:textId="77777777">
        <w:trPr>
          <w:trHeight w:val="729"/>
          <w:tblHeader/>
        </w:trPr>
        <w:tc>
          <w:tcPr>
            <w:tcW w:w="837" w:type="pct"/>
            <w:shd w:val="clear" w:color="auto" w:fill="auto"/>
            <w:vAlign w:val="bottom"/>
          </w:tcPr>
          <w:p w14:paraId="62290401" w14:textId="77777777" w:rsidR="00302CE6" w:rsidRPr="00DF06DC" w:rsidRDefault="00302CE6" w:rsidP="00302CE6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5A8B92EC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7904B8A" w14:textId="6EB0D95E" w:rsidR="00302CE6" w:rsidRPr="004D57B9" w:rsidRDefault="00302CE6" w:rsidP="000B7A44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40" w:type="pct"/>
            <w:shd w:val="clear" w:color="auto" w:fill="auto"/>
          </w:tcPr>
          <w:p w14:paraId="2904DB88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C393C1" w14:textId="3A66B0FF" w:rsidR="00302CE6" w:rsidRPr="004D57B9" w:rsidRDefault="00302CE6" w:rsidP="00302CE6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10A0F025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EBE0C9" w14:textId="09297630" w:rsidR="00302CE6" w:rsidRPr="004D57B9" w:rsidRDefault="00302CE6" w:rsidP="00302CE6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53AE9DE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1B60A7" w14:textId="202ADE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7557B424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0A6C23D" w14:textId="1114707E" w:rsidR="00302CE6" w:rsidRPr="004D57B9" w:rsidRDefault="00E9459B" w:rsidP="00302CE6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8766D0F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242BC8D" w14:textId="65134C72" w:rsidR="00302CE6" w:rsidRPr="004D57B9" w:rsidRDefault="00302CE6" w:rsidP="000B7A44">
            <w:pPr>
              <w:pStyle w:val="acctfourfigures"/>
              <w:tabs>
                <w:tab w:val="clear" w:pos="765"/>
                <w:tab w:val="decimal" w:pos="9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90" w:type="pct"/>
            <w:vAlign w:val="bottom"/>
          </w:tcPr>
          <w:p w14:paraId="654860D6" w14:textId="77777777" w:rsidR="00302CE6" w:rsidRPr="004D57B9" w:rsidRDefault="00302CE6" w:rsidP="00302C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4B7D600" w14:textId="628B127C" w:rsidR="00302CE6" w:rsidRPr="004D57B9" w:rsidRDefault="00E9459B" w:rsidP="00302CE6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B9972D3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07A14F03" w14:textId="77777777" w:rsidR="00302CE6" w:rsidRPr="004D57B9" w:rsidRDefault="00302CE6" w:rsidP="00302CE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8D6E4AB" w14:textId="56409BAE" w:rsidR="00302CE6" w:rsidRPr="004D57B9" w:rsidRDefault="00302CE6" w:rsidP="00302CE6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33,611 </w:t>
            </w:r>
          </w:p>
        </w:tc>
      </w:tr>
      <w:tr w:rsidR="00244D05" w:rsidRPr="00DF06DC" w14:paraId="1397262D" w14:textId="77777777" w:rsidTr="004D57B9">
        <w:trPr>
          <w:trHeight w:val="882"/>
          <w:tblHeader/>
        </w:trPr>
        <w:tc>
          <w:tcPr>
            <w:tcW w:w="837" w:type="pct"/>
            <w:shd w:val="clear" w:color="auto" w:fill="auto"/>
            <w:vAlign w:val="bottom"/>
          </w:tcPr>
          <w:p w14:paraId="36B0BFD0" w14:textId="77777777" w:rsidR="00244D05" w:rsidRPr="00DF06DC" w:rsidRDefault="00244D05" w:rsidP="00244D05">
            <w:pPr>
              <w:spacing w:line="228" w:lineRule="auto"/>
              <w:ind w:right="-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9" w:type="pct"/>
            <w:gridSpan w:val="2"/>
          </w:tcPr>
          <w:p w14:paraId="35BB6ABA" w14:textId="77777777" w:rsidR="00244D05" w:rsidRPr="00DF06DC" w:rsidRDefault="00244D05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1FA2514" w14:textId="77777777" w:rsidR="00244D05" w:rsidRPr="00DF06DC" w:rsidRDefault="00244D05" w:rsidP="00244D05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shd w:val="clear" w:color="auto" w:fill="auto"/>
          </w:tcPr>
          <w:p w14:paraId="246D635C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138973E7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9" w:type="pct"/>
            <w:shd w:val="clear" w:color="auto" w:fill="auto"/>
          </w:tcPr>
          <w:p w14:paraId="1B30103B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1DEB5A76" w14:textId="77777777" w:rsidR="00244D05" w:rsidRPr="00DF06DC" w:rsidRDefault="00244D05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68FA2F17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60ED7778" w14:textId="77777777" w:rsidR="00244D05" w:rsidRPr="00DF06DC" w:rsidRDefault="00244D05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110D28F0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  <w:vAlign w:val="bottom"/>
          </w:tcPr>
          <w:p w14:paraId="40E839B5" w14:textId="77777777" w:rsidR="00244D05" w:rsidRPr="00DF06DC" w:rsidRDefault="00244D05" w:rsidP="00302C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27FAA946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" w:type="pct"/>
            <w:vAlign w:val="bottom"/>
          </w:tcPr>
          <w:p w14:paraId="563CB812" w14:textId="77777777" w:rsidR="00244D05" w:rsidRPr="00DF06DC" w:rsidRDefault="00244D05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3" w:type="pct"/>
            <w:shd w:val="clear" w:color="auto" w:fill="auto"/>
          </w:tcPr>
          <w:p w14:paraId="726E7BFA" w14:textId="77777777" w:rsidR="00244D05" w:rsidRPr="00DF06DC" w:rsidRDefault="00244D05" w:rsidP="00244D05">
            <w:pPr>
              <w:pStyle w:val="acctfourfigures"/>
              <w:tabs>
                <w:tab w:val="clear" w:pos="765"/>
              </w:tabs>
              <w:spacing w:line="228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02CE6" w:rsidRPr="00DF06DC" w14:paraId="1F7EB480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E255EDD" w14:textId="77777777" w:rsidR="00302CE6" w:rsidRPr="00DF06DC" w:rsidRDefault="00302CE6" w:rsidP="00302CE6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AB537D3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752B76EF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02CE6" w:rsidRPr="00DF06DC" w14:paraId="48F59B34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ADF47C6" w14:textId="77777777" w:rsidR="00302CE6" w:rsidRPr="00DF06DC" w:rsidRDefault="00302CE6" w:rsidP="00302CE6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2D15663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3EBFD89" w14:textId="77777777" w:rsidR="00302CE6" w:rsidRPr="00DF06DC" w:rsidRDefault="00302CE6" w:rsidP="00302CE6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F6A6E5A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711836A7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02CE6" w:rsidRPr="00DF06DC" w14:paraId="554389F7" w14:textId="77777777" w:rsidTr="000E0A0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11500185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455706CF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DF06D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D1595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1BB90" w14:textId="77777777" w:rsidR="00302CE6" w:rsidRPr="00DF06DC" w:rsidRDefault="00302CE6" w:rsidP="00302CE6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55344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48F803E9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6DBAE1ED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57A2A99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2AC0FFD5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9235676" w14:textId="77777777" w:rsidR="00302CE6" w:rsidRPr="00DF06DC" w:rsidRDefault="00302CE6" w:rsidP="00302CE6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6BB8BCAA" w14:textId="77777777" w:rsidR="00302CE6" w:rsidRPr="00DF06DC" w:rsidRDefault="00302CE6" w:rsidP="00302CE6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292AB0C2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BC4A3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02CE6" w:rsidRPr="00DF06DC" w14:paraId="42B5D18F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B10A006" w14:textId="77777777" w:rsidR="00302CE6" w:rsidRPr="00DF06DC" w:rsidRDefault="00302CE6" w:rsidP="00302CE6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7D7D11B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3"/>
          </w:tcPr>
          <w:p w14:paraId="5D7DEB39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302CE6" w:rsidRPr="00DF06DC" w14:paraId="654A1AEB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4352B59" w14:textId="77777777" w:rsidR="00302CE6" w:rsidRPr="00DF06DC" w:rsidRDefault="00302CE6" w:rsidP="00302CE6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16CCCB5A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A20340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676399FF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7317AD1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6E593DC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0A4BC82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AE0BBB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8F2CE3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1B9B13F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BD17AE1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E63DE09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849D703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3CA5C77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2CE6" w:rsidRPr="00DF06DC" w14:paraId="5F907294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66F79378" w14:textId="77777777" w:rsidR="00302CE6" w:rsidRPr="00DF06DC" w:rsidRDefault="00302CE6" w:rsidP="00302CE6">
            <w:pPr>
              <w:spacing w:line="228" w:lineRule="auto"/>
              <w:ind w:left="160" w:right="-9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DF06DC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42E1443A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703328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0B6F7A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540" w:type="pct"/>
            <w:shd w:val="clear" w:color="auto" w:fill="auto"/>
          </w:tcPr>
          <w:p w14:paraId="7647B6D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ECCB2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5C3F9A1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080F0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43350D6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550196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</w:tcPr>
          <w:p w14:paraId="4CEBA7B0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78CDCE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4203A58B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20F2A99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8614633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6CED06B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71E7410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6573F7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C2A6DC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32C34CC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09665414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5B4438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302CE6" w:rsidRPr="00DF06DC" w14:paraId="5BC4541D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388895B" w14:textId="77777777" w:rsidR="00302CE6" w:rsidRPr="00DF06DC" w:rsidRDefault="00302CE6" w:rsidP="00302CE6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80A4FFB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EAB4DE9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3CD8DBE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66791B49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4F18AEB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0F36B3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565C4F3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C41642F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3AD567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5BDB37B2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3F49C7B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A23D4F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2BAE60C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2CE6" w:rsidRPr="00DF06DC" w14:paraId="3990897F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5DBCCDB" w14:textId="77777777" w:rsidR="00302CE6" w:rsidRPr="00DF06DC" w:rsidRDefault="00302CE6" w:rsidP="00302CE6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C4EABC0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11FB572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880C84F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1F9135C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0C8B3D0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EA705F5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89C6835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356C22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2630040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B0D65E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C0C044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40DB139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5C54BAD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2CE6" w:rsidRPr="00DF06DC" w14:paraId="73D18620" w14:textId="77777777" w:rsidTr="000E0A0A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78F79A3C" w14:textId="77777777" w:rsidR="00302CE6" w:rsidRPr="00DF06DC" w:rsidRDefault="00302CE6" w:rsidP="00302CE6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4DE4EC7A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250E7C0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4D78C03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C233211" w14:textId="77777777" w:rsidR="00302CE6" w:rsidRPr="00DF06DC" w:rsidRDefault="00302CE6" w:rsidP="0030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D44B45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6FC7DC6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15F30FC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1BE71E2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  <w:p w14:paraId="0C7D43A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C99CE1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38503F3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0F5842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5DC98C6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ADDC962" w14:textId="77777777" w:rsidR="00302CE6" w:rsidRPr="00DF06DC" w:rsidRDefault="00302CE6" w:rsidP="00302C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838C5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66ABDA57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69E43BA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302CE6" w:rsidRPr="00DF06DC" w14:paraId="5ED3AB58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813819F" w14:textId="77777777" w:rsidR="00302CE6" w:rsidRPr="00DF06DC" w:rsidRDefault="00302CE6" w:rsidP="00302CE6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2F607E50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3DA9CD4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4BF3BB9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762DF5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771F73E8" w14:textId="77777777" w:rsidR="00302CE6" w:rsidRPr="00DF06DC" w:rsidRDefault="00302CE6" w:rsidP="00302CE6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CAE80E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1D94981B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89C0A64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45477C37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275144F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098FBBB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7FE1764" w14:textId="77777777" w:rsidR="00302CE6" w:rsidRPr="00DF06DC" w:rsidRDefault="00302CE6" w:rsidP="00302C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9D424B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5A91E5C2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2A283CC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64B0C7C7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CED188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302CE6" w:rsidRPr="00DF06DC" w14:paraId="4FB976A3" w14:textId="77777777" w:rsidTr="000E0A0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9612BCD" w14:textId="77777777" w:rsidR="00302CE6" w:rsidRPr="00DF06DC" w:rsidRDefault="00302CE6" w:rsidP="00302CE6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9" w:type="pct"/>
            <w:gridSpan w:val="2"/>
          </w:tcPr>
          <w:p w14:paraId="1FDA59B3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6AFF62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7784077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0633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388BD561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85C93F" w14:textId="77777777" w:rsidR="00302CE6" w:rsidRPr="00DF06DC" w:rsidRDefault="00302CE6" w:rsidP="00302CE6">
            <w:pPr>
              <w:tabs>
                <w:tab w:val="clear" w:pos="907"/>
                <w:tab w:val="left" w:pos="600"/>
                <w:tab w:val="decimal" w:pos="968"/>
              </w:tabs>
              <w:spacing w:line="228" w:lineRule="auto"/>
              <w:ind w:left="-43" w:right="-86" w:firstLine="471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2,842,111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2865C04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84CF08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968"/>
              </w:tabs>
              <w:spacing w:line="228" w:lineRule="auto"/>
              <w:ind w:left="-43" w:right="79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2,842,111</w:t>
            </w:r>
          </w:p>
        </w:tc>
        <w:tc>
          <w:tcPr>
            <w:tcW w:w="89" w:type="pct"/>
            <w:vAlign w:val="bottom"/>
          </w:tcPr>
          <w:p w14:paraId="4D074DFB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C477B7D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4D593410" w14:textId="77777777" w:rsidR="00302CE6" w:rsidRPr="00DF06DC" w:rsidRDefault="00302CE6" w:rsidP="00302CE6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722F38DA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8A50AB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E99E522" w14:textId="77777777" w:rsidR="00302CE6" w:rsidRPr="00DF06DC" w:rsidRDefault="00302CE6" w:rsidP="00302CE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0F7EF1E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786"/>
              </w:tabs>
              <w:spacing w:line="228" w:lineRule="auto"/>
              <w:ind w:left="-43" w:right="-86" w:firstLine="109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2,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888,861</w:t>
            </w:r>
          </w:p>
        </w:tc>
        <w:tc>
          <w:tcPr>
            <w:tcW w:w="89" w:type="pct"/>
            <w:vAlign w:val="bottom"/>
          </w:tcPr>
          <w:p w14:paraId="029D1A5C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6008E155" w14:textId="77777777" w:rsidR="00302CE6" w:rsidRPr="00DF06DC" w:rsidRDefault="00302CE6" w:rsidP="00302CE6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2,</w:t>
            </w:r>
            <w:r w:rsidRPr="00DF06DC">
              <w:rPr>
                <w:rFonts w:asciiTheme="majorBidi" w:hAnsiTheme="majorBidi" w:cstheme="majorBidi"/>
                <w:sz w:val="26"/>
                <w:szCs w:val="26"/>
              </w:rPr>
              <w:t>888,861</w:t>
            </w:r>
          </w:p>
        </w:tc>
      </w:tr>
    </w:tbl>
    <w:p w14:paraId="6598377B" w14:textId="38D93182" w:rsidR="00460AF7" w:rsidRPr="00DF06DC" w:rsidRDefault="00460AF7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61529" w14:textId="3D80C17E" w:rsidR="00AD2544" w:rsidRDefault="00AD2544" w:rsidP="00AE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BE43B" w14:textId="04BF5CAA" w:rsidR="004D57B9" w:rsidRDefault="004D57B9" w:rsidP="00AE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2A632" w14:textId="77777777" w:rsidR="004D57B9" w:rsidRPr="00DF06DC" w:rsidRDefault="004D57B9" w:rsidP="00AE0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540" w:tblpY="39"/>
        <w:tblW w:w="4948" w:type="pct"/>
        <w:tblLayout w:type="fixed"/>
        <w:tblLook w:val="04A0" w:firstRow="1" w:lastRow="0" w:firstColumn="1" w:lastColumn="0" w:noHBand="0" w:noVBand="1"/>
      </w:tblPr>
      <w:tblGrid>
        <w:gridCol w:w="2518"/>
        <w:gridCol w:w="200"/>
        <w:gridCol w:w="37"/>
        <w:gridCol w:w="1565"/>
        <w:gridCol w:w="1981"/>
        <w:gridCol w:w="1707"/>
        <w:gridCol w:w="6"/>
        <w:gridCol w:w="1263"/>
        <w:gridCol w:w="268"/>
        <w:gridCol w:w="1171"/>
        <w:gridCol w:w="271"/>
        <w:gridCol w:w="1168"/>
        <w:gridCol w:w="271"/>
        <w:gridCol w:w="1171"/>
        <w:gridCol w:w="268"/>
        <w:gridCol w:w="1531"/>
        <w:gridCol w:w="9"/>
      </w:tblGrid>
      <w:tr w:rsidR="00460AF7" w:rsidRPr="00DF06DC" w14:paraId="3A2F735B" w14:textId="77777777" w:rsidTr="004D57B9">
        <w:trPr>
          <w:trHeight w:val="261"/>
        </w:trPr>
        <w:tc>
          <w:tcPr>
            <w:tcW w:w="817" w:type="pct"/>
            <w:shd w:val="clear" w:color="auto" w:fill="auto"/>
            <w:vAlign w:val="bottom"/>
          </w:tcPr>
          <w:p w14:paraId="70C8BE30" w14:textId="77777777" w:rsidR="00460AF7" w:rsidRPr="00DF06DC" w:rsidRDefault="00460AF7" w:rsidP="004D57B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7" w:type="pct"/>
            <w:gridSpan w:val="2"/>
            <w:vAlign w:val="bottom"/>
          </w:tcPr>
          <w:p w14:paraId="603523C8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106" w:type="pct"/>
            <w:gridSpan w:val="14"/>
            <w:vAlign w:val="bottom"/>
          </w:tcPr>
          <w:p w14:paraId="71AAA2AB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F06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60AF7" w:rsidRPr="00DF06DC" w14:paraId="793B21CC" w14:textId="77777777" w:rsidTr="004D57B9">
        <w:trPr>
          <w:trHeight w:val="261"/>
        </w:trPr>
        <w:tc>
          <w:tcPr>
            <w:tcW w:w="817" w:type="pct"/>
            <w:shd w:val="clear" w:color="auto" w:fill="auto"/>
            <w:vAlign w:val="bottom"/>
          </w:tcPr>
          <w:p w14:paraId="49694000" w14:textId="77777777" w:rsidR="00460AF7" w:rsidRPr="00DF06DC" w:rsidRDefault="00460AF7" w:rsidP="004D57B9">
            <w:pPr>
              <w:spacing w:line="228" w:lineRule="auto"/>
              <w:ind w:left="457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7" w:type="pct"/>
            <w:gridSpan w:val="2"/>
            <w:vAlign w:val="bottom"/>
          </w:tcPr>
          <w:p w14:paraId="65C926F3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117" w:type="pct"/>
            <w:gridSpan w:val="5"/>
            <w:vAlign w:val="bottom"/>
          </w:tcPr>
          <w:p w14:paraId="70E82825" w14:textId="77777777" w:rsidR="00460AF7" w:rsidRPr="00DF06DC" w:rsidRDefault="00460AF7" w:rsidP="004D57B9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7" w:type="pct"/>
          </w:tcPr>
          <w:p w14:paraId="1558F48D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2" w:type="pct"/>
            <w:gridSpan w:val="8"/>
            <w:tcBorders>
              <w:bottom w:val="single" w:sz="4" w:space="0" w:color="auto"/>
            </w:tcBorders>
            <w:vAlign w:val="bottom"/>
          </w:tcPr>
          <w:p w14:paraId="10AA8849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60AF7" w:rsidRPr="00DF06DC" w14:paraId="7F8C8A52" w14:textId="77777777" w:rsidTr="004D57B9">
        <w:trPr>
          <w:gridAfter w:val="1"/>
          <w:wAfter w:w="3" w:type="pct"/>
          <w:trHeight w:val="261"/>
        </w:trPr>
        <w:tc>
          <w:tcPr>
            <w:tcW w:w="882" w:type="pct"/>
            <w:gridSpan w:val="2"/>
            <w:shd w:val="clear" w:color="auto" w:fill="auto"/>
            <w:vAlign w:val="bottom"/>
          </w:tcPr>
          <w:p w14:paraId="6C8C81AC" w14:textId="77777777" w:rsidR="00460AF7" w:rsidRPr="00DF06DC" w:rsidRDefault="00460AF7" w:rsidP="00D22AB7">
            <w:pPr>
              <w:pStyle w:val="acctfourfigures"/>
              <w:tabs>
                <w:tab w:val="clear" w:pos="765"/>
              </w:tabs>
              <w:spacing w:line="228" w:lineRule="auto"/>
              <w:ind w:left="250" w:right="-142" w:firstLine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520" w:type="pct"/>
            <w:gridSpan w:val="2"/>
            <w:tcBorders>
              <w:top w:val="single" w:sz="4" w:space="0" w:color="auto"/>
            </w:tcBorders>
            <w:vAlign w:val="bottom"/>
          </w:tcPr>
          <w:p w14:paraId="65579958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DF06D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2BA87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CD05" w14:textId="77777777" w:rsidR="00460AF7" w:rsidRPr="00DF06DC" w:rsidRDefault="00460AF7" w:rsidP="004D57B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81BF3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7" w:type="pct"/>
          </w:tcPr>
          <w:p w14:paraId="5E54F8AA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CD48538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0007B207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79" w:type="pct"/>
            <w:tcBorders>
              <w:top w:val="single" w:sz="4" w:space="0" w:color="auto"/>
            </w:tcBorders>
            <w:vAlign w:val="bottom"/>
          </w:tcPr>
          <w:p w14:paraId="4245739C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7D7102EF" w14:textId="77777777" w:rsidR="00460AF7" w:rsidRPr="00DF06DC" w:rsidRDefault="00460AF7" w:rsidP="004D57B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38A7B70" w14:textId="77777777" w:rsidR="00460AF7" w:rsidRPr="00DF06DC" w:rsidRDefault="00460AF7" w:rsidP="004D57B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22AE7831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B70F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60AF7" w:rsidRPr="00DF06DC" w14:paraId="6CB9AAEC" w14:textId="77777777" w:rsidTr="004D57B9">
        <w:trPr>
          <w:trHeight w:val="261"/>
        </w:trPr>
        <w:tc>
          <w:tcPr>
            <w:tcW w:w="817" w:type="pct"/>
            <w:shd w:val="clear" w:color="auto" w:fill="auto"/>
          </w:tcPr>
          <w:p w14:paraId="4DA35DC1" w14:textId="77777777" w:rsidR="00460AF7" w:rsidRPr="00DF06DC" w:rsidRDefault="00460AF7" w:rsidP="004D57B9">
            <w:pPr>
              <w:spacing w:line="228" w:lineRule="auto"/>
              <w:ind w:left="457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7" w:type="pct"/>
            <w:gridSpan w:val="2"/>
          </w:tcPr>
          <w:p w14:paraId="0F509998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106" w:type="pct"/>
            <w:gridSpan w:val="14"/>
          </w:tcPr>
          <w:p w14:paraId="222125F3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460AF7" w:rsidRPr="00DF06DC" w14:paraId="448EF6C6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</w:tcPr>
          <w:p w14:paraId="29DF2329" w14:textId="77777777" w:rsidR="00460AF7" w:rsidRPr="00DF06DC" w:rsidRDefault="00460AF7" w:rsidP="00D22AB7">
            <w:pPr>
              <w:tabs>
                <w:tab w:val="clear" w:pos="454"/>
                <w:tab w:val="clear" w:pos="680"/>
                <w:tab w:val="left" w:pos="700"/>
              </w:tabs>
              <w:spacing w:line="228" w:lineRule="auto"/>
              <w:ind w:left="250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7" w:type="pct"/>
            <w:gridSpan w:val="2"/>
          </w:tcPr>
          <w:p w14:paraId="7054A672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</w:tcPr>
          <w:p w14:paraId="7A825959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" w:type="pct"/>
            <w:shd w:val="clear" w:color="auto" w:fill="auto"/>
          </w:tcPr>
          <w:p w14:paraId="75AAA7EF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6" w:type="pct"/>
            <w:gridSpan w:val="2"/>
            <w:shd w:val="clear" w:color="auto" w:fill="auto"/>
          </w:tcPr>
          <w:p w14:paraId="2EF97EBA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0" w:type="pct"/>
            <w:shd w:val="clear" w:color="auto" w:fill="auto"/>
          </w:tcPr>
          <w:p w14:paraId="347F65A3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66ADD4F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14:paraId="1CB8D0EE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7933FAE5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9" w:type="pct"/>
          </w:tcPr>
          <w:p w14:paraId="5A2D2B7C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1EA1D79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0" w:type="pct"/>
          </w:tcPr>
          <w:p w14:paraId="5D79743C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76D145D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4EB30335" w14:textId="77777777" w:rsidR="00460AF7" w:rsidRPr="00DF06DC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06CD" w:rsidRPr="00DF06DC" w14:paraId="435477F1" w14:textId="77777777" w:rsidTr="004D57B9">
        <w:trPr>
          <w:gridAfter w:val="1"/>
          <w:wAfter w:w="3" w:type="pct"/>
          <w:trHeight w:val="70"/>
        </w:trPr>
        <w:tc>
          <w:tcPr>
            <w:tcW w:w="817" w:type="pct"/>
            <w:shd w:val="clear" w:color="auto" w:fill="auto"/>
          </w:tcPr>
          <w:p w14:paraId="3B9DE0B2" w14:textId="77777777" w:rsidR="008879D3" w:rsidRPr="00DF06DC" w:rsidRDefault="008879D3" w:rsidP="004D57B9">
            <w:pPr>
              <w:spacing w:line="228" w:lineRule="auto"/>
              <w:ind w:left="457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7" w:type="pct"/>
            <w:gridSpan w:val="2"/>
          </w:tcPr>
          <w:p w14:paraId="32C1F38B" w14:textId="77777777" w:rsidR="008879D3" w:rsidRPr="00DF06DC" w:rsidRDefault="008879D3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</w:tcPr>
          <w:p w14:paraId="22CF2AF7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DE08" w14:textId="00B00B1E" w:rsidR="008879D3" w:rsidRPr="004D57B9" w:rsidRDefault="008879D3" w:rsidP="004D57B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CA73903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5ABE22" w14:textId="3643345C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56" w:type="pct"/>
            <w:gridSpan w:val="2"/>
            <w:shd w:val="clear" w:color="auto" w:fill="auto"/>
          </w:tcPr>
          <w:p w14:paraId="4B3C6DA3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63D0767" w14:textId="4579381D" w:rsidR="008879D3" w:rsidRPr="004D57B9" w:rsidRDefault="009557F5" w:rsidP="004D57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51,051,559</w:t>
            </w:r>
          </w:p>
        </w:tc>
        <w:tc>
          <w:tcPr>
            <w:tcW w:w="410" w:type="pct"/>
            <w:shd w:val="clear" w:color="auto" w:fill="auto"/>
          </w:tcPr>
          <w:p w14:paraId="0022C0E0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51C738" w14:textId="2683EF58" w:rsidR="008879D3" w:rsidRPr="004D57B9" w:rsidRDefault="009557F5" w:rsidP="000E267D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51,051,559</w:t>
            </w:r>
          </w:p>
        </w:tc>
        <w:tc>
          <w:tcPr>
            <w:tcW w:w="87" w:type="pct"/>
          </w:tcPr>
          <w:p w14:paraId="62549026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5E2AF933" w14:textId="77777777" w:rsidR="008879D3" w:rsidRPr="004D57B9" w:rsidRDefault="008879D3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2AF5B8" w14:textId="70E0E022" w:rsidR="008879D3" w:rsidRPr="004D57B9" w:rsidRDefault="008879D3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48216D9C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</w:tcPr>
          <w:p w14:paraId="7E035A34" w14:textId="77777777" w:rsidR="009557F5" w:rsidRPr="004D57B9" w:rsidRDefault="009557F5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76C460" w14:textId="192144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78587462" w14:textId="77777777" w:rsidR="008879D3" w:rsidRPr="004D57B9" w:rsidRDefault="008879D3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2C4C57E8" w14:textId="77777777" w:rsidR="009557F5" w:rsidRPr="004D57B9" w:rsidRDefault="009557F5" w:rsidP="004D57B9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75C7D0" w14:textId="07EC7D33" w:rsidR="008879D3" w:rsidRPr="004D57B9" w:rsidRDefault="009557F5" w:rsidP="00D22AB7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  <w:tc>
          <w:tcPr>
            <w:tcW w:w="87" w:type="pct"/>
            <w:vAlign w:val="bottom"/>
          </w:tcPr>
          <w:p w14:paraId="657F6C46" w14:textId="77777777" w:rsidR="008879D3" w:rsidRPr="004D57B9" w:rsidRDefault="008879D3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1864FE4D" w14:textId="77777777" w:rsidR="009557F5" w:rsidRPr="004D57B9" w:rsidRDefault="009557F5" w:rsidP="004D57B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69A10E" w14:textId="086CEC93" w:rsidR="008879D3" w:rsidRPr="004D57B9" w:rsidRDefault="009557F5" w:rsidP="004D57B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</w:tr>
      <w:tr w:rsidR="00F606CD" w:rsidRPr="00DF06DC" w14:paraId="42B24192" w14:textId="77777777" w:rsidTr="004D57B9">
        <w:trPr>
          <w:gridAfter w:val="1"/>
          <w:wAfter w:w="3" w:type="pct"/>
          <w:trHeight w:val="70"/>
        </w:trPr>
        <w:tc>
          <w:tcPr>
            <w:tcW w:w="817" w:type="pct"/>
            <w:shd w:val="clear" w:color="auto" w:fill="auto"/>
          </w:tcPr>
          <w:p w14:paraId="1A8A3AEF" w14:textId="77777777" w:rsidR="008879D3" w:rsidRPr="00DF06DC" w:rsidRDefault="008879D3" w:rsidP="004D57B9">
            <w:pPr>
              <w:spacing w:line="228" w:lineRule="auto"/>
              <w:ind w:left="457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DF06DC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7" w:type="pct"/>
            <w:gridSpan w:val="2"/>
          </w:tcPr>
          <w:p w14:paraId="4403A942" w14:textId="77777777" w:rsidR="008879D3" w:rsidRPr="00DF06DC" w:rsidRDefault="008879D3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</w:tcPr>
          <w:p w14:paraId="4630146A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8118EC" w14:textId="3D8BF3C2" w:rsidR="008879D3" w:rsidRPr="004D57B9" w:rsidRDefault="008879D3" w:rsidP="00D22AB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643" w:type="pct"/>
            <w:shd w:val="clear" w:color="auto" w:fill="auto"/>
          </w:tcPr>
          <w:p w14:paraId="3D133DBB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97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A60EAC" w14:textId="26340A20" w:rsidR="008879D3" w:rsidRPr="004D57B9" w:rsidRDefault="008879D3" w:rsidP="00D22AB7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56" w:type="pct"/>
            <w:gridSpan w:val="2"/>
            <w:shd w:val="clear" w:color="auto" w:fill="auto"/>
          </w:tcPr>
          <w:p w14:paraId="35752346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8D9668" w14:textId="69D7105D" w:rsidR="008879D3" w:rsidRPr="004D57B9" w:rsidRDefault="008879D3" w:rsidP="004D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0" w:type="pct"/>
            <w:shd w:val="clear" w:color="auto" w:fill="auto"/>
          </w:tcPr>
          <w:p w14:paraId="7A9BBB1D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CFD6EB" w14:textId="7FEFAB3D" w:rsidR="008879D3" w:rsidRPr="004D57B9" w:rsidRDefault="008879D3" w:rsidP="004D57B9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7" w:type="pct"/>
          </w:tcPr>
          <w:p w14:paraId="3974DC9F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45BE30B3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40A524" w14:textId="2C5F263C" w:rsidR="008879D3" w:rsidRPr="004D57B9" w:rsidRDefault="008879D3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1904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20C26B3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</w:tcPr>
          <w:p w14:paraId="594A9227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58BF3" w14:textId="1CD5D184" w:rsidR="008879D3" w:rsidRPr="004D57B9" w:rsidRDefault="008879D3" w:rsidP="004D57B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8" w:type="pct"/>
            <w:vAlign w:val="bottom"/>
          </w:tcPr>
          <w:p w14:paraId="3C46CAE9" w14:textId="77777777" w:rsidR="008879D3" w:rsidRPr="004D57B9" w:rsidRDefault="008879D3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51D36548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31A20" w14:textId="35E15B11" w:rsidR="008879D3" w:rsidRPr="004D57B9" w:rsidRDefault="008879D3" w:rsidP="004D57B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5D6DEA0E" w14:textId="77777777" w:rsidR="008879D3" w:rsidRPr="004D57B9" w:rsidRDefault="008879D3" w:rsidP="004D57B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216F61D6" w14:textId="77777777" w:rsidR="008879D3" w:rsidRPr="004D57B9" w:rsidRDefault="008879D3" w:rsidP="004D57B9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B91046" w14:textId="49090D3B" w:rsidR="008879D3" w:rsidRPr="004D57B9" w:rsidRDefault="008879D3" w:rsidP="004D57B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460AF7" w:rsidRPr="00DF06DC" w14:paraId="7F269037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</w:tcPr>
          <w:p w14:paraId="4B8A4658" w14:textId="77777777" w:rsidR="00460AF7" w:rsidRPr="00DF06DC" w:rsidRDefault="00460AF7" w:rsidP="004D57B9">
            <w:pPr>
              <w:spacing w:line="228" w:lineRule="auto"/>
              <w:ind w:left="457" w:hanging="180"/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77" w:type="pct"/>
            <w:gridSpan w:val="2"/>
          </w:tcPr>
          <w:p w14:paraId="12B982AD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508" w:type="pct"/>
            <w:vAlign w:val="bottom"/>
          </w:tcPr>
          <w:p w14:paraId="71D6DF1E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5B3A6B8C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gridSpan w:val="2"/>
            <w:shd w:val="clear" w:color="auto" w:fill="auto"/>
            <w:vAlign w:val="bottom"/>
          </w:tcPr>
          <w:p w14:paraId="6B3CB831" w14:textId="77777777" w:rsidR="00460AF7" w:rsidRPr="004D57B9" w:rsidRDefault="00460AF7" w:rsidP="004D57B9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137323F1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3369D02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21322201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1B4F56C2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vAlign w:val="bottom"/>
          </w:tcPr>
          <w:p w14:paraId="4DC01483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5CDFBCBB" w14:textId="77777777" w:rsidR="00460AF7" w:rsidRPr="004D57B9" w:rsidRDefault="00460AF7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0E58354B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69012C2D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D08A172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AF7" w:rsidRPr="00DF06DC" w14:paraId="0C820817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</w:tcPr>
          <w:p w14:paraId="05778D4A" w14:textId="77777777" w:rsidR="00460AF7" w:rsidRPr="00DF06DC" w:rsidRDefault="00460AF7" w:rsidP="004D57B9">
            <w:pPr>
              <w:spacing w:line="228" w:lineRule="auto"/>
              <w:ind w:left="457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7" w:type="pct"/>
            <w:gridSpan w:val="2"/>
          </w:tcPr>
          <w:p w14:paraId="5673F45F" w14:textId="77777777" w:rsidR="00460AF7" w:rsidRPr="00DF06DC" w:rsidRDefault="00460A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  <w:vAlign w:val="bottom"/>
          </w:tcPr>
          <w:p w14:paraId="3972CBF6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40761FB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" w:type="pct"/>
            <w:gridSpan w:val="2"/>
            <w:shd w:val="clear" w:color="auto" w:fill="auto"/>
            <w:vAlign w:val="bottom"/>
          </w:tcPr>
          <w:p w14:paraId="2A4683D8" w14:textId="77777777" w:rsidR="00460AF7" w:rsidRPr="004D57B9" w:rsidRDefault="00460AF7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0" w:type="pct"/>
            <w:shd w:val="clear" w:color="auto" w:fill="auto"/>
            <w:vAlign w:val="bottom"/>
          </w:tcPr>
          <w:p w14:paraId="6E3CCF01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DDE5BE4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4677FD7D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04447F14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vAlign w:val="bottom"/>
          </w:tcPr>
          <w:p w14:paraId="52CBCD80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6F9779EB" w14:textId="77777777" w:rsidR="00460AF7" w:rsidRPr="004D57B9" w:rsidRDefault="00460AF7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212D2515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5BF46215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9639619" w14:textId="77777777" w:rsidR="00460AF7" w:rsidRPr="004D57B9" w:rsidRDefault="00460AF7" w:rsidP="004D57B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06CD" w:rsidRPr="00DF06DC" w14:paraId="1C5C305C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</w:tcPr>
          <w:p w14:paraId="737D0703" w14:textId="77777777" w:rsidR="00955FF7" w:rsidRPr="00DF06DC" w:rsidRDefault="00955FF7" w:rsidP="004D57B9">
            <w:pPr>
              <w:spacing w:line="228" w:lineRule="auto"/>
              <w:ind w:left="457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77" w:type="pct"/>
            <w:gridSpan w:val="2"/>
          </w:tcPr>
          <w:p w14:paraId="1E82E1D2" w14:textId="77777777" w:rsidR="00955FF7" w:rsidRPr="00DF06DC" w:rsidRDefault="00955FF7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</w:tcPr>
          <w:p w14:paraId="409B6D95" w14:textId="77777777" w:rsidR="00955FF7" w:rsidRPr="004D57B9" w:rsidRDefault="00955FF7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C7B4EA" w14:textId="77777777" w:rsidR="00955FF7" w:rsidRPr="004D57B9" w:rsidRDefault="00955FF7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E0624" w14:textId="797428EE" w:rsidR="00955FF7" w:rsidRPr="004D57B9" w:rsidRDefault="00955FF7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78532DF1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165D94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DE462F" w14:textId="3710C750" w:rsidR="00955FF7" w:rsidRPr="004D57B9" w:rsidRDefault="00955FF7" w:rsidP="004D57B9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56" w:type="pct"/>
            <w:gridSpan w:val="2"/>
            <w:shd w:val="clear" w:color="auto" w:fill="auto"/>
          </w:tcPr>
          <w:p w14:paraId="19BB2C05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947B22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3727E7" w14:textId="27448D7C" w:rsidR="00955FF7" w:rsidRPr="004D57B9" w:rsidRDefault="00955FF7" w:rsidP="004D57B9">
            <w:pPr>
              <w:tabs>
                <w:tab w:val="decimal" w:pos="595"/>
              </w:tabs>
              <w:spacing w:line="228" w:lineRule="auto"/>
              <w:ind w:left="-43" w:right="-86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410" w:type="pct"/>
            <w:shd w:val="clear" w:color="auto" w:fill="auto"/>
          </w:tcPr>
          <w:p w14:paraId="0BF4A87D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F0801A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2B6EA" w14:textId="7C6F443A" w:rsidR="00955FF7" w:rsidRPr="004D57B9" w:rsidRDefault="00955FF7" w:rsidP="000E267D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7" w:type="pct"/>
            <w:vAlign w:val="bottom"/>
          </w:tcPr>
          <w:p w14:paraId="403006D3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53995CA8" w14:textId="77777777" w:rsidR="00955FF7" w:rsidRPr="004D57B9" w:rsidRDefault="00955FF7" w:rsidP="004D57B9">
            <w:pPr>
              <w:pStyle w:val="acctfourfigures"/>
              <w:tabs>
                <w:tab w:val="clear" w:pos="765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846EF9" w14:textId="77777777" w:rsidR="00955FF7" w:rsidRPr="004D57B9" w:rsidRDefault="00955FF7" w:rsidP="004D57B9">
            <w:pPr>
              <w:pStyle w:val="acctfourfigures"/>
              <w:tabs>
                <w:tab w:val="clear" w:pos="765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82A200" w14:textId="1CA22D69" w:rsidR="00955FF7" w:rsidRPr="004D57B9" w:rsidRDefault="00955FF7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678D8934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</w:tcPr>
          <w:p w14:paraId="14B4DEA7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CE6769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D57A5D" w14:textId="7E621091" w:rsidR="00955FF7" w:rsidRPr="004D57B9" w:rsidRDefault="00955FF7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07C41FE6" w14:textId="77777777" w:rsidR="00955FF7" w:rsidRPr="004D57B9" w:rsidRDefault="00955FF7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13227A66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19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BE47F0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19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8736E" w14:textId="1ADA9476" w:rsidR="00955FF7" w:rsidRPr="004D57B9" w:rsidRDefault="00955FF7" w:rsidP="004D57B9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8,810,184 </w:t>
            </w:r>
          </w:p>
        </w:tc>
        <w:tc>
          <w:tcPr>
            <w:tcW w:w="87" w:type="pct"/>
            <w:vAlign w:val="bottom"/>
          </w:tcPr>
          <w:p w14:paraId="0140F145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4E7E3747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1B7269" w14:textId="77777777" w:rsidR="00955FF7" w:rsidRPr="004D57B9" w:rsidRDefault="00955FF7" w:rsidP="004D57B9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74A149" w14:textId="47011B42" w:rsidR="00955FF7" w:rsidRPr="004D57B9" w:rsidRDefault="00955FF7" w:rsidP="004D57B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5F2DD8" w:rsidRPr="00DF06DC" w14:paraId="74056DC3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</w:tcPr>
          <w:p w14:paraId="17B7F94D" w14:textId="77777777" w:rsidR="005F2DD8" w:rsidRPr="00DF06DC" w:rsidRDefault="005F2DD8" w:rsidP="004D57B9">
            <w:pPr>
              <w:spacing w:line="228" w:lineRule="auto"/>
              <w:ind w:left="457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DF06DC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77" w:type="pct"/>
            <w:gridSpan w:val="2"/>
          </w:tcPr>
          <w:p w14:paraId="07E3BFD4" w14:textId="77777777" w:rsidR="005F2DD8" w:rsidRPr="00DF06DC" w:rsidRDefault="005F2DD8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</w:tcPr>
          <w:p w14:paraId="562BD853" w14:textId="77777777" w:rsidR="005F2DD8" w:rsidRPr="004D57B9" w:rsidRDefault="005F2DD8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42D05D" w14:textId="6B16C01E" w:rsidR="005F2DD8" w:rsidRPr="004D57B9" w:rsidRDefault="005F2DD8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94065A6" w14:textId="258D0C1D" w:rsidR="005F2DD8" w:rsidRPr="004D57B9" w:rsidRDefault="005F2DD8" w:rsidP="00D22AB7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56" w:type="pct"/>
            <w:gridSpan w:val="2"/>
            <w:shd w:val="clear" w:color="auto" w:fill="auto"/>
          </w:tcPr>
          <w:p w14:paraId="0D4742BC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887C00" w14:textId="01D7DCB3" w:rsidR="005F2DD8" w:rsidRPr="004D57B9" w:rsidRDefault="005F2DD8" w:rsidP="00E779DC">
            <w:pPr>
              <w:tabs>
                <w:tab w:val="decimal" w:pos="595"/>
              </w:tabs>
              <w:spacing w:line="228" w:lineRule="auto"/>
              <w:ind w:left="-43" w:right="-86" w:firstLine="28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0555EE" w:rsidRPr="004D57B9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4D57B9">
              <w:rPr>
                <w:rFonts w:asciiTheme="majorBidi" w:hAnsiTheme="majorBidi" w:cstheme="majorBidi"/>
                <w:sz w:val="26"/>
                <w:szCs w:val="26"/>
              </w:rPr>
              <w:t>,299</w:t>
            </w:r>
          </w:p>
        </w:tc>
        <w:tc>
          <w:tcPr>
            <w:tcW w:w="410" w:type="pct"/>
            <w:shd w:val="clear" w:color="auto" w:fill="auto"/>
          </w:tcPr>
          <w:p w14:paraId="4989D913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09FF04" w14:textId="48597B61" w:rsidR="005F2DD8" w:rsidRPr="004D57B9" w:rsidRDefault="005F2DD8" w:rsidP="004D57B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51,</w:t>
            </w:r>
            <w:r w:rsidR="000555EE" w:rsidRPr="004D57B9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4D57B9">
              <w:rPr>
                <w:rFonts w:asciiTheme="majorBidi" w:hAnsiTheme="majorBidi" w:cstheme="majorBidi"/>
                <w:sz w:val="26"/>
                <w:szCs w:val="26"/>
              </w:rPr>
              <w:t>,688</w:t>
            </w:r>
          </w:p>
        </w:tc>
        <w:tc>
          <w:tcPr>
            <w:tcW w:w="87" w:type="pct"/>
            <w:vAlign w:val="bottom"/>
          </w:tcPr>
          <w:p w14:paraId="23890F53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26B72719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1DB8F2" w14:textId="5B63A0DA" w:rsidR="005F2DD8" w:rsidRPr="004D57B9" w:rsidRDefault="005F2DD8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B4CF4ED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</w:tcPr>
          <w:p w14:paraId="6F290856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5D2035" w14:textId="1431D051" w:rsidR="005F2DD8" w:rsidRPr="004D57B9" w:rsidRDefault="005F2DD8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9A971AF" w14:textId="77777777" w:rsidR="005F2DD8" w:rsidRPr="004D57B9" w:rsidRDefault="005F2DD8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780F5646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7B3E02" w14:textId="314A68D7" w:rsidR="005F2DD8" w:rsidRPr="004D57B9" w:rsidRDefault="004D57B9" w:rsidP="004D57B9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7" w:type="pct"/>
            <w:vAlign w:val="bottom"/>
          </w:tcPr>
          <w:p w14:paraId="1706C119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3C52E269" w14:textId="77777777" w:rsidR="005F2DD8" w:rsidRPr="004D57B9" w:rsidRDefault="005F2DD8" w:rsidP="004D57B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2AA4E9" w14:textId="12AEE5E2" w:rsidR="005F2DD8" w:rsidRPr="004D57B9" w:rsidRDefault="004D57B9" w:rsidP="004D57B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F606CD" w:rsidRPr="00DF06DC" w14:paraId="77C35ABE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</w:tcPr>
          <w:p w14:paraId="0217999B" w14:textId="6C22DC36" w:rsidR="00FD1A16" w:rsidRPr="00DF06DC" w:rsidRDefault="00FD1A16" w:rsidP="004D57B9">
            <w:pPr>
              <w:spacing w:line="228" w:lineRule="auto"/>
              <w:ind w:left="457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7" w:type="pct"/>
            <w:gridSpan w:val="2"/>
          </w:tcPr>
          <w:p w14:paraId="5E6C7F7C" w14:textId="77777777" w:rsidR="00FD1A16" w:rsidRPr="00DF06DC" w:rsidRDefault="00FD1A16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</w:tcPr>
          <w:p w14:paraId="10B8C344" w14:textId="77777777" w:rsidR="00FD1A16" w:rsidRPr="004D57B9" w:rsidRDefault="00FD1A16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63B063" w14:textId="1B27CDEA" w:rsidR="00FD1A16" w:rsidRPr="004D57B9" w:rsidRDefault="00FD1A16" w:rsidP="00D22AB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EBF5AF4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728582" w14:textId="4E1122A0" w:rsidR="00FD1A16" w:rsidRPr="004D57B9" w:rsidRDefault="00FD1A16" w:rsidP="004D57B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56" w:type="pct"/>
            <w:gridSpan w:val="2"/>
            <w:shd w:val="clear" w:color="auto" w:fill="auto"/>
          </w:tcPr>
          <w:p w14:paraId="02AC87E2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1326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7880E7" w14:textId="0723C796" w:rsidR="00FD1A16" w:rsidRPr="004D57B9" w:rsidRDefault="00FD1A16" w:rsidP="004D57B9">
            <w:pPr>
              <w:pStyle w:val="acctfourfigures"/>
              <w:tabs>
                <w:tab w:val="clear" w:pos="765"/>
                <w:tab w:val="decimal" w:pos="1326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2,917,525</w:t>
            </w:r>
          </w:p>
        </w:tc>
        <w:tc>
          <w:tcPr>
            <w:tcW w:w="410" w:type="pct"/>
            <w:shd w:val="clear" w:color="auto" w:fill="auto"/>
          </w:tcPr>
          <w:p w14:paraId="3948BBE5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F5EBFF" w14:textId="06C7C7CD" w:rsidR="00FD1A16" w:rsidRPr="004D57B9" w:rsidRDefault="00FD1A16" w:rsidP="000E267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2,917,525</w:t>
            </w:r>
          </w:p>
        </w:tc>
        <w:tc>
          <w:tcPr>
            <w:tcW w:w="87" w:type="pct"/>
            <w:vAlign w:val="bottom"/>
          </w:tcPr>
          <w:p w14:paraId="686B5373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3A9F4F5F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D5D5B" w14:textId="0CB4CBFA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6A3728F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</w:tcPr>
          <w:p w14:paraId="0F01EED8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6E8D3A" w14:textId="583490B6" w:rsidR="00FD1A16" w:rsidRPr="004D57B9" w:rsidRDefault="00FD1A16" w:rsidP="004D57B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072CA32B" w14:textId="77777777" w:rsidR="00FD1A16" w:rsidRPr="004D57B9" w:rsidRDefault="00FD1A16" w:rsidP="004D57B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001A0DD2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7C6BD5" w14:textId="0290DD93" w:rsidR="00FD1A16" w:rsidRPr="004D57B9" w:rsidRDefault="00FD1A16" w:rsidP="004D57B9">
            <w:pPr>
              <w:pStyle w:val="acctfourfigures"/>
              <w:tabs>
                <w:tab w:val="clear" w:pos="765"/>
                <w:tab w:val="decimal" w:pos="959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  <w:tc>
          <w:tcPr>
            <w:tcW w:w="87" w:type="pct"/>
            <w:vAlign w:val="bottom"/>
          </w:tcPr>
          <w:p w14:paraId="7E41A198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18D03428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E12E8B" w14:textId="066DACCA" w:rsidR="00FD1A16" w:rsidRPr="004D57B9" w:rsidRDefault="00FD1A16" w:rsidP="004D57B9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</w:tr>
      <w:tr w:rsidR="00F606CD" w:rsidRPr="00DF06DC" w14:paraId="659F5374" w14:textId="77777777" w:rsidTr="004D57B9">
        <w:trPr>
          <w:gridAfter w:val="1"/>
          <w:wAfter w:w="3" w:type="pct"/>
          <w:trHeight w:val="261"/>
        </w:trPr>
        <w:tc>
          <w:tcPr>
            <w:tcW w:w="817" w:type="pct"/>
            <w:shd w:val="clear" w:color="auto" w:fill="auto"/>
            <w:vAlign w:val="bottom"/>
          </w:tcPr>
          <w:p w14:paraId="0F50BA12" w14:textId="46AAF75A" w:rsidR="00FD1A16" w:rsidRPr="00DF06DC" w:rsidRDefault="00FD1A16" w:rsidP="004D57B9">
            <w:pPr>
              <w:spacing w:line="228" w:lineRule="auto"/>
              <w:ind w:left="4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7" w:type="pct"/>
            <w:gridSpan w:val="2"/>
          </w:tcPr>
          <w:p w14:paraId="26FEEB21" w14:textId="77777777" w:rsidR="00FD1A16" w:rsidRPr="00DF06DC" w:rsidRDefault="00FD1A16" w:rsidP="004D57B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8" w:type="pct"/>
            <w:vAlign w:val="bottom"/>
          </w:tcPr>
          <w:p w14:paraId="1C8F195F" w14:textId="6877390C" w:rsidR="00FD1A16" w:rsidRPr="004D57B9" w:rsidRDefault="00FD1A16" w:rsidP="00D22AB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643" w:type="pct"/>
            <w:shd w:val="clear" w:color="auto" w:fill="auto"/>
          </w:tcPr>
          <w:p w14:paraId="40D470EE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CD16D2" w14:textId="30FD1FB2" w:rsidR="00FD1A16" w:rsidRPr="004D57B9" w:rsidRDefault="00FD1A16" w:rsidP="00D22AB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79B5C335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F150CE" w14:textId="4D0EB666" w:rsidR="00FD1A16" w:rsidRPr="004D57B9" w:rsidRDefault="00FD1A16" w:rsidP="00D22AB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2" w:type="pct"/>
            <w:gridSpan w:val="2"/>
            <w:shd w:val="clear" w:color="auto" w:fill="auto"/>
          </w:tcPr>
          <w:p w14:paraId="4878417E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B5B27E" w14:textId="487561D4" w:rsidR="00FD1A16" w:rsidRPr="004D57B9" w:rsidRDefault="00FD1A16" w:rsidP="004D57B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7" w:type="pct"/>
            <w:vAlign w:val="bottom"/>
          </w:tcPr>
          <w:p w14:paraId="278D8CCD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7C5F6637" w14:textId="5A36E0CC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72E152B3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9" w:type="pct"/>
            <w:vAlign w:val="bottom"/>
          </w:tcPr>
          <w:p w14:paraId="492E8DA5" w14:textId="065AE9B3" w:rsidR="00FD1A16" w:rsidRPr="004D57B9" w:rsidRDefault="00FD1A16" w:rsidP="00D22AB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8" w:type="pct"/>
            <w:vAlign w:val="bottom"/>
          </w:tcPr>
          <w:p w14:paraId="19FCCD15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bottom"/>
          </w:tcPr>
          <w:p w14:paraId="125465D0" w14:textId="68C4279B" w:rsidR="00FD1A16" w:rsidRPr="004D57B9" w:rsidRDefault="00FD1A16" w:rsidP="00D22AB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4AD2A578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7" w:type="pct"/>
            <w:shd w:val="clear" w:color="auto" w:fill="auto"/>
          </w:tcPr>
          <w:p w14:paraId="48304C43" w14:textId="77777777" w:rsidR="00FD1A16" w:rsidRPr="004D57B9" w:rsidRDefault="00FD1A16" w:rsidP="004D57B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E22BC52" w14:textId="7FEA6FD7" w:rsidR="00FD1A16" w:rsidRPr="004D57B9" w:rsidRDefault="00FD1A16" w:rsidP="004D57B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D57B9">
              <w:rPr>
                <w:rFonts w:asciiTheme="majorBidi" w:hAnsiTheme="majorBidi" w:cstheme="majorBidi"/>
                <w:sz w:val="26"/>
                <w:szCs w:val="26"/>
              </w:rPr>
              <w:t xml:space="preserve">33,611 </w:t>
            </w:r>
          </w:p>
        </w:tc>
      </w:tr>
    </w:tbl>
    <w:p w14:paraId="677F65E3" w14:textId="77777777" w:rsidR="004D57B9" w:rsidRDefault="004D57B9">
      <w:r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460AF7" w:rsidRPr="00DF06DC" w14:paraId="1D8AD842" w14:textId="77777777" w:rsidTr="000E0A0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FB89D24" w14:textId="0B0C0744" w:rsidR="00460AF7" w:rsidRPr="00DF06DC" w:rsidRDefault="00460AF7" w:rsidP="000E0A0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48715E9F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4047CCDC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F06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60AF7" w:rsidRPr="00DF06DC" w14:paraId="6436E45D" w14:textId="77777777" w:rsidTr="000E0A0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729728A0" w14:textId="77777777" w:rsidR="00460AF7" w:rsidRPr="00DF06DC" w:rsidRDefault="00460AF7" w:rsidP="000E0A0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2BFE7B5C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5CCF4E5D" w14:textId="77777777" w:rsidR="00460AF7" w:rsidRPr="00DF06DC" w:rsidRDefault="00460AF7" w:rsidP="000E0A0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06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7FE2CBD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D07182B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60AF7" w:rsidRPr="00DF06DC" w14:paraId="0517EA94" w14:textId="77777777" w:rsidTr="000E0A0A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28E3AD36" w14:textId="2BE93696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F06D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4178B9E6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DF06D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DF06D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078C2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579E7" w14:textId="77777777" w:rsidR="00460AF7" w:rsidRPr="00DF06DC" w:rsidRDefault="00460AF7" w:rsidP="000E0A0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25B12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75ACBEAB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F1B8D25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5F02BB5A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6DA4FBA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DF06DC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03158DB" w14:textId="77777777" w:rsidR="00460AF7" w:rsidRPr="00DF06DC" w:rsidRDefault="00460AF7" w:rsidP="000E0A0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002A8B93" w14:textId="77777777" w:rsidR="00460AF7" w:rsidRPr="00DF06DC" w:rsidRDefault="00460AF7" w:rsidP="000E0A0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B393ADA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3AB1A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60AF7" w:rsidRPr="00DF06DC" w14:paraId="67EA2B46" w14:textId="77777777" w:rsidTr="000E0A0A">
        <w:trPr>
          <w:trHeight w:val="261"/>
        </w:trPr>
        <w:tc>
          <w:tcPr>
            <w:tcW w:w="837" w:type="pct"/>
            <w:shd w:val="clear" w:color="auto" w:fill="auto"/>
          </w:tcPr>
          <w:p w14:paraId="018ED2FC" w14:textId="77777777" w:rsidR="00460AF7" w:rsidRPr="00DF06DC" w:rsidRDefault="00460AF7" w:rsidP="000E0A0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5F40CF42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45BFC48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DF06D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460AF7" w:rsidRPr="00DF06DC" w14:paraId="13314B54" w14:textId="77777777" w:rsidTr="000E0A0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D8B0375" w14:textId="77777777" w:rsidR="00460AF7" w:rsidRPr="00DF06DC" w:rsidRDefault="00460AF7" w:rsidP="000E0A0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79106FF9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6A4A6CF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75A016B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199410D9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6057084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5E6906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93D65E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37B1D2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519E031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CBAAA2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01E07F7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B243CE2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6840A61B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0AF7" w:rsidRPr="00DF06DC" w14:paraId="162D029B" w14:textId="77777777" w:rsidTr="000E0A0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23901C" w14:textId="77777777" w:rsidR="00460AF7" w:rsidRPr="00DF06DC" w:rsidRDefault="00460AF7" w:rsidP="000E0A0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205C5DA9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281EDEB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D911BD4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2E5441E" w14:textId="77777777" w:rsidR="00460AF7" w:rsidRPr="00DF06DC" w:rsidRDefault="00460AF7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89,280,054</w:t>
            </w:r>
          </w:p>
        </w:tc>
        <w:tc>
          <w:tcPr>
            <w:tcW w:w="419" w:type="pct"/>
            <w:shd w:val="clear" w:color="auto" w:fill="auto"/>
          </w:tcPr>
          <w:p w14:paraId="1073244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2C4317BA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89,280,054</w:t>
            </w:r>
          </w:p>
        </w:tc>
        <w:tc>
          <w:tcPr>
            <w:tcW w:w="89" w:type="pct"/>
            <w:vAlign w:val="bottom"/>
          </w:tcPr>
          <w:p w14:paraId="24F1F7F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1C182F5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27C9E9DD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81D9CA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3106712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74F0FA7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F186C16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6F7497B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47CAC41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  <w:tc>
          <w:tcPr>
            <w:tcW w:w="89" w:type="pct"/>
            <w:vAlign w:val="bottom"/>
          </w:tcPr>
          <w:p w14:paraId="48D12FA5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C1DBAD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9675AB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</w:tr>
      <w:tr w:rsidR="00460AF7" w:rsidRPr="00DF06DC" w14:paraId="6E6F9F37" w14:textId="77777777" w:rsidTr="000E0A0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57C9B3D9" w14:textId="77777777" w:rsidR="00460AF7" w:rsidRPr="00DF06DC" w:rsidRDefault="00460AF7" w:rsidP="000E0A0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DF06DC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700566DE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A484717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1DBFB52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39,292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F455AF2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2BECDCE" w14:textId="77777777" w:rsidR="00460AF7" w:rsidRPr="00DF06DC" w:rsidRDefault="00460AF7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EA3425" w14:textId="77777777" w:rsidR="00460AF7" w:rsidRPr="00DF06DC" w:rsidRDefault="00460AF7" w:rsidP="000E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FDF6741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</w:p>
          <w:p w14:paraId="5888ED19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  <w:vAlign w:val="bottom"/>
          </w:tcPr>
          <w:p w14:paraId="17FCB2AC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45F3B1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46B9E13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0F9C373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6FFEE0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35C998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27BA9D7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D2F5AF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CC2C3D4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76DF51BC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704FA29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A1C658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460AF7" w:rsidRPr="00DF06DC" w14:paraId="5358F0C2" w14:textId="77777777" w:rsidTr="000E0A0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4B3C0381" w14:textId="77777777" w:rsidR="00460AF7" w:rsidRPr="00DF06DC" w:rsidRDefault="00460AF7" w:rsidP="000E0A0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585F55E3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C6EC02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FCD839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A3DE3EA" w14:textId="77777777" w:rsidR="00460AF7" w:rsidRPr="00DF06DC" w:rsidRDefault="00460AF7" w:rsidP="000E0A0A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235D5A5B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F60207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5C9383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37D5891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ABB5EF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136C442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D13D72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D315EA3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A08816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0AF7" w:rsidRPr="00DF06DC" w14:paraId="69FAB1FD" w14:textId="77777777" w:rsidTr="000E0A0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6191FFD" w14:textId="77777777" w:rsidR="00460AF7" w:rsidRPr="00DF06DC" w:rsidRDefault="00460AF7" w:rsidP="000E0A0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5CECFAC2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A5CDA1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7286B1F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4A23CE8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F077668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C5663BA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93C986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4B0A733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80B374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15574C5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66D5D57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CA2C02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AB26C8A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0AF7" w:rsidRPr="00DF06DC" w14:paraId="2480AD2E" w14:textId="77777777" w:rsidTr="000E0A0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18B182B" w14:textId="77777777" w:rsidR="00460AF7" w:rsidRPr="00DF06DC" w:rsidRDefault="00460AF7" w:rsidP="000E0A0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602AFA9E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BDD66CC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7BD936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ECD850E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D76365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5B10642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EDFFCC0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00288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F9DD86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583955A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4055E6F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D049FC5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571FB11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10B9A55A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D092FEF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460AF7" w:rsidRPr="00DF06DC" w14:paraId="2C57D73E" w14:textId="77777777" w:rsidTr="000E0A0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78090E1" w14:textId="77777777" w:rsidR="00460AF7" w:rsidRPr="00DF06DC" w:rsidRDefault="00460AF7" w:rsidP="000E0A0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DF06DC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DF06DC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1A42F968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666D364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1C8572F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DC54DDC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548DC13" w14:textId="77777777" w:rsidR="00460AF7" w:rsidRPr="00DF06DC" w:rsidRDefault="00460AF7" w:rsidP="000E0A0A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DF06DC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272F85B8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65299BE3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84E4E93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3F29219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7FA5C92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ABE2827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C173535" w14:textId="77777777" w:rsidR="00460AF7" w:rsidRPr="00DF06DC" w:rsidRDefault="00460AF7" w:rsidP="000E0A0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16138A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29C81998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7C8AA06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D38747E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9DA0753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460AF7" w:rsidRPr="00DF06DC" w14:paraId="150A2AC8" w14:textId="77777777" w:rsidTr="000E0A0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40E92211" w14:textId="77777777" w:rsidR="00460AF7" w:rsidRPr="00DF06DC" w:rsidRDefault="00460AF7" w:rsidP="000E0A0A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F06DC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DF06DC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DF06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06DC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4ACCB706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A963AA5" w14:textId="77777777" w:rsidR="00460AF7" w:rsidRPr="00DF06DC" w:rsidRDefault="00460AF7" w:rsidP="00F653A9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054A122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9B68359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59D9B9AF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89" w:type="pct"/>
          </w:tcPr>
          <w:p w14:paraId="10B54BF0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62EF61B" w14:textId="77777777" w:rsidR="00460AF7" w:rsidRPr="00DF06DC" w:rsidRDefault="00460AF7" w:rsidP="000E0A0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2A41AF7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CAB2F34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E3E9D95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3301FB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3E81DB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  <w:tc>
          <w:tcPr>
            <w:tcW w:w="89" w:type="pct"/>
            <w:vAlign w:val="bottom"/>
          </w:tcPr>
          <w:p w14:paraId="2108937D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10EEF96" w14:textId="77777777" w:rsidR="00460AF7" w:rsidRPr="00DF06DC" w:rsidRDefault="00460AF7" w:rsidP="000E0A0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DF06DC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</w:tr>
    </w:tbl>
    <w:p w14:paraId="25821A4E" w14:textId="38584C1D" w:rsidR="00460AF7" w:rsidRPr="00DF06DC" w:rsidRDefault="00460AF7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460AF7" w:rsidRPr="00DF06DC" w:rsidSect="00F52B7F">
          <w:headerReference w:type="default" r:id="rId3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EAC06B0" w14:textId="08A50C72" w:rsidR="00DD135D" w:rsidRPr="00DF06DC" w:rsidRDefault="00DD135D" w:rsidP="005E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F06DC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8D0CE4" w14:textId="77777777" w:rsidR="00DD135D" w:rsidRPr="00DF06DC" w:rsidRDefault="00DD135D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A6C1250" w14:textId="688968F9" w:rsidR="005A768E" w:rsidRPr="00DF06DC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07914F" w14:textId="77777777" w:rsidR="005A768E" w:rsidRPr="00DF06DC" w:rsidRDefault="005A768E" w:rsidP="005A768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A768E" w:rsidRPr="00DF06DC" w14:paraId="25122DD3" w14:textId="77777777" w:rsidTr="005A768E">
        <w:trPr>
          <w:tblHeader/>
        </w:trPr>
        <w:tc>
          <w:tcPr>
            <w:tcW w:w="2430" w:type="dxa"/>
            <w:hideMark/>
          </w:tcPr>
          <w:p w14:paraId="121983F8" w14:textId="77777777" w:rsidR="005A768E" w:rsidRPr="00DF06DC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E8837A" w14:textId="77777777" w:rsidR="005A768E" w:rsidRPr="00DF06DC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08DCFA" w14:textId="77777777" w:rsidR="005A768E" w:rsidRPr="00DF06DC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DF06DC" w14:paraId="42AAECB1" w14:textId="77777777" w:rsidTr="005A768E">
        <w:tc>
          <w:tcPr>
            <w:tcW w:w="2430" w:type="dxa"/>
            <w:hideMark/>
          </w:tcPr>
          <w:p w14:paraId="1B0D2511" w14:textId="77777777" w:rsidR="005A768E" w:rsidRPr="00DF06DC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253BFEF" w14:textId="77777777" w:rsidR="005A768E" w:rsidRPr="00DF06DC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41F72DF5" w14:textId="65B2C69B" w:rsidR="005A768E" w:rsidRPr="00DF06DC" w:rsidRDefault="00440912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DF06D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Swap model</w:t>
            </w:r>
            <w:r w:rsidRPr="00DF06DC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 w:rsidR="005C7CEC" w:rsidRPr="00DF06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ปัจจุบันของประมาณการกระแสเงินสดในอนาคตโดยใช้เส้นอัตราผลตอบแทนสิ่งที่สังเกตได้</w:t>
            </w:r>
          </w:p>
        </w:tc>
      </w:tr>
    </w:tbl>
    <w:p w14:paraId="23B947B1" w14:textId="49F76829" w:rsidR="00647936" w:rsidRPr="00DF06DC" w:rsidRDefault="0064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2A948F" w14:textId="4C383796" w:rsidR="005A768E" w:rsidRPr="00DF06DC" w:rsidRDefault="005A768E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DF06D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4F6A87B" w14:textId="77777777" w:rsidR="005A768E" w:rsidRPr="00DF06DC" w:rsidRDefault="005A768E" w:rsidP="005A768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4770"/>
      </w:tblGrid>
      <w:tr w:rsidR="005A768E" w:rsidRPr="00DF06DC" w14:paraId="4CFB6B95" w14:textId="77777777" w:rsidTr="00FA23AC">
        <w:trPr>
          <w:tblHeader/>
        </w:trPr>
        <w:tc>
          <w:tcPr>
            <w:tcW w:w="2430" w:type="dxa"/>
            <w:vAlign w:val="bottom"/>
          </w:tcPr>
          <w:p w14:paraId="15AA4F8D" w14:textId="77777777" w:rsidR="005A768E" w:rsidRPr="00DF06DC" w:rsidRDefault="005A768E" w:rsidP="005A768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1BA9808" w14:textId="77777777" w:rsidR="005A768E" w:rsidRPr="00DF06DC" w:rsidRDefault="005A768E" w:rsidP="005A768E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vAlign w:val="bottom"/>
          </w:tcPr>
          <w:p w14:paraId="2E675382" w14:textId="77777777" w:rsidR="005A768E" w:rsidRPr="00DF06DC" w:rsidRDefault="005A768E" w:rsidP="00FA23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DF06DC" w14:paraId="18F65A66" w14:textId="77777777" w:rsidTr="00FA23AC">
        <w:tc>
          <w:tcPr>
            <w:tcW w:w="2430" w:type="dxa"/>
          </w:tcPr>
          <w:p w14:paraId="645B064C" w14:textId="1827EF9E" w:rsidR="005A768E" w:rsidRPr="00DF06DC" w:rsidRDefault="005A768E" w:rsidP="005A768E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130D8347" w14:textId="77777777" w:rsidR="005A768E" w:rsidRPr="00DF06DC" w:rsidRDefault="005A768E" w:rsidP="005A768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</w:tcPr>
          <w:p w14:paraId="08720354" w14:textId="77777777" w:rsidR="005A768E" w:rsidRPr="00DF06DC" w:rsidRDefault="005A768E" w:rsidP="00FA23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F6CD54" w14:textId="2C71A729" w:rsidR="005A768E" w:rsidRPr="00DF06DC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14:paraId="287E4C27" w14:textId="7DB31D7A" w:rsidR="005A768E" w:rsidRPr="00DF06DC" w:rsidRDefault="005A768E" w:rsidP="005A768E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F06DC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35320E2" w14:textId="77777777" w:rsidR="00C407B5" w:rsidRPr="00DF06DC" w:rsidRDefault="00C407B5" w:rsidP="00C40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6E9B07" w14:textId="45A34321" w:rsidR="00020DB6" w:rsidRPr="00DF06DC" w:rsidRDefault="007129B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29" w:hanging="9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06D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F06DC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4DE5875" w14:textId="49433360" w:rsidR="00020DB6" w:rsidRPr="00DF06DC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p w14:paraId="3216B82D" w14:textId="0172C6F4" w:rsidR="0030122E" w:rsidRPr="00DF06DC" w:rsidRDefault="0030122E" w:rsidP="0094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5F9F65" w14:textId="77777777" w:rsidR="0030122E" w:rsidRPr="00DF06DC" w:rsidRDefault="0030122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  <w:cs/>
        </w:rPr>
      </w:pPr>
    </w:p>
    <w:p w14:paraId="0A78EA76" w14:textId="77777777" w:rsidR="00F541BE" w:rsidRPr="00DF06DC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F06D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A0C90F" w14:textId="77777777" w:rsidR="0066689D" w:rsidRPr="00DF06DC" w:rsidRDefault="0066689D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4CAADF" w14:textId="04D06AF8" w:rsidR="007129B3" w:rsidRPr="00DF06DC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</w:t>
      </w:r>
      <w:r w:rsidR="00BD6119" w:rsidRPr="00DF06DC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F06D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A442B91" w14:textId="77777777" w:rsidR="007129B3" w:rsidRPr="00DF06DC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B2CF2D" w14:textId="0C866359" w:rsidR="00F541BE" w:rsidRPr="00DF06DC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คณะกรรมการตรวจสอบของกลุ่มบริษัทมีหน้าที่สอบทานระบบการบริหารความเสี่ยงให้เป็นไปอย่างรัดกุม เหมาะสม และมีประสิทธิภาพ เพื่อให้มั่นใจว่ามีระบบการควบคุมที่เหมาะสมและเพียงพอต่อความเสี่ยงด้าน</w:t>
      </w:r>
      <w:r w:rsidRPr="00DF06DC">
        <w:rPr>
          <w:rFonts w:asciiTheme="majorBidi" w:hAnsiTheme="majorBidi" w:cstheme="majorBidi"/>
          <w:sz w:val="30"/>
          <w:szCs w:val="30"/>
          <w:cs/>
        </w:rPr>
        <w:br/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การทุจริตที่อาจเกิดขึ้น โดยกำกับดูแลให้สำนักตรวจสอบภายในทำการสอบทานและประเมินความเพียงพอและ</w:t>
      </w:r>
      <w:r w:rsidRPr="00DF06DC">
        <w:rPr>
          <w:rFonts w:asciiTheme="majorBidi" w:hAnsiTheme="majorBidi" w:cstheme="majorBidi"/>
          <w:sz w:val="30"/>
          <w:szCs w:val="30"/>
          <w:cs/>
        </w:rPr>
        <w:br/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ความมีประสิทธิผลของการบริหารความเสี่ยงและการควบคุมภายในของบริษัทและบริษัทย่อย และรายงานผลที่ได้ต่อคณะกรรมการตรวจสอบ</w:t>
      </w:r>
    </w:p>
    <w:p w14:paraId="1A9E0036" w14:textId="77777777" w:rsidR="00666EC7" w:rsidRPr="00DF06DC" w:rsidRDefault="00666EC7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D1CD" w14:textId="7AB7A32E" w:rsidR="00C47619" w:rsidRPr="00DF06DC" w:rsidRDefault="000D07E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C47619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2172F462" w14:textId="5216287F" w:rsidR="00C47619" w:rsidRPr="00DF06DC" w:rsidRDefault="00C4761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BB93EC8" w14:textId="7108A74B" w:rsidR="00C47619" w:rsidRPr="00DF06DC" w:rsidRDefault="00C47619" w:rsidP="0016663A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B4266C4" w14:textId="77777777" w:rsidR="00647936" w:rsidRPr="00DF06DC" w:rsidRDefault="00647936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C6242" w14:textId="16000EBF" w:rsidR="00C47619" w:rsidRPr="00DF06DC" w:rsidRDefault="00B93F44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</w:rPr>
        <w:t>(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F06DC">
        <w:rPr>
          <w:rFonts w:asciiTheme="majorBidi" w:hAnsiTheme="majorBidi" w:cstheme="majorBidi"/>
          <w:sz w:val="30"/>
          <w:szCs w:val="30"/>
        </w:rPr>
        <w:t xml:space="preserve">.1.1) </w:t>
      </w:r>
      <w:r w:rsidR="00C47619" w:rsidRPr="00DF06DC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DF06DC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2D7E21F3" w14:textId="77777777" w:rsidR="00C47619" w:rsidRPr="00DF06DC" w:rsidRDefault="00C47619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6CD4CB59" w14:textId="1CD90D24" w:rsidR="0014553C" w:rsidRPr="00DF06DC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3A8A0F17" w14:textId="77777777" w:rsidR="0014553C" w:rsidRPr="00DF06DC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71C5A3" w14:textId="77777777" w:rsidR="0014553C" w:rsidRPr="00DF06DC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ให้บริการ กลุ่มบริษัทจะทบทวนอันดับความน่าเชื่อถือภายนอก</w:t>
      </w:r>
      <w:r w:rsidRPr="00DF06DC">
        <w:rPr>
          <w:rFonts w:asciiTheme="majorBidi" w:hAnsiTheme="majorBidi" w:cstheme="majorBidi"/>
          <w:sz w:val="30"/>
          <w:szCs w:val="30"/>
        </w:rPr>
        <w:t xml:space="preserve"> (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DF06DC">
        <w:rPr>
          <w:rFonts w:asciiTheme="majorBidi" w:hAnsiTheme="majorBidi" w:cstheme="majorBidi"/>
          <w:sz w:val="30"/>
          <w:szCs w:val="30"/>
        </w:rPr>
        <w:t xml:space="preserve">)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70B7E7B6" w14:textId="77777777" w:rsidR="0014553C" w:rsidRPr="00DF06DC" w:rsidRDefault="0014553C" w:rsidP="0014553C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DF918" w14:textId="5C400DAA" w:rsidR="0014553C" w:rsidRPr="00DF06DC" w:rsidRDefault="00541CAF" w:rsidP="00541CAF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5F6EA6" w:rsidRPr="00DF06DC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5F6EA6" w:rsidRPr="00DF06DC">
        <w:rPr>
          <w:rFonts w:asciiTheme="majorBidi" w:hAnsiTheme="majorBidi" w:cstheme="majorBidi"/>
          <w:sz w:val="30"/>
          <w:szCs w:val="30"/>
        </w:rPr>
        <w:t xml:space="preserve">30 </w:t>
      </w:r>
      <w:r w:rsidR="005F6EA6" w:rsidRPr="00DF06DC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3BFEBBD" w14:textId="77777777" w:rsidR="00C46AEC" w:rsidRPr="00DF06DC" w:rsidRDefault="00C4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DF06DC">
        <w:rPr>
          <w:rFonts w:asciiTheme="majorBidi" w:hAnsiTheme="majorBidi"/>
          <w:sz w:val="30"/>
          <w:szCs w:val="30"/>
          <w:cs/>
        </w:rPr>
        <w:br w:type="page"/>
      </w:r>
    </w:p>
    <w:p w14:paraId="1769BE20" w14:textId="3D648144" w:rsidR="0014553C" w:rsidRPr="00DF06DC" w:rsidRDefault="0014553C" w:rsidP="0016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ลูกหนี้การค้า ลูกหนี้อื่นกับกิจการที่เกี่ยวข้องกันและเงินให้กู้ยืมแก่กิจการที่เกี่ยวข้องกัน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ผู้บริหารได้พิจารณาปัจจัยต่างๆ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แต่ละรายซึ่งผู้บริหารพิจารณาว่ากิจการที่เกี่ยวข้องกันและบริษัทย่อยมีความเสี่ยงด้านเครดิตต่ำ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นโยบายของกลุ่มบริษัทจะให้มีเงินให้กู้ยืมแก่กิจการที่เกี่ยวข้องกันเฉพาะบริษัท</w:t>
      </w:r>
      <w:r w:rsidRPr="00DF06DC">
        <w:rPr>
          <w:rFonts w:asciiTheme="majorBidi" w:hAnsiTheme="majorBidi" w:hint="cs"/>
          <w:sz w:val="30"/>
          <w:szCs w:val="30"/>
          <w:cs/>
        </w:rPr>
        <w:t>ย่อยของบริษัทเท่านั้น</w:t>
      </w:r>
    </w:p>
    <w:p w14:paraId="4EAF9223" w14:textId="77777777" w:rsidR="0014553C" w:rsidRPr="00DF06DC" w:rsidRDefault="0014553C" w:rsidP="0016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086319D" w14:textId="5EE90550" w:rsidR="0014553C" w:rsidRPr="00DF06DC" w:rsidRDefault="0014553C" w:rsidP="003E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  <w:cs/>
        </w:rPr>
      </w:pPr>
      <w:r w:rsidRPr="00DF06DC">
        <w:rPr>
          <w:rFonts w:ascii="Angsana New" w:hAnsi="Angsana New"/>
          <w:sz w:val="30"/>
          <w:szCs w:val="30"/>
          <w:cs/>
        </w:rPr>
        <w:t>ข้อมูลเกี่ยวกับลูกหนี้การค้า</w:t>
      </w:r>
      <w:r w:rsidR="0016663A" w:rsidRPr="00DF06DC">
        <w:rPr>
          <w:rFonts w:ascii="Angsana New" w:hAnsi="Angsana New" w:hint="cs"/>
          <w:sz w:val="30"/>
          <w:szCs w:val="30"/>
          <w:cs/>
        </w:rPr>
        <w:t>และล</w:t>
      </w:r>
      <w:r w:rsidR="00C46AEC" w:rsidRPr="00DF06DC">
        <w:rPr>
          <w:rFonts w:ascii="Angsana New" w:hAnsi="Angsana New" w:hint="cs"/>
          <w:sz w:val="30"/>
          <w:szCs w:val="30"/>
          <w:cs/>
        </w:rPr>
        <w:t>ู</w:t>
      </w:r>
      <w:r w:rsidR="0016663A" w:rsidRPr="00DF06DC">
        <w:rPr>
          <w:rFonts w:ascii="Angsana New" w:hAnsi="Angsana New" w:hint="cs"/>
          <w:sz w:val="30"/>
          <w:szCs w:val="30"/>
          <w:cs/>
        </w:rPr>
        <w:t>กหนี้อื่น</w:t>
      </w:r>
      <w:r w:rsidRPr="00DF06DC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F653A9">
        <w:rPr>
          <w:rFonts w:ascii="Angsana New" w:hAnsi="Angsana New"/>
          <w:sz w:val="30"/>
          <w:szCs w:val="30"/>
        </w:rPr>
        <w:t>7</w:t>
      </w:r>
    </w:p>
    <w:p w14:paraId="1678199A" w14:textId="4D2B28A5" w:rsidR="00E13C46" w:rsidRPr="00DF06DC" w:rsidRDefault="00E1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1F7737CB" w14:textId="13B9DEE5" w:rsidR="00B93F44" w:rsidRPr="00DF06DC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</w:rPr>
        <w:t>(</w:t>
      </w:r>
      <w:r w:rsidRPr="00DF06DC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F06DC">
        <w:rPr>
          <w:rFonts w:asciiTheme="majorBidi" w:hAnsiTheme="majorBidi" w:cstheme="majorBidi"/>
          <w:sz w:val="30"/>
          <w:szCs w:val="30"/>
        </w:rPr>
        <w:t>.1</w:t>
      </w:r>
      <w:r w:rsidRPr="00DF06DC">
        <w:rPr>
          <w:rFonts w:asciiTheme="majorBidi" w:hAnsiTheme="majorBidi" w:cstheme="majorBidi"/>
          <w:sz w:val="30"/>
          <w:szCs w:val="30"/>
          <w:lang w:val="en-US" w:bidi="th-TH"/>
        </w:rPr>
        <w:t>.2</w:t>
      </w:r>
      <w:r w:rsidRPr="00DF06DC">
        <w:rPr>
          <w:rFonts w:asciiTheme="majorBidi" w:hAnsiTheme="majorBidi" w:cstheme="majorBidi"/>
          <w:sz w:val="30"/>
          <w:szCs w:val="30"/>
        </w:rPr>
        <w:t>)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BA41CC5" w14:textId="77777777" w:rsidR="00B93F44" w:rsidRPr="00DF06DC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</w:rPr>
        <w:tab/>
      </w:r>
    </w:p>
    <w:p w14:paraId="238E4905" w14:textId="3CA57749" w:rsidR="00137E51" w:rsidRPr="00DF06DC" w:rsidRDefault="007C792F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/>
          <w:sz w:val="30"/>
          <w:szCs w:val="30"/>
          <w:cs/>
        </w:rPr>
        <w:t>ความเสี่ยงด้านเครดิตของ</w:t>
      </w:r>
      <w:r w:rsidRPr="00DF06D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DF06DC">
        <w:rPr>
          <w:rFonts w:asciiTheme="majorBidi" w:hAnsi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DF06DC">
        <w:rPr>
          <w:rFonts w:asciiTheme="majorBidi" w:hAnsiTheme="majorBidi"/>
          <w:sz w:val="30"/>
          <w:szCs w:val="30"/>
        </w:rPr>
        <w:t xml:space="preserve"> </w:t>
      </w:r>
      <w:r w:rsidRPr="00DF06DC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</w:t>
      </w:r>
      <w:r w:rsidRPr="00DF06D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DF06DC">
        <w:rPr>
          <w:rFonts w:asciiTheme="majorBidi" w:hAnsi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CE7460E" w14:textId="0FD6B1A7" w:rsidR="00B93F44" w:rsidRPr="00DF06DC" w:rsidRDefault="00B93F44" w:rsidP="000207C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0B1F" w14:textId="5BBB2669" w:rsidR="00881D6D" w:rsidRPr="00DF06DC" w:rsidRDefault="007C792F" w:rsidP="007C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F06DC">
        <w:rPr>
          <w:rFonts w:asciiTheme="majorBidi" w:hAnsiTheme="majorBidi"/>
          <w:i/>
          <w:iCs/>
          <w:sz w:val="30"/>
          <w:szCs w:val="30"/>
        </w:rPr>
        <w:tab/>
      </w:r>
      <w:r w:rsidR="00F527D2" w:rsidRPr="00DF06DC">
        <w:rPr>
          <w:rFonts w:asciiTheme="majorBidi" w:hAnsiTheme="majorBidi"/>
          <w:i/>
          <w:iCs/>
          <w:sz w:val="30"/>
          <w:szCs w:val="30"/>
        </w:rPr>
        <w:t>(</w:t>
      </w:r>
      <w:r w:rsidR="00F527D2" w:rsidRPr="00DF06DC">
        <w:rPr>
          <w:rFonts w:asciiTheme="majorBidi" w:hAnsiTheme="majorBidi" w:hint="cs"/>
          <w:i/>
          <w:iCs/>
          <w:sz w:val="30"/>
          <w:szCs w:val="30"/>
          <w:cs/>
        </w:rPr>
        <w:t>ข</w:t>
      </w:r>
      <w:r w:rsidR="00F527D2" w:rsidRPr="00DF06DC">
        <w:rPr>
          <w:rFonts w:asciiTheme="majorBidi" w:hAnsiTheme="majorBidi"/>
          <w:i/>
          <w:iCs/>
          <w:sz w:val="30"/>
          <w:szCs w:val="30"/>
        </w:rPr>
        <w:t xml:space="preserve">.2) </w:t>
      </w:r>
      <w:r w:rsidR="00881D6D" w:rsidRPr="00DF06DC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7FE03D54" w14:textId="589DC1E4" w:rsidR="00881D6D" w:rsidRPr="00DF06DC" w:rsidRDefault="00881D6D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72423C4" w14:textId="3FAEF221" w:rsidR="00881D6D" w:rsidRPr="00DF06DC" w:rsidRDefault="00881D6D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58BB7A0" w14:textId="77777777" w:rsidR="004919D6" w:rsidRPr="00DF06DC" w:rsidRDefault="004919D6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3348D4F" w14:textId="7FD6E337" w:rsidR="00BE0925" w:rsidRPr="00DF06DC" w:rsidRDefault="0086608C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ณ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1D7BE8C" w14:textId="304BC452" w:rsidR="009B4515" w:rsidRPr="00DF06DC" w:rsidRDefault="009B4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098"/>
        <w:gridCol w:w="270"/>
        <w:gridCol w:w="1170"/>
      </w:tblGrid>
      <w:tr w:rsidR="00881D6D" w:rsidRPr="00DF06DC" w14:paraId="2DB88988" w14:textId="77777777" w:rsidTr="0086608C">
        <w:trPr>
          <w:tblHeader/>
        </w:trPr>
        <w:tc>
          <w:tcPr>
            <w:tcW w:w="2430" w:type="dxa"/>
            <w:vAlign w:val="bottom"/>
          </w:tcPr>
          <w:p w14:paraId="5E5A7D8E" w14:textId="77777777" w:rsidR="00881D6D" w:rsidRPr="00DF06DC" w:rsidRDefault="00881D6D" w:rsidP="00995681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0" w:type="dxa"/>
            <w:gridSpan w:val="11"/>
            <w:hideMark/>
          </w:tcPr>
          <w:p w14:paraId="508F8A46" w14:textId="5B0F264A" w:rsidR="00881D6D" w:rsidRPr="00DF06DC" w:rsidRDefault="00740CE7" w:rsidP="00995681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F46" w:rsidRPr="00DF06DC" w14:paraId="5747FF87" w14:textId="77777777" w:rsidTr="0086608C">
        <w:trPr>
          <w:tblHeader/>
        </w:trPr>
        <w:tc>
          <w:tcPr>
            <w:tcW w:w="2430" w:type="dxa"/>
            <w:vAlign w:val="bottom"/>
          </w:tcPr>
          <w:p w14:paraId="1B80E1AD" w14:textId="77777777" w:rsidR="00BC0F46" w:rsidRPr="00DF06DC" w:rsidRDefault="00BC0F46" w:rsidP="00BC0F4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5E7753" w14:textId="37E2F18F" w:rsidR="00BC0F46" w:rsidRPr="00DF06DC" w:rsidRDefault="00BC0F46" w:rsidP="00BC0F46">
            <w:pPr>
              <w:tabs>
                <w:tab w:val="clear" w:pos="907"/>
                <w:tab w:val="left" w:pos="520"/>
              </w:tabs>
              <w:spacing w:line="233" w:lineRule="auto"/>
              <w:ind w:left="73" w:right="-200" w:hanging="2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47DF2" w14:textId="77777777" w:rsidR="00BC0F46" w:rsidRPr="00DF06DC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56CED180" w14:textId="77777777" w:rsidR="00BC0F46" w:rsidRPr="00DF06DC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A0EB7" w:rsidRPr="00DF06DC" w14:paraId="2D3CC40B" w14:textId="77777777" w:rsidTr="0086608C">
        <w:trPr>
          <w:tblHeader/>
        </w:trPr>
        <w:tc>
          <w:tcPr>
            <w:tcW w:w="2430" w:type="dxa"/>
            <w:vAlign w:val="bottom"/>
            <w:hideMark/>
          </w:tcPr>
          <w:p w14:paraId="0022CAB1" w14:textId="4C95B5C9" w:rsidR="00FE5CE6" w:rsidRPr="00DF06DC" w:rsidRDefault="00FE5CE6" w:rsidP="00FE5CE6">
            <w:pPr>
              <w:spacing w:line="233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bookmarkStart w:id="30" w:name="_Hlk49728440"/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bookmarkEnd w:id="30"/>
          </w:p>
        </w:tc>
        <w:tc>
          <w:tcPr>
            <w:tcW w:w="1170" w:type="dxa"/>
          </w:tcPr>
          <w:p w14:paraId="34AA8F3D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C6AA50" w14:textId="5590F241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8099E0" w14:textId="77777777" w:rsidR="00FE5CE6" w:rsidRPr="00DF06DC" w:rsidRDefault="00FE5CE6" w:rsidP="00FE5CE6">
            <w:pPr>
              <w:spacing w:line="233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9C144B" w14:textId="75EF1C15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1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3C36CFE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392DC2" w14:textId="0912F0A8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1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2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9D2B04" w14:textId="77777777" w:rsidR="00FE5CE6" w:rsidRPr="00DF06DC" w:rsidRDefault="00FE5CE6" w:rsidP="00FE5CE6">
            <w:pPr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788137E" w14:textId="72474468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6096D9" w14:textId="77777777" w:rsidR="00FE5CE6" w:rsidRPr="00DF06DC" w:rsidRDefault="00FE5CE6" w:rsidP="00FE5CE6">
            <w:pPr>
              <w:tabs>
                <w:tab w:val="clear" w:pos="907"/>
                <w:tab w:val="left" w:pos="775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87E702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B6324F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F06DC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6B4E0D6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42226F2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5CE6" w:rsidRPr="00DF06DC" w14:paraId="58A192E7" w14:textId="77777777" w:rsidTr="0086608C">
        <w:trPr>
          <w:tblHeader/>
        </w:trPr>
        <w:tc>
          <w:tcPr>
            <w:tcW w:w="2430" w:type="dxa"/>
            <w:vAlign w:val="bottom"/>
          </w:tcPr>
          <w:p w14:paraId="0F39A155" w14:textId="77777777" w:rsidR="00FE5CE6" w:rsidRPr="00DF06DC" w:rsidRDefault="00FE5CE6" w:rsidP="00FE5CE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0" w:type="dxa"/>
            <w:gridSpan w:val="11"/>
            <w:hideMark/>
          </w:tcPr>
          <w:p w14:paraId="30EEEA5C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7511" w:rsidRPr="00DF06DC" w14:paraId="17A32960" w14:textId="77777777" w:rsidTr="001A7CD7">
        <w:tc>
          <w:tcPr>
            <w:tcW w:w="2430" w:type="dxa"/>
            <w:vAlign w:val="bottom"/>
          </w:tcPr>
          <w:p w14:paraId="0CA83A96" w14:textId="5D67352A" w:rsidR="000D7511" w:rsidRPr="00DF06DC" w:rsidRDefault="000D7511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2544"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280" w:type="dxa"/>
            <w:gridSpan w:val="11"/>
          </w:tcPr>
          <w:p w14:paraId="2CDC39D3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DF06DC" w14:paraId="2EE7C85B" w14:textId="77777777" w:rsidTr="001A7CD7">
        <w:tc>
          <w:tcPr>
            <w:tcW w:w="2430" w:type="dxa"/>
            <w:hideMark/>
          </w:tcPr>
          <w:p w14:paraId="6976F38E" w14:textId="77777777" w:rsidR="000D7511" w:rsidRPr="00DF06DC" w:rsidRDefault="000D7511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795C53E8" w14:textId="77777777" w:rsidR="000D7511" w:rsidRPr="00DF06DC" w:rsidRDefault="000D7511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BDF45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13ACC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9910F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EA41E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B1187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0C40FB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5CE54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692AA2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55295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DEDC8" w14:textId="77777777" w:rsidR="000D7511" w:rsidRPr="00DF06DC" w:rsidRDefault="000D7511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74F" w:rsidRPr="00DF06DC" w14:paraId="49C66907" w14:textId="77777777" w:rsidTr="0074174F">
        <w:tc>
          <w:tcPr>
            <w:tcW w:w="2430" w:type="dxa"/>
            <w:hideMark/>
          </w:tcPr>
          <w:p w14:paraId="0CFE1577" w14:textId="77777777" w:rsidR="0074174F" w:rsidRPr="00DF06DC" w:rsidRDefault="0074174F" w:rsidP="0074174F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DF06D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14:paraId="1E37A42D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38E1DFB" w14:textId="50530F5D" w:rsidR="0074174F" w:rsidRPr="009B34E3" w:rsidRDefault="00F653A9" w:rsidP="007417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2,737,831</w:t>
            </w:r>
          </w:p>
        </w:tc>
        <w:tc>
          <w:tcPr>
            <w:tcW w:w="270" w:type="dxa"/>
          </w:tcPr>
          <w:p w14:paraId="2E211A53" w14:textId="77777777" w:rsidR="0074174F" w:rsidRPr="009B34E3" w:rsidRDefault="0074174F" w:rsidP="0074174F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E78685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FCCEEF3" w14:textId="576716D2" w:rsidR="0074174F" w:rsidRPr="009B34E3" w:rsidRDefault="00F653A9" w:rsidP="007417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2,737,831</w:t>
            </w:r>
          </w:p>
        </w:tc>
        <w:tc>
          <w:tcPr>
            <w:tcW w:w="270" w:type="dxa"/>
          </w:tcPr>
          <w:p w14:paraId="33F7B6AC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2D3C2B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78CD76" w14:textId="4D6A31AF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A6EE4DD" w14:textId="77777777" w:rsidR="0074174F" w:rsidRPr="009B34E3" w:rsidRDefault="0074174F" w:rsidP="0074174F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E00EE46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2654516" w14:textId="04C1DC42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180E13" w14:textId="77777777" w:rsidR="0074174F" w:rsidRPr="009B34E3" w:rsidRDefault="0074174F" w:rsidP="0074174F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C2B87F3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79CED98" w14:textId="4D0B430D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391E5" w14:textId="77777777" w:rsidR="0074174F" w:rsidRPr="009B34E3" w:rsidRDefault="0074174F" w:rsidP="0074174F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04D15" w14:textId="77777777" w:rsidR="0074174F" w:rsidRPr="009B34E3" w:rsidRDefault="0074174F" w:rsidP="0074174F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AB20067" w14:textId="35ED0373" w:rsidR="0074174F" w:rsidRPr="009B34E3" w:rsidRDefault="00F653A9" w:rsidP="0074174F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2,737,831</w:t>
            </w:r>
          </w:p>
        </w:tc>
      </w:tr>
      <w:tr w:rsidR="00D913E2" w:rsidRPr="00DF06DC" w14:paraId="12DDCD17" w14:textId="77777777" w:rsidTr="00431D34">
        <w:tc>
          <w:tcPr>
            <w:tcW w:w="2430" w:type="dxa"/>
            <w:hideMark/>
          </w:tcPr>
          <w:p w14:paraId="5BB803D0" w14:textId="77777777" w:rsidR="00D913E2" w:rsidRPr="00DF06DC" w:rsidRDefault="00D913E2" w:rsidP="00D913E2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D772D56" w14:textId="23E37CA9" w:rsidR="00D913E2" w:rsidRPr="009B34E3" w:rsidRDefault="0039389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66,331,688</w:t>
            </w:r>
          </w:p>
        </w:tc>
        <w:tc>
          <w:tcPr>
            <w:tcW w:w="270" w:type="dxa"/>
            <w:vAlign w:val="center"/>
          </w:tcPr>
          <w:p w14:paraId="20130FDD" w14:textId="77777777" w:rsidR="00D913E2" w:rsidRPr="009B34E3" w:rsidRDefault="00D913E2" w:rsidP="00D913E2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4600A" w14:textId="26AED4F2" w:rsidR="00D913E2" w:rsidRPr="009B34E3" w:rsidRDefault="0039389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17,233,38</w:t>
            </w:r>
            <w:r w:rsidR="00E779DC"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DF50F70" w14:textId="77777777" w:rsidR="00D913E2" w:rsidRPr="009B34E3" w:rsidRDefault="00D913E2" w:rsidP="00D913E2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E112D" w14:textId="2DCE66E6" w:rsidR="00D913E2" w:rsidRPr="009B34E3" w:rsidRDefault="008A36D7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29,682,583</w:t>
            </w:r>
          </w:p>
        </w:tc>
        <w:tc>
          <w:tcPr>
            <w:tcW w:w="270" w:type="dxa"/>
          </w:tcPr>
          <w:p w14:paraId="1CC5F538" w14:textId="77777777" w:rsidR="00D913E2" w:rsidRPr="009B34E3" w:rsidRDefault="00D913E2" w:rsidP="00D913E2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15D2135" w14:textId="30416EE2" w:rsidR="00D913E2" w:rsidRPr="009B34E3" w:rsidRDefault="008A36D7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23,007,086</w:t>
            </w:r>
          </w:p>
        </w:tc>
        <w:tc>
          <w:tcPr>
            <w:tcW w:w="270" w:type="dxa"/>
          </w:tcPr>
          <w:p w14:paraId="1CCFF37B" w14:textId="77777777" w:rsidR="00D913E2" w:rsidRPr="009B34E3" w:rsidRDefault="00D913E2" w:rsidP="00D913E2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BC67A8" w14:textId="341F99A9" w:rsidR="00D913E2" w:rsidRPr="009B34E3" w:rsidRDefault="00D913E2" w:rsidP="00D913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855,593</w:t>
            </w:r>
          </w:p>
        </w:tc>
        <w:tc>
          <w:tcPr>
            <w:tcW w:w="270" w:type="dxa"/>
          </w:tcPr>
          <w:p w14:paraId="06E19E28" w14:textId="77777777" w:rsidR="00D913E2" w:rsidRPr="009B34E3" w:rsidRDefault="00D913E2" w:rsidP="00D913E2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D1D68" w14:textId="5F0A34FB" w:rsidR="00D913E2" w:rsidRPr="009B34E3" w:rsidRDefault="00D913E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3A5B"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54927"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3892" w:rsidRPr="009B34E3">
              <w:rPr>
                <w:rFonts w:asciiTheme="majorBidi" w:hAnsiTheme="majorBidi" w:cstheme="majorBidi"/>
                <w:sz w:val="28"/>
                <w:szCs w:val="28"/>
              </w:rPr>
              <w:t>70,778,64</w:t>
            </w:r>
            <w:r w:rsidR="00E779DC" w:rsidRPr="009B34E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913E2" w:rsidRPr="00DF06DC" w14:paraId="1206CE88" w14:textId="77777777" w:rsidTr="001A7CD7">
        <w:tc>
          <w:tcPr>
            <w:tcW w:w="2430" w:type="dxa"/>
            <w:hideMark/>
          </w:tcPr>
          <w:p w14:paraId="6211A892" w14:textId="77777777" w:rsidR="00D913E2" w:rsidRPr="00DF06DC" w:rsidRDefault="00D913E2" w:rsidP="00D913E2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A7CD23D" w14:textId="62DE5238" w:rsidR="00D913E2" w:rsidRPr="009B34E3" w:rsidRDefault="00614800" w:rsidP="00614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33" w:lineRule="auto"/>
              <w:ind w:left="-1365" w:hanging="10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4,493,732</w:t>
            </w:r>
          </w:p>
        </w:tc>
        <w:tc>
          <w:tcPr>
            <w:tcW w:w="270" w:type="dxa"/>
          </w:tcPr>
          <w:p w14:paraId="019A48E7" w14:textId="77777777" w:rsidR="00D913E2" w:rsidRPr="009B34E3" w:rsidRDefault="00D913E2" w:rsidP="00D913E2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B781F" w14:textId="56FBB1DD" w:rsidR="00D913E2" w:rsidRPr="009B34E3" w:rsidRDefault="0039389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227,643</w:t>
            </w:r>
          </w:p>
        </w:tc>
        <w:tc>
          <w:tcPr>
            <w:tcW w:w="270" w:type="dxa"/>
          </w:tcPr>
          <w:p w14:paraId="626C0B90" w14:textId="77777777" w:rsidR="00D913E2" w:rsidRPr="009B34E3" w:rsidRDefault="00D913E2" w:rsidP="00D913E2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7188" w14:textId="368390E2" w:rsidR="00D913E2" w:rsidRPr="009B34E3" w:rsidRDefault="0039389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162,</w:t>
            </w:r>
            <w:r w:rsidR="00976135"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53846B3C" w14:textId="77777777" w:rsidR="00D913E2" w:rsidRPr="009B34E3" w:rsidRDefault="00D913E2" w:rsidP="00D913E2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12CE2B" w14:textId="4CE76045" w:rsidR="00D913E2" w:rsidRPr="009B34E3" w:rsidRDefault="0039389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509,822</w:t>
            </w:r>
          </w:p>
        </w:tc>
        <w:tc>
          <w:tcPr>
            <w:tcW w:w="270" w:type="dxa"/>
          </w:tcPr>
          <w:p w14:paraId="5E7BF447" w14:textId="77777777" w:rsidR="00D913E2" w:rsidRPr="009B34E3" w:rsidRDefault="00D913E2" w:rsidP="00D913E2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72B86" w14:textId="57E887EF" w:rsidR="00D913E2" w:rsidRPr="009B34E3" w:rsidRDefault="0039389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9,952,827</w:t>
            </w:r>
          </w:p>
        </w:tc>
        <w:tc>
          <w:tcPr>
            <w:tcW w:w="270" w:type="dxa"/>
          </w:tcPr>
          <w:p w14:paraId="2F2D8474" w14:textId="77777777" w:rsidR="00D913E2" w:rsidRPr="009B34E3" w:rsidRDefault="00D913E2" w:rsidP="00D913E2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F28A4" w14:textId="5C405E27" w:rsidR="00D913E2" w:rsidRPr="009B34E3" w:rsidRDefault="00D913E2" w:rsidP="00D913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3A5B"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3892" w:rsidRPr="009B34E3">
              <w:rPr>
                <w:rFonts w:asciiTheme="majorBidi" w:hAnsiTheme="majorBidi" w:cstheme="majorBidi"/>
                <w:sz w:val="28"/>
                <w:szCs w:val="28"/>
              </w:rPr>
              <w:t>10,853,248</w:t>
            </w:r>
            <w:r w:rsidR="008E3A5B"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65C9D" w:rsidRPr="00DF06DC" w14:paraId="6410C12E" w14:textId="77777777" w:rsidTr="001A7CD7">
        <w:tc>
          <w:tcPr>
            <w:tcW w:w="2430" w:type="dxa"/>
          </w:tcPr>
          <w:p w14:paraId="2A2DFEAB" w14:textId="77777777" w:rsidR="00065C9D" w:rsidRPr="00DF06DC" w:rsidRDefault="00065C9D" w:rsidP="00065C9D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F9E00" w14:textId="2CB90F0D" w:rsidR="00065C9D" w:rsidRPr="009B34E3" w:rsidRDefault="00F653A9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73,563,251</w:t>
            </w:r>
          </w:p>
        </w:tc>
        <w:tc>
          <w:tcPr>
            <w:tcW w:w="270" w:type="dxa"/>
          </w:tcPr>
          <w:p w14:paraId="3DAD34AD" w14:textId="77777777" w:rsidR="00065C9D" w:rsidRPr="009B34E3" w:rsidRDefault="00065C9D" w:rsidP="00065C9D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AA00C" w14:textId="55887111" w:rsidR="00065C9D" w:rsidRPr="009B34E3" w:rsidRDefault="00F653A9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20,198,855</w:t>
            </w:r>
          </w:p>
        </w:tc>
        <w:tc>
          <w:tcPr>
            <w:tcW w:w="270" w:type="dxa"/>
          </w:tcPr>
          <w:p w14:paraId="506AC5F9" w14:textId="77777777" w:rsidR="00065C9D" w:rsidRPr="009B34E3" w:rsidRDefault="00065C9D" w:rsidP="00065C9D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9C497" w14:textId="36BD74D0" w:rsidR="00065C9D" w:rsidRPr="009B34E3" w:rsidRDefault="00393892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29,845,539</w:t>
            </w:r>
          </w:p>
        </w:tc>
        <w:tc>
          <w:tcPr>
            <w:tcW w:w="270" w:type="dxa"/>
          </w:tcPr>
          <w:p w14:paraId="6237943E" w14:textId="77777777" w:rsidR="00065C9D" w:rsidRPr="009B34E3" w:rsidRDefault="00065C9D" w:rsidP="00065C9D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F01FE" w14:textId="2C96483C" w:rsidR="00065C9D" w:rsidRPr="009B34E3" w:rsidRDefault="005224BF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23,516</w:t>
            </w:r>
            <w:r w:rsidR="00393892"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,908</w:t>
            </w:r>
          </w:p>
        </w:tc>
        <w:tc>
          <w:tcPr>
            <w:tcW w:w="270" w:type="dxa"/>
          </w:tcPr>
          <w:p w14:paraId="513C1D3A" w14:textId="77777777" w:rsidR="00065C9D" w:rsidRPr="009B34E3" w:rsidRDefault="00065C9D" w:rsidP="00065C9D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A1D81" w14:textId="7719FF1C" w:rsidR="00065C9D" w:rsidRPr="009B34E3" w:rsidRDefault="00FB73BD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10,808,4</w:t>
            </w:r>
            <w:r w:rsidR="00393892"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28A92C3" w14:textId="77777777" w:rsidR="00065C9D" w:rsidRPr="009B34E3" w:rsidRDefault="00065C9D" w:rsidP="00065C9D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D25D2" w14:textId="76AB26B7" w:rsidR="00065C9D" w:rsidRPr="009B34E3" w:rsidRDefault="00F653A9" w:rsidP="00065C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84,369,722</w:t>
            </w:r>
          </w:p>
        </w:tc>
      </w:tr>
      <w:tr w:rsidR="0043598B" w:rsidRPr="00DF06DC" w14:paraId="0825216D" w14:textId="77777777" w:rsidTr="000D7511">
        <w:tc>
          <w:tcPr>
            <w:tcW w:w="2430" w:type="dxa"/>
          </w:tcPr>
          <w:p w14:paraId="7BDCFF85" w14:textId="77777777" w:rsidR="000D7511" w:rsidRPr="00DF06DC" w:rsidRDefault="000D7511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38587" w14:textId="77777777" w:rsidR="000D7511" w:rsidRPr="00DF06DC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681C2" w14:textId="77777777" w:rsidR="000D7511" w:rsidRPr="00DF06DC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CB0AA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244A6" w14:textId="77777777" w:rsidR="000D7511" w:rsidRPr="00DF06DC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F05FE8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C2BAF" w14:textId="77777777" w:rsidR="000D7511" w:rsidRPr="00DF06DC" w:rsidRDefault="000D7511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44C1B4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7C3DF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CB225AB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BDAEE" w14:textId="77777777" w:rsidR="000D7511" w:rsidRPr="00DF06DC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EA8CB6" w14:textId="77777777" w:rsidR="000D7511" w:rsidRPr="00DF06DC" w:rsidRDefault="000D7511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53A9" w:rsidRPr="00DF06DC" w14:paraId="3D15B686" w14:textId="77777777" w:rsidTr="00712F57">
        <w:tc>
          <w:tcPr>
            <w:tcW w:w="2430" w:type="dxa"/>
            <w:hideMark/>
          </w:tcPr>
          <w:p w14:paraId="3F96DA5D" w14:textId="77777777" w:rsidR="00F653A9" w:rsidRPr="00DF06DC" w:rsidRDefault="00F653A9" w:rsidP="00712F57">
            <w:pPr>
              <w:spacing w:line="233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</w:tcPr>
          <w:p w14:paraId="1943E560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34135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963F9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D1982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783FBC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31C8EB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EF5C400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6D0BAB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03656688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B26DA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AE62EC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653A9" w:rsidRPr="00DF06DC" w14:paraId="50D1E2B3" w14:textId="77777777" w:rsidTr="00712F57">
        <w:tc>
          <w:tcPr>
            <w:tcW w:w="2430" w:type="dxa"/>
          </w:tcPr>
          <w:p w14:paraId="050814C4" w14:textId="77777777" w:rsidR="00F653A9" w:rsidRPr="00DF06DC" w:rsidRDefault="00F653A9" w:rsidP="00712F5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11593B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98DE7D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9C21C7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33,611</w:t>
            </w:r>
          </w:p>
        </w:tc>
        <w:tc>
          <w:tcPr>
            <w:tcW w:w="270" w:type="dxa"/>
          </w:tcPr>
          <w:p w14:paraId="15C883E5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878AF4C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E9DEE9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ind w:right="1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19647E" w14:textId="77777777" w:rsidR="00F653A9" w:rsidRPr="00DF06DC" w:rsidRDefault="00F653A9" w:rsidP="00712F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196,565</w:t>
            </w:r>
          </w:p>
        </w:tc>
        <w:tc>
          <w:tcPr>
            <w:tcW w:w="270" w:type="dxa"/>
          </w:tcPr>
          <w:p w14:paraId="2C30F311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CE99CFA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381FCD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ind w:right="1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28D469" w14:textId="77777777" w:rsidR="00F653A9" w:rsidRPr="00DF06DC" w:rsidRDefault="00F653A9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9B14A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</w:tcPr>
          <w:p w14:paraId="07C32201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FC23BA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ind w:right="2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F38C95" w14:textId="77777777" w:rsidR="00F653A9" w:rsidRPr="00DF06DC" w:rsidRDefault="00F653A9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650D30" w14:textId="77777777" w:rsidR="00F653A9" w:rsidRPr="00DF06DC" w:rsidRDefault="00F653A9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</w:tcPr>
          <w:p w14:paraId="5BB7DB34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6141E4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29A62A" w14:textId="77777777" w:rsidR="00F653A9" w:rsidRPr="00DF06DC" w:rsidRDefault="00F653A9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D86709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1F58C94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1EC81B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ind w:right="1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EF9272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196,565</w:t>
            </w:r>
          </w:p>
        </w:tc>
      </w:tr>
      <w:tr w:rsidR="00F653A9" w:rsidRPr="00DF06DC" w14:paraId="417CA4C5" w14:textId="77777777" w:rsidTr="00F653A9">
        <w:tc>
          <w:tcPr>
            <w:tcW w:w="2430" w:type="dxa"/>
          </w:tcPr>
          <w:p w14:paraId="57A5AB35" w14:textId="77777777" w:rsidR="00F653A9" w:rsidRPr="00DF06DC" w:rsidRDefault="00F653A9" w:rsidP="00712F5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A5EA52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B0C01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A84F64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A7EAD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DA9A66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215F2" w14:textId="77777777" w:rsidR="00F653A9" w:rsidRPr="00DF06DC" w:rsidRDefault="00F653A9" w:rsidP="00712F5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F0A50E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8D025" w14:textId="77777777" w:rsidR="00F653A9" w:rsidRPr="00DF06DC" w:rsidRDefault="00F653A9" w:rsidP="00712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55EEEA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47D2" w14:textId="77777777" w:rsidR="00F653A9" w:rsidRPr="00DF06DC" w:rsidRDefault="00F653A9" w:rsidP="00712F5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F21B2" w14:textId="77777777" w:rsidR="00F653A9" w:rsidRPr="00DF06DC" w:rsidRDefault="00F653A9" w:rsidP="00712F5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CE6" w:rsidRPr="00DF06DC" w14:paraId="51C24512" w14:textId="77777777" w:rsidTr="0086608C">
        <w:tc>
          <w:tcPr>
            <w:tcW w:w="2430" w:type="dxa"/>
            <w:vAlign w:val="bottom"/>
          </w:tcPr>
          <w:p w14:paraId="6E85182E" w14:textId="18AB4526" w:rsidR="00FE5CE6" w:rsidRPr="00DF06DC" w:rsidRDefault="00FE5CE6" w:rsidP="00FE5CE6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2544"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  <w:r w:rsidR="00B030E5"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030E5"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B030E5"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280" w:type="dxa"/>
            <w:gridSpan w:val="11"/>
          </w:tcPr>
          <w:p w14:paraId="02FD7D73" w14:textId="77777777" w:rsidR="00FE5CE6" w:rsidRPr="00DF06DC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E5CE6" w:rsidRPr="00DF06DC" w14:paraId="646BB1F4" w14:textId="77777777" w:rsidTr="0086608C">
        <w:tc>
          <w:tcPr>
            <w:tcW w:w="2430" w:type="dxa"/>
            <w:hideMark/>
          </w:tcPr>
          <w:p w14:paraId="498D8CB2" w14:textId="77777777" w:rsidR="00FE5CE6" w:rsidRPr="00DF06DC" w:rsidRDefault="00FE5CE6" w:rsidP="00FE5CE6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565B6E44" w14:textId="62CEBD81" w:rsidR="00FE5CE6" w:rsidRPr="00DF06DC" w:rsidRDefault="00FE5CE6" w:rsidP="00FE5CE6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20C3C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C11FE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1FF5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5B5F3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EABF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874F18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21DEB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727DD0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16C4D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4BAB6" w14:textId="77777777" w:rsidR="00FE5CE6" w:rsidRPr="00DF06DC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0FF" w:rsidRPr="00DF06DC" w14:paraId="676833ED" w14:textId="77777777" w:rsidTr="00E500FF">
        <w:tc>
          <w:tcPr>
            <w:tcW w:w="2430" w:type="dxa"/>
            <w:hideMark/>
          </w:tcPr>
          <w:p w14:paraId="100C72EA" w14:textId="6B021AF7" w:rsidR="00E500FF" w:rsidRPr="00DF06DC" w:rsidRDefault="00E500FF" w:rsidP="00E500FF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DF06D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14:paraId="4AB858D4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8A1415E" w14:textId="62D9391B" w:rsidR="00E500FF" w:rsidRPr="00DF06DC" w:rsidRDefault="00393892" w:rsidP="00E50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1,855,795</w:t>
            </w:r>
          </w:p>
        </w:tc>
        <w:tc>
          <w:tcPr>
            <w:tcW w:w="270" w:type="dxa"/>
          </w:tcPr>
          <w:p w14:paraId="6D557C20" w14:textId="77777777" w:rsidR="00E500FF" w:rsidRPr="00DF06DC" w:rsidRDefault="00E500FF" w:rsidP="00E500FF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7D9B33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87D4AF" w14:textId="7E33F5FB" w:rsidR="00E500FF" w:rsidRPr="00DF06DC" w:rsidRDefault="00393892" w:rsidP="00E50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1,855,795</w:t>
            </w:r>
          </w:p>
        </w:tc>
        <w:tc>
          <w:tcPr>
            <w:tcW w:w="270" w:type="dxa"/>
          </w:tcPr>
          <w:p w14:paraId="0CF6F733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ECA374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606C9" w14:textId="3F47400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FEF541E" w14:textId="77777777" w:rsidR="00E500FF" w:rsidRPr="00DF06DC" w:rsidRDefault="00E500FF" w:rsidP="00E500FF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B7030CC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B7AC98E" w14:textId="0A0CDD4D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0933171" w14:textId="77777777" w:rsidR="00E500FF" w:rsidRPr="00DF06DC" w:rsidRDefault="00E500FF" w:rsidP="00E500FF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A92889F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9DC8241" w14:textId="529017B3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7DFF63" w14:textId="77777777" w:rsidR="00E500FF" w:rsidRPr="00DF06DC" w:rsidRDefault="00E500FF" w:rsidP="00E500FF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C6589B" w14:textId="77777777" w:rsidR="00E500FF" w:rsidRPr="00DF06DC" w:rsidRDefault="00E500FF" w:rsidP="00E500FF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BB3189" w14:textId="76413909" w:rsidR="00E500FF" w:rsidRPr="00DF06DC" w:rsidRDefault="00393892" w:rsidP="00E500FF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1,855,795</w:t>
            </w:r>
          </w:p>
        </w:tc>
      </w:tr>
      <w:tr w:rsidR="000640C5" w:rsidRPr="00DF06DC" w14:paraId="34B66B5E" w14:textId="77777777">
        <w:tc>
          <w:tcPr>
            <w:tcW w:w="2430" w:type="dxa"/>
            <w:hideMark/>
          </w:tcPr>
          <w:p w14:paraId="239CFF2A" w14:textId="77777777" w:rsidR="000640C5" w:rsidRPr="00DF06DC" w:rsidRDefault="000640C5" w:rsidP="000640C5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F5AF98" w14:textId="0285C909" w:rsidR="000640C5" w:rsidRPr="00DF06DC" w:rsidRDefault="000640C5" w:rsidP="0006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3892">
              <w:rPr>
                <w:rFonts w:asciiTheme="majorBidi" w:hAnsiTheme="majorBidi" w:cstheme="majorBidi"/>
                <w:sz w:val="28"/>
                <w:szCs w:val="28"/>
              </w:rPr>
              <w:t>62,106,582</w:t>
            </w: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645E430B" w14:textId="77777777" w:rsidR="000640C5" w:rsidRPr="00DF06DC" w:rsidRDefault="000640C5" w:rsidP="000640C5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3EDB42" w14:textId="603BAA6B" w:rsidR="000640C5" w:rsidRPr="00DF06DC" w:rsidRDefault="000640C5" w:rsidP="0006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12,378,439</w:t>
            </w:r>
          </w:p>
        </w:tc>
        <w:tc>
          <w:tcPr>
            <w:tcW w:w="270" w:type="dxa"/>
          </w:tcPr>
          <w:p w14:paraId="796E39C8" w14:textId="77777777" w:rsidR="000640C5" w:rsidRPr="00DF06DC" w:rsidRDefault="000640C5" w:rsidP="000640C5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BA073" w14:textId="6C05B9EA" w:rsidR="000640C5" w:rsidRPr="00DF06DC" w:rsidRDefault="000640C5" w:rsidP="0006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10,368,623</w:t>
            </w:r>
          </w:p>
        </w:tc>
        <w:tc>
          <w:tcPr>
            <w:tcW w:w="270" w:type="dxa"/>
          </w:tcPr>
          <w:p w14:paraId="173719BF" w14:textId="77777777" w:rsidR="000640C5" w:rsidRPr="00DF06DC" w:rsidRDefault="000640C5" w:rsidP="000640C5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E3702E" w14:textId="32BA2731" w:rsidR="000640C5" w:rsidRPr="00DF06DC" w:rsidRDefault="000640C5" w:rsidP="0006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40,503,318</w:t>
            </w:r>
          </w:p>
        </w:tc>
        <w:tc>
          <w:tcPr>
            <w:tcW w:w="270" w:type="dxa"/>
          </w:tcPr>
          <w:p w14:paraId="2B536C9A" w14:textId="77777777" w:rsidR="000640C5" w:rsidRPr="00DF06DC" w:rsidRDefault="000640C5" w:rsidP="000640C5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7A2C42" w14:textId="2A7E4CE8" w:rsidR="000640C5" w:rsidRPr="00DF06DC" w:rsidRDefault="000640C5" w:rsidP="0006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 xml:space="preserve">885,983   </w:t>
            </w:r>
          </w:p>
        </w:tc>
        <w:tc>
          <w:tcPr>
            <w:tcW w:w="270" w:type="dxa"/>
          </w:tcPr>
          <w:p w14:paraId="7C00B16C" w14:textId="77777777" w:rsidR="000640C5" w:rsidRPr="00DF06DC" w:rsidRDefault="000640C5" w:rsidP="000640C5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6715" w14:textId="4A592C68" w:rsidR="000640C5" w:rsidRPr="00DF06DC" w:rsidRDefault="000640C5" w:rsidP="0006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64,136,363</w:t>
            </w:r>
          </w:p>
        </w:tc>
      </w:tr>
      <w:tr w:rsidR="00EA0C5B" w:rsidRPr="00DF06DC" w14:paraId="1F43BC96" w14:textId="77777777" w:rsidTr="0086608C">
        <w:tc>
          <w:tcPr>
            <w:tcW w:w="2430" w:type="dxa"/>
            <w:hideMark/>
          </w:tcPr>
          <w:p w14:paraId="5541CDB6" w14:textId="77777777" w:rsidR="00FE5CE6" w:rsidRPr="00DF06DC" w:rsidRDefault="00FE5CE6" w:rsidP="00FE5CE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87DB3C8" w14:textId="6BDAA8B8" w:rsidR="00FE5CE6" w:rsidRPr="00DF06DC" w:rsidRDefault="00360228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4,405,975</w:t>
            </w:r>
          </w:p>
        </w:tc>
        <w:tc>
          <w:tcPr>
            <w:tcW w:w="270" w:type="dxa"/>
          </w:tcPr>
          <w:p w14:paraId="6966D260" w14:textId="77777777" w:rsidR="00FE5CE6" w:rsidRPr="00DF06DC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19B19" w14:textId="7B226403" w:rsidR="00FE5CE6" w:rsidRPr="00DF06DC" w:rsidRDefault="00785E5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183,425</w:t>
            </w:r>
          </w:p>
        </w:tc>
        <w:tc>
          <w:tcPr>
            <w:tcW w:w="270" w:type="dxa"/>
          </w:tcPr>
          <w:p w14:paraId="5AC7C8F9" w14:textId="77777777" w:rsidR="00FE5CE6" w:rsidRPr="00DF06DC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5EFD1" w14:textId="7F1ACD63" w:rsidR="00FE5CE6" w:rsidRPr="00DF06DC" w:rsidRDefault="00785E5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221,123</w:t>
            </w:r>
          </w:p>
        </w:tc>
        <w:tc>
          <w:tcPr>
            <w:tcW w:w="270" w:type="dxa"/>
          </w:tcPr>
          <w:p w14:paraId="707E0C53" w14:textId="77777777" w:rsidR="00FE5CE6" w:rsidRPr="00DF06DC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ABBF78" w14:textId="33AC3A9A" w:rsidR="00FE5CE6" w:rsidRPr="00DF06DC" w:rsidRDefault="00785E5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3,189,170</w:t>
            </w:r>
          </w:p>
        </w:tc>
        <w:tc>
          <w:tcPr>
            <w:tcW w:w="270" w:type="dxa"/>
          </w:tcPr>
          <w:p w14:paraId="0DDD270E" w14:textId="77777777" w:rsidR="00FE5CE6" w:rsidRPr="00DF06DC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E9FF" w14:textId="34C1DA3A" w:rsidR="00FE5CE6" w:rsidRPr="00DF06DC" w:rsidRDefault="00785E57" w:rsidP="000C0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10,773,041</w:t>
            </w:r>
          </w:p>
        </w:tc>
        <w:tc>
          <w:tcPr>
            <w:tcW w:w="270" w:type="dxa"/>
          </w:tcPr>
          <w:p w14:paraId="6130D864" w14:textId="77777777" w:rsidR="00FE5CE6" w:rsidRPr="00DF06DC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A5ECE" w14:textId="6A4A180B" w:rsidR="00FE5CE6" w:rsidRPr="00DF06DC" w:rsidRDefault="00785E5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14,366,759</w:t>
            </w:r>
          </w:p>
        </w:tc>
      </w:tr>
      <w:tr w:rsidR="00EA0C5B" w:rsidRPr="00DF06DC" w14:paraId="23824F85" w14:textId="77777777" w:rsidTr="0086608C">
        <w:tc>
          <w:tcPr>
            <w:tcW w:w="2430" w:type="dxa"/>
          </w:tcPr>
          <w:p w14:paraId="04A67F5E" w14:textId="77777777" w:rsidR="00FE5CE6" w:rsidRPr="00DF06DC" w:rsidRDefault="00FE5CE6" w:rsidP="00FE5CE6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0E775" w14:textId="2E05FF46" w:rsidR="00FE5CE6" w:rsidRPr="00DF06DC" w:rsidRDefault="00360228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68,368,352</w:t>
            </w:r>
          </w:p>
        </w:tc>
        <w:tc>
          <w:tcPr>
            <w:tcW w:w="270" w:type="dxa"/>
          </w:tcPr>
          <w:p w14:paraId="406C30B8" w14:textId="77777777" w:rsidR="00FE5CE6" w:rsidRPr="00DF06DC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EC0C" w14:textId="62FFDED4" w:rsidR="00FE5CE6" w:rsidRPr="00DF06DC" w:rsidRDefault="003A3DF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14,417,659</w:t>
            </w:r>
          </w:p>
        </w:tc>
        <w:tc>
          <w:tcPr>
            <w:tcW w:w="270" w:type="dxa"/>
          </w:tcPr>
          <w:p w14:paraId="3F8D53BD" w14:textId="77777777" w:rsidR="00FE5CE6" w:rsidRPr="00DF06DC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24929" w14:textId="5021484C" w:rsidR="00FE5CE6" w:rsidRPr="00DF06DC" w:rsidRDefault="003A3DF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10,589,746</w:t>
            </w:r>
          </w:p>
        </w:tc>
        <w:tc>
          <w:tcPr>
            <w:tcW w:w="270" w:type="dxa"/>
          </w:tcPr>
          <w:p w14:paraId="3D4D7905" w14:textId="77777777" w:rsidR="00FE5CE6" w:rsidRPr="00DF06DC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8776" w14:textId="7FE759AF" w:rsidR="00FE5CE6" w:rsidRPr="00DF06DC" w:rsidRDefault="003A3DF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43,692,488</w:t>
            </w:r>
          </w:p>
        </w:tc>
        <w:tc>
          <w:tcPr>
            <w:tcW w:w="270" w:type="dxa"/>
          </w:tcPr>
          <w:p w14:paraId="0DE1A11F" w14:textId="77777777" w:rsidR="00FE5CE6" w:rsidRPr="00DF06DC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EE147" w14:textId="0387FE96" w:rsidR="00FE5CE6" w:rsidRPr="00DF06DC" w:rsidRDefault="003A3DF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11,659,024</w:t>
            </w:r>
          </w:p>
        </w:tc>
        <w:tc>
          <w:tcPr>
            <w:tcW w:w="270" w:type="dxa"/>
          </w:tcPr>
          <w:p w14:paraId="1E45316B" w14:textId="77777777" w:rsidR="00FE5CE6" w:rsidRPr="00DF06DC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A6E" w14:textId="793E5485" w:rsidR="00FE5CE6" w:rsidRPr="00DF06DC" w:rsidRDefault="00785E57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80,358,917</w:t>
            </w:r>
          </w:p>
        </w:tc>
      </w:tr>
      <w:tr w:rsidR="00496FEB" w:rsidRPr="00DF06DC" w14:paraId="21C47DF4" w14:textId="77777777" w:rsidTr="00496FEB">
        <w:tc>
          <w:tcPr>
            <w:tcW w:w="2430" w:type="dxa"/>
          </w:tcPr>
          <w:p w14:paraId="07BB52D8" w14:textId="77777777" w:rsidR="00496FEB" w:rsidRPr="00DF06DC" w:rsidRDefault="00496FEB" w:rsidP="00FE5CE6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65DB0C" w14:textId="77777777" w:rsidR="00496FEB" w:rsidRPr="00DF06DC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12624" w14:textId="77777777" w:rsidR="00496FEB" w:rsidRPr="00DF06DC" w:rsidRDefault="00496FEB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70F131" w14:textId="77777777" w:rsidR="00496FEB" w:rsidRPr="00DF06DC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1D4E4" w14:textId="77777777" w:rsidR="00496FEB" w:rsidRPr="00DF06DC" w:rsidRDefault="00496FE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EB124D6" w14:textId="77777777" w:rsidR="00496FEB" w:rsidRPr="00DF06DC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F293D" w14:textId="77777777" w:rsidR="00496FEB" w:rsidRPr="00DF06DC" w:rsidRDefault="00496FE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3E00F8" w14:textId="77777777" w:rsidR="00496FEB" w:rsidRPr="00DF06DC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B81505" w14:textId="77777777" w:rsidR="00496FEB" w:rsidRPr="00DF06DC" w:rsidRDefault="00496FEB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6A0B1C02" w14:textId="77777777" w:rsidR="00496FEB" w:rsidRPr="00DF06DC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3E6599" w14:textId="77777777" w:rsidR="00496FEB" w:rsidRPr="00DF06DC" w:rsidRDefault="00496FEB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CC7580" w14:textId="77777777" w:rsidR="00496FEB" w:rsidRPr="00DF06DC" w:rsidRDefault="00496FE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</w:tbl>
    <w:p w14:paraId="49130998" w14:textId="5FB52064" w:rsidR="00881D6D" w:rsidRPr="00DF06DC" w:rsidRDefault="00881D6D" w:rsidP="00BA513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2A892A4" w14:textId="706620FD" w:rsidR="00140105" w:rsidRPr="009B34E3" w:rsidRDefault="00140105" w:rsidP="00C13887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9B34E3">
        <w:rPr>
          <w:rFonts w:ascii="Angsana New" w:hAnsi="Angsana New" w:cs="Angsana New" w:hint="cs"/>
          <w:i/>
          <w:iCs/>
          <w:sz w:val="28"/>
          <w:szCs w:val="28"/>
          <w:lang w:val="en-US" w:bidi="th-TH"/>
        </w:rPr>
        <w:t xml:space="preserve">* </w:t>
      </w:r>
      <w:r w:rsidRPr="009B34E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เจ้าหนี้หมุนเวียนอื่นไม่รวมรายได้รับล่วงหน้า</w:t>
      </w:r>
    </w:p>
    <w:p w14:paraId="0BA2A011" w14:textId="4EA29E3B" w:rsidR="00496FEB" w:rsidRPr="00DF06DC" w:rsidRDefault="00496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DF06DC">
        <w:rPr>
          <w:rFonts w:ascii="Angsana New" w:hAnsi="Angsana New"/>
          <w:sz w:val="30"/>
          <w:szCs w:val="30"/>
        </w:rPr>
        <w:br w:type="page"/>
      </w:r>
    </w:p>
    <w:tbl>
      <w:tblPr>
        <w:tblW w:w="109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10"/>
        <w:gridCol w:w="1187"/>
        <w:gridCol w:w="269"/>
        <w:gridCol w:w="1169"/>
        <w:gridCol w:w="270"/>
        <w:gridCol w:w="1169"/>
        <w:gridCol w:w="270"/>
        <w:gridCol w:w="1169"/>
        <w:gridCol w:w="270"/>
        <w:gridCol w:w="1083"/>
        <w:gridCol w:w="270"/>
        <w:gridCol w:w="1174"/>
        <w:gridCol w:w="240"/>
      </w:tblGrid>
      <w:tr w:rsidR="00881D6D" w:rsidRPr="00DF06DC" w14:paraId="6BAB0C10" w14:textId="77777777" w:rsidTr="003223FC">
        <w:trPr>
          <w:gridAfter w:val="1"/>
          <w:wAfter w:w="240" w:type="dxa"/>
          <w:tblHeader/>
        </w:trPr>
        <w:tc>
          <w:tcPr>
            <w:tcW w:w="2410" w:type="dxa"/>
            <w:vAlign w:val="bottom"/>
          </w:tcPr>
          <w:p w14:paraId="7A63F796" w14:textId="747C8331" w:rsidR="00BE5906" w:rsidRPr="00DF06DC" w:rsidRDefault="00BE590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0" w:type="dxa"/>
            <w:gridSpan w:val="11"/>
            <w:hideMark/>
          </w:tcPr>
          <w:p w14:paraId="681E40DB" w14:textId="77777777" w:rsidR="00881D6D" w:rsidRPr="00DF06DC" w:rsidRDefault="00881D6D">
            <w:pPr>
              <w:spacing w:line="232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F46" w:rsidRPr="00DF06DC" w14:paraId="64B19F76" w14:textId="77777777" w:rsidTr="003223FC">
        <w:trPr>
          <w:gridAfter w:val="1"/>
          <w:wAfter w:w="240" w:type="dxa"/>
          <w:tblHeader/>
        </w:trPr>
        <w:tc>
          <w:tcPr>
            <w:tcW w:w="2410" w:type="dxa"/>
            <w:vAlign w:val="bottom"/>
          </w:tcPr>
          <w:p w14:paraId="1BFAC158" w14:textId="77777777" w:rsidR="00BC0F46" w:rsidRPr="00DF06DC" w:rsidRDefault="00BC0F46" w:rsidP="00BC0F4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7" w:type="dxa"/>
          </w:tcPr>
          <w:p w14:paraId="7DD8066F" w14:textId="2D6EF0D6" w:rsidR="00BC0F46" w:rsidRPr="00DF06DC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37BDCBD" w14:textId="77777777" w:rsidR="00BC0F46" w:rsidRPr="00DF06DC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4" w:type="dxa"/>
            <w:gridSpan w:val="9"/>
          </w:tcPr>
          <w:p w14:paraId="2BEAAB12" w14:textId="77777777" w:rsidR="00BC0F46" w:rsidRPr="00DF06DC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B015E" w:rsidRPr="00DF06DC" w14:paraId="18E86F23" w14:textId="77777777" w:rsidTr="003223FC">
        <w:trPr>
          <w:gridAfter w:val="1"/>
          <w:wAfter w:w="240" w:type="dxa"/>
          <w:tblHeader/>
        </w:trPr>
        <w:tc>
          <w:tcPr>
            <w:tcW w:w="2410" w:type="dxa"/>
            <w:vAlign w:val="bottom"/>
            <w:hideMark/>
          </w:tcPr>
          <w:p w14:paraId="0D3F6E7A" w14:textId="212634EF" w:rsidR="00F527D2" w:rsidRPr="00DF06DC" w:rsidRDefault="00F527D2" w:rsidP="00BE5906">
            <w:pPr>
              <w:spacing w:line="232" w:lineRule="auto"/>
              <w:ind w:left="160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87" w:type="dxa"/>
            <w:vAlign w:val="bottom"/>
          </w:tcPr>
          <w:p w14:paraId="557DF46B" w14:textId="141A082E" w:rsidR="00F527D2" w:rsidRPr="00DF06DC" w:rsidRDefault="00FE5CE6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5C168C41" w14:textId="77777777" w:rsidR="00F527D2" w:rsidRPr="00DF06DC" w:rsidRDefault="00F527D2" w:rsidP="00F527D2">
            <w:pPr>
              <w:spacing w:line="232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80F7C37" w14:textId="52BA2A79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1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51D4BAF" w14:textId="77777777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FED3C29" w14:textId="4D3FA5B9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1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>2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B29C498" w14:textId="77777777" w:rsidR="00F527D2" w:rsidRPr="00DF06DC" w:rsidRDefault="00F527D2" w:rsidP="00F527D2">
            <w:pPr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5C67AA92" w14:textId="408C6DD2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DF06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6D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079B74" w14:textId="77777777" w:rsidR="00F527D2" w:rsidRPr="00DF06DC" w:rsidRDefault="00F527D2" w:rsidP="00F527D2">
            <w:pPr>
              <w:tabs>
                <w:tab w:val="clear" w:pos="907"/>
                <w:tab w:val="left" w:pos="775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B8DE89C" w14:textId="77777777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FF79ED" w14:textId="4E217FD0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DF06DC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F546B9" w14:textId="77777777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6EA707F0" w14:textId="5854D8AA" w:rsidR="00F527D2" w:rsidRPr="00DF06DC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DF06DC" w14:paraId="2DF2373A" w14:textId="77777777" w:rsidTr="003223FC">
        <w:trPr>
          <w:gridAfter w:val="1"/>
          <w:wAfter w:w="240" w:type="dxa"/>
          <w:tblHeader/>
        </w:trPr>
        <w:tc>
          <w:tcPr>
            <w:tcW w:w="2410" w:type="dxa"/>
            <w:vAlign w:val="bottom"/>
          </w:tcPr>
          <w:p w14:paraId="27FC4963" w14:textId="77777777" w:rsidR="00881D6D" w:rsidRPr="00DF06DC" w:rsidRDefault="00881D6D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0" w:type="dxa"/>
            <w:gridSpan w:val="11"/>
            <w:vAlign w:val="bottom"/>
            <w:hideMark/>
          </w:tcPr>
          <w:p w14:paraId="1498333C" w14:textId="77777777" w:rsidR="00881D6D" w:rsidRPr="00DF06DC" w:rsidRDefault="00881D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08C" w:rsidRPr="00DF06DC" w14:paraId="4F1246DB" w14:textId="77777777" w:rsidTr="003223FC">
        <w:trPr>
          <w:gridAfter w:val="1"/>
          <w:wAfter w:w="240" w:type="dxa"/>
        </w:trPr>
        <w:tc>
          <w:tcPr>
            <w:tcW w:w="2410" w:type="dxa"/>
            <w:vAlign w:val="bottom"/>
          </w:tcPr>
          <w:p w14:paraId="1447EFFB" w14:textId="73FBF939" w:rsidR="0086608C" w:rsidRPr="00DF06DC" w:rsidRDefault="0086608C" w:rsidP="0086608C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2544"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300" w:type="dxa"/>
            <w:gridSpan w:val="11"/>
            <w:vAlign w:val="bottom"/>
          </w:tcPr>
          <w:p w14:paraId="26CE2FF3" w14:textId="77777777" w:rsidR="0086608C" w:rsidRPr="00DF06DC" w:rsidRDefault="008660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81D6D" w:rsidRPr="00DF06DC" w14:paraId="575A33F2" w14:textId="77777777" w:rsidTr="003223FC">
        <w:trPr>
          <w:gridAfter w:val="1"/>
          <w:wAfter w:w="240" w:type="dxa"/>
        </w:trPr>
        <w:tc>
          <w:tcPr>
            <w:tcW w:w="2410" w:type="dxa"/>
            <w:hideMark/>
          </w:tcPr>
          <w:p w14:paraId="403D68EA" w14:textId="77777777" w:rsidR="00881D6D" w:rsidRPr="00DF06DC" w:rsidRDefault="00881D6D" w:rsidP="00BE5906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7" w:type="dxa"/>
          </w:tcPr>
          <w:p w14:paraId="0EEE9F5E" w14:textId="77777777" w:rsidR="00881D6D" w:rsidRPr="009B34E3" w:rsidRDefault="00881D6D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64A220" w14:textId="77777777" w:rsidR="00881D6D" w:rsidRPr="009B34E3" w:rsidRDefault="00881D6D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ACA2AD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9CD31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F71C4DD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9A39FD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AF615F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3757C6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E2F0DBD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ED817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624A852" w14:textId="77777777" w:rsidR="00881D6D" w:rsidRPr="009B34E3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D90" w:rsidRPr="00DF06DC" w14:paraId="6024B29D" w14:textId="77777777" w:rsidTr="003223FC">
        <w:trPr>
          <w:gridAfter w:val="1"/>
          <w:wAfter w:w="240" w:type="dxa"/>
          <w:trHeight w:val="488"/>
        </w:trPr>
        <w:tc>
          <w:tcPr>
            <w:tcW w:w="2410" w:type="dxa"/>
            <w:vAlign w:val="center"/>
            <w:hideMark/>
          </w:tcPr>
          <w:p w14:paraId="3A87A2CE" w14:textId="5D54D32E" w:rsidR="00A92D90" w:rsidRPr="00DF06DC" w:rsidRDefault="00A92D90" w:rsidP="00A92D90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DF06D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7" w:type="dxa"/>
          </w:tcPr>
          <w:p w14:paraId="46BA0928" w14:textId="77777777" w:rsidR="007D114A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D9527" w14:textId="6B6D0968" w:rsidR="00A92D90" w:rsidRPr="009B34E3" w:rsidRDefault="00F653A9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>562,954</w:t>
            </w:r>
            <w:r w:rsidR="00A92D90"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  <w:vAlign w:val="center"/>
          </w:tcPr>
          <w:p w14:paraId="6CCFA440" w14:textId="77777777" w:rsidR="00A92D90" w:rsidRPr="009B34E3" w:rsidRDefault="00A92D90" w:rsidP="00A92D90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4B0E6874" w14:textId="77777777" w:rsidR="007D114A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D1619" w14:textId="22B122CB" w:rsidR="00A92D90" w:rsidRPr="009B34E3" w:rsidRDefault="00F653A9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>562,954</w:t>
            </w:r>
          </w:p>
        </w:tc>
        <w:tc>
          <w:tcPr>
            <w:tcW w:w="270" w:type="dxa"/>
            <w:vAlign w:val="center"/>
          </w:tcPr>
          <w:p w14:paraId="60A5A335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A90731A" w14:textId="77777777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31845" w14:textId="029C7428" w:rsidR="007D114A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76FE1C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0C4C7A7" w14:textId="77777777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6FF595B" w14:textId="282C28F6" w:rsidR="007D114A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D13C216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57459FA9" w14:textId="77777777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A09B183" w14:textId="250AFE3F" w:rsidR="007D114A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EBE188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9729B1F" w14:textId="77777777" w:rsidR="007D114A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7EA4F" w14:textId="43CBF741" w:rsidR="00A92D90" w:rsidRPr="009B34E3" w:rsidRDefault="00F653A9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>562,954</w:t>
            </w:r>
          </w:p>
        </w:tc>
      </w:tr>
      <w:tr w:rsidR="007D114A" w:rsidRPr="00DF06DC" w14:paraId="711BB436" w14:textId="77777777" w:rsidTr="003223FC">
        <w:trPr>
          <w:gridAfter w:val="1"/>
          <w:wAfter w:w="240" w:type="dxa"/>
          <w:trHeight w:val="623"/>
        </w:trPr>
        <w:tc>
          <w:tcPr>
            <w:tcW w:w="2410" w:type="dxa"/>
            <w:vAlign w:val="center"/>
            <w:hideMark/>
          </w:tcPr>
          <w:p w14:paraId="7AE509AC" w14:textId="77777777" w:rsidR="007D114A" w:rsidRPr="00DF06DC" w:rsidRDefault="007D114A" w:rsidP="007D114A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7" w:type="dxa"/>
          </w:tcPr>
          <w:p w14:paraId="33CC3539" w14:textId="77777777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AD8A7" w14:textId="7ADE0E01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2,917,525 </w:t>
            </w:r>
          </w:p>
        </w:tc>
        <w:tc>
          <w:tcPr>
            <w:tcW w:w="269" w:type="dxa"/>
            <w:vAlign w:val="center"/>
          </w:tcPr>
          <w:p w14:paraId="6F062E78" w14:textId="77777777" w:rsidR="007D114A" w:rsidRPr="009B34E3" w:rsidRDefault="007D114A" w:rsidP="007D114A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C4762D" w14:textId="77777777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7F85C" w14:textId="18F3BDC9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3,027,196 </w:t>
            </w:r>
          </w:p>
        </w:tc>
        <w:tc>
          <w:tcPr>
            <w:tcW w:w="270" w:type="dxa"/>
            <w:vAlign w:val="center"/>
          </w:tcPr>
          <w:p w14:paraId="475FA442" w14:textId="77777777" w:rsidR="007D114A" w:rsidRPr="009B34E3" w:rsidRDefault="007D114A" w:rsidP="007D114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3C5C78E" w14:textId="77777777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B0F0B" w14:textId="0585999C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D0D0DAA" w14:textId="77777777" w:rsidR="007D114A" w:rsidRPr="009B34E3" w:rsidRDefault="007D114A" w:rsidP="007D114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162B56F" w14:textId="77777777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66949C1" w14:textId="72D75344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03F5260" w14:textId="77777777" w:rsidR="007D114A" w:rsidRPr="009B34E3" w:rsidRDefault="007D114A" w:rsidP="007D114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A23FEE" w14:textId="77777777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7237DA2" w14:textId="707B5A69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9764CF" w14:textId="77777777" w:rsidR="007D114A" w:rsidRPr="009B34E3" w:rsidRDefault="007D114A" w:rsidP="007D114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13638F6" w14:textId="77777777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A13930" w14:textId="50CB4581" w:rsidR="007D114A" w:rsidRPr="009B34E3" w:rsidRDefault="007D114A" w:rsidP="007D1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3,027,196 </w:t>
            </w:r>
          </w:p>
        </w:tc>
      </w:tr>
      <w:tr w:rsidR="00A92D90" w:rsidRPr="00DF06DC" w14:paraId="79588A8B" w14:textId="77777777" w:rsidTr="003223FC">
        <w:trPr>
          <w:gridAfter w:val="1"/>
          <w:wAfter w:w="240" w:type="dxa"/>
        </w:trPr>
        <w:tc>
          <w:tcPr>
            <w:tcW w:w="2410" w:type="dxa"/>
            <w:vAlign w:val="center"/>
            <w:hideMark/>
          </w:tcPr>
          <w:p w14:paraId="4EDD6A49" w14:textId="77777777" w:rsidR="00A92D90" w:rsidRPr="00DF06DC" w:rsidRDefault="00A92D90" w:rsidP="00A92D90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7" w:type="dxa"/>
          </w:tcPr>
          <w:p w14:paraId="1F43574D" w14:textId="29B4118C" w:rsidR="00A92D90" w:rsidRPr="009B34E3" w:rsidRDefault="003223FC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66,331,688</w:t>
            </w:r>
          </w:p>
        </w:tc>
        <w:tc>
          <w:tcPr>
            <w:tcW w:w="269" w:type="dxa"/>
            <w:vAlign w:val="center"/>
          </w:tcPr>
          <w:p w14:paraId="7578E436" w14:textId="77777777" w:rsidR="00A92D90" w:rsidRPr="009B34E3" w:rsidRDefault="00A92D90" w:rsidP="00A92D90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D7D125" w14:textId="425D3E89" w:rsidR="00A92D90" w:rsidRPr="009B34E3" w:rsidRDefault="003223FC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17,233,38</w:t>
            </w:r>
            <w:r w:rsidR="00E779DC"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77F5714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3C5D8D" w14:textId="5BAC0136" w:rsidR="00A92D90" w:rsidRPr="009B34E3" w:rsidRDefault="006E399C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29,682,583</w:t>
            </w:r>
          </w:p>
        </w:tc>
        <w:tc>
          <w:tcPr>
            <w:tcW w:w="270" w:type="dxa"/>
          </w:tcPr>
          <w:p w14:paraId="35DDC869" w14:textId="77777777" w:rsidR="00A92D90" w:rsidRPr="009B34E3" w:rsidRDefault="00A92D90" w:rsidP="00A92D90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5E23FC" w14:textId="47AD9D9C" w:rsidR="00A92D90" w:rsidRPr="009B34E3" w:rsidRDefault="006E399C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23,007,086</w:t>
            </w:r>
          </w:p>
        </w:tc>
        <w:tc>
          <w:tcPr>
            <w:tcW w:w="270" w:type="dxa"/>
          </w:tcPr>
          <w:p w14:paraId="6E974B18" w14:textId="77777777" w:rsidR="00A92D90" w:rsidRPr="009B34E3" w:rsidRDefault="00A92D90" w:rsidP="00A92D90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D28BBAC" w14:textId="6F0D8B09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855,593</w:t>
            </w:r>
          </w:p>
        </w:tc>
        <w:tc>
          <w:tcPr>
            <w:tcW w:w="270" w:type="dxa"/>
          </w:tcPr>
          <w:p w14:paraId="5EB49B4F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1B72022" w14:textId="1BA69FE0" w:rsidR="00A92D90" w:rsidRPr="009B34E3" w:rsidRDefault="003223FC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>70,778,64</w:t>
            </w:r>
            <w:r w:rsidR="00E779DC" w:rsidRPr="009B34E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2D90" w:rsidRPr="00DF06DC" w14:paraId="5A3A5464" w14:textId="77777777" w:rsidTr="003223FC">
        <w:trPr>
          <w:gridAfter w:val="1"/>
          <w:wAfter w:w="240" w:type="dxa"/>
        </w:trPr>
        <w:tc>
          <w:tcPr>
            <w:tcW w:w="2410" w:type="dxa"/>
            <w:vAlign w:val="center"/>
            <w:hideMark/>
          </w:tcPr>
          <w:p w14:paraId="54C800AA" w14:textId="77777777" w:rsidR="00A92D90" w:rsidRPr="00DF06DC" w:rsidRDefault="00A92D90" w:rsidP="00A92D90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5180" w14:textId="3A65C965" w:rsidR="00A92D90" w:rsidRPr="009B34E3" w:rsidRDefault="000D6910" w:rsidP="000D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42,703</w:t>
            </w:r>
          </w:p>
        </w:tc>
        <w:tc>
          <w:tcPr>
            <w:tcW w:w="269" w:type="dxa"/>
            <w:vAlign w:val="center"/>
          </w:tcPr>
          <w:p w14:paraId="611969E0" w14:textId="77777777" w:rsidR="00A92D90" w:rsidRPr="009B34E3" w:rsidRDefault="00A92D90" w:rsidP="00A92D90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9011" w14:textId="139ADB24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22,079 </w:t>
            </w:r>
          </w:p>
        </w:tc>
        <w:tc>
          <w:tcPr>
            <w:tcW w:w="270" w:type="dxa"/>
            <w:vAlign w:val="center"/>
          </w:tcPr>
          <w:p w14:paraId="35469FE9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F46" w14:textId="610C4B16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21,669 </w:t>
            </w:r>
          </w:p>
        </w:tc>
        <w:tc>
          <w:tcPr>
            <w:tcW w:w="270" w:type="dxa"/>
            <w:vAlign w:val="center"/>
          </w:tcPr>
          <w:p w14:paraId="2C926445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D7E04" w14:textId="08BAD1D8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133 </w:t>
            </w:r>
          </w:p>
        </w:tc>
        <w:tc>
          <w:tcPr>
            <w:tcW w:w="270" w:type="dxa"/>
            <w:vAlign w:val="center"/>
          </w:tcPr>
          <w:p w14:paraId="117815DB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2117" w14:textId="3B13F832" w:rsidR="00A92D90" w:rsidRPr="009B34E3" w:rsidRDefault="007D114A" w:rsidP="00A9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561417A" w14:textId="77777777" w:rsidR="00A92D90" w:rsidRPr="009B34E3" w:rsidRDefault="00A92D90" w:rsidP="00A92D90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C228" w14:textId="3F5F8829" w:rsidR="00A92D90" w:rsidRPr="009B34E3" w:rsidRDefault="00A92D90" w:rsidP="00A92D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sz w:val="28"/>
                <w:szCs w:val="28"/>
              </w:rPr>
              <w:t xml:space="preserve"> 43,881 </w:t>
            </w:r>
          </w:p>
        </w:tc>
      </w:tr>
      <w:tr w:rsidR="00141182" w:rsidRPr="00DF06DC" w14:paraId="3FE230E7" w14:textId="77777777" w:rsidTr="003223FC">
        <w:tc>
          <w:tcPr>
            <w:tcW w:w="2410" w:type="dxa"/>
          </w:tcPr>
          <w:p w14:paraId="0AC474B2" w14:textId="77777777" w:rsidR="00141182" w:rsidRPr="00DF06DC" w:rsidRDefault="00141182" w:rsidP="00141182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D8783" w14:textId="4DC34174" w:rsidR="00141182" w:rsidRPr="009B34E3" w:rsidRDefault="00F653A9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69,854,870</w:t>
            </w:r>
          </w:p>
        </w:tc>
        <w:tc>
          <w:tcPr>
            <w:tcW w:w="269" w:type="dxa"/>
          </w:tcPr>
          <w:p w14:paraId="5B0484EE" w14:textId="77777777" w:rsidR="00141182" w:rsidRPr="009B34E3" w:rsidRDefault="00141182" w:rsidP="00141182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C7E38" w14:textId="21C2E6A7" w:rsidR="00141182" w:rsidRPr="009B34E3" w:rsidRDefault="00726FCC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20,845,610</w:t>
            </w:r>
          </w:p>
        </w:tc>
        <w:tc>
          <w:tcPr>
            <w:tcW w:w="270" w:type="dxa"/>
          </w:tcPr>
          <w:p w14:paraId="7833096D" w14:textId="77777777" w:rsidR="00141182" w:rsidRPr="009B34E3" w:rsidRDefault="00141182" w:rsidP="00141182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D87B1" w14:textId="148F9379" w:rsidR="00141182" w:rsidRPr="009B34E3" w:rsidRDefault="00F06D2E" w:rsidP="001411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29,704,252</w:t>
            </w:r>
          </w:p>
        </w:tc>
        <w:tc>
          <w:tcPr>
            <w:tcW w:w="270" w:type="dxa"/>
          </w:tcPr>
          <w:p w14:paraId="114B7D20" w14:textId="77777777" w:rsidR="00141182" w:rsidRPr="009B34E3" w:rsidRDefault="00141182" w:rsidP="00141182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BF6B7" w14:textId="73B2BCC6" w:rsidR="00141182" w:rsidRPr="009B34E3" w:rsidRDefault="00F06D2E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3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23,007,219</w:t>
            </w:r>
          </w:p>
        </w:tc>
        <w:tc>
          <w:tcPr>
            <w:tcW w:w="270" w:type="dxa"/>
          </w:tcPr>
          <w:p w14:paraId="1E0485E7" w14:textId="77777777" w:rsidR="00141182" w:rsidRPr="009B34E3" w:rsidRDefault="00141182" w:rsidP="00141182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1A3F8" w14:textId="7B666CD7" w:rsidR="00141182" w:rsidRPr="009B34E3" w:rsidRDefault="00A92D90" w:rsidP="0014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855,593</w:t>
            </w:r>
          </w:p>
        </w:tc>
        <w:tc>
          <w:tcPr>
            <w:tcW w:w="270" w:type="dxa"/>
          </w:tcPr>
          <w:p w14:paraId="244C2BA6" w14:textId="77777777" w:rsidR="00141182" w:rsidRPr="009B34E3" w:rsidRDefault="00141182" w:rsidP="00141182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34EE2" w14:textId="65F20084" w:rsidR="00141182" w:rsidRPr="009B34E3" w:rsidRDefault="00F653A9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34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74,412,674</w:t>
            </w:r>
          </w:p>
        </w:tc>
        <w:tc>
          <w:tcPr>
            <w:tcW w:w="240" w:type="dxa"/>
          </w:tcPr>
          <w:p w14:paraId="6065E3D4" w14:textId="77777777" w:rsidR="00141182" w:rsidRPr="00DF06DC" w:rsidRDefault="00141182" w:rsidP="001411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EA0C5B" w:rsidRPr="00DF06DC" w14:paraId="3A71E543" w14:textId="77777777" w:rsidTr="003223FC">
        <w:trPr>
          <w:gridAfter w:val="1"/>
          <w:wAfter w:w="240" w:type="dxa"/>
        </w:trPr>
        <w:tc>
          <w:tcPr>
            <w:tcW w:w="2410" w:type="dxa"/>
          </w:tcPr>
          <w:p w14:paraId="064AE1C0" w14:textId="77777777" w:rsidR="00140105" w:rsidRPr="00DF06DC" w:rsidRDefault="00140105" w:rsidP="00982E6F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3F72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A65B0D6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DD2F7" w14:textId="77777777" w:rsidR="00140105" w:rsidRPr="00DF06DC" w:rsidRDefault="0014010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33AAD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7EDCBC" w14:textId="77777777" w:rsidR="00140105" w:rsidRPr="00DF06DC" w:rsidRDefault="00140105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6E29F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90F528" w14:textId="77777777" w:rsidR="00140105" w:rsidRPr="00DF06DC" w:rsidRDefault="0014010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9E210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025442" w14:textId="77777777" w:rsidR="00140105" w:rsidRPr="00DF06DC" w:rsidRDefault="00140105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736A7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73DE" w14:textId="77777777" w:rsidR="00140105" w:rsidRPr="00DF06DC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3E61" w:rsidRPr="00DF06DC" w14:paraId="34A07BE8" w14:textId="77777777" w:rsidTr="003223FC">
        <w:trPr>
          <w:gridAfter w:val="1"/>
          <w:wAfter w:w="240" w:type="dxa"/>
        </w:trPr>
        <w:tc>
          <w:tcPr>
            <w:tcW w:w="2410" w:type="dxa"/>
          </w:tcPr>
          <w:p w14:paraId="5FBB0F86" w14:textId="46D44FED" w:rsidR="00B73E61" w:rsidRPr="00DF06DC" w:rsidRDefault="00B73E61" w:rsidP="000B7A44">
            <w:pPr>
              <w:tabs>
                <w:tab w:val="clear" w:pos="227"/>
                <w:tab w:val="clear" w:pos="454"/>
                <w:tab w:val="clear" w:pos="680"/>
                <w:tab w:val="left" w:pos="702"/>
                <w:tab w:val="left" w:pos="792"/>
              </w:tabs>
              <w:spacing w:line="232" w:lineRule="auto"/>
              <w:ind w:left="342" w:right="-24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264F6F15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0654594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582B2D82" w14:textId="77777777" w:rsidR="00B73E61" w:rsidRPr="00DF06DC" w:rsidRDefault="00B73E61" w:rsidP="00B73E61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DBFE7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7237B511" w14:textId="77777777" w:rsidR="00B73E61" w:rsidRPr="00DF06DC" w:rsidRDefault="00B73E61" w:rsidP="00B73E6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A3733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14947A45" w14:textId="77777777" w:rsidR="00B73E61" w:rsidRPr="00DF06DC" w:rsidRDefault="00B73E61" w:rsidP="00B73E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35B45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2A71345E" w14:textId="77777777" w:rsidR="00B73E61" w:rsidRPr="00DF06DC" w:rsidRDefault="00B73E61" w:rsidP="00B7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2CCDE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24AA4EDF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73E61" w:rsidRPr="00DF06DC" w14:paraId="01AAD2CB" w14:textId="77777777" w:rsidTr="003223FC">
        <w:trPr>
          <w:gridAfter w:val="1"/>
          <w:wAfter w:w="240" w:type="dxa"/>
        </w:trPr>
        <w:tc>
          <w:tcPr>
            <w:tcW w:w="2410" w:type="dxa"/>
          </w:tcPr>
          <w:p w14:paraId="6CBBD673" w14:textId="5A0B0027" w:rsidR="00B73E61" w:rsidRPr="00DF06DC" w:rsidRDefault="00B73E61" w:rsidP="000B7A44">
            <w:pPr>
              <w:tabs>
                <w:tab w:val="clear" w:pos="227"/>
                <w:tab w:val="clear" w:pos="454"/>
                <w:tab w:val="left" w:pos="162"/>
              </w:tabs>
              <w:spacing w:line="232" w:lineRule="auto"/>
              <w:ind w:left="252" w:right="-2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7311B5D3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7961CE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1EF149" w14:textId="2E5A75F4" w:rsidR="00B73E61" w:rsidRPr="00DF06DC" w:rsidRDefault="002C11E4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33,611</w:t>
            </w:r>
          </w:p>
        </w:tc>
        <w:tc>
          <w:tcPr>
            <w:tcW w:w="269" w:type="dxa"/>
          </w:tcPr>
          <w:p w14:paraId="271B72EF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60741FD9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6C20A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ind w:right="1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150693" w14:textId="065414AA" w:rsidR="00B73E61" w:rsidRPr="00DF06DC" w:rsidRDefault="007C21DD" w:rsidP="00B73E61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196,565</w:t>
            </w:r>
          </w:p>
        </w:tc>
        <w:tc>
          <w:tcPr>
            <w:tcW w:w="270" w:type="dxa"/>
          </w:tcPr>
          <w:p w14:paraId="38AA27BE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67FC29AF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D81B8E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ind w:right="1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C384E7" w14:textId="68E2D8D2" w:rsidR="00B73E61" w:rsidRPr="00DF06DC" w:rsidRDefault="00B73E61" w:rsidP="00B73E61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CE8CCD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61A4D4C4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83534D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ind w:right="28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FC6A1D" w14:textId="75D67309" w:rsidR="00B73E61" w:rsidRPr="00DF06DC" w:rsidRDefault="00B73E61" w:rsidP="00B73E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3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7FCBFB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</w:tcPr>
          <w:p w14:paraId="3F081109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826E59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C10FF5" w14:textId="2DD00B46" w:rsidR="00B73E61" w:rsidRPr="00DF06DC" w:rsidRDefault="00B73E61" w:rsidP="00A6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50" w:hanging="8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8E178C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</w:tcPr>
          <w:p w14:paraId="214D4616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8682AD" w14:textId="77777777" w:rsidR="00B73E61" w:rsidRPr="00DF06DC" w:rsidRDefault="00B73E61" w:rsidP="00B73E61">
            <w:pPr>
              <w:tabs>
                <w:tab w:val="decimal" w:pos="708"/>
              </w:tabs>
              <w:spacing w:line="232" w:lineRule="auto"/>
              <w:ind w:right="1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2A4521" w14:textId="3222A148" w:rsidR="00B73E61" w:rsidRPr="00DF06DC" w:rsidRDefault="007C21DD" w:rsidP="00B73E61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/>
                <w:sz w:val="28"/>
                <w:szCs w:val="28"/>
              </w:rPr>
              <w:t>196,565</w:t>
            </w:r>
          </w:p>
        </w:tc>
      </w:tr>
      <w:tr w:rsidR="00B73E61" w:rsidRPr="00DF06DC" w14:paraId="3C3EB270" w14:textId="77777777" w:rsidTr="003223FC">
        <w:trPr>
          <w:gridAfter w:val="1"/>
          <w:wAfter w:w="240" w:type="dxa"/>
        </w:trPr>
        <w:tc>
          <w:tcPr>
            <w:tcW w:w="2410" w:type="dxa"/>
          </w:tcPr>
          <w:p w14:paraId="201F02FA" w14:textId="77777777" w:rsidR="00B73E61" w:rsidRPr="00DF06DC" w:rsidRDefault="00B73E61" w:rsidP="00982E6F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C204D0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E3F9128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B06D18" w14:textId="77777777" w:rsidR="00B73E61" w:rsidRPr="00DF06DC" w:rsidRDefault="00B73E61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560917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A762E4" w14:textId="77777777" w:rsidR="00B73E61" w:rsidRPr="00DF06DC" w:rsidRDefault="00B73E61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898CC3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E9D6B3" w14:textId="77777777" w:rsidR="00B73E61" w:rsidRPr="00DF06DC" w:rsidRDefault="00B73E61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E8445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0850CA1" w14:textId="77777777" w:rsidR="00B73E61" w:rsidRPr="00DF06DC" w:rsidRDefault="00B73E61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253DB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97CA74" w14:textId="77777777" w:rsidR="00B73E61" w:rsidRPr="00DF06DC" w:rsidRDefault="00B73E61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7511" w:rsidRPr="00DF06DC" w14:paraId="0C632931" w14:textId="77777777" w:rsidTr="003223FC">
        <w:trPr>
          <w:gridAfter w:val="1"/>
          <w:wAfter w:w="240" w:type="dxa"/>
        </w:trPr>
        <w:tc>
          <w:tcPr>
            <w:tcW w:w="2410" w:type="dxa"/>
            <w:vAlign w:val="bottom"/>
          </w:tcPr>
          <w:p w14:paraId="41A0C6D4" w14:textId="5A7DE1EA" w:rsidR="000D7511" w:rsidRPr="00DF06DC" w:rsidRDefault="000D7511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2544" w:rsidRPr="00DF06D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300" w:type="dxa"/>
            <w:gridSpan w:val="11"/>
            <w:vAlign w:val="bottom"/>
          </w:tcPr>
          <w:p w14:paraId="4FF88716" w14:textId="77777777" w:rsidR="000D7511" w:rsidRPr="00DF06DC" w:rsidRDefault="000D75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DF06DC" w14:paraId="4E0ED815" w14:textId="77777777" w:rsidTr="003223FC">
        <w:trPr>
          <w:gridAfter w:val="1"/>
          <w:wAfter w:w="240" w:type="dxa"/>
        </w:trPr>
        <w:tc>
          <w:tcPr>
            <w:tcW w:w="2410" w:type="dxa"/>
            <w:hideMark/>
          </w:tcPr>
          <w:p w14:paraId="532FFA3E" w14:textId="77777777" w:rsidR="000D7511" w:rsidRPr="00DF06DC" w:rsidRDefault="000D7511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7" w:type="dxa"/>
          </w:tcPr>
          <w:p w14:paraId="729FF443" w14:textId="77777777" w:rsidR="000D7511" w:rsidRPr="00DF06DC" w:rsidRDefault="000D7511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D6AA313" w14:textId="77777777" w:rsidR="000D7511" w:rsidRPr="00DF06DC" w:rsidRDefault="000D7511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FF101A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9AD8F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6240104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7EDE4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87E0BD5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8D993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00DFA529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FD7AF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6921A7C" w14:textId="77777777" w:rsidR="000D7511" w:rsidRPr="00DF06DC" w:rsidRDefault="000D7511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2544" w:rsidRPr="00DF06DC" w14:paraId="6FEAF7FF" w14:textId="77777777" w:rsidTr="003223FC">
        <w:trPr>
          <w:gridAfter w:val="1"/>
          <w:wAfter w:w="240" w:type="dxa"/>
          <w:trHeight w:val="488"/>
        </w:trPr>
        <w:tc>
          <w:tcPr>
            <w:tcW w:w="2410" w:type="dxa"/>
            <w:vAlign w:val="center"/>
            <w:hideMark/>
          </w:tcPr>
          <w:p w14:paraId="2A847556" w14:textId="77777777" w:rsidR="00AD2544" w:rsidRPr="00DF06DC" w:rsidRDefault="00AD2544" w:rsidP="00AD2544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DF06D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7" w:type="dxa"/>
          </w:tcPr>
          <w:p w14:paraId="52BA9970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7BC9825" w14:textId="5B9D4E74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266,674</w:t>
            </w:r>
          </w:p>
        </w:tc>
        <w:tc>
          <w:tcPr>
            <w:tcW w:w="269" w:type="dxa"/>
            <w:vAlign w:val="center"/>
          </w:tcPr>
          <w:p w14:paraId="5925981C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727636A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138A7F4" w14:textId="7D1DA748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266,674</w:t>
            </w:r>
          </w:p>
        </w:tc>
        <w:tc>
          <w:tcPr>
            <w:tcW w:w="270" w:type="dxa"/>
            <w:vAlign w:val="center"/>
          </w:tcPr>
          <w:p w14:paraId="158FF005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1AD7A6F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5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0F681E" w14:textId="673EB3A3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5A1A199E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A51008E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657EA9" w14:textId="408F2AB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20B8C408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D518EE6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1A3BDD" w14:textId="2CE3E3E0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24777C1B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5085B50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9AF662" w14:textId="1CA3EF0C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266,674</w:t>
            </w:r>
          </w:p>
        </w:tc>
      </w:tr>
      <w:tr w:rsidR="00AD2544" w:rsidRPr="00DF06DC" w14:paraId="1B6CA62B" w14:textId="77777777" w:rsidTr="003223FC">
        <w:trPr>
          <w:gridAfter w:val="1"/>
          <w:wAfter w:w="240" w:type="dxa"/>
          <w:trHeight w:val="623"/>
        </w:trPr>
        <w:tc>
          <w:tcPr>
            <w:tcW w:w="2410" w:type="dxa"/>
            <w:vAlign w:val="center"/>
            <w:hideMark/>
          </w:tcPr>
          <w:p w14:paraId="2438EF25" w14:textId="77777777" w:rsidR="00AD2544" w:rsidRPr="00DF06DC" w:rsidRDefault="00AD2544" w:rsidP="00AD2544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7" w:type="dxa"/>
          </w:tcPr>
          <w:p w14:paraId="6B2710E7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9B257D" w14:textId="54C069D9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680,238 </w:t>
            </w:r>
          </w:p>
        </w:tc>
        <w:tc>
          <w:tcPr>
            <w:tcW w:w="269" w:type="dxa"/>
            <w:vAlign w:val="center"/>
          </w:tcPr>
          <w:p w14:paraId="67FA0F63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28B11230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120BA9" w14:textId="2C139295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689,066 </w:t>
            </w:r>
          </w:p>
        </w:tc>
        <w:tc>
          <w:tcPr>
            <w:tcW w:w="270" w:type="dxa"/>
            <w:vAlign w:val="center"/>
          </w:tcPr>
          <w:p w14:paraId="5A55FD7A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77C488F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477836" w14:textId="65F856AF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27DB7A3F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FDE31A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23E2EF" w14:textId="35FE469F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4AC5B9B9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60B5A7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B1451" w14:textId="36259BD0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7C472550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EB3E640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9B61F" w14:textId="069523BC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689,066 </w:t>
            </w:r>
          </w:p>
        </w:tc>
      </w:tr>
      <w:tr w:rsidR="00AD2544" w:rsidRPr="00DF06DC" w14:paraId="43785FBB" w14:textId="77777777" w:rsidTr="003223FC">
        <w:trPr>
          <w:gridAfter w:val="1"/>
          <w:wAfter w:w="240" w:type="dxa"/>
        </w:trPr>
        <w:tc>
          <w:tcPr>
            <w:tcW w:w="2410" w:type="dxa"/>
            <w:vAlign w:val="center"/>
            <w:hideMark/>
          </w:tcPr>
          <w:p w14:paraId="322F9078" w14:textId="77777777" w:rsidR="00AD2544" w:rsidRPr="00DF06DC" w:rsidRDefault="00AD2544" w:rsidP="00AD2544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7" w:type="dxa"/>
          </w:tcPr>
          <w:p w14:paraId="65C6250E" w14:textId="6ACE15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 xml:space="preserve"> 59,264,471 </w:t>
            </w:r>
          </w:p>
        </w:tc>
        <w:tc>
          <w:tcPr>
            <w:tcW w:w="269" w:type="dxa"/>
            <w:vAlign w:val="center"/>
          </w:tcPr>
          <w:p w14:paraId="7D8885A4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97BD292" w14:textId="323634FD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12,378,439</w:t>
            </w:r>
          </w:p>
        </w:tc>
        <w:tc>
          <w:tcPr>
            <w:tcW w:w="270" w:type="dxa"/>
          </w:tcPr>
          <w:p w14:paraId="1E4A1DC2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C64528D" w14:textId="4381F6C8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10,368,623</w:t>
            </w:r>
          </w:p>
        </w:tc>
        <w:tc>
          <w:tcPr>
            <w:tcW w:w="270" w:type="dxa"/>
          </w:tcPr>
          <w:p w14:paraId="4FBFB21B" w14:textId="77777777" w:rsidR="00AD2544" w:rsidRPr="00DF06DC" w:rsidRDefault="00AD2544" w:rsidP="00AD2544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8208935" w14:textId="5459B499" w:rsidR="00AD2544" w:rsidRPr="00DF06DC" w:rsidRDefault="00AD2544" w:rsidP="00A662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40,503,318</w:t>
            </w:r>
          </w:p>
        </w:tc>
        <w:tc>
          <w:tcPr>
            <w:tcW w:w="270" w:type="dxa"/>
          </w:tcPr>
          <w:p w14:paraId="633C7019" w14:textId="77777777" w:rsidR="00AD2544" w:rsidRPr="00DF06DC" w:rsidRDefault="00AD2544" w:rsidP="00AD2544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20A5519D" w14:textId="50C52ED9" w:rsidR="00AD2544" w:rsidRPr="00DF06DC" w:rsidRDefault="00AD2544" w:rsidP="00A6629C">
            <w:pPr>
              <w:tabs>
                <w:tab w:val="clear" w:pos="227"/>
                <w:tab w:val="clear" w:pos="454"/>
                <w:tab w:val="clear" w:pos="680"/>
                <w:tab w:val="left" w:pos="26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="Angsana New" w:hAnsi="Angsana New"/>
                <w:color w:val="000000"/>
                <w:sz w:val="28"/>
                <w:szCs w:val="28"/>
              </w:rPr>
              <w:t>885,983</w:t>
            </w:r>
          </w:p>
        </w:tc>
        <w:tc>
          <w:tcPr>
            <w:tcW w:w="270" w:type="dxa"/>
          </w:tcPr>
          <w:p w14:paraId="0138C869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A6D057C" w14:textId="2D949BA4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64,136,363</w:t>
            </w:r>
          </w:p>
        </w:tc>
      </w:tr>
      <w:tr w:rsidR="00AD2544" w:rsidRPr="00DF06DC" w14:paraId="11C486B9" w14:textId="77777777" w:rsidTr="003223FC">
        <w:trPr>
          <w:gridAfter w:val="1"/>
          <w:wAfter w:w="240" w:type="dxa"/>
        </w:trPr>
        <w:tc>
          <w:tcPr>
            <w:tcW w:w="2410" w:type="dxa"/>
            <w:vAlign w:val="center"/>
            <w:hideMark/>
          </w:tcPr>
          <w:p w14:paraId="7BFD6DB5" w14:textId="77777777" w:rsidR="00AD2544" w:rsidRPr="00DF06DC" w:rsidRDefault="00AD2544" w:rsidP="00AD2544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DF06D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C4B8" w14:textId="2B0BA60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40,302</w:t>
            </w:r>
          </w:p>
        </w:tc>
        <w:tc>
          <w:tcPr>
            <w:tcW w:w="269" w:type="dxa"/>
            <w:vAlign w:val="center"/>
          </w:tcPr>
          <w:p w14:paraId="3595AC5F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29712" w14:textId="3C75C280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  <w:t>21,507</w:t>
            </w:r>
          </w:p>
        </w:tc>
        <w:tc>
          <w:tcPr>
            <w:tcW w:w="270" w:type="dxa"/>
            <w:vAlign w:val="center"/>
          </w:tcPr>
          <w:p w14:paraId="606A7038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FF6A6" w14:textId="5F2303B0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19,610</w:t>
            </w:r>
          </w:p>
        </w:tc>
        <w:tc>
          <w:tcPr>
            <w:tcW w:w="270" w:type="dxa"/>
            <w:vAlign w:val="center"/>
          </w:tcPr>
          <w:p w14:paraId="72862421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0080" w14:textId="15C25AE1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270" w:type="dxa"/>
            <w:vAlign w:val="center"/>
          </w:tcPr>
          <w:p w14:paraId="6990E160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30686" w14:textId="17B90ED4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55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BE3D0A" w14:textId="77777777" w:rsidR="00AD2544" w:rsidRPr="00DF06DC" w:rsidRDefault="00AD2544" w:rsidP="00AD2544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873EF" w14:textId="44B69516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sz w:val="28"/>
                <w:szCs w:val="28"/>
              </w:rPr>
              <w:t>41,478</w:t>
            </w:r>
          </w:p>
        </w:tc>
      </w:tr>
      <w:tr w:rsidR="00AD2544" w:rsidRPr="00DF06DC" w14:paraId="250BCED9" w14:textId="77777777" w:rsidTr="003223FC">
        <w:tc>
          <w:tcPr>
            <w:tcW w:w="2410" w:type="dxa"/>
          </w:tcPr>
          <w:p w14:paraId="3B711417" w14:textId="77777777" w:rsidR="00AD2544" w:rsidRPr="00DF06DC" w:rsidRDefault="00AD2544" w:rsidP="00AD2544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C88A0" w14:textId="3DEA41D0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60,251,685</w:t>
            </w:r>
          </w:p>
        </w:tc>
        <w:tc>
          <w:tcPr>
            <w:tcW w:w="269" w:type="dxa"/>
          </w:tcPr>
          <w:p w14:paraId="6DB24CE5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CE73F" w14:textId="1026E214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13,355,686</w:t>
            </w:r>
          </w:p>
        </w:tc>
        <w:tc>
          <w:tcPr>
            <w:tcW w:w="270" w:type="dxa"/>
          </w:tcPr>
          <w:p w14:paraId="7780580A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E7717" w14:textId="4473F4AA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10,388,233</w:t>
            </w:r>
          </w:p>
        </w:tc>
        <w:tc>
          <w:tcPr>
            <w:tcW w:w="270" w:type="dxa"/>
          </w:tcPr>
          <w:p w14:paraId="52EB5FC8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65EDD" w14:textId="0C34D56A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40,503,679</w:t>
            </w:r>
          </w:p>
        </w:tc>
        <w:tc>
          <w:tcPr>
            <w:tcW w:w="270" w:type="dxa"/>
          </w:tcPr>
          <w:p w14:paraId="17320AA5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F24EB" w14:textId="3793CF02" w:rsidR="00AD2544" w:rsidRPr="00DF06DC" w:rsidRDefault="00AD2544" w:rsidP="00A6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885,983</w:t>
            </w:r>
          </w:p>
        </w:tc>
        <w:tc>
          <w:tcPr>
            <w:tcW w:w="270" w:type="dxa"/>
          </w:tcPr>
          <w:p w14:paraId="26C8486E" w14:textId="77777777" w:rsidR="00AD2544" w:rsidRPr="00DF06DC" w:rsidRDefault="00AD2544" w:rsidP="00AD2544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F5D94" w14:textId="15E9A74D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6D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65,133,581</w:t>
            </w:r>
          </w:p>
        </w:tc>
        <w:tc>
          <w:tcPr>
            <w:tcW w:w="240" w:type="dxa"/>
          </w:tcPr>
          <w:p w14:paraId="5305EAC1" w14:textId="77777777" w:rsidR="00AD2544" w:rsidRPr="00DF06DC" w:rsidRDefault="00AD2544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73E61" w:rsidRPr="00DF06DC" w14:paraId="3C70F744" w14:textId="77777777" w:rsidTr="003223FC">
        <w:tc>
          <w:tcPr>
            <w:tcW w:w="2410" w:type="dxa"/>
          </w:tcPr>
          <w:p w14:paraId="135A18C3" w14:textId="77777777" w:rsidR="00B73E61" w:rsidRPr="00DF06DC" w:rsidRDefault="00B73E61" w:rsidP="00AD2544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</w:tcPr>
          <w:p w14:paraId="0274A572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FBA728" w14:textId="77777777" w:rsidR="00B73E61" w:rsidRPr="00DF06DC" w:rsidRDefault="00B73E61" w:rsidP="00AD2544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44891D6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F8339" w14:textId="77777777" w:rsidR="00B73E61" w:rsidRPr="00DF06DC" w:rsidRDefault="00B73E61" w:rsidP="00AD2544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12A22A9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0781A" w14:textId="77777777" w:rsidR="00B73E61" w:rsidRPr="00DF06DC" w:rsidRDefault="00B73E61" w:rsidP="00AD2544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438C3498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A7911" w14:textId="77777777" w:rsidR="00B73E61" w:rsidRPr="00DF06DC" w:rsidRDefault="00B73E61" w:rsidP="00AD2544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9376D1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1EA4C" w14:textId="77777777" w:rsidR="00B73E61" w:rsidRPr="00DF06DC" w:rsidRDefault="00B73E61" w:rsidP="00AD2544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</w:tcPr>
          <w:p w14:paraId="25C62C32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9A31B0" w14:textId="77777777" w:rsidR="00B73E61" w:rsidRPr="00DF06DC" w:rsidRDefault="00B73E61" w:rsidP="00AD25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</w:tbl>
    <w:p w14:paraId="4EB0C295" w14:textId="34470F83" w:rsidR="00881D6D" w:rsidRPr="009B34E3" w:rsidRDefault="00881D6D" w:rsidP="00730BB1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9B34E3">
        <w:rPr>
          <w:rFonts w:ascii="Angsana New" w:hAnsi="Angsana New" w:cs="Angsana New" w:hint="cs"/>
          <w:i/>
          <w:iCs/>
          <w:sz w:val="28"/>
          <w:szCs w:val="28"/>
          <w:lang w:val="en-US" w:bidi="th-TH"/>
        </w:rPr>
        <w:t xml:space="preserve">* </w:t>
      </w:r>
      <w:r w:rsidRPr="009B34E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เจ้าหนี้</w:t>
      </w:r>
      <w:r w:rsidR="00982E6F" w:rsidRPr="009B34E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หมุนเวียน</w:t>
      </w:r>
      <w:r w:rsidRPr="009B34E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อื่นไม่รวมรายได้รับล่วงหน้า</w:t>
      </w:r>
    </w:p>
    <w:p w14:paraId="20E58207" w14:textId="2650F487" w:rsidR="009F0BB0" w:rsidRPr="00DF06DC" w:rsidRDefault="009F0BB0" w:rsidP="009F0BB0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DF06D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7C62" w:rsidRPr="00DF06DC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DF06DC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FBA069C" w14:textId="77777777" w:rsidR="009F0BB0" w:rsidRPr="00DF06DC" w:rsidRDefault="009F0BB0" w:rsidP="009F0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317997" w14:textId="33B216E4" w:rsidR="002522F7" w:rsidRPr="00DF06DC" w:rsidRDefault="00817D5E" w:rsidP="003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DF06DC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7D4A7F" w:rsidRPr="00DF06DC">
        <w:rPr>
          <w:rFonts w:asciiTheme="majorBidi" w:hAnsiTheme="majorBidi"/>
          <w:sz w:val="30"/>
          <w:szCs w:val="30"/>
        </w:rPr>
        <w:t xml:space="preserve">               </w:t>
      </w:r>
      <w:r w:rsidRPr="00DF06DC">
        <w:rPr>
          <w:rFonts w:asciiTheme="majorBidi" w:hAnsiTheme="majorBidi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70405329" w14:textId="77777777" w:rsidR="004B3FC9" w:rsidRPr="00DF06DC" w:rsidRDefault="004B3FC9" w:rsidP="00374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0BE0F52C" w14:textId="40C3F58B" w:rsidR="00614D34" w:rsidRPr="00DF06DC" w:rsidRDefault="00F527D2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</w:rPr>
        <w:t>(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DF06DC">
        <w:rPr>
          <w:rFonts w:asciiTheme="majorBidi" w:hAnsiTheme="majorBidi" w:cstheme="majorBidi"/>
          <w:sz w:val="30"/>
          <w:szCs w:val="30"/>
        </w:rPr>
        <w:t>.3</w:t>
      </w:r>
      <w:r w:rsidR="00E57C62" w:rsidRPr="00DF06DC">
        <w:rPr>
          <w:rFonts w:asciiTheme="majorBidi" w:hAnsiTheme="majorBidi" w:cstheme="majorBidi"/>
          <w:sz w:val="30"/>
          <w:szCs w:val="30"/>
        </w:rPr>
        <w:t>.1</w:t>
      </w:r>
      <w:r w:rsidRPr="00DF06DC">
        <w:rPr>
          <w:rFonts w:asciiTheme="majorBidi" w:hAnsiTheme="majorBidi" w:cstheme="majorBidi"/>
          <w:sz w:val="30"/>
          <w:szCs w:val="30"/>
        </w:rPr>
        <w:t xml:space="preserve">) </w:t>
      </w:r>
      <w:r w:rsidR="00614D34" w:rsidRPr="00DF06DC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02091970" w14:textId="77777777" w:rsidR="00614D34" w:rsidRPr="00DF06DC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2851C98" w14:textId="407C2C9B" w:rsidR="00E56CC1" w:rsidRPr="00DF06DC" w:rsidRDefault="00614D34" w:rsidP="00E56CC1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</w:t>
      </w:r>
      <w:r w:rsidRPr="00DF06D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เนื่องจากเงินกู้ยืมส่วนใหญ่มีอัตราดอกเบี้ยคงที่ กลุ่มบริษัทมีฐานะเปิดต่อความเสี่ยงด้านอัตราดอกเบี้ยโดยหลักมาจากเงินกู้ยืม (ดูหมายเหตุข้อ </w:t>
      </w:r>
      <w:r w:rsidRPr="00DF06DC">
        <w:rPr>
          <w:rFonts w:asciiTheme="majorBidi" w:hAnsiTheme="majorBidi" w:cstheme="majorBidi" w:hint="cs"/>
          <w:sz w:val="30"/>
          <w:szCs w:val="30"/>
        </w:rPr>
        <w:t>1</w:t>
      </w:r>
      <w:r w:rsidR="00F653A9">
        <w:rPr>
          <w:rFonts w:asciiTheme="majorBidi" w:hAnsiTheme="majorBidi" w:cstheme="majorBidi"/>
          <w:sz w:val="30"/>
          <w:szCs w:val="30"/>
        </w:rPr>
        <w:t>4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)</w:t>
      </w:r>
      <w:r w:rsidR="00A52450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="007D4A7F" w:rsidRPr="00DF06DC">
        <w:rPr>
          <w:rFonts w:asciiTheme="majorBidi" w:hAnsiTheme="majorBidi" w:cstheme="majorBidi"/>
          <w:sz w:val="30"/>
          <w:szCs w:val="30"/>
        </w:rPr>
        <w:t xml:space="preserve">         </w:t>
      </w:r>
      <w:r w:rsidR="00A52450" w:rsidRPr="00DF06DC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มีการใช้อนุพันธ์และสัญญาแลกเปลี่ยนอัตราดอกเบี้ยเป็นหลัก เพื่อจัดการฐานะเปิดต่อความผันผวนในอัตราดอกเบี้ยสำหรับเงินกู้ยืมบางรายการ</w:t>
      </w:r>
    </w:p>
    <w:p w14:paraId="5355DDDA" w14:textId="30D5D2B9" w:rsidR="00E56CC1" w:rsidRPr="00DF06DC" w:rsidRDefault="00E5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4313AF" w:rsidRPr="00DF06DC" w14:paraId="2912E823" w14:textId="77777777" w:rsidTr="00F605A6">
        <w:trPr>
          <w:tblHeader/>
        </w:trPr>
        <w:tc>
          <w:tcPr>
            <w:tcW w:w="3852" w:type="dxa"/>
            <w:hideMark/>
          </w:tcPr>
          <w:p w14:paraId="395CBB67" w14:textId="3D9C0BFD" w:rsidR="004313AF" w:rsidRPr="00DF06DC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  <w:hideMark/>
          </w:tcPr>
          <w:p w14:paraId="358E3975" w14:textId="5FD7425C" w:rsidR="004313AF" w:rsidRPr="00DF06DC" w:rsidRDefault="00740C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C3F0B95" w14:textId="77777777" w:rsidR="004313AF" w:rsidRPr="00DF06DC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09AC10F3" w14:textId="77777777" w:rsidR="004313AF" w:rsidRPr="00DF06DC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0A22D1" w:rsidRPr="00DF06DC" w14:paraId="792D1C41" w14:textId="77777777" w:rsidTr="00F605A6">
        <w:trPr>
          <w:tblHeader/>
        </w:trPr>
        <w:tc>
          <w:tcPr>
            <w:tcW w:w="3852" w:type="dxa"/>
            <w:hideMark/>
          </w:tcPr>
          <w:p w14:paraId="5560407C" w14:textId="77777777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6896B09B" w14:textId="6FA57E04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AD2544"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70" w:type="dxa"/>
          </w:tcPr>
          <w:p w14:paraId="78022929" w14:textId="77777777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05F1F798" w14:textId="4A97BAD0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AD2544"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70" w:type="dxa"/>
          </w:tcPr>
          <w:p w14:paraId="2EB432B3" w14:textId="77777777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5209C482" w14:textId="5EC6B687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AD2544"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68" w:type="dxa"/>
          </w:tcPr>
          <w:p w14:paraId="5BC49401" w14:textId="77777777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F6ECFF8" w14:textId="49AD2155" w:rsidR="000A22D1" w:rsidRPr="00DF06DC" w:rsidRDefault="000A22D1" w:rsidP="000A22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AD2544"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</w:t>
            </w:r>
          </w:p>
        </w:tc>
      </w:tr>
      <w:tr w:rsidR="004313AF" w:rsidRPr="00DF06DC" w14:paraId="6BDD3DD2" w14:textId="77777777" w:rsidTr="00F605A6">
        <w:trPr>
          <w:tblHeader/>
        </w:trPr>
        <w:tc>
          <w:tcPr>
            <w:tcW w:w="3852" w:type="dxa"/>
            <w:hideMark/>
          </w:tcPr>
          <w:p w14:paraId="52A1EE89" w14:textId="77777777" w:rsidR="004313AF" w:rsidRPr="00DF06DC" w:rsidRDefault="004313A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2948E09A" w14:textId="3FAF1B58" w:rsidR="004313AF" w:rsidRPr="00DF06DC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="00232A5E" w:rsidRPr="00DF06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DF06D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F605A6" w:rsidRPr="00DF06DC" w14:paraId="723E31BA" w14:textId="77777777" w:rsidTr="00F605A6">
        <w:tc>
          <w:tcPr>
            <w:tcW w:w="3852" w:type="dxa"/>
            <w:hideMark/>
          </w:tcPr>
          <w:p w14:paraId="12D9887A" w14:textId="77777777" w:rsidR="00F605A6" w:rsidRPr="00DF06DC" w:rsidRDefault="00F605A6" w:rsidP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3E557674" w14:textId="77777777" w:rsidR="00F605A6" w:rsidRPr="00DF06DC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FAE1A94" w14:textId="77777777" w:rsidR="00F605A6" w:rsidRPr="00DF06DC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53E82D3" w14:textId="77777777" w:rsidR="00F605A6" w:rsidRPr="00DF06DC" w:rsidRDefault="00F605A6" w:rsidP="00F605A6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A2D9139" w14:textId="77777777" w:rsidR="00F605A6" w:rsidRPr="00DF06DC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12916DE" w14:textId="77777777" w:rsidR="00F605A6" w:rsidRPr="00DF06DC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05F105A" w14:textId="77777777" w:rsidR="00F605A6" w:rsidRPr="00DF06DC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4A030E08" w14:textId="77777777" w:rsidR="00F605A6" w:rsidRPr="00DF06DC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4C30A0" w:rsidRPr="00DF06DC" w14:paraId="77A936C1" w14:textId="77777777">
        <w:tc>
          <w:tcPr>
            <w:tcW w:w="3852" w:type="dxa"/>
            <w:hideMark/>
          </w:tcPr>
          <w:p w14:paraId="5706B131" w14:textId="3F9B0197" w:rsidR="004C30A0" w:rsidRPr="00DF06DC" w:rsidRDefault="004C30A0" w:rsidP="004C30A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6C8921F" w14:textId="4E118C0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(14,000,000)</w:t>
            </w:r>
          </w:p>
        </w:tc>
        <w:tc>
          <w:tcPr>
            <w:tcW w:w="270" w:type="dxa"/>
            <w:vAlign w:val="center"/>
          </w:tcPr>
          <w:p w14:paraId="479A89A0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E9E9B37" w14:textId="0E50145E" w:rsidR="004C30A0" w:rsidRPr="00DF06DC" w:rsidRDefault="004C30A0" w:rsidP="004C30A0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(14,000,000)</w:t>
            </w:r>
          </w:p>
        </w:tc>
        <w:tc>
          <w:tcPr>
            <w:tcW w:w="270" w:type="dxa"/>
          </w:tcPr>
          <w:p w14:paraId="75B54985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46D26A87" w14:textId="4EA23E66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(14,000,000)</w:t>
            </w:r>
          </w:p>
        </w:tc>
        <w:tc>
          <w:tcPr>
            <w:tcW w:w="268" w:type="dxa"/>
            <w:vAlign w:val="center"/>
          </w:tcPr>
          <w:p w14:paraId="114D9696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6896AE4A" w14:textId="0FD89D41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(14,000,000)</w:t>
            </w:r>
          </w:p>
        </w:tc>
      </w:tr>
      <w:tr w:rsidR="004C30A0" w:rsidRPr="00DF06DC" w14:paraId="6A2402BE" w14:textId="77777777">
        <w:tc>
          <w:tcPr>
            <w:tcW w:w="3852" w:type="dxa"/>
            <w:hideMark/>
          </w:tcPr>
          <w:p w14:paraId="31A67D34" w14:textId="77777777" w:rsidR="004C30A0" w:rsidRPr="00DF06DC" w:rsidRDefault="004C30A0" w:rsidP="004C30A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E0DBA" w14:textId="1235CD66" w:rsidR="004C30A0" w:rsidRPr="00DF06DC" w:rsidRDefault="004C30A0" w:rsidP="004C30A0">
            <w:pPr>
              <w:pStyle w:val="block"/>
              <w:tabs>
                <w:tab w:val="decimal" w:pos="966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6,000,000 </w:t>
            </w:r>
          </w:p>
        </w:tc>
        <w:tc>
          <w:tcPr>
            <w:tcW w:w="270" w:type="dxa"/>
            <w:vAlign w:val="center"/>
          </w:tcPr>
          <w:p w14:paraId="2B01909B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563B2" w14:textId="355984CC" w:rsidR="004C30A0" w:rsidRPr="00DF06DC" w:rsidRDefault="004C30A0" w:rsidP="004C30A0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4,000,000</w:t>
            </w:r>
          </w:p>
        </w:tc>
        <w:tc>
          <w:tcPr>
            <w:tcW w:w="270" w:type="dxa"/>
          </w:tcPr>
          <w:p w14:paraId="2D9E9841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3C15E" w14:textId="4140BE2C" w:rsidR="004C30A0" w:rsidRPr="00DF06DC" w:rsidRDefault="004C30A0" w:rsidP="004C30A0">
            <w:pPr>
              <w:pStyle w:val="block"/>
              <w:tabs>
                <w:tab w:val="decimal" w:pos="972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6,000,000 </w:t>
            </w:r>
          </w:p>
        </w:tc>
        <w:tc>
          <w:tcPr>
            <w:tcW w:w="268" w:type="dxa"/>
            <w:vAlign w:val="center"/>
          </w:tcPr>
          <w:p w14:paraId="1A5DFF21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14F82" w14:textId="4A608ED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4,000,000</w:t>
            </w:r>
          </w:p>
        </w:tc>
      </w:tr>
      <w:tr w:rsidR="004C30A0" w:rsidRPr="00DF06DC" w14:paraId="764C011C" w14:textId="77777777">
        <w:tc>
          <w:tcPr>
            <w:tcW w:w="3852" w:type="dxa"/>
          </w:tcPr>
          <w:p w14:paraId="028A2F09" w14:textId="5B7D6550" w:rsidR="004C30A0" w:rsidRPr="00DF06DC" w:rsidRDefault="004C30A0" w:rsidP="004C30A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B10FD" w14:textId="35158843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(8,000,000)</w:t>
            </w:r>
          </w:p>
        </w:tc>
        <w:tc>
          <w:tcPr>
            <w:tcW w:w="270" w:type="dxa"/>
            <w:vAlign w:val="center"/>
          </w:tcPr>
          <w:p w14:paraId="17076D8A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1760" w14:textId="61847FB9" w:rsidR="004C30A0" w:rsidRPr="00DF06DC" w:rsidRDefault="004C30A0" w:rsidP="004C30A0">
            <w:pPr>
              <w:pStyle w:val="block"/>
              <w:tabs>
                <w:tab w:val="decimal" w:pos="1060"/>
              </w:tabs>
              <w:spacing w:after="0" w:line="240" w:lineRule="atLeast"/>
              <w:ind w:left="0" w:right="-22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(10,000,000)</w:t>
            </w:r>
          </w:p>
        </w:tc>
        <w:tc>
          <w:tcPr>
            <w:tcW w:w="270" w:type="dxa"/>
          </w:tcPr>
          <w:p w14:paraId="524776B5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1E21F" w14:textId="6BCC8622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(8,000,000)</w:t>
            </w:r>
          </w:p>
        </w:tc>
        <w:tc>
          <w:tcPr>
            <w:tcW w:w="268" w:type="dxa"/>
            <w:vAlign w:val="center"/>
          </w:tcPr>
          <w:p w14:paraId="4F6C91AF" w14:textId="77777777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B8EC" w14:textId="4E42837D" w:rsidR="004C30A0" w:rsidRPr="00DF06DC" w:rsidRDefault="004C30A0" w:rsidP="004C30A0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DF06D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(10,000,000)</w:t>
            </w:r>
          </w:p>
        </w:tc>
      </w:tr>
    </w:tbl>
    <w:p w14:paraId="75289322" w14:textId="77777777" w:rsidR="00C073D9" w:rsidRPr="00DF06DC" w:rsidRDefault="00C073D9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lang w:bidi="th-TH"/>
        </w:rPr>
      </w:pPr>
    </w:p>
    <w:p w14:paraId="589AA962" w14:textId="0F16B4F3" w:rsidR="00A52450" w:rsidRPr="00DF06DC" w:rsidRDefault="005D4530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DF06DC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อนุพันธ์</w:t>
      </w:r>
    </w:p>
    <w:p w14:paraId="33C20E90" w14:textId="77777777" w:rsidR="005D4530" w:rsidRPr="00DF06DC" w:rsidRDefault="005D4530" w:rsidP="00496FEB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</w:p>
    <w:p w14:paraId="74D3FCB7" w14:textId="73590213" w:rsidR="00030C18" w:rsidRPr="00DF06DC" w:rsidRDefault="00A63F10" w:rsidP="00030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F06DC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533181" w:rsidRPr="00DF06DC">
        <w:rPr>
          <w:rFonts w:asciiTheme="majorBidi" w:hAnsiTheme="majorBidi" w:cstheme="majorBidi"/>
          <w:sz w:val="30"/>
          <w:szCs w:val="30"/>
        </w:rPr>
        <w:t xml:space="preserve"> 256</w:t>
      </w:r>
      <w:r w:rsidR="0053587C" w:rsidRPr="00DF06DC">
        <w:rPr>
          <w:rFonts w:asciiTheme="majorBidi" w:hAnsiTheme="majorBidi" w:cstheme="majorBidi"/>
          <w:sz w:val="30"/>
          <w:szCs w:val="30"/>
        </w:rPr>
        <w:t>5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Pr="00DF06DC">
        <w:rPr>
          <w:rFonts w:asciiTheme="majorBidi" w:hAnsiTheme="majorBidi"/>
          <w:sz w:val="30"/>
          <w:szCs w:val="30"/>
          <w:cs/>
        </w:rPr>
        <w:t xml:space="preserve"> </w:t>
      </w:r>
      <w:r w:rsidR="00370A09" w:rsidRPr="00DF06DC">
        <w:rPr>
          <w:rFonts w:asciiTheme="majorBidi" w:hAnsiTheme="majorBidi"/>
          <w:sz w:val="30"/>
          <w:szCs w:val="30"/>
          <w:lang w:eastAsia="zh-CN"/>
        </w:rPr>
        <w:t xml:space="preserve">14,000 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30C18" w:rsidRPr="00DF06DC">
        <w:rPr>
          <w:rFonts w:asciiTheme="majorBidi" w:hAnsiTheme="majorBidi" w:hint="cs"/>
          <w:sz w:val="30"/>
          <w:szCs w:val="30"/>
          <w:cs/>
        </w:rPr>
        <w:t>โดยแลกเปลี่ยนอัตราดอกเบี้ย</w:t>
      </w:r>
      <w:r w:rsidR="003A42BC" w:rsidRPr="00DF06DC">
        <w:rPr>
          <w:rFonts w:asciiTheme="majorBidi" w:hAnsiTheme="majorBidi" w:hint="cs"/>
          <w:sz w:val="30"/>
          <w:szCs w:val="30"/>
          <w:cs/>
        </w:rPr>
        <w:t>คงที่</w:t>
      </w:r>
      <w:r w:rsidR="003A42BC" w:rsidRPr="00DF06DC">
        <w:rPr>
          <w:rFonts w:asciiTheme="majorBidi" w:hAnsiTheme="majorBidi" w:hint="cs"/>
          <w:sz w:val="30"/>
          <w:szCs w:val="30"/>
          <w:cs/>
          <w:lang w:eastAsia="zh-CN"/>
        </w:rPr>
        <w:t xml:space="preserve">ร้อยละ </w:t>
      </w:r>
      <w:r w:rsidR="003A42BC" w:rsidRPr="00DF06DC">
        <w:rPr>
          <w:rFonts w:asciiTheme="majorBidi" w:hAnsiTheme="majorBidi"/>
          <w:sz w:val="30"/>
          <w:szCs w:val="30"/>
          <w:lang w:eastAsia="zh-CN"/>
        </w:rPr>
        <w:t xml:space="preserve">3.63 </w:t>
      </w:r>
      <w:r w:rsidR="003A42BC" w:rsidRPr="00DF06DC">
        <w:rPr>
          <w:rFonts w:asciiTheme="majorBidi" w:hAnsiTheme="majorBidi" w:hint="cs"/>
          <w:sz w:val="30"/>
          <w:szCs w:val="30"/>
          <w:cs/>
          <w:lang w:eastAsia="zh-CN"/>
        </w:rPr>
        <w:t>ต่อปี</w:t>
      </w:r>
      <w:r w:rsidR="008A442F" w:rsidRPr="00DF06DC">
        <w:rPr>
          <w:rFonts w:asciiTheme="majorBidi" w:hAnsiTheme="majorBidi" w:hint="cs"/>
          <w:sz w:val="30"/>
          <w:szCs w:val="30"/>
          <w:cs/>
          <w:lang w:eastAsia="zh-CN"/>
        </w:rPr>
        <w:t xml:space="preserve"> เป็นอัตรา</w:t>
      </w:r>
      <w:r w:rsidRPr="00DF06DC">
        <w:rPr>
          <w:rFonts w:asciiTheme="majorBidi" w:hAnsiTheme="majorBidi" w:hint="cs"/>
          <w:sz w:val="30"/>
          <w:szCs w:val="30"/>
          <w:cs/>
        </w:rPr>
        <w:t>ลอยตัว</w:t>
      </w:r>
      <w:r w:rsidR="003D0109" w:rsidRPr="00DF06DC">
        <w:rPr>
          <w:rFonts w:asciiTheme="majorBidi" w:hAnsiTheme="majorBidi"/>
          <w:sz w:val="30"/>
          <w:szCs w:val="30"/>
          <w:cs/>
        </w:rPr>
        <w:br/>
      </w:r>
      <w:r w:rsidR="003C4111" w:rsidRPr="00DF06DC">
        <w:rPr>
          <w:rFonts w:asciiTheme="majorBidi" w:hAnsiTheme="majorBidi" w:hint="cs"/>
          <w:sz w:val="30"/>
          <w:szCs w:val="30"/>
          <w:cs/>
        </w:rPr>
        <w:t xml:space="preserve">อยู่ที่ </w:t>
      </w:r>
      <w:r w:rsidR="003C4111" w:rsidRPr="00DF06DC">
        <w:rPr>
          <w:rFonts w:asciiTheme="majorBidi" w:hAnsiTheme="majorBidi"/>
          <w:sz w:val="30"/>
          <w:szCs w:val="30"/>
          <w:lang w:eastAsia="zh-CN"/>
        </w:rPr>
        <w:t>THOR +1.52%</w:t>
      </w:r>
      <w:r w:rsidRPr="00DF06DC">
        <w:rPr>
          <w:rFonts w:asciiTheme="majorBidi" w:hAnsiTheme="majorBidi" w:hint="cs"/>
          <w:sz w:val="30"/>
          <w:szCs w:val="30"/>
          <w:cs/>
        </w:rPr>
        <w:t xml:space="preserve"> </w:t>
      </w:r>
      <w:r w:rsidR="008A442F" w:rsidRPr="00DF06DC">
        <w:rPr>
          <w:rFonts w:asciiTheme="majorBidi" w:hAnsiTheme="majorBidi" w:hint="cs"/>
          <w:sz w:val="30"/>
          <w:szCs w:val="30"/>
          <w:cs/>
        </w:rPr>
        <w:t>ทั้งนี้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สัญญาแลกเปลี่ยนอัตราดอกเบี้ยมีผลตั้งแต่วันที่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</w:rPr>
        <w:t xml:space="preserve">30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F06DC">
        <w:rPr>
          <w:rFonts w:asciiTheme="majorBidi" w:hAnsiTheme="majorBidi" w:cstheme="majorBidi"/>
          <w:sz w:val="30"/>
          <w:szCs w:val="30"/>
        </w:rPr>
        <w:t xml:space="preserve">2565 </w:t>
      </w:r>
      <w:r w:rsidR="00681CBA" w:rsidRPr="00DF06DC">
        <w:rPr>
          <w:rFonts w:asciiTheme="majorBidi" w:hAnsiTheme="majorBidi" w:cstheme="majorBidi" w:hint="cs"/>
          <w:sz w:val="30"/>
          <w:szCs w:val="30"/>
          <w:cs/>
        </w:rPr>
        <w:t>ถึ</w:t>
      </w:r>
      <w:r w:rsidR="00E14806" w:rsidRPr="00DF06DC">
        <w:rPr>
          <w:rFonts w:asciiTheme="majorBidi" w:hAnsiTheme="majorBidi" w:cstheme="majorBidi" w:hint="cs"/>
          <w:sz w:val="30"/>
          <w:szCs w:val="30"/>
          <w:cs/>
        </w:rPr>
        <w:t>ง</w:t>
      </w:r>
      <w:r w:rsidR="00C27129" w:rsidRPr="00DF06DC">
        <w:rPr>
          <w:rFonts w:asciiTheme="majorBidi" w:hAnsiTheme="majorBidi" w:cstheme="majorBidi"/>
          <w:sz w:val="30"/>
          <w:szCs w:val="30"/>
          <w:cs/>
        </w:rPr>
        <w:br/>
      </w:r>
      <w:r w:rsidR="00E14806" w:rsidRPr="00DF06D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</w:rPr>
        <w:t xml:space="preserve">27 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</w:rPr>
        <w:t>2568</w:t>
      </w:r>
    </w:p>
    <w:p w14:paraId="538956AA" w14:textId="1601DCF9" w:rsidR="003223FC" w:rsidRDefault="0032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1E09694" w14:textId="68991361" w:rsidR="008F2794" w:rsidRPr="00DF06DC" w:rsidRDefault="008F2794" w:rsidP="008F2794">
      <w:pPr>
        <w:pStyle w:val="block"/>
        <w:tabs>
          <w:tab w:val="left" w:pos="1080"/>
        </w:tabs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  <w:lang w:val="en-US"/>
        </w:rPr>
      </w:pPr>
      <w:r w:rsidRPr="00DF06DC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  <w:r w:rsidRPr="00DF06DC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DF06DC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FFD8B73" w14:textId="77777777" w:rsidR="008F2794" w:rsidRPr="00DF06DC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B92E5" w14:textId="33F3E906" w:rsidR="008F2794" w:rsidRPr="00DF06DC" w:rsidRDefault="008F2794" w:rsidP="008F2794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F06D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การเปลี่ยนแปลงของอัตราดอกเบี้ย</w:t>
      </w:r>
      <w:r w:rsidR="00E26375" w:rsidRPr="00DF06D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ที่ร้อยละ </w:t>
      </w:r>
      <w:r w:rsidR="00E26375" w:rsidRPr="00DF06D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DF06DC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 xml:space="preserve"> </w:t>
      </w:r>
      <w:r w:rsidRPr="00DF06D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DF06DC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ณ วันที่รายงาน </w:t>
      </w:r>
      <w:r w:rsidR="00A52450" w:rsidRPr="00DF06D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DF06D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ตั้งอยู่บนข้อสมมติ</w:t>
      </w:r>
      <w:r w:rsidRPr="00DF06D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ที่ว่าตัวแปรอื่นมีค่าคงที่ 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67"/>
        <w:gridCol w:w="183"/>
        <w:gridCol w:w="1260"/>
      </w:tblGrid>
      <w:tr w:rsidR="008F2794" w:rsidRPr="00DF06DC" w14:paraId="32B69BF2" w14:textId="77777777" w:rsidTr="008F2794">
        <w:tc>
          <w:tcPr>
            <w:tcW w:w="3870" w:type="dxa"/>
          </w:tcPr>
          <w:p w14:paraId="3A835F72" w14:textId="77777777" w:rsidR="008F2794" w:rsidRPr="00DF06DC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5CF15E2C" w14:textId="2930FF23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2794" w:rsidRPr="00DF06DC" w14:paraId="3A47D733" w14:textId="77777777" w:rsidTr="008F2794">
        <w:tc>
          <w:tcPr>
            <w:tcW w:w="3870" w:type="dxa"/>
          </w:tcPr>
          <w:p w14:paraId="22896437" w14:textId="77777777" w:rsidR="008F2794" w:rsidRPr="00DF06DC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BD64888" w14:textId="4BAC7292" w:rsidR="008F2794" w:rsidRPr="00DF06DC" w:rsidRDefault="00740CE7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945E0" w14:textId="77777777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6EA6C42" w14:textId="677F9AFA" w:rsidR="008F2794" w:rsidRPr="00DF06DC" w:rsidRDefault="00A52450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94" w:rsidRPr="00DF06DC" w14:paraId="75348DD3" w14:textId="77777777" w:rsidTr="00F552FF">
        <w:tc>
          <w:tcPr>
            <w:tcW w:w="3870" w:type="dxa"/>
            <w:hideMark/>
          </w:tcPr>
          <w:p w14:paraId="71179458" w14:textId="77777777" w:rsidR="008F2794" w:rsidRPr="00DF06DC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A2FB34" w14:textId="77777777" w:rsidR="008F2794" w:rsidRPr="00DF06DC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C6CB7C" w14:textId="77777777" w:rsidR="00AE6439" w:rsidRPr="00DF06DC" w:rsidRDefault="00AE6439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A2E57D" w14:textId="27659063" w:rsidR="008F2794" w:rsidRPr="00DF06DC" w:rsidRDefault="00A52450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2B66AC0C" w14:textId="77777777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44AA713" w14:textId="1CE300A2" w:rsidR="00E26375" w:rsidRPr="00DF06DC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F88CB8" w14:textId="77777777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CDA07" w14:textId="77777777" w:rsidR="008F2794" w:rsidRPr="00DF06DC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503B62C2" w14:textId="6774FC22" w:rsidR="00E26375" w:rsidRPr="00DF06DC" w:rsidRDefault="00E26375" w:rsidP="00E26375">
            <w:pPr>
              <w:tabs>
                <w:tab w:val="clear" w:pos="227"/>
                <w:tab w:val="left" w:pos="366"/>
              </w:tabs>
              <w:ind w:firstLine="95"/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488652" w14:textId="77777777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D50D851" w14:textId="77777777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2655A319" w14:textId="01877E43" w:rsidR="00E26375" w:rsidRPr="00DF06DC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3E5ECF79" w14:textId="77777777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0022C5" w14:textId="77777777" w:rsidR="00E57C62" w:rsidRPr="00DF06DC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</w:p>
          <w:p w14:paraId="0EF2F474" w14:textId="77777777" w:rsidR="00E57C62" w:rsidRPr="00DF06DC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</w:t>
            </w:r>
          </w:p>
          <w:p w14:paraId="27B627B5" w14:textId="4D4298F6" w:rsidR="008F2794" w:rsidRPr="00DF06DC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ลดลง </w:t>
            </w:r>
          </w:p>
          <w:p w14:paraId="564A232E" w14:textId="07180753" w:rsidR="00E26375" w:rsidRPr="00DF06DC" w:rsidRDefault="00E26375" w:rsidP="00E26375">
            <w:r w:rsidRPr="00DF06D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ร้อยละ</w:t>
            </w:r>
            <w:r w:rsidRPr="00DF06D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DF06D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F2794" w:rsidRPr="00DF06DC" w14:paraId="47DBF0DE" w14:textId="77777777" w:rsidTr="008F2794">
        <w:tc>
          <w:tcPr>
            <w:tcW w:w="3870" w:type="dxa"/>
          </w:tcPr>
          <w:p w14:paraId="7C31C9FD" w14:textId="77777777" w:rsidR="008F2794" w:rsidRPr="00DF06DC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D1EF64F" w14:textId="4B268F2D" w:rsidR="008F2794" w:rsidRPr="00DF06DC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3FC" w:rsidRPr="00DF06DC" w14:paraId="2B254032" w14:textId="77777777" w:rsidTr="00F605A6">
        <w:tc>
          <w:tcPr>
            <w:tcW w:w="3870" w:type="dxa"/>
            <w:hideMark/>
          </w:tcPr>
          <w:p w14:paraId="5BB44904" w14:textId="77777777" w:rsidR="003223FC" w:rsidRPr="00DF06DC" w:rsidRDefault="003223FC" w:rsidP="003223F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2E620C86" w14:textId="74B2D584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180" w:type="dxa"/>
          </w:tcPr>
          <w:p w14:paraId="02874401" w14:textId="77777777" w:rsidR="003223FC" w:rsidRPr="00DF06DC" w:rsidRDefault="003223FC" w:rsidP="003223FC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1A488D3E" w14:textId="6FD530EB" w:rsidR="003223FC" w:rsidRPr="00DF06DC" w:rsidRDefault="003223FC" w:rsidP="003223FC">
            <w:pPr>
              <w:pStyle w:val="NoSpacing"/>
              <w:tabs>
                <w:tab w:val="clear" w:pos="454"/>
                <w:tab w:val="clear" w:pos="907"/>
                <w:tab w:val="left" w:pos="460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180" w:type="dxa"/>
          </w:tcPr>
          <w:p w14:paraId="6C5F43D0" w14:textId="77777777" w:rsidR="003223FC" w:rsidRPr="00DF06DC" w:rsidRDefault="003223FC" w:rsidP="003223F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B96D90" w14:textId="6B7CB0AE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(140,000)</w:t>
            </w:r>
          </w:p>
        </w:tc>
        <w:tc>
          <w:tcPr>
            <w:tcW w:w="183" w:type="dxa"/>
          </w:tcPr>
          <w:p w14:paraId="6DACEF79" w14:textId="77777777" w:rsidR="003223FC" w:rsidRPr="00DF06DC" w:rsidRDefault="003223FC" w:rsidP="003223F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BDDB6" w14:textId="251D381B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</w:tr>
      <w:tr w:rsidR="003223FC" w:rsidRPr="00DF06DC" w14:paraId="7831D371" w14:textId="77777777" w:rsidTr="00F605A6">
        <w:tc>
          <w:tcPr>
            <w:tcW w:w="3870" w:type="dxa"/>
            <w:hideMark/>
          </w:tcPr>
          <w:p w14:paraId="4F1C9707" w14:textId="77777777" w:rsidR="003223FC" w:rsidRPr="00DF06DC" w:rsidRDefault="003223FC" w:rsidP="003223FC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D1B8" w14:textId="78AD0694" w:rsidR="003223FC" w:rsidRPr="00DF06DC" w:rsidRDefault="003223FC" w:rsidP="003223FC">
            <w:pPr>
              <w:pStyle w:val="NoSpacing"/>
              <w:tabs>
                <w:tab w:val="clear" w:pos="907"/>
                <w:tab w:val="left" w:pos="28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96,098</w:t>
            </w:r>
          </w:p>
        </w:tc>
        <w:tc>
          <w:tcPr>
            <w:tcW w:w="180" w:type="dxa"/>
          </w:tcPr>
          <w:p w14:paraId="63AC4214" w14:textId="77777777" w:rsidR="003223FC" w:rsidRPr="00DF06DC" w:rsidRDefault="003223FC" w:rsidP="003223FC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E8FB" w14:textId="2CD4C99E" w:rsidR="003223FC" w:rsidRPr="00DF06DC" w:rsidRDefault="003223FC" w:rsidP="003223FC">
            <w:pPr>
              <w:pStyle w:val="NoSpacing"/>
              <w:tabs>
                <w:tab w:val="clear" w:pos="454"/>
                <w:tab w:val="clear" w:pos="907"/>
                <w:tab w:val="left" w:pos="4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(78,302)</w:t>
            </w:r>
          </w:p>
        </w:tc>
        <w:tc>
          <w:tcPr>
            <w:tcW w:w="180" w:type="dxa"/>
          </w:tcPr>
          <w:p w14:paraId="7A49DEB7" w14:textId="77777777" w:rsidR="003223FC" w:rsidRPr="00DF06DC" w:rsidRDefault="003223FC" w:rsidP="003223F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0425" w14:textId="2992F541" w:rsidR="003223FC" w:rsidRPr="00DF06DC" w:rsidRDefault="003223FC" w:rsidP="003223FC">
            <w:pPr>
              <w:pStyle w:val="NoSpacing"/>
              <w:tabs>
                <w:tab w:val="clear" w:pos="907"/>
                <w:tab w:val="left" w:pos="6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96,098</w:t>
            </w:r>
          </w:p>
        </w:tc>
        <w:tc>
          <w:tcPr>
            <w:tcW w:w="183" w:type="dxa"/>
          </w:tcPr>
          <w:p w14:paraId="2595EE6A" w14:textId="77777777" w:rsidR="003223FC" w:rsidRPr="00DF06DC" w:rsidRDefault="003223FC" w:rsidP="003223F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0C70" w14:textId="6CFE199B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(78,302)</w:t>
            </w:r>
          </w:p>
        </w:tc>
      </w:tr>
      <w:tr w:rsidR="003223FC" w:rsidRPr="00DF06DC" w14:paraId="49818956" w14:textId="77777777" w:rsidTr="00F605A6">
        <w:tc>
          <w:tcPr>
            <w:tcW w:w="3870" w:type="dxa"/>
            <w:hideMark/>
          </w:tcPr>
          <w:p w14:paraId="2A897D14" w14:textId="77777777" w:rsidR="003223FC" w:rsidRPr="00DF06DC" w:rsidRDefault="003223FC" w:rsidP="003223FC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038CF" w14:textId="1BD2FC70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(43,902)</w:t>
            </w:r>
          </w:p>
        </w:tc>
        <w:tc>
          <w:tcPr>
            <w:tcW w:w="180" w:type="dxa"/>
          </w:tcPr>
          <w:p w14:paraId="72E06784" w14:textId="77777777" w:rsidR="003223FC" w:rsidRPr="00DF06DC" w:rsidRDefault="003223FC" w:rsidP="003223FC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018C8" w14:textId="1ED191B0" w:rsidR="003223FC" w:rsidRPr="00DF06DC" w:rsidRDefault="003223FC" w:rsidP="003223FC">
            <w:pPr>
              <w:pStyle w:val="NoSpacing"/>
              <w:tabs>
                <w:tab w:val="clear" w:pos="907"/>
                <w:tab w:val="left" w:pos="640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61,698</w:t>
            </w:r>
          </w:p>
        </w:tc>
        <w:tc>
          <w:tcPr>
            <w:tcW w:w="180" w:type="dxa"/>
          </w:tcPr>
          <w:p w14:paraId="06F384CE" w14:textId="77777777" w:rsidR="003223FC" w:rsidRPr="00DF06DC" w:rsidRDefault="003223FC" w:rsidP="003223FC">
            <w:pPr>
              <w:pStyle w:val="block"/>
              <w:tabs>
                <w:tab w:val="decimal" w:pos="827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A85A3" w14:textId="05D783C7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(43,902)</w:t>
            </w:r>
          </w:p>
        </w:tc>
        <w:tc>
          <w:tcPr>
            <w:tcW w:w="183" w:type="dxa"/>
          </w:tcPr>
          <w:p w14:paraId="2B259DE6" w14:textId="77777777" w:rsidR="003223FC" w:rsidRPr="00DF06DC" w:rsidRDefault="003223FC" w:rsidP="003223FC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758AB" w14:textId="6B29392E" w:rsidR="003223FC" w:rsidRPr="00DF06DC" w:rsidRDefault="003223FC" w:rsidP="003223FC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61,698</w:t>
            </w:r>
          </w:p>
        </w:tc>
      </w:tr>
    </w:tbl>
    <w:p w14:paraId="4454DC4F" w14:textId="325B95EF" w:rsidR="008E124D" w:rsidRPr="00DF06DC" w:rsidRDefault="008E124D" w:rsidP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  <w:bookmarkStart w:id="31" w:name="_Hlk32275827"/>
    </w:p>
    <w:p w14:paraId="0AE75382" w14:textId="77777777" w:rsidR="00AF3F39" w:rsidRPr="00DF06DC" w:rsidRDefault="00AF3F39" w:rsidP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806BCD7" w14:textId="45CEF22A" w:rsidR="0094512C" w:rsidRPr="00DF06DC" w:rsidRDefault="0094512C" w:rsidP="00FE5CE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CC64443" w14:textId="77777777" w:rsidR="00F66FB3" w:rsidRPr="00DF06DC" w:rsidRDefault="00F66FB3" w:rsidP="00F6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8C17FD9" w14:textId="0198635E" w:rsidR="00A02AC3" w:rsidRDefault="00A02AC3" w:rsidP="00A0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F06DC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</w:t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DF06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6DC">
        <w:rPr>
          <w:rFonts w:asciiTheme="majorBidi" w:hAnsiTheme="majorBidi" w:cstheme="majorBidi"/>
          <w:sz w:val="30"/>
          <w:szCs w:val="30"/>
          <w:cs/>
        </w:rPr>
        <w:br/>
      </w:r>
      <w:r w:rsidRPr="00DF06DC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E28B0BD" w14:textId="0A112738" w:rsidR="00270AA4" w:rsidRDefault="00270AA4" w:rsidP="00A0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7C8B3" w14:textId="4C446F6F" w:rsidR="0051253F" w:rsidRPr="00DF06DC" w:rsidRDefault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</w:rPr>
        <w:br w:type="page"/>
      </w:r>
    </w:p>
    <w:p w14:paraId="04F24779" w14:textId="1F8F42A2" w:rsidR="00287B73" w:rsidRPr="00DF06DC" w:rsidRDefault="00A02AC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F06DC">
        <w:rPr>
          <w:rFonts w:ascii="Angsana New" w:hAnsi="Angsana New"/>
          <w:b/>
          <w:bCs/>
          <w:sz w:val="30"/>
          <w:szCs w:val="30"/>
        </w:rPr>
        <w:t xml:space="preserve"> </w:t>
      </w:r>
      <w:r w:rsidR="004A479B" w:rsidRPr="00DF06DC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287B73" w:rsidRPr="00DF06DC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bookmarkEnd w:id="31"/>
    <w:p w14:paraId="5DAC8FDF" w14:textId="77777777" w:rsidR="000249CD" w:rsidRPr="00DF06DC" w:rsidRDefault="000249CD" w:rsidP="0051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9"/>
        <w:gridCol w:w="240"/>
        <w:gridCol w:w="1172"/>
        <w:gridCol w:w="265"/>
        <w:gridCol w:w="1256"/>
        <w:gridCol w:w="267"/>
        <w:gridCol w:w="1171"/>
        <w:gridCol w:w="267"/>
        <w:gridCol w:w="1162"/>
      </w:tblGrid>
      <w:tr w:rsidR="003A1AF7" w:rsidRPr="00DF06DC" w14:paraId="0F106AD8" w14:textId="77777777" w:rsidTr="003A1AF7">
        <w:trPr>
          <w:tblHeader/>
        </w:trPr>
        <w:tc>
          <w:tcPr>
            <w:tcW w:w="1941" w:type="pct"/>
            <w:gridSpan w:val="2"/>
          </w:tcPr>
          <w:p w14:paraId="7FD80D30" w14:textId="77777777" w:rsidR="003A1AF7" w:rsidRPr="00DF06DC" w:rsidRDefault="003A1AF7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32" w:name="_Hlk32153113"/>
          </w:p>
        </w:tc>
        <w:tc>
          <w:tcPr>
            <w:tcW w:w="1481" w:type="pct"/>
            <w:gridSpan w:val="3"/>
          </w:tcPr>
          <w:p w14:paraId="1E7ED8F6" w14:textId="1AC43DD1" w:rsidR="003A1AF7" w:rsidRPr="00DF06DC" w:rsidRDefault="003A1AF7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3A1AF7" w:rsidRPr="00DF06DC" w:rsidRDefault="003A1AF7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pct"/>
            <w:gridSpan w:val="3"/>
          </w:tcPr>
          <w:p w14:paraId="162B1D51" w14:textId="77777777" w:rsidR="003A1AF7" w:rsidRPr="00DF06DC" w:rsidRDefault="003A1AF7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1AF7" w:rsidRPr="00DF06DC" w14:paraId="061FF8C3" w14:textId="77777777" w:rsidTr="003A1AF7">
        <w:trPr>
          <w:trHeight w:val="425"/>
          <w:tblHeader/>
        </w:trPr>
        <w:tc>
          <w:tcPr>
            <w:tcW w:w="1941" w:type="pct"/>
            <w:gridSpan w:val="2"/>
          </w:tcPr>
          <w:p w14:paraId="34FEC848" w14:textId="77777777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4E0BB670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3635F29" w14:textId="77777777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14:paraId="76468A33" w14:textId="4F74F878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B30AC5C" w14:textId="77777777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1086B7F8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D8EEB0E" w14:textId="77777777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1EDC57C6" w14:textId="5CDA3498" w:rsidR="003A1AF7" w:rsidRPr="00DF06DC" w:rsidRDefault="003A1AF7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bCs/>
                <w:sz w:val="30"/>
                <w:szCs w:val="30"/>
              </w:rPr>
              <w:t>2565</w:t>
            </w:r>
          </w:p>
        </w:tc>
      </w:tr>
      <w:bookmarkEnd w:id="32"/>
      <w:tr w:rsidR="000A22D1" w:rsidRPr="00DF06DC" w14:paraId="126DF3C4" w14:textId="77777777" w:rsidTr="003A1AF7">
        <w:trPr>
          <w:tblHeader/>
        </w:trPr>
        <w:tc>
          <w:tcPr>
            <w:tcW w:w="1809" w:type="pct"/>
          </w:tcPr>
          <w:p w14:paraId="4E637F8E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A215608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14:paraId="4BEE5CE1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DF06DC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DF06DC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A22D1" w:rsidRPr="00DF06DC" w14:paraId="2B4563AA" w14:textId="77777777" w:rsidTr="003A1AF7">
        <w:tc>
          <w:tcPr>
            <w:tcW w:w="1941" w:type="pct"/>
            <w:gridSpan w:val="2"/>
            <w:shd w:val="clear" w:color="auto" w:fill="auto"/>
          </w:tcPr>
          <w:p w14:paraId="1F2D5962" w14:textId="77777777" w:rsidR="000A22D1" w:rsidRPr="00DF06DC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558AB30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1686FC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A22D1" w:rsidRPr="00DF06DC" w14:paraId="40C39BD9" w14:textId="77777777" w:rsidTr="003A1AF7">
        <w:tc>
          <w:tcPr>
            <w:tcW w:w="1941" w:type="pct"/>
            <w:gridSpan w:val="2"/>
            <w:shd w:val="clear" w:color="auto" w:fill="auto"/>
          </w:tcPr>
          <w:p w14:paraId="200D3CD0" w14:textId="77777777" w:rsidR="000A22D1" w:rsidRPr="00DF06DC" w:rsidRDefault="000A22D1" w:rsidP="000A2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21F89348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F48391A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37B18" w:rsidRPr="00DF06DC" w14:paraId="6BD39215" w14:textId="77777777" w:rsidTr="003A1AF7">
        <w:tc>
          <w:tcPr>
            <w:tcW w:w="1941" w:type="pct"/>
            <w:gridSpan w:val="2"/>
            <w:shd w:val="clear" w:color="auto" w:fill="auto"/>
          </w:tcPr>
          <w:p w14:paraId="41C95F7B" w14:textId="3B5BA177" w:rsidR="00337B18" w:rsidRPr="00DF06DC" w:rsidRDefault="00337B18" w:rsidP="00337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6560C321" w14:textId="4555ABF3" w:rsidR="00337B18" w:rsidRPr="00DF06DC" w:rsidRDefault="003A1AF7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881,926</w:t>
            </w:r>
          </w:p>
        </w:tc>
        <w:tc>
          <w:tcPr>
            <w:tcW w:w="146" w:type="pct"/>
          </w:tcPr>
          <w:p w14:paraId="4C2AB3D6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D41F355" w14:textId="3C355E8C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1,056,919</w:t>
            </w:r>
          </w:p>
        </w:tc>
        <w:tc>
          <w:tcPr>
            <w:tcW w:w="147" w:type="pct"/>
          </w:tcPr>
          <w:p w14:paraId="0620CE83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39F27C5" w14:textId="60B8CCD6" w:rsidR="00337B18" w:rsidRPr="00DF06DC" w:rsidRDefault="00E67087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24,376</w:t>
            </w:r>
          </w:p>
        </w:tc>
        <w:tc>
          <w:tcPr>
            <w:tcW w:w="147" w:type="pct"/>
          </w:tcPr>
          <w:p w14:paraId="7BC58289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32DB708" w14:textId="3F08F849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32,904</w:t>
            </w:r>
          </w:p>
        </w:tc>
      </w:tr>
      <w:tr w:rsidR="00337B18" w:rsidRPr="00DF06DC" w14:paraId="1A82F174" w14:textId="77777777" w:rsidTr="003A1AF7">
        <w:tc>
          <w:tcPr>
            <w:tcW w:w="1941" w:type="pct"/>
            <w:gridSpan w:val="2"/>
            <w:shd w:val="clear" w:color="auto" w:fill="auto"/>
          </w:tcPr>
          <w:p w14:paraId="2C4AA77F" w14:textId="77777777" w:rsidR="00337B18" w:rsidRPr="00DF06DC" w:rsidRDefault="00337B18" w:rsidP="00337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12C66602" w:rsidR="00337B18" w:rsidRPr="00DF06DC" w:rsidRDefault="003A1AF7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542,740</w:t>
            </w:r>
          </w:p>
        </w:tc>
        <w:tc>
          <w:tcPr>
            <w:tcW w:w="146" w:type="pct"/>
          </w:tcPr>
          <w:p w14:paraId="2E2663B8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1CC4A83" w14:textId="4BE5A34D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445,665</w:t>
            </w:r>
          </w:p>
        </w:tc>
        <w:tc>
          <w:tcPr>
            <w:tcW w:w="147" w:type="pct"/>
          </w:tcPr>
          <w:p w14:paraId="65532DB3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2C9726AE" w:rsidR="00337B18" w:rsidRPr="00DF06DC" w:rsidRDefault="00E67087" w:rsidP="00337B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6926D96" w14:textId="1C9EFA79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37B18" w:rsidRPr="00DF06DC" w14:paraId="008A8B37" w14:textId="77777777" w:rsidTr="003A1AF7">
        <w:tc>
          <w:tcPr>
            <w:tcW w:w="1941" w:type="pct"/>
            <w:gridSpan w:val="2"/>
            <w:shd w:val="clear" w:color="auto" w:fill="auto"/>
          </w:tcPr>
          <w:p w14:paraId="32B9C7B6" w14:textId="053F3616" w:rsidR="00337B18" w:rsidRPr="00DF06DC" w:rsidRDefault="00337B18" w:rsidP="00337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45" w:type="pct"/>
          </w:tcPr>
          <w:p w14:paraId="1C2F5D06" w14:textId="2BB87921" w:rsidR="00337B18" w:rsidRPr="00DF06DC" w:rsidRDefault="007E280D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45,008</w:t>
            </w:r>
          </w:p>
        </w:tc>
        <w:tc>
          <w:tcPr>
            <w:tcW w:w="146" w:type="pct"/>
          </w:tcPr>
          <w:p w14:paraId="601062BB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6FA87892" w14:textId="4EA5F783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24,850</w:t>
            </w:r>
          </w:p>
        </w:tc>
        <w:tc>
          <w:tcPr>
            <w:tcW w:w="147" w:type="pct"/>
          </w:tcPr>
          <w:p w14:paraId="2D2674AC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56B93C" w14:textId="255AC57C" w:rsidR="00337B18" w:rsidRPr="00DF06DC" w:rsidRDefault="00E67087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8,2</w:t>
            </w:r>
            <w:r w:rsidR="00E10055"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150D08F8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01DC13A" w14:textId="6683FCCC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</w:rPr>
              <w:t>21,710</w:t>
            </w:r>
          </w:p>
        </w:tc>
      </w:tr>
      <w:tr w:rsidR="00337B18" w:rsidRPr="00DF06DC" w14:paraId="27344B03" w14:textId="77777777" w:rsidTr="003A1AF7">
        <w:tc>
          <w:tcPr>
            <w:tcW w:w="1941" w:type="pct"/>
            <w:gridSpan w:val="2"/>
          </w:tcPr>
          <w:p w14:paraId="4D237511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384A43B9" w:rsidR="00337B18" w:rsidRPr="00DF06DC" w:rsidRDefault="003A1AF7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1,469,674</w:t>
            </w:r>
          </w:p>
        </w:tc>
        <w:tc>
          <w:tcPr>
            <w:tcW w:w="146" w:type="pct"/>
          </w:tcPr>
          <w:p w14:paraId="43462783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580CB4AF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1,527,434</w:t>
            </w:r>
          </w:p>
        </w:tc>
        <w:tc>
          <w:tcPr>
            <w:tcW w:w="147" w:type="pct"/>
          </w:tcPr>
          <w:p w14:paraId="7D2E4596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69635B22" w:rsidR="00337B18" w:rsidRPr="00DF06DC" w:rsidRDefault="00E10055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32,634</w:t>
            </w:r>
          </w:p>
        </w:tc>
        <w:tc>
          <w:tcPr>
            <w:tcW w:w="147" w:type="pct"/>
          </w:tcPr>
          <w:p w14:paraId="29ED2C15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5F748C3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54,614</w:t>
            </w:r>
          </w:p>
        </w:tc>
      </w:tr>
      <w:tr w:rsidR="000A22D1" w:rsidRPr="00DF06DC" w14:paraId="736C8822" w14:textId="77777777" w:rsidTr="003A1AF7">
        <w:tc>
          <w:tcPr>
            <w:tcW w:w="1941" w:type="pct"/>
            <w:gridSpan w:val="2"/>
          </w:tcPr>
          <w:p w14:paraId="1C2E6E8F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C542DD4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046EFB9B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91" w:type="pct"/>
          </w:tcPr>
          <w:p w14:paraId="30B717C4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B17855A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4" w:type="pct"/>
          </w:tcPr>
          <w:p w14:paraId="5063D504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0EFD618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0" w:type="pct"/>
          </w:tcPr>
          <w:p w14:paraId="2BF50FD1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0A22D1" w:rsidRPr="00DF06DC" w14:paraId="6B234F32" w14:textId="77777777" w:rsidTr="003A1AF7">
        <w:tc>
          <w:tcPr>
            <w:tcW w:w="1941" w:type="pct"/>
            <w:gridSpan w:val="2"/>
          </w:tcPr>
          <w:p w14:paraId="6666A741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0B2B4C6C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14:paraId="2DFC6169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60" w:lineRule="atLeast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14:paraId="51169A1E" w14:textId="77777777" w:rsidR="000A22D1" w:rsidRPr="00DF06DC" w:rsidRDefault="000A22D1" w:rsidP="000A2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337B18" w:rsidRPr="00DF06DC" w14:paraId="6D9A0125" w14:textId="77777777" w:rsidTr="003A1AF7">
        <w:tc>
          <w:tcPr>
            <w:tcW w:w="1941" w:type="pct"/>
            <w:gridSpan w:val="2"/>
            <w:shd w:val="clear" w:color="auto" w:fill="auto"/>
          </w:tcPr>
          <w:p w14:paraId="3292818B" w14:textId="6BBD16CF" w:rsidR="00337B18" w:rsidRPr="00DF06DC" w:rsidRDefault="00337B18" w:rsidP="00337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45" w:type="pct"/>
          </w:tcPr>
          <w:p w14:paraId="39807921" w14:textId="6F468E49" w:rsidR="00337B18" w:rsidRPr="00DF06DC" w:rsidRDefault="003A1AF7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1,478,450</w:t>
            </w:r>
          </w:p>
        </w:tc>
        <w:tc>
          <w:tcPr>
            <w:tcW w:w="146" w:type="pct"/>
          </w:tcPr>
          <w:p w14:paraId="10B3B358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8F3EDF7" w14:textId="2D30F08E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1,498,250</w:t>
            </w:r>
          </w:p>
        </w:tc>
        <w:tc>
          <w:tcPr>
            <w:tcW w:w="147" w:type="pct"/>
          </w:tcPr>
          <w:p w14:paraId="20FD0303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5693B3F" w14:textId="59FE30BF" w:rsidR="00337B18" w:rsidRPr="00DF06DC" w:rsidRDefault="004A5536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413</w:t>
            </w:r>
          </w:p>
        </w:tc>
        <w:tc>
          <w:tcPr>
            <w:tcW w:w="147" w:type="pct"/>
          </w:tcPr>
          <w:p w14:paraId="5112995B" w14:textId="77777777" w:rsidR="00337B18" w:rsidRPr="00DF06DC" w:rsidRDefault="00337B18" w:rsidP="0033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1921E1C" w14:textId="54CB1423" w:rsidR="00337B18" w:rsidRPr="00DF06DC" w:rsidRDefault="00337B18" w:rsidP="00E10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1,074</w:t>
            </w:r>
          </w:p>
        </w:tc>
      </w:tr>
      <w:tr w:rsidR="009661EE" w:rsidRPr="00DF06DC" w14:paraId="6D6343E3" w14:textId="77777777" w:rsidTr="003A1AF7">
        <w:tc>
          <w:tcPr>
            <w:tcW w:w="1941" w:type="pct"/>
            <w:gridSpan w:val="2"/>
            <w:shd w:val="clear" w:color="auto" w:fill="auto"/>
          </w:tcPr>
          <w:p w14:paraId="44A20EAD" w14:textId="26389308" w:rsidR="009661EE" w:rsidRPr="00DF06DC" w:rsidRDefault="009661EE" w:rsidP="00966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1819D0B3" w14:textId="6F022CA0" w:rsidR="009661EE" w:rsidRPr="00DF06DC" w:rsidRDefault="009661EE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62C06" w:rsidRPr="00DF06DC">
              <w:rPr>
                <w:rFonts w:asciiTheme="majorBidi" w:hAnsiTheme="majorBidi" w:cstheme="majorBidi"/>
                <w:sz w:val="30"/>
                <w:szCs w:val="30"/>
              </w:rPr>
              <w:t>6,638</w:t>
            </w:r>
          </w:p>
        </w:tc>
        <w:tc>
          <w:tcPr>
            <w:tcW w:w="146" w:type="pct"/>
          </w:tcPr>
          <w:p w14:paraId="3168324D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055E948F" w14:textId="636D6548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397,308</w:t>
            </w:r>
          </w:p>
        </w:tc>
        <w:tc>
          <w:tcPr>
            <w:tcW w:w="147" w:type="pct"/>
          </w:tcPr>
          <w:p w14:paraId="1875EA99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17AB6648" w:rsidR="009661EE" w:rsidRPr="00DF06DC" w:rsidRDefault="004A5536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12,325</w:t>
            </w:r>
          </w:p>
        </w:tc>
        <w:tc>
          <w:tcPr>
            <w:tcW w:w="147" w:type="pct"/>
          </w:tcPr>
          <w:p w14:paraId="1B14B2EA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4207CE0" w14:textId="76D37104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899</w:t>
            </w:r>
          </w:p>
        </w:tc>
      </w:tr>
      <w:tr w:rsidR="009661EE" w:rsidRPr="00DF06DC" w14:paraId="35459ED0" w14:textId="77777777" w:rsidTr="003A1AF7">
        <w:tc>
          <w:tcPr>
            <w:tcW w:w="1941" w:type="pct"/>
            <w:gridSpan w:val="2"/>
            <w:shd w:val="clear" w:color="auto" w:fill="auto"/>
          </w:tcPr>
          <w:p w14:paraId="54CCFFFA" w14:textId="68A8BF11" w:rsidR="009661EE" w:rsidRPr="00DF06DC" w:rsidRDefault="009661EE" w:rsidP="00966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06DC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5784FBE6" w14:textId="21647172" w:rsidR="009661EE" w:rsidRPr="00DF06DC" w:rsidRDefault="003A1AF7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299,357</w:t>
            </w:r>
          </w:p>
        </w:tc>
        <w:tc>
          <w:tcPr>
            <w:tcW w:w="146" w:type="pct"/>
          </w:tcPr>
          <w:p w14:paraId="23C09DD8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2F74218A" w14:textId="2CB6EE2E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164,294</w:t>
            </w:r>
          </w:p>
        </w:tc>
        <w:tc>
          <w:tcPr>
            <w:tcW w:w="147" w:type="pct"/>
          </w:tcPr>
          <w:p w14:paraId="15377C35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CA4C543" w14:textId="73F421F7" w:rsidR="009661EE" w:rsidRPr="00DF06DC" w:rsidRDefault="00EA19E0" w:rsidP="00570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570912">
              <w:rPr>
                <w:rFonts w:asciiTheme="majorBidi" w:hAnsiTheme="majorBidi" w:cstheme="majorBidi" w:hint="cs"/>
                <w:sz w:val="30"/>
                <w:szCs w:val="30"/>
                <w:cs/>
              </w:rPr>
              <w:t>127</w:t>
            </w:r>
            <w:r w:rsidRPr="00DF06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7" w:type="pct"/>
          </w:tcPr>
          <w:p w14:paraId="2830642C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637FB4BD" w14:textId="00DC2FFC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661EE" w:rsidRPr="00DF06DC" w14:paraId="66D13775" w14:textId="77777777" w:rsidTr="003A1AF7">
        <w:tc>
          <w:tcPr>
            <w:tcW w:w="1941" w:type="pct"/>
            <w:gridSpan w:val="2"/>
          </w:tcPr>
          <w:p w14:paraId="05FB93A8" w14:textId="04463FD9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45" w:type="pct"/>
          </w:tcPr>
          <w:p w14:paraId="1F5C3873" w14:textId="1FF260EC" w:rsidR="009661EE" w:rsidRPr="00DF06DC" w:rsidRDefault="009661EE" w:rsidP="00287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31,400</w:t>
            </w:r>
          </w:p>
        </w:tc>
        <w:tc>
          <w:tcPr>
            <w:tcW w:w="146" w:type="pct"/>
          </w:tcPr>
          <w:p w14:paraId="2FEE51E5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64C887EB" w14:textId="53F02A74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</w:rPr>
              <w:t>63,234</w:t>
            </w:r>
          </w:p>
        </w:tc>
        <w:tc>
          <w:tcPr>
            <w:tcW w:w="147" w:type="pct"/>
          </w:tcPr>
          <w:p w14:paraId="7C133861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66E4AB" w14:textId="29AC510F" w:rsidR="009661EE" w:rsidRPr="00DF06DC" w:rsidRDefault="004A5536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E5F184F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13484A3" w14:textId="6F585B06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9661EE" w:rsidRPr="00DF06DC" w14:paraId="137DBB6F" w14:textId="77777777" w:rsidTr="003A1AF7">
        <w:tc>
          <w:tcPr>
            <w:tcW w:w="1941" w:type="pct"/>
            <w:gridSpan w:val="2"/>
          </w:tcPr>
          <w:p w14:paraId="19C7EBCE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10828B3D" w:rsidR="009661EE" w:rsidRPr="00DF06DC" w:rsidRDefault="003A1AF7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2,065,845</w:t>
            </w:r>
          </w:p>
        </w:tc>
        <w:tc>
          <w:tcPr>
            <w:tcW w:w="146" w:type="pct"/>
          </w:tcPr>
          <w:p w14:paraId="1D9395CA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009C5FAD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DF06D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2,123,086</w:t>
            </w:r>
          </w:p>
        </w:tc>
        <w:tc>
          <w:tcPr>
            <w:tcW w:w="147" w:type="pct"/>
          </w:tcPr>
          <w:p w14:paraId="33BFDB7E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1BCBD8A5" w:rsidR="009661EE" w:rsidRPr="00DF06DC" w:rsidRDefault="00EA19E0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4A5536"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,738</w:t>
            </w:r>
          </w:p>
        </w:tc>
        <w:tc>
          <w:tcPr>
            <w:tcW w:w="147" w:type="pct"/>
          </w:tcPr>
          <w:p w14:paraId="535B21C3" w14:textId="77777777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0B398998" w:rsidR="009661EE" w:rsidRPr="00DF06DC" w:rsidRDefault="009661EE" w:rsidP="0096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21,973</w:t>
            </w:r>
          </w:p>
        </w:tc>
      </w:tr>
    </w:tbl>
    <w:p w14:paraId="16D0E001" w14:textId="42D49765" w:rsidR="00020DB6" w:rsidRPr="00DF06DC" w:rsidRDefault="00020DB6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43426ED" w14:textId="192F1048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DF06DC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DF06DC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6FC62B7C" w14:textId="77777777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07F28A3" w14:textId="74FB6091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06DC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37B18" w:rsidRPr="00DF06DC">
        <w:rPr>
          <w:rFonts w:ascii="Angsana New" w:eastAsia="MS Mincho" w:hAnsi="Angsana New"/>
          <w:sz w:val="30"/>
          <w:szCs w:val="30"/>
        </w:rPr>
        <w:t xml:space="preserve">205.30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ณ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223FC">
        <w:rPr>
          <w:rFonts w:ascii="Angsana New" w:eastAsia="MS Mincho" w:hAnsi="Angsana New"/>
          <w:sz w:val="30"/>
          <w:szCs w:val="30"/>
        </w:rPr>
        <w:t>31</w:t>
      </w:r>
      <w:r w:rsidRPr="00DF06DC">
        <w:rPr>
          <w:rFonts w:ascii="Angsana New" w:eastAsia="MS Mincho" w:hAnsi="Angsana New"/>
          <w:sz w:val="30"/>
          <w:szCs w:val="30"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3223FC">
        <w:rPr>
          <w:rFonts w:ascii="Angsana New" w:eastAsia="MS Mincho" w:hAnsi="Angsana New"/>
          <w:sz w:val="30"/>
          <w:szCs w:val="30"/>
        </w:rPr>
        <w:t xml:space="preserve"> 2566</w:t>
      </w:r>
      <w:r w:rsidRPr="00DF06DC">
        <w:rPr>
          <w:rFonts w:ascii="Angsana New" w:eastAsia="MS Mincho" w:hAnsi="Angsana New"/>
          <w:sz w:val="30"/>
          <w:szCs w:val="30"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="00141347" w:rsidRPr="00DF06DC">
        <w:rPr>
          <w:rFonts w:ascii="Angsana New" w:eastAsia="MS Mincho" w:hAnsi="Angsana New"/>
          <w:sz w:val="30"/>
          <w:szCs w:val="30"/>
          <w:cs/>
        </w:rPr>
        <w:br/>
      </w:r>
      <w:r w:rsidRPr="00DF06DC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A5536" w:rsidRPr="00DF06DC">
        <w:rPr>
          <w:rFonts w:ascii="Angsana New" w:hAnsi="Angsana New"/>
          <w:sz w:val="30"/>
          <w:szCs w:val="30"/>
          <w:lang w:eastAsia="zh-CN"/>
        </w:rPr>
        <w:t>167.</w:t>
      </w:r>
      <w:r w:rsidR="003A1AF7">
        <w:rPr>
          <w:rFonts w:ascii="Angsana New" w:hAnsi="Angsana New"/>
          <w:sz w:val="30"/>
          <w:szCs w:val="30"/>
          <w:lang w:eastAsia="zh-CN"/>
        </w:rPr>
        <w:t>66</w:t>
      </w:r>
      <w:r w:rsidR="00337B18" w:rsidRPr="00DF06DC">
        <w:rPr>
          <w:rFonts w:asciiTheme="majorBidi" w:hAnsiTheme="majorBidi" w:cstheme="majorBidi"/>
          <w:sz w:val="30"/>
          <w:szCs w:val="30"/>
        </w:rPr>
        <w:t xml:space="preserve">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6115B385" w14:textId="41A8215C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18E721B6" w14:textId="42DFF6AF" w:rsidR="003223FC" w:rsidRDefault="003223FC" w:rsidP="0032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06DC">
        <w:rPr>
          <w:rFonts w:ascii="Angsana New" w:eastAsia="MS Mincho" w:hAnsi="Angsana New" w:hint="cs"/>
          <w:sz w:val="30"/>
          <w:szCs w:val="30"/>
          <w:cs/>
        </w:rPr>
        <w:t>บริษัทได้ทำสัญญาวงเงินค้ำประกันกับสถาบันการเงินในประเทศ</w:t>
      </w:r>
      <w:r>
        <w:rPr>
          <w:rFonts w:ascii="Angsana New" w:eastAsia="MS Mincho" w:hAnsi="Angsana New" w:hint="cs"/>
          <w:sz w:val="30"/>
          <w:szCs w:val="30"/>
          <w:cs/>
        </w:rPr>
        <w:t xml:space="preserve">แห่งหนึ่ง วงเงิน </w:t>
      </w:r>
      <w:r>
        <w:rPr>
          <w:rFonts w:ascii="Angsana New" w:eastAsia="MS Mincho" w:hAnsi="Angsana New"/>
          <w:sz w:val="30"/>
          <w:szCs w:val="30"/>
        </w:rPr>
        <w:t>150.00</w:t>
      </w:r>
      <w:r>
        <w:rPr>
          <w:rFonts w:ascii="Angsana New" w:eastAsia="MS Mincho" w:hAnsi="Angsana New" w:hint="cs"/>
          <w:sz w:val="30"/>
          <w:szCs w:val="30"/>
          <w:cs/>
        </w:rPr>
        <w:t xml:space="preserve"> ล้านบาท </w:t>
      </w:r>
      <w:r w:rsidRPr="00DF06DC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</w:t>
      </w:r>
      <w:r>
        <w:rPr>
          <w:rFonts w:ascii="Angsana New" w:eastAsia="MS Mincho" w:hAnsi="Angsana New" w:hint="cs"/>
          <w:sz w:val="30"/>
          <w:szCs w:val="30"/>
          <w:cs/>
        </w:rPr>
        <w:t xml:space="preserve">ที่ดินเพื่อพัฒนาปรับปรุงสิ่งปลูกสร้าง </w:t>
      </w:r>
      <w:r w:rsidRPr="003223FC">
        <w:rPr>
          <w:rFonts w:ascii="Angsana New" w:eastAsia="MS Mincho" w:hAnsi="Angsana New" w:hint="cs"/>
          <w:sz w:val="30"/>
          <w:szCs w:val="30"/>
          <w:cs/>
        </w:rPr>
        <w:t>ณ</w:t>
      </w:r>
      <w:r w:rsidRPr="003223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23FC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3223FC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31</w:t>
      </w:r>
      <w:r w:rsidRPr="003223F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223FC">
        <w:rPr>
          <w:rFonts w:ascii="Angsana New" w:eastAsia="MS Mincho" w:hAnsi="Angsana New" w:hint="cs"/>
          <w:sz w:val="30"/>
          <w:szCs w:val="30"/>
          <w:cs/>
        </w:rPr>
        <w:t>ธันวาคม</w:t>
      </w:r>
      <w:r>
        <w:rPr>
          <w:rFonts w:ascii="Angsana New" w:eastAsia="MS Mincho" w:hAnsi="Angsana New"/>
          <w:sz w:val="30"/>
          <w:szCs w:val="30"/>
        </w:rPr>
        <w:t xml:space="preserve"> 2566 </w:t>
      </w:r>
      <w:r w:rsidRPr="003223FC">
        <w:rPr>
          <w:rFonts w:ascii="Angsana New" w:eastAsia="MS Mincho" w:hAnsi="Angsana New" w:hint="cs"/>
          <w:sz w:val="30"/>
          <w:szCs w:val="30"/>
          <w:cs/>
        </w:rPr>
        <w:t>บริษัทมี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3223FC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</w:t>
      </w:r>
      <w:r>
        <w:rPr>
          <w:rFonts w:ascii="Angsana New" w:eastAsia="MS Mincho" w:hAnsi="Angsana New"/>
          <w:sz w:val="30"/>
          <w:szCs w:val="30"/>
        </w:rPr>
        <w:br/>
      </w:r>
      <w:r w:rsidRPr="003223FC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Pr="003223FC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127.00 </w:t>
      </w:r>
      <w:r w:rsidRPr="003223FC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56E81026" w14:textId="77777777" w:rsidR="003223FC" w:rsidRPr="00DF06DC" w:rsidRDefault="003223FC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31653422" w14:textId="77777777" w:rsidR="003223FC" w:rsidRDefault="0032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3A65B612" w14:textId="4A1F64A7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DF06DC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6B06B16B" w14:textId="77777777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D150C0" w14:textId="01723E38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06DC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DF06DC">
        <w:rPr>
          <w:rFonts w:ascii="Angsana New" w:eastAsia="MS Mincho" w:hAnsi="Angsana New"/>
          <w:sz w:val="30"/>
          <w:szCs w:val="30"/>
        </w:rPr>
        <w:t xml:space="preserve">1 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DF06DC">
        <w:rPr>
          <w:rFonts w:ascii="Angsana New" w:eastAsia="MS Mincho" w:hAnsi="Angsana New"/>
          <w:sz w:val="30"/>
          <w:szCs w:val="30"/>
        </w:rPr>
        <w:t xml:space="preserve">5 </w:t>
      </w:r>
      <w:r w:rsidRPr="00DF06DC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16C9AE28" w14:textId="77777777" w:rsidR="007B31C9" w:rsidRPr="00DF06DC" w:rsidRDefault="007B31C9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262CAA1" w14:textId="50D655AD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DF06DC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DF06DC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3046372" w14:textId="5A2A970F" w:rsidR="00020DB6" w:rsidRPr="00DF06DC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06DC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DF06DC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</w:t>
      </w:r>
      <w:r w:rsidR="00EF2206" w:rsidRPr="00DF06DC">
        <w:rPr>
          <w:rFonts w:ascii="Angsana New" w:eastAsia="MS Mincho" w:hAnsi="Angsana New" w:hint="cs"/>
          <w:sz w:val="30"/>
          <w:szCs w:val="30"/>
          <w:cs/>
        </w:rPr>
        <w:t>บริษัทย่อย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DF06DC">
        <w:rPr>
          <w:rFonts w:ascii="Angsana New" w:eastAsia="MS Mincho" w:hAnsi="Angsana New"/>
          <w:sz w:val="30"/>
          <w:szCs w:val="30"/>
        </w:rPr>
        <w:t>10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DF06DC">
        <w:rPr>
          <w:rFonts w:ascii="Angsana New" w:eastAsia="MS Mincho" w:hAnsi="Angsana New"/>
          <w:sz w:val="30"/>
          <w:szCs w:val="30"/>
        </w:rPr>
        <w:t>20</w:t>
      </w:r>
      <w:r w:rsidRPr="00DF06DC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DF06DC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124161" w:rsidRPr="00DF06DC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DF06DC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DF06DC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0C45F23F" w14:textId="77777777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1BBCDFA" w14:textId="21A9DB11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DF06D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สัญญาที่ปรึกษางานออกแบบ </w:t>
      </w:r>
    </w:p>
    <w:p w14:paraId="3C610B5A" w14:textId="77777777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6CD9ACA9" w14:textId="78690109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F06DC">
        <w:rPr>
          <w:rFonts w:ascii="Angsana New" w:eastAsia="MS Mincho" w:hAnsi="Angsana New"/>
          <w:sz w:val="30"/>
          <w:szCs w:val="30"/>
          <w:cs/>
        </w:rPr>
        <w:t>ย่อย</w:t>
      </w:r>
      <w:r w:rsidRPr="00DF06DC">
        <w:rPr>
          <w:rFonts w:ascii="Angsana New" w:hAnsi="Angsana New"/>
          <w:color w:val="000000"/>
          <w:sz w:val="30"/>
          <w:szCs w:val="30"/>
          <w:cs/>
        </w:rPr>
        <w:t>หลายแห่งได้ทำสัญญาที่ปรึกษางานออกแบบกับบริษัทในประเทศและต่างประเทศหลายแห่งเกี่ยวกับ</w:t>
      </w:r>
      <w:r w:rsidR="00732E73" w:rsidRPr="00DF06DC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  <w:cs/>
        </w:rPr>
        <w:t>กา</w:t>
      </w:r>
      <w:r w:rsidRPr="00DF06DC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DF06DC">
        <w:rPr>
          <w:rFonts w:ascii="Angsana New" w:hAnsi="Angsana New"/>
          <w:color w:val="000000"/>
          <w:sz w:val="30"/>
          <w:szCs w:val="30"/>
          <w:cs/>
        </w:rPr>
        <w:t xml:space="preserve">ออกแบบงานสถาปัตยกรรมสำหรับโรงแรม โดยบริษัทย่อยมีภาระผูกพันที่ต้องจ่ายค่าที่ปรึกษางานออกแบบตามอัตราและระยะเวลาที่กำหนดในสัญญา </w:t>
      </w:r>
    </w:p>
    <w:p w14:paraId="769BABF6" w14:textId="77777777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C1BC1D" w14:textId="77777777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DF06D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สัญญาก่อสร้าง ปรับปรุง และตกแต่งภายในพื้นที่และอาคาร </w:t>
      </w:r>
    </w:p>
    <w:p w14:paraId="23BE73B8" w14:textId="77777777" w:rsidR="00392A77" w:rsidRPr="00DF06DC" w:rsidRDefault="00392A77" w:rsidP="0039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0605ADA7" w14:textId="74986140" w:rsidR="006312BB" w:rsidRPr="00DF06DC" w:rsidRDefault="00392A77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6DC">
        <w:rPr>
          <w:rFonts w:ascii="Angsana New" w:hAnsi="Angsana New"/>
          <w:color w:val="000000"/>
          <w:sz w:val="30"/>
          <w:szCs w:val="30"/>
          <w:cs/>
        </w:rPr>
        <w:t>บริษัทย่อยหลายแห่งได้ทำสัญญาก่อสร้าง ปรับปรุง และตกแต่งภายในพื้นที่และอาคาร กับบริษัทในประเทศหลายแห่ง</w:t>
      </w:r>
      <w:r w:rsidR="00BC1B9B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color w:val="000000"/>
          <w:sz w:val="30"/>
          <w:szCs w:val="30"/>
          <w:cs/>
        </w:rPr>
        <w:t>โดยบริษัทย่อยมีภาระผูกพันที่ต้องจ่ายค่าบริการตามอัตราและระยะเวลาที่กำหนดในสัญญา</w:t>
      </w:r>
    </w:p>
    <w:p w14:paraId="6FCF4335" w14:textId="77777777" w:rsidR="006312BB" w:rsidRPr="00DF06DC" w:rsidRDefault="006312BB" w:rsidP="00631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6BD5691" w14:textId="1A44CB91" w:rsidR="006312BB" w:rsidRPr="00DF06DC" w:rsidRDefault="006312BB" w:rsidP="00380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DF06DC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</w:t>
      </w:r>
      <w:r w:rsidR="007F3A9A" w:rsidRPr="00DF06D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ซื้อขายพร้อม</w:t>
      </w:r>
      <w:r w:rsidR="00BC17B4" w:rsidRPr="00DF06D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ติดตั้ง</w:t>
      </w:r>
      <w:r w:rsidR="007F3A9A" w:rsidRPr="00DF06D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อุปกรณ์</w:t>
      </w:r>
      <w:r w:rsidR="004D38EE" w:rsidRPr="00DF06D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กระจาย</w:t>
      </w:r>
      <w:r w:rsidR="00BC17B4" w:rsidRPr="00DF06D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สัญญาณไร้สาย</w:t>
      </w:r>
    </w:p>
    <w:p w14:paraId="180DFF80" w14:textId="77777777" w:rsidR="00866AE8" w:rsidRPr="00DF06DC" w:rsidRDefault="00866AE8" w:rsidP="00380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6DCB91C0" w14:textId="475B88D7" w:rsidR="00AD7CB0" w:rsidRDefault="00866AE8" w:rsidP="0001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6DC">
        <w:rPr>
          <w:rFonts w:ascii="Angsana New" w:hAnsi="Angsana New" w:hint="cs"/>
          <w:color w:val="000000"/>
          <w:sz w:val="30"/>
          <w:szCs w:val="30"/>
          <w:cs/>
        </w:rPr>
        <w:t>บริษัทย่อยหลายแห่งได้ทำสัญญา</w:t>
      </w:r>
      <w:r w:rsidR="00C9516C" w:rsidRPr="00DF06DC">
        <w:rPr>
          <w:rFonts w:ascii="Angsana New" w:hAnsi="Angsana New" w:hint="cs"/>
          <w:color w:val="000000"/>
          <w:sz w:val="30"/>
          <w:szCs w:val="30"/>
          <w:cs/>
        </w:rPr>
        <w:t>ซื้อขายพร้อม</w:t>
      </w:r>
      <w:r w:rsidR="00BC17B4" w:rsidRPr="00DF06DC">
        <w:rPr>
          <w:rFonts w:ascii="Angsana New" w:hAnsi="Angsana New" w:hint="cs"/>
          <w:color w:val="000000"/>
          <w:sz w:val="30"/>
          <w:szCs w:val="30"/>
          <w:cs/>
        </w:rPr>
        <w:t>ติดตั้ง</w:t>
      </w:r>
      <w:r w:rsidR="00C9516C" w:rsidRPr="00DF06DC">
        <w:rPr>
          <w:rFonts w:ascii="Angsana New" w:hAnsi="Angsana New" w:hint="cs"/>
          <w:color w:val="000000"/>
          <w:sz w:val="30"/>
          <w:szCs w:val="30"/>
          <w:cs/>
        </w:rPr>
        <w:t>อุปกรณ์</w:t>
      </w:r>
      <w:r w:rsidR="00207369" w:rsidRPr="00DF06DC">
        <w:rPr>
          <w:rFonts w:ascii="Angsana New" w:hAnsi="Angsana New" w:hint="cs"/>
          <w:color w:val="000000"/>
          <w:sz w:val="30"/>
          <w:szCs w:val="30"/>
          <w:cs/>
        </w:rPr>
        <w:t>กระจาย</w:t>
      </w:r>
      <w:r w:rsidR="00BC17B4" w:rsidRPr="00DF06DC">
        <w:rPr>
          <w:rFonts w:ascii="Angsana New" w:hAnsi="Angsana New" w:hint="cs"/>
          <w:color w:val="000000"/>
          <w:sz w:val="30"/>
          <w:szCs w:val="30"/>
          <w:cs/>
        </w:rPr>
        <w:t>สัญญาณไร้สาย</w:t>
      </w:r>
      <w:r w:rsidR="003D7BD4" w:rsidRPr="00DF06DC">
        <w:rPr>
          <w:rFonts w:ascii="Angsana New" w:hAnsi="Angsana New" w:hint="cs"/>
          <w:color w:val="000000"/>
          <w:sz w:val="30"/>
          <w:szCs w:val="30"/>
          <w:cs/>
        </w:rPr>
        <w:t>กับบริษัทในประเทศแห่งหนึ่งเกี่ยวกับการ</w:t>
      </w:r>
      <w:r w:rsidR="00C9516C" w:rsidRPr="00DF06DC">
        <w:rPr>
          <w:rFonts w:ascii="Angsana New" w:hAnsi="Angsana New" w:hint="cs"/>
          <w:color w:val="000000"/>
          <w:sz w:val="30"/>
          <w:szCs w:val="30"/>
          <w:cs/>
        </w:rPr>
        <w:t>จัดหาและ</w:t>
      </w:r>
      <w:r w:rsidR="003D7BD4" w:rsidRPr="00DF06DC">
        <w:rPr>
          <w:rFonts w:ascii="Angsana New" w:hAnsi="Angsana New" w:hint="cs"/>
          <w:color w:val="000000"/>
          <w:sz w:val="30"/>
          <w:szCs w:val="30"/>
          <w:cs/>
        </w:rPr>
        <w:t>ติดตั้ง</w:t>
      </w:r>
      <w:r w:rsidR="00C9516C" w:rsidRPr="00DF06DC">
        <w:rPr>
          <w:rFonts w:ascii="Angsana New" w:hAnsi="Angsana New" w:hint="cs"/>
          <w:color w:val="000000"/>
          <w:sz w:val="30"/>
          <w:szCs w:val="30"/>
          <w:cs/>
        </w:rPr>
        <w:t>อุป</w:t>
      </w:r>
      <w:r w:rsidR="001C22A8" w:rsidRPr="00DF06DC">
        <w:rPr>
          <w:rFonts w:ascii="Angsana New" w:hAnsi="Angsana New" w:hint="cs"/>
          <w:color w:val="000000"/>
          <w:sz w:val="30"/>
          <w:szCs w:val="30"/>
          <w:cs/>
        </w:rPr>
        <w:t>กรณ์กระจายเครือข่าย สายสัญญาณ อุปกรณ์กระจาย</w:t>
      </w:r>
      <w:r w:rsidR="00BC1B9B" w:rsidRPr="00DF06DC">
        <w:rPr>
          <w:rFonts w:ascii="Angsana New" w:hAnsi="Angsana New" w:hint="cs"/>
          <w:color w:val="000000"/>
          <w:sz w:val="30"/>
          <w:szCs w:val="30"/>
          <w:cs/>
        </w:rPr>
        <w:t>สัญญาณ</w:t>
      </w:r>
      <w:r w:rsidR="001C22A8" w:rsidRPr="00DF06DC">
        <w:rPr>
          <w:rFonts w:ascii="Angsana New" w:hAnsi="Angsana New" w:hint="cs"/>
          <w:color w:val="000000"/>
          <w:sz w:val="30"/>
          <w:szCs w:val="30"/>
          <w:cs/>
        </w:rPr>
        <w:t>ไร้สาย อุปกรณ์ควบคุมการใช้งานสัญญ</w:t>
      </w:r>
      <w:r w:rsidR="001421CF" w:rsidRPr="00DF06DC">
        <w:rPr>
          <w:rFonts w:ascii="Angsana New" w:hAnsi="Angsana New" w:hint="cs"/>
          <w:color w:val="000000"/>
          <w:sz w:val="30"/>
          <w:szCs w:val="30"/>
          <w:cs/>
        </w:rPr>
        <w:t>าณไร้สาย อุปกรณ์ความปลอดภัย และระบบวิเคราะห์ข้อมูลผู้ใช้บริการ</w:t>
      </w:r>
      <w:r w:rsidR="00BC1B9B" w:rsidRPr="00DF06D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C1B9B" w:rsidRPr="00DF06DC">
        <w:rPr>
          <w:rFonts w:ascii="Angsana New" w:hAnsi="Angsana New"/>
          <w:color w:val="000000"/>
          <w:sz w:val="30"/>
          <w:szCs w:val="30"/>
          <w:cs/>
        </w:rPr>
        <w:t>โดยบริษัทย่อยมีภาระผูกพันที่ต้องจ่ายค่าบริการตามอัตราและระยะเวลาที่กำหนดในสัญญา</w:t>
      </w:r>
    </w:p>
    <w:p w14:paraId="1D9D6B7C" w14:textId="77777777" w:rsidR="00AD7CB0" w:rsidRDefault="00AD7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3F44CDE" w14:textId="77777777" w:rsidR="00AD7CB0" w:rsidRPr="00AD7CB0" w:rsidRDefault="00AD7CB0" w:rsidP="00AD7CB0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AD7CB0">
        <w:rPr>
          <w:rFonts w:ascii="Angsana New" w:eastAsia="MS Mincho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E35DBD5" w14:textId="77777777" w:rsidR="00AD7CB0" w:rsidRDefault="00AD7CB0" w:rsidP="00AD7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F4588" w14:textId="1DB0344A" w:rsidR="00AD7CB0" w:rsidRPr="00DF06DC" w:rsidRDefault="00AD7CB0" w:rsidP="00AD7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วงเงินกู้ยืมร่วมระหว่างบริษัทกับกิจการร่วมค้ามียอดเบิกใช้จำนวน </w:t>
      </w:r>
      <w:r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 หรือเทียบเท่า </w:t>
      </w:r>
      <w:r>
        <w:rPr>
          <w:rFonts w:asciiTheme="majorBidi" w:hAnsiTheme="majorBidi" w:cstheme="majorBidi"/>
          <w:sz w:val="30"/>
          <w:szCs w:val="30"/>
        </w:rPr>
        <w:t xml:space="preserve">34.39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0F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F4D" w:rsidRPr="00C00F4D">
        <w:rPr>
          <w:rFonts w:asciiTheme="majorBidi" w:hAnsiTheme="majorBidi" w:cstheme="majorBidi"/>
          <w:i/>
          <w:iCs/>
          <w:sz w:val="30"/>
          <w:szCs w:val="30"/>
        </w:rPr>
        <w:t xml:space="preserve">(2565: </w:t>
      </w:r>
      <w:r w:rsidR="00C00F4D" w:rsidRPr="00C00F4D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C00F4D" w:rsidRPr="00C00F4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AB885DE" w14:textId="77777777" w:rsidR="00AD7CB0" w:rsidRDefault="00AD7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</w:rPr>
      </w:pPr>
    </w:p>
    <w:p w14:paraId="2B12FA9D" w14:textId="2E1605AA" w:rsidR="00405DD5" w:rsidRPr="00DF06DC" w:rsidRDefault="00405DD5" w:rsidP="00405DD5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DF06DC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DBCE92C" w14:textId="77777777" w:rsidR="007C67DD" w:rsidRPr="00795110" w:rsidRDefault="007C67DD" w:rsidP="007C6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eastAsia="MS Mincho" w:hAnsi="Angsana New"/>
          <w:b/>
          <w:bCs/>
          <w:sz w:val="30"/>
          <w:szCs w:val="30"/>
        </w:rPr>
      </w:pPr>
    </w:p>
    <w:p w14:paraId="6A1DDA0A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E488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การลดทุนในบริษัทย่อย</w:t>
      </w:r>
    </w:p>
    <w:p w14:paraId="164291EB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E4A783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         กระทรวงพาณิชย์ รายละเอียดดังนี้</w:t>
      </w:r>
    </w:p>
    <w:p w14:paraId="68FAF679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ECE6E66" w14:textId="77777777" w:rsidR="00FE054C" w:rsidRPr="005E4883" w:rsidRDefault="00FE054C" w:rsidP="00FE05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 แบงคอก สุขุมวิท ลักชูรี่ โฮเทล จำกัด (เดิมชื่อ บริษัท วินเซอร์ โฮเต็ล จำกัด)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ได้จดทะเบียนลดทุนที่ออกและชำระแล้วจากจำนวน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3.14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0.03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1.00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0.01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 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100</w:t>
      </w:r>
    </w:p>
    <w:p w14:paraId="506E3537" w14:textId="77777777" w:rsidR="00FE054C" w:rsidRPr="005E4883" w:rsidRDefault="00FE054C" w:rsidP="00FE05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ลักชูรี่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ทีซีซีซีแอล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จอมเทียน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ได้จดทะเบียนลดทุนที่ออกและชำระแล้วจากจำนวน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1.07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0.11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0.28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0.03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 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100</w:t>
      </w:r>
    </w:p>
    <w:p w14:paraId="2EFC6A0E" w14:textId="77777777" w:rsidR="00FE054C" w:rsidRPr="005E4883" w:rsidRDefault="00FE054C" w:rsidP="00FE05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แอสเสท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เวิรด์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ทีซีซี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พัทยา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2.03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0.20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0.53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0.05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 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 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100</w:t>
      </w:r>
    </w:p>
    <w:p w14:paraId="247D6438" w14:textId="77777777" w:rsidR="00FE054C" w:rsidRPr="005E4883" w:rsidRDefault="00FE054C" w:rsidP="00FE05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โฮเทลส์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เอเชียทีค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ได้จดทะเบียนลดทุนที่ออกและชำระแล้วจากจำนวน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0.44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0.04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เป็นจำนวนเงิน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0.11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0.01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 ล้านหุ้น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มูลค่าหุ้นละ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ทำให้บริษัทมีส่วนได้เสียในบริษัทย่อยดังกล่าวลดลงจากร้อยละ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25.00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เป็นร้อยละ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24.99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ของทุนที่จดทะเบียนและชำระแล้ว และกลุ่มบริษัทยังคงมีส่วนได้เสียเป็นร้อยละ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100</w:t>
      </w:r>
    </w:p>
    <w:p w14:paraId="797A769B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43FF8E" w14:textId="77777777" w:rsidR="00FE054C" w:rsidRDefault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6A251656" w14:textId="221E021E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5E4883">
        <w:rPr>
          <w:rFonts w:ascii="Angsana New" w:eastAsia="MS Mincho" w:hAnsi="Angsana New" w:hint="cs"/>
          <w:i/>
          <w:iCs/>
          <w:sz w:val="30"/>
          <w:szCs w:val="30"/>
          <w:cs/>
        </w:rPr>
        <w:t>การอนุมัติควบรวมกิจการของบริษัทย่อย</w:t>
      </w:r>
    </w:p>
    <w:p w14:paraId="2BD6CF2A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AD643A4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ในการประชุมคณะกรรมการบริหารเมื่อวันที่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6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คณะกรรมการบริหารมีมติอนุมัติให้มีการควบรวมกิจการของบริษัทย่อยทางอ้อม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แห่ง ดังนี้</w:t>
      </w:r>
    </w:p>
    <w:p w14:paraId="38EDCC10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5BA416E" w14:textId="77777777" w:rsidR="00FE054C" w:rsidRPr="005E4883" w:rsidRDefault="00FE054C" w:rsidP="00FE054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เกิดจากการควบรวมระหว่างบริษัท  บางรัก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8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 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ทรัพย์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โอพีเพลส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แบงค็อก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 และบริษัท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ดีเวลลอปเมนท์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อิมม์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โฮเต็ล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256CD49B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B250843" w14:textId="77777777" w:rsidR="00FE054C" w:rsidRPr="005E4883" w:rsidRDefault="00FE054C" w:rsidP="00FE054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เกิดจากการควบรวมระหว่างบริษัทเอดับบลิวซี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เวิลด์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5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2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วาไรตี้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แอสเซ็ท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/>
          <w:color w:val="000000"/>
          <w:sz w:val="30"/>
          <w:szCs w:val="30"/>
        </w:rPr>
        <w:t>1</w:t>
      </w:r>
      <w:r w:rsidRPr="005E488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5E488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6BAD6E5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8D2DFE4" w14:textId="7777777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E488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การจดทะเบียนจัดตั้งบริษัทย่อยใหม่</w:t>
      </w:r>
    </w:p>
    <w:p w14:paraId="0CE3F95C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0E1F57F" w14:textId="1E7A4146" w:rsidR="00FE054C" w:rsidRPr="005E4883" w:rsidRDefault="00FE054C" w:rsidP="002C0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9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บริษัทได้จดทะเบียนจัดตั้งบริษัทย่อยจำนวน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คือ บริษัท รีเทล เดสทิเนชัน เชียงใหม่ จำกัด โดยบริษัทมีทุนจดทะเบียนจำนวน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100,000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บาท (จำนวน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10,000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หุ้น มูลค่าหุ้นละ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บาท) ทั้งนี้ บริษัท</w:t>
      </w:r>
      <w:r w:rsidR="002C0356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ได้มีส่วนได้เสียในบริษัทย่อยดังกล่าวในสัดส่วนร้อยละ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 </w:t>
      </w:r>
      <w:r w:rsidR="002C0356">
        <w:rPr>
          <w:rFonts w:ascii="Angsana New" w:hAnsi="Angsana New" w:hint="cs"/>
          <w:color w:val="000000"/>
          <w:sz w:val="30"/>
          <w:szCs w:val="30"/>
          <w:cs/>
        </w:rPr>
        <w:t>และ ร้อยละ</w:t>
      </w:r>
      <w:r w:rsidR="002C0356">
        <w:rPr>
          <w:rFonts w:ascii="Angsana New" w:hAnsi="Angsana New"/>
          <w:color w:val="000000"/>
          <w:sz w:val="30"/>
          <w:szCs w:val="30"/>
        </w:rPr>
        <w:t xml:space="preserve">100 </w:t>
      </w:r>
      <w:r w:rsidR="002C0356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ของทุนที่ออกและชำระแล้ว</w:t>
      </w:r>
    </w:p>
    <w:p w14:paraId="1793D006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CA02337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E054C">
        <w:rPr>
          <w:rFonts w:ascii="Angsana New" w:eastAsia="MS Mincho" w:hAnsi="Angsana New" w:hint="cs"/>
          <w:i/>
          <w:iCs/>
          <w:sz w:val="30"/>
          <w:szCs w:val="30"/>
          <w:cs/>
        </w:rPr>
        <w:t>การ</w:t>
      </w:r>
      <w:r w:rsidRPr="00FE054C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เข้าทำสัญญาจะซื้อจะขายที่ดิน</w:t>
      </w:r>
    </w:p>
    <w:p w14:paraId="4673AED3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F06B72E" w14:textId="418FBA6E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14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>บริษัท เชียงใหม่ โฮเทลส์ คอลเลกชั่น จำกัด ซึ่งเป็นบริษัทย่อยได้เข้าทำสัญญาจะซื้อจะขายที่ดินกับ</w:t>
      </w:r>
      <w:r w:rsidR="00193C22"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4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แปลง ในจังหวัดเชียงใหม่ โดยมีมูลค่ารวมสุทธิจำนวน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338.69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1FAE5A72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ED08F1E" w14:textId="027406E7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14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>บริษัท รีเทล เดสทิเนชัน เชียงใหม่ จำกัด ซึ่งเป็นบริษัทย่อยได้เข้าทำสัญญาจะซื้อจะขายที่ดินกับ</w:t>
      </w:r>
      <w:r w:rsidR="00193C22"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3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 xml:space="preserve">แปลง ในจังหวัดเชียงใหม่ โดยมีมูลค่ารวมสุทธิจำนวน </w:t>
      </w:r>
      <w:r w:rsidRPr="00FE054C">
        <w:rPr>
          <w:rFonts w:ascii="Angsana New" w:hAnsi="Angsana New"/>
          <w:color w:val="000000"/>
          <w:sz w:val="30"/>
          <w:szCs w:val="30"/>
        </w:rPr>
        <w:t xml:space="preserve">176.00 </w:t>
      </w:r>
      <w:r w:rsidRPr="00FE054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220F6B96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49F0C5E" w14:textId="017C8F46" w:rsidR="00FE054C" w:rsidRPr="005E4883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5E488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การอนุมัติ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จัดสรรกำไรสุทธิเพื่อเป็นทุนสำรองตามกฎหมายและอนุมัติ</w:t>
      </w:r>
      <w:r w:rsidRPr="005E488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จ่ายเงินปันผล</w:t>
      </w:r>
    </w:p>
    <w:p w14:paraId="24AA58CD" w14:textId="77777777" w:rsidR="00FE054C" w:rsidRP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61D8478" w14:textId="58021AE6" w:rsidR="00FE054C" w:rsidRDefault="00FE054C" w:rsidP="00FE0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28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คณะกรรมการบริษัทมีมติอนุมัติการจัดสรรกำไรสุทธิเพื่อเป็นทุนสำรองตามกฎหมาย เป็นจำนวน</w:t>
      </w:r>
      <w:r w:rsidR="00BB2A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B2A91">
        <w:rPr>
          <w:rFonts w:ascii="Angsana New" w:hAnsi="Angsana New"/>
          <w:color w:val="000000"/>
          <w:sz w:val="30"/>
          <w:szCs w:val="30"/>
        </w:rPr>
        <w:t>85.43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คิดเป็นร้อยละ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5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ของกำไรสุทธิจากงบการเงินเฉพาะกิจการ และเสนอจ่ายเงินปันผลจากกำไรสุทธิของงบการเงินรวมสำหรับปีสิ้นสุดวันที่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31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ในอัตราหุ้นละ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0.05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 xml:space="preserve">บาทต่อหุ้น เป็นจำนวนเงินทั้งสิ้นประมาณ </w:t>
      </w:r>
      <w:r w:rsidRPr="005E4883">
        <w:rPr>
          <w:rFonts w:ascii="Angsana New" w:hAnsi="Angsana New"/>
          <w:color w:val="000000"/>
          <w:sz w:val="30"/>
          <w:szCs w:val="30"/>
        </w:rPr>
        <w:t xml:space="preserve">1,600.30 </w:t>
      </w:r>
      <w:r w:rsidRPr="005E4883">
        <w:rPr>
          <w:rFonts w:ascii="Angsana New" w:hAnsi="Angsana New" w:hint="cs"/>
          <w:color w:val="000000"/>
          <w:sz w:val="30"/>
          <w:szCs w:val="30"/>
          <w:cs/>
        </w:rPr>
        <w:t>ล้านบาท ทั้งนี้คณะกรรมการบริษัทให้นำเสนอให้ที่ประชุมผู้ถือหุ้นพิจารณาอนุมัติต่อไป</w:t>
      </w:r>
    </w:p>
    <w:sectPr w:rsidR="00FE054C" w:rsidSect="00F52B7F">
      <w:headerReference w:type="default" r:id="rId3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A0DF4" w14:textId="77777777" w:rsidR="00F52B7F" w:rsidRDefault="00F52B7F">
      <w:r>
        <w:separator/>
      </w:r>
    </w:p>
  </w:endnote>
  <w:endnote w:type="continuationSeparator" w:id="0">
    <w:p w14:paraId="402EE387" w14:textId="77777777" w:rsidR="00F52B7F" w:rsidRDefault="00F52B7F">
      <w:r>
        <w:continuationSeparator/>
      </w:r>
    </w:p>
  </w:endnote>
  <w:endnote w:type="continuationNotice" w:id="1">
    <w:p w14:paraId="40107D93" w14:textId="77777777" w:rsidR="00F52B7F" w:rsidRDefault="00F52B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-13631274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FC8D26" w14:textId="77777777" w:rsidR="00DC7D28" w:rsidRPr="00A10735" w:rsidRDefault="00DC7D28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-1483082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27DAC9" w14:textId="77777777" w:rsidR="00A10735" w:rsidRPr="00A10735" w:rsidRDefault="00A10735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EDD46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4A469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B0626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CA4DF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BCFAB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3D520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02C2F" w14:textId="77777777" w:rsidR="00F52B7F" w:rsidRDefault="00F52B7F">
      <w:r>
        <w:separator/>
      </w:r>
    </w:p>
  </w:footnote>
  <w:footnote w:type="continuationSeparator" w:id="0">
    <w:p w14:paraId="29C38E61" w14:textId="77777777" w:rsidR="00F52B7F" w:rsidRDefault="00F52B7F">
      <w:r>
        <w:continuationSeparator/>
      </w:r>
    </w:p>
  </w:footnote>
  <w:footnote w:type="continuationNotice" w:id="1">
    <w:p w14:paraId="1C0AA002" w14:textId="77777777" w:rsidR="00F52B7F" w:rsidRDefault="00F52B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CF9F" w14:textId="77777777" w:rsidR="009B55E5" w:rsidRDefault="009B55E5" w:rsidP="009227BF">
    <w:pPr>
      <w:pStyle w:val="Header"/>
      <w:tabs>
        <w:tab w:val="clear" w:pos="454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379B85D" w14:textId="77777777" w:rsidR="009B55E5" w:rsidRDefault="009B55E5" w:rsidP="009227BF">
    <w:pPr>
      <w:pStyle w:val="Header"/>
      <w:tabs>
        <w:tab w:val="clear" w:pos="454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FA2AB11" w14:textId="480B2AEF" w:rsidR="009B55E5" w:rsidRDefault="009B55E5" w:rsidP="009227BF">
    <w:pPr>
      <w:pStyle w:val="Header"/>
      <w:tabs>
        <w:tab w:val="clear" w:pos="454"/>
        <w:tab w:val="left" w:pos="540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010E1">
      <w:rPr>
        <w:rFonts w:ascii="Angsana New" w:hAnsi="Angsana New"/>
        <w:b/>
        <w:bCs/>
        <w:sz w:val="32"/>
        <w:szCs w:val="32"/>
      </w:rPr>
      <w:t>6</w:t>
    </w:r>
  </w:p>
  <w:p w14:paraId="2E897881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7B9C9" w14:textId="77777777" w:rsidR="009B55E5" w:rsidRDefault="009B55E5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7B0F646F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97D83">
      <w:rPr>
        <w:rFonts w:ascii="Angsana New" w:hAnsi="Angsana New"/>
        <w:b/>
        <w:bCs/>
        <w:sz w:val="32"/>
        <w:szCs w:val="32"/>
        <w:lang w:eastAsia="zh-CN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7F936" w14:textId="0996F6CC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1BC7F608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97D83">
      <w:rPr>
        <w:rFonts w:ascii="Angsana New" w:hAnsi="Angsana New"/>
        <w:b/>
        <w:bCs/>
        <w:sz w:val="32"/>
        <w:szCs w:val="32"/>
      </w:rPr>
      <w:t>6</w:t>
    </w:r>
  </w:p>
  <w:p w14:paraId="66F626CD" w14:textId="77777777" w:rsidR="009B55E5" w:rsidRPr="005B29F8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CD54A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44F297D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BF768D4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1D7D68FE" w14:textId="77777777" w:rsidR="00721815" w:rsidRPr="005B29F8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396DB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CCF49D7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750A7BB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0C3F769F" w14:textId="77777777" w:rsidR="00721815" w:rsidRPr="005B29F8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2387C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BD9E92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E4E6101" w14:textId="0FEC4094" w:rsidR="0030207E" w:rsidRDefault="009227BF" w:rsidP="0030207E">
    <w:pPr>
      <w:pStyle w:val="Header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0207E">
      <w:rPr>
        <w:rFonts w:ascii="Angsana New" w:hAnsi="Angsana New"/>
        <w:b/>
        <w:bCs/>
        <w:sz w:val="32"/>
        <w:szCs w:val="32"/>
      </w:rPr>
      <w:t>6</w:t>
    </w:r>
  </w:p>
  <w:p w14:paraId="2C0DCE78" w14:textId="77777777" w:rsidR="009227BF" w:rsidRDefault="009227BF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E6374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3A21AB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E55647" w14:textId="04890E79" w:rsidR="009227BF" w:rsidRDefault="009227BF" w:rsidP="00BA1DF4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A1DF4">
      <w:rPr>
        <w:rFonts w:ascii="Angsana New" w:hAnsi="Angsana New"/>
        <w:b/>
        <w:bCs/>
        <w:sz w:val="32"/>
        <w:szCs w:val="32"/>
      </w:rPr>
      <w:t>6</w:t>
    </w:r>
  </w:p>
  <w:p w14:paraId="18FCEA50" w14:textId="77777777" w:rsidR="00AD2D5F" w:rsidRPr="00BA1DF4" w:rsidRDefault="00AD2D5F" w:rsidP="00BA1DF4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9209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7D47F1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E1CC30A" w14:textId="1B084E8D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B07C1">
      <w:rPr>
        <w:rFonts w:ascii="Angsana New" w:hAnsi="Angsana New"/>
        <w:b/>
        <w:bCs/>
        <w:sz w:val="32"/>
        <w:szCs w:val="32"/>
      </w:rPr>
      <w:t>6</w:t>
    </w:r>
  </w:p>
  <w:p w14:paraId="7073321E" w14:textId="77777777" w:rsidR="004E7901" w:rsidRDefault="004E790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8843F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DF6324B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F40CB6" w14:textId="1BB6BD9F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0213A">
      <w:rPr>
        <w:rFonts w:ascii="Angsana New" w:hAnsi="Angsana New"/>
        <w:b/>
        <w:bCs/>
        <w:sz w:val="32"/>
        <w:szCs w:val="32"/>
      </w:rPr>
      <w:t>6</w:t>
    </w:r>
  </w:p>
  <w:p w14:paraId="05987511" w14:textId="77777777" w:rsidR="006C0951" w:rsidRDefault="006C095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7C416" w14:textId="77777777" w:rsidR="009B55E5" w:rsidRDefault="009B55E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3C58E645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91ECB">
      <w:rPr>
        <w:rFonts w:ascii="Angsana New" w:hAnsi="Angsana New"/>
        <w:b/>
        <w:bCs/>
        <w:sz w:val="32"/>
        <w:szCs w:val="32"/>
      </w:rPr>
      <w:t>6</w:t>
    </w:r>
  </w:p>
  <w:p w14:paraId="574C3350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E68D2" w14:textId="77777777" w:rsidR="009B55E5" w:rsidRDefault="009B55E5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68891087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91ECB">
      <w:rPr>
        <w:rFonts w:ascii="Angsana New" w:hAnsi="Angsana New"/>
        <w:b/>
        <w:bCs/>
        <w:sz w:val="32"/>
        <w:szCs w:val="32"/>
      </w:rPr>
      <w:t>6</w:t>
    </w:r>
  </w:p>
  <w:p w14:paraId="6ACD4C1A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F916A" w14:textId="77777777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FA6ED1" w14:textId="71AE1B80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C7A2390" w14:textId="6071B008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97D83">
      <w:rPr>
        <w:rFonts w:ascii="Angsana New" w:hAnsi="Angsana New"/>
        <w:b/>
        <w:bCs/>
        <w:sz w:val="32"/>
        <w:szCs w:val="32"/>
      </w:rPr>
      <w:t>6</w:t>
    </w:r>
  </w:p>
  <w:p w14:paraId="37781291" w14:textId="271E7496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B40E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E42E77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7651C" w14:textId="397819CD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97D83">
      <w:rPr>
        <w:rFonts w:ascii="Angsana New" w:hAnsi="Angsana New"/>
        <w:b/>
        <w:bCs/>
        <w:sz w:val="32"/>
        <w:szCs w:val="32"/>
      </w:rPr>
      <w:t>6</w:t>
    </w:r>
  </w:p>
  <w:p w14:paraId="604EA51B" w14:textId="77777777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F6021"/>
    <w:multiLevelType w:val="hybridMultilevel"/>
    <w:tmpl w:val="27740CC8"/>
    <w:lvl w:ilvl="0" w:tplc="789453F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6013">
    <w:abstractNumId w:val="6"/>
  </w:num>
  <w:num w:numId="2" w16cid:durableId="2128086001">
    <w:abstractNumId w:val="5"/>
  </w:num>
  <w:num w:numId="3" w16cid:durableId="717973737">
    <w:abstractNumId w:val="9"/>
  </w:num>
  <w:num w:numId="4" w16cid:durableId="430441396">
    <w:abstractNumId w:val="7"/>
  </w:num>
  <w:num w:numId="5" w16cid:durableId="923536897">
    <w:abstractNumId w:val="8"/>
  </w:num>
  <w:num w:numId="6" w16cid:durableId="1714882452">
    <w:abstractNumId w:val="3"/>
  </w:num>
  <w:num w:numId="7" w16cid:durableId="1220288569">
    <w:abstractNumId w:val="2"/>
  </w:num>
  <w:num w:numId="8" w16cid:durableId="267084477">
    <w:abstractNumId w:val="0"/>
  </w:num>
  <w:num w:numId="9" w16cid:durableId="151801972">
    <w:abstractNumId w:val="1"/>
  </w:num>
  <w:num w:numId="10" w16cid:durableId="1600211939">
    <w:abstractNumId w:val="4"/>
  </w:num>
  <w:num w:numId="11" w16cid:durableId="1899592401">
    <w:abstractNumId w:val="24"/>
  </w:num>
  <w:num w:numId="12" w16cid:durableId="1998457734">
    <w:abstractNumId w:val="16"/>
  </w:num>
  <w:num w:numId="13" w16cid:durableId="34237016">
    <w:abstractNumId w:val="31"/>
  </w:num>
  <w:num w:numId="14" w16cid:durableId="1416124914">
    <w:abstractNumId w:val="21"/>
  </w:num>
  <w:num w:numId="15" w16cid:durableId="545022565">
    <w:abstractNumId w:val="25"/>
  </w:num>
  <w:num w:numId="16" w16cid:durableId="1747070721">
    <w:abstractNumId w:val="13"/>
  </w:num>
  <w:num w:numId="17" w16cid:durableId="1748384130">
    <w:abstractNumId w:val="28"/>
  </w:num>
  <w:num w:numId="18" w16cid:durableId="1038894434">
    <w:abstractNumId w:val="19"/>
  </w:num>
  <w:num w:numId="19" w16cid:durableId="1014189362">
    <w:abstractNumId w:val="32"/>
  </w:num>
  <w:num w:numId="20" w16cid:durableId="2076854085">
    <w:abstractNumId w:val="20"/>
  </w:num>
  <w:num w:numId="21" w16cid:durableId="1473449635">
    <w:abstractNumId w:val="17"/>
  </w:num>
  <w:num w:numId="22" w16cid:durableId="833225917">
    <w:abstractNumId w:val="23"/>
  </w:num>
  <w:num w:numId="23" w16cid:durableId="757289414">
    <w:abstractNumId w:val="33"/>
  </w:num>
  <w:num w:numId="24" w16cid:durableId="1390613421">
    <w:abstractNumId w:val="30"/>
  </w:num>
  <w:num w:numId="25" w16cid:durableId="682585172">
    <w:abstractNumId w:val="27"/>
  </w:num>
  <w:num w:numId="26" w16cid:durableId="1051073911">
    <w:abstractNumId w:val="26"/>
  </w:num>
  <w:num w:numId="27" w16cid:durableId="524641076">
    <w:abstractNumId w:val="22"/>
  </w:num>
  <w:num w:numId="28" w16cid:durableId="1543786003">
    <w:abstractNumId w:val="11"/>
  </w:num>
  <w:num w:numId="29" w16cid:durableId="28922719">
    <w:abstractNumId w:val="34"/>
  </w:num>
  <w:num w:numId="30" w16cid:durableId="705644354">
    <w:abstractNumId w:val="10"/>
  </w:num>
  <w:num w:numId="31" w16cid:durableId="1592666878">
    <w:abstractNumId w:val="15"/>
  </w:num>
  <w:num w:numId="32" w16cid:durableId="1299919103">
    <w:abstractNumId w:val="12"/>
  </w:num>
  <w:num w:numId="33" w16cid:durableId="490029401">
    <w:abstractNumId w:val="29"/>
  </w:num>
  <w:num w:numId="34" w16cid:durableId="776293198">
    <w:abstractNumId w:val="18"/>
  </w:num>
  <w:num w:numId="35" w16cid:durableId="1139421695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65"/>
    <w:rsid w:val="00000191"/>
    <w:rsid w:val="00000280"/>
    <w:rsid w:val="00000332"/>
    <w:rsid w:val="00000600"/>
    <w:rsid w:val="0000076C"/>
    <w:rsid w:val="00000A6D"/>
    <w:rsid w:val="00000A74"/>
    <w:rsid w:val="00000DA2"/>
    <w:rsid w:val="0000125F"/>
    <w:rsid w:val="000012EE"/>
    <w:rsid w:val="0000137A"/>
    <w:rsid w:val="00001499"/>
    <w:rsid w:val="0000157C"/>
    <w:rsid w:val="00001794"/>
    <w:rsid w:val="000017EF"/>
    <w:rsid w:val="00001A34"/>
    <w:rsid w:val="00001A97"/>
    <w:rsid w:val="00001B51"/>
    <w:rsid w:val="00001D10"/>
    <w:rsid w:val="00001D38"/>
    <w:rsid w:val="00001EDE"/>
    <w:rsid w:val="00002206"/>
    <w:rsid w:val="0000227F"/>
    <w:rsid w:val="00002299"/>
    <w:rsid w:val="000023EC"/>
    <w:rsid w:val="00002658"/>
    <w:rsid w:val="000027DA"/>
    <w:rsid w:val="0000281C"/>
    <w:rsid w:val="00002837"/>
    <w:rsid w:val="000028B1"/>
    <w:rsid w:val="000028B3"/>
    <w:rsid w:val="000028EF"/>
    <w:rsid w:val="00002D45"/>
    <w:rsid w:val="000032F2"/>
    <w:rsid w:val="000032F5"/>
    <w:rsid w:val="00003432"/>
    <w:rsid w:val="000034CC"/>
    <w:rsid w:val="00003605"/>
    <w:rsid w:val="00003649"/>
    <w:rsid w:val="000036A2"/>
    <w:rsid w:val="0000379C"/>
    <w:rsid w:val="00003808"/>
    <w:rsid w:val="00003A1F"/>
    <w:rsid w:val="00003A2C"/>
    <w:rsid w:val="00003ACE"/>
    <w:rsid w:val="00003D74"/>
    <w:rsid w:val="00004152"/>
    <w:rsid w:val="0000416D"/>
    <w:rsid w:val="0000419C"/>
    <w:rsid w:val="000042CD"/>
    <w:rsid w:val="00004336"/>
    <w:rsid w:val="000044FE"/>
    <w:rsid w:val="00004549"/>
    <w:rsid w:val="0000455D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6087"/>
    <w:rsid w:val="000062F5"/>
    <w:rsid w:val="0000641B"/>
    <w:rsid w:val="000064E4"/>
    <w:rsid w:val="00006517"/>
    <w:rsid w:val="000068A6"/>
    <w:rsid w:val="000068D9"/>
    <w:rsid w:val="00006BAD"/>
    <w:rsid w:val="00006E92"/>
    <w:rsid w:val="00006FDF"/>
    <w:rsid w:val="00007067"/>
    <w:rsid w:val="00007127"/>
    <w:rsid w:val="000071B6"/>
    <w:rsid w:val="00007205"/>
    <w:rsid w:val="00007282"/>
    <w:rsid w:val="00007287"/>
    <w:rsid w:val="0000753E"/>
    <w:rsid w:val="0000758C"/>
    <w:rsid w:val="00007651"/>
    <w:rsid w:val="00007692"/>
    <w:rsid w:val="00007700"/>
    <w:rsid w:val="00007A7C"/>
    <w:rsid w:val="00007E9D"/>
    <w:rsid w:val="00007EC3"/>
    <w:rsid w:val="00010058"/>
    <w:rsid w:val="00010158"/>
    <w:rsid w:val="000101A5"/>
    <w:rsid w:val="00010344"/>
    <w:rsid w:val="00010492"/>
    <w:rsid w:val="0001057A"/>
    <w:rsid w:val="00010619"/>
    <w:rsid w:val="00010850"/>
    <w:rsid w:val="0001089D"/>
    <w:rsid w:val="000108D7"/>
    <w:rsid w:val="00010C43"/>
    <w:rsid w:val="00010D28"/>
    <w:rsid w:val="00010E50"/>
    <w:rsid w:val="0001102B"/>
    <w:rsid w:val="0001105A"/>
    <w:rsid w:val="000110A6"/>
    <w:rsid w:val="0001130F"/>
    <w:rsid w:val="00011491"/>
    <w:rsid w:val="000114B6"/>
    <w:rsid w:val="000114B9"/>
    <w:rsid w:val="0001150D"/>
    <w:rsid w:val="00011676"/>
    <w:rsid w:val="00011768"/>
    <w:rsid w:val="000117A3"/>
    <w:rsid w:val="0001187D"/>
    <w:rsid w:val="000119BE"/>
    <w:rsid w:val="00011BC2"/>
    <w:rsid w:val="00011D0A"/>
    <w:rsid w:val="00011D8E"/>
    <w:rsid w:val="00011D99"/>
    <w:rsid w:val="00011DF8"/>
    <w:rsid w:val="00011FD9"/>
    <w:rsid w:val="000121BA"/>
    <w:rsid w:val="00012205"/>
    <w:rsid w:val="000122D0"/>
    <w:rsid w:val="000125A7"/>
    <w:rsid w:val="000127D7"/>
    <w:rsid w:val="0001287B"/>
    <w:rsid w:val="000128CA"/>
    <w:rsid w:val="000128E8"/>
    <w:rsid w:val="0001299C"/>
    <w:rsid w:val="00012B4E"/>
    <w:rsid w:val="00012BDD"/>
    <w:rsid w:val="00012F64"/>
    <w:rsid w:val="00012FB6"/>
    <w:rsid w:val="000130A2"/>
    <w:rsid w:val="00013132"/>
    <w:rsid w:val="000134AD"/>
    <w:rsid w:val="00013534"/>
    <w:rsid w:val="000135DF"/>
    <w:rsid w:val="00013896"/>
    <w:rsid w:val="000138D0"/>
    <w:rsid w:val="00013C6C"/>
    <w:rsid w:val="00013D45"/>
    <w:rsid w:val="00013D9C"/>
    <w:rsid w:val="00013E08"/>
    <w:rsid w:val="00013E5E"/>
    <w:rsid w:val="00013FA3"/>
    <w:rsid w:val="00013FE1"/>
    <w:rsid w:val="0001401F"/>
    <w:rsid w:val="00014109"/>
    <w:rsid w:val="00014425"/>
    <w:rsid w:val="0001443B"/>
    <w:rsid w:val="000145A7"/>
    <w:rsid w:val="0001476B"/>
    <w:rsid w:val="0001492C"/>
    <w:rsid w:val="00014B21"/>
    <w:rsid w:val="00014B2D"/>
    <w:rsid w:val="00014B33"/>
    <w:rsid w:val="00014BC9"/>
    <w:rsid w:val="00014DB6"/>
    <w:rsid w:val="00014EEB"/>
    <w:rsid w:val="00015075"/>
    <w:rsid w:val="0001519B"/>
    <w:rsid w:val="00015485"/>
    <w:rsid w:val="000156DD"/>
    <w:rsid w:val="0001572A"/>
    <w:rsid w:val="00015799"/>
    <w:rsid w:val="00015802"/>
    <w:rsid w:val="0001583E"/>
    <w:rsid w:val="000159C6"/>
    <w:rsid w:val="00015B40"/>
    <w:rsid w:val="00015B78"/>
    <w:rsid w:val="00015BD0"/>
    <w:rsid w:val="00015C62"/>
    <w:rsid w:val="00015CD8"/>
    <w:rsid w:val="00015DAC"/>
    <w:rsid w:val="00015DCD"/>
    <w:rsid w:val="00015FCA"/>
    <w:rsid w:val="000160CE"/>
    <w:rsid w:val="000160FF"/>
    <w:rsid w:val="00016207"/>
    <w:rsid w:val="00016238"/>
    <w:rsid w:val="0001623A"/>
    <w:rsid w:val="0001635E"/>
    <w:rsid w:val="000163C9"/>
    <w:rsid w:val="00016443"/>
    <w:rsid w:val="0001649A"/>
    <w:rsid w:val="00016967"/>
    <w:rsid w:val="00016C84"/>
    <w:rsid w:val="00016F04"/>
    <w:rsid w:val="00016F61"/>
    <w:rsid w:val="00016FFB"/>
    <w:rsid w:val="00017114"/>
    <w:rsid w:val="000171FD"/>
    <w:rsid w:val="000173EC"/>
    <w:rsid w:val="0001740C"/>
    <w:rsid w:val="000174F7"/>
    <w:rsid w:val="00017896"/>
    <w:rsid w:val="000178F6"/>
    <w:rsid w:val="00017BFE"/>
    <w:rsid w:val="00017D5D"/>
    <w:rsid w:val="00020192"/>
    <w:rsid w:val="000201C3"/>
    <w:rsid w:val="000201D0"/>
    <w:rsid w:val="0002023E"/>
    <w:rsid w:val="0002024D"/>
    <w:rsid w:val="0002029E"/>
    <w:rsid w:val="000203F0"/>
    <w:rsid w:val="00020469"/>
    <w:rsid w:val="000204B6"/>
    <w:rsid w:val="00020563"/>
    <w:rsid w:val="00020799"/>
    <w:rsid w:val="000207CB"/>
    <w:rsid w:val="0002090B"/>
    <w:rsid w:val="00020CD6"/>
    <w:rsid w:val="00020D09"/>
    <w:rsid w:val="00020DB6"/>
    <w:rsid w:val="000212C2"/>
    <w:rsid w:val="00021474"/>
    <w:rsid w:val="00021610"/>
    <w:rsid w:val="0002195A"/>
    <w:rsid w:val="000219AE"/>
    <w:rsid w:val="00021FE3"/>
    <w:rsid w:val="00022042"/>
    <w:rsid w:val="0002204E"/>
    <w:rsid w:val="000221AA"/>
    <w:rsid w:val="000221DF"/>
    <w:rsid w:val="00022279"/>
    <w:rsid w:val="000224F5"/>
    <w:rsid w:val="000225F8"/>
    <w:rsid w:val="00022777"/>
    <w:rsid w:val="00022B2F"/>
    <w:rsid w:val="00022E5A"/>
    <w:rsid w:val="00022E7A"/>
    <w:rsid w:val="00022FD1"/>
    <w:rsid w:val="00023045"/>
    <w:rsid w:val="000232E7"/>
    <w:rsid w:val="000237FC"/>
    <w:rsid w:val="000238B6"/>
    <w:rsid w:val="00023BC1"/>
    <w:rsid w:val="00023F9C"/>
    <w:rsid w:val="00024003"/>
    <w:rsid w:val="0002413F"/>
    <w:rsid w:val="00024258"/>
    <w:rsid w:val="000243B2"/>
    <w:rsid w:val="0002454F"/>
    <w:rsid w:val="0002459B"/>
    <w:rsid w:val="00024722"/>
    <w:rsid w:val="000249CD"/>
    <w:rsid w:val="00024A7A"/>
    <w:rsid w:val="00024AB4"/>
    <w:rsid w:val="00024E92"/>
    <w:rsid w:val="00024ECB"/>
    <w:rsid w:val="00025070"/>
    <w:rsid w:val="0002507E"/>
    <w:rsid w:val="00025177"/>
    <w:rsid w:val="0002518F"/>
    <w:rsid w:val="000251A3"/>
    <w:rsid w:val="0002525A"/>
    <w:rsid w:val="00025302"/>
    <w:rsid w:val="0002545D"/>
    <w:rsid w:val="000258DF"/>
    <w:rsid w:val="000259F9"/>
    <w:rsid w:val="00025BCB"/>
    <w:rsid w:val="00025C95"/>
    <w:rsid w:val="00025DA2"/>
    <w:rsid w:val="00025E85"/>
    <w:rsid w:val="00025EEE"/>
    <w:rsid w:val="00025FEF"/>
    <w:rsid w:val="000260F9"/>
    <w:rsid w:val="000261EB"/>
    <w:rsid w:val="0002642F"/>
    <w:rsid w:val="000265FC"/>
    <w:rsid w:val="00026704"/>
    <w:rsid w:val="0002679A"/>
    <w:rsid w:val="000268B8"/>
    <w:rsid w:val="00026B5B"/>
    <w:rsid w:val="00026C6F"/>
    <w:rsid w:val="00026E8C"/>
    <w:rsid w:val="00026F23"/>
    <w:rsid w:val="00026F53"/>
    <w:rsid w:val="0002708F"/>
    <w:rsid w:val="00027140"/>
    <w:rsid w:val="00027342"/>
    <w:rsid w:val="0002768C"/>
    <w:rsid w:val="00027714"/>
    <w:rsid w:val="00027930"/>
    <w:rsid w:val="00027D35"/>
    <w:rsid w:val="00027EC8"/>
    <w:rsid w:val="000301CF"/>
    <w:rsid w:val="00030393"/>
    <w:rsid w:val="0003041D"/>
    <w:rsid w:val="00030568"/>
    <w:rsid w:val="0003056A"/>
    <w:rsid w:val="00030853"/>
    <w:rsid w:val="00030A52"/>
    <w:rsid w:val="00030C18"/>
    <w:rsid w:val="00030D33"/>
    <w:rsid w:val="00030D3C"/>
    <w:rsid w:val="00030DB8"/>
    <w:rsid w:val="00030E41"/>
    <w:rsid w:val="00030F64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F79"/>
    <w:rsid w:val="00032082"/>
    <w:rsid w:val="000320B5"/>
    <w:rsid w:val="00032245"/>
    <w:rsid w:val="00032367"/>
    <w:rsid w:val="000323C0"/>
    <w:rsid w:val="00032575"/>
    <w:rsid w:val="00032653"/>
    <w:rsid w:val="000327A6"/>
    <w:rsid w:val="00032BA9"/>
    <w:rsid w:val="00032C73"/>
    <w:rsid w:val="00032CE8"/>
    <w:rsid w:val="00032D88"/>
    <w:rsid w:val="00032D95"/>
    <w:rsid w:val="00032ECB"/>
    <w:rsid w:val="000330CA"/>
    <w:rsid w:val="000331A1"/>
    <w:rsid w:val="0003325C"/>
    <w:rsid w:val="0003333C"/>
    <w:rsid w:val="0003345C"/>
    <w:rsid w:val="00033464"/>
    <w:rsid w:val="000336E7"/>
    <w:rsid w:val="0003387C"/>
    <w:rsid w:val="00033B9E"/>
    <w:rsid w:val="00033C4E"/>
    <w:rsid w:val="000340BF"/>
    <w:rsid w:val="00034315"/>
    <w:rsid w:val="0003439F"/>
    <w:rsid w:val="00034694"/>
    <w:rsid w:val="000346D1"/>
    <w:rsid w:val="00034758"/>
    <w:rsid w:val="00034768"/>
    <w:rsid w:val="00034A1B"/>
    <w:rsid w:val="00034A3F"/>
    <w:rsid w:val="00034B0A"/>
    <w:rsid w:val="00034B8F"/>
    <w:rsid w:val="00034C81"/>
    <w:rsid w:val="00034D1A"/>
    <w:rsid w:val="00034ED2"/>
    <w:rsid w:val="00034EF0"/>
    <w:rsid w:val="0003511B"/>
    <w:rsid w:val="000351B5"/>
    <w:rsid w:val="000353BF"/>
    <w:rsid w:val="000354D9"/>
    <w:rsid w:val="0003558A"/>
    <w:rsid w:val="00035690"/>
    <w:rsid w:val="0003574B"/>
    <w:rsid w:val="000357D8"/>
    <w:rsid w:val="00035BE3"/>
    <w:rsid w:val="00035F76"/>
    <w:rsid w:val="00036073"/>
    <w:rsid w:val="0003636B"/>
    <w:rsid w:val="000364D0"/>
    <w:rsid w:val="0003651F"/>
    <w:rsid w:val="000365DC"/>
    <w:rsid w:val="0003678D"/>
    <w:rsid w:val="00036C91"/>
    <w:rsid w:val="00036D2F"/>
    <w:rsid w:val="00036DBC"/>
    <w:rsid w:val="000370A8"/>
    <w:rsid w:val="00037104"/>
    <w:rsid w:val="000375F5"/>
    <w:rsid w:val="00037698"/>
    <w:rsid w:val="0003792F"/>
    <w:rsid w:val="00037B54"/>
    <w:rsid w:val="00037BD2"/>
    <w:rsid w:val="00037F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6C7"/>
    <w:rsid w:val="00041721"/>
    <w:rsid w:val="0004173D"/>
    <w:rsid w:val="00041755"/>
    <w:rsid w:val="000418AD"/>
    <w:rsid w:val="00041B14"/>
    <w:rsid w:val="00041D35"/>
    <w:rsid w:val="00041F50"/>
    <w:rsid w:val="00042149"/>
    <w:rsid w:val="0004215D"/>
    <w:rsid w:val="000421CC"/>
    <w:rsid w:val="000421F9"/>
    <w:rsid w:val="000422C5"/>
    <w:rsid w:val="0004246A"/>
    <w:rsid w:val="000424E0"/>
    <w:rsid w:val="000424EF"/>
    <w:rsid w:val="00042694"/>
    <w:rsid w:val="0004295B"/>
    <w:rsid w:val="00042A76"/>
    <w:rsid w:val="00042E12"/>
    <w:rsid w:val="00042EC9"/>
    <w:rsid w:val="00042F1B"/>
    <w:rsid w:val="0004302B"/>
    <w:rsid w:val="0004310D"/>
    <w:rsid w:val="000434B4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61E"/>
    <w:rsid w:val="000449E3"/>
    <w:rsid w:val="00044A42"/>
    <w:rsid w:val="00044AB3"/>
    <w:rsid w:val="00044B40"/>
    <w:rsid w:val="00044BE7"/>
    <w:rsid w:val="00044C00"/>
    <w:rsid w:val="00044C33"/>
    <w:rsid w:val="00044E1D"/>
    <w:rsid w:val="00044E8F"/>
    <w:rsid w:val="00044EE9"/>
    <w:rsid w:val="000450F5"/>
    <w:rsid w:val="000456E5"/>
    <w:rsid w:val="00045751"/>
    <w:rsid w:val="000457E9"/>
    <w:rsid w:val="000458B7"/>
    <w:rsid w:val="00045B3B"/>
    <w:rsid w:val="00045BE4"/>
    <w:rsid w:val="00045DA5"/>
    <w:rsid w:val="00045EC4"/>
    <w:rsid w:val="00045FE5"/>
    <w:rsid w:val="00046070"/>
    <w:rsid w:val="00046258"/>
    <w:rsid w:val="00046BA1"/>
    <w:rsid w:val="00046BD2"/>
    <w:rsid w:val="00046D3D"/>
    <w:rsid w:val="00047045"/>
    <w:rsid w:val="00047150"/>
    <w:rsid w:val="000471B7"/>
    <w:rsid w:val="00047325"/>
    <w:rsid w:val="0004740E"/>
    <w:rsid w:val="00047473"/>
    <w:rsid w:val="000477C8"/>
    <w:rsid w:val="000478E5"/>
    <w:rsid w:val="000478F5"/>
    <w:rsid w:val="00047951"/>
    <w:rsid w:val="000479FF"/>
    <w:rsid w:val="00047BBB"/>
    <w:rsid w:val="00047CA8"/>
    <w:rsid w:val="00047E55"/>
    <w:rsid w:val="00047F7E"/>
    <w:rsid w:val="0005037C"/>
    <w:rsid w:val="000503AC"/>
    <w:rsid w:val="0005059D"/>
    <w:rsid w:val="000505E4"/>
    <w:rsid w:val="0005071B"/>
    <w:rsid w:val="0005084F"/>
    <w:rsid w:val="00050C08"/>
    <w:rsid w:val="00050C56"/>
    <w:rsid w:val="00050DDD"/>
    <w:rsid w:val="00050E68"/>
    <w:rsid w:val="00050EC5"/>
    <w:rsid w:val="00050F7C"/>
    <w:rsid w:val="0005124F"/>
    <w:rsid w:val="00051369"/>
    <w:rsid w:val="0005143D"/>
    <w:rsid w:val="000514C2"/>
    <w:rsid w:val="000515E4"/>
    <w:rsid w:val="000516EB"/>
    <w:rsid w:val="00051DDD"/>
    <w:rsid w:val="00051F0E"/>
    <w:rsid w:val="00051FDA"/>
    <w:rsid w:val="00052117"/>
    <w:rsid w:val="0005218D"/>
    <w:rsid w:val="00052375"/>
    <w:rsid w:val="0005240D"/>
    <w:rsid w:val="00052464"/>
    <w:rsid w:val="00052589"/>
    <w:rsid w:val="000525E9"/>
    <w:rsid w:val="00052677"/>
    <w:rsid w:val="000526B1"/>
    <w:rsid w:val="000526D0"/>
    <w:rsid w:val="000526DF"/>
    <w:rsid w:val="000527F9"/>
    <w:rsid w:val="00052889"/>
    <w:rsid w:val="00052941"/>
    <w:rsid w:val="00052A90"/>
    <w:rsid w:val="00052AE7"/>
    <w:rsid w:val="00052B39"/>
    <w:rsid w:val="00052C84"/>
    <w:rsid w:val="00052F74"/>
    <w:rsid w:val="000532F1"/>
    <w:rsid w:val="000535C6"/>
    <w:rsid w:val="000537CF"/>
    <w:rsid w:val="00053831"/>
    <w:rsid w:val="000538AC"/>
    <w:rsid w:val="00053A39"/>
    <w:rsid w:val="00053CA4"/>
    <w:rsid w:val="00054054"/>
    <w:rsid w:val="00054272"/>
    <w:rsid w:val="000543B9"/>
    <w:rsid w:val="0005443A"/>
    <w:rsid w:val="0005453F"/>
    <w:rsid w:val="000545D2"/>
    <w:rsid w:val="0005479B"/>
    <w:rsid w:val="000549A4"/>
    <w:rsid w:val="000549D0"/>
    <w:rsid w:val="00054AB9"/>
    <w:rsid w:val="00054D5C"/>
    <w:rsid w:val="00054DD6"/>
    <w:rsid w:val="00054E1B"/>
    <w:rsid w:val="00054E88"/>
    <w:rsid w:val="00054E94"/>
    <w:rsid w:val="0005502D"/>
    <w:rsid w:val="000551D7"/>
    <w:rsid w:val="0005538F"/>
    <w:rsid w:val="000553DD"/>
    <w:rsid w:val="000554C4"/>
    <w:rsid w:val="00055545"/>
    <w:rsid w:val="000555EE"/>
    <w:rsid w:val="00055630"/>
    <w:rsid w:val="00055CC8"/>
    <w:rsid w:val="00055F4A"/>
    <w:rsid w:val="000560BC"/>
    <w:rsid w:val="00056139"/>
    <w:rsid w:val="000563EA"/>
    <w:rsid w:val="0005651C"/>
    <w:rsid w:val="0005675E"/>
    <w:rsid w:val="000568D2"/>
    <w:rsid w:val="00056C59"/>
    <w:rsid w:val="00056C5E"/>
    <w:rsid w:val="00056D55"/>
    <w:rsid w:val="000570CC"/>
    <w:rsid w:val="0005721B"/>
    <w:rsid w:val="000574F6"/>
    <w:rsid w:val="00057591"/>
    <w:rsid w:val="000575B3"/>
    <w:rsid w:val="0005774D"/>
    <w:rsid w:val="00057930"/>
    <w:rsid w:val="000579DE"/>
    <w:rsid w:val="00057BDC"/>
    <w:rsid w:val="00057E83"/>
    <w:rsid w:val="00057E85"/>
    <w:rsid w:val="00057F0E"/>
    <w:rsid w:val="00057F24"/>
    <w:rsid w:val="00057F9B"/>
    <w:rsid w:val="0006005A"/>
    <w:rsid w:val="00060144"/>
    <w:rsid w:val="000601EE"/>
    <w:rsid w:val="00060256"/>
    <w:rsid w:val="000602CE"/>
    <w:rsid w:val="000604CE"/>
    <w:rsid w:val="00060513"/>
    <w:rsid w:val="000605E8"/>
    <w:rsid w:val="0006076B"/>
    <w:rsid w:val="00060830"/>
    <w:rsid w:val="00060998"/>
    <w:rsid w:val="00060D74"/>
    <w:rsid w:val="00060EC2"/>
    <w:rsid w:val="00060F70"/>
    <w:rsid w:val="000611F0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EDA"/>
    <w:rsid w:val="00062054"/>
    <w:rsid w:val="000621CF"/>
    <w:rsid w:val="00062336"/>
    <w:rsid w:val="0006237D"/>
    <w:rsid w:val="0006238C"/>
    <w:rsid w:val="00062918"/>
    <w:rsid w:val="00062D3E"/>
    <w:rsid w:val="00062D45"/>
    <w:rsid w:val="00062D83"/>
    <w:rsid w:val="00062E57"/>
    <w:rsid w:val="00062F12"/>
    <w:rsid w:val="00062FBC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F1"/>
    <w:rsid w:val="00063C7D"/>
    <w:rsid w:val="00063CEE"/>
    <w:rsid w:val="00063E3B"/>
    <w:rsid w:val="00064071"/>
    <w:rsid w:val="000640C5"/>
    <w:rsid w:val="000643FA"/>
    <w:rsid w:val="000645CA"/>
    <w:rsid w:val="00064896"/>
    <w:rsid w:val="000649F6"/>
    <w:rsid w:val="00064A1D"/>
    <w:rsid w:val="00064DCF"/>
    <w:rsid w:val="00064FCF"/>
    <w:rsid w:val="00064FE6"/>
    <w:rsid w:val="0006502C"/>
    <w:rsid w:val="000656ED"/>
    <w:rsid w:val="000658B7"/>
    <w:rsid w:val="00065935"/>
    <w:rsid w:val="000659BD"/>
    <w:rsid w:val="00065C40"/>
    <w:rsid w:val="00065C9D"/>
    <w:rsid w:val="00066055"/>
    <w:rsid w:val="000660BC"/>
    <w:rsid w:val="0006613B"/>
    <w:rsid w:val="00066275"/>
    <w:rsid w:val="00066299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29"/>
    <w:rsid w:val="000673E0"/>
    <w:rsid w:val="00067B4F"/>
    <w:rsid w:val="00067B6A"/>
    <w:rsid w:val="00067BFC"/>
    <w:rsid w:val="00067C00"/>
    <w:rsid w:val="00067D00"/>
    <w:rsid w:val="00067F48"/>
    <w:rsid w:val="00067F50"/>
    <w:rsid w:val="00067FB5"/>
    <w:rsid w:val="000700AB"/>
    <w:rsid w:val="000702BF"/>
    <w:rsid w:val="000703A1"/>
    <w:rsid w:val="00070459"/>
    <w:rsid w:val="0007050A"/>
    <w:rsid w:val="0007075E"/>
    <w:rsid w:val="000707C4"/>
    <w:rsid w:val="00070898"/>
    <w:rsid w:val="00070A37"/>
    <w:rsid w:val="00070D85"/>
    <w:rsid w:val="00070DB7"/>
    <w:rsid w:val="0007104E"/>
    <w:rsid w:val="000711B8"/>
    <w:rsid w:val="0007126C"/>
    <w:rsid w:val="000713D9"/>
    <w:rsid w:val="00071486"/>
    <w:rsid w:val="000715DB"/>
    <w:rsid w:val="00071628"/>
    <w:rsid w:val="00071750"/>
    <w:rsid w:val="000718C9"/>
    <w:rsid w:val="00071A2F"/>
    <w:rsid w:val="00071A5B"/>
    <w:rsid w:val="00071BC0"/>
    <w:rsid w:val="00071CAE"/>
    <w:rsid w:val="00071E4A"/>
    <w:rsid w:val="00071F05"/>
    <w:rsid w:val="00071F07"/>
    <w:rsid w:val="00072241"/>
    <w:rsid w:val="0007257A"/>
    <w:rsid w:val="0007264D"/>
    <w:rsid w:val="0007274E"/>
    <w:rsid w:val="00072852"/>
    <w:rsid w:val="00072A06"/>
    <w:rsid w:val="00072AFD"/>
    <w:rsid w:val="00072B45"/>
    <w:rsid w:val="00072C3E"/>
    <w:rsid w:val="00072D9A"/>
    <w:rsid w:val="00072DDB"/>
    <w:rsid w:val="00072EFB"/>
    <w:rsid w:val="000730DB"/>
    <w:rsid w:val="0007320C"/>
    <w:rsid w:val="0007361C"/>
    <w:rsid w:val="000736A7"/>
    <w:rsid w:val="00073880"/>
    <w:rsid w:val="000740BD"/>
    <w:rsid w:val="0007415A"/>
    <w:rsid w:val="0007490A"/>
    <w:rsid w:val="00074952"/>
    <w:rsid w:val="00074A08"/>
    <w:rsid w:val="00074A6C"/>
    <w:rsid w:val="00074AD8"/>
    <w:rsid w:val="00074BFA"/>
    <w:rsid w:val="00074DEE"/>
    <w:rsid w:val="00075030"/>
    <w:rsid w:val="000751BD"/>
    <w:rsid w:val="00075329"/>
    <w:rsid w:val="00075740"/>
    <w:rsid w:val="000757AD"/>
    <w:rsid w:val="00075A31"/>
    <w:rsid w:val="00075CA7"/>
    <w:rsid w:val="00075D2A"/>
    <w:rsid w:val="00075DD5"/>
    <w:rsid w:val="00075F32"/>
    <w:rsid w:val="00076188"/>
    <w:rsid w:val="00076280"/>
    <w:rsid w:val="0007631D"/>
    <w:rsid w:val="000763D4"/>
    <w:rsid w:val="000764E6"/>
    <w:rsid w:val="000764F5"/>
    <w:rsid w:val="00076871"/>
    <w:rsid w:val="000768A9"/>
    <w:rsid w:val="000768D2"/>
    <w:rsid w:val="00076C1C"/>
    <w:rsid w:val="00076CE5"/>
    <w:rsid w:val="00076DBE"/>
    <w:rsid w:val="00076DE9"/>
    <w:rsid w:val="00076F33"/>
    <w:rsid w:val="00077026"/>
    <w:rsid w:val="000772A6"/>
    <w:rsid w:val="00077540"/>
    <w:rsid w:val="000775B5"/>
    <w:rsid w:val="000776C5"/>
    <w:rsid w:val="00077721"/>
    <w:rsid w:val="0007781A"/>
    <w:rsid w:val="0007783D"/>
    <w:rsid w:val="00077C8C"/>
    <w:rsid w:val="00077D30"/>
    <w:rsid w:val="00077E48"/>
    <w:rsid w:val="00077E8E"/>
    <w:rsid w:val="00080093"/>
    <w:rsid w:val="0008029F"/>
    <w:rsid w:val="00080436"/>
    <w:rsid w:val="00080519"/>
    <w:rsid w:val="000805EA"/>
    <w:rsid w:val="0008060D"/>
    <w:rsid w:val="000808C7"/>
    <w:rsid w:val="00080986"/>
    <w:rsid w:val="00080A72"/>
    <w:rsid w:val="00080B4A"/>
    <w:rsid w:val="00080BB8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6E4"/>
    <w:rsid w:val="0008277F"/>
    <w:rsid w:val="0008288C"/>
    <w:rsid w:val="0008298E"/>
    <w:rsid w:val="000829B3"/>
    <w:rsid w:val="00082A4E"/>
    <w:rsid w:val="00082B44"/>
    <w:rsid w:val="00082D05"/>
    <w:rsid w:val="000830AF"/>
    <w:rsid w:val="00083311"/>
    <w:rsid w:val="00083522"/>
    <w:rsid w:val="00083528"/>
    <w:rsid w:val="0008369B"/>
    <w:rsid w:val="00083891"/>
    <w:rsid w:val="000839BB"/>
    <w:rsid w:val="00083FD4"/>
    <w:rsid w:val="000841AC"/>
    <w:rsid w:val="00084323"/>
    <w:rsid w:val="000843F8"/>
    <w:rsid w:val="00084470"/>
    <w:rsid w:val="00084577"/>
    <w:rsid w:val="00084684"/>
    <w:rsid w:val="0008489E"/>
    <w:rsid w:val="000849D3"/>
    <w:rsid w:val="00084C79"/>
    <w:rsid w:val="00084C97"/>
    <w:rsid w:val="00084D9A"/>
    <w:rsid w:val="00084E32"/>
    <w:rsid w:val="00084F58"/>
    <w:rsid w:val="00084F5A"/>
    <w:rsid w:val="00085626"/>
    <w:rsid w:val="000858C9"/>
    <w:rsid w:val="00085B8F"/>
    <w:rsid w:val="00085C78"/>
    <w:rsid w:val="00085EB4"/>
    <w:rsid w:val="00086002"/>
    <w:rsid w:val="0008618F"/>
    <w:rsid w:val="00086226"/>
    <w:rsid w:val="000864BE"/>
    <w:rsid w:val="0008661F"/>
    <w:rsid w:val="000866E1"/>
    <w:rsid w:val="00086895"/>
    <w:rsid w:val="00086B30"/>
    <w:rsid w:val="00086D37"/>
    <w:rsid w:val="00086FFA"/>
    <w:rsid w:val="000873C2"/>
    <w:rsid w:val="00087404"/>
    <w:rsid w:val="000876EB"/>
    <w:rsid w:val="0008777E"/>
    <w:rsid w:val="000877D3"/>
    <w:rsid w:val="00087887"/>
    <w:rsid w:val="00087EA4"/>
    <w:rsid w:val="00090119"/>
    <w:rsid w:val="00090298"/>
    <w:rsid w:val="0009035A"/>
    <w:rsid w:val="00090417"/>
    <w:rsid w:val="000904C0"/>
    <w:rsid w:val="00090AEA"/>
    <w:rsid w:val="00090D2F"/>
    <w:rsid w:val="00090DA3"/>
    <w:rsid w:val="00090E06"/>
    <w:rsid w:val="00090E8C"/>
    <w:rsid w:val="00090EEB"/>
    <w:rsid w:val="00090FAD"/>
    <w:rsid w:val="00091020"/>
    <w:rsid w:val="000911B4"/>
    <w:rsid w:val="000911E1"/>
    <w:rsid w:val="00091498"/>
    <w:rsid w:val="000914C8"/>
    <w:rsid w:val="00091554"/>
    <w:rsid w:val="0009174B"/>
    <w:rsid w:val="00091874"/>
    <w:rsid w:val="00091908"/>
    <w:rsid w:val="00091BC4"/>
    <w:rsid w:val="00091C60"/>
    <w:rsid w:val="00091DFF"/>
    <w:rsid w:val="00091EDE"/>
    <w:rsid w:val="0009201F"/>
    <w:rsid w:val="000921BD"/>
    <w:rsid w:val="0009222E"/>
    <w:rsid w:val="000922E7"/>
    <w:rsid w:val="0009232E"/>
    <w:rsid w:val="000928C1"/>
    <w:rsid w:val="00092901"/>
    <w:rsid w:val="0009296F"/>
    <w:rsid w:val="00092A9A"/>
    <w:rsid w:val="00092B3A"/>
    <w:rsid w:val="00092B64"/>
    <w:rsid w:val="00092E49"/>
    <w:rsid w:val="00092FF0"/>
    <w:rsid w:val="00093360"/>
    <w:rsid w:val="0009348F"/>
    <w:rsid w:val="000934D2"/>
    <w:rsid w:val="000935F5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41E2"/>
    <w:rsid w:val="0009426F"/>
    <w:rsid w:val="0009433E"/>
    <w:rsid w:val="00094615"/>
    <w:rsid w:val="00094AD7"/>
    <w:rsid w:val="00094C02"/>
    <w:rsid w:val="00094CF2"/>
    <w:rsid w:val="00094D4F"/>
    <w:rsid w:val="00094D52"/>
    <w:rsid w:val="00094D87"/>
    <w:rsid w:val="00094E15"/>
    <w:rsid w:val="00094F80"/>
    <w:rsid w:val="00095044"/>
    <w:rsid w:val="00095150"/>
    <w:rsid w:val="000951B7"/>
    <w:rsid w:val="000952BE"/>
    <w:rsid w:val="0009531D"/>
    <w:rsid w:val="000953A4"/>
    <w:rsid w:val="0009589E"/>
    <w:rsid w:val="00095A26"/>
    <w:rsid w:val="00095AD1"/>
    <w:rsid w:val="00095B44"/>
    <w:rsid w:val="00095B4D"/>
    <w:rsid w:val="00095D3A"/>
    <w:rsid w:val="00095E14"/>
    <w:rsid w:val="00095EEA"/>
    <w:rsid w:val="00096176"/>
    <w:rsid w:val="000962C8"/>
    <w:rsid w:val="000963E2"/>
    <w:rsid w:val="000963F0"/>
    <w:rsid w:val="0009645B"/>
    <w:rsid w:val="0009655D"/>
    <w:rsid w:val="00096573"/>
    <w:rsid w:val="0009658F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85"/>
    <w:rsid w:val="000975B1"/>
    <w:rsid w:val="000976F6"/>
    <w:rsid w:val="0009794D"/>
    <w:rsid w:val="00097979"/>
    <w:rsid w:val="00097AB0"/>
    <w:rsid w:val="00097C77"/>
    <w:rsid w:val="000A00A2"/>
    <w:rsid w:val="000A0105"/>
    <w:rsid w:val="000A01B7"/>
    <w:rsid w:val="000A020C"/>
    <w:rsid w:val="000A066F"/>
    <w:rsid w:val="000A06DC"/>
    <w:rsid w:val="000A07B2"/>
    <w:rsid w:val="000A0888"/>
    <w:rsid w:val="000A0B20"/>
    <w:rsid w:val="000A0B2D"/>
    <w:rsid w:val="000A0DA5"/>
    <w:rsid w:val="000A0EB7"/>
    <w:rsid w:val="000A108D"/>
    <w:rsid w:val="000A126A"/>
    <w:rsid w:val="000A1321"/>
    <w:rsid w:val="000A15D7"/>
    <w:rsid w:val="000A163D"/>
    <w:rsid w:val="000A1660"/>
    <w:rsid w:val="000A1776"/>
    <w:rsid w:val="000A1AD7"/>
    <w:rsid w:val="000A1D30"/>
    <w:rsid w:val="000A1F76"/>
    <w:rsid w:val="000A2124"/>
    <w:rsid w:val="000A21CC"/>
    <w:rsid w:val="000A22D1"/>
    <w:rsid w:val="000A2359"/>
    <w:rsid w:val="000A2445"/>
    <w:rsid w:val="000A246D"/>
    <w:rsid w:val="000A2541"/>
    <w:rsid w:val="000A25F0"/>
    <w:rsid w:val="000A25F4"/>
    <w:rsid w:val="000A28A2"/>
    <w:rsid w:val="000A29F9"/>
    <w:rsid w:val="000A2C68"/>
    <w:rsid w:val="000A2D4C"/>
    <w:rsid w:val="000A2E13"/>
    <w:rsid w:val="000A2EB4"/>
    <w:rsid w:val="000A33DD"/>
    <w:rsid w:val="000A34CD"/>
    <w:rsid w:val="000A36F1"/>
    <w:rsid w:val="000A388A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9"/>
    <w:rsid w:val="000A4545"/>
    <w:rsid w:val="000A4658"/>
    <w:rsid w:val="000A46B9"/>
    <w:rsid w:val="000A4949"/>
    <w:rsid w:val="000A4AFE"/>
    <w:rsid w:val="000A4B9D"/>
    <w:rsid w:val="000A4C5A"/>
    <w:rsid w:val="000A4D05"/>
    <w:rsid w:val="000A4D85"/>
    <w:rsid w:val="000A4DEF"/>
    <w:rsid w:val="000A5101"/>
    <w:rsid w:val="000A51FA"/>
    <w:rsid w:val="000A5281"/>
    <w:rsid w:val="000A5333"/>
    <w:rsid w:val="000A5420"/>
    <w:rsid w:val="000A5572"/>
    <w:rsid w:val="000A57C0"/>
    <w:rsid w:val="000A580B"/>
    <w:rsid w:val="000A5AA3"/>
    <w:rsid w:val="000A5AAE"/>
    <w:rsid w:val="000A5C19"/>
    <w:rsid w:val="000A5C9F"/>
    <w:rsid w:val="000A5D33"/>
    <w:rsid w:val="000A5D54"/>
    <w:rsid w:val="000A5DD7"/>
    <w:rsid w:val="000A60B8"/>
    <w:rsid w:val="000A66BF"/>
    <w:rsid w:val="000A6701"/>
    <w:rsid w:val="000A671E"/>
    <w:rsid w:val="000A678C"/>
    <w:rsid w:val="000A67F7"/>
    <w:rsid w:val="000A6947"/>
    <w:rsid w:val="000A69C7"/>
    <w:rsid w:val="000A6B21"/>
    <w:rsid w:val="000A6CF0"/>
    <w:rsid w:val="000A6ECA"/>
    <w:rsid w:val="000A70A7"/>
    <w:rsid w:val="000A721C"/>
    <w:rsid w:val="000A72A7"/>
    <w:rsid w:val="000A7391"/>
    <w:rsid w:val="000A7394"/>
    <w:rsid w:val="000A7468"/>
    <w:rsid w:val="000A7684"/>
    <w:rsid w:val="000A7830"/>
    <w:rsid w:val="000A78EE"/>
    <w:rsid w:val="000A7A5F"/>
    <w:rsid w:val="000A7AA7"/>
    <w:rsid w:val="000A7BE6"/>
    <w:rsid w:val="000A7C09"/>
    <w:rsid w:val="000A7C79"/>
    <w:rsid w:val="000A7D79"/>
    <w:rsid w:val="000A7DD4"/>
    <w:rsid w:val="000A7DFD"/>
    <w:rsid w:val="000A7E6D"/>
    <w:rsid w:val="000A7F5A"/>
    <w:rsid w:val="000A7F72"/>
    <w:rsid w:val="000B003A"/>
    <w:rsid w:val="000B0216"/>
    <w:rsid w:val="000B0319"/>
    <w:rsid w:val="000B049D"/>
    <w:rsid w:val="000B0527"/>
    <w:rsid w:val="000B0845"/>
    <w:rsid w:val="000B0A34"/>
    <w:rsid w:val="000B0B09"/>
    <w:rsid w:val="000B0C17"/>
    <w:rsid w:val="000B0CA9"/>
    <w:rsid w:val="000B0E9B"/>
    <w:rsid w:val="000B0F74"/>
    <w:rsid w:val="000B0F77"/>
    <w:rsid w:val="000B102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69"/>
    <w:rsid w:val="000B1FDB"/>
    <w:rsid w:val="000B205F"/>
    <w:rsid w:val="000B21B0"/>
    <w:rsid w:val="000B22CE"/>
    <w:rsid w:val="000B24CE"/>
    <w:rsid w:val="000B26F5"/>
    <w:rsid w:val="000B28B7"/>
    <w:rsid w:val="000B2CA4"/>
    <w:rsid w:val="000B2D5B"/>
    <w:rsid w:val="000B2DB6"/>
    <w:rsid w:val="000B30E6"/>
    <w:rsid w:val="000B3117"/>
    <w:rsid w:val="000B3227"/>
    <w:rsid w:val="000B3413"/>
    <w:rsid w:val="000B35DE"/>
    <w:rsid w:val="000B35ED"/>
    <w:rsid w:val="000B366C"/>
    <w:rsid w:val="000B3787"/>
    <w:rsid w:val="000B3888"/>
    <w:rsid w:val="000B395D"/>
    <w:rsid w:val="000B39E8"/>
    <w:rsid w:val="000B3F07"/>
    <w:rsid w:val="000B3F11"/>
    <w:rsid w:val="000B3F19"/>
    <w:rsid w:val="000B43F4"/>
    <w:rsid w:val="000B4556"/>
    <w:rsid w:val="000B4701"/>
    <w:rsid w:val="000B4746"/>
    <w:rsid w:val="000B4864"/>
    <w:rsid w:val="000B4964"/>
    <w:rsid w:val="000B49AE"/>
    <w:rsid w:val="000B49D3"/>
    <w:rsid w:val="000B4AB4"/>
    <w:rsid w:val="000B4CFD"/>
    <w:rsid w:val="000B4DDD"/>
    <w:rsid w:val="000B4E32"/>
    <w:rsid w:val="000B4FC3"/>
    <w:rsid w:val="000B52BD"/>
    <w:rsid w:val="000B52F6"/>
    <w:rsid w:val="000B540D"/>
    <w:rsid w:val="000B5762"/>
    <w:rsid w:val="000B5ACE"/>
    <w:rsid w:val="000B5BA1"/>
    <w:rsid w:val="000B5BF7"/>
    <w:rsid w:val="000B5CC3"/>
    <w:rsid w:val="000B5D93"/>
    <w:rsid w:val="000B5ED4"/>
    <w:rsid w:val="000B5FB2"/>
    <w:rsid w:val="000B61AE"/>
    <w:rsid w:val="000B6340"/>
    <w:rsid w:val="000B6417"/>
    <w:rsid w:val="000B659D"/>
    <w:rsid w:val="000B665A"/>
    <w:rsid w:val="000B6A1A"/>
    <w:rsid w:val="000B6A21"/>
    <w:rsid w:val="000B6C66"/>
    <w:rsid w:val="000B6D5C"/>
    <w:rsid w:val="000B6DC2"/>
    <w:rsid w:val="000B6EC0"/>
    <w:rsid w:val="000B6F84"/>
    <w:rsid w:val="000B7156"/>
    <w:rsid w:val="000B718D"/>
    <w:rsid w:val="000B72AE"/>
    <w:rsid w:val="000B72B2"/>
    <w:rsid w:val="000B72D3"/>
    <w:rsid w:val="000B7325"/>
    <w:rsid w:val="000B7577"/>
    <w:rsid w:val="000B75EB"/>
    <w:rsid w:val="000B7740"/>
    <w:rsid w:val="000B7743"/>
    <w:rsid w:val="000B79A8"/>
    <w:rsid w:val="000B7A16"/>
    <w:rsid w:val="000B7A44"/>
    <w:rsid w:val="000B7A68"/>
    <w:rsid w:val="000B7AC1"/>
    <w:rsid w:val="000B7DA2"/>
    <w:rsid w:val="000B7F24"/>
    <w:rsid w:val="000C014A"/>
    <w:rsid w:val="000C03B0"/>
    <w:rsid w:val="000C03DF"/>
    <w:rsid w:val="000C03E5"/>
    <w:rsid w:val="000C0651"/>
    <w:rsid w:val="000C0CE5"/>
    <w:rsid w:val="000C0CF6"/>
    <w:rsid w:val="000C0DFC"/>
    <w:rsid w:val="000C0FD2"/>
    <w:rsid w:val="000C11BD"/>
    <w:rsid w:val="000C1799"/>
    <w:rsid w:val="000C1E6F"/>
    <w:rsid w:val="000C1EFA"/>
    <w:rsid w:val="000C215F"/>
    <w:rsid w:val="000C2497"/>
    <w:rsid w:val="000C24C2"/>
    <w:rsid w:val="000C2745"/>
    <w:rsid w:val="000C27CF"/>
    <w:rsid w:val="000C29CC"/>
    <w:rsid w:val="000C2AA9"/>
    <w:rsid w:val="000C2B6A"/>
    <w:rsid w:val="000C2EC9"/>
    <w:rsid w:val="000C3192"/>
    <w:rsid w:val="000C362E"/>
    <w:rsid w:val="000C37A9"/>
    <w:rsid w:val="000C38C4"/>
    <w:rsid w:val="000C397D"/>
    <w:rsid w:val="000C3B0C"/>
    <w:rsid w:val="000C3B3F"/>
    <w:rsid w:val="000C3B88"/>
    <w:rsid w:val="000C3C9A"/>
    <w:rsid w:val="000C3CD8"/>
    <w:rsid w:val="000C3F65"/>
    <w:rsid w:val="000C40FB"/>
    <w:rsid w:val="000C4251"/>
    <w:rsid w:val="000C42EE"/>
    <w:rsid w:val="000C43A3"/>
    <w:rsid w:val="000C4489"/>
    <w:rsid w:val="000C44B4"/>
    <w:rsid w:val="000C44BC"/>
    <w:rsid w:val="000C461E"/>
    <w:rsid w:val="000C4A60"/>
    <w:rsid w:val="000C4ADE"/>
    <w:rsid w:val="000C4B36"/>
    <w:rsid w:val="000C4C65"/>
    <w:rsid w:val="000C4CD2"/>
    <w:rsid w:val="000C4E1E"/>
    <w:rsid w:val="000C4E5C"/>
    <w:rsid w:val="000C4F02"/>
    <w:rsid w:val="000C5536"/>
    <w:rsid w:val="000C558C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557"/>
    <w:rsid w:val="000C66CD"/>
    <w:rsid w:val="000C68F4"/>
    <w:rsid w:val="000C6948"/>
    <w:rsid w:val="000C6E77"/>
    <w:rsid w:val="000C7258"/>
    <w:rsid w:val="000C7412"/>
    <w:rsid w:val="000C74F2"/>
    <w:rsid w:val="000C7503"/>
    <w:rsid w:val="000C75C8"/>
    <w:rsid w:val="000C7694"/>
    <w:rsid w:val="000C7784"/>
    <w:rsid w:val="000C78EE"/>
    <w:rsid w:val="000C7BC8"/>
    <w:rsid w:val="000C7ED2"/>
    <w:rsid w:val="000C7F4B"/>
    <w:rsid w:val="000C7FD3"/>
    <w:rsid w:val="000D0061"/>
    <w:rsid w:val="000D0143"/>
    <w:rsid w:val="000D02B9"/>
    <w:rsid w:val="000D03EA"/>
    <w:rsid w:val="000D0443"/>
    <w:rsid w:val="000D0699"/>
    <w:rsid w:val="000D07E9"/>
    <w:rsid w:val="000D0CD4"/>
    <w:rsid w:val="000D0D06"/>
    <w:rsid w:val="000D0D42"/>
    <w:rsid w:val="000D0D7A"/>
    <w:rsid w:val="000D0E20"/>
    <w:rsid w:val="000D1011"/>
    <w:rsid w:val="000D1112"/>
    <w:rsid w:val="000D1276"/>
    <w:rsid w:val="000D1482"/>
    <w:rsid w:val="000D158B"/>
    <w:rsid w:val="000D180D"/>
    <w:rsid w:val="000D1A5A"/>
    <w:rsid w:val="000D1D5D"/>
    <w:rsid w:val="000D1E9C"/>
    <w:rsid w:val="000D207B"/>
    <w:rsid w:val="000D2135"/>
    <w:rsid w:val="000D214E"/>
    <w:rsid w:val="000D21DA"/>
    <w:rsid w:val="000D2318"/>
    <w:rsid w:val="000D2366"/>
    <w:rsid w:val="000D24DC"/>
    <w:rsid w:val="000D257F"/>
    <w:rsid w:val="000D261C"/>
    <w:rsid w:val="000D26E8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891"/>
    <w:rsid w:val="000D39F6"/>
    <w:rsid w:val="000D3AA5"/>
    <w:rsid w:val="000D3D2D"/>
    <w:rsid w:val="000D3EA0"/>
    <w:rsid w:val="000D4069"/>
    <w:rsid w:val="000D41DA"/>
    <w:rsid w:val="000D43D2"/>
    <w:rsid w:val="000D47CC"/>
    <w:rsid w:val="000D4909"/>
    <w:rsid w:val="000D4914"/>
    <w:rsid w:val="000D499A"/>
    <w:rsid w:val="000D49A2"/>
    <w:rsid w:val="000D4A04"/>
    <w:rsid w:val="000D4AA2"/>
    <w:rsid w:val="000D4B09"/>
    <w:rsid w:val="000D4ED5"/>
    <w:rsid w:val="000D4EFA"/>
    <w:rsid w:val="000D5084"/>
    <w:rsid w:val="000D5176"/>
    <w:rsid w:val="000D51E1"/>
    <w:rsid w:val="000D525C"/>
    <w:rsid w:val="000D5361"/>
    <w:rsid w:val="000D558F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CB8"/>
    <w:rsid w:val="000D5CDB"/>
    <w:rsid w:val="000D6071"/>
    <w:rsid w:val="000D60C1"/>
    <w:rsid w:val="000D61E9"/>
    <w:rsid w:val="000D657D"/>
    <w:rsid w:val="000D65DC"/>
    <w:rsid w:val="000D65DF"/>
    <w:rsid w:val="000D67F3"/>
    <w:rsid w:val="000D6869"/>
    <w:rsid w:val="000D6910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CF1"/>
    <w:rsid w:val="000D7D56"/>
    <w:rsid w:val="000D7EFB"/>
    <w:rsid w:val="000E027F"/>
    <w:rsid w:val="000E04E4"/>
    <w:rsid w:val="000E0841"/>
    <w:rsid w:val="000E098F"/>
    <w:rsid w:val="000E09C1"/>
    <w:rsid w:val="000E0A0A"/>
    <w:rsid w:val="000E0AAC"/>
    <w:rsid w:val="000E0E5D"/>
    <w:rsid w:val="000E0E7E"/>
    <w:rsid w:val="000E0F62"/>
    <w:rsid w:val="000E10B3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D95"/>
    <w:rsid w:val="000E1EC0"/>
    <w:rsid w:val="000E20BB"/>
    <w:rsid w:val="000E21B1"/>
    <w:rsid w:val="000E2208"/>
    <w:rsid w:val="000E2233"/>
    <w:rsid w:val="000E2275"/>
    <w:rsid w:val="000E22C8"/>
    <w:rsid w:val="000E2311"/>
    <w:rsid w:val="000E23A6"/>
    <w:rsid w:val="000E245D"/>
    <w:rsid w:val="000E2669"/>
    <w:rsid w:val="000E267D"/>
    <w:rsid w:val="000E26AD"/>
    <w:rsid w:val="000E277F"/>
    <w:rsid w:val="000E2787"/>
    <w:rsid w:val="000E27F5"/>
    <w:rsid w:val="000E280A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588"/>
    <w:rsid w:val="000E39AD"/>
    <w:rsid w:val="000E39CD"/>
    <w:rsid w:val="000E3BA3"/>
    <w:rsid w:val="000E3CA0"/>
    <w:rsid w:val="000E3CC5"/>
    <w:rsid w:val="000E3D1C"/>
    <w:rsid w:val="000E3DF2"/>
    <w:rsid w:val="000E3E6D"/>
    <w:rsid w:val="000E3F66"/>
    <w:rsid w:val="000E3FE7"/>
    <w:rsid w:val="000E413D"/>
    <w:rsid w:val="000E42A8"/>
    <w:rsid w:val="000E4786"/>
    <w:rsid w:val="000E495A"/>
    <w:rsid w:val="000E4A82"/>
    <w:rsid w:val="000E4C4C"/>
    <w:rsid w:val="000E4D72"/>
    <w:rsid w:val="000E51F7"/>
    <w:rsid w:val="000E52FC"/>
    <w:rsid w:val="000E550A"/>
    <w:rsid w:val="000E5552"/>
    <w:rsid w:val="000E55CB"/>
    <w:rsid w:val="000E5620"/>
    <w:rsid w:val="000E569B"/>
    <w:rsid w:val="000E57A1"/>
    <w:rsid w:val="000E585B"/>
    <w:rsid w:val="000E599F"/>
    <w:rsid w:val="000E5A94"/>
    <w:rsid w:val="000E5B58"/>
    <w:rsid w:val="000E5BB2"/>
    <w:rsid w:val="000E5BCD"/>
    <w:rsid w:val="000E5E5E"/>
    <w:rsid w:val="000E5F30"/>
    <w:rsid w:val="000E5F6B"/>
    <w:rsid w:val="000E60CE"/>
    <w:rsid w:val="000E6154"/>
    <w:rsid w:val="000E622A"/>
    <w:rsid w:val="000E6255"/>
    <w:rsid w:val="000E6312"/>
    <w:rsid w:val="000E6464"/>
    <w:rsid w:val="000E652A"/>
    <w:rsid w:val="000E6570"/>
    <w:rsid w:val="000E66A8"/>
    <w:rsid w:val="000E66CD"/>
    <w:rsid w:val="000E6839"/>
    <w:rsid w:val="000E69F3"/>
    <w:rsid w:val="000E6B2E"/>
    <w:rsid w:val="000E6B8F"/>
    <w:rsid w:val="000E6D7A"/>
    <w:rsid w:val="000E6E68"/>
    <w:rsid w:val="000E6EA4"/>
    <w:rsid w:val="000E6F52"/>
    <w:rsid w:val="000E6FEC"/>
    <w:rsid w:val="000E70AE"/>
    <w:rsid w:val="000E7144"/>
    <w:rsid w:val="000E7457"/>
    <w:rsid w:val="000E7484"/>
    <w:rsid w:val="000E75AD"/>
    <w:rsid w:val="000E75E6"/>
    <w:rsid w:val="000E760D"/>
    <w:rsid w:val="000E7687"/>
    <w:rsid w:val="000E79FB"/>
    <w:rsid w:val="000E7B3A"/>
    <w:rsid w:val="000E7C38"/>
    <w:rsid w:val="000E7C76"/>
    <w:rsid w:val="000E7CDB"/>
    <w:rsid w:val="000E7D05"/>
    <w:rsid w:val="000E7E72"/>
    <w:rsid w:val="000F0105"/>
    <w:rsid w:val="000F0480"/>
    <w:rsid w:val="000F0767"/>
    <w:rsid w:val="000F076E"/>
    <w:rsid w:val="000F09D2"/>
    <w:rsid w:val="000F0C36"/>
    <w:rsid w:val="000F0C49"/>
    <w:rsid w:val="000F0CC1"/>
    <w:rsid w:val="000F103D"/>
    <w:rsid w:val="000F11AC"/>
    <w:rsid w:val="000F1304"/>
    <w:rsid w:val="000F13EF"/>
    <w:rsid w:val="000F1648"/>
    <w:rsid w:val="000F174B"/>
    <w:rsid w:val="000F1A38"/>
    <w:rsid w:val="000F1DE1"/>
    <w:rsid w:val="000F20AB"/>
    <w:rsid w:val="000F225C"/>
    <w:rsid w:val="000F2372"/>
    <w:rsid w:val="000F23C3"/>
    <w:rsid w:val="000F2445"/>
    <w:rsid w:val="000F28D8"/>
    <w:rsid w:val="000F297A"/>
    <w:rsid w:val="000F2A61"/>
    <w:rsid w:val="000F2AB6"/>
    <w:rsid w:val="000F2AE0"/>
    <w:rsid w:val="000F2AF2"/>
    <w:rsid w:val="000F2B12"/>
    <w:rsid w:val="000F2B9B"/>
    <w:rsid w:val="000F31F1"/>
    <w:rsid w:val="000F32EC"/>
    <w:rsid w:val="000F342B"/>
    <w:rsid w:val="000F368F"/>
    <w:rsid w:val="000F36AB"/>
    <w:rsid w:val="000F37DD"/>
    <w:rsid w:val="000F3859"/>
    <w:rsid w:val="000F38C3"/>
    <w:rsid w:val="000F39A3"/>
    <w:rsid w:val="000F3D23"/>
    <w:rsid w:val="000F3EE5"/>
    <w:rsid w:val="000F3F57"/>
    <w:rsid w:val="000F4094"/>
    <w:rsid w:val="000F411B"/>
    <w:rsid w:val="000F4357"/>
    <w:rsid w:val="000F47C4"/>
    <w:rsid w:val="000F49FC"/>
    <w:rsid w:val="000F4A99"/>
    <w:rsid w:val="000F4B04"/>
    <w:rsid w:val="000F4C55"/>
    <w:rsid w:val="000F4CCD"/>
    <w:rsid w:val="000F4CEC"/>
    <w:rsid w:val="000F4E9B"/>
    <w:rsid w:val="000F508E"/>
    <w:rsid w:val="000F50AE"/>
    <w:rsid w:val="000F5317"/>
    <w:rsid w:val="000F531C"/>
    <w:rsid w:val="000F53C1"/>
    <w:rsid w:val="000F5627"/>
    <w:rsid w:val="000F56B5"/>
    <w:rsid w:val="000F56E3"/>
    <w:rsid w:val="000F574F"/>
    <w:rsid w:val="000F5A61"/>
    <w:rsid w:val="000F5AD9"/>
    <w:rsid w:val="000F5E7A"/>
    <w:rsid w:val="000F5FE6"/>
    <w:rsid w:val="000F6077"/>
    <w:rsid w:val="000F6386"/>
    <w:rsid w:val="000F6389"/>
    <w:rsid w:val="000F657F"/>
    <w:rsid w:val="000F6723"/>
    <w:rsid w:val="000F681F"/>
    <w:rsid w:val="000F68EA"/>
    <w:rsid w:val="000F69C1"/>
    <w:rsid w:val="000F6B1A"/>
    <w:rsid w:val="000F7009"/>
    <w:rsid w:val="000F72B1"/>
    <w:rsid w:val="000F72DD"/>
    <w:rsid w:val="000F7580"/>
    <w:rsid w:val="000F770B"/>
    <w:rsid w:val="000F7745"/>
    <w:rsid w:val="000F79E5"/>
    <w:rsid w:val="000F7B51"/>
    <w:rsid w:val="000F7CD5"/>
    <w:rsid w:val="000F7E80"/>
    <w:rsid w:val="000F7F01"/>
    <w:rsid w:val="000F7FE1"/>
    <w:rsid w:val="00100065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DF"/>
    <w:rsid w:val="00100518"/>
    <w:rsid w:val="00100527"/>
    <w:rsid w:val="00100549"/>
    <w:rsid w:val="00100A3A"/>
    <w:rsid w:val="00100AC6"/>
    <w:rsid w:val="00100BFC"/>
    <w:rsid w:val="00100CA9"/>
    <w:rsid w:val="0010101C"/>
    <w:rsid w:val="00101113"/>
    <w:rsid w:val="00101448"/>
    <w:rsid w:val="0010171A"/>
    <w:rsid w:val="001017D4"/>
    <w:rsid w:val="00101802"/>
    <w:rsid w:val="001019BE"/>
    <w:rsid w:val="001019F0"/>
    <w:rsid w:val="00101C50"/>
    <w:rsid w:val="00101E87"/>
    <w:rsid w:val="00101F14"/>
    <w:rsid w:val="001021B3"/>
    <w:rsid w:val="00102278"/>
    <w:rsid w:val="001023F4"/>
    <w:rsid w:val="001025D3"/>
    <w:rsid w:val="0010268B"/>
    <w:rsid w:val="0010269A"/>
    <w:rsid w:val="0010288F"/>
    <w:rsid w:val="0010296E"/>
    <w:rsid w:val="00102A49"/>
    <w:rsid w:val="00102B74"/>
    <w:rsid w:val="00102B8D"/>
    <w:rsid w:val="00102C16"/>
    <w:rsid w:val="00102D0F"/>
    <w:rsid w:val="00102D98"/>
    <w:rsid w:val="00102DF6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65"/>
    <w:rsid w:val="00103E1A"/>
    <w:rsid w:val="0010423E"/>
    <w:rsid w:val="00104358"/>
    <w:rsid w:val="00104877"/>
    <w:rsid w:val="00104B18"/>
    <w:rsid w:val="00104C07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E7B"/>
    <w:rsid w:val="00105F24"/>
    <w:rsid w:val="00106162"/>
    <w:rsid w:val="001062D2"/>
    <w:rsid w:val="001062DB"/>
    <w:rsid w:val="001064D2"/>
    <w:rsid w:val="00106500"/>
    <w:rsid w:val="00106505"/>
    <w:rsid w:val="0010668F"/>
    <w:rsid w:val="0010670E"/>
    <w:rsid w:val="00106836"/>
    <w:rsid w:val="00106B5C"/>
    <w:rsid w:val="00106E90"/>
    <w:rsid w:val="001072CE"/>
    <w:rsid w:val="0010786B"/>
    <w:rsid w:val="00107976"/>
    <w:rsid w:val="00107B8D"/>
    <w:rsid w:val="00107C53"/>
    <w:rsid w:val="00107C64"/>
    <w:rsid w:val="00107DCA"/>
    <w:rsid w:val="00107F71"/>
    <w:rsid w:val="00107F7A"/>
    <w:rsid w:val="00110017"/>
    <w:rsid w:val="001102E8"/>
    <w:rsid w:val="0011032C"/>
    <w:rsid w:val="0011059D"/>
    <w:rsid w:val="0011074F"/>
    <w:rsid w:val="00110893"/>
    <w:rsid w:val="00110B54"/>
    <w:rsid w:val="00110BB3"/>
    <w:rsid w:val="00110C0A"/>
    <w:rsid w:val="00110D09"/>
    <w:rsid w:val="00110DCE"/>
    <w:rsid w:val="0011108E"/>
    <w:rsid w:val="001111E7"/>
    <w:rsid w:val="001111F7"/>
    <w:rsid w:val="00111224"/>
    <w:rsid w:val="0011130A"/>
    <w:rsid w:val="00111568"/>
    <w:rsid w:val="0011168D"/>
    <w:rsid w:val="00111816"/>
    <w:rsid w:val="0011186F"/>
    <w:rsid w:val="00111A46"/>
    <w:rsid w:val="00111BB8"/>
    <w:rsid w:val="00111D7F"/>
    <w:rsid w:val="00111F6A"/>
    <w:rsid w:val="001120AF"/>
    <w:rsid w:val="0011213D"/>
    <w:rsid w:val="00112191"/>
    <w:rsid w:val="001122AF"/>
    <w:rsid w:val="0011237A"/>
    <w:rsid w:val="001125C2"/>
    <w:rsid w:val="0011262A"/>
    <w:rsid w:val="00112740"/>
    <w:rsid w:val="001129DA"/>
    <w:rsid w:val="00112A4F"/>
    <w:rsid w:val="00112A99"/>
    <w:rsid w:val="00112AE8"/>
    <w:rsid w:val="00112C3E"/>
    <w:rsid w:val="00112C93"/>
    <w:rsid w:val="00112DC0"/>
    <w:rsid w:val="00112E30"/>
    <w:rsid w:val="00112EB1"/>
    <w:rsid w:val="00112ED6"/>
    <w:rsid w:val="00112FC4"/>
    <w:rsid w:val="001130A7"/>
    <w:rsid w:val="001130AC"/>
    <w:rsid w:val="0011311E"/>
    <w:rsid w:val="0011314A"/>
    <w:rsid w:val="00113195"/>
    <w:rsid w:val="00113227"/>
    <w:rsid w:val="001132F5"/>
    <w:rsid w:val="00113325"/>
    <w:rsid w:val="001133E1"/>
    <w:rsid w:val="0011366A"/>
    <w:rsid w:val="0011368F"/>
    <w:rsid w:val="00113A72"/>
    <w:rsid w:val="00113A7D"/>
    <w:rsid w:val="00113B55"/>
    <w:rsid w:val="00113B97"/>
    <w:rsid w:val="00113BEB"/>
    <w:rsid w:val="00113C89"/>
    <w:rsid w:val="00114253"/>
    <w:rsid w:val="0011429C"/>
    <w:rsid w:val="00114425"/>
    <w:rsid w:val="001148EA"/>
    <w:rsid w:val="001151AA"/>
    <w:rsid w:val="001151D9"/>
    <w:rsid w:val="00115446"/>
    <w:rsid w:val="00115660"/>
    <w:rsid w:val="001158D0"/>
    <w:rsid w:val="00115977"/>
    <w:rsid w:val="00115C03"/>
    <w:rsid w:val="00115DB8"/>
    <w:rsid w:val="00115E9A"/>
    <w:rsid w:val="00116026"/>
    <w:rsid w:val="001161F8"/>
    <w:rsid w:val="00116430"/>
    <w:rsid w:val="001164CA"/>
    <w:rsid w:val="00116582"/>
    <w:rsid w:val="00116870"/>
    <w:rsid w:val="001168D9"/>
    <w:rsid w:val="0011694F"/>
    <w:rsid w:val="00116A45"/>
    <w:rsid w:val="00116BC8"/>
    <w:rsid w:val="00116D4E"/>
    <w:rsid w:val="00116F88"/>
    <w:rsid w:val="00116FAA"/>
    <w:rsid w:val="001172A4"/>
    <w:rsid w:val="001176A9"/>
    <w:rsid w:val="0011771B"/>
    <w:rsid w:val="00117ABC"/>
    <w:rsid w:val="00117B3D"/>
    <w:rsid w:val="00117BCC"/>
    <w:rsid w:val="00117C90"/>
    <w:rsid w:val="00117E34"/>
    <w:rsid w:val="00117E63"/>
    <w:rsid w:val="00117F5B"/>
    <w:rsid w:val="0012004D"/>
    <w:rsid w:val="00120322"/>
    <w:rsid w:val="00120395"/>
    <w:rsid w:val="00120472"/>
    <w:rsid w:val="00120517"/>
    <w:rsid w:val="001205EE"/>
    <w:rsid w:val="0012074C"/>
    <w:rsid w:val="00120A68"/>
    <w:rsid w:val="00120F0A"/>
    <w:rsid w:val="001210FF"/>
    <w:rsid w:val="001212BC"/>
    <w:rsid w:val="001212ED"/>
    <w:rsid w:val="00121455"/>
    <w:rsid w:val="00121498"/>
    <w:rsid w:val="0012171A"/>
    <w:rsid w:val="001217B9"/>
    <w:rsid w:val="001217DD"/>
    <w:rsid w:val="00121A75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67"/>
    <w:rsid w:val="00122C09"/>
    <w:rsid w:val="00122C9A"/>
    <w:rsid w:val="00122DDC"/>
    <w:rsid w:val="00122F9A"/>
    <w:rsid w:val="00123618"/>
    <w:rsid w:val="00123634"/>
    <w:rsid w:val="00123683"/>
    <w:rsid w:val="00123834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55B"/>
    <w:rsid w:val="00124660"/>
    <w:rsid w:val="00124942"/>
    <w:rsid w:val="001249A0"/>
    <w:rsid w:val="00124CB7"/>
    <w:rsid w:val="00124D2F"/>
    <w:rsid w:val="00124E5E"/>
    <w:rsid w:val="00124E65"/>
    <w:rsid w:val="00124E68"/>
    <w:rsid w:val="00124F17"/>
    <w:rsid w:val="00124FD7"/>
    <w:rsid w:val="00125164"/>
    <w:rsid w:val="00125226"/>
    <w:rsid w:val="0012525B"/>
    <w:rsid w:val="001252F6"/>
    <w:rsid w:val="001253E7"/>
    <w:rsid w:val="00125488"/>
    <w:rsid w:val="0012571D"/>
    <w:rsid w:val="00125794"/>
    <w:rsid w:val="0012580D"/>
    <w:rsid w:val="00125982"/>
    <w:rsid w:val="00125B4C"/>
    <w:rsid w:val="00125C3D"/>
    <w:rsid w:val="00125EBE"/>
    <w:rsid w:val="00125F79"/>
    <w:rsid w:val="00125F8B"/>
    <w:rsid w:val="00126428"/>
    <w:rsid w:val="001264D9"/>
    <w:rsid w:val="00126649"/>
    <w:rsid w:val="001266AB"/>
    <w:rsid w:val="001267FE"/>
    <w:rsid w:val="00126E19"/>
    <w:rsid w:val="001273FA"/>
    <w:rsid w:val="00127562"/>
    <w:rsid w:val="0012759C"/>
    <w:rsid w:val="0012767E"/>
    <w:rsid w:val="00127692"/>
    <w:rsid w:val="001277AC"/>
    <w:rsid w:val="001278C7"/>
    <w:rsid w:val="00127A4C"/>
    <w:rsid w:val="00127B01"/>
    <w:rsid w:val="00127B23"/>
    <w:rsid w:val="00127B66"/>
    <w:rsid w:val="00127EAE"/>
    <w:rsid w:val="00127FB1"/>
    <w:rsid w:val="0013015A"/>
    <w:rsid w:val="0013021C"/>
    <w:rsid w:val="00130278"/>
    <w:rsid w:val="00130294"/>
    <w:rsid w:val="0013038C"/>
    <w:rsid w:val="0013051A"/>
    <w:rsid w:val="00130958"/>
    <w:rsid w:val="00130990"/>
    <w:rsid w:val="001309D9"/>
    <w:rsid w:val="00130AF9"/>
    <w:rsid w:val="00130B27"/>
    <w:rsid w:val="00130C0D"/>
    <w:rsid w:val="00130DA8"/>
    <w:rsid w:val="00130DB0"/>
    <w:rsid w:val="00130E55"/>
    <w:rsid w:val="00131278"/>
    <w:rsid w:val="001313C6"/>
    <w:rsid w:val="001313EF"/>
    <w:rsid w:val="00131547"/>
    <w:rsid w:val="001316B0"/>
    <w:rsid w:val="00131993"/>
    <w:rsid w:val="00131A67"/>
    <w:rsid w:val="00131B52"/>
    <w:rsid w:val="00131D19"/>
    <w:rsid w:val="00131D3A"/>
    <w:rsid w:val="00131D7E"/>
    <w:rsid w:val="00131DAC"/>
    <w:rsid w:val="001320C1"/>
    <w:rsid w:val="001321BC"/>
    <w:rsid w:val="001321EB"/>
    <w:rsid w:val="001322BA"/>
    <w:rsid w:val="00132306"/>
    <w:rsid w:val="00132331"/>
    <w:rsid w:val="0013249A"/>
    <w:rsid w:val="00132795"/>
    <w:rsid w:val="00132945"/>
    <w:rsid w:val="00132A97"/>
    <w:rsid w:val="00132B55"/>
    <w:rsid w:val="00132BBF"/>
    <w:rsid w:val="00132C98"/>
    <w:rsid w:val="00132CA0"/>
    <w:rsid w:val="00132CB8"/>
    <w:rsid w:val="00132E5C"/>
    <w:rsid w:val="00132EAA"/>
    <w:rsid w:val="00133040"/>
    <w:rsid w:val="001330B4"/>
    <w:rsid w:val="001330E7"/>
    <w:rsid w:val="00133105"/>
    <w:rsid w:val="001331E3"/>
    <w:rsid w:val="001332CA"/>
    <w:rsid w:val="001334CE"/>
    <w:rsid w:val="00133907"/>
    <w:rsid w:val="00133A2B"/>
    <w:rsid w:val="00133AC7"/>
    <w:rsid w:val="00133BF7"/>
    <w:rsid w:val="00133D08"/>
    <w:rsid w:val="00133EAB"/>
    <w:rsid w:val="001340E7"/>
    <w:rsid w:val="00134345"/>
    <w:rsid w:val="001344C1"/>
    <w:rsid w:val="001345F2"/>
    <w:rsid w:val="00134962"/>
    <w:rsid w:val="00134986"/>
    <w:rsid w:val="001349F1"/>
    <w:rsid w:val="00134ADC"/>
    <w:rsid w:val="00134C64"/>
    <w:rsid w:val="00134DA0"/>
    <w:rsid w:val="00134E54"/>
    <w:rsid w:val="001353DD"/>
    <w:rsid w:val="001354C5"/>
    <w:rsid w:val="00135529"/>
    <w:rsid w:val="00135673"/>
    <w:rsid w:val="00135788"/>
    <w:rsid w:val="00135871"/>
    <w:rsid w:val="00135987"/>
    <w:rsid w:val="00135A9B"/>
    <w:rsid w:val="00135B15"/>
    <w:rsid w:val="00135CE1"/>
    <w:rsid w:val="00135E05"/>
    <w:rsid w:val="00135F0A"/>
    <w:rsid w:val="00136299"/>
    <w:rsid w:val="001363C0"/>
    <w:rsid w:val="001363CC"/>
    <w:rsid w:val="00136449"/>
    <w:rsid w:val="0013656E"/>
    <w:rsid w:val="0013675C"/>
    <w:rsid w:val="00136874"/>
    <w:rsid w:val="001368B7"/>
    <w:rsid w:val="00136BF4"/>
    <w:rsid w:val="00136C61"/>
    <w:rsid w:val="00136DC6"/>
    <w:rsid w:val="00136E7D"/>
    <w:rsid w:val="00136E8B"/>
    <w:rsid w:val="00136F81"/>
    <w:rsid w:val="0013731D"/>
    <w:rsid w:val="001374E3"/>
    <w:rsid w:val="0013752B"/>
    <w:rsid w:val="0013759C"/>
    <w:rsid w:val="0013789F"/>
    <w:rsid w:val="00137C09"/>
    <w:rsid w:val="00137CA6"/>
    <w:rsid w:val="00137E51"/>
    <w:rsid w:val="00137F9F"/>
    <w:rsid w:val="00140053"/>
    <w:rsid w:val="00140105"/>
    <w:rsid w:val="00140129"/>
    <w:rsid w:val="001401B5"/>
    <w:rsid w:val="0014026F"/>
    <w:rsid w:val="00140573"/>
    <w:rsid w:val="0014066A"/>
    <w:rsid w:val="001407CB"/>
    <w:rsid w:val="001409C7"/>
    <w:rsid w:val="00140BFA"/>
    <w:rsid w:val="00140C60"/>
    <w:rsid w:val="00140E76"/>
    <w:rsid w:val="00140EEA"/>
    <w:rsid w:val="00140FAC"/>
    <w:rsid w:val="00141041"/>
    <w:rsid w:val="00141182"/>
    <w:rsid w:val="00141347"/>
    <w:rsid w:val="0014143F"/>
    <w:rsid w:val="00141474"/>
    <w:rsid w:val="00141574"/>
    <w:rsid w:val="00141781"/>
    <w:rsid w:val="00141883"/>
    <w:rsid w:val="0014188C"/>
    <w:rsid w:val="001419BD"/>
    <w:rsid w:val="00141A43"/>
    <w:rsid w:val="00141A79"/>
    <w:rsid w:val="00142006"/>
    <w:rsid w:val="00142031"/>
    <w:rsid w:val="0014207E"/>
    <w:rsid w:val="00142094"/>
    <w:rsid w:val="00142133"/>
    <w:rsid w:val="001421CF"/>
    <w:rsid w:val="00142307"/>
    <w:rsid w:val="00142488"/>
    <w:rsid w:val="001424C1"/>
    <w:rsid w:val="001426A1"/>
    <w:rsid w:val="001427E1"/>
    <w:rsid w:val="00142CA7"/>
    <w:rsid w:val="00142D44"/>
    <w:rsid w:val="00142F45"/>
    <w:rsid w:val="00143149"/>
    <w:rsid w:val="001432BA"/>
    <w:rsid w:val="001433D4"/>
    <w:rsid w:val="00143598"/>
    <w:rsid w:val="0014386A"/>
    <w:rsid w:val="00143981"/>
    <w:rsid w:val="00143AB9"/>
    <w:rsid w:val="00143B33"/>
    <w:rsid w:val="00143BCF"/>
    <w:rsid w:val="00143DAA"/>
    <w:rsid w:val="00143F64"/>
    <w:rsid w:val="00143FD1"/>
    <w:rsid w:val="00144071"/>
    <w:rsid w:val="0014407A"/>
    <w:rsid w:val="00144322"/>
    <w:rsid w:val="00144782"/>
    <w:rsid w:val="001447EA"/>
    <w:rsid w:val="00144831"/>
    <w:rsid w:val="001448EF"/>
    <w:rsid w:val="00144A76"/>
    <w:rsid w:val="00144DC0"/>
    <w:rsid w:val="00144E15"/>
    <w:rsid w:val="00144E83"/>
    <w:rsid w:val="001450A7"/>
    <w:rsid w:val="00145496"/>
    <w:rsid w:val="00145529"/>
    <w:rsid w:val="0014553C"/>
    <w:rsid w:val="00145664"/>
    <w:rsid w:val="001457CF"/>
    <w:rsid w:val="00145A8B"/>
    <w:rsid w:val="00145B61"/>
    <w:rsid w:val="00145CAA"/>
    <w:rsid w:val="00145D05"/>
    <w:rsid w:val="00145D2F"/>
    <w:rsid w:val="00145D75"/>
    <w:rsid w:val="00145DD2"/>
    <w:rsid w:val="00145F0A"/>
    <w:rsid w:val="00145FC9"/>
    <w:rsid w:val="00145FE7"/>
    <w:rsid w:val="0014612C"/>
    <w:rsid w:val="00146221"/>
    <w:rsid w:val="00146373"/>
    <w:rsid w:val="00146987"/>
    <w:rsid w:val="00146A4F"/>
    <w:rsid w:val="00146AC3"/>
    <w:rsid w:val="00146D19"/>
    <w:rsid w:val="00146EA3"/>
    <w:rsid w:val="00147362"/>
    <w:rsid w:val="001475BE"/>
    <w:rsid w:val="00147635"/>
    <w:rsid w:val="0014769A"/>
    <w:rsid w:val="0014791F"/>
    <w:rsid w:val="00147920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C6D"/>
    <w:rsid w:val="00150C7A"/>
    <w:rsid w:val="00150CA7"/>
    <w:rsid w:val="00150CEA"/>
    <w:rsid w:val="00150D5E"/>
    <w:rsid w:val="00151094"/>
    <w:rsid w:val="001510BF"/>
    <w:rsid w:val="00151147"/>
    <w:rsid w:val="0015115E"/>
    <w:rsid w:val="001513EF"/>
    <w:rsid w:val="00151562"/>
    <w:rsid w:val="001517C3"/>
    <w:rsid w:val="001517E2"/>
    <w:rsid w:val="00151A2B"/>
    <w:rsid w:val="00151BAA"/>
    <w:rsid w:val="00151E80"/>
    <w:rsid w:val="0015234B"/>
    <w:rsid w:val="001525D3"/>
    <w:rsid w:val="001526FE"/>
    <w:rsid w:val="00152755"/>
    <w:rsid w:val="001529B4"/>
    <w:rsid w:val="00152E81"/>
    <w:rsid w:val="0015312F"/>
    <w:rsid w:val="001531C6"/>
    <w:rsid w:val="0015328F"/>
    <w:rsid w:val="001534B1"/>
    <w:rsid w:val="00153528"/>
    <w:rsid w:val="0015355C"/>
    <w:rsid w:val="001535EE"/>
    <w:rsid w:val="0015389C"/>
    <w:rsid w:val="0015399F"/>
    <w:rsid w:val="00153AAC"/>
    <w:rsid w:val="00153C86"/>
    <w:rsid w:val="00153EAD"/>
    <w:rsid w:val="00154043"/>
    <w:rsid w:val="00154089"/>
    <w:rsid w:val="00154095"/>
    <w:rsid w:val="001540E2"/>
    <w:rsid w:val="00154240"/>
    <w:rsid w:val="001544C9"/>
    <w:rsid w:val="001544DF"/>
    <w:rsid w:val="001545A3"/>
    <w:rsid w:val="001545AA"/>
    <w:rsid w:val="001545F4"/>
    <w:rsid w:val="001546EE"/>
    <w:rsid w:val="00154735"/>
    <w:rsid w:val="00154790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1C1"/>
    <w:rsid w:val="00155BFD"/>
    <w:rsid w:val="00155D4B"/>
    <w:rsid w:val="00155F51"/>
    <w:rsid w:val="001564DE"/>
    <w:rsid w:val="00156558"/>
    <w:rsid w:val="0015655A"/>
    <w:rsid w:val="0015692F"/>
    <w:rsid w:val="00156A2D"/>
    <w:rsid w:val="00156BDF"/>
    <w:rsid w:val="00156F48"/>
    <w:rsid w:val="00157281"/>
    <w:rsid w:val="0015757F"/>
    <w:rsid w:val="00157666"/>
    <w:rsid w:val="00157683"/>
    <w:rsid w:val="001576AB"/>
    <w:rsid w:val="00157786"/>
    <w:rsid w:val="0015792C"/>
    <w:rsid w:val="00157B44"/>
    <w:rsid w:val="00157C1A"/>
    <w:rsid w:val="00157FC2"/>
    <w:rsid w:val="00160088"/>
    <w:rsid w:val="001600DF"/>
    <w:rsid w:val="00160108"/>
    <w:rsid w:val="00160179"/>
    <w:rsid w:val="001601A9"/>
    <w:rsid w:val="001601D0"/>
    <w:rsid w:val="00160428"/>
    <w:rsid w:val="001606A1"/>
    <w:rsid w:val="0016091C"/>
    <w:rsid w:val="00160949"/>
    <w:rsid w:val="00160AA6"/>
    <w:rsid w:val="00160DBA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C4D"/>
    <w:rsid w:val="00161C96"/>
    <w:rsid w:val="00161E55"/>
    <w:rsid w:val="00161FF1"/>
    <w:rsid w:val="00162224"/>
    <w:rsid w:val="00162299"/>
    <w:rsid w:val="001623AC"/>
    <w:rsid w:val="0016267A"/>
    <w:rsid w:val="0016281D"/>
    <w:rsid w:val="00162982"/>
    <w:rsid w:val="00162A8E"/>
    <w:rsid w:val="00162CBA"/>
    <w:rsid w:val="00162DF4"/>
    <w:rsid w:val="00162E2C"/>
    <w:rsid w:val="00163069"/>
    <w:rsid w:val="00163100"/>
    <w:rsid w:val="0016312F"/>
    <w:rsid w:val="00163196"/>
    <w:rsid w:val="00163754"/>
    <w:rsid w:val="0016377E"/>
    <w:rsid w:val="001637DF"/>
    <w:rsid w:val="001639D2"/>
    <w:rsid w:val="00163AAA"/>
    <w:rsid w:val="00163C09"/>
    <w:rsid w:val="00163D49"/>
    <w:rsid w:val="00163EA3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1F"/>
    <w:rsid w:val="00164884"/>
    <w:rsid w:val="00164AAA"/>
    <w:rsid w:val="00164AD2"/>
    <w:rsid w:val="00164CA2"/>
    <w:rsid w:val="00164DEC"/>
    <w:rsid w:val="001650BF"/>
    <w:rsid w:val="00165566"/>
    <w:rsid w:val="001656D5"/>
    <w:rsid w:val="0016585A"/>
    <w:rsid w:val="001658DD"/>
    <w:rsid w:val="001658F2"/>
    <w:rsid w:val="0016594B"/>
    <w:rsid w:val="00166142"/>
    <w:rsid w:val="001662B4"/>
    <w:rsid w:val="00166312"/>
    <w:rsid w:val="0016662B"/>
    <w:rsid w:val="0016663A"/>
    <w:rsid w:val="00166838"/>
    <w:rsid w:val="00166A19"/>
    <w:rsid w:val="00166DCD"/>
    <w:rsid w:val="00166EFD"/>
    <w:rsid w:val="00167001"/>
    <w:rsid w:val="0016718B"/>
    <w:rsid w:val="001672A2"/>
    <w:rsid w:val="00167354"/>
    <w:rsid w:val="0016742D"/>
    <w:rsid w:val="0016755D"/>
    <w:rsid w:val="0016767A"/>
    <w:rsid w:val="0016780A"/>
    <w:rsid w:val="001678C1"/>
    <w:rsid w:val="00167903"/>
    <w:rsid w:val="00167AF5"/>
    <w:rsid w:val="00167B8C"/>
    <w:rsid w:val="00167B9D"/>
    <w:rsid w:val="00167C55"/>
    <w:rsid w:val="00167D92"/>
    <w:rsid w:val="00167EB1"/>
    <w:rsid w:val="001700C2"/>
    <w:rsid w:val="0017023E"/>
    <w:rsid w:val="00170607"/>
    <w:rsid w:val="001708C0"/>
    <w:rsid w:val="00170A5C"/>
    <w:rsid w:val="00170B18"/>
    <w:rsid w:val="00170C48"/>
    <w:rsid w:val="00170FF5"/>
    <w:rsid w:val="00171201"/>
    <w:rsid w:val="0017155A"/>
    <w:rsid w:val="001717A8"/>
    <w:rsid w:val="001718FA"/>
    <w:rsid w:val="001719D0"/>
    <w:rsid w:val="00171AA5"/>
    <w:rsid w:val="00171CAB"/>
    <w:rsid w:val="00171CAC"/>
    <w:rsid w:val="00171CDA"/>
    <w:rsid w:val="00171D04"/>
    <w:rsid w:val="00171D79"/>
    <w:rsid w:val="00171E1B"/>
    <w:rsid w:val="00171E30"/>
    <w:rsid w:val="0017200B"/>
    <w:rsid w:val="00172373"/>
    <w:rsid w:val="001723DD"/>
    <w:rsid w:val="00172503"/>
    <w:rsid w:val="00172573"/>
    <w:rsid w:val="001726FC"/>
    <w:rsid w:val="0017274E"/>
    <w:rsid w:val="00172999"/>
    <w:rsid w:val="00172E14"/>
    <w:rsid w:val="00172E4A"/>
    <w:rsid w:val="00172EA9"/>
    <w:rsid w:val="00172F69"/>
    <w:rsid w:val="00172FA5"/>
    <w:rsid w:val="0017329D"/>
    <w:rsid w:val="001734EA"/>
    <w:rsid w:val="0017361B"/>
    <w:rsid w:val="0017367A"/>
    <w:rsid w:val="00173882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87E"/>
    <w:rsid w:val="0017492E"/>
    <w:rsid w:val="00174D70"/>
    <w:rsid w:val="00174E17"/>
    <w:rsid w:val="00174E8E"/>
    <w:rsid w:val="00174E92"/>
    <w:rsid w:val="001751B9"/>
    <w:rsid w:val="001752A5"/>
    <w:rsid w:val="00175377"/>
    <w:rsid w:val="0017537F"/>
    <w:rsid w:val="0017559A"/>
    <w:rsid w:val="00175777"/>
    <w:rsid w:val="00175A76"/>
    <w:rsid w:val="00175AB3"/>
    <w:rsid w:val="00175CCF"/>
    <w:rsid w:val="00175CD2"/>
    <w:rsid w:val="00175CFC"/>
    <w:rsid w:val="00175DBE"/>
    <w:rsid w:val="00175E66"/>
    <w:rsid w:val="00175F10"/>
    <w:rsid w:val="00175F2C"/>
    <w:rsid w:val="00175F59"/>
    <w:rsid w:val="00175FC6"/>
    <w:rsid w:val="001761AD"/>
    <w:rsid w:val="001763B5"/>
    <w:rsid w:val="00176542"/>
    <w:rsid w:val="001766F5"/>
    <w:rsid w:val="001767EA"/>
    <w:rsid w:val="00176810"/>
    <w:rsid w:val="00176B75"/>
    <w:rsid w:val="00176D50"/>
    <w:rsid w:val="00176D9E"/>
    <w:rsid w:val="0017702A"/>
    <w:rsid w:val="0017709A"/>
    <w:rsid w:val="001771BE"/>
    <w:rsid w:val="001772BB"/>
    <w:rsid w:val="001772FD"/>
    <w:rsid w:val="0017743F"/>
    <w:rsid w:val="00177461"/>
    <w:rsid w:val="00177955"/>
    <w:rsid w:val="00177961"/>
    <w:rsid w:val="001779A4"/>
    <w:rsid w:val="00177B9E"/>
    <w:rsid w:val="00177E1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795"/>
    <w:rsid w:val="001808C8"/>
    <w:rsid w:val="00180B02"/>
    <w:rsid w:val="00180B49"/>
    <w:rsid w:val="00180CBB"/>
    <w:rsid w:val="0018106D"/>
    <w:rsid w:val="0018146D"/>
    <w:rsid w:val="001819EA"/>
    <w:rsid w:val="00181A03"/>
    <w:rsid w:val="00181AF4"/>
    <w:rsid w:val="00181B1B"/>
    <w:rsid w:val="00181C81"/>
    <w:rsid w:val="00181CC1"/>
    <w:rsid w:val="00181D46"/>
    <w:rsid w:val="00182280"/>
    <w:rsid w:val="001822EC"/>
    <w:rsid w:val="001823D4"/>
    <w:rsid w:val="00182421"/>
    <w:rsid w:val="0018257B"/>
    <w:rsid w:val="001826EF"/>
    <w:rsid w:val="001827A2"/>
    <w:rsid w:val="00182A3A"/>
    <w:rsid w:val="00182AC3"/>
    <w:rsid w:val="00182B06"/>
    <w:rsid w:val="00182CAE"/>
    <w:rsid w:val="00182CD7"/>
    <w:rsid w:val="00182DA4"/>
    <w:rsid w:val="00182F93"/>
    <w:rsid w:val="00182F99"/>
    <w:rsid w:val="001830DF"/>
    <w:rsid w:val="00183125"/>
    <w:rsid w:val="001832A4"/>
    <w:rsid w:val="0018332D"/>
    <w:rsid w:val="001835E7"/>
    <w:rsid w:val="001835E8"/>
    <w:rsid w:val="00183669"/>
    <w:rsid w:val="001836A2"/>
    <w:rsid w:val="0018378A"/>
    <w:rsid w:val="001837D3"/>
    <w:rsid w:val="00183804"/>
    <w:rsid w:val="00183813"/>
    <w:rsid w:val="00183A59"/>
    <w:rsid w:val="00183CD1"/>
    <w:rsid w:val="00183FE8"/>
    <w:rsid w:val="00184A32"/>
    <w:rsid w:val="00184A57"/>
    <w:rsid w:val="00184BAA"/>
    <w:rsid w:val="00184C52"/>
    <w:rsid w:val="00184EBE"/>
    <w:rsid w:val="0018519A"/>
    <w:rsid w:val="00185360"/>
    <w:rsid w:val="001853DC"/>
    <w:rsid w:val="0018547E"/>
    <w:rsid w:val="00185B31"/>
    <w:rsid w:val="00185B90"/>
    <w:rsid w:val="00185BAD"/>
    <w:rsid w:val="00185EBC"/>
    <w:rsid w:val="001862B3"/>
    <w:rsid w:val="001864AD"/>
    <w:rsid w:val="00186581"/>
    <w:rsid w:val="00186684"/>
    <w:rsid w:val="0018681E"/>
    <w:rsid w:val="00186937"/>
    <w:rsid w:val="00186939"/>
    <w:rsid w:val="00186B5C"/>
    <w:rsid w:val="0018726F"/>
    <w:rsid w:val="00187332"/>
    <w:rsid w:val="001874C1"/>
    <w:rsid w:val="0018751D"/>
    <w:rsid w:val="00187786"/>
    <w:rsid w:val="00187888"/>
    <w:rsid w:val="0018794E"/>
    <w:rsid w:val="00187AB1"/>
    <w:rsid w:val="00187C2C"/>
    <w:rsid w:val="00187E89"/>
    <w:rsid w:val="00190405"/>
    <w:rsid w:val="0019061A"/>
    <w:rsid w:val="001906BE"/>
    <w:rsid w:val="0019079A"/>
    <w:rsid w:val="00190A18"/>
    <w:rsid w:val="00190C14"/>
    <w:rsid w:val="00190C7C"/>
    <w:rsid w:val="00190CBC"/>
    <w:rsid w:val="00190DD7"/>
    <w:rsid w:val="00191155"/>
    <w:rsid w:val="0019142A"/>
    <w:rsid w:val="00191522"/>
    <w:rsid w:val="0019167A"/>
    <w:rsid w:val="001917D2"/>
    <w:rsid w:val="00191818"/>
    <w:rsid w:val="00191890"/>
    <w:rsid w:val="00191958"/>
    <w:rsid w:val="00191A88"/>
    <w:rsid w:val="00191C05"/>
    <w:rsid w:val="00191C0F"/>
    <w:rsid w:val="00191C84"/>
    <w:rsid w:val="00191DF6"/>
    <w:rsid w:val="00192048"/>
    <w:rsid w:val="001921FA"/>
    <w:rsid w:val="00192325"/>
    <w:rsid w:val="0019239A"/>
    <w:rsid w:val="0019246B"/>
    <w:rsid w:val="00192663"/>
    <w:rsid w:val="00192792"/>
    <w:rsid w:val="0019287B"/>
    <w:rsid w:val="00192968"/>
    <w:rsid w:val="001929A3"/>
    <w:rsid w:val="00192E3B"/>
    <w:rsid w:val="0019316F"/>
    <w:rsid w:val="00193203"/>
    <w:rsid w:val="0019331F"/>
    <w:rsid w:val="001933C4"/>
    <w:rsid w:val="0019357F"/>
    <w:rsid w:val="0019368C"/>
    <w:rsid w:val="001937C2"/>
    <w:rsid w:val="00193AC2"/>
    <w:rsid w:val="00193B85"/>
    <w:rsid w:val="00193B98"/>
    <w:rsid w:val="00193BDE"/>
    <w:rsid w:val="00193BF3"/>
    <w:rsid w:val="00193C22"/>
    <w:rsid w:val="00193ED9"/>
    <w:rsid w:val="00193F65"/>
    <w:rsid w:val="00194045"/>
    <w:rsid w:val="00194183"/>
    <w:rsid w:val="00194240"/>
    <w:rsid w:val="0019457D"/>
    <w:rsid w:val="00194647"/>
    <w:rsid w:val="00194B20"/>
    <w:rsid w:val="00194BA9"/>
    <w:rsid w:val="00194D6D"/>
    <w:rsid w:val="00194EF0"/>
    <w:rsid w:val="001950DD"/>
    <w:rsid w:val="00195354"/>
    <w:rsid w:val="00195468"/>
    <w:rsid w:val="001954DE"/>
    <w:rsid w:val="001955A6"/>
    <w:rsid w:val="00195629"/>
    <w:rsid w:val="0019568F"/>
    <w:rsid w:val="00195C11"/>
    <w:rsid w:val="00195C7A"/>
    <w:rsid w:val="00195EB7"/>
    <w:rsid w:val="00195F03"/>
    <w:rsid w:val="00196058"/>
    <w:rsid w:val="001961F1"/>
    <w:rsid w:val="00196220"/>
    <w:rsid w:val="00196518"/>
    <w:rsid w:val="001967FD"/>
    <w:rsid w:val="00196921"/>
    <w:rsid w:val="00196A04"/>
    <w:rsid w:val="00196A52"/>
    <w:rsid w:val="00196AA3"/>
    <w:rsid w:val="00196DF6"/>
    <w:rsid w:val="00197188"/>
    <w:rsid w:val="00197362"/>
    <w:rsid w:val="0019743F"/>
    <w:rsid w:val="0019749C"/>
    <w:rsid w:val="001977F5"/>
    <w:rsid w:val="00197875"/>
    <w:rsid w:val="001979CA"/>
    <w:rsid w:val="00197A1A"/>
    <w:rsid w:val="00197BAC"/>
    <w:rsid w:val="00197CCA"/>
    <w:rsid w:val="00197CDA"/>
    <w:rsid w:val="00197D9C"/>
    <w:rsid w:val="00197DE6"/>
    <w:rsid w:val="00197F4A"/>
    <w:rsid w:val="001A0010"/>
    <w:rsid w:val="001A0024"/>
    <w:rsid w:val="001A00C2"/>
    <w:rsid w:val="001A059E"/>
    <w:rsid w:val="001A05A2"/>
    <w:rsid w:val="001A0785"/>
    <w:rsid w:val="001A08A8"/>
    <w:rsid w:val="001A0EDB"/>
    <w:rsid w:val="001A0EE4"/>
    <w:rsid w:val="001A1092"/>
    <w:rsid w:val="001A10DA"/>
    <w:rsid w:val="001A158E"/>
    <w:rsid w:val="001A175C"/>
    <w:rsid w:val="001A17C0"/>
    <w:rsid w:val="001A1B81"/>
    <w:rsid w:val="001A1DFE"/>
    <w:rsid w:val="001A1F6B"/>
    <w:rsid w:val="001A216A"/>
    <w:rsid w:val="001A230B"/>
    <w:rsid w:val="001A232C"/>
    <w:rsid w:val="001A2429"/>
    <w:rsid w:val="001A252B"/>
    <w:rsid w:val="001A254F"/>
    <w:rsid w:val="001A27F8"/>
    <w:rsid w:val="001A2885"/>
    <w:rsid w:val="001A28EC"/>
    <w:rsid w:val="001A297E"/>
    <w:rsid w:val="001A29B7"/>
    <w:rsid w:val="001A2A5A"/>
    <w:rsid w:val="001A2BA3"/>
    <w:rsid w:val="001A2CAA"/>
    <w:rsid w:val="001A2D43"/>
    <w:rsid w:val="001A2D83"/>
    <w:rsid w:val="001A2DB0"/>
    <w:rsid w:val="001A3002"/>
    <w:rsid w:val="001A3356"/>
    <w:rsid w:val="001A3407"/>
    <w:rsid w:val="001A38B9"/>
    <w:rsid w:val="001A3AEC"/>
    <w:rsid w:val="001A3B05"/>
    <w:rsid w:val="001A3C8F"/>
    <w:rsid w:val="001A3D74"/>
    <w:rsid w:val="001A401E"/>
    <w:rsid w:val="001A404D"/>
    <w:rsid w:val="001A4157"/>
    <w:rsid w:val="001A4331"/>
    <w:rsid w:val="001A4373"/>
    <w:rsid w:val="001A45D2"/>
    <w:rsid w:val="001A4649"/>
    <w:rsid w:val="001A4895"/>
    <w:rsid w:val="001A48C1"/>
    <w:rsid w:val="001A490F"/>
    <w:rsid w:val="001A4AE8"/>
    <w:rsid w:val="001A4BF6"/>
    <w:rsid w:val="001A4DDC"/>
    <w:rsid w:val="001A4EE1"/>
    <w:rsid w:val="001A500C"/>
    <w:rsid w:val="001A50CF"/>
    <w:rsid w:val="001A5111"/>
    <w:rsid w:val="001A529F"/>
    <w:rsid w:val="001A52A4"/>
    <w:rsid w:val="001A5365"/>
    <w:rsid w:val="001A5658"/>
    <w:rsid w:val="001A57D1"/>
    <w:rsid w:val="001A59CE"/>
    <w:rsid w:val="001A5AAF"/>
    <w:rsid w:val="001A5E90"/>
    <w:rsid w:val="001A60E7"/>
    <w:rsid w:val="001A6454"/>
    <w:rsid w:val="001A667E"/>
    <w:rsid w:val="001A6957"/>
    <w:rsid w:val="001A6A45"/>
    <w:rsid w:val="001A6B20"/>
    <w:rsid w:val="001A6B7F"/>
    <w:rsid w:val="001A6DCE"/>
    <w:rsid w:val="001A70EF"/>
    <w:rsid w:val="001A71E3"/>
    <w:rsid w:val="001A7275"/>
    <w:rsid w:val="001A729B"/>
    <w:rsid w:val="001A73FB"/>
    <w:rsid w:val="001A747F"/>
    <w:rsid w:val="001A7638"/>
    <w:rsid w:val="001A774F"/>
    <w:rsid w:val="001A77DC"/>
    <w:rsid w:val="001A7A83"/>
    <w:rsid w:val="001A7B9B"/>
    <w:rsid w:val="001A7CD7"/>
    <w:rsid w:val="001A7D32"/>
    <w:rsid w:val="001A7D86"/>
    <w:rsid w:val="001A7EF5"/>
    <w:rsid w:val="001B017A"/>
    <w:rsid w:val="001B01D7"/>
    <w:rsid w:val="001B02B9"/>
    <w:rsid w:val="001B0654"/>
    <w:rsid w:val="001B09BF"/>
    <w:rsid w:val="001B09FC"/>
    <w:rsid w:val="001B10DA"/>
    <w:rsid w:val="001B123E"/>
    <w:rsid w:val="001B15FA"/>
    <w:rsid w:val="001B160C"/>
    <w:rsid w:val="001B1701"/>
    <w:rsid w:val="001B18A1"/>
    <w:rsid w:val="001B19CD"/>
    <w:rsid w:val="001B1A05"/>
    <w:rsid w:val="001B1CB0"/>
    <w:rsid w:val="001B1D00"/>
    <w:rsid w:val="001B1D0E"/>
    <w:rsid w:val="001B1E18"/>
    <w:rsid w:val="001B1FF8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315D"/>
    <w:rsid w:val="001B35AD"/>
    <w:rsid w:val="001B3632"/>
    <w:rsid w:val="001B39D1"/>
    <w:rsid w:val="001B3D3D"/>
    <w:rsid w:val="001B3EA6"/>
    <w:rsid w:val="001B43D3"/>
    <w:rsid w:val="001B4608"/>
    <w:rsid w:val="001B482B"/>
    <w:rsid w:val="001B4B88"/>
    <w:rsid w:val="001B4B8B"/>
    <w:rsid w:val="001B4B8F"/>
    <w:rsid w:val="001B4B97"/>
    <w:rsid w:val="001B4C1A"/>
    <w:rsid w:val="001B4E05"/>
    <w:rsid w:val="001B4E45"/>
    <w:rsid w:val="001B4F52"/>
    <w:rsid w:val="001B5024"/>
    <w:rsid w:val="001B50BD"/>
    <w:rsid w:val="001B51B2"/>
    <w:rsid w:val="001B52D9"/>
    <w:rsid w:val="001B54E4"/>
    <w:rsid w:val="001B54FD"/>
    <w:rsid w:val="001B5AF1"/>
    <w:rsid w:val="001B5BEE"/>
    <w:rsid w:val="001B5C68"/>
    <w:rsid w:val="001B5EDF"/>
    <w:rsid w:val="001B5F61"/>
    <w:rsid w:val="001B5FDF"/>
    <w:rsid w:val="001B60AA"/>
    <w:rsid w:val="001B6200"/>
    <w:rsid w:val="001B628F"/>
    <w:rsid w:val="001B64E2"/>
    <w:rsid w:val="001B6947"/>
    <w:rsid w:val="001B6ABB"/>
    <w:rsid w:val="001B6B39"/>
    <w:rsid w:val="001B6E11"/>
    <w:rsid w:val="001B6EBB"/>
    <w:rsid w:val="001B6FEA"/>
    <w:rsid w:val="001B7292"/>
    <w:rsid w:val="001B7526"/>
    <w:rsid w:val="001B766F"/>
    <w:rsid w:val="001B76D0"/>
    <w:rsid w:val="001B775C"/>
    <w:rsid w:val="001B7A00"/>
    <w:rsid w:val="001B7C57"/>
    <w:rsid w:val="001B7CC7"/>
    <w:rsid w:val="001B7D57"/>
    <w:rsid w:val="001C0025"/>
    <w:rsid w:val="001C00E2"/>
    <w:rsid w:val="001C00FC"/>
    <w:rsid w:val="001C013D"/>
    <w:rsid w:val="001C037C"/>
    <w:rsid w:val="001C0542"/>
    <w:rsid w:val="001C0679"/>
    <w:rsid w:val="001C0955"/>
    <w:rsid w:val="001C097B"/>
    <w:rsid w:val="001C0A67"/>
    <w:rsid w:val="001C0ABA"/>
    <w:rsid w:val="001C0B4F"/>
    <w:rsid w:val="001C0C59"/>
    <w:rsid w:val="001C0F36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E40"/>
    <w:rsid w:val="001C1FC3"/>
    <w:rsid w:val="001C2000"/>
    <w:rsid w:val="001C2026"/>
    <w:rsid w:val="001C215B"/>
    <w:rsid w:val="001C22A8"/>
    <w:rsid w:val="001C2322"/>
    <w:rsid w:val="001C23AB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7D2"/>
    <w:rsid w:val="001C389F"/>
    <w:rsid w:val="001C3A59"/>
    <w:rsid w:val="001C3C04"/>
    <w:rsid w:val="001C3C1C"/>
    <w:rsid w:val="001C403D"/>
    <w:rsid w:val="001C40F9"/>
    <w:rsid w:val="001C43D4"/>
    <w:rsid w:val="001C445B"/>
    <w:rsid w:val="001C47AB"/>
    <w:rsid w:val="001C47E8"/>
    <w:rsid w:val="001C4920"/>
    <w:rsid w:val="001C4A57"/>
    <w:rsid w:val="001C4B60"/>
    <w:rsid w:val="001C4BC9"/>
    <w:rsid w:val="001C51AE"/>
    <w:rsid w:val="001C51F1"/>
    <w:rsid w:val="001C527A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45"/>
    <w:rsid w:val="001C5BAD"/>
    <w:rsid w:val="001C6109"/>
    <w:rsid w:val="001C6165"/>
    <w:rsid w:val="001C620D"/>
    <w:rsid w:val="001C6384"/>
    <w:rsid w:val="001C642A"/>
    <w:rsid w:val="001C6987"/>
    <w:rsid w:val="001C6AB7"/>
    <w:rsid w:val="001C6B68"/>
    <w:rsid w:val="001C6BA4"/>
    <w:rsid w:val="001C6CF2"/>
    <w:rsid w:val="001C6FE5"/>
    <w:rsid w:val="001C71FA"/>
    <w:rsid w:val="001C726C"/>
    <w:rsid w:val="001C72E1"/>
    <w:rsid w:val="001C751B"/>
    <w:rsid w:val="001C753C"/>
    <w:rsid w:val="001C7585"/>
    <w:rsid w:val="001C768B"/>
    <w:rsid w:val="001C76BA"/>
    <w:rsid w:val="001C7792"/>
    <w:rsid w:val="001C7823"/>
    <w:rsid w:val="001C7A5F"/>
    <w:rsid w:val="001C7A9B"/>
    <w:rsid w:val="001C7B7B"/>
    <w:rsid w:val="001C7C19"/>
    <w:rsid w:val="001C7D06"/>
    <w:rsid w:val="001C7D99"/>
    <w:rsid w:val="001C7DC6"/>
    <w:rsid w:val="001C7DCC"/>
    <w:rsid w:val="001C7E1C"/>
    <w:rsid w:val="001C7F04"/>
    <w:rsid w:val="001D04B2"/>
    <w:rsid w:val="001D0619"/>
    <w:rsid w:val="001D0823"/>
    <w:rsid w:val="001D0914"/>
    <w:rsid w:val="001D0A8E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1074"/>
    <w:rsid w:val="001D10F9"/>
    <w:rsid w:val="001D110D"/>
    <w:rsid w:val="001D11D6"/>
    <w:rsid w:val="001D1312"/>
    <w:rsid w:val="001D13C8"/>
    <w:rsid w:val="001D143C"/>
    <w:rsid w:val="001D16CF"/>
    <w:rsid w:val="001D16F5"/>
    <w:rsid w:val="001D1948"/>
    <w:rsid w:val="001D19BE"/>
    <w:rsid w:val="001D1AB5"/>
    <w:rsid w:val="001D1ACB"/>
    <w:rsid w:val="001D1DB1"/>
    <w:rsid w:val="001D1F25"/>
    <w:rsid w:val="001D1F6F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EED"/>
    <w:rsid w:val="001D2F17"/>
    <w:rsid w:val="001D2F60"/>
    <w:rsid w:val="001D30EE"/>
    <w:rsid w:val="001D31A4"/>
    <w:rsid w:val="001D31EF"/>
    <w:rsid w:val="001D344A"/>
    <w:rsid w:val="001D345B"/>
    <w:rsid w:val="001D34A4"/>
    <w:rsid w:val="001D34F7"/>
    <w:rsid w:val="001D34FE"/>
    <w:rsid w:val="001D3547"/>
    <w:rsid w:val="001D364B"/>
    <w:rsid w:val="001D3746"/>
    <w:rsid w:val="001D397E"/>
    <w:rsid w:val="001D39EB"/>
    <w:rsid w:val="001D3A16"/>
    <w:rsid w:val="001D3B1F"/>
    <w:rsid w:val="001D3B85"/>
    <w:rsid w:val="001D3C1B"/>
    <w:rsid w:val="001D3EC9"/>
    <w:rsid w:val="001D40AE"/>
    <w:rsid w:val="001D41DF"/>
    <w:rsid w:val="001D41E5"/>
    <w:rsid w:val="001D42BC"/>
    <w:rsid w:val="001D443D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BC"/>
    <w:rsid w:val="001D5CAD"/>
    <w:rsid w:val="001D5FB9"/>
    <w:rsid w:val="001D619E"/>
    <w:rsid w:val="001D6277"/>
    <w:rsid w:val="001D62F4"/>
    <w:rsid w:val="001D62F8"/>
    <w:rsid w:val="001D66D5"/>
    <w:rsid w:val="001D69F5"/>
    <w:rsid w:val="001D6A34"/>
    <w:rsid w:val="001D6A71"/>
    <w:rsid w:val="001D6AD0"/>
    <w:rsid w:val="001D6BBC"/>
    <w:rsid w:val="001D6BC8"/>
    <w:rsid w:val="001D6BDE"/>
    <w:rsid w:val="001D6C7D"/>
    <w:rsid w:val="001D6ECD"/>
    <w:rsid w:val="001D71D3"/>
    <w:rsid w:val="001D725A"/>
    <w:rsid w:val="001D73C3"/>
    <w:rsid w:val="001D73FB"/>
    <w:rsid w:val="001D74D9"/>
    <w:rsid w:val="001D7680"/>
    <w:rsid w:val="001D7AF1"/>
    <w:rsid w:val="001D7BCC"/>
    <w:rsid w:val="001D7C07"/>
    <w:rsid w:val="001D7C12"/>
    <w:rsid w:val="001D7C7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C0B"/>
    <w:rsid w:val="001E0C21"/>
    <w:rsid w:val="001E10F9"/>
    <w:rsid w:val="001E13BF"/>
    <w:rsid w:val="001E146E"/>
    <w:rsid w:val="001E1536"/>
    <w:rsid w:val="001E1729"/>
    <w:rsid w:val="001E1969"/>
    <w:rsid w:val="001E1AAB"/>
    <w:rsid w:val="001E1CA4"/>
    <w:rsid w:val="001E1D65"/>
    <w:rsid w:val="001E1F99"/>
    <w:rsid w:val="001E22C6"/>
    <w:rsid w:val="001E24CF"/>
    <w:rsid w:val="001E26A7"/>
    <w:rsid w:val="001E2712"/>
    <w:rsid w:val="001E272A"/>
    <w:rsid w:val="001E2733"/>
    <w:rsid w:val="001E288A"/>
    <w:rsid w:val="001E2A36"/>
    <w:rsid w:val="001E2BEF"/>
    <w:rsid w:val="001E2BF1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DA0"/>
    <w:rsid w:val="001E3DA2"/>
    <w:rsid w:val="001E3F45"/>
    <w:rsid w:val="001E3FD1"/>
    <w:rsid w:val="001E4094"/>
    <w:rsid w:val="001E4262"/>
    <w:rsid w:val="001E42A6"/>
    <w:rsid w:val="001E446D"/>
    <w:rsid w:val="001E4560"/>
    <w:rsid w:val="001E47CE"/>
    <w:rsid w:val="001E488F"/>
    <w:rsid w:val="001E48AA"/>
    <w:rsid w:val="001E48E3"/>
    <w:rsid w:val="001E4A66"/>
    <w:rsid w:val="001E4A9F"/>
    <w:rsid w:val="001E4B92"/>
    <w:rsid w:val="001E4CCA"/>
    <w:rsid w:val="001E5009"/>
    <w:rsid w:val="001E505D"/>
    <w:rsid w:val="001E50F3"/>
    <w:rsid w:val="001E5133"/>
    <w:rsid w:val="001E5164"/>
    <w:rsid w:val="001E532C"/>
    <w:rsid w:val="001E53EE"/>
    <w:rsid w:val="001E5448"/>
    <w:rsid w:val="001E5581"/>
    <w:rsid w:val="001E55AE"/>
    <w:rsid w:val="001E5626"/>
    <w:rsid w:val="001E5675"/>
    <w:rsid w:val="001E5718"/>
    <w:rsid w:val="001E5798"/>
    <w:rsid w:val="001E57A3"/>
    <w:rsid w:val="001E585B"/>
    <w:rsid w:val="001E5B78"/>
    <w:rsid w:val="001E5BCF"/>
    <w:rsid w:val="001E602A"/>
    <w:rsid w:val="001E62C0"/>
    <w:rsid w:val="001E639B"/>
    <w:rsid w:val="001E63CE"/>
    <w:rsid w:val="001E66DC"/>
    <w:rsid w:val="001E67A2"/>
    <w:rsid w:val="001E6961"/>
    <w:rsid w:val="001E6B5C"/>
    <w:rsid w:val="001E6E22"/>
    <w:rsid w:val="001E6E7F"/>
    <w:rsid w:val="001E6E93"/>
    <w:rsid w:val="001E6F61"/>
    <w:rsid w:val="001E6F84"/>
    <w:rsid w:val="001E7046"/>
    <w:rsid w:val="001E7076"/>
    <w:rsid w:val="001E70BF"/>
    <w:rsid w:val="001E71AC"/>
    <w:rsid w:val="001E71B7"/>
    <w:rsid w:val="001E7621"/>
    <w:rsid w:val="001E766B"/>
    <w:rsid w:val="001E768C"/>
    <w:rsid w:val="001E7833"/>
    <w:rsid w:val="001E790A"/>
    <w:rsid w:val="001E7AD1"/>
    <w:rsid w:val="001E7BAB"/>
    <w:rsid w:val="001F0204"/>
    <w:rsid w:val="001F05E7"/>
    <w:rsid w:val="001F05FB"/>
    <w:rsid w:val="001F06C5"/>
    <w:rsid w:val="001F071B"/>
    <w:rsid w:val="001F08EC"/>
    <w:rsid w:val="001F0934"/>
    <w:rsid w:val="001F0955"/>
    <w:rsid w:val="001F09B1"/>
    <w:rsid w:val="001F0B0D"/>
    <w:rsid w:val="001F0C36"/>
    <w:rsid w:val="001F0C37"/>
    <w:rsid w:val="001F0C81"/>
    <w:rsid w:val="001F0CFB"/>
    <w:rsid w:val="001F0E12"/>
    <w:rsid w:val="001F0EC4"/>
    <w:rsid w:val="001F0F00"/>
    <w:rsid w:val="001F103D"/>
    <w:rsid w:val="001F1176"/>
    <w:rsid w:val="001F11A5"/>
    <w:rsid w:val="001F11AB"/>
    <w:rsid w:val="001F11D3"/>
    <w:rsid w:val="001F1248"/>
    <w:rsid w:val="001F135F"/>
    <w:rsid w:val="001F1423"/>
    <w:rsid w:val="001F15A2"/>
    <w:rsid w:val="001F167D"/>
    <w:rsid w:val="001F16E6"/>
    <w:rsid w:val="001F16FC"/>
    <w:rsid w:val="001F17E0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321C"/>
    <w:rsid w:val="001F3306"/>
    <w:rsid w:val="001F332A"/>
    <w:rsid w:val="001F3580"/>
    <w:rsid w:val="001F3612"/>
    <w:rsid w:val="001F362D"/>
    <w:rsid w:val="001F36F2"/>
    <w:rsid w:val="001F387E"/>
    <w:rsid w:val="001F3978"/>
    <w:rsid w:val="001F3B6A"/>
    <w:rsid w:val="001F3C36"/>
    <w:rsid w:val="001F3E69"/>
    <w:rsid w:val="001F3EAD"/>
    <w:rsid w:val="001F3EB2"/>
    <w:rsid w:val="001F40F9"/>
    <w:rsid w:val="001F42E7"/>
    <w:rsid w:val="001F46EB"/>
    <w:rsid w:val="001F473F"/>
    <w:rsid w:val="001F47A0"/>
    <w:rsid w:val="001F48B2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B48"/>
    <w:rsid w:val="001F5B53"/>
    <w:rsid w:val="001F63F0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C78"/>
    <w:rsid w:val="001F6EA2"/>
    <w:rsid w:val="001F709B"/>
    <w:rsid w:val="001F719B"/>
    <w:rsid w:val="001F73DE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E9"/>
    <w:rsid w:val="002008C2"/>
    <w:rsid w:val="002008E0"/>
    <w:rsid w:val="00200950"/>
    <w:rsid w:val="00200ADD"/>
    <w:rsid w:val="00200CB4"/>
    <w:rsid w:val="00200F70"/>
    <w:rsid w:val="002010D4"/>
    <w:rsid w:val="00201172"/>
    <w:rsid w:val="00201179"/>
    <w:rsid w:val="00201366"/>
    <w:rsid w:val="00201506"/>
    <w:rsid w:val="00201878"/>
    <w:rsid w:val="002019E8"/>
    <w:rsid w:val="00201A8A"/>
    <w:rsid w:val="00201E9B"/>
    <w:rsid w:val="00201F21"/>
    <w:rsid w:val="00201F75"/>
    <w:rsid w:val="00201F8F"/>
    <w:rsid w:val="00201FEA"/>
    <w:rsid w:val="00202079"/>
    <w:rsid w:val="00202356"/>
    <w:rsid w:val="0020278A"/>
    <w:rsid w:val="00202AFA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DB"/>
    <w:rsid w:val="00203AA6"/>
    <w:rsid w:val="00203AD9"/>
    <w:rsid w:val="00203DFB"/>
    <w:rsid w:val="00203E94"/>
    <w:rsid w:val="00203EC5"/>
    <w:rsid w:val="0020449C"/>
    <w:rsid w:val="00204568"/>
    <w:rsid w:val="00204881"/>
    <w:rsid w:val="00204F99"/>
    <w:rsid w:val="0020500E"/>
    <w:rsid w:val="00205103"/>
    <w:rsid w:val="00205197"/>
    <w:rsid w:val="00205481"/>
    <w:rsid w:val="002054BD"/>
    <w:rsid w:val="002057ED"/>
    <w:rsid w:val="00205AFB"/>
    <w:rsid w:val="00205C1A"/>
    <w:rsid w:val="00205C2C"/>
    <w:rsid w:val="00205DDB"/>
    <w:rsid w:val="00205F3B"/>
    <w:rsid w:val="0020612B"/>
    <w:rsid w:val="002065BD"/>
    <w:rsid w:val="00206651"/>
    <w:rsid w:val="00206680"/>
    <w:rsid w:val="0020678A"/>
    <w:rsid w:val="00206899"/>
    <w:rsid w:val="00206BF9"/>
    <w:rsid w:val="00206CEB"/>
    <w:rsid w:val="00206EA2"/>
    <w:rsid w:val="00207096"/>
    <w:rsid w:val="002070BA"/>
    <w:rsid w:val="002071FF"/>
    <w:rsid w:val="00207369"/>
    <w:rsid w:val="002074F7"/>
    <w:rsid w:val="0020758E"/>
    <w:rsid w:val="002075E4"/>
    <w:rsid w:val="0020776C"/>
    <w:rsid w:val="0020776D"/>
    <w:rsid w:val="00207773"/>
    <w:rsid w:val="0020784B"/>
    <w:rsid w:val="00207912"/>
    <w:rsid w:val="00207AA7"/>
    <w:rsid w:val="00207AC8"/>
    <w:rsid w:val="00207C00"/>
    <w:rsid w:val="00207D7C"/>
    <w:rsid w:val="00207DF7"/>
    <w:rsid w:val="00207F72"/>
    <w:rsid w:val="00207F9D"/>
    <w:rsid w:val="00207FBB"/>
    <w:rsid w:val="00210088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B1"/>
    <w:rsid w:val="00210BCF"/>
    <w:rsid w:val="00210D99"/>
    <w:rsid w:val="00210DDF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C93"/>
    <w:rsid w:val="00211CEE"/>
    <w:rsid w:val="00211CF4"/>
    <w:rsid w:val="00211DE1"/>
    <w:rsid w:val="00211E1B"/>
    <w:rsid w:val="002120D6"/>
    <w:rsid w:val="00212172"/>
    <w:rsid w:val="0021227E"/>
    <w:rsid w:val="00212337"/>
    <w:rsid w:val="00212390"/>
    <w:rsid w:val="002123DA"/>
    <w:rsid w:val="00212544"/>
    <w:rsid w:val="002125F0"/>
    <w:rsid w:val="00212730"/>
    <w:rsid w:val="00212AE2"/>
    <w:rsid w:val="00212AFD"/>
    <w:rsid w:val="00212B51"/>
    <w:rsid w:val="00212D91"/>
    <w:rsid w:val="00212E85"/>
    <w:rsid w:val="00212EFD"/>
    <w:rsid w:val="00213049"/>
    <w:rsid w:val="002131F3"/>
    <w:rsid w:val="0021329B"/>
    <w:rsid w:val="002132B4"/>
    <w:rsid w:val="0021357E"/>
    <w:rsid w:val="0021365D"/>
    <w:rsid w:val="00213753"/>
    <w:rsid w:val="00213764"/>
    <w:rsid w:val="002139DE"/>
    <w:rsid w:val="00213C00"/>
    <w:rsid w:val="00213CA8"/>
    <w:rsid w:val="00213CAE"/>
    <w:rsid w:val="00213E7F"/>
    <w:rsid w:val="00213EB1"/>
    <w:rsid w:val="002140F8"/>
    <w:rsid w:val="0021423C"/>
    <w:rsid w:val="002144E9"/>
    <w:rsid w:val="002146A9"/>
    <w:rsid w:val="00214760"/>
    <w:rsid w:val="002147F5"/>
    <w:rsid w:val="0021493A"/>
    <w:rsid w:val="00214980"/>
    <w:rsid w:val="002149ED"/>
    <w:rsid w:val="00214B08"/>
    <w:rsid w:val="00214EAC"/>
    <w:rsid w:val="00214F12"/>
    <w:rsid w:val="002153FC"/>
    <w:rsid w:val="00215469"/>
    <w:rsid w:val="0021553C"/>
    <w:rsid w:val="0021566A"/>
    <w:rsid w:val="0021566C"/>
    <w:rsid w:val="002156FE"/>
    <w:rsid w:val="002157F5"/>
    <w:rsid w:val="002159A1"/>
    <w:rsid w:val="00215BAD"/>
    <w:rsid w:val="00215BE1"/>
    <w:rsid w:val="0021608A"/>
    <w:rsid w:val="00216098"/>
    <w:rsid w:val="0021653A"/>
    <w:rsid w:val="0021656F"/>
    <w:rsid w:val="00216653"/>
    <w:rsid w:val="002169D5"/>
    <w:rsid w:val="00216D0F"/>
    <w:rsid w:val="00216DE3"/>
    <w:rsid w:val="002170C9"/>
    <w:rsid w:val="002170D5"/>
    <w:rsid w:val="00217345"/>
    <w:rsid w:val="00217714"/>
    <w:rsid w:val="00217744"/>
    <w:rsid w:val="002178C0"/>
    <w:rsid w:val="00217A59"/>
    <w:rsid w:val="00220259"/>
    <w:rsid w:val="00220274"/>
    <w:rsid w:val="0022039D"/>
    <w:rsid w:val="0022062B"/>
    <w:rsid w:val="00220753"/>
    <w:rsid w:val="00220835"/>
    <w:rsid w:val="00220870"/>
    <w:rsid w:val="002208BE"/>
    <w:rsid w:val="00220AAD"/>
    <w:rsid w:val="00220B12"/>
    <w:rsid w:val="00220CA0"/>
    <w:rsid w:val="00220E3E"/>
    <w:rsid w:val="00220F78"/>
    <w:rsid w:val="0022103A"/>
    <w:rsid w:val="00221419"/>
    <w:rsid w:val="002218A5"/>
    <w:rsid w:val="002218F7"/>
    <w:rsid w:val="00221934"/>
    <w:rsid w:val="002219A2"/>
    <w:rsid w:val="00221B5D"/>
    <w:rsid w:val="00221B98"/>
    <w:rsid w:val="00221BC0"/>
    <w:rsid w:val="00221C22"/>
    <w:rsid w:val="00221E76"/>
    <w:rsid w:val="00222002"/>
    <w:rsid w:val="00222017"/>
    <w:rsid w:val="00222255"/>
    <w:rsid w:val="00222294"/>
    <w:rsid w:val="0022231E"/>
    <w:rsid w:val="002223AC"/>
    <w:rsid w:val="00222435"/>
    <w:rsid w:val="002224DD"/>
    <w:rsid w:val="0022260A"/>
    <w:rsid w:val="002227D5"/>
    <w:rsid w:val="0022287F"/>
    <w:rsid w:val="00222A4E"/>
    <w:rsid w:val="00222E3E"/>
    <w:rsid w:val="00222EBE"/>
    <w:rsid w:val="00223053"/>
    <w:rsid w:val="002230EA"/>
    <w:rsid w:val="00223180"/>
    <w:rsid w:val="002231B9"/>
    <w:rsid w:val="00223506"/>
    <w:rsid w:val="00223675"/>
    <w:rsid w:val="002236BB"/>
    <w:rsid w:val="002237EB"/>
    <w:rsid w:val="00223818"/>
    <w:rsid w:val="00223982"/>
    <w:rsid w:val="002239F4"/>
    <w:rsid w:val="00223A7B"/>
    <w:rsid w:val="00223C7D"/>
    <w:rsid w:val="00223E7C"/>
    <w:rsid w:val="002240D5"/>
    <w:rsid w:val="00224128"/>
    <w:rsid w:val="00224224"/>
    <w:rsid w:val="00224291"/>
    <w:rsid w:val="00224296"/>
    <w:rsid w:val="002242C8"/>
    <w:rsid w:val="00224417"/>
    <w:rsid w:val="00224475"/>
    <w:rsid w:val="002244CB"/>
    <w:rsid w:val="00224578"/>
    <w:rsid w:val="0022486A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FBE"/>
    <w:rsid w:val="00226097"/>
    <w:rsid w:val="002260A3"/>
    <w:rsid w:val="0022618B"/>
    <w:rsid w:val="0022618C"/>
    <w:rsid w:val="002261A0"/>
    <w:rsid w:val="002262A4"/>
    <w:rsid w:val="002262D5"/>
    <w:rsid w:val="00226489"/>
    <w:rsid w:val="0022661A"/>
    <w:rsid w:val="0022662C"/>
    <w:rsid w:val="0022682E"/>
    <w:rsid w:val="00226875"/>
    <w:rsid w:val="002268E6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2EC"/>
    <w:rsid w:val="00227433"/>
    <w:rsid w:val="00227846"/>
    <w:rsid w:val="00227888"/>
    <w:rsid w:val="002278A8"/>
    <w:rsid w:val="00227B31"/>
    <w:rsid w:val="00227BAD"/>
    <w:rsid w:val="00227E45"/>
    <w:rsid w:val="00227F1D"/>
    <w:rsid w:val="002301AD"/>
    <w:rsid w:val="002302EA"/>
    <w:rsid w:val="00230632"/>
    <w:rsid w:val="00230A1C"/>
    <w:rsid w:val="00230A39"/>
    <w:rsid w:val="00230AB0"/>
    <w:rsid w:val="00230AB7"/>
    <w:rsid w:val="00230EEC"/>
    <w:rsid w:val="00230F26"/>
    <w:rsid w:val="00230FC1"/>
    <w:rsid w:val="0023100D"/>
    <w:rsid w:val="0023101D"/>
    <w:rsid w:val="002311DC"/>
    <w:rsid w:val="00231244"/>
    <w:rsid w:val="002313EA"/>
    <w:rsid w:val="002318FF"/>
    <w:rsid w:val="0023193D"/>
    <w:rsid w:val="00231A81"/>
    <w:rsid w:val="00231B0B"/>
    <w:rsid w:val="00231B0C"/>
    <w:rsid w:val="00231B75"/>
    <w:rsid w:val="00231C08"/>
    <w:rsid w:val="00231C2A"/>
    <w:rsid w:val="002321F5"/>
    <w:rsid w:val="0023228D"/>
    <w:rsid w:val="002322FA"/>
    <w:rsid w:val="002323AA"/>
    <w:rsid w:val="00232405"/>
    <w:rsid w:val="00232464"/>
    <w:rsid w:val="00232546"/>
    <w:rsid w:val="00232666"/>
    <w:rsid w:val="0023277A"/>
    <w:rsid w:val="002328CB"/>
    <w:rsid w:val="002328E1"/>
    <w:rsid w:val="00232949"/>
    <w:rsid w:val="002329D5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CF"/>
    <w:rsid w:val="0023403C"/>
    <w:rsid w:val="0023424A"/>
    <w:rsid w:val="0023428B"/>
    <w:rsid w:val="0023446C"/>
    <w:rsid w:val="0023475E"/>
    <w:rsid w:val="002347C8"/>
    <w:rsid w:val="002347DB"/>
    <w:rsid w:val="00234828"/>
    <w:rsid w:val="002348FF"/>
    <w:rsid w:val="00234978"/>
    <w:rsid w:val="00234CEF"/>
    <w:rsid w:val="00234E20"/>
    <w:rsid w:val="00234EF5"/>
    <w:rsid w:val="00234F05"/>
    <w:rsid w:val="00235004"/>
    <w:rsid w:val="00235187"/>
    <w:rsid w:val="00235415"/>
    <w:rsid w:val="00235748"/>
    <w:rsid w:val="0023579C"/>
    <w:rsid w:val="002358AD"/>
    <w:rsid w:val="00235BD8"/>
    <w:rsid w:val="00235EA8"/>
    <w:rsid w:val="00235F4E"/>
    <w:rsid w:val="002361E4"/>
    <w:rsid w:val="0023623E"/>
    <w:rsid w:val="002363B2"/>
    <w:rsid w:val="002363B6"/>
    <w:rsid w:val="0023663B"/>
    <w:rsid w:val="002366E7"/>
    <w:rsid w:val="002369CF"/>
    <w:rsid w:val="002369EB"/>
    <w:rsid w:val="00236AE1"/>
    <w:rsid w:val="00236B50"/>
    <w:rsid w:val="00236D06"/>
    <w:rsid w:val="002370E2"/>
    <w:rsid w:val="002370EE"/>
    <w:rsid w:val="002372AD"/>
    <w:rsid w:val="0023740D"/>
    <w:rsid w:val="00237471"/>
    <w:rsid w:val="00237479"/>
    <w:rsid w:val="0023782B"/>
    <w:rsid w:val="00237A3F"/>
    <w:rsid w:val="00237D07"/>
    <w:rsid w:val="00237DF3"/>
    <w:rsid w:val="00237E54"/>
    <w:rsid w:val="00237F1A"/>
    <w:rsid w:val="00240142"/>
    <w:rsid w:val="00240593"/>
    <w:rsid w:val="0024078B"/>
    <w:rsid w:val="00240930"/>
    <w:rsid w:val="00240AD4"/>
    <w:rsid w:val="00240C8D"/>
    <w:rsid w:val="00240CB4"/>
    <w:rsid w:val="00240FBC"/>
    <w:rsid w:val="002410C7"/>
    <w:rsid w:val="002412E2"/>
    <w:rsid w:val="00241345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1E28"/>
    <w:rsid w:val="00241E68"/>
    <w:rsid w:val="002420A4"/>
    <w:rsid w:val="002420E3"/>
    <w:rsid w:val="00242262"/>
    <w:rsid w:val="002423BC"/>
    <w:rsid w:val="0024248E"/>
    <w:rsid w:val="0024249F"/>
    <w:rsid w:val="0024251F"/>
    <w:rsid w:val="002426E6"/>
    <w:rsid w:val="0024294D"/>
    <w:rsid w:val="00242A0D"/>
    <w:rsid w:val="00242B53"/>
    <w:rsid w:val="00242B8B"/>
    <w:rsid w:val="00242DF7"/>
    <w:rsid w:val="00242E93"/>
    <w:rsid w:val="002430F3"/>
    <w:rsid w:val="00243154"/>
    <w:rsid w:val="00243552"/>
    <w:rsid w:val="002436E7"/>
    <w:rsid w:val="002437A4"/>
    <w:rsid w:val="00243839"/>
    <w:rsid w:val="002438F3"/>
    <w:rsid w:val="002439AA"/>
    <w:rsid w:val="002439D5"/>
    <w:rsid w:val="00243CB2"/>
    <w:rsid w:val="00243DD8"/>
    <w:rsid w:val="00243F28"/>
    <w:rsid w:val="00243F61"/>
    <w:rsid w:val="00243F85"/>
    <w:rsid w:val="0024437C"/>
    <w:rsid w:val="002443E5"/>
    <w:rsid w:val="002447C0"/>
    <w:rsid w:val="002448A4"/>
    <w:rsid w:val="00244968"/>
    <w:rsid w:val="00244995"/>
    <w:rsid w:val="00244D0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6E3"/>
    <w:rsid w:val="002459B9"/>
    <w:rsid w:val="00245AA3"/>
    <w:rsid w:val="00245B91"/>
    <w:rsid w:val="00245D6F"/>
    <w:rsid w:val="00245D80"/>
    <w:rsid w:val="00245E56"/>
    <w:rsid w:val="00245F7D"/>
    <w:rsid w:val="00246015"/>
    <w:rsid w:val="002460A1"/>
    <w:rsid w:val="00246116"/>
    <w:rsid w:val="00246142"/>
    <w:rsid w:val="00246385"/>
    <w:rsid w:val="00246607"/>
    <w:rsid w:val="0024661B"/>
    <w:rsid w:val="0024681F"/>
    <w:rsid w:val="0024686B"/>
    <w:rsid w:val="00246AD9"/>
    <w:rsid w:val="00246D4C"/>
    <w:rsid w:val="00246E74"/>
    <w:rsid w:val="00246E7B"/>
    <w:rsid w:val="00246FD0"/>
    <w:rsid w:val="0024714A"/>
    <w:rsid w:val="002471CC"/>
    <w:rsid w:val="00247213"/>
    <w:rsid w:val="002476F0"/>
    <w:rsid w:val="00247727"/>
    <w:rsid w:val="002477CB"/>
    <w:rsid w:val="002477FF"/>
    <w:rsid w:val="002479A8"/>
    <w:rsid w:val="00247B48"/>
    <w:rsid w:val="00247B7A"/>
    <w:rsid w:val="00247D5B"/>
    <w:rsid w:val="00247DDC"/>
    <w:rsid w:val="0025044D"/>
    <w:rsid w:val="00250537"/>
    <w:rsid w:val="00250597"/>
    <w:rsid w:val="00250BE4"/>
    <w:rsid w:val="00250C0D"/>
    <w:rsid w:val="00250C54"/>
    <w:rsid w:val="00250D08"/>
    <w:rsid w:val="00250D6A"/>
    <w:rsid w:val="00250FEB"/>
    <w:rsid w:val="002510EB"/>
    <w:rsid w:val="00251199"/>
    <w:rsid w:val="002511E0"/>
    <w:rsid w:val="00251326"/>
    <w:rsid w:val="0025141B"/>
    <w:rsid w:val="0025180E"/>
    <w:rsid w:val="00251956"/>
    <w:rsid w:val="00251E40"/>
    <w:rsid w:val="00251E69"/>
    <w:rsid w:val="002520AC"/>
    <w:rsid w:val="00252145"/>
    <w:rsid w:val="002521FB"/>
    <w:rsid w:val="002522AD"/>
    <w:rsid w:val="002522D2"/>
    <w:rsid w:val="002522F7"/>
    <w:rsid w:val="0025254C"/>
    <w:rsid w:val="0025261F"/>
    <w:rsid w:val="002527A2"/>
    <w:rsid w:val="002528DD"/>
    <w:rsid w:val="00252AD1"/>
    <w:rsid w:val="00252B20"/>
    <w:rsid w:val="00252B4D"/>
    <w:rsid w:val="00252C65"/>
    <w:rsid w:val="00252D06"/>
    <w:rsid w:val="00252EB1"/>
    <w:rsid w:val="00253908"/>
    <w:rsid w:val="00253BC2"/>
    <w:rsid w:val="00253C8F"/>
    <w:rsid w:val="00253F2C"/>
    <w:rsid w:val="00253F3A"/>
    <w:rsid w:val="00254599"/>
    <w:rsid w:val="002546C8"/>
    <w:rsid w:val="0025471B"/>
    <w:rsid w:val="00254883"/>
    <w:rsid w:val="00254A0A"/>
    <w:rsid w:val="00254A0B"/>
    <w:rsid w:val="00254A21"/>
    <w:rsid w:val="00254BD0"/>
    <w:rsid w:val="00254D73"/>
    <w:rsid w:val="00254DEF"/>
    <w:rsid w:val="00254E5C"/>
    <w:rsid w:val="00255077"/>
    <w:rsid w:val="00255196"/>
    <w:rsid w:val="002552B4"/>
    <w:rsid w:val="0025535D"/>
    <w:rsid w:val="002553D1"/>
    <w:rsid w:val="00255AC2"/>
    <w:rsid w:val="00255BE6"/>
    <w:rsid w:val="00255C84"/>
    <w:rsid w:val="00255DA9"/>
    <w:rsid w:val="00255EA7"/>
    <w:rsid w:val="00255F0C"/>
    <w:rsid w:val="00255F1E"/>
    <w:rsid w:val="0025606A"/>
    <w:rsid w:val="0025624C"/>
    <w:rsid w:val="002563A4"/>
    <w:rsid w:val="0025648B"/>
    <w:rsid w:val="0025662B"/>
    <w:rsid w:val="00256638"/>
    <w:rsid w:val="0025679D"/>
    <w:rsid w:val="0025680C"/>
    <w:rsid w:val="0025681F"/>
    <w:rsid w:val="0025689A"/>
    <w:rsid w:val="002568AB"/>
    <w:rsid w:val="002569F7"/>
    <w:rsid w:val="00256A1D"/>
    <w:rsid w:val="00256B2B"/>
    <w:rsid w:val="00256B2E"/>
    <w:rsid w:val="00256B53"/>
    <w:rsid w:val="00256CD2"/>
    <w:rsid w:val="00256D54"/>
    <w:rsid w:val="00256E62"/>
    <w:rsid w:val="00256F4C"/>
    <w:rsid w:val="00257018"/>
    <w:rsid w:val="0025715D"/>
    <w:rsid w:val="00257165"/>
    <w:rsid w:val="00257352"/>
    <w:rsid w:val="002573E4"/>
    <w:rsid w:val="00257472"/>
    <w:rsid w:val="002576AE"/>
    <w:rsid w:val="002578B1"/>
    <w:rsid w:val="002578FD"/>
    <w:rsid w:val="00257987"/>
    <w:rsid w:val="00257A4A"/>
    <w:rsid w:val="00257BA8"/>
    <w:rsid w:val="00257CFC"/>
    <w:rsid w:val="00257DDD"/>
    <w:rsid w:val="00257E0E"/>
    <w:rsid w:val="00257E27"/>
    <w:rsid w:val="00260187"/>
    <w:rsid w:val="002602EC"/>
    <w:rsid w:val="00260360"/>
    <w:rsid w:val="0026045B"/>
    <w:rsid w:val="00260586"/>
    <w:rsid w:val="002608D9"/>
    <w:rsid w:val="002608E4"/>
    <w:rsid w:val="00260A04"/>
    <w:rsid w:val="00260BFC"/>
    <w:rsid w:val="00260C15"/>
    <w:rsid w:val="00260CB3"/>
    <w:rsid w:val="00260CC8"/>
    <w:rsid w:val="00260D19"/>
    <w:rsid w:val="00260D78"/>
    <w:rsid w:val="00260E5B"/>
    <w:rsid w:val="00261452"/>
    <w:rsid w:val="00261680"/>
    <w:rsid w:val="00261752"/>
    <w:rsid w:val="00261876"/>
    <w:rsid w:val="002618D7"/>
    <w:rsid w:val="00261945"/>
    <w:rsid w:val="00261A11"/>
    <w:rsid w:val="00261B1E"/>
    <w:rsid w:val="00261D51"/>
    <w:rsid w:val="00261EC4"/>
    <w:rsid w:val="0026203C"/>
    <w:rsid w:val="002623F6"/>
    <w:rsid w:val="00262492"/>
    <w:rsid w:val="0026252C"/>
    <w:rsid w:val="002625CC"/>
    <w:rsid w:val="00262E78"/>
    <w:rsid w:val="00262F24"/>
    <w:rsid w:val="00263136"/>
    <w:rsid w:val="00263228"/>
    <w:rsid w:val="0026324E"/>
    <w:rsid w:val="00263280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BD"/>
    <w:rsid w:val="00264024"/>
    <w:rsid w:val="00264033"/>
    <w:rsid w:val="002640A8"/>
    <w:rsid w:val="00264365"/>
    <w:rsid w:val="0026460A"/>
    <w:rsid w:val="002646C7"/>
    <w:rsid w:val="00264808"/>
    <w:rsid w:val="00264812"/>
    <w:rsid w:val="002649EE"/>
    <w:rsid w:val="00264A9E"/>
    <w:rsid w:val="00264AE6"/>
    <w:rsid w:val="00264AEB"/>
    <w:rsid w:val="00264B8F"/>
    <w:rsid w:val="00264CF2"/>
    <w:rsid w:val="0026518F"/>
    <w:rsid w:val="002651A1"/>
    <w:rsid w:val="002654F5"/>
    <w:rsid w:val="00265675"/>
    <w:rsid w:val="002656D8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8A7"/>
    <w:rsid w:val="00266B42"/>
    <w:rsid w:val="00266CA5"/>
    <w:rsid w:val="00267373"/>
    <w:rsid w:val="00267465"/>
    <w:rsid w:val="00267811"/>
    <w:rsid w:val="00267B62"/>
    <w:rsid w:val="00267C0A"/>
    <w:rsid w:val="00267C9A"/>
    <w:rsid w:val="00267D0A"/>
    <w:rsid w:val="00267E3C"/>
    <w:rsid w:val="002702FF"/>
    <w:rsid w:val="002704D4"/>
    <w:rsid w:val="0027053D"/>
    <w:rsid w:val="00270651"/>
    <w:rsid w:val="00270676"/>
    <w:rsid w:val="00270684"/>
    <w:rsid w:val="00270723"/>
    <w:rsid w:val="00270AA4"/>
    <w:rsid w:val="00270B49"/>
    <w:rsid w:val="00270C0C"/>
    <w:rsid w:val="00270D15"/>
    <w:rsid w:val="00271080"/>
    <w:rsid w:val="00271451"/>
    <w:rsid w:val="00271560"/>
    <w:rsid w:val="002716CA"/>
    <w:rsid w:val="00271930"/>
    <w:rsid w:val="00271A41"/>
    <w:rsid w:val="00271C8A"/>
    <w:rsid w:val="00271CA1"/>
    <w:rsid w:val="00271DD6"/>
    <w:rsid w:val="00272238"/>
    <w:rsid w:val="002722E3"/>
    <w:rsid w:val="00272310"/>
    <w:rsid w:val="002723A1"/>
    <w:rsid w:val="002723CC"/>
    <w:rsid w:val="002724AE"/>
    <w:rsid w:val="0027270B"/>
    <w:rsid w:val="00272718"/>
    <w:rsid w:val="002728E7"/>
    <w:rsid w:val="002729CB"/>
    <w:rsid w:val="00272A8D"/>
    <w:rsid w:val="00272B03"/>
    <w:rsid w:val="00272D4A"/>
    <w:rsid w:val="00272D73"/>
    <w:rsid w:val="00272DE0"/>
    <w:rsid w:val="00272F3F"/>
    <w:rsid w:val="0027303F"/>
    <w:rsid w:val="0027317C"/>
    <w:rsid w:val="00273315"/>
    <w:rsid w:val="0027339C"/>
    <w:rsid w:val="002733C1"/>
    <w:rsid w:val="002734E2"/>
    <w:rsid w:val="00273529"/>
    <w:rsid w:val="00273749"/>
    <w:rsid w:val="00273D69"/>
    <w:rsid w:val="00273E17"/>
    <w:rsid w:val="0027403C"/>
    <w:rsid w:val="00274047"/>
    <w:rsid w:val="0027424B"/>
    <w:rsid w:val="002742F8"/>
    <w:rsid w:val="00274453"/>
    <w:rsid w:val="0027445A"/>
    <w:rsid w:val="002744A3"/>
    <w:rsid w:val="002745E7"/>
    <w:rsid w:val="00274611"/>
    <w:rsid w:val="00274892"/>
    <w:rsid w:val="002748EE"/>
    <w:rsid w:val="00274A51"/>
    <w:rsid w:val="00274B37"/>
    <w:rsid w:val="00274D5C"/>
    <w:rsid w:val="00274DBC"/>
    <w:rsid w:val="00274FE1"/>
    <w:rsid w:val="00275001"/>
    <w:rsid w:val="00275117"/>
    <w:rsid w:val="002752F5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A6"/>
    <w:rsid w:val="00275CD3"/>
    <w:rsid w:val="00275DA8"/>
    <w:rsid w:val="00275E98"/>
    <w:rsid w:val="00275E9F"/>
    <w:rsid w:val="00275EF4"/>
    <w:rsid w:val="002761CE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D44"/>
    <w:rsid w:val="00277307"/>
    <w:rsid w:val="002773B7"/>
    <w:rsid w:val="002773DE"/>
    <w:rsid w:val="002773F7"/>
    <w:rsid w:val="002775B5"/>
    <w:rsid w:val="002775D6"/>
    <w:rsid w:val="0027779E"/>
    <w:rsid w:val="002777C0"/>
    <w:rsid w:val="00277824"/>
    <w:rsid w:val="00277C4B"/>
    <w:rsid w:val="00280019"/>
    <w:rsid w:val="002800EF"/>
    <w:rsid w:val="0028011E"/>
    <w:rsid w:val="002801B1"/>
    <w:rsid w:val="00280474"/>
    <w:rsid w:val="00280609"/>
    <w:rsid w:val="002806F5"/>
    <w:rsid w:val="002807E6"/>
    <w:rsid w:val="00280CA2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AD8"/>
    <w:rsid w:val="00281B09"/>
    <w:rsid w:val="00281D9D"/>
    <w:rsid w:val="00282106"/>
    <w:rsid w:val="002824DE"/>
    <w:rsid w:val="0028257A"/>
    <w:rsid w:val="002825F3"/>
    <w:rsid w:val="00282903"/>
    <w:rsid w:val="002829A3"/>
    <w:rsid w:val="002829BC"/>
    <w:rsid w:val="00282AB8"/>
    <w:rsid w:val="00282BB3"/>
    <w:rsid w:val="00282DB0"/>
    <w:rsid w:val="00283204"/>
    <w:rsid w:val="00283236"/>
    <w:rsid w:val="0028332A"/>
    <w:rsid w:val="00283607"/>
    <w:rsid w:val="002836C1"/>
    <w:rsid w:val="002838BD"/>
    <w:rsid w:val="00283B45"/>
    <w:rsid w:val="00283B60"/>
    <w:rsid w:val="00283CA1"/>
    <w:rsid w:val="00284248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46B"/>
    <w:rsid w:val="0028559D"/>
    <w:rsid w:val="0028565C"/>
    <w:rsid w:val="0028567E"/>
    <w:rsid w:val="00285707"/>
    <w:rsid w:val="0028589D"/>
    <w:rsid w:val="002858EB"/>
    <w:rsid w:val="0028594E"/>
    <w:rsid w:val="00285C41"/>
    <w:rsid w:val="00285E9A"/>
    <w:rsid w:val="00285FA9"/>
    <w:rsid w:val="002860A4"/>
    <w:rsid w:val="002860BE"/>
    <w:rsid w:val="002862C0"/>
    <w:rsid w:val="002862C6"/>
    <w:rsid w:val="002862F2"/>
    <w:rsid w:val="002863DE"/>
    <w:rsid w:val="0028667F"/>
    <w:rsid w:val="00286684"/>
    <w:rsid w:val="002868A0"/>
    <w:rsid w:val="002868B9"/>
    <w:rsid w:val="002868DE"/>
    <w:rsid w:val="00286960"/>
    <w:rsid w:val="00286996"/>
    <w:rsid w:val="00286E2B"/>
    <w:rsid w:val="00286F6F"/>
    <w:rsid w:val="00287223"/>
    <w:rsid w:val="00287273"/>
    <w:rsid w:val="00287358"/>
    <w:rsid w:val="00287590"/>
    <w:rsid w:val="002876B9"/>
    <w:rsid w:val="002877FC"/>
    <w:rsid w:val="0028788D"/>
    <w:rsid w:val="002878F1"/>
    <w:rsid w:val="00287923"/>
    <w:rsid w:val="00287940"/>
    <w:rsid w:val="00287985"/>
    <w:rsid w:val="002879F7"/>
    <w:rsid w:val="00287A29"/>
    <w:rsid w:val="00287B73"/>
    <w:rsid w:val="00287C60"/>
    <w:rsid w:val="00287C6F"/>
    <w:rsid w:val="00287CD7"/>
    <w:rsid w:val="00287D3B"/>
    <w:rsid w:val="002902AE"/>
    <w:rsid w:val="0029047B"/>
    <w:rsid w:val="0029048C"/>
    <w:rsid w:val="002904DB"/>
    <w:rsid w:val="0029063E"/>
    <w:rsid w:val="002907C6"/>
    <w:rsid w:val="002909CE"/>
    <w:rsid w:val="00290B41"/>
    <w:rsid w:val="00290C41"/>
    <w:rsid w:val="00290C54"/>
    <w:rsid w:val="00290D44"/>
    <w:rsid w:val="0029114B"/>
    <w:rsid w:val="0029139A"/>
    <w:rsid w:val="002913BD"/>
    <w:rsid w:val="002913D2"/>
    <w:rsid w:val="0029145A"/>
    <w:rsid w:val="00291544"/>
    <w:rsid w:val="002916C5"/>
    <w:rsid w:val="002917C0"/>
    <w:rsid w:val="002918EE"/>
    <w:rsid w:val="0029197D"/>
    <w:rsid w:val="00291A1D"/>
    <w:rsid w:val="00291AD1"/>
    <w:rsid w:val="00291AE6"/>
    <w:rsid w:val="00291BD2"/>
    <w:rsid w:val="00291C54"/>
    <w:rsid w:val="00291CC5"/>
    <w:rsid w:val="00291DD2"/>
    <w:rsid w:val="00291E6F"/>
    <w:rsid w:val="00291FD4"/>
    <w:rsid w:val="00292177"/>
    <w:rsid w:val="002922CB"/>
    <w:rsid w:val="0029282B"/>
    <w:rsid w:val="0029288F"/>
    <w:rsid w:val="00292AF8"/>
    <w:rsid w:val="00292F7B"/>
    <w:rsid w:val="0029308E"/>
    <w:rsid w:val="002930A7"/>
    <w:rsid w:val="0029315A"/>
    <w:rsid w:val="002931A0"/>
    <w:rsid w:val="00293253"/>
    <w:rsid w:val="002932CE"/>
    <w:rsid w:val="002932DA"/>
    <w:rsid w:val="00293472"/>
    <w:rsid w:val="00293499"/>
    <w:rsid w:val="002939CA"/>
    <w:rsid w:val="00293BCB"/>
    <w:rsid w:val="00293C07"/>
    <w:rsid w:val="00293D36"/>
    <w:rsid w:val="002940ED"/>
    <w:rsid w:val="0029418C"/>
    <w:rsid w:val="002942A1"/>
    <w:rsid w:val="00294315"/>
    <w:rsid w:val="00294407"/>
    <w:rsid w:val="002944F0"/>
    <w:rsid w:val="0029494A"/>
    <w:rsid w:val="00294AD1"/>
    <w:rsid w:val="00294AEE"/>
    <w:rsid w:val="00294DCF"/>
    <w:rsid w:val="00294E9B"/>
    <w:rsid w:val="00295020"/>
    <w:rsid w:val="002950C6"/>
    <w:rsid w:val="002950F5"/>
    <w:rsid w:val="002951A1"/>
    <w:rsid w:val="00295263"/>
    <w:rsid w:val="00295530"/>
    <w:rsid w:val="00295A6A"/>
    <w:rsid w:val="00295A72"/>
    <w:rsid w:val="00295DF7"/>
    <w:rsid w:val="00295E9B"/>
    <w:rsid w:val="00295EFB"/>
    <w:rsid w:val="00295F55"/>
    <w:rsid w:val="00296062"/>
    <w:rsid w:val="00296090"/>
    <w:rsid w:val="00296608"/>
    <w:rsid w:val="00296673"/>
    <w:rsid w:val="0029674E"/>
    <w:rsid w:val="002968DB"/>
    <w:rsid w:val="00296A4F"/>
    <w:rsid w:val="00296A6E"/>
    <w:rsid w:val="00296AE2"/>
    <w:rsid w:val="00296F16"/>
    <w:rsid w:val="0029706C"/>
    <w:rsid w:val="002971B9"/>
    <w:rsid w:val="002972A9"/>
    <w:rsid w:val="0029736A"/>
    <w:rsid w:val="00297486"/>
    <w:rsid w:val="002977A1"/>
    <w:rsid w:val="002978E2"/>
    <w:rsid w:val="002978F1"/>
    <w:rsid w:val="00297ACB"/>
    <w:rsid w:val="00297AF2"/>
    <w:rsid w:val="00297C18"/>
    <w:rsid w:val="00297E16"/>
    <w:rsid w:val="00297E34"/>
    <w:rsid w:val="00297F26"/>
    <w:rsid w:val="002A0104"/>
    <w:rsid w:val="002A01F8"/>
    <w:rsid w:val="002A0246"/>
    <w:rsid w:val="002A0580"/>
    <w:rsid w:val="002A075A"/>
    <w:rsid w:val="002A0803"/>
    <w:rsid w:val="002A08CA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106B"/>
    <w:rsid w:val="002A11D0"/>
    <w:rsid w:val="002A11DF"/>
    <w:rsid w:val="002A11F4"/>
    <w:rsid w:val="002A130A"/>
    <w:rsid w:val="002A188E"/>
    <w:rsid w:val="002A18DC"/>
    <w:rsid w:val="002A1BBD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79A"/>
    <w:rsid w:val="002A28FA"/>
    <w:rsid w:val="002A2C3A"/>
    <w:rsid w:val="002A2E56"/>
    <w:rsid w:val="002A2EDE"/>
    <w:rsid w:val="002A2EEE"/>
    <w:rsid w:val="002A2F4B"/>
    <w:rsid w:val="002A2F9C"/>
    <w:rsid w:val="002A3067"/>
    <w:rsid w:val="002A30CE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F3"/>
    <w:rsid w:val="002A427B"/>
    <w:rsid w:val="002A448E"/>
    <w:rsid w:val="002A4501"/>
    <w:rsid w:val="002A4603"/>
    <w:rsid w:val="002A46E6"/>
    <w:rsid w:val="002A4950"/>
    <w:rsid w:val="002A4AA3"/>
    <w:rsid w:val="002A4ABA"/>
    <w:rsid w:val="002A4F5B"/>
    <w:rsid w:val="002A500B"/>
    <w:rsid w:val="002A5054"/>
    <w:rsid w:val="002A505E"/>
    <w:rsid w:val="002A50D9"/>
    <w:rsid w:val="002A5169"/>
    <w:rsid w:val="002A5313"/>
    <w:rsid w:val="002A534A"/>
    <w:rsid w:val="002A53DE"/>
    <w:rsid w:val="002A5442"/>
    <w:rsid w:val="002A57EC"/>
    <w:rsid w:val="002A5919"/>
    <w:rsid w:val="002A591E"/>
    <w:rsid w:val="002A59AB"/>
    <w:rsid w:val="002A5AFC"/>
    <w:rsid w:val="002A5C19"/>
    <w:rsid w:val="002A5C87"/>
    <w:rsid w:val="002A5F88"/>
    <w:rsid w:val="002A60E6"/>
    <w:rsid w:val="002A628E"/>
    <w:rsid w:val="002A6649"/>
    <w:rsid w:val="002A6752"/>
    <w:rsid w:val="002A6776"/>
    <w:rsid w:val="002A6812"/>
    <w:rsid w:val="002A689B"/>
    <w:rsid w:val="002A6D16"/>
    <w:rsid w:val="002A6D2A"/>
    <w:rsid w:val="002A6DB4"/>
    <w:rsid w:val="002A6F25"/>
    <w:rsid w:val="002A71D5"/>
    <w:rsid w:val="002A7269"/>
    <w:rsid w:val="002A72BB"/>
    <w:rsid w:val="002A7597"/>
    <w:rsid w:val="002A7A30"/>
    <w:rsid w:val="002A7A63"/>
    <w:rsid w:val="002A7BC8"/>
    <w:rsid w:val="002A7ECC"/>
    <w:rsid w:val="002A7FF5"/>
    <w:rsid w:val="002B0058"/>
    <w:rsid w:val="002B0181"/>
    <w:rsid w:val="002B01B1"/>
    <w:rsid w:val="002B04C8"/>
    <w:rsid w:val="002B07D2"/>
    <w:rsid w:val="002B0805"/>
    <w:rsid w:val="002B0A12"/>
    <w:rsid w:val="002B0AAD"/>
    <w:rsid w:val="002B0CB1"/>
    <w:rsid w:val="002B0CF2"/>
    <w:rsid w:val="002B0E7F"/>
    <w:rsid w:val="002B0F14"/>
    <w:rsid w:val="002B0F81"/>
    <w:rsid w:val="002B0FBC"/>
    <w:rsid w:val="002B1167"/>
    <w:rsid w:val="002B12D4"/>
    <w:rsid w:val="002B1942"/>
    <w:rsid w:val="002B1A2A"/>
    <w:rsid w:val="002B1CB8"/>
    <w:rsid w:val="002B1D74"/>
    <w:rsid w:val="002B1E9F"/>
    <w:rsid w:val="002B1FAB"/>
    <w:rsid w:val="002B228C"/>
    <w:rsid w:val="002B22B1"/>
    <w:rsid w:val="002B253C"/>
    <w:rsid w:val="002B25B9"/>
    <w:rsid w:val="002B269E"/>
    <w:rsid w:val="002B27EC"/>
    <w:rsid w:val="002B2A39"/>
    <w:rsid w:val="002B2A60"/>
    <w:rsid w:val="002B2D37"/>
    <w:rsid w:val="002B2D70"/>
    <w:rsid w:val="002B2F63"/>
    <w:rsid w:val="002B32C3"/>
    <w:rsid w:val="002B32FA"/>
    <w:rsid w:val="002B33A2"/>
    <w:rsid w:val="002B37C2"/>
    <w:rsid w:val="002B3AA9"/>
    <w:rsid w:val="002B3D8F"/>
    <w:rsid w:val="002B3FC3"/>
    <w:rsid w:val="002B3FDC"/>
    <w:rsid w:val="002B4182"/>
    <w:rsid w:val="002B41FD"/>
    <w:rsid w:val="002B425C"/>
    <w:rsid w:val="002B458D"/>
    <w:rsid w:val="002B4613"/>
    <w:rsid w:val="002B46AD"/>
    <w:rsid w:val="002B46FC"/>
    <w:rsid w:val="002B4A7F"/>
    <w:rsid w:val="002B4A93"/>
    <w:rsid w:val="002B4ADE"/>
    <w:rsid w:val="002B4B04"/>
    <w:rsid w:val="002B4B73"/>
    <w:rsid w:val="002B4CEF"/>
    <w:rsid w:val="002B4D06"/>
    <w:rsid w:val="002B4DB8"/>
    <w:rsid w:val="002B4E8E"/>
    <w:rsid w:val="002B4FA8"/>
    <w:rsid w:val="002B5087"/>
    <w:rsid w:val="002B50C0"/>
    <w:rsid w:val="002B52D0"/>
    <w:rsid w:val="002B5519"/>
    <w:rsid w:val="002B592A"/>
    <w:rsid w:val="002B59DE"/>
    <w:rsid w:val="002B5A64"/>
    <w:rsid w:val="002B5A93"/>
    <w:rsid w:val="002B5B25"/>
    <w:rsid w:val="002B5BC0"/>
    <w:rsid w:val="002B5CA6"/>
    <w:rsid w:val="002B5CA8"/>
    <w:rsid w:val="002B5EA3"/>
    <w:rsid w:val="002B5F0F"/>
    <w:rsid w:val="002B6066"/>
    <w:rsid w:val="002B6124"/>
    <w:rsid w:val="002B625E"/>
    <w:rsid w:val="002B672F"/>
    <w:rsid w:val="002B696A"/>
    <w:rsid w:val="002B6982"/>
    <w:rsid w:val="002B6BA9"/>
    <w:rsid w:val="002B6F05"/>
    <w:rsid w:val="002B71D3"/>
    <w:rsid w:val="002B73B0"/>
    <w:rsid w:val="002B75AA"/>
    <w:rsid w:val="002B764F"/>
    <w:rsid w:val="002B79A4"/>
    <w:rsid w:val="002B79F6"/>
    <w:rsid w:val="002B7A9A"/>
    <w:rsid w:val="002C0044"/>
    <w:rsid w:val="002C00BF"/>
    <w:rsid w:val="002C0356"/>
    <w:rsid w:val="002C0443"/>
    <w:rsid w:val="002C047F"/>
    <w:rsid w:val="002C0773"/>
    <w:rsid w:val="002C092F"/>
    <w:rsid w:val="002C0B74"/>
    <w:rsid w:val="002C0C82"/>
    <w:rsid w:val="002C0D3C"/>
    <w:rsid w:val="002C0E91"/>
    <w:rsid w:val="002C0ED5"/>
    <w:rsid w:val="002C0EDE"/>
    <w:rsid w:val="002C1095"/>
    <w:rsid w:val="002C11E4"/>
    <w:rsid w:val="002C131C"/>
    <w:rsid w:val="002C1325"/>
    <w:rsid w:val="002C141A"/>
    <w:rsid w:val="002C160A"/>
    <w:rsid w:val="002C16BC"/>
    <w:rsid w:val="002C1704"/>
    <w:rsid w:val="002C1717"/>
    <w:rsid w:val="002C1783"/>
    <w:rsid w:val="002C1AD0"/>
    <w:rsid w:val="002C1C85"/>
    <w:rsid w:val="002C21DB"/>
    <w:rsid w:val="002C22B6"/>
    <w:rsid w:val="002C23AD"/>
    <w:rsid w:val="002C23AE"/>
    <w:rsid w:val="002C2658"/>
    <w:rsid w:val="002C28F4"/>
    <w:rsid w:val="002C2B13"/>
    <w:rsid w:val="002C2C59"/>
    <w:rsid w:val="002C35C9"/>
    <w:rsid w:val="002C36D8"/>
    <w:rsid w:val="002C3817"/>
    <w:rsid w:val="002C392B"/>
    <w:rsid w:val="002C39AE"/>
    <w:rsid w:val="002C3B82"/>
    <w:rsid w:val="002C3BAB"/>
    <w:rsid w:val="002C3D24"/>
    <w:rsid w:val="002C3D9B"/>
    <w:rsid w:val="002C3E43"/>
    <w:rsid w:val="002C3E49"/>
    <w:rsid w:val="002C3E72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BCF"/>
    <w:rsid w:val="002C4E5B"/>
    <w:rsid w:val="002C4EBD"/>
    <w:rsid w:val="002C505E"/>
    <w:rsid w:val="002C507E"/>
    <w:rsid w:val="002C51A5"/>
    <w:rsid w:val="002C5434"/>
    <w:rsid w:val="002C5461"/>
    <w:rsid w:val="002C5563"/>
    <w:rsid w:val="002C5644"/>
    <w:rsid w:val="002C597E"/>
    <w:rsid w:val="002C598F"/>
    <w:rsid w:val="002C5AD6"/>
    <w:rsid w:val="002C5ADB"/>
    <w:rsid w:val="002C5B94"/>
    <w:rsid w:val="002C5DDF"/>
    <w:rsid w:val="002C5E14"/>
    <w:rsid w:val="002C5EDE"/>
    <w:rsid w:val="002C6298"/>
    <w:rsid w:val="002C629C"/>
    <w:rsid w:val="002C62EA"/>
    <w:rsid w:val="002C63E8"/>
    <w:rsid w:val="002C678D"/>
    <w:rsid w:val="002C6794"/>
    <w:rsid w:val="002C68AE"/>
    <w:rsid w:val="002C690E"/>
    <w:rsid w:val="002C6ABF"/>
    <w:rsid w:val="002C6B22"/>
    <w:rsid w:val="002C6B33"/>
    <w:rsid w:val="002C6B98"/>
    <w:rsid w:val="002C6CE4"/>
    <w:rsid w:val="002C727B"/>
    <w:rsid w:val="002C763B"/>
    <w:rsid w:val="002C76C5"/>
    <w:rsid w:val="002C76F3"/>
    <w:rsid w:val="002C784B"/>
    <w:rsid w:val="002C7887"/>
    <w:rsid w:val="002C78F5"/>
    <w:rsid w:val="002D02B0"/>
    <w:rsid w:val="002D05E9"/>
    <w:rsid w:val="002D065A"/>
    <w:rsid w:val="002D08D9"/>
    <w:rsid w:val="002D0D3E"/>
    <w:rsid w:val="002D0D89"/>
    <w:rsid w:val="002D0E6C"/>
    <w:rsid w:val="002D0F9F"/>
    <w:rsid w:val="002D0FAA"/>
    <w:rsid w:val="002D136D"/>
    <w:rsid w:val="002D13CC"/>
    <w:rsid w:val="002D13CE"/>
    <w:rsid w:val="002D1457"/>
    <w:rsid w:val="002D1714"/>
    <w:rsid w:val="002D186C"/>
    <w:rsid w:val="002D1ACD"/>
    <w:rsid w:val="002D1E28"/>
    <w:rsid w:val="002D1EFB"/>
    <w:rsid w:val="002D1F16"/>
    <w:rsid w:val="002D1F29"/>
    <w:rsid w:val="002D212D"/>
    <w:rsid w:val="002D215D"/>
    <w:rsid w:val="002D238B"/>
    <w:rsid w:val="002D23B4"/>
    <w:rsid w:val="002D28A9"/>
    <w:rsid w:val="002D291B"/>
    <w:rsid w:val="002D2956"/>
    <w:rsid w:val="002D2B53"/>
    <w:rsid w:val="002D2C26"/>
    <w:rsid w:val="002D2C37"/>
    <w:rsid w:val="002D2E05"/>
    <w:rsid w:val="002D2E21"/>
    <w:rsid w:val="002D2E82"/>
    <w:rsid w:val="002D2EA3"/>
    <w:rsid w:val="002D304B"/>
    <w:rsid w:val="002D3099"/>
    <w:rsid w:val="002D31F4"/>
    <w:rsid w:val="002D3857"/>
    <w:rsid w:val="002D3CBF"/>
    <w:rsid w:val="002D413F"/>
    <w:rsid w:val="002D46F1"/>
    <w:rsid w:val="002D4782"/>
    <w:rsid w:val="002D4D91"/>
    <w:rsid w:val="002D4ECD"/>
    <w:rsid w:val="002D519D"/>
    <w:rsid w:val="002D5331"/>
    <w:rsid w:val="002D5379"/>
    <w:rsid w:val="002D56B8"/>
    <w:rsid w:val="002D5829"/>
    <w:rsid w:val="002D5888"/>
    <w:rsid w:val="002D5A8E"/>
    <w:rsid w:val="002D5ADA"/>
    <w:rsid w:val="002D5B83"/>
    <w:rsid w:val="002D5BEC"/>
    <w:rsid w:val="002D5CD4"/>
    <w:rsid w:val="002D5DF0"/>
    <w:rsid w:val="002D5EDE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BDC"/>
    <w:rsid w:val="002D6D8F"/>
    <w:rsid w:val="002D6EEE"/>
    <w:rsid w:val="002D6FF3"/>
    <w:rsid w:val="002D7147"/>
    <w:rsid w:val="002D72A1"/>
    <w:rsid w:val="002D74D1"/>
    <w:rsid w:val="002D760E"/>
    <w:rsid w:val="002D76B3"/>
    <w:rsid w:val="002D798E"/>
    <w:rsid w:val="002D79A0"/>
    <w:rsid w:val="002D79F4"/>
    <w:rsid w:val="002D7A20"/>
    <w:rsid w:val="002D7A48"/>
    <w:rsid w:val="002D7B93"/>
    <w:rsid w:val="002E00A3"/>
    <w:rsid w:val="002E02B7"/>
    <w:rsid w:val="002E02D5"/>
    <w:rsid w:val="002E031B"/>
    <w:rsid w:val="002E0379"/>
    <w:rsid w:val="002E053D"/>
    <w:rsid w:val="002E0981"/>
    <w:rsid w:val="002E0D8A"/>
    <w:rsid w:val="002E0D8C"/>
    <w:rsid w:val="002E0E70"/>
    <w:rsid w:val="002E0EDA"/>
    <w:rsid w:val="002E10F2"/>
    <w:rsid w:val="002E1340"/>
    <w:rsid w:val="002E1489"/>
    <w:rsid w:val="002E1B14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78"/>
    <w:rsid w:val="002E2B73"/>
    <w:rsid w:val="002E2B90"/>
    <w:rsid w:val="002E2BDD"/>
    <w:rsid w:val="002E2C2D"/>
    <w:rsid w:val="002E2CB5"/>
    <w:rsid w:val="002E2E9C"/>
    <w:rsid w:val="002E2F38"/>
    <w:rsid w:val="002E303E"/>
    <w:rsid w:val="002E30AD"/>
    <w:rsid w:val="002E317C"/>
    <w:rsid w:val="002E31EA"/>
    <w:rsid w:val="002E34A7"/>
    <w:rsid w:val="002E3576"/>
    <w:rsid w:val="002E35FE"/>
    <w:rsid w:val="002E3725"/>
    <w:rsid w:val="002E37E5"/>
    <w:rsid w:val="002E3B65"/>
    <w:rsid w:val="002E3CCE"/>
    <w:rsid w:val="002E3D68"/>
    <w:rsid w:val="002E40E5"/>
    <w:rsid w:val="002E413E"/>
    <w:rsid w:val="002E418B"/>
    <w:rsid w:val="002E4357"/>
    <w:rsid w:val="002E454C"/>
    <w:rsid w:val="002E46F2"/>
    <w:rsid w:val="002E4784"/>
    <w:rsid w:val="002E4837"/>
    <w:rsid w:val="002E489A"/>
    <w:rsid w:val="002E4979"/>
    <w:rsid w:val="002E49D9"/>
    <w:rsid w:val="002E4B0C"/>
    <w:rsid w:val="002E4D7D"/>
    <w:rsid w:val="002E4DC1"/>
    <w:rsid w:val="002E4E5C"/>
    <w:rsid w:val="002E4FA3"/>
    <w:rsid w:val="002E4FD4"/>
    <w:rsid w:val="002E5024"/>
    <w:rsid w:val="002E5115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B7"/>
    <w:rsid w:val="002E5F1A"/>
    <w:rsid w:val="002E622B"/>
    <w:rsid w:val="002E62EA"/>
    <w:rsid w:val="002E6309"/>
    <w:rsid w:val="002E675A"/>
    <w:rsid w:val="002E6905"/>
    <w:rsid w:val="002E6BA0"/>
    <w:rsid w:val="002E6FAA"/>
    <w:rsid w:val="002E73C6"/>
    <w:rsid w:val="002E7518"/>
    <w:rsid w:val="002E7521"/>
    <w:rsid w:val="002E7582"/>
    <w:rsid w:val="002E7623"/>
    <w:rsid w:val="002E7649"/>
    <w:rsid w:val="002E7694"/>
    <w:rsid w:val="002E7878"/>
    <w:rsid w:val="002E78E8"/>
    <w:rsid w:val="002E7935"/>
    <w:rsid w:val="002E7B13"/>
    <w:rsid w:val="002E7CF2"/>
    <w:rsid w:val="002E7EF9"/>
    <w:rsid w:val="002F00CE"/>
    <w:rsid w:val="002F027D"/>
    <w:rsid w:val="002F042C"/>
    <w:rsid w:val="002F0648"/>
    <w:rsid w:val="002F08CD"/>
    <w:rsid w:val="002F08DA"/>
    <w:rsid w:val="002F0B3A"/>
    <w:rsid w:val="002F0F03"/>
    <w:rsid w:val="002F10A6"/>
    <w:rsid w:val="002F12ED"/>
    <w:rsid w:val="002F1308"/>
    <w:rsid w:val="002F142B"/>
    <w:rsid w:val="002F1471"/>
    <w:rsid w:val="002F162D"/>
    <w:rsid w:val="002F18FC"/>
    <w:rsid w:val="002F1B10"/>
    <w:rsid w:val="002F1B82"/>
    <w:rsid w:val="002F1F0D"/>
    <w:rsid w:val="002F1F8A"/>
    <w:rsid w:val="002F1F8F"/>
    <w:rsid w:val="002F1FDB"/>
    <w:rsid w:val="002F20B4"/>
    <w:rsid w:val="002F20D3"/>
    <w:rsid w:val="002F21D5"/>
    <w:rsid w:val="002F2224"/>
    <w:rsid w:val="002F23E1"/>
    <w:rsid w:val="002F240E"/>
    <w:rsid w:val="002F2541"/>
    <w:rsid w:val="002F2640"/>
    <w:rsid w:val="002F26FB"/>
    <w:rsid w:val="002F279B"/>
    <w:rsid w:val="002F29EF"/>
    <w:rsid w:val="002F2B77"/>
    <w:rsid w:val="002F2BE7"/>
    <w:rsid w:val="002F301E"/>
    <w:rsid w:val="002F30E5"/>
    <w:rsid w:val="002F334A"/>
    <w:rsid w:val="002F346C"/>
    <w:rsid w:val="002F353E"/>
    <w:rsid w:val="002F3641"/>
    <w:rsid w:val="002F373A"/>
    <w:rsid w:val="002F37F9"/>
    <w:rsid w:val="002F38EC"/>
    <w:rsid w:val="002F39CF"/>
    <w:rsid w:val="002F3BC5"/>
    <w:rsid w:val="002F3BDE"/>
    <w:rsid w:val="002F3D2C"/>
    <w:rsid w:val="002F3EBD"/>
    <w:rsid w:val="002F3EDC"/>
    <w:rsid w:val="002F406E"/>
    <w:rsid w:val="002F40DC"/>
    <w:rsid w:val="002F4175"/>
    <w:rsid w:val="002F4289"/>
    <w:rsid w:val="002F42B1"/>
    <w:rsid w:val="002F42C4"/>
    <w:rsid w:val="002F435D"/>
    <w:rsid w:val="002F4596"/>
    <w:rsid w:val="002F4714"/>
    <w:rsid w:val="002F48AE"/>
    <w:rsid w:val="002F49D1"/>
    <w:rsid w:val="002F4AB0"/>
    <w:rsid w:val="002F4CB1"/>
    <w:rsid w:val="002F4CE6"/>
    <w:rsid w:val="002F4F66"/>
    <w:rsid w:val="002F4FA1"/>
    <w:rsid w:val="002F53B1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D6"/>
    <w:rsid w:val="002F5CFB"/>
    <w:rsid w:val="002F5DB8"/>
    <w:rsid w:val="002F5F7A"/>
    <w:rsid w:val="002F5FE8"/>
    <w:rsid w:val="002F666B"/>
    <w:rsid w:val="002F685C"/>
    <w:rsid w:val="002F6A82"/>
    <w:rsid w:val="002F6B94"/>
    <w:rsid w:val="002F6BF4"/>
    <w:rsid w:val="002F6C75"/>
    <w:rsid w:val="002F6CCF"/>
    <w:rsid w:val="002F6CFC"/>
    <w:rsid w:val="002F6FE4"/>
    <w:rsid w:val="002F72E5"/>
    <w:rsid w:val="002F7596"/>
    <w:rsid w:val="002F7935"/>
    <w:rsid w:val="002F7A74"/>
    <w:rsid w:val="002F7BAA"/>
    <w:rsid w:val="002F7C26"/>
    <w:rsid w:val="002F7D09"/>
    <w:rsid w:val="002F7D14"/>
    <w:rsid w:val="002F7DCE"/>
    <w:rsid w:val="002F7E58"/>
    <w:rsid w:val="0030019D"/>
    <w:rsid w:val="003001CB"/>
    <w:rsid w:val="003006BC"/>
    <w:rsid w:val="00300705"/>
    <w:rsid w:val="00300770"/>
    <w:rsid w:val="003007C5"/>
    <w:rsid w:val="00300948"/>
    <w:rsid w:val="00300A38"/>
    <w:rsid w:val="00300A8F"/>
    <w:rsid w:val="00300B73"/>
    <w:rsid w:val="00300C0D"/>
    <w:rsid w:val="00300C44"/>
    <w:rsid w:val="00300DB2"/>
    <w:rsid w:val="00300DBC"/>
    <w:rsid w:val="00300F0E"/>
    <w:rsid w:val="00300FE6"/>
    <w:rsid w:val="00301221"/>
    <w:rsid w:val="0030122E"/>
    <w:rsid w:val="00301241"/>
    <w:rsid w:val="003013A7"/>
    <w:rsid w:val="0030148D"/>
    <w:rsid w:val="00301525"/>
    <w:rsid w:val="0030184A"/>
    <w:rsid w:val="00301944"/>
    <w:rsid w:val="00301AC2"/>
    <w:rsid w:val="00301AEB"/>
    <w:rsid w:val="00301B80"/>
    <w:rsid w:val="00301BBA"/>
    <w:rsid w:val="00301C4F"/>
    <w:rsid w:val="00301E83"/>
    <w:rsid w:val="0030207E"/>
    <w:rsid w:val="0030213A"/>
    <w:rsid w:val="00302195"/>
    <w:rsid w:val="00302253"/>
    <w:rsid w:val="003023ED"/>
    <w:rsid w:val="00302425"/>
    <w:rsid w:val="00302467"/>
    <w:rsid w:val="0030260B"/>
    <w:rsid w:val="003026DE"/>
    <w:rsid w:val="003027BC"/>
    <w:rsid w:val="00302957"/>
    <w:rsid w:val="00302CE6"/>
    <w:rsid w:val="00302E83"/>
    <w:rsid w:val="00303365"/>
    <w:rsid w:val="0030342F"/>
    <w:rsid w:val="0030349A"/>
    <w:rsid w:val="003035BE"/>
    <w:rsid w:val="00303680"/>
    <w:rsid w:val="00303984"/>
    <w:rsid w:val="00303B7C"/>
    <w:rsid w:val="00303BC5"/>
    <w:rsid w:val="00303BD4"/>
    <w:rsid w:val="00303BDB"/>
    <w:rsid w:val="00303D73"/>
    <w:rsid w:val="00303E6B"/>
    <w:rsid w:val="00303F42"/>
    <w:rsid w:val="00303FF8"/>
    <w:rsid w:val="0030408B"/>
    <w:rsid w:val="0030429F"/>
    <w:rsid w:val="00304300"/>
    <w:rsid w:val="003044CA"/>
    <w:rsid w:val="003046DA"/>
    <w:rsid w:val="0030484B"/>
    <w:rsid w:val="00304A85"/>
    <w:rsid w:val="00304A8B"/>
    <w:rsid w:val="00304AD8"/>
    <w:rsid w:val="00304CAD"/>
    <w:rsid w:val="00304D53"/>
    <w:rsid w:val="0030509D"/>
    <w:rsid w:val="00305129"/>
    <w:rsid w:val="003052C9"/>
    <w:rsid w:val="00305531"/>
    <w:rsid w:val="003055F5"/>
    <w:rsid w:val="00305611"/>
    <w:rsid w:val="003058C7"/>
    <w:rsid w:val="00305B4D"/>
    <w:rsid w:val="00305B50"/>
    <w:rsid w:val="00305BD6"/>
    <w:rsid w:val="00305C7D"/>
    <w:rsid w:val="00305ED1"/>
    <w:rsid w:val="00305EE7"/>
    <w:rsid w:val="003060E7"/>
    <w:rsid w:val="0030622C"/>
    <w:rsid w:val="003062EA"/>
    <w:rsid w:val="00306349"/>
    <w:rsid w:val="00306376"/>
    <w:rsid w:val="00306453"/>
    <w:rsid w:val="003064AF"/>
    <w:rsid w:val="0030652D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26A"/>
    <w:rsid w:val="0030744B"/>
    <w:rsid w:val="003078A6"/>
    <w:rsid w:val="00307A9E"/>
    <w:rsid w:val="00307C10"/>
    <w:rsid w:val="00307D95"/>
    <w:rsid w:val="00307F3C"/>
    <w:rsid w:val="0031001B"/>
    <w:rsid w:val="003100FF"/>
    <w:rsid w:val="0031012D"/>
    <w:rsid w:val="00310169"/>
    <w:rsid w:val="00310329"/>
    <w:rsid w:val="0031034C"/>
    <w:rsid w:val="00310429"/>
    <w:rsid w:val="00310852"/>
    <w:rsid w:val="00310947"/>
    <w:rsid w:val="00310989"/>
    <w:rsid w:val="003109BA"/>
    <w:rsid w:val="003109E0"/>
    <w:rsid w:val="00310A77"/>
    <w:rsid w:val="00310AA1"/>
    <w:rsid w:val="00310B81"/>
    <w:rsid w:val="0031110D"/>
    <w:rsid w:val="0031122C"/>
    <w:rsid w:val="00311282"/>
    <w:rsid w:val="003112E7"/>
    <w:rsid w:val="00311364"/>
    <w:rsid w:val="00311501"/>
    <w:rsid w:val="0031157F"/>
    <w:rsid w:val="0031197E"/>
    <w:rsid w:val="00311A32"/>
    <w:rsid w:val="00311BC7"/>
    <w:rsid w:val="00311C4F"/>
    <w:rsid w:val="00311DDF"/>
    <w:rsid w:val="00311F92"/>
    <w:rsid w:val="0031206F"/>
    <w:rsid w:val="00312370"/>
    <w:rsid w:val="003123FB"/>
    <w:rsid w:val="00312570"/>
    <w:rsid w:val="00312808"/>
    <w:rsid w:val="00312B66"/>
    <w:rsid w:val="00312D2E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F0"/>
    <w:rsid w:val="00314018"/>
    <w:rsid w:val="003140E2"/>
    <w:rsid w:val="0031412B"/>
    <w:rsid w:val="00314510"/>
    <w:rsid w:val="0031453F"/>
    <w:rsid w:val="00314547"/>
    <w:rsid w:val="003145B9"/>
    <w:rsid w:val="00314815"/>
    <w:rsid w:val="00314BFE"/>
    <w:rsid w:val="00314C22"/>
    <w:rsid w:val="00314C67"/>
    <w:rsid w:val="00314D43"/>
    <w:rsid w:val="00315230"/>
    <w:rsid w:val="0031541C"/>
    <w:rsid w:val="00315611"/>
    <w:rsid w:val="003156B3"/>
    <w:rsid w:val="00315751"/>
    <w:rsid w:val="003158AA"/>
    <w:rsid w:val="0031590C"/>
    <w:rsid w:val="00315967"/>
    <w:rsid w:val="00315D46"/>
    <w:rsid w:val="00315F32"/>
    <w:rsid w:val="00316081"/>
    <w:rsid w:val="003161A8"/>
    <w:rsid w:val="00316470"/>
    <w:rsid w:val="003165AD"/>
    <w:rsid w:val="00316673"/>
    <w:rsid w:val="003168AB"/>
    <w:rsid w:val="00316A13"/>
    <w:rsid w:val="00316A23"/>
    <w:rsid w:val="00316A3C"/>
    <w:rsid w:val="00316EE0"/>
    <w:rsid w:val="00316FF6"/>
    <w:rsid w:val="0031716D"/>
    <w:rsid w:val="003171DD"/>
    <w:rsid w:val="0031726B"/>
    <w:rsid w:val="00317285"/>
    <w:rsid w:val="003172C6"/>
    <w:rsid w:val="00317470"/>
    <w:rsid w:val="00317475"/>
    <w:rsid w:val="003175B7"/>
    <w:rsid w:val="003176BD"/>
    <w:rsid w:val="003176E0"/>
    <w:rsid w:val="00317739"/>
    <w:rsid w:val="00317799"/>
    <w:rsid w:val="00317852"/>
    <w:rsid w:val="0031789E"/>
    <w:rsid w:val="00317A8D"/>
    <w:rsid w:val="00317AFA"/>
    <w:rsid w:val="00317BED"/>
    <w:rsid w:val="00317CF8"/>
    <w:rsid w:val="00317D15"/>
    <w:rsid w:val="00317DBA"/>
    <w:rsid w:val="00317EAD"/>
    <w:rsid w:val="00317F00"/>
    <w:rsid w:val="00317F98"/>
    <w:rsid w:val="00317FBE"/>
    <w:rsid w:val="003200CC"/>
    <w:rsid w:val="003205CB"/>
    <w:rsid w:val="00320610"/>
    <w:rsid w:val="003206A6"/>
    <w:rsid w:val="00320965"/>
    <w:rsid w:val="00320A76"/>
    <w:rsid w:val="00320D86"/>
    <w:rsid w:val="00320DC6"/>
    <w:rsid w:val="0032127E"/>
    <w:rsid w:val="003212CE"/>
    <w:rsid w:val="00321312"/>
    <w:rsid w:val="0032139C"/>
    <w:rsid w:val="00321413"/>
    <w:rsid w:val="00321554"/>
    <w:rsid w:val="003215D8"/>
    <w:rsid w:val="00321664"/>
    <w:rsid w:val="00321671"/>
    <w:rsid w:val="003216A8"/>
    <w:rsid w:val="003218E8"/>
    <w:rsid w:val="00321A55"/>
    <w:rsid w:val="00321B21"/>
    <w:rsid w:val="00321DF2"/>
    <w:rsid w:val="003221C3"/>
    <w:rsid w:val="003222C3"/>
    <w:rsid w:val="003222D0"/>
    <w:rsid w:val="0032235D"/>
    <w:rsid w:val="003223FC"/>
    <w:rsid w:val="00322919"/>
    <w:rsid w:val="00322A14"/>
    <w:rsid w:val="00322B6A"/>
    <w:rsid w:val="00322C55"/>
    <w:rsid w:val="00322CC9"/>
    <w:rsid w:val="00322DCB"/>
    <w:rsid w:val="00322DFE"/>
    <w:rsid w:val="00322E4B"/>
    <w:rsid w:val="00323030"/>
    <w:rsid w:val="003230BE"/>
    <w:rsid w:val="003230D4"/>
    <w:rsid w:val="003230ED"/>
    <w:rsid w:val="0032346B"/>
    <w:rsid w:val="00323510"/>
    <w:rsid w:val="003235DE"/>
    <w:rsid w:val="00323646"/>
    <w:rsid w:val="003236D0"/>
    <w:rsid w:val="003239B4"/>
    <w:rsid w:val="00323B6D"/>
    <w:rsid w:val="00323D35"/>
    <w:rsid w:val="0032405D"/>
    <w:rsid w:val="0032427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C7E"/>
    <w:rsid w:val="00324D7E"/>
    <w:rsid w:val="00324DD5"/>
    <w:rsid w:val="00324E2D"/>
    <w:rsid w:val="00324E6B"/>
    <w:rsid w:val="00324EC4"/>
    <w:rsid w:val="003250AA"/>
    <w:rsid w:val="00325320"/>
    <w:rsid w:val="00325432"/>
    <w:rsid w:val="003254D3"/>
    <w:rsid w:val="003254EC"/>
    <w:rsid w:val="003254F1"/>
    <w:rsid w:val="00325587"/>
    <w:rsid w:val="00325820"/>
    <w:rsid w:val="00325A13"/>
    <w:rsid w:val="00325F72"/>
    <w:rsid w:val="00326074"/>
    <w:rsid w:val="00326176"/>
    <w:rsid w:val="00326235"/>
    <w:rsid w:val="00326703"/>
    <w:rsid w:val="00326723"/>
    <w:rsid w:val="003269FE"/>
    <w:rsid w:val="00326A00"/>
    <w:rsid w:val="00326B7F"/>
    <w:rsid w:val="00326BE2"/>
    <w:rsid w:val="00326C7C"/>
    <w:rsid w:val="00326FC2"/>
    <w:rsid w:val="00326FF7"/>
    <w:rsid w:val="00327227"/>
    <w:rsid w:val="003272AF"/>
    <w:rsid w:val="0032735C"/>
    <w:rsid w:val="00327402"/>
    <w:rsid w:val="00327450"/>
    <w:rsid w:val="00327510"/>
    <w:rsid w:val="00327569"/>
    <w:rsid w:val="003277A0"/>
    <w:rsid w:val="00327A64"/>
    <w:rsid w:val="00327AF9"/>
    <w:rsid w:val="00327FB2"/>
    <w:rsid w:val="00330586"/>
    <w:rsid w:val="003305B3"/>
    <w:rsid w:val="0033069B"/>
    <w:rsid w:val="00330A7A"/>
    <w:rsid w:val="00331056"/>
    <w:rsid w:val="00331095"/>
    <w:rsid w:val="003311A9"/>
    <w:rsid w:val="00331258"/>
    <w:rsid w:val="00331281"/>
    <w:rsid w:val="003312E3"/>
    <w:rsid w:val="00331405"/>
    <w:rsid w:val="003315AD"/>
    <w:rsid w:val="00331924"/>
    <w:rsid w:val="003319A0"/>
    <w:rsid w:val="00331BFF"/>
    <w:rsid w:val="00331E9A"/>
    <w:rsid w:val="00331F86"/>
    <w:rsid w:val="0033203C"/>
    <w:rsid w:val="003320D9"/>
    <w:rsid w:val="00332249"/>
    <w:rsid w:val="00332344"/>
    <w:rsid w:val="0033240A"/>
    <w:rsid w:val="003324D5"/>
    <w:rsid w:val="003325FD"/>
    <w:rsid w:val="00332623"/>
    <w:rsid w:val="00332832"/>
    <w:rsid w:val="0033283B"/>
    <w:rsid w:val="00332906"/>
    <w:rsid w:val="00332927"/>
    <w:rsid w:val="003329E5"/>
    <w:rsid w:val="00332A56"/>
    <w:rsid w:val="00332C8F"/>
    <w:rsid w:val="00332D6A"/>
    <w:rsid w:val="00332EA0"/>
    <w:rsid w:val="00332FC5"/>
    <w:rsid w:val="00333309"/>
    <w:rsid w:val="0033345B"/>
    <w:rsid w:val="00333635"/>
    <w:rsid w:val="003337BA"/>
    <w:rsid w:val="003338BE"/>
    <w:rsid w:val="00333979"/>
    <w:rsid w:val="00333B30"/>
    <w:rsid w:val="00333B7B"/>
    <w:rsid w:val="00333D4A"/>
    <w:rsid w:val="00333DE9"/>
    <w:rsid w:val="00333E2B"/>
    <w:rsid w:val="00333E5A"/>
    <w:rsid w:val="00334001"/>
    <w:rsid w:val="00334099"/>
    <w:rsid w:val="003340E7"/>
    <w:rsid w:val="00334242"/>
    <w:rsid w:val="0033425A"/>
    <w:rsid w:val="00334265"/>
    <w:rsid w:val="003342E8"/>
    <w:rsid w:val="003346B7"/>
    <w:rsid w:val="00334718"/>
    <w:rsid w:val="00334861"/>
    <w:rsid w:val="00334977"/>
    <w:rsid w:val="003349F2"/>
    <w:rsid w:val="00334B5D"/>
    <w:rsid w:val="00334ED3"/>
    <w:rsid w:val="00335154"/>
    <w:rsid w:val="0033526E"/>
    <w:rsid w:val="00335343"/>
    <w:rsid w:val="00335B0A"/>
    <w:rsid w:val="00335B76"/>
    <w:rsid w:val="00335D3E"/>
    <w:rsid w:val="00335ED6"/>
    <w:rsid w:val="00335EF9"/>
    <w:rsid w:val="00335F2D"/>
    <w:rsid w:val="0033612F"/>
    <w:rsid w:val="003361D1"/>
    <w:rsid w:val="0033652D"/>
    <w:rsid w:val="00336653"/>
    <w:rsid w:val="00336839"/>
    <w:rsid w:val="00336A26"/>
    <w:rsid w:val="00336E94"/>
    <w:rsid w:val="00336FAA"/>
    <w:rsid w:val="003373C5"/>
    <w:rsid w:val="003375BF"/>
    <w:rsid w:val="00337767"/>
    <w:rsid w:val="003378F0"/>
    <w:rsid w:val="0033793D"/>
    <w:rsid w:val="00337A7A"/>
    <w:rsid w:val="00337B18"/>
    <w:rsid w:val="00337EEC"/>
    <w:rsid w:val="00337F7C"/>
    <w:rsid w:val="00340038"/>
    <w:rsid w:val="0034043C"/>
    <w:rsid w:val="003406B9"/>
    <w:rsid w:val="003407E2"/>
    <w:rsid w:val="00340860"/>
    <w:rsid w:val="003408CE"/>
    <w:rsid w:val="0034096B"/>
    <w:rsid w:val="003409EA"/>
    <w:rsid w:val="00340C8D"/>
    <w:rsid w:val="00340EBF"/>
    <w:rsid w:val="00340ED2"/>
    <w:rsid w:val="00341109"/>
    <w:rsid w:val="00341110"/>
    <w:rsid w:val="003411AB"/>
    <w:rsid w:val="0034126A"/>
    <w:rsid w:val="003412AE"/>
    <w:rsid w:val="003412EE"/>
    <w:rsid w:val="003414C7"/>
    <w:rsid w:val="003415AA"/>
    <w:rsid w:val="003417FE"/>
    <w:rsid w:val="00341819"/>
    <w:rsid w:val="00341DAA"/>
    <w:rsid w:val="00341DE6"/>
    <w:rsid w:val="00341F3E"/>
    <w:rsid w:val="0034212A"/>
    <w:rsid w:val="003421C0"/>
    <w:rsid w:val="00342279"/>
    <w:rsid w:val="003423BE"/>
    <w:rsid w:val="00342588"/>
    <w:rsid w:val="003427AF"/>
    <w:rsid w:val="0034288F"/>
    <w:rsid w:val="00342A4D"/>
    <w:rsid w:val="00342A8F"/>
    <w:rsid w:val="00342BD4"/>
    <w:rsid w:val="00342C20"/>
    <w:rsid w:val="00342D3E"/>
    <w:rsid w:val="00342D4C"/>
    <w:rsid w:val="00342F7B"/>
    <w:rsid w:val="00342FD7"/>
    <w:rsid w:val="00343166"/>
    <w:rsid w:val="003432A4"/>
    <w:rsid w:val="00343663"/>
    <w:rsid w:val="00343752"/>
    <w:rsid w:val="00343856"/>
    <w:rsid w:val="003439DA"/>
    <w:rsid w:val="00343A2E"/>
    <w:rsid w:val="00343CD9"/>
    <w:rsid w:val="00343D57"/>
    <w:rsid w:val="00343ED2"/>
    <w:rsid w:val="00343F64"/>
    <w:rsid w:val="0034406A"/>
    <w:rsid w:val="003441F0"/>
    <w:rsid w:val="003442D7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AC9"/>
    <w:rsid w:val="00344AF5"/>
    <w:rsid w:val="00344B45"/>
    <w:rsid w:val="00344B55"/>
    <w:rsid w:val="00344B79"/>
    <w:rsid w:val="00344CA5"/>
    <w:rsid w:val="003450FE"/>
    <w:rsid w:val="0034519D"/>
    <w:rsid w:val="003453E1"/>
    <w:rsid w:val="00345457"/>
    <w:rsid w:val="00345555"/>
    <w:rsid w:val="00345587"/>
    <w:rsid w:val="003455B2"/>
    <w:rsid w:val="00345685"/>
    <w:rsid w:val="003457FB"/>
    <w:rsid w:val="0034587B"/>
    <w:rsid w:val="00345B22"/>
    <w:rsid w:val="00345B56"/>
    <w:rsid w:val="00345D3D"/>
    <w:rsid w:val="00345E92"/>
    <w:rsid w:val="003461C6"/>
    <w:rsid w:val="003463B6"/>
    <w:rsid w:val="003463DC"/>
    <w:rsid w:val="003465B2"/>
    <w:rsid w:val="0034687E"/>
    <w:rsid w:val="003469F7"/>
    <w:rsid w:val="003469FD"/>
    <w:rsid w:val="00346AA6"/>
    <w:rsid w:val="00346C3B"/>
    <w:rsid w:val="00346C8D"/>
    <w:rsid w:val="00346C98"/>
    <w:rsid w:val="00346E49"/>
    <w:rsid w:val="0034720E"/>
    <w:rsid w:val="0034734A"/>
    <w:rsid w:val="003473B5"/>
    <w:rsid w:val="003477D4"/>
    <w:rsid w:val="00347A2B"/>
    <w:rsid w:val="00347D8B"/>
    <w:rsid w:val="00347E3E"/>
    <w:rsid w:val="00347FDB"/>
    <w:rsid w:val="00350040"/>
    <w:rsid w:val="003501F2"/>
    <w:rsid w:val="003502F4"/>
    <w:rsid w:val="00350339"/>
    <w:rsid w:val="0035036D"/>
    <w:rsid w:val="00350782"/>
    <w:rsid w:val="003507FB"/>
    <w:rsid w:val="00350985"/>
    <w:rsid w:val="00350A1B"/>
    <w:rsid w:val="00350BB0"/>
    <w:rsid w:val="00350BCE"/>
    <w:rsid w:val="00350C60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BE5"/>
    <w:rsid w:val="00351E9C"/>
    <w:rsid w:val="00351EA6"/>
    <w:rsid w:val="00351FF3"/>
    <w:rsid w:val="00352400"/>
    <w:rsid w:val="00352772"/>
    <w:rsid w:val="00352983"/>
    <w:rsid w:val="00352A16"/>
    <w:rsid w:val="00352B56"/>
    <w:rsid w:val="00352C24"/>
    <w:rsid w:val="00352DD4"/>
    <w:rsid w:val="00352DD8"/>
    <w:rsid w:val="00352F09"/>
    <w:rsid w:val="00352F8E"/>
    <w:rsid w:val="00352FCE"/>
    <w:rsid w:val="00353089"/>
    <w:rsid w:val="00353222"/>
    <w:rsid w:val="00353240"/>
    <w:rsid w:val="003533EA"/>
    <w:rsid w:val="00353639"/>
    <w:rsid w:val="00353644"/>
    <w:rsid w:val="00353683"/>
    <w:rsid w:val="003536C2"/>
    <w:rsid w:val="00353703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2A6"/>
    <w:rsid w:val="003543EF"/>
    <w:rsid w:val="0035449E"/>
    <w:rsid w:val="003545A3"/>
    <w:rsid w:val="0035477C"/>
    <w:rsid w:val="003548AC"/>
    <w:rsid w:val="003548BD"/>
    <w:rsid w:val="003548DE"/>
    <w:rsid w:val="003549BC"/>
    <w:rsid w:val="003549FC"/>
    <w:rsid w:val="00354A11"/>
    <w:rsid w:val="00354A2E"/>
    <w:rsid w:val="00354C0B"/>
    <w:rsid w:val="00354EA8"/>
    <w:rsid w:val="00354FE0"/>
    <w:rsid w:val="0035524F"/>
    <w:rsid w:val="0035536D"/>
    <w:rsid w:val="00355419"/>
    <w:rsid w:val="0035556D"/>
    <w:rsid w:val="0035564F"/>
    <w:rsid w:val="00355813"/>
    <w:rsid w:val="00355869"/>
    <w:rsid w:val="003558E9"/>
    <w:rsid w:val="00355B6A"/>
    <w:rsid w:val="00355EAB"/>
    <w:rsid w:val="00355F48"/>
    <w:rsid w:val="00355F9A"/>
    <w:rsid w:val="00356405"/>
    <w:rsid w:val="00356410"/>
    <w:rsid w:val="003566A0"/>
    <w:rsid w:val="003566DF"/>
    <w:rsid w:val="0035672B"/>
    <w:rsid w:val="00356775"/>
    <w:rsid w:val="003568C8"/>
    <w:rsid w:val="00356B31"/>
    <w:rsid w:val="00356D32"/>
    <w:rsid w:val="00356D3B"/>
    <w:rsid w:val="00356FB0"/>
    <w:rsid w:val="00357005"/>
    <w:rsid w:val="00357112"/>
    <w:rsid w:val="003572DB"/>
    <w:rsid w:val="00357528"/>
    <w:rsid w:val="00357846"/>
    <w:rsid w:val="00357AC5"/>
    <w:rsid w:val="00357ACD"/>
    <w:rsid w:val="00360021"/>
    <w:rsid w:val="003600F5"/>
    <w:rsid w:val="00360228"/>
    <w:rsid w:val="003602F6"/>
    <w:rsid w:val="0036033C"/>
    <w:rsid w:val="003606C6"/>
    <w:rsid w:val="00360736"/>
    <w:rsid w:val="0036077A"/>
    <w:rsid w:val="003608AE"/>
    <w:rsid w:val="0036091C"/>
    <w:rsid w:val="0036098F"/>
    <w:rsid w:val="003609E8"/>
    <w:rsid w:val="00360CFD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DA7"/>
    <w:rsid w:val="00362020"/>
    <w:rsid w:val="00362141"/>
    <w:rsid w:val="00362214"/>
    <w:rsid w:val="00362469"/>
    <w:rsid w:val="00362590"/>
    <w:rsid w:val="00362634"/>
    <w:rsid w:val="00362B52"/>
    <w:rsid w:val="00362C48"/>
    <w:rsid w:val="00362E3F"/>
    <w:rsid w:val="00362FD4"/>
    <w:rsid w:val="003630D2"/>
    <w:rsid w:val="0036310D"/>
    <w:rsid w:val="003632BC"/>
    <w:rsid w:val="003634D0"/>
    <w:rsid w:val="003636BD"/>
    <w:rsid w:val="0036388E"/>
    <w:rsid w:val="00363898"/>
    <w:rsid w:val="00363BDE"/>
    <w:rsid w:val="00363F43"/>
    <w:rsid w:val="003641F0"/>
    <w:rsid w:val="00364294"/>
    <w:rsid w:val="00364342"/>
    <w:rsid w:val="003643D7"/>
    <w:rsid w:val="00364750"/>
    <w:rsid w:val="003649C5"/>
    <w:rsid w:val="00364A10"/>
    <w:rsid w:val="00364BA1"/>
    <w:rsid w:val="00364E30"/>
    <w:rsid w:val="00364EA4"/>
    <w:rsid w:val="00364EE4"/>
    <w:rsid w:val="00364F2E"/>
    <w:rsid w:val="00364FAB"/>
    <w:rsid w:val="003656C8"/>
    <w:rsid w:val="0036579B"/>
    <w:rsid w:val="00365831"/>
    <w:rsid w:val="00365870"/>
    <w:rsid w:val="00365954"/>
    <w:rsid w:val="00365C4E"/>
    <w:rsid w:val="00365CD7"/>
    <w:rsid w:val="00365D68"/>
    <w:rsid w:val="00365D7C"/>
    <w:rsid w:val="00366336"/>
    <w:rsid w:val="003663DE"/>
    <w:rsid w:val="00366405"/>
    <w:rsid w:val="0036644C"/>
    <w:rsid w:val="003664AE"/>
    <w:rsid w:val="00366538"/>
    <w:rsid w:val="003665DD"/>
    <w:rsid w:val="0036661F"/>
    <w:rsid w:val="00366671"/>
    <w:rsid w:val="0036682E"/>
    <w:rsid w:val="00366868"/>
    <w:rsid w:val="00366956"/>
    <w:rsid w:val="00366AAD"/>
    <w:rsid w:val="00366B3D"/>
    <w:rsid w:val="00366B60"/>
    <w:rsid w:val="00366D1B"/>
    <w:rsid w:val="00366FAC"/>
    <w:rsid w:val="00366FD2"/>
    <w:rsid w:val="00367153"/>
    <w:rsid w:val="003671E7"/>
    <w:rsid w:val="0036723A"/>
    <w:rsid w:val="00367267"/>
    <w:rsid w:val="00367456"/>
    <w:rsid w:val="003674B1"/>
    <w:rsid w:val="00367591"/>
    <w:rsid w:val="0036760A"/>
    <w:rsid w:val="00367680"/>
    <w:rsid w:val="00367886"/>
    <w:rsid w:val="00367907"/>
    <w:rsid w:val="003679A1"/>
    <w:rsid w:val="003679CB"/>
    <w:rsid w:val="00367C33"/>
    <w:rsid w:val="00367CC2"/>
    <w:rsid w:val="00367D32"/>
    <w:rsid w:val="00367F0F"/>
    <w:rsid w:val="00367FB5"/>
    <w:rsid w:val="00370120"/>
    <w:rsid w:val="003702FD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1123"/>
    <w:rsid w:val="003711F7"/>
    <w:rsid w:val="00371256"/>
    <w:rsid w:val="003713B6"/>
    <w:rsid w:val="0037146F"/>
    <w:rsid w:val="00371551"/>
    <w:rsid w:val="00371561"/>
    <w:rsid w:val="003717AB"/>
    <w:rsid w:val="00371903"/>
    <w:rsid w:val="00371A16"/>
    <w:rsid w:val="00371D65"/>
    <w:rsid w:val="00371DB7"/>
    <w:rsid w:val="00371E30"/>
    <w:rsid w:val="00371EDD"/>
    <w:rsid w:val="00372151"/>
    <w:rsid w:val="003721B9"/>
    <w:rsid w:val="0037245D"/>
    <w:rsid w:val="0037245F"/>
    <w:rsid w:val="00372481"/>
    <w:rsid w:val="0037274F"/>
    <w:rsid w:val="00372883"/>
    <w:rsid w:val="003729D5"/>
    <w:rsid w:val="00372C8B"/>
    <w:rsid w:val="00372DBD"/>
    <w:rsid w:val="00372EA8"/>
    <w:rsid w:val="00373187"/>
    <w:rsid w:val="00373194"/>
    <w:rsid w:val="003731C5"/>
    <w:rsid w:val="003732CF"/>
    <w:rsid w:val="00373477"/>
    <w:rsid w:val="003734E5"/>
    <w:rsid w:val="00373661"/>
    <w:rsid w:val="00373908"/>
    <w:rsid w:val="0037399A"/>
    <w:rsid w:val="00373A2E"/>
    <w:rsid w:val="00373A6C"/>
    <w:rsid w:val="00373BDC"/>
    <w:rsid w:val="00373E85"/>
    <w:rsid w:val="00373FB8"/>
    <w:rsid w:val="00374406"/>
    <w:rsid w:val="00374664"/>
    <w:rsid w:val="0037469B"/>
    <w:rsid w:val="00374707"/>
    <w:rsid w:val="0037476D"/>
    <w:rsid w:val="003747BC"/>
    <w:rsid w:val="003748AC"/>
    <w:rsid w:val="00374C10"/>
    <w:rsid w:val="00374DCB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9B6"/>
    <w:rsid w:val="00375B21"/>
    <w:rsid w:val="00375C90"/>
    <w:rsid w:val="00375CCC"/>
    <w:rsid w:val="00375CDD"/>
    <w:rsid w:val="00375CE1"/>
    <w:rsid w:val="00375CF9"/>
    <w:rsid w:val="0037603A"/>
    <w:rsid w:val="00376339"/>
    <w:rsid w:val="0037642B"/>
    <w:rsid w:val="003766D9"/>
    <w:rsid w:val="0037691F"/>
    <w:rsid w:val="0037696D"/>
    <w:rsid w:val="00376AB4"/>
    <w:rsid w:val="00376B95"/>
    <w:rsid w:val="00376D27"/>
    <w:rsid w:val="00376F5A"/>
    <w:rsid w:val="00376F9A"/>
    <w:rsid w:val="00377019"/>
    <w:rsid w:val="003770E7"/>
    <w:rsid w:val="0037716A"/>
    <w:rsid w:val="0037731A"/>
    <w:rsid w:val="0037736F"/>
    <w:rsid w:val="0037738D"/>
    <w:rsid w:val="003773A9"/>
    <w:rsid w:val="00377732"/>
    <w:rsid w:val="00377848"/>
    <w:rsid w:val="003778CD"/>
    <w:rsid w:val="00377934"/>
    <w:rsid w:val="00377AE5"/>
    <w:rsid w:val="00377B7E"/>
    <w:rsid w:val="00377C6F"/>
    <w:rsid w:val="00377CC8"/>
    <w:rsid w:val="00377D28"/>
    <w:rsid w:val="003801A4"/>
    <w:rsid w:val="003801C1"/>
    <w:rsid w:val="00380290"/>
    <w:rsid w:val="003802BC"/>
    <w:rsid w:val="003802CF"/>
    <w:rsid w:val="00380496"/>
    <w:rsid w:val="003805F5"/>
    <w:rsid w:val="0038062A"/>
    <w:rsid w:val="00380635"/>
    <w:rsid w:val="00380660"/>
    <w:rsid w:val="0038069E"/>
    <w:rsid w:val="0038087D"/>
    <w:rsid w:val="00380B35"/>
    <w:rsid w:val="00380B4E"/>
    <w:rsid w:val="00380B63"/>
    <w:rsid w:val="00380BB7"/>
    <w:rsid w:val="00380E17"/>
    <w:rsid w:val="00380F0F"/>
    <w:rsid w:val="00380F6E"/>
    <w:rsid w:val="0038123B"/>
    <w:rsid w:val="00381271"/>
    <w:rsid w:val="003812F8"/>
    <w:rsid w:val="00381314"/>
    <w:rsid w:val="0038131E"/>
    <w:rsid w:val="003813CE"/>
    <w:rsid w:val="00381508"/>
    <w:rsid w:val="00381546"/>
    <w:rsid w:val="00381731"/>
    <w:rsid w:val="003817C5"/>
    <w:rsid w:val="00381823"/>
    <w:rsid w:val="003819AE"/>
    <w:rsid w:val="00382099"/>
    <w:rsid w:val="003823DD"/>
    <w:rsid w:val="00382431"/>
    <w:rsid w:val="00382483"/>
    <w:rsid w:val="00382620"/>
    <w:rsid w:val="00382734"/>
    <w:rsid w:val="00382A58"/>
    <w:rsid w:val="00382A8A"/>
    <w:rsid w:val="00382B0B"/>
    <w:rsid w:val="00382BFC"/>
    <w:rsid w:val="00382D3C"/>
    <w:rsid w:val="00382EA8"/>
    <w:rsid w:val="00382EB5"/>
    <w:rsid w:val="00382F05"/>
    <w:rsid w:val="0038314F"/>
    <w:rsid w:val="00383337"/>
    <w:rsid w:val="0038335C"/>
    <w:rsid w:val="003833AE"/>
    <w:rsid w:val="003838DE"/>
    <w:rsid w:val="00383AC3"/>
    <w:rsid w:val="00383E0D"/>
    <w:rsid w:val="00383F01"/>
    <w:rsid w:val="00384008"/>
    <w:rsid w:val="00384222"/>
    <w:rsid w:val="00384569"/>
    <w:rsid w:val="003845C6"/>
    <w:rsid w:val="00384603"/>
    <w:rsid w:val="003847CA"/>
    <w:rsid w:val="003849B2"/>
    <w:rsid w:val="003849E2"/>
    <w:rsid w:val="00384D06"/>
    <w:rsid w:val="00384DEE"/>
    <w:rsid w:val="00385034"/>
    <w:rsid w:val="0038535E"/>
    <w:rsid w:val="00385367"/>
    <w:rsid w:val="00385AC5"/>
    <w:rsid w:val="00385B36"/>
    <w:rsid w:val="00385B66"/>
    <w:rsid w:val="00385C67"/>
    <w:rsid w:val="00385D5F"/>
    <w:rsid w:val="00385E71"/>
    <w:rsid w:val="00385F32"/>
    <w:rsid w:val="003860E7"/>
    <w:rsid w:val="0038616D"/>
    <w:rsid w:val="00386336"/>
    <w:rsid w:val="00386431"/>
    <w:rsid w:val="0038669E"/>
    <w:rsid w:val="00386747"/>
    <w:rsid w:val="003867E5"/>
    <w:rsid w:val="00386A94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9006C"/>
    <w:rsid w:val="00390634"/>
    <w:rsid w:val="003906A0"/>
    <w:rsid w:val="0039070B"/>
    <w:rsid w:val="003908DA"/>
    <w:rsid w:val="00390A79"/>
    <w:rsid w:val="00390B9A"/>
    <w:rsid w:val="00390C88"/>
    <w:rsid w:val="00390CB6"/>
    <w:rsid w:val="00390D69"/>
    <w:rsid w:val="00390EEE"/>
    <w:rsid w:val="00390FA9"/>
    <w:rsid w:val="003910DB"/>
    <w:rsid w:val="00391334"/>
    <w:rsid w:val="0039136C"/>
    <w:rsid w:val="003913F6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3E3"/>
    <w:rsid w:val="00392598"/>
    <w:rsid w:val="003925E4"/>
    <w:rsid w:val="0039270F"/>
    <w:rsid w:val="0039284E"/>
    <w:rsid w:val="00392938"/>
    <w:rsid w:val="00392A77"/>
    <w:rsid w:val="00392ADD"/>
    <w:rsid w:val="00392B28"/>
    <w:rsid w:val="00392B55"/>
    <w:rsid w:val="00392BA6"/>
    <w:rsid w:val="00392ECE"/>
    <w:rsid w:val="0039302C"/>
    <w:rsid w:val="003931CD"/>
    <w:rsid w:val="00393228"/>
    <w:rsid w:val="0039325A"/>
    <w:rsid w:val="00393306"/>
    <w:rsid w:val="0039342B"/>
    <w:rsid w:val="00393431"/>
    <w:rsid w:val="003935ED"/>
    <w:rsid w:val="00393715"/>
    <w:rsid w:val="00393892"/>
    <w:rsid w:val="00393DF0"/>
    <w:rsid w:val="00393E4E"/>
    <w:rsid w:val="00393EB2"/>
    <w:rsid w:val="00393FA0"/>
    <w:rsid w:val="00394074"/>
    <w:rsid w:val="003942A2"/>
    <w:rsid w:val="00394360"/>
    <w:rsid w:val="003943D5"/>
    <w:rsid w:val="00394860"/>
    <w:rsid w:val="003948B5"/>
    <w:rsid w:val="003948C1"/>
    <w:rsid w:val="003949D9"/>
    <w:rsid w:val="00394A25"/>
    <w:rsid w:val="00394DC1"/>
    <w:rsid w:val="00394DC8"/>
    <w:rsid w:val="00394E35"/>
    <w:rsid w:val="00394E53"/>
    <w:rsid w:val="00395060"/>
    <w:rsid w:val="00395179"/>
    <w:rsid w:val="003951A6"/>
    <w:rsid w:val="003951AB"/>
    <w:rsid w:val="0039523C"/>
    <w:rsid w:val="00395447"/>
    <w:rsid w:val="00395DB2"/>
    <w:rsid w:val="00395E75"/>
    <w:rsid w:val="00395FAE"/>
    <w:rsid w:val="00396027"/>
    <w:rsid w:val="0039603A"/>
    <w:rsid w:val="0039621A"/>
    <w:rsid w:val="003965B1"/>
    <w:rsid w:val="0039665B"/>
    <w:rsid w:val="00396663"/>
    <w:rsid w:val="00396674"/>
    <w:rsid w:val="003966F6"/>
    <w:rsid w:val="00396A60"/>
    <w:rsid w:val="00396C17"/>
    <w:rsid w:val="00396E41"/>
    <w:rsid w:val="00397038"/>
    <w:rsid w:val="0039705D"/>
    <w:rsid w:val="0039709A"/>
    <w:rsid w:val="00397298"/>
    <w:rsid w:val="003972F9"/>
    <w:rsid w:val="00397320"/>
    <w:rsid w:val="003977F1"/>
    <w:rsid w:val="00397995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97F8D"/>
    <w:rsid w:val="003A039B"/>
    <w:rsid w:val="003A0611"/>
    <w:rsid w:val="003A0652"/>
    <w:rsid w:val="003A07E0"/>
    <w:rsid w:val="003A08B6"/>
    <w:rsid w:val="003A0D7C"/>
    <w:rsid w:val="003A0FC9"/>
    <w:rsid w:val="003A0FE9"/>
    <w:rsid w:val="003A0FF4"/>
    <w:rsid w:val="003A10E2"/>
    <w:rsid w:val="003A118B"/>
    <w:rsid w:val="003A1358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AF7"/>
    <w:rsid w:val="003A1B41"/>
    <w:rsid w:val="003A1B90"/>
    <w:rsid w:val="003A1BD8"/>
    <w:rsid w:val="003A1ED7"/>
    <w:rsid w:val="003A1F2E"/>
    <w:rsid w:val="003A1F9C"/>
    <w:rsid w:val="003A20C4"/>
    <w:rsid w:val="003A21D8"/>
    <w:rsid w:val="003A2252"/>
    <w:rsid w:val="003A246C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AF"/>
    <w:rsid w:val="003A3301"/>
    <w:rsid w:val="003A339A"/>
    <w:rsid w:val="003A34B6"/>
    <w:rsid w:val="003A353A"/>
    <w:rsid w:val="003A3590"/>
    <w:rsid w:val="003A3730"/>
    <w:rsid w:val="003A3AD5"/>
    <w:rsid w:val="003A3B79"/>
    <w:rsid w:val="003A3C40"/>
    <w:rsid w:val="003A3CDE"/>
    <w:rsid w:val="003A3CEC"/>
    <w:rsid w:val="003A3D9E"/>
    <w:rsid w:val="003A3DF7"/>
    <w:rsid w:val="003A408C"/>
    <w:rsid w:val="003A40EC"/>
    <w:rsid w:val="003A41F0"/>
    <w:rsid w:val="003A42BC"/>
    <w:rsid w:val="003A435C"/>
    <w:rsid w:val="003A43C1"/>
    <w:rsid w:val="003A4477"/>
    <w:rsid w:val="003A4770"/>
    <w:rsid w:val="003A47CD"/>
    <w:rsid w:val="003A4871"/>
    <w:rsid w:val="003A4AF0"/>
    <w:rsid w:val="003A4BC4"/>
    <w:rsid w:val="003A4D72"/>
    <w:rsid w:val="003A50F1"/>
    <w:rsid w:val="003A5146"/>
    <w:rsid w:val="003A52DA"/>
    <w:rsid w:val="003A548A"/>
    <w:rsid w:val="003A54B0"/>
    <w:rsid w:val="003A54F7"/>
    <w:rsid w:val="003A566B"/>
    <w:rsid w:val="003A58F9"/>
    <w:rsid w:val="003A58FE"/>
    <w:rsid w:val="003A5A91"/>
    <w:rsid w:val="003A5B95"/>
    <w:rsid w:val="003A5BA9"/>
    <w:rsid w:val="003A5D9F"/>
    <w:rsid w:val="003A5DF5"/>
    <w:rsid w:val="003A5EDA"/>
    <w:rsid w:val="003A5FF8"/>
    <w:rsid w:val="003A6313"/>
    <w:rsid w:val="003A6468"/>
    <w:rsid w:val="003A649C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25"/>
    <w:rsid w:val="003A6FEB"/>
    <w:rsid w:val="003A706C"/>
    <w:rsid w:val="003A72E6"/>
    <w:rsid w:val="003A7335"/>
    <w:rsid w:val="003A78E9"/>
    <w:rsid w:val="003A7A68"/>
    <w:rsid w:val="003A7A7A"/>
    <w:rsid w:val="003A7F5D"/>
    <w:rsid w:val="003A7FE1"/>
    <w:rsid w:val="003B00A1"/>
    <w:rsid w:val="003B02DA"/>
    <w:rsid w:val="003B050E"/>
    <w:rsid w:val="003B0695"/>
    <w:rsid w:val="003B0852"/>
    <w:rsid w:val="003B085A"/>
    <w:rsid w:val="003B09B3"/>
    <w:rsid w:val="003B0A2A"/>
    <w:rsid w:val="003B0A90"/>
    <w:rsid w:val="003B0B64"/>
    <w:rsid w:val="003B0B81"/>
    <w:rsid w:val="003B0BA1"/>
    <w:rsid w:val="003B0D0D"/>
    <w:rsid w:val="003B0D41"/>
    <w:rsid w:val="003B1019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CF"/>
    <w:rsid w:val="003B1C22"/>
    <w:rsid w:val="003B1ED0"/>
    <w:rsid w:val="003B2103"/>
    <w:rsid w:val="003B2105"/>
    <w:rsid w:val="003B21B7"/>
    <w:rsid w:val="003B2476"/>
    <w:rsid w:val="003B257E"/>
    <w:rsid w:val="003B287E"/>
    <w:rsid w:val="003B2EE3"/>
    <w:rsid w:val="003B3041"/>
    <w:rsid w:val="003B32C0"/>
    <w:rsid w:val="003B3422"/>
    <w:rsid w:val="003B396E"/>
    <w:rsid w:val="003B3A37"/>
    <w:rsid w:val="003B3D24"/>
    <w:rsid w:val="003B3DBA"/>
    <w:rsid w:val="003B404F"/>
    <w:rsid w:val="003B406F"/>
    <w:rsid w:val="003B42F2"/>
    <w:rsid w:val="003B4977"/>
    <w:rsid w:val="003B4A98"/>
    <w:rsid w:val="003B4CC2"/>
    <w:rsid w:val="003B4FD5"/>
    <w:rsid w:val="003B5043"/>
    <w:rsid w:val="003B50F1"/>
    <w:rsid w:val="003B5298"/>
    <w:rsid w:val="003B5367"/>
    <w:rsid w:val="003B548D"/>
    <w:rsid w:val="003B5929"/>
    <w:rsid w:val="003B5A8D"/>
    <w:rsid w:val="003B5B21"/>
    <w:rsid w:val="003B5B9D"/>
    <w:rsid w:val="003B5D0B"/>
    <w:rsid w:val="003B5DC8"/>
    <w:rsid w:val="003B5FB7"/>
    <w:rsid w:val="003B6924"/>
    <w:rsid w:val="003B6AC6"/>
    <w:rsid w:val="003B6C72"/>
    <w:rsid w:val="003B6E0A"/>
    <w:rsid w:val="003B6E0E"/>
    <w:rsid w:val="003B6E83"/>
    <w:rsid w:val="003B70BA"/>
    <w:rsid w:val="003B7198"/>
    <w:rsid w:val="003B7489"/>
    <w:rsid w:val="003B7748"/>
    <w:rsid w:val="003B779C"/>
    <w:rsid w:val="003B7941"/>
    <w:rsid w:val="003B7959"/>
    <w:rsid w:val="003B7974"/>
    <w:rsid w:val="003B7D45"/>
    <w:rsid w:val="003B7E47"/>
    <w:rsid w:val="003B7EBC"/>
    <w:rsid w:val="003B7ECB"/>
    <w:rsid w:val="003C0541"/>
    <w:rsid w:val="003C058F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F4E"/>
    <w:rsid w:val="003C1119"/>
    <w:rsid w:val="003C116F"/>
    <w:rsid w:val="003C14FB"/>
    <w:rsid w:val="003C1802"/>
    <w:rsid w:val="003C1B19"/>
    <w:rsid w:val="003C1C38"/>
    <w:rsid w:val="003C1C9C"/>
    <w:rsid w:val="003C1CDE"/>
    <w:rsid w:val="003C21B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9D"/>
    <w:rsid w:val="003C2ACC"/>
    <w:rsid w:val="003C2C59"/>
    <w:rsid w:val="003C2CF2"/>
    <w:rsid w:val="003C2E10"/>
    <w:rsid w:val="003C2E2D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7A"/>
    <w:rsid w:val="003C3CAF"/>
    <w:rsid w:val="003C3DEF"/>
    <w:rsid w:val="003C3DFA"/>
    <w:rsid w:val="003C3EB5"/>
    <w:rsid w:val="003C3ECA"/>
    <w:rsid w:val="003C4111"/>
    <w:rsid w:val="003C41B3"/>
    <w:rsid w:val="003C43FA"/>
    <w:rsid w:val="003C46F9"/>
    <w:rsid w:val="003C4728"/>
    <w:rsid w:val="003C47AF"/>
    <w:rsid w:val="003C47C3"/>
    <w:rsid w:val="003C483C"/>
    <w:rsid w:val="003C4B7F"/>
    <w:rsid w:val="003C4BC0"/>
    <w:rsid w:val="003C4BE5"/>
    <w:rsid w:val="003C4CBA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F2C"/>
    <w:rsid w:val="003C5F3A"/>
    <w:rsid w:val="003C5FB7"/>
    <w:rsid w:val="003C60DC"/>
    <w:rsid w:val="003C6273"/>
    <w:rsid w:val="003C62BF"/>
    <w:rsid w:val="003C641E"/>
    <w:rsid w:val="003C64AD"/>
    <w:rsid w:val="003C66DC"/>
    <w:rsid w:val="003C6801"/>
    <w:rsid w:val="003C6BE7"/>
    <w:rsid w:val="003C6BEC"/>
    <w:rsid w:val="003C6CBF"/>
    <w:rsid w:val="003C6D48"/>
    <w:rsid w:val="003C6F24"/>
    <w:rsid w:val="003C7080"/>
    <w:rsid w:val="003C755D"/>
    <w:rsid w:val="003C76EB"/>
    <w:rsid w:val="003C770C"/>
    <w:rsid w:val="003C77B1"/>
    <w:rsid w:val="003C7A6E"/>
    <w:rsid w:val="003C7FBA"/>
    <w:rsid w:val="003D0109"/>
    <w:rsid w:val="003D030B"/>
    <w:rsid w:val="003D035C"/>
    <w:rsid w:val="003D0435"/>
    <w:rsid w:val="003D0608"/>
    <w:rsid w:val="003D0615"/>
    <w:rsid w:val="003D0863"/>
    <w:rsid w:val="003D098A"/>
    <w:rsid w:val="003D0A34"/>
    <w:rsid w:val="003D0B93"/>
    <w:rsid w:val="003D0DC5"/>
    <w:rsid w:val="003D0DF4"/>
    <w:rsid w:val="003D0E6E"/>
    <w:rsid w:val="003D1339"/>
    <w:rsid w:val="003D15F2"/>
    <w:rsid w:val="003D169C"/>
    <w:rsid w:val="003D18A6"/>
    <w:rsid w:val="003D1D33"/>
    <w:rsid w:val="003D1D35"/>
    <w:rsid w:val="003D1F19"/>
    <w:rsid w:val="003D1F77"/>
    <w:rsid w:val="003D2016"/>
    <w:rsid w:val="003D2020"/>
    <w:rsid w:val="003D206D"/>
    <w:rsid w:val="003D22F7"/>
    <w:rsid w:val="003D2495"/>
    <w:rsid w:val="003D2558"/>
    <w:rsid w:val="003D258C"/>
    <w:rsid w:val="003D2694"/>
    <w:rsid w:val="003D26C5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4AF"/>
    <w:rsid w:val="003D3725"/>
    <w:rsid w:val="003D3734"/>
    <w:rsid w:val="003D37BD"/>
    <w:rsid w:val="003D391D"/>
    <w:rsid w:val="003D3B5E"/>
    <w:rsid w:val="003D3DB4"/>
    <w:rsid w:val="003D3FB4"/>
    <w:rsid w:val="003D407D"/>
    <w:rsid w:val="003D40D2"/>
    <w:rsid w:val="003D4135"/>
    <w:rsid w:val="003D42A9"/>
    <w:rsid w:val="003D430A"/>
    <w:rsid w:val="003D43E6"/>
    <w:rsid w:val="003D462F"/>
    <w:rsid w:val="003D46BB"/>
    <w:rsid w:val="003D46E9"/>
    <w:rsid w:val="003D4798"/>
    <w:rsid w:val="003D4906"/>
    <w:rsid w:val="003D4B17"/>
    <w:rsid w:val="003D4BBD"/>
    <w:rsid w:val="003D4C37"/>
    <w:rsid w:val="003D4F98"/>
    <w:rsid w:val="003D5045"/>
    <w:rsid w:val="003D5450"/>
    <w:rsid w:val="003D5523"/>
    <w:rsid w:val="003D5637"/>
    <w:rsid w:val="003D56A7"/>
    <w:rsid w:val="003D56E4"/>
    <w:rsid w:val="003D5801"/>
    <w:rsid w:val="003D5854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8A6"/>
    <w:rsid w:val="003D6B21"/>
    <w:rsid w:val="003D6F55"/>
    <w:rsid w:val="003D6FA8"/>
    <w:rsid w:val="003D70B8"/>
    <w:rsid w:val="003D7220"/>
    <w:rsid w:val="003D7236"/>
    <w:rsid w:val="003D7282"/>
    <w:rsid w:val="003D74EE"/>
    <w:rsid w:val="003D7697"/>
    <w:rsid w:val="003D794F"/>
    <w:rsid w:val="003D795F"/>
    <w:rsid w:val="003D7AA1"/>
    <w:rsid w:val="003D7B0A"/>
    <w:rsid w:val="003D7BD4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80"/>
    <w:rsid w:val="003E0897"/>
    <w:rsid w:val="003E0D6C"/>
    <w:rsid w:val="003E0DA8"/>
    <w:rsid w:val="003E0DD5"/>
    <w:rsid w:val="003E0E3F"/>
    <w:rsid w:val="003E0F9C"/>
    <w:rsid w:val="003E10C2"/>
    <w:rsid w:val="003E1120"/>
    <w:rsid w:val="003E11DD"/>
    <w:rsid w:val="003E1460"/>
    <w:rsid w:val="003E14CD"/>
    <w:rsid w:val="003E1573"/>
    <w:rsid w:val="003E16B8"/>
    <w:rsid w:val="003E1880"/>
    <w:rsid w:val="003E19B1"/>
    <w:rsid w:val="003E1E50"/>
    <w:rsid w:val="003E20EE"/>
    <w:rsid w:val="003E22B9"/>
    <w:rsid w:val="003E22EE"/>
    <w:rsid w:val="003E237D"/>
    <w:rsid w:val="003E28B6"/>
    <w:rsid w:val="003E2B7B"/>
    <w:rsid w:val="003E2CC2"/>
    <w:rsid w:val="003E2E90"/>
    <w:rsid w:val="003E2EE7"/>
    <w:rsid w:val="003E3252"/>
    <w:rsid w:val="003E33A6"/>
    <w:rsid w:val="003E34CD"/>
    <w:rsid w:val="003E3676"/>
    <w:rsid w:val="003E36DA"/>
    <w:rsid w:val="003E3905"/>
    <w:rsid w:val="003E3936"/>
    <w:rsid w:val="003E3966"/>
    <w:rsid w:val="003E39B3"/>
    <w:rsid w:val="003E4068"/>
    <w:rsid w:val="003E471F"/>
    <w:rsid w:val="003E4A4C"/>
    <w:rsid w:val="003E4B0E"/>
    <w:rsid w:val="003E4F44"/>
    <w:rsid w:val="003E506B"/>
    <w:rsid w:val="003E506D"/>
    <w:rsid w:val="003E515F"/>
    <w:rsid w:val="003E5336"/>
    <w:rsid w:val="003E543D"/>
    <w:rsid w:val="003E54AD"/>
    <w:rsid w:val="003E59AC"/>
    <w:rsid w:val="003E59BB"/>
    <w:rsid w:val="003E5B4F"/>
    <w:rsid w:val="003E5E42"/>
    <w:rsid w:val="003E5EAE"/>
    <w:rsid w:val="003E5F90"/>
    <w:rsid w:val="003E6065"/>
    <w:rsid w:val="003E614F"/>
    <w:rsid w:val="003E651A"/>
    <w:rsid w:val="003E6555"/>
    <w:rsid w:val="003E6895"/>
    <w:rsid w:val="003E68EF"/>
    <w:rsid w:val="003E69C1"/>
    <w:rsid w:val="003E6A9D"/>
    <w:rsid w:val="003E6D7E"/>
    <w:rsid w:val="003E6DF3"/>
    <w:rsid w:val="003E6EF2"/>
    <w:rsid w:val="003E6FF6"/>
    <w:rsid w:val="003E7183"/>
    <w:rsid w:val="003E7188"/>
    <w:rsid w:val="003E7253"/>
    <w:rsid w:val="003E748B"/>
    <w:rsid w:val="003E74E7"/>
    <w:rsid w:val="003E751B"/>
    <w:rsid w:val="003E7586"/>
    <w:rsid w:val="003E75B5"/>
    <w:rsid w:val="003E75C6"/>
    <w:rsid w:val="003E7777"/>
    <w:rsid w:val="003E7924"/>
    <w:rsid w:val="003E794B"/>
    <w:rsid w:val="003E79AC"/>
    <w:rsid w:val="003E7A06"/>
    <w:rsid w:val="003E7A83"/>
    <w:rsid w:val="003E7E15"/>
    <w:rsid w:val="003E7E37"/>
    <w:rsid w:val="003F0086"/>
    <w:rsid w:val="003F00C6"/>
    <w:rsid w:val="003F0216"/>
    <w:rsid w:val="003F0747"/>
    <w:rsid w:val="003F079F"/>
    <w:rsid w:val="003F08F0"/>
    <w:rsid w:val="003F0920"/>
    <w:rsid w:val="003F09AC"/>
    <w:rsid w:val="003F0AF1"/>
    <w:rsid w:val="003F0D7F"/>
    <w:rsid w:val="003F0F15"/>
    <w:rsid w:val="003F153A"/>
    <w:rsid w:val="003F1587"/>
    <w:rsid w:val="003F16B5"/>
    <w:rsid w:val="003F17D8"/>
    <w:rsid w:val="003F1855"/>
    <w:rsid w:val="003F1988"/>
    <w:rsid w:val="003F1ACB"/>
    <w:rsid w:val="003F1B33"/>
    <w:rsid w:val="003F1D7A"/>
    <w:rsid w:val="003F1E3C"/>
    <w:rsid w:val="003F1F0F"/>
    <w:rsid w:val="003F21BF"/>
    <w:rsid w:val="003F22B0"/>
    <w:rsid w:val="003F22EE"/>
    <w:rsid w:val="003F238B"/>
    <w:rsid w:val="003F2529"/>
    <w:rsid w:val="003F26B8"/>
    <w:rsid w:val="003F2942"/>
    <w:rsid w:val="003F2B2E"/>
    <w:rsid w:val="003F2B5F"/>
    <w:rsid w:val="003F2B8F"/>
    <w:rsid w:val="003F2C89"/>
    <w:rsid w:val="003F2F70"/>
    <w:rsid w:val="003F3059"/>
    <w:rsid w:val="003F31C6"/>
    <w:rsid w:val="003F31E5"/>
    <w:rsid w:val="003F32A0"/>
    <w:rsid w:val="003F340D"/>
    <w:rsid w:val="003F369C"/>
    <w:rsid w:val="003F378B"/>
    <w:rsid w:val="003F3873"/>
    <w:rsid w:val="003F3A4A"/>
    <w:rsid w:val="003F3B09"/>
    <w:rsid w:val="003F3B80"/>
    <w:rsid w:val="003F3C23"/>
    <w:rsid w:val="003F3E0C"/>
    <w:rsid w:val="003F3E49"/>
    <w:rsid w:val="003F3FB2"/>
    <w:rsid w:val="003F3FD7"/>
    <w:rsid w:val="003F401A"/>
    <w:rsid w:val="003F4470"/>
    <w:rsid w:val="003F4564"/>
    <w:rsid w:val="003F46BD"/>
    <w:rsid w:val="003F471E"/>
    <w:rsid w:val="003F48D3"/>
    <w:rsid w:val="003F491D"/>
    <w:rsid w:val="003F4BBD"/>
    <w:rsid w:val="003F4CA1"/>
    <w:rsid w:val="003F4CB7"/>
    <w:rsid w:val="003F4DBB"/>
    <w:rsid w:val="003F4EA4"/>
    <w:rsid w:val="003F50A0"/>
    <w:rsid w:val="003F5103"/>
    <w:rsid w:val="003F5336"/>
    <w:rsid w:val="003F548C"/>
    <w:rsid w:val="003F55C1"/>
    <w:rsid w:val="003F55F5"/>
    <w:rsid w:val="003F5609"/>
    <w:rsid w:val="003F5644"/>
    <w:rsid w:val="003F56A1"/>
    <w:rsid w:val="003F5702"/>
    <w:rsid w:val="003F574D"/>
    <w:rsid w:val="003F574E"/>
    <w:rsid w:val="003F575C"/>
    <w:rsid w:val="003F5913"/>
    <w:rsid w:val="003F5AF3"/>
    <w:rsid w:val="003F5C3D"/>
    <w:rsid w:val="003F5DE5"/>
    <w:rsid w:val="003F5EC5"/>
    <w:rsid w:val="003F6017"/>
    <w:rsid w:val="003F6193"/>
    <w:rsid w:val="003F61AD"/>
    <w:rsid w:val="003F6234"/>
    <w:rsid w:val="003F62CA"/>
    <w:rsid w:val="003F6369"/>
    <w:rsid w:val="003F652C"/>
    <w:rsid w:val="003F66DA"/>
    <w:rsid w:val="003F68F9"/>
    <w:rsid w:val="003F69F9"/>
    <w:rsid w:val="003F6B84"/>
    <w:rsid w:val="003F6D1E"/>
    <w:rsid w:val="003F6D32"/>
    <w:rsid w:val="003F6E4B"/>
    <w:rsid w:val="003F6E97"/>
    <w:rsid w:val="003F7064"/>
    <w:rsid w:val="003F714B"/>
    <w:rsid w:val="003F7161"/>
    <w:rsid w:val="003F726D"/>
    <w:rsid w:val="003F727B"/>
    <w:rsid w:val="003F7316"/>
    <w:rsid w:val="003F7477"/>
    <w:rsid w:val="003F74FE"/>
    <w:rsid w:val="003F7763"/>
    <w:rsid w:val="003F794F"/>
    <w:rsid w:val="003F79CB"/>
    <w:rsid w:val="003F7AEC"/>
    <w:rsid w:val="003F7B64"/>
    <w:rsid w:val="003F7B8D"/>
    <w:rsid w:val="003F7CAC"/>
    <w:rsid w:val="003F7D02"/>
    <w:rsid w:val="003F7DCB"/>
    <w:rsid w:val="003F7E43"/>
    <w:rsid w:val="003F7E6B"/>
    <w:rsid w:val="00400188"/>
    <w:rsid w:val="004003FE"/>
    <w:rsid w:val="004003FF"/>
    <w:rsid w:val="004008BD"/>
    <w:rsid w:val="004008BE"/>
    <w:rsid w:val="00400AB9"/>
    <w:rsid w:val="00400B61"/>
    <w:rsid w:val="00400DDA"/>
    <w:rsid w:val="0040116F"/>
    <w:rsid w:val="004012CF"/>
    <w:rsid w:val="004012EE"/>
    <w:rsid w:val="0040136A"/>
    <w:rsid w:val="00401467"/>
    <w:rsid w:val="004014DF"/>
    <w:rsid w:val="00401601"/>
    <w:rsid w:val="004019B5"/>
    <w:rsid w:val="00401AF4"/>
    <w:rsid w:val="00401C16"/>
    <w:rsid w:val="00401DD7"/>
    <w:rsid w:val="00402022"/>
    <w:rsid w:val="00402132"/>
    <w:rsid w:val="004023C5"/>
    <w:rsid w:val="00402645"/>
    <w:rsid w:val="004028DC"/>
    <w:rsid w:val="004029A4"/>
    <w:rsid w:val="00402BB1"/>
    <w:rsid w:val="00403061"/>
    <w:rsid w:val="00403106"/>
    <w:rsid w:val="00403175"/>
    <w:rsid w:val="00403454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DBE"/>
    <w:rsid w:val="00403EFA"/>
    <w:rsid w:val="00404011"/>
    <w:rsid w:val="00404117"/>
    <w:rsid w:val="004041C1"/>
    <w:rsid w:val="00404299"/>
    <w:rsid w:val="0040442A"/>
    <w:rsid w:val="004044F5"/>
    <w:rsid w:val="00404510"/>
    <w:rsid w:val="00404555"/>
    <w:rsid w:val="004046BE"/>
    <w:rsid w:val="0040485E"/>
    <w:rsid w:val="00404887"/>
    <w:rsid w:val="00404E62"/>
    <w:rsid w:val="00404E73"/>
    <w:rsid w:val="00405117"/>
    <w:rsid w:val="004051DC"/>
    <w:rsid w:val="0040534D"/>
    <w:rsid w:val="00405458"/>
    <w:rsid w:val="004054CE"/>
    <w:rsid w:val="004055CC"/>
    <w:rsid w:val="004056AD"/>
    <w:rsid w:val="004056C0"/>
    <w:rsid w:val="004057E6"/>
    <w:rsid w:val="00405ADC"/>
    <w:rsid w:val="00405C18"/>
    <w:rsid w:val="00405DD5"/>
    <w:rsid w:val="00405E52"/>
    <w:rsid w:val="00406441"/>
    <w:rsid w:val="004065BE"/>
    <w:rsid w:val="004065D8"/>
    <w:rsid w:val="00406728"/>
    <w:rsid w:val="004067C0"/>
    <w:rsid w:val="00406809"/>
    <w:rsid w:val="00406905"/>
    <w:rsid w:val="004069F3"/>
    <w:rsid w:val="00406A3B"/>
    <w:rsid w:val="00406CB4"/>
    <w:rsid w:val="00406E83"/>
    <w:rsid w:val="00407367"/>
    <w:rsid w:val="00407608"/>
    <w:rsid w:val="00407614"/>
    <w:rsid w:val="004078E3"/>
    <w:rsid w:val="00407962"/>
    <w:rsid w:val="00407B93"/>
    <w:rsid w:val="00407DBA"/>
    <w:rsid w:val="004100C6"/>
    <w:rsid w:val="0041036D"/>
    <w:rsid w:val="00410740"/>
    <w:rsid w:val="0041099B"/>
    <w:rsid w:val="004109EF"/>
    <w:rsid w:val="00410A25"/>
    <w:rsid w:val="00410AA3"/>
    <w:rsid w:val="00410B35"/>
    <w:rsid w:val="00411505"/>
    <w:rsid w:val="004116AB"/>
    <w:rsid w:val="00411906"/>
    <w:rsid w:val="00411A4F"/>
    <w:rsid w:val="00411C62"/>
    <w:rsid w:val="00411C7A"/>
    <w:rsid w:val="00411CBE"/>
    <w:rsid w:val="00412139"/>
    <w:rsid w:val="0041215E"/>
    <w:rsid w:val="004121FE"/>
    <w:rsid w:val="0041223B"/>
    <w:rsid w:val="0041223C"/>
    <w:rsid w:val="00412289"/>
    <w:rsid w:val="004122B6"/>
    <w:rsid w:val="00412323"/>
    <w:rsid w:val="00412331"/>
    <w:rsid w:val="0041249C"/>
    <w:rsid w:val="004125DF"/>
    <w:rsid w:val="00412734"/>
    <w:rsid w:val="0041285E"/>
    <w:rsid w:val="00412895"/>
    <w:rsid w:val="00412AFF"/>
    <w:rsid w:val="00412C06"/>
    <w:rsid w:val="00412C71"/>
    <w:rsid w:val="00412D06"/>
    <w:rsid w:val="00412F0B"/>
    <w:rsid w:val="00413006"/>
    <w:rsid w:val="004132C6"/>
    <w:rsid w:val="0041337C"/>
    <w:rsid w:val="004133C8"/>
    <w:rsid w:val="00413493"/>
    <w:rsid w:val="0041365F"/>
    <w:rsid w:val="00413783"/>
    <w:rsid w:val="004138B1"/>
    <w:rsid w:val="00413AC8"/>
    <w:rsid w:val="00413B27"/>
    <w:rsid w:val="00413C56"/>
    <w:rsid w:val="00413D2A"/>
    <w:rsid w:val="00414047"/>
    <w:rsid w:val="00414206"/>
    <w:rsid w:val="004144ED"/>
    <w:rsid w:val="00414788"/>
    <w:rsid w:val="00414844"/>
    <w:rsid w:val="00414B0A"/>
    <w:rsid w:val="00414C5E"/>
    <w:rsid w:val="00414C7C"/>
    <w:rsid w:val="00414D0F"/>
    <w:rsid w:val="00414D90"/>
    <w:rsid w:val="00414E2D"/>
    <w:rsid w:val="004150E5"/>
    <w:rsid w:val="00415166"/>
    <w:rsid w:val="004154A6"/>
    <w:rsid w:val="0041556E"/>
    <w:rsid w:val="0041562D"/>
    <w:rsid w:val="004159C0"/>
    <w:rsid w:val="004159FA"/>
    <w:rsid w:val="00415ABC"/>
    <w:rsid w:val="00415C6A"/>
    <w:rsid w:val="00415CDF"/>
    <w:rsid w:val="004164F4"/>
    <w:rsid w:val="00416529"/>
    <w:rsid w:val="0041670A"/>
    <w:rsid w:val="0041677D"/>
    <w:rsid w:val="00416A2C"/>
    <w:rsid w:val="00416AF0"/>
    <w:rsid w:val="0041714F"/>
    <w:rsid w:val="004171F9"/>
    <w:rsid w:val="004172F8"/>
    <w:rsid w:val="0041731E"/>
    <w:rsid w:val="0041733A"/>
    <w:rsid w:val="0041734D"/>
    <w:rsid w:val="00417713"/>
    <w:rsid w:val="004177D6"/>
    <w:rsid w:val="0041796C"/>
    <w:rsid w:val="00417996"/>
    <w:rsid w:val="00417AF1"/>
    <w:rsid w:val="00417CE5"/>
    <w:rsid w:val="00417F78"/>
    <w:rsid w:val="00417FE4"/>
    <w:rsid w:val="00420045"/>
    <w:rsid w:val="004200CA"/>
    <w:rsid w:val="0042016A"/>
    <w:rsid w:val="004202DC"/>
    <w:rsid w:val="0042036A"/>
    <w:rsid w:val="00420474"/>
    <w:rsid w:val="004207E1"/>
    <w:rsid w:val="00420C9F"/>
    <w:rsid w:val="00420DDE"/>
    <w:rsid w:val="00420EC2"/>
    <w:rsid w:val="00420F64"/>
    <w:rsid w:val="00420FF9"/>
    <w:rsid w:val="0042103C"/>
    <w:rsid w:val="004210C7"/>
    <w:rsid w:val="00421120"/>
    <w:rsid w:val="00421134"/>
    <w:rsid w:val="00421155"/>
    <w:rsid w:val="004211B4"/>
    <w:rsid w:val="00421267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1E91"/>
    <w:rsid w:val="0042208A"/>
    <w:rsid w:val="004222E9"/>
    <w:rsid w:val="00422334"/>
    <w:rsid w:val="00422460"/>
    <w:rsid w:val="004227EF"/>
    <w:rsid w:val="0042281B"/>
    <w:rsid w:val="0042283F"/>
    <w:rsid w:val="0042284A"/>
    <w:rsid w:val="00422957"/>
    <w:rsid w:val="00422BD7"/>
    <w:rsid w:val="00422C0B"/>
    <w:rsid w:val="00422CDD"/>
    <w:rsid w:val="00422D92"/>
    <w:rsid w:val="00422DAE"/>
    <w:rsid w:val="00422E05"/>
    <w:rsid w:val="0042314A"/>
    <w:rsid w:val="0042328D"/>
    <w:rsid w:val="0042336F"/>
    <w:rsid w:val="00423394"/>
    <w:rsid w:val="004233FD"/>
    <w:rsid w:val="0042354F"/>
    <w:rsid w:val="004236E7"/>
    <w:rsid w:val="004237FF"/>
    <w:rsid w:val="00423913"/>
    <w:rsid w:val="0042396F"/>
    <w:rsid w:val="00423A85"/>
    <w:rsid w:val="00423BF0"/>
    <w:rsid w:val="004242CB"/>
    <w:rsid w:val="004242D8"/>
    <w:rsid w:val="00424379"/>
    <w:rsid w:val="004243A7"/>
    <w:rsid w:val="00424507"/>
    <w:rsid w:val="00424525"/>
    <w:rsid w:val="004246AD"/>
    <w:rsid w:val="004246F7"/>
    <w:rsid w:val="0042476E"/>
    <w:rsid w:val="00424982"/>
    <w:rsid w:val="00424A2E"/>
    <w:rsid w:val="00424B27"/>
    <w:rsid w:val="00424B7C"/>
    <w:rsid w:val="00424C22"/>
    <w:rsid w:val="00424D34"/>
    <w:rsid w:val="00424D9E"/>
    <w:rsid w:val="00424FB3"/>
    <w:rsid w:val="0042519C"/>
    <w:rsid w:val="00425211"/>
    <w:rsid w:val="004253B2"/>
    <w:rsid w:val="004255F9"/>
    <w:rsid w:val="0042590F"/>
    <w:rsid w:val="00425952"/>
    <w:rsid w:val="00425C08"/>
    <w:rsid w:val="00425C90"/>
    <w:rsid w:val="00425D51"/>
    <w:rsid w:val="00425D5B"/>
    <w:rsid w:val="00425DD6"/>
    <w:rsid w:val="00425F02"/>
    <w:rsid w:val="00426016"/>
    <w:rsid w:val="004260DC"/>
    <w:rsid w:val="00426338"/>
    <w:rsid w:val="004263A3"/>
    <w:rsid w:val="0042643E"/>
    <w:rsid w:val="004264F0"/>
    <w:rsid w:val="004265F4"/>
    <w:rsid w:val="004267ED"/>
    <w:rsid w:val="00426824"/>
    <w:rsid w:val="00426889"/>
    <w:rsid w:val="0042689E"/>
    <w:rsid w:val="00426BB1"/>
    <w:rsid w:val="00426D59"/>
    <w:rsid w:val="00426ED2"/>
    <w:rsid w:val="00427056"/>
    <w:rsid w:val="0042716B"/>
    <w:rsid w:val="0042754B"/>
    <w:rsid w:val="004276E1"/>
    <w:rsid w:val="004277F4"/>
    <w:rsid w:val="00427817"/>
    <w:rsid w:val="00427A91"/>
    <w:rsid w:val="00427AED"/>
    <w:rsid w:val="00427B4A"/>
    <w:rsid w:val="00427BA1"/>
    <w:rsid w:val="00427E0A"/>
    <w:rsid w:val="00427E81"/>
    <w:rsid w:val="004301C6"/>
    <w:rsid w:val="004301FB"/>
    <w:rsid w:val="0043053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3AF"/>
    <w:rsid w:val="00431523"/>
    <w:rsid w:val="0043164B"/>
    <w:rsid w:val="0043165B"/>
    <w:rsid w:val="004316C4"/>
    <w:rsid w:val="00431933"/>
    <w:rsid w:val="00431947"/>
    <w:rsid w:val="004319FD"/>
    <w:rsid w:val="00431AE0"/>
    <w:rsid w:val="00431B80"/>
    <w:rsid w:val="00431CF7"/>
    <w:rsid w:val="00431D34"/>
    <w:rsid w:val="00431D39"/>
    <w:rsid w:val="00431D84"/>
    <w:rsid w:val="00431E29"/>
    <w:rsid w:val="00431ECF"/>
    <w:rsid w:val="00432043"/>
    <w:rsid w:val="00432049"/>
    <w:rsid w:val="0043218E"/>
    <w:rsid w:val="004321BE"/>
    <w:rsid w:val="00432243"/>
    <w:rsid w:val="00432341"/>
    <w:rsid w:val="0043264C"/>
    <w:rsid w:val="0043271C"/>
    <w:rsid w:val="004329CF"/>
    <w:rsid w:val="00432A43"/>
    <w:rsid w:val="00432BD1"/>
    <w:rsid w:val="00432D01"/>
    <w:rsid w:val="00432DB9"/>
    <w:rsid w:val="00432EE5"/>
    <w:rsid w:val="004330BE"/>
    <w:rsid w:val="00433190"/>
    <w:rsid w:val="004333CA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284"/>
    <w:rsid w:val="00434438"/>
    <w:rsid w:val="004349F0"/>
    <w:rsid w:val="00434BFD"/>
    <w:rsid w:val="00434C61"/>
    <w:rsid w:val="00434D92"/>
    <w:rsid w:val="004353E1"/>
    <w:rsid w:val="004355AB"/>
    <w:rsid w:val="004357AB"/>
    <w:rsid w:val="00435829"/>
    <w:rsid w:val="0043598B"/>
    <w:rsid w:val="0043599A"/>
    <w:rsid w:val="00435D06"/>
    <w:rsid w:val="00435F64"/>
    <w:rsid w:val="0043605C"/>
    <w:rsid w:val="00436160"/>
    <w:rsid w:val="00436237"/>
    <w:rsid w:val="00436405"/>
    <w:rsid w:val="00436662"/>
    <w:rsid w:val="004366D1"/>
    <w:rsid w:val="00436726"/>
    <w:rsid w:val="00436B7C"/>
    <w:rsid w:val="00436ED8"/>
    <w:rsid w:val="00437032"/>
    <w:rsid w:val="004370F5"/>
    <w:rsid w:val="00437102"/>
    <w:rsid w:val="0043723C"/>
    <w:rsid w:val="0043727A"/>
    <w:rsid w:val="004372A1"/>
    <w:rsid w:val="004372A4"/>
    <w:rsid w:val="004372CB"/>
    <w:rsid w:val="004377E2"/>
    <w:rsid w:val="004379BF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912"/>
    <w:rsid w:val="0044096A"/>
    <w:rsid w:val="004409D5"/>
    <w:rsid w:val="00440A0C"/>
    <w:rsid w:val="00440A9D"/>
    <w:rsid w:val="00440B1A"/>
    <w:rsid w:val="00440B3A"/>
    <w:rsid w:val="00440B4C"/>
    <w:rsid w:val="00440C0E"/>
    <w:rsid w:val="00440D39"/>
    <w:rsid w:val="00440DB9"/>
    <w:rsid w:val="00440E80"/>
    <w:rsid w:val="00440F5B"/>
    <w:rsid w:val="004410ED"/>
    <w:rsid w:val="00441165"/>
    <w:rsid w:val="0044127A"/>
    <w:rsid w:val="0044157C"/>
    <w:rsid w:val="004415FD"/>
    <w:rsid w:val="00441722"/>
    <w:rsid w:val="00441850"/>
    <w:rsid w:val="004418A7"/>
    <w:rsid w:val="00441CB0"/>
    <w:rsid w:val="00441F3A"/>
    <w:rsid w:val="00442146"/>
    <w:rsid w:val="00442293"/>
    <w:rsid w:val="0044239D"/>
    <w:rsid w:val="00442441"/>
    <w:rsid w:val="00442556"/>
    <w:rsid w:val="00442675"/>
    <w:rsid w:val="004427CE"/>
    <w:rsid w:val="00442AE1"/>
    <w:rsid w:val="00442BC6"/>
    <w:rsid w:val="00442E15"/>
    <w:rsid w:val="00442E5B"/>
    <w:rsid w:val="00442EA9"/>
    <w:rsid w:val="00442FC2"/>
    <w:rsid w:val="00443003"/>
    <w:rsid w:val="0044319E"/>
    <w:rsid w:val="00443250"/>
    <w:rsid w:val="0044339C"/>
    <w:rsid w:val="00443711"/>
    <w:rsid w:val="00443A96"/>
    <w:rsid w:val="00443AAF"/>
    <w:rsid w:val="00443BDC"/>
    <w:rsid w:val="00443F42"/>
    <w:rsid w:val="004442C9"/>
    <w:rsid w:val="0044445D"/>
    <w:rsid w:val="00444465"/>
    <w:rsid w:val="0044451C"/>
    <w:rsid w:val="004446C8"/>
    <w:rsid w:val="004446CE"/>
    <w:rsid w:val="004449D4"/>
    <w:rsid w:val="00444A04"/>
    <w:rsid w:val="00444AA0"/>
    <w:rsid w:val="00444B01"/>
    <w:rsid w:val="00444CB4"/>
    <w:rsid w:val="00444CF3"/>
    <w:rsid w:val="00444DFD"/>
    <w:rsid w:val="00444E81"/>
    <w:rsid w:val="00444F92"/>
    <w:rsid w:val="0044532B"/>
    <w:rsid w:val="00445447"/>
    <w:rsid w:val="00445613"/>
    <w:rsid w:val="00445699"/>
    <w:rsid w:val="0044580D"/>
    <w:rsid w:val="004458CE"/>
    <w:rsid w:val="004458E6"/>
    <w:rsid w:val="00445A87"/>
    <w:rsid w:val="00445BB2"/>
    <w:rsid w:val="00445C34"/>
    <w:rsid w:val="00445DED"/>
    <w:rsid w:val="00445F52"/>
    <w:rsid w:val="00446281"/>
    <w:rsid w:val="004462BC"/>
    <w:rsid w:val="0044635C"/>
    <w:rsid w:val="0044648B"/>
    <w:rsid w:val="00446634"/>
    <w:rsid w:val="00446956"/>
    <w:rsid w:val="004469D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8CD"/>
    <w:rsid w:val="0044792E"/>
    <w:rsid w:val="00447B38"/>
    <w:rsid w:val="00447C99"/>
    <w:rsid w:val="00447D01"/>
    <w:rsid w:val="00447F51"/>
    <w:rsid w:val="00450357"/>
    <w:rsid w:val="00450400"/>
    <w:rsid w:val="0045052B"/>
    <w:rsid w:val="00450639"/>
    <w:rsid w:val="004509CC"/>
    <w:rsid w:val="00450A97"/>
    <w:rsid w:val="00450C7E"/>
    <w:rsid w:val="00450CC4"/>
    <w:rsid w:val="00450D54"/>
    <w:rsid w:val="00450FD3"/>
    <w:rsid w:val="00451054"/>
    <w:rsid w:val="00451160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E08"/>
    <w:rsid w:val="00451F59"/>
    <w:rsid w:val="0045219E"/>
    <w:rsid w:val="00452201"/>
    <w:rsid w:val="00452342"/>
    <w:rsid w:val="00452359"/>
    <w:rsid w:val="004524E6"/>
    <w:rsid w:val="004525AD"/>
    <w:rsid w:val="00452623"/>
    <w:rsid w:val="0045281A"/>
    <w:rsid w:val="00452894"/>
    <w:rsid w:val="00452BC5"/>
    <w:rsid w:val="00452C42"/>
    <w:rsid w:val="00453097"/>
    <w:rsid w:val="00453103"/>
    <w:rsid w:val="004533C1"/>
    <w:rsid w:val="004533ED"/>
    <w:rsid w:val="00453515"/>
    <w:rsid w:val="0045364C"/>
    <w:rsid w:val="00453758"/>
    <w:rsid w:val="00453BF1"/>
    <w:rsid w:val="00453DB7"/>
    <w:rsid w:val="00453F78"/>
    <w:rsid w:val="00453FF8"/>
    <w:rsid w:val="00454492"/>
    <w:rsid w:val="004544B6"/>
    <w:rsid w:val="00454528"/>
    <w:rsid w:val="004549EC"/>
    <w:rsid w:val="004549F6"/>
    <w:rsid w:val="00454C07"/>
    <w:rsid w:val="00454C4D"/>
    <w:rsid w:val="00454CEE"/>
    <w:rsid w:val="00454CFC"/>
    <w:rsid w:val="00454D34"/>
    <w:rsid w:val="00454DB2"/>
    <w:rsid w:val="00454E98"/>
    <w:rsid w:val="00454EBD"/>
    <w:rsid w:val="00454F87"/>
    <w:rsid w:val="004554D5"/>
    <w:rsid w:val="0045553A"/>
    <w:rsid w:val="0045556E"/>
    <w:rsid w:val="004555CA"/>
    <w:rsid w:val="00455987"/>
    <w:rsid w:val="00455AEC"/>
    <w:rsid w:val="00455D08"/>
    <w:rsid w:val="00455FCD"/>
    <w:rsid w:val="004560C0"/>
    <w:rsid w:val="004560E3"/>
    <w:rsid w:val="004560FC"/>
    <w:rsid w:val="0045618F"/>
    <w:rsid w:val="00456276"/>
    <w:rsid w:val="0045643D"/>
    <w:rsid w:val="00456462"/>
    <w:rsid w:val="004566BF"/>
    <w:rsid w:val="00456747"/>
    <w:rsid w:val="004567E3"/>
    <w:rsid w:val="00456CBF"/>
    <w:rsid w:val="00456CDE"/>
    <w:rsid w:val="00456D2D"/>
    <w:rsid w:val="00456E97"/>
    <w:rsid w:val="00456FE7"/>
    <w:rsid w:val="00457020"/>
    <w:rsid w:val="004570AF"/>
    <w:rsid w:val="00457287"/>
    <w:rsid w:val="00457372"/>
    <w:rsid w:val="0045742A"/>
    <w:rsid w:val="0045753A"/>
    <w:rsid w:val="004576B3"/>
    <w:rsid w:val="00457B8C"/>
    <w:rsid w:val="00457BA3"/>
    <w:rsid w:val="0046003A"/>
    <w:rsid w:val="00460095"/>
    <w:rsid w:val="004600E6"/>
    <w:rsid w:val="00460321"/>
    <w:rsid w:val="0046050B"/>
    <w:rsid w:val="0046063B"/>
    <w:rsid w:val="004607C1"/>
    <w:rsid w:val="00460882"/>
    <w:rsid w:val="00460932"/>
    <w:rsid w:val="00460A3E"/>
    <w:rsid w:val="00460A62"/>
    <w:rsid w:val="00460AF7"/>
    <w:rsid w:val="00460B80"/>
    <w:rsid w:val="00460BAC"/>
    <w:rsid w:val="00460CF7"/>
    <w:rsid w:val="00460F26"/>
    <w:rsid w:val="00460F81"/>
    <w:rsid w:val="004611D8"/>
    <w:rsid w:val="004611EB"/>
    <w:rsid w:val="00461229"/>
    <w:rsid w:val="00461442"/>
    <w:rsid w:val="0046148D"/>
    <w:rsid w:val="00461846"/>
    <w:rsid w:val="00461EFB"/>
    <w:rsid w:val="0046208E"/>
    <w:rsid w:val="00462128"/>
    <w:rsid w:val="0046221A"/>
    <w:rsid w:val="004622E8"/>
    <w:rsid w:val="0046230A"/>
    <w:rsid w:val="004624AD"/>
    <w:rsid w:val="004625AF"/>
    <w:rsid w:val="0046266C"/>
    <w:rsid w:val="00462803"/>
    <w:rsid w:val="004628A7"/>
    <w:rsid w:val="004629C7"/>
    <w:rsid w:val="00462A83"/>
    <w:rsid w:val="00462BA1"/>
    <w:rsid w:val="00462E2C"/>
    <w:rsid w:val="00462E95"/>
    <w:rsid w:val="00462EE3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7B1"/>
    <w:rsid w:val="00464E81"/>
    <w:rsid w:val="00464EAF"/>
    <w:rsid w:val="00464EDA"/>
    <w:rsid w:val="00464F9E"/>
    <w:rsid w:val="00465024"/>
    <w:rsid w:val="0046513E"/>
    <w:rsid w:val="004652CF"/>
    <w:rsid w:val="00465329"/>
    <w:rsid w:val="00465333"/>
    <w:rsid w:val="004653D5"/>
    <w:rsid w:val="00465555"/>
    <w:rsid w:val="00465579"/>
    <w:rsid w:val="0046568A"/>
    <w:rsid w:val="004659AB"/>
    <w:rsid w:val="00465AB5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DE"/>
    <w:rsid w:val="004667EC"/>
    <w:rsid w:val="0046681A"/>
    <w:rsid w:val="004668AA"/>
    <w:rsid w:val="00466946"/>
    <w:rsid w:val="0046694E"/>
    <w:rsid w:val="0046695D"/>
    <w:rsid w:val="00466C1D"/>
    <w:rsid w:val="00466D2F"/>
    <w:rsid w:val="00466D6F"/>
    <w:rsid w:val="00466F5A"/>
    <w:rsid w:val="0046701D"/>
    <w:rsid w:val="0046704C"/>
    <w:rsid w:val="0046705E"/>
    <w:rsid w:val="004670B2"/>
    <w:rsid w:val="00467121"/>
    <w:rsid w:val="00467136"/>
    <w:rsid w:val="00467261"/>
    <w:rsid w:val="004672C6"/>
    <w:rsid w:val="0046743C"/>
    <w:rsid w:val="0046765B"/>
    <w:rsid w:val="00467710"/>
    <w:rsid w:val="00467937"/>
    <w:rsid w:val="00467B71"/>
    <w:rsid w:val="00467DE2"/>
    <w:rsid w:val="00467E13"/>
    <w:rsid w:val="0047028D"/>
    <w:rsid w:val="004702C0"/>
    <w:rsid w:val="00470464"/>
    <w:rsid w:val="0047083B"/>
    <w:rsid w:val="00470865"/>
    <w:rsid w:val="00470CCF"/>
    <w:rsid w:val="00470DA7"/>
    <w:rsid w:val="00470DC0"/>
    <w:rsid w:val="00470E4A"/>
    <w:rsid w:val="00471006"/>
    <w:rsid w:val="00471810"/>
    <w:rsid w:val="00471AED"/>
    <w:rsid w:val="00471B47"/>
    <w:rsid w:val="00471CFD"/>
    <w:rsid w:val="00471E72"/>
    <w:rsid w:val="004720B4"/>
    <w:rsid w:val="0047213D"/>
    <w:rsid w:val="00472246"/>
    <w:rsid w:val="00472355"/>
    <w:rsid w:val="00472504"/>
    <w:rsid w:val="00472527"/>
    <w:rsid w:val="004728CB"/>
    <w:rsid w:val="004728F2"/>
    <w:rsid w:val="00472978"/>
    <w:rsid w:val="00472A22"/>
    <w:rsid w:val="00472AEF"/>
    <w:rsid w:val="00472B8D"/>
    <w:rsid w:val="00472BDB"/>
    <w:rsid w:val="00472BEE"/>
    <w:rsid w:val="00473136"/>
    <w:rsid w:val="0047317E"/>
    <w:rsid w:val="00473326"/>
    <w:rsid w:val="00473494"/>
    <w:rsid w:val="00473904"/>
    <w:rsid w:val="0047392E"/>
    <w:rsid w:val="00473A02"/>
    <w:rsid w:val="00473C36"/>
    <w:rsid w:val="00473E1E"/>
    <w:rsid w:val="00473E77"/>
    <w:rsid w:val="00473EC6"/>
    <w:rsid w:val="00473FE9"/>
    <w:rsid w:val="004740AD"/>
    <w:rsid w:val="0047417C"/>
    <w:rsid w:val="00474221"/>
    <w:rsid w:val="0047427C"/>
    <w:rsid w:val="004743F4"/>
    <w:rsid w:val="004745B2"/>
    <w:rsid w:val="004746C0"/>
    <w:rsid w:val="0047487F"/>
    <w:rsid w:val="004748D9"/>
    <w:rsid w:val="004749F4"/>
    <w:rsid w:val="00474A18"/>
    <w:rsid w:val="00474B76"/>
    <w:rsid w:val="00474BFE"/>
    <w:rsid w:val="00474C31"/>
    <w:rsid w:val="00474C37"/>
    <w:rsid w:val="00474F20"/>
    <w:rsid w:val="0047514C"/>
    <w:rsid w:val="00475315"/>
    <w:rsid w:val="00475413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84"/>
    <w:rsid w:val="004767CF"/>
    <w:rsid w:val="004767DD"/>
    <w:rsid w:val="00476897"/>
    <w:rsid w:val="00476904"/>
    <w:rsid w:val="004769B5"/>
    <w:rsid w:val="00476ACB"/>
    <w:rsid w:val="00476C4D"/>
    <w:rsid w:val="00476C53"/>
    <w:rsid w:val="00476E1D"/>
    <w:rsid w:val="0047701C"/>
    <w:rsid w:val="004771AE"/>
    <w:rsid w:val="004771B3"/>
    <w:rsid w:val="00477399"/>
    <w:rsid w:val="004775CC"/>
    <w:rsid w:val="0047761B"/>
    <w:rsid w:val="0047771C"/>
    <w:rsid w:val="0047778E"/>
    <w:rsid w:val="00477A0C"/>
    <w:rsid w:val="00477AA1"/>
    <w:rsid w:val="00477AF0"/>
    <w:rsid w:val="00477CEE"/>
    <w:rsid w:val="0048001A"/>
    <w:rsid w:val="00480066"/>
    <w:rsid w:val="00480084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953"/>
    <w:rsid w:val="00480D74"/>
    <w:rsid w:val="00480E12"/>
    <w:rsid w:val="00481597"/>
    <w:rsid w:val="0048163E"/>
    <w:rsid w:val="004816AE"/>
    <w:rsid w:val="0048171F"/>
    <w:rsid w:val="00481733"/>
    <w:rsid w:val="004817FC"/>
    <w:rsid w:val="0048187E"/>
    <w:rsid w:val="00481D63"/>
    <w:rsid w:val="004821B6"/>
    <w:rsid w:val="0048232F"/>
    <w:rsid w:val="00482778"/>
    <w:rsid w:val="0048281A"/>
    <w:rsid w:val="004828F2"/>
    <w:rsid w:val="00482B7F"/>
    <w:rsid w:val="00482E85"/>
    <w:rsid w:val="00482F00"/>
    <w:rsid w:val="00483030"/>
    <w:rsid w:val="004830CA"/>
    <w:rsid w:val="004831E1"/>
    <w:rsid w:val="0048323A"/>
    <w:rsid w:val="004833A0"/>
    <w:rsid w:val="004833E2"/>
    <w:rsid w:val="00483436"/>
    <w:rsid w:val="00483536"/>
    <w:rsid w:val="00483934"/>
    <w:rsid w:val="00483ACA"/>
    <w:rsid w:val="00483BB0"/>
    <w:rsid w:val="00483D7A"/>
    <w:rsid w:val="0048401E"/>
    <w:rsid w:val="00484193"/>
    <w:rsid w:val="0048419C"/>
    <w:rsid w:val="004842FB"/>
    <w:rsid w:val="004842FF"/>
    <w:rsid w:val="004844AE"/>
    <w:rsid w:val="004845EE"/>
    <w:rsid w:val="00484818"/>
    <w:rsid w:val="004848B1"/>
    <w:rsid w:val="00484BE7"/>
    <w:rsid w:val="00484BF7"/>
    <w:rsid w:val="00484DB2"/>
    <w:rsid w:val="00484E0A"/>
    <w:rsid w:val="00484E9D"/>
    <w:rsid w:val="00484FC6"/>
    <w:rsid w:val="004850B5"/>
    <w:rsid w:val="004850FD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CCC"/>
    <w:rsid w:val="00485DBC"/>
    <w:rsid w:val="00485DD1"/>
    <w:rsid w:val="00485F5A"/>
    <w:rsid w:val="00485FAE"/>
    <w:rsid w:val="0048600A"/>
    <w:rsid w:val="004860BD"/>
    <w:rsid w:val="004861BB"/>
    <w:rsid w:val="00486280"/>
    <w:rsid w:val="0048638A"/>
    <w:rsid w:val="00486407"/>
    <w:rsid w:val="004866F2"/>
    <w:rsid w:val="00486975"/>
    <w:rsid w:val="00486A7B"/>
    <w:rsid w:val="00486C2B"/>
    <w:rsid w:val="00487145"/>
    <w:rsid w:val="004872A7"/>
    <w:rsid w:val="0048741E"/>
    <w:rsid w:val="00487703"/>
    <w:rsid w:val="004877A7"/>
    <w:rsid w:val="004877D5"/>
    <w:rsid w:val="00487CA3"/>
    <w:rsid w:val="00487CD2"/>
    <w:rsid w:val="00487DBA"/>
    <w:rsid w:val="00487EE2"/>
    <w:rsid w:val="00490177"/>
    <w:rsid w:val="004902A4"/>
    <w:rsid w:val="00490378"/>
    <w:rsid w:val="00490442"/>
    <w:rsid w:val="00490589"/>
    <w:rsid w:val="004905E0"/>
    <w:rsid w:val="004906AB"/>
    <w:rsid w:val="00490C24"/>
    <w:rsid w:val="00490CF4"/>
    <w:rsid w:val="00490EE4"/>
    <w:rsid w:val="00490FE0"/>
    <w:rsid w:val="00491099"/>
    <w:rsid w:val="0049136C"/>
    <w:rsid w:val="0049159A"/>
    <w:rsid w:val="00491707"/>
    <w:rsid w:val="004917B4"/>
    <w:rsid w:val="00491946"/>
    <w:rsid w:val="004919D6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104"/>
    <w:rsid w:val="004932E7"/>
    <w:rsid w:val="004934A3"/>
    <w:rsid w:val="00493587"/>
    <w:rsid w:val="00493629"/>
    <w:rsid w:val="004936D4"/>
    <w:rsid w:val="00493AC1"/>
    <w:rsid w:val="00493CE5"/>
    <w:rsid w:val="00493D5F"/>
    <w:rsid w:val="00494038"/>
    <w:rsid w:val="004940C9"/>
    <w:rsid w:val="004940CA"/>
    <w:rsid w:val="0049425C"/>
    <w:rsid w:val="00494311"/>
    <w:rsid w:val="00494466"/>
    <w:rsid w:val="004945CA"/>
    <w:rsid w:val="00494706"/>
    <w:rsid w:val="004947A4"/>
    <w:rsid w:val="004949F0"/>
    <w:rsid w:val="004949FD"/>
    <w:rsid w:val="00494A62"/>
    <w:rsid w:val="00494B02"/>
    <w:rsid w:val="00494BEB"/>
    <w:rsid w:val="00494C96"/>
    <w:rsid w:val="00494FE4"/>
    <w:rsid w:val="0049520C"/>
    <w:rsid w:val="0049529B"/>
    <w:rsid w:val="00495322"/>
    <w:rsid w:val="00495330"/>
    <w:rsid w:val="0049536A"/>
    <w:rsid w:val="00495405"/>
    <w:rsid w:val="0049572D"/>
    <w:rsid w:val="0049576C"/>
    <w:rsid w:val="0049579F"/>
    <w:rsid w:val="004958CC"/>
    <w:rsid w:val="00495A52"/>
    <w:rsid w:val="00495AB6"/>
    <w:rsid w:val="00495B3E"/>
    <w:rsid w:val="00495C27"/>
    <w:rsid w:val="0049609E"/>
    <w:rsid w:val="004962CD"/>
    <w:rsid w:val="004963F8"/>
    <w:rsid w:val="0049641C"/>
    <w:rsid w:val="00496536"/>
    <w:rsid w:val="0049677B"/>
    <w:rsid w:val="00496960"/>
    <w:rsid w:val="004969E2"/>
    <w:rsid w:val="004969F6"/>
    <w:rsid w:val="00496F2E"/>
    <w:rsid w:val="00496FEB"/>
    <w:rsid w:val="004973A7"/>
    <w:rsid w:val="00497482"/>
    <w:rsid w:val="0049756F"/>
    <w:rsid w:val="004978B9"/>
    <w:rsid w:val="004978E4"/>
    <w:rsid w:val="004978EC"/>
    <w:rsid w:val="004979DD"/>
    <w:rsid w:val="00497A39"/>
    <w:rsid w:val="00497C34"/>
    <w:rsid w:val="00497EBB"/>
    <w:rsid w:val="00497F6E"/>
    <w:rsid w:val="00497F6F"/>
    <w:rsid w:val="004A0007"/>
    <w:rsid w:val="004A0042"/>
    <w:rsid w:val="004A0155"/>
    <w:rsid w:val="004A050A"/>
    <w:rsid w:val="004A0D52"/>
    <w:rsid w:val="004A0DF3"/>
    <w:rsid w:val="004A0E2E"/>
    <w:rsid w:val="004A0F89"/>
    <w:rsid w:val="004A1149"/>
    <w:rsid w:val="004A114C"/>
    <w:rsid w:val="004A13BB"/>
    <w:rsid w:val="004A157D"/>
    <w:rsid w:val="004A1837"/>
    <w:rsid w:val="004A1928"/>
    <w:rsid w:val="004A1A39"/>
    <w:rsid w:val="004A1AC5"/>
    <w:rsid w:val="004A1B45"/>
    <w:rsid w:val="004A1C61"/>
    <w:rsid w:val="004A1E53"/>
    <w:rsid w:val="004A2414"/>
    <w:rsid w:val="004A274E"/>
    <w:rsid w:val="004A27B7"/>
    <w:rsid w:val="004A2843"/>
    <w:rsid w:val="004A293F"/>
    <w:rsid w:val="004A2E08"/>
    <w:rsid w:val="004A2EF1"/>
    <w:rsid w:val="004A2FDE"/>
    <w:rsid w:val="004A3193"/>
    <w:rsid w:val="004A3245"/>
    <w:rsid w:val="004A3326"/>
    <w:rsid w:val="004A349D"/>
    <w:rsid w:val="004A35C3"/>
    <w:rsid w:val="004A3A68"/>
    <w:rsid w:val="004A3CAE"/>
    <w:rsid w:val="004A3CD1"/>
    <w:rsid w:val="004A3CDF"/>
    <w:rsid w:val="004A3E7C"/>
    <w:rsid w:val="004A3E82"/>
    <w:rsid w:val="004A3EF8"/>
    <w:rsid w:val="004A3F27"/>
    <w:rsid w:val="004A3F55"/>
    <w:rsid w:val="004A4060"/>
    <w:rsid w:val="004A4064"/>
    <w:rsid w:val="004A40A2"/>
    <w:rsid w:val="004A419C"/>
    <w:rsid w:val="004A42A9"/>
    <w:rsid w:val="004A4307"/>
    <w:rsid w:val="004A4372"/>
    <w:rsid w:val="004A451F"/>
    <w:rsid w:val="004A4582"/>
    <w:rsid w:val="004A4762"/>
    <w:rsid w:val="004A479B"/>
    <w:rsid w:val="004A4873"/>
    <w:rsid w:val="004A48F2"/>
    <w:rsid w:val="004A4981"/>
    <w:rsid w:val="004A4DAF"/>
    <w:rsid w:val="004A4F25"/>
    <w:rsid w:val="004A4F5B"/>
    <w:rsid w:val="004A53E6"/>
    <w:rsid w:val="004A5536"/>
    <w:rsid w:val="004A57BA"/>
    <w:rsid w:val="004A58D3"/>
    <w:rsid w:val="004A5A26"/>
    <w:rsid w:val="004A5AD5"/>
    <w:rsid w:val="004A5D98"/>
    <w:rsid w:val="004A5DB9"/>
    <w:rsid w:val="004A6050"/>
    <w:rsid w:val="004A60A7"/>
    <w:rsid w:val="004A619D"/>
    <w:rsid w:val="004A62AA"/>
    <w:rsid w:val="004A637B"/>
    <w:rsid w:val="004A64E3"/>
    <w:rsid w:val="004A68B7"/>
    <w:rsid w:val="004A6B1D"/>
    <w:rsid w:val="004A6BCA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D8"/>
    <w:rsid w:val="004A7560"/>
    <w:rsid w:val="004A7750"/>
    <w:rsid w:val="004A77D8"/>
    <w:rsid w:val="004A7A31"/>
    <w:rsid w:val="004A7AD5"/>
    <w:rsid w:val="004A7BAB"/>
    <w:rsid w:val="004A7F74"/>
    <w:rsid w:val="004A7FE1"/>
    <w:rsid w:val="004B0196"/>
    <w:rsid w:val="004B0274"/>
    <w:rsid w:val="004B059F"/>
    <w:rsid w:val="004B0688"/>
    <w:rsid w:val="004B071B"/>
    <w:rsid w:val="004B07B2"/>
    <w:rsid w:val="004B0957"/>
    <w:rsid w:val="004B0C42"/>
    <w:rsid w:val="004B0D88"/>
    <w:rsid w:val="004B0E0D"/>
    <w:rsid w:val="004B0EB5"/>
    <w:rsid w:val="004B0FC7"/>
    <w:rsid w:val="004B10FF"/>
    <w:rsid w:val="004B1243"/>
    <w:rsid w:val="004B13D8"/>
    <w:rsid w:val="004B1437"/>
    <w:rsid w:val="004B151E"/>
    <w:rsid w:val="004B19A8"/>
    <w:rsid w:val="004B1B83"/>
    <w:rsid w:val="004B1E91"/>
    <w:rsid w:val="004B2169"/>
    <w:rsid w:val="004B21D3"/>
    <w:rsid w:val="004B2557"/>
    <w:rsid w:val="004B25D5"/>
    <w:rsid w:val="004B25EE"/>
    <w:rsid w:val="004B287F"/>
    <w:rsid w:val="004B296F"/>
    <w:rsid w:val="004B29E1"/>
    <w:rsid w:val="004B2DC4"/>
    <w:rsid w:val="004B2E07"/>
    <w:rsid w:val="004B307D"/>
    <w:rsid w:val="004B3198"/>
    <w:rsid w:val="004B3551"/>
    <w:rsid w:val="004B3748"/>
    <w:rsid w:val="004B3770"/>
    <w:rsid w:val="004B37AE"/>
    <w:rsid w:val="004B380D"/>
    <w:rsid w:val="004B3899"/>
    <w:rsid w:val="004B394A"/>
    <w:rsid w:val="004B3D09"/>
    <w:rsid w:val="004B3F31"/>
    <w:rsid w:val="004B3F9A"/>
    <w:rsid w:val="004B3FAD"/>
    <w:rsid w:val="004B3FC9"/>
    <w:rsid w:val="004B4024"/>
    <w:rsid w:val="004B4232"/>
    <w:rsid w:val="004B4286"/>
    <w:rsid w:val="004B4399"/>
    <w:rsid w:val="004B4460"/>
    <w:rsid w:val="004B462E"/>
    <w:rsid w:val="004B470D"/>
    <w:rsid w:val="004B4855"/>
    <w:rsid w:val="004B4A5E"/>
    <w:rsid w:val="004B5127"/>
    <w:rsid w:val="004B5169"/>
    <w:rsid w:val="004B51D2"/>
    <w:rsid w:val="004B5213"/>
    <w:rsid w:val="004B5313"/>
    <w:rsid w:val="004B5361"/>
    <w:rsid w:val="004B5556"/>
    <w:rsid w:val="004B55B5"/>
    <w:rsid w:val="004B56DD"/>
    <w:rsid w:val="004B5B1F"/>
    <w:rsid w:val="004B5C31"/>
    <w:rsid w:val="004B5E5F"/>
    <w:rsid w:val="004B6109"/>
    <w:rsid w:val="004B610B"/>
    <w:rsid w:val="004B62E5"/>
    <w:rsid w:val="004B632C"/>
    <w:rsid w:val="004B634F"/>
    <w:rsid w:val="004B6402"/>
    <w:rsid w:val="004B64F4"/>
    <w:rsid w:val="004B66C1"/>
    <w:rsid w:val="004B6A98"/>
    <w:rsid w:val="004B6B03"/>
    <w:rsid w:val="004B700C"/>
    <w:rsid w:val="004B7249"/>
    <w:rsid w:val="004B7348"/>
    <w:rsid w:val="004B769A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F7"/>
    <w:rsid w:val="004C03EF"/>
    <w:rsid w:val="004C04BE"/>
    <w:rsid w:val="004C05EE"/>
    <w:rsid w:val="004C0649"/>
    <w:rsid w:val="004C068F"/>
    <w:rsid w:val="004C07C5"/>
    <w:rsid w:val="004C0C60"/>
    <w:rsid w:val="004C0DBF"/>
    <w:rsid w:val="004C0E73"/>
    <w:rsid w:val="004C1057"/>
    <w:rsid w:val="004C10BF"/>
    <w:rsid w:val="004C140C"/>
    <w:rsid w:val="004C1410"/>
    <w:rsid w:val="004C1533"/>
    <w:rsid w:val="004C1608"/>
    <w:rsid w:val="004C187D"/>
    <w:rsid w:val="004C1947"/>
    <w:rsid w:val="004C1988"/>
    <w:rsid w:val="004C1A8A"/>
    <w:rsid w:val="004C1C17"/>
    <w:rsid w:val="004C1C39"/>
    <w:rsid w:val="004C1D65"/>
    <w:rsid w:val="004C1E4B"/>
    <w:rsid w:val="004C1E6A"/>
    <w:rsid w:val="004C2040"/>
    <w:rsid w:val="004C2068"/>
    <w:rsid w:val="004C20CB"/>
    <w:rsid w:val="004C2160"/>
    <w:rsid w:val="004C2591"/>
    <w:rsid w:val="004C26CE"/>
    <w:rsid w:val="004C27C1"/>
    <w:rsid w:val="004C28FE"/>
    <w:rsid w:val="004C2CDD"/>
    <w:rsid w:val="004C2D94"/>
    <w:rsid w:val="004C2F51"/>
    <w:rsid w:val="004C303B"/>
    <w:rsid w:val="004C3079"/>
    <w:rsid w:val="004C30A0"/>
    <w:rsid w:val="004C3433"/>
    <w:rsid w:val="004C37AC"/>
    <w:rsid w:val="004C3B28"/>
    <w:rsid w:val="004C3B9B"/>
    <w:rsid w:val="004C3E1C"/>
    <w:rsid w:val="004C3F71"/>
    <w:rsid w:val="004C40F3"/>
    <w:rsid w:val="004C433B"/>
    <w:rsid w:val="004C439D"/>
    <w:rsid w:val="004C4409"/>
    <w:rsid w:val="004C44E6"/>
    <w:rsid w:val="004C45D2"/>
    <w:rsid w:val="004C4656"/>
    <w:rsid w:val="004C46BE"/>
    <w:rsid w:val="004C480C"/>
    <w:rsid w:val="004C48BB"/>
    <w:rsid w:val="004C4B6C"/>
    <w:rsid w:val="004C4C73"/>
    <w:rsid w:val="004C4CB4"/>
    <w:rsid w:val="004C4D06"/>
    <w:rsid w:val="004C4FAF"/>
    <w:rsid w:val="004C50A0"/>
    <w:rsid w:val="004C50C1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4B"/>
    <w:rsid w:val="004C6360"/>
    <w:rsid w:val="004C63A4"/>
    <w:rsid w:val="004C66E1"/>
    <w:rsid w:val="004C67DC"/>
    <w:rsid w:val="004C6884"/>
    <w:rsid w:val="004C68D6"/>
    <w:rsid w:val="004C68E1"/>
    <w:rsid w:val="004C6934"/>
    <w:rsid w:val="004C69F5"/>
    <w:rsid w:val="004C6A1C"/>
    <w:rsid w:val="004C6BAB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64E"/>
    <w:rsid w:val="004C777D"/>
    <w:rsid w:val="004C79AA"/>
    <w:rsid w:val="004C7A6D"/>
    <w:rsid w:val="004C7EAD"/>
    <w:rsid w:val="004D0042"/>
    <w:rsid w:val="004D0085"/>
    <w:rsid w:val="004D01A4"/>
    <w:rsid w:val="004D02A5"/>
    <w:rsid w:val="004D0588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1857"/>
    <w:rsid w:val="004D195D"/>
    <w:rsid w:val="004D1D2A"/>
    <w:rsid w:val="004D1D3A"/>
    <w:rsid w:val="004D1D74"/>
    <w:rsid w:val="004D1FC0"/>
    <w:rsid w:val="004D20BB"/>
    <w:rsid w:val="004D20CC"/>
    <w:rsid w:val="004D21D0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DF9"/>
    <w:rsid w:val="004D3266"/>
    <w:rsid w:val="004D339C"/>
    <w:rsid w:val="004D33C2"/>
    <w:rsid w:val="004D38EE"/>
    <w:rsid w:val="004D3D3B"/>
    <w:rsid w:val="004D3DAA"/>
    <w:rsid w:val="004D3DC4"/>
    <w:rsid w:val="004D3E8B"/>
    <w:rsid w:val="004D3FA7"/>
    <w:rsid w:val="004D3FC3"/>
    <w:rsid w:val="004D4026"/>
    <w:rsid w:val="004D4275"/>
    <w:rsid w:val="004D45CE"/>
    <w:rsid w:val="004D479E"/>
    <w:rsid w:val="004D499A"/>
    <w:rsid w:val="004D4C7A"/>
    <w:rsid w:val="004D4C90"/>
    <w:rsid w:val="004D4E22"/>
    <w:rsid w:val="004D4F11"/>
    <w:rsid w:val="004D4F5F"/>
    <w:rsid w:val="004D4F86"/>
    <w:rsid w:val="004D5374"/>
    <w:rsid w:val="004D5392"/>
    <w:rsid w:val="004D54D1"/>
    <w:rsid w:val="004D5624"/>
    <w:rsid w:val="004D57B9"/>
    <w:rsid w:val="004D5834"/>
    <w:rsid w:val="004D5B70"/>
    <w:rsid w:val="004D5BBF"/>
    <w:rsid w:val="004D5BD2"/>
    <w:rsid w:val="004D5D1F"/>
    <w:rsid w:val="004D5DDF"/>
    <w:rsid w:val="004D5E78"/>
    <w:rsid w:val="004D5EBA"/>
    <w:rsid w:val="004D5F08"/>
    <w:rsid w:val="004D5FBB"/>
    <w:rsid w:val="004D6008"/>
    <w:rsid w:val="004D6389"/>
    <w:rsid w:val="004D6426"/>
    <w:rsid w:val="004D6481"/>
    <w:rsid w:val="004D65C3"/>
    <w:rsid w:val="004D65F1"/>
    <w:rsid w:val="004D65F6"/>
    <w:rsid w:val="004D66FC"/>
    <w:rsid w:val="004D676A"/>
    <w:rsid w:val="004D681B"/>
    <w:rsid w:val="004D6822"/>
    <w:rsid w:val="004D6B19"/>
    <w:rsid w:val="004D6C35"/>
    <w:rsid w:val="004D6D4A"/>
    <w:rsid w:val="004D6D5F"/>
    <w:rsid w:val="004D6DE0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A7"/>
    <w:rsid w:val="004D7AD3"/>
    <w:rsid w:val="004D7BBF"/>
    <w:rsid w:val="004D7F81"/>
    <w:rsid w:val="004D7FDD"/>
    <w:rsid w:val="004E0088"/>
    <w:rsid w:val="004E026D"/>
    <w:rsid w:val="004E0339"/>
    <w:rsid w:val="004E04D6"/>
    <w:rsid w:val="004E058D"/>
    <w:rsid w:val="004E05A5"/>
    <w:rsid w:val="004E065F"/>
    <w:rsid w:val="004E06E1"/>
    <w:rsid w:val="004E0764"/>
    <w:rsid w:val="004E0765"/>
    <w:rsid w:val="004E0885"/>
    <w:rsid w:val="004E0900"/>
    <w:rsid w:val="004E094E"/>
    <w:rsid w:val="004E0A19"/>
    <w:rsid w:val="004E0AC0"/>
    <w:rsid w:val="004E0C53"/>
    <w:rsid w:val="004E0CCF"/>
    <w:rsid w:val="004E0D1D"/>
    <w:rsid w:val="004E0D64"/>
    <w:rsid w:val="004E0D88"/>
    <w:rsid w:val="004E0DD6"/>
    <w:rsid w:val="004E0F49"/>
    <w:rsid w:val="004E10AE"/>
    <w:rsid w:val="004E11CA"/>
    <w:rsid w:val="004E13DE"/>
    <w:rsid w:val="004E13F6"/>
    <w:rsid w:val="004E1485"/>
    <w:rsid w:val="004E1553"/>
    <w:rsid w:val="004E1872"/>
    <w:rsid w:val="004E18C4"/>
    <w:rsid w:val="004E19A4"/>
    <w:rsid w:val="004E19FD"/>
    <w:rsid w:val="004E1A30"/>
    <w:rsid w:val="004E1B1B"/>
    <w:rsid w:val="004E1B31"/>
    <w:rsid w:val="004E1C32"/>
    <w:rsid w:val="004E21B1"/>
    <w:rsid w:val="004E21D8"/>
    <w:rsid w:val="004E23F5"/>
    <w:rsid w:val="004E253D"/>
    <w:rsid w:val="004E25C3"/>
    <w:rsid w:val="004E271B"/>
    <w:rsid w:val="004E280B"/>
    <w:rsid w:val="004E29AE"/>
    <w:rsid w:val="004E2AD4"/>
    <w:rsid w:val="004E2B0A"/>
    <w:rsid w:val="004E2B97"/>
    <w:rsid w:val="004E2C1C"/>
    <w:rsid w:val="004E2CC2"/>
    <w:rsid w:val="004E2E56"/>
    <w:rsid w:val="004E2E80"/>
    <w:rsid w:val="004E2FAA"/>
    <w:rsid w:val="004E3131"/>
    <w:rsid w:val="004E34EF"/>
    <w:rsid w:val="004E3576"/>
    <w:rsid w:val="004E359B"/>
    <w:rsid w:val="004E3AB6"/>
    <w:rsid w:val="004E3B64"/>
    <w:rsid w:val="004E3C26"/>
    <w:rsid w:val="004E3E48"/>
    <w:rsid w:val="004E3E7E"/>
    <w:rsid w:val="004E3F76"/>
    <w:rsid w:val="004E4153"/>
    <w:rsid w:val="004E4465"/>
    <w:rsid w:val="004E4505"/>
    <w:rsid w:val="004E45BE"/>
    <w:rsid w:val="004E4762"/>
    <w:rsid w:val="004E4B58"/>
    <w:rsid w:val="004E4B67"/>
    <w:rsid w:val="004E4D38"/>
    <w:rsid w:val="004E4D45"/>
    <w:rsid w:val="004E4E89"/>
    <w:rsid w:val="004E4FDA"/>
    <w:rsid w:val="004E4FE6"/>
    <w:rsid w:val="004E528E"/>
    <w:rsid w:val="004E542B"/>
    <w:rsid w:val="004E5440"/>
    <w:rsid w:val="004E5515"/>
    <w:rsid w:val="004E5628"/>
    <w:rsid w:val="004E5729"/>
    <w:rsid w:val="004E5AAB"/>
    <w:rsid w:val="004E5BD3"/>
    <w:rsid w:val="004E5CA7"/>
    <w:rsid w:val="004E5D56"/>
    <w:rsid w:val="004E607A"/>
    <w:rsid w:val="004E6094"/>
    <w:rsid w:val="004E60B1"/>
    <w:rsid w:val="004E628D"/>
    <w:rsid w:val="004E6295"/>
    <w:rsid w:val="004E62D3"/>
    <w:rsid w:val="004E6641"/>
    <w:rsid w:val="004E66B2"/>
    <w:rsid w:val="004E6712"/>
    <w:rsid w:val="004E69F6"/>
    <w:rsid w:val="004E6CA6"/>
    <w:rsid w:val="004E6CBB"/>
    <w:rsid w:val="004E6F1A"/>
    <w:rsid w:val="004E7106"/>
    <w:rsid w:val="004E7206"/>
    <w:rsid w:val="004E720D"/>
    <w:rsid w:val="004E72D1"/>
    <w:rsid w:val="004E754D"/>
    <w:rsid w:val="004E77F0"/>
    <w:rsid w:val="004E78F5"/>
    <w:rsid w:val="004E7901"/>
    <w:rsid w:val="004E7A1A"/>
    <w:rsid w:val="004E7A46"/>
    <w:rsid w:val="004E7C52"/>
    <w:rsid w:val="004E7E31"/>
    <w:rsid w:val="004E7F70"/>
    <w:rsid w:val="004F0238"/>
    <w:rsid w:val="004F02ED"/>
    <w:rsid w:val="004F0526"/>
    <w:rsid w:val="004F0721"/>
    <w:rsid w:val="004F0B40"/>
    <w:rsid w:val="004F0DBF"/>
    <w:rsid w:val="004F0EB2"/>
    <w:rsid w:val="004F10CB"/>
    <w:rsid w:val="004F1170"/>
    <w:rsid w:val="004F141B"/>
    <w:rsid w:val="004F15E5"/>
    <w:rsid w:val="004F16E9"/>
    <w:rsid w:val="004F1803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E2B"/>
    <w:rsid w:val="004F2FE3"/>
    <w:rsid w:val="004F3053"/>
    <w:rsid w:val="004F30D5"/>
    <w:rsid w:val="004F3164"/>
    <w:rsid w:val="004F31BA"/>
    <w:rsid w:val="004F3425"/>
    <w:rsid w:val="004F342A"/>
    <w:rsid w:val="004F36C4"/>
    <w:rsid w:val="004F36EE"/>
    <w:rsid w:val="004F3738"/>
    <w:rsid w:val="004F3859"/>
    <w:rsid w:val="004F39A3"/>
    <w:rsid w:val="004F39D1"/>
    <w:rsid w:val="004F3BCB"/>
    <w:rsid w:val="004F3C01"/>
    <w:rsid w:val="004F3D09"/>
    <w:rsid w:val="004F3D73"/>
    <w:rsid w:val="004F3DD6"/>
    <w:rsid w:val="004F40A8"/>
    <w:rsid w:val="004F41B5"/>
    <w:rsid w:val="004F4216"/>
    <w:rsid w:val="004F4402"/>
    <w:rsid w:val="004F45D8"/>
    <w:rsid w:val="004F4B42"/>
    <w:rsid w:val="004F4C66"/>
    <w:rsid w:val="004F5044"/>
    <w:rsid w:val="004F53A4"/>
    <w:rsid w:val="004F5418"/>
    <w:rsid w:val="004F54F7"/>
    <w:rsid w:val="004F5526"/>
    <w:rsid w:val="004F572F"/>
    <w:rsid w:val="004F578B"/>
    <w:rsid w:val="004F5811"/>
    <w:rsid w:val="004F5C43"/>
    <w:rsid w:val="004F5ECD"/>
    <w:rsid w:val="004F5F28"/>
    <w:rsid w:val="004F60F1"/>
    <w:rsid w:val="004F641B"/>
    <w:rsid w:val="004F651D"/>
    <w:rsid w:val="004F6638"/>
    <w:rsid w:val="004F6994"/>
    <w:rsid w:val="004F6B16"/>
    <w:rsid w:val="004F6F74"/>
    <w:rsid w:val="004F716B"/>
    <w:rsid w:val="004F71B3"/>
    <w:rsid w:val="004F7272"/>
    <w:rsid w:val="004F7395"/>
    <w:rsid w:val="004F7648"/>
    <w:rsid w:val="004F7B78"/>
    <w:rsid w:val="004F7BA6"/>
    <w:rsid w:val="004F7CD8"/>
    <w:rsid w:val="004F7F20"/>
    <w:rsid w:val="004F7F9E"/>
    <w:rsid w:val="004F7FC2"/>
    <w:rsid w:val="005002A0"/>
    <w:rsid w:val="005002B3"/>
    <w:rsid w:val="005004CC"/>
    <w:rsid w:val="005005BC"/>
    <w:rsid w:val="005007C1"/>
    <w:rsid w:val="00500964"/>
    <w:rsid w:val="0050097A"/>
    <w:rsid w:val="005009EC"/>
    <w:rsid w:val="00500B83"/>
    <w:rsid w:val="00500C4A"/>
    <w:rsid w:val="00500C68"/>
    <w:rsid w:val="00500DAD"/>
    <w:rsid w:val="00500DFD"/>
    <w:rsid w:val="00500E42"/>
    <w:rsid w:val="00500F78"/>
    <w:rsid w:val="0050117C"/>
    <w:rsid w:val="005013D9"/>
    <w:rsid w:val="00501574"/>
    <w:rsid w:val="005016FE"/>
    <w:rsid w:val="0050172A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342"/>
    <w:rsid w:val="005034FF"/>
    <w:rsid w:val="00503699"/>
    <w:rsid w:val="005036A5"/>
    <w:rsid w:val="00503841"/>
    <w:rsid w:val="00503CC9"/>
    <w:rsid w:val="00503CD7"/>
    <w:rsid w:val="00503D71"/>
    <w:rsid w:val="00503DAC"/>
    <w:rsid w:val="005040B9"/>
    <w:rsid w:val="005040D0"/>
    <w:rsid w:val="00504137"/>
    <w:rsid w:val="00504820"/>
    <w:rsid w:val="00504888"/>
    <w:rsid w:val="005049A6"/>
    <w:rsid w:val="00504C90"/>
    <w:rsid w:val="00504FA5"/>
    <w:rsid w:val="0050564C"/>
    <w:rsid w:val="00505869"/>
    <w:rsid w:val="00505A86"/>
    <w:rsid w:val="00505B82"/>
    <w:rsid w:val="00505E3C"/>
    <w:rsid w:val="00505F51"/>
    <w:rsid w:val="005062C9"/>
    <w:rsid w:val="0050636C"/>
    <w:rsid w:val="00506491"/>
    <w:rsid w:val="005064A4"/>
    <w:rsid w:val="005066D3"/>
    <w:rsid w:val="00506740"/>
    <w:rsid w:val="00506872"/>
    <w:rsid w:val="00506939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BB"/>
    <w:rsid w:val="00507AF2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B90"/>
    <w:rsid w:val="00510BAF"/>
    <w:rsid w:val="00511094"/>
    <w:rsid w:val="00511102"/>
    <w:rsid w:val="005111A4"/>
    <w:rsid w:val="0051128F"/>
    <w:rsid w:val="005112A7"/>
    <w:rsid w:val="00511312"/>
    <w:rsid w:val="00511862"/>
    <w:rsid w:val="00511869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266"/>
    <w:rsid w:val="005122EF"/>
    <w:rsid w:val="005124E1"/>
    <w:rsid w:val="0051253F"/>
    <w:rsid w:val="00512C4A"/>
    <w:rsid w:val="00512CA2"/>
    <w:rsid w:val="00512CA4"/>
    <w:rsid w:val="00512CAC"/>
    <w:rsid w:val="00512E8C"/>
    <w:rsid w:val="005131C4"/>
    <w:rsid w:val="005132C3"/>
    <w:rsid w:val="0051330B"/>
    <w:rsid w:val="00513332"/>
    <w:rsid w:val="00513772"/>
    <w:rsid w:val="005137D4"/>
    <w:rsid w:val="00513E52"/>
    <w:rsid w:val="00513ED9"/>
    <w:rsid w:val="00513FAD"/>
    <w:rsid w:val="0051452D"/>
    <w:rsid w:val="00514598"/>
    <w:rsid w:val="00514790"/>
    <w:rsid w:val="00514983"/>
    <w:rsid w:val="00514986"/>
    <w:rsid w:val="00514A57"/>
    <w:rsid w:val="00514CC8"/>
    <w:rsid w:val="00514F1D"/>
    <w:rsid w:val="00514F54"/>
    <w:rsid w:val="00514F75"/>
    <w:rsid w:val="00514F99"/>
    <w:rsid w:val="00515025"/>
    <w:rsid w:val="00515485"/>
    <w:rsid w:val="00515531"/>
    <w:rsid w:val="0051554C"/>
    <w:rsid w:val="005157C1"/>
    <w:rsid w:val="0051580D"/>
    <w:rsid w:val="005158D5"/>
    <w:rsid w:val="005159F3"/>
    <w:rsid w:val="00515C7F"/>
    <w:rsid w:val="00515DDA"/>
    <w:rsid w:val="00515E8F"/>
    <w:rsid w:val="00515FAA"/>
    <w:rsid w:val="00516247"/>
    <w:rsid w:val="005163F6"/>
    <w:rsid w:val="005165A3"/>
    <w:rsid w:val="005167E5"/>
    <w:rsid w:val="00516898"/>
    <w:rsid w:val="0051696E"/>
    <w:rsid w:val="00516BE3"/>
    <w:rsid w:val="00516C0A"/>
    <w:rsid w:val="00516E5D"/>
    <w:rsid w:val="00517202"/>
    <w:rsid w:val="005173C0"/>
    <w:rsid w:val="00517A62"/>
    <w:rsid w:val="00517E27"/>
    <w:rsid w:val="00517EB5"/>
    <w:rsid w:val="005200EB"/>
    <w:rsid w:val="0052014E"/>
    <w:rsid w:val="0052015F"/>
    <w:rsid w:val="00520381"/>
    <w:rsid w:val="00520467"/>
    <w:rsid w:val="005204A8"/>
    <w:rsid w:val="005205D4"/>
    <w:rsid w:val="0052078A"/>
    <w:rsid w:val="00520849"/>
    <w:rsid w:val="005208F4"/>
    <w:rsid w:val="00520CA4"/>
    <w:rsid w:val="00520DC0"/>
    <w:rsid w:val="0052118F"/>
    <w:rsid w:val="00521279"/>
    <w:rsid w:val="005212C3"/>
    <w:rsid w:val="0052141A"/>
    <w:rsid w:val="00521427"/>
    <w:rsid w:val="0052150E"/>
    <w:rsid w:val="00521553"/>
    <w:rsid w:val="0052177B"/>
    <w:rsid w:val="00521A13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4BF"/>
    <w:rsid w:val="00522806"/>
    <w:rsid w:val="005228AA"/>
    <w:rsid w:val="005228B7"/>
    <w:rsid w:val="00522918"/>
    <w:rsid w:val="00522B58"/>
    <w:rsid w:val="00522FB7"/>
    <w:rsid w:val="00523028"/>
    <w:rsid w:val="00523101"/>
    <w:rsid w:val="005231A9"/>
    <w:rsid w:val="005231F1"/>
    <w:rsid w:val="00523471"/>
    <w:rsid w:val="0052354B"/>
    <w:rsid w:val="00523663"/>
    <w:rsid w:val="00523803"/>
    <w:rsid w:val="00523A3F"/>
    <w:rsid w:val="00523B05"/>
    <w:rsid w:val="00523D25"/>
    <w:rsid w:val="00523D7F"/>
    <w:rsid w:val="00523E05"/>
    <w:rsid w:val="00523FA5"/>
    <w:rsid w:val="0052415B"/>
    <w:rsid w:val="00524203"/>
    <w:rsid w:val="00524265"/>
    <w:rsid w:val="005243C8"/>
    <w:rsid w:val="00524402"/>
    <w:rsid w:val="005248A8"/>
    <w:rsid w:val="0052492E"/>
    <w:rsid w:val="00524998"/>
    <w:rsid w:val="00525090"/>
    <w:rsid w:val="0052509D"/>
    <w:rsid w:val="005250EF"/>
    <w:rsid w:val="00525111"/>
    <w:rsid w:val="00525145"/>
    <w:rsid w:val="005251A2"/>
    <w:rsid w:val="005254F4"/>
    <w:rsid w:val="00525509"/>
    <w:rsid w:val="00525596"/>
    <w:rsid w:val="00525792"/>
    <w:rsid w:val="00525970"/>
    <w:rsid w:val="005259FB"/>
    <w:rsid w:val="00525D72"/>
    <w:rsid w:val="00525E5B"/>
    <w:rsid w:val="00525EE6"/>
    <w:rsid w:val="00525FA7"/>
    <w:rsid w:val="0052606E"/>
    <w:rsid w:val="00526217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90A"/>
    <w:rsid w:val="00526B8B"/>
    <w:rsid w:val="00526E8F"/>
    <w:rsid w:val="00526FE9"/>
    <w:rsid w:val="00527044"/>
    <w:rsid w:val="005273C8"/>
    <w:rsid w:val="0052748C"/>
    <w:rsid w:val="00527495"/>
    <w:rsid w:val="005279E4"/>
    <w:rsid w:val="00527A6D"/>
    <w:rsid w:val="00527B28"/>
    <w:rsid w:val="00527C7D"/>
    <w:rsid w:val="00527D87"/>
    <w:rsid w:val="00527DA5"/>
    <w:rsid w:val="00527ED3"/>
    <w:rsid w:val="00527F13"/>
    <w:rsid w:val="0053002C"/>
    <w:rsid w:val="00530188"/>
    <w:rsid w:val="0053023B"/>
    <w:rsid w:val="00530477"/>
    <w:rsid w:val="0053056E"/>
    <w:rsid w:val="005309F3"/>
    <w:rsid w:val="00530BBC"/>
    <w:rsid w:val="00530C26"/>
    <w:rsid w:val="00530D9B"/>
    <w:rsid w:val="00530DBE"/>
    <w:rsid w:val="00530DF6"/>
    <w:rsid w:val="00530EAB"/>
    <w:rsid w:val="0053114B"/>
    <w:rsid w:val="00531152"/>
    <w:rsid w:val="005311A8"/>
    <w:rsid w:val="0053123B"/>
    <w:rsid w:val="005314D9"/>
    <w:rsid w:val="0053177D"/>
    <w:rsid w:val="005318F6"/>
    <w:rsid w:val="00531AF6"/>
    <w:rsid w:val="00531C16"/>
    <w:rsid w:val="00531D88"/>
    <w:rsid w:val="00531F8C"/>
    <w:rsid w:val="0053203E"/>
    <w:rsid w:val="0053216C"/>
    <w:rsid w:val="005321F9"/>
    <w:rsid w:val="0053239B"/>
    <w:rsid w:val="0053241F"/>
    <w:rsid w:val="0053246D"/>
    <w:rsid w:val="0053258A"/>
    <w:rsid w:val="00532695"/>
    <w:rsid w:val="00532910"/>
    <w:rsid w:val="00532EB0"/>
    <w:rsid w:val="00532F19"/>
    <w:rsid w:val="00532FD4"/>
    <w:rsid w:val="00533077"/>
    <w:rsid w:val="005330A4"/>
    <w:rsid w:val="005330CF"/>
    <w:rsid w:val="00533181"/>
    <w:rsid w:val="00533343"/>
    <w:rsid w:val="00533447"/>
    <w:rsid w:val="00533527"/>
    <w:rsid w:val="005335D5"/>
    <w:rsid w:val="005338B7"/>
    <w:rsid w:val="005338EA"/>
    <w:rsid w:val="0053398B"/>
    <w:rsid w:val="00533A13"/>
    <w:rsid w:val="00533C29"/>
    <w:rsid w:val="00533C3D"/>
    <w:rsid w:val="00533DD5"/>
    <w:rsid w:val="00533E5E"/>
    <w:rsid w:val="005340CF"/>
    <w:rsid w:val="00534164"/>
    <w:rsid w:val="00534292"/>
    <w:rsid w:val="005342DC"/>
    <w:rsid w:val="0053468B"/>
    <w:rsid w:val="00534736"/>
    <w:rsid w:val="0053489B"/>
    <w:rsid w:val="00534979"/>
    <w:rsid w:val="00534C60"/>
    <w:rsid w:val="00534C7D"/>
    <w:rsid w:val="00534E30"/>
    <w:rsid w:val="005353A4"/>
    <w:rsid w:val="00535448"/>
    <w:rsid w:val="00535759"/>
    <w:rsid w:val="0053587C"/>
    <w:rsid w:val="00535935"/>
    <w:rsid w:val="005359DD"/>
    <w:rsid w:val="00535AE2"/>
    <w:rsid w:val="00535D03"/>
    <w:rsid w:val="00535F8E"/>
    <w:rsid w:val="00536068"/>
    <w:rsid w:val="005364C5"/>
    <w:rsid w:val="005367DF"/>
    <w:rsid w:val="005367E8"/>
    <w:rsid w:val="005368C7"/>
    <w:rsid w:val="00536D15"/>
    <w:rsid w:val="00537273"/>
    <w:rsid w:val="00537444"/>
    <w:rsid w:val="005375BE"/>
    <w:rsid w:val="005375FE"/>
    <w:rsid w:val="005376DF"/>
    <w:rsid w:val="0053781C"/>
    <w:rsid w:val="005378FC"/>
    <w:rsid w:val="00537A5C"/>
    <w:rsid w:val="00537AC1"/>
    <w:rsid w:val="00537B39"/>
    <w:rsid w:val="00537CBA"/>
    <w:rsid w:val="00537CF0"/>
    <w:rsid w:val="00537E4F"/>
    <w:rsid w:val="005401B3"/>
    <w:rsid w:val="00540338"/>
    <w:rsid w:val="00540524"/>
    <w:rsid w:val="00540795"/>
    <w:rsid w:val="005407FA"/>
    <w:rsid w:val="00540947"/>
    <w:rsid w:val="005409B6"/>
    <w:rsid w:val="005409FC"/>
    <w:rsid w:val="00540A5D"/>
    <w:rsid w:val="00540AF1"/>
    <w:rsid w:val="00540D70"/>
    <w:rsid w:val="00540F36"/>
    <w:rsid w:val="005412E2"/>
    <w:rsid w:val="005414A8"/>
    <w:rsid w:val="00541660"/>
    <w:rsid w:val="005417BD"/>
    <w:rsid w:val="00541A99"/>
    <w:rsid w:val="00541CAF"/>
    <w:rsid w:val="00541D43"/>
    <w:rsid w:val="00541E0E"/>
    <w:rsid w:val="0054207B"/>
    <w:rsid w:val="00542102"/>
    <w:rsid w:val="00542510"/>
    <w:rsid w:val="00542559"/>
    <w:rsid w:val="0054258C"/>
    <w:rsid w:val="00542594"/>
    <w:rsid w:val="00542685"/>
    <w:rsid w:val="0054291B"/>
    <w:rsid w:val="00542AB0"/>
    <w:rsid w:val="00542C9E"/>
    <w:rsid w:val="00542CB0"/>
    <w:rsid w:val="00543114"/>
    <w:rsid w:val="005433D3"/>
    <w:rsid w:val="005435EC"/>
    <w:rsid w:val="00543620"/>
    <w:rsid w:val="0054381D"/>
    <w:rsid w:val="00543885"/>
    <w:rsid w:val="005438E7"/>
    <w:rsid w:val="00543A04"/>
    <w:rsid w:val="00543A0B"/>
    <w:rsid w:val="00543C26"/>
    <w:rsid w:val="00543C6E"/>
    <w:rsid w:val="00543CC4"/>
    <w:rsid w:val="00543DA5"/>
    <w:rsid w:val="00543F58"/>
    <w:rsid w:val="005440C1"/>
    <w:rsid w:val="0054419D"/>
    <w:rsid w:val="005441A6"/>
    <w:rsid w:val="0054424A"/>
    <w:rsid w:val="005442C9"/>
    <w:rsid w:val="00544526"/>
    <w:rsid w:val="0054455E"/>
    <w:rsid w:val="0054464D"/>
    <w:rsid w:val="0054465A"/>
    <w:rsid w:val="0054473C"/>
    <w:rsid w:val="00544859"/>
    <w:rsid w:val="00544AD9"/>
    <w:rsid w:val="00544C04"/>
    <w:rsid w:val="00544C46"/>
    <w:rsid w:val="00544E6F"/>
    <w:rsid w:val="005451F6"/>
    <w:rsid w:val="00545232"/>
    <w:rsid w:val="005452AD"/>
    <w:rsid w:val="0054536B"/>
    <w:rsid w:val="00545678"/>
    <w:rsid w:val="00545EAC"/>
    <w:rsid w:val="00545F77"/>
    <w:rsid w:val="0054611C"/>
    <w:rsid w:val="00546122"/>
    <w:rsid w:val="00546203"/>
    <w:rsid w:val="00546418"/>
    <w:rsid w:val="005465F5"/>
    <w:rsid w:val="0054677F"/>
    <w:rsid w:val="00546A40"/>
    <w:rsid w:val="00546BBB"/>
    <w:rsid w:val="00546F8C"/>
    <w:rsid w:val="0054700A"/>
    <w:rsid w:val="00547060"/>
    <w:rsid w:val="0054708E"/>
    <w:rsid w:val="00547833"/>
    <w:rsid w:val="005478D7"/>
    <w:rsid w:val="00547928"/>
    <w:rsid w:val="00547A0F"/>
    <w:rsid w:val="00547B68"/>
    <w:rsid w:val="00547D12"/>
    <w:rsid w:val="00547F65"/>
    <w:rsid w:val="00550251"/>
    <w:rsid w:val="005503DA"/>
    <w:rsid w:val="005505E7"/>
    <w:rsid w:val="005506E1"/>
    <w:rsid w:val="00550783"/>
    <w:rsid w:val="00550818"/>
    <w:rsid w:val="0055094A"/>
    <w:rsid w:val="00550BA4"/>
    <w:rsid w:val="00550DF2"/>
    <w:rsid w:val="00550EF5"/>
    <w:rsid w:val="00550EFA"/>
    <w:rsid w:val="00551045"/>
    <w:rsid w:val="005510D9"/>
    <w:rsid w:val="005510FC"/>
    <w:rsid w:val="005511C5"/>
    <w:rsid w:val="00551442"/>
    <w:rsid w:val="00551493"/>
    <w:rsid w:val="00551679"/>
    <w:rsid w:val="005516EB"/>
    <w:rsid w:val="00551AAD"/>
    <w:rsid w:val="00551DBB"/>
    <w:rsid w:val="00551FC4"/>
    <w:rsid w:val="00552090"/>
    <w:rsid w:val="0055225A"/>
    <w:rsid w:val="0055250B"/>
    <w:rsid w:val="0055289D"/>
    <w:rsid w:val="005528A9"/>
    <w:rsid w:val="005529DD"/>
    <w:rsid w:val="005529F0"/>
    <w:rsid w:val="00552B11"/>
    <w:rsid w:val="00552BE4"/>
    <w:rsid w:val="00552CE7"/>
    <w:rsid w:val="00552F4F"/>
    <w:rsid w:val="00552FA9"/>
    <w:rsid w:val="005531B6"/>
    <w:rsid w:val="005533A6"/>
    <w:rsid w:val="005535F7"/>
    <w:rsid w:val="0055362B"/>
    <w:rsid w:val="005536A5"/>
    <w:rsid w:val="005536E6"/>
    <w:rsid w:val="00553890"/>
    <w:rsid w:val="0055390D"/>
    <w:rsid w:val="00553B02"/>
    <w:rsid w:val="00553BDE"/>
    <w:rsid w:val="0055437E"/>
    <w:rsid w:val="0055442A"/>
    <w:rsid w:val="0055443A"/>
    <w:rsid w:val="005544A0"/>
    <w:rsid w:val="005544A2"/>
    <w:rsid w:val="0055457E"/>
    <w:rsid w:val="0055467F"/>
    <w:rsid w:val="005548E3"/>
    <w:rsid w:val="00554AC6"/>
    <w:rsid w:val="00554C66"/>
    <w:rsid w:val="00554DC4"/>
    <w:rsid w:val="00554EF8"/>
    <w:rsid w:val="005552FC"/>
    <w:rsid w:val="005557AB"/>
    <w:rsid w:val="005558AC"/>
    <w:rsid w:val="005558B0"/>
    <w:rsid w:val="005558C8"/>
    <w:rsid w:val="00555BBA"/>
    <w:rsid w:val="00555C4D"/>
    <w:rsid w:val="00555D9D"/>
    <w:rsid w:val="00555DC3"/>
    <w:rsid w:val="00555DC5"/>
    <w:rsid w:val="00555F96"/>
    <w:rsid w:val="00556226"/>
    <w:rsid w:val="005562C2"/>
    <w:rsid w:val="005563DD"/>
    <w:rsid w:val="00556424"/>
    <w:rsid w:val="00556451"/>
    <w:rsid w:val="005564B1"/>
    <w:rsid w:val="00556669"/>
    <w:rsid w:val="00556715"/>
    <w:rsid w:val="005568D0"/>
    <w:rsid w:val="00556A27"/>
    <w:rsid w:val="00556B5E"/>
    <w:rsid w:val="00556B94"/>
    <w:rsid w:val="00556FC8"/>
    <w:rsid w:val="005570CB"/>
    <w:rsid w:val="005571F2"/>
    <w:rsid w:val="005572A6"/>
    <w:rsid w:val="005572BC"/>
    <w:rsid w:val="0055753E"/>
    <w:rsid w:val="00557641"/>
    <w:rsid w:val="00557667"/>
    <w:rsid w:val="0055771E"/>
    <w:rsid w:val="00557B95"/>
    <w:rsid w:val="00557F4E"/>
    <w:rsid w:val="00560081"/>
    <w:rsid w:val="00560358"/>
    <w:rsid w:val="005606EF"/>
    <w:rsid w:val="00560741"/>
    <w:rsid w:val="0056082E"/>
    <w:rsid w:val="0056088D"/>
    <w:rsid w:val="005608FB"/>
    <w:rsid w:val="00560943"/>
    <w:rsid w:val="00560971"/>
    <w:rsid w:val="00560984"/>
    <w:rsid w:val="00560A44"/>
    <w:rsid w:val="00560B24"/>
    <w:rsid w:val="00560EE9"/>
    <w:rsid w:val="005610E2"/>
    <w:rsid w:val="005610F4"/>
    <w:rsid w:val="00561130"/>
    <w:rsid w:val="005612FB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38"/>
    <w:rsid w:val="00561C30"/>
    <w:rsid w:val="005622FF"/>
    <w:rsid w:val="0056274C"/>
    <w:rsid w:val="0056274F"/>
    <w:rsid w:val="005628C5"/>
    <w:rsid w:val="00562F1D"/>
    <w:rsid w:val="00562F3D"/>
    <w:rsid w:val="00562F91"/>
    <w:rsid w:val="00563111"/>
    <w:rsid w:val="005631B3"/>
    <w:rsid w:val="0056332B"/>
    <w:rsid w:val="005634AB"/>
    <w:rsid w:val="0056357C"/>
    <w:rsid w:val="005635DD"/>
    <w:rsid w:val="005636FB"/>
    <w:rsid w:val="00563AF5"/>
    <w:rsid w:val="00563BE0"/>
    <w:rsid w:val="00563D9C"/>
    <w:rsid w:val="00563F3F"/>
    <w:rsid w:val="00564044"/>
    <w:rsid w:val="0056455F"/>
    <w:rsid w:val="005647D1"/>
    <w:rsid w:val="00564A60"/>
    <w:rsid w:val="00564C0A"/>
    <w:rsid w:val="00564D4F"/>
    <w:rsid w:val="00564F7D"/>
    <w:rsid w:val="005650C1"/>
    <w:rsid w:val="0056519F"/>
    <w:rsid w:val="00565228"/>
    <w:rsid w:val="005657C4"/>
    <w:rsid w:val="00565976"/>
    <w:rsid w:val="00565B6A"/>
    <w:rsid w:val="00565D00"/>
    <w:rsid w:val="00565D75"/>
    <w:rsid w:val="00565F0D"/>
    <w:rsid w:val="00565F99"/>
    <w:rsid w:val="005664C5"/>
    <w:rsid w:val="00566530"/>
    <w:rsid w:val="005666B0"/>
    <w:rsid w:val="00566724"/>
    <w:rsid w:val="0056685A"/>
    <w:rsid w:val="0056696A"/>
    <w:rsid w:val="00566AC0"/>
    <w:rsid w:val="00566AE1"/>
    <w:rsid w:val="00566C58"/>
    <w:rsid w:val="00566DEE"/>
    <w:rsid w:val="005670D6"/>
    <w:rsid w:val="00567143"/>
    <w:rsid w:val="0056762B"/>
    <w:rsid w:val="00567801"/>
    <w:rsid w:val="00567A0B"/>
    <w:rsid w:val="00567A5B"/>
    <w:rsid w:val="00567A9C"/>
    <w:rsid w:val="00567BC7"/>
    <w:rsid w:val="00567C19"/>
    <w:rsid w:val="00567D8F"/>
    <w:rsid w:val="00567E4A"/>
    <w:rsid w:val="00567ECD"/>
    <w:rsid w:val="005700F0"/>
    <w:rsid w:val="00570144"/>
    <w:rsid w:val="005702B4"/>
    <w:rsid w:val="0057032B"/>
    <w:rsid w:val="00570449"/>
    <w:rsid w:val="0057048F"/>
    <w:rsid w:val="005706D9"/>
    <w:rsid w:val="00570912"/>
    <w:rsid w:val="00570A75"/>
    <w:rsid w:val="00571129"/>
    <w:rsid w:val="00571259"/>
    <w:rsid w:val="005712AE"/>
    <w:rsid w:val="0057130F"/>
    <w:rsid w:val="00571334"/>
    <w:rsid w:val="0057149E"/>
    <w:rsid w:val="0057151A"/>
    <w:rsid w:val="00571807"/>
    <w:rsid w:val="00571B8B"/>
    <w:rsid w:val="00571B8F"/>
    <w:rsid w:val="00571CF3"/>
    <w:rsid w:val="00571EA1"/>
    <w:rsid w:val="005721DC"/>
    <w:rsid w:val="00572239"/>
    <w:rsid w:val="005723E9"/>
    <w:rsid w:val="005724DE"/>
    <w:rsid w:val="005725DD"/>
    <w:rsid w:val="0057272E"/>
    <w:rsid w:val="0057294B"/>
    <w:rsid w:val="00572AC1"/>
    <w:rsid w:val="00572EC4"/>
    <w:rsid w:val="005732DC"/>
    <w:rsid w:val="00573428"/>
    <w:rsid w:val="00573686"/>
    <w:rsid w:val="0057391C"/>
    <w:rsid w:val="00573A6A"/>
    <w:rsid w:val="005740B2"/>
    <w:rsid w:val="005743E0"/>
    <w:rsid w:val="00574464"/>
    <w:rsid w:val="00574A2B"/>
    <w:rsid w:val="00574B59"/>
    <w:rsid w:val="00574BD0"/>
    <w:rsid w:val="00574BD8"/>
    <w:rsid w:val="00574CF1"/>
    <w:rsid w:val="00574E13"/>
    <w:rsid w:val="00574F09"/>
    <w:rsid w:val="00574FAF"/>
    <w:rsid w:val="0057504E"/>
    <w:rsid w:val="005750BE"/>
    <w:rsid w:val="0057528C"/>
    <w:rsid w:val="00575345"/>
    <w:rsid w:val="00575519"/>
    <w:rsid w:val="00575957"/>
    <w:rsid w:val="00575982"/>
    <w:rsid w:val="00575A8E"/>
    <w:rsid w:val="00575CB2"/>
    <w:rsid w:val="005761BB"/>
    <w:rsid w:val="005762B7"/>
    <w:rsid w:val="005762DA"/>
    <w:rsid w:val="005765C5"/>
    <w:rsid w:val="0057664C"/>
    <w:rsid w:val="0057675F"/>
    <w:rsid w:val="00576854"/>
    <w:rsid w:val="00576856"/>
    <w:rsid w:val="0057687F"/>
    <w:rsid w:val="00576B78"/>
    <w:rsid w:val="00576C67"/>
    <w:rsid w:val="00576E81"/>
    <w:rsid w:val="005770AE"/>
    <w:rsid w:val="005773A0"/>
    <w:rsid w:val="0057748D"/>
    <w:rsid w:val="00577515"/>
    <w:rsid w:val="00577586"/>
    <w:rsid w:val="00577768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2E5"/>
    <w:rsid w:val="00580708"/>
    <w:rsid w:val="00580733"/>
    <w:rsid w:val="00580745"/>
    <w:rsid w:val="005807D5"/>
    <w:rsid w:val="005809E7"/>
    <w:rsid w:val="005809F9"/>
    <w:rsid w:val="00580BF3"/>
    <w:rsid w:val="00580DE1"/>
    <w:rsid w:val="00580F1D"/>
    <w:rsid w:val="00581386"/>
    <w:rsid w:val="00581398"/>
    <w:rsid w:val="005814F7"/>
    <w:rsid w:val="005818A0"/>
    <w:rsid w:val="005818DB"/>
    <w:rsid w:val="00581B6D"/>
    <w:rsid w:val="00581ECC"/>
    <w:rsid w:val="00581F2B"/>
    <w:rsid w:val="00581F31"/>
    <w:rsid w:val="00582039"/>
    <w:rsid w:val="005820C3"/>
    <w:rsid w:val="00582210"/>
    <w:rsid w:val="005823A1"/>
    <w:rsid w:val="00582582"/>
    <w:rsid w:val="005825FB"/>
    <w:rsid w:val="005826B8"/>
    <w:rsid w:val="005828F7"/>
    <w:rsid w:val="00582B30"/>
    <w:rsid w:val="0058310A"/>
    <w:rsid w:val="005832CA"/>
    <w:rsid w:val="005833B6"/>
    <w:rsid w:val="00583850"/>
    <w:rsid w:val="005838A6"/>
    <w:rsid w:val="005838D0"/>
    <w:rsid w:val="005839B6"/>
    <w:rsid w:val="00583ADD"/>
    <w:rsid w:val="00583E71"/>
    <w:rsid w:val="00583FEF"/>
    <w:rsid w:val="0058402D"/>
    <w:rsid w:val="005840DD"/>
    <w:rsid w:val="00584100"/>
    <w:rsid w:val="00584160"/>
    <w:rsid w:val="00584515"/>
    <w:rsid w:val="00584935"/>
    <w:rsid w:val="005849D7"/>
    <w:rsid w:val="00584A21"/>
    <w:rsid w:val="00584D43"/>
    <w:rsid w:val="00584D6C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D8D"/>
    <w:rsid w:val="00585F07"/>
    <w:rsid w:val="00585F74"/>
    <w:rsid w:val="00586038"/>
    <w:rsid w:val="0058614D"/>
    <w:rsid w:val="005861D1"/>
    <w:rsid w:val="00586404"/>
    <w:rsid w:val="005865E6"/>
    <w:rsid w:val="00586735"/>
    <w:rsid w:val="005868E5"/>
    <w:rsid w:val="005868F7"/>
    <w:rsid w:val="0058694A"/>
    <w:rsid w:val="005869D3"/>
    <w:rsid w:val="00586B85"/>
    <w:rsid w:val="00586C8B"/>
    <w:rsid w:val="00586CD2"/>
    <w:rsid w:val="00586E9D"/>
    <w:rsid w:val="005871F0"/>
    <w:rsid w:val="00587228"/>
    <w:rsid w:val="0058741E"/>
    <w:rsid w:val="0058753B"/>
    <w:rsid w:val="0058758B"/>
    <w:rsid w:val="005876C9"/>
    <w:rsid w:val="005877D6"/>
    <w:rsid w:val="005879D1"/>
    <w:rsid w:val="005879FC"/>
    <w:rsid w:val="00587A09"/>
    <w:rsid w:val="00587AE9"/>
    <w:rsid w:val="00587DC5"/>
    <w:rsid w:val="0059035D"/>
    <w:rsid w:val="0059038A"/>
    <w:rsid w:val="005904CB"/>
    <w:rsid w:val="005905E5"/>
    <w:rsid w:val="005907CA"/>
    <w:rsid w:val="0059083A"/>
    <w:rsid w:val="00590887"/>
    <w:rsid w:val="005908CF"/>
    <w:rsid w:val="00590974"/>
    <w:rsid w:val="005909AC"/>
    <w:rsid w:val="00590BB2"/>
    <w:rsid w:val="00590C36"/>
    <w:rsid w:val="00591002"/>
    <w:rsid w:val="00591129"/>
    <w:rsid w:val="005913E2"/>
    <w:rsid w:val="0059149F"/>
    <w:rsid w:val="005915D6"/>
    <w:rsid w:val="00591609"/>
    <w:rsid w:val="005916E0"/>
    <w:rsid w:val="005918C1"/>
    <w:rsid w:val="00591942"/>
    <w:rsid w:val="005919C9"/>
    <w:rsid w:val="00591A0A"/>
    <w:rsid w:val="00591AE1"/>
    <w:rsid w:val="00591FB4"/>
    <w:rsid w:val="00592040"/>
    <w:rsid w:val="0059210C"/>
    <w:rsid w:val="00592205"/>
    <w:rsid w:val="00592224"/>
    <w:rsid w:val="00592347"/>
    <w:rsid w:val="00592386"/>
    <w:rsid w:val="0059266C"/>
    <w:rsid w:val="0059278B"/>
    <w:rsid w:val="005928AC"/>
    <w:rsid w:val="005928C0"/>
    <w:rsid w:val="005929C9"/>
    <w:rsid w:val="00592A73"/>
    <w:rsid w:val="00592B00"/>
    <w:rsid w:val="00592BE8"/>
    <w:rsid w:val="00592C5A"/>
    <w:rsid w:val="00592EB9"/>
    <w:rsid w:val="005930CA"/>
    <w:rsid w:val="0059317B"/>
    <w:rsid w:val="00593286"/>
    <w:rsid w:val="005933B5"/>
    <w:rsid w:val="00593597"/>
    <w:rsid w:val="005935AC"/>
    <w:rsid w:val="00593718"/>
    <w:rsid w:val="00593A85"/>
    <w:rsid w:val="00593B7C"/>
    <w:rsid w:val="00593C6E"/>
    <w:rsid w:val="00593E07"/>
    <w:rsid w:val="00593F9F"/>
    <w:rsid w:val="00594249"/>
    <w:rsid w:val="0059441B"/>
    <w:rsid w:val="0059480E"/>
    <w:rsid w:val="005948B5"/>
    <w:rsid w:val="0059492F"/>
    <w:rsid w:val="005949CE"/>
    <w:rsid w:val="00594AC7"/>
    <w:rsid w:val="00594E81"/>
    <w:rsid w:val="00594EBE"/>
    <w:rsid w:val="00595287"/>
    <w:rsid w:val="005954F0"/>
    <w:rsid w:val="00595672"/>
    <w:rsid w:val="00595695"/>
    <w:rsid w:val="0059570D"/>
    <w:rsid w:val="00595804"/>
    <w:rsid w:val="005959D5"/>
    <w:rsid w:val="00595B22"/>
    <w:rsid w:val="00595B4F"/>
    <w:rsid w:val="00595BCD"/>
    <w:rsid w:val="00595C4E"/>
    <w:rsid w:val="00595CE8"/>
    <w:rsid w:val="0059603F"/>
    <w:rsid w:val="005961E9"/>
    <w:rsid w:val="00596371"/>
    <w:rsid w:val="0059638E"/>
    <w:rsid w:val="005963DC"/>
    <w:rsid w:val="005965DF"/>
    <w:rsid w:val="005966CE"/>
    <w:rsid w:val="005966F3"/>
    <w:rsid w:val="00596819"/>
    <w:rsid w:val="00596919"/>
    <w:rsid w:val="00596B50"/>
    <w:rsid w:val="00596DB8"/>
    <w:rsid w:val="00596E65"/>
    <w:rsid w:val="00596EA6"/>
    <w:rsid w:val="00596EBC"/>
    <w:rsid w:val="00596F4A"/>
    <w:rsid w:val="00596FC2"/>
    <w:rsid w:val="005970AB"/>
    <w:rsid w:val="00597363"/>
    <w:rsid w:val="005973BD"/>
    <w:rsid w:val="00597484"/>
    <w:rsid w:val="00597499"/>
    <w:rsid w:val="00597622"/>
    <w:rsid w:val="0059785D"/>
    <w:rsid w:val="00597A4B"/>
    <w:rsid w:val="00597AD2"/>
    <w:rsid w:val="00597B00"/>
    <w:rsid w:val="00597B46"/>
    <w:rsid w:val="00597EBE"/>
    <w:rsid w:val="005A0158"/>
    <w:rsid w:val="005A0195"/>
    <w:rsid w:val="005A028A"/>
    <w:rsid w:val="005A03F2"/>
    <w:rsid w:val="005A04A9"/>
    <w:rsid w:val="005A0535"/>
    <w:rsid w:val="005A0589"/>
    <w:rsid w:val="005A0679"/>
    <w:rsid w:val="005A07B3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97B"/>
    <w:rsid w:val="005A1A55"/>
    <w:rsid w:val="005A1A57"/>
    <w:rsid w:val="005A1AA0"/>
    <w:rsid w:val="005A1AF4"/>
    <w:rsid w:val="005A1B4E"/>
    <w:rsid w:val="005A1B64"/>
    <w:rsid w:val="005A1CEE"/>
    <w:rsid w:val="005A1D44"/>
    <w:rsid w:val="005A1DB1"/>
    <w:rsid w:val="005A1E43"/>
    <w:rsid w:val="005A1F51"/>
    <w:rsid w:val="005A1F5A"/>
    <w:rsid w:val="005A1F8F"/>
    <w:rsid w:val="005A1FC0"/>
    <w:rsid w:val="005A20FF"/>
    <w:rsid w:val="005A22BA"/>
    <w:rsid w:val="005A24E6"/>
    <w:rsid w:val="005A2617"/>
    <w:rsid w:val="005A2625"/>
    <w:rsid w:val="005A2651"/>
    <w:rsid w:val="005A298E"/>
    <w:rsid w:val="005A29E8"/>
    <w:rsid w:val="005A2A26"/>
    <w:rsid w:val="005A2D78"/>
    <w:rsid w:val="005A2D79"/>
    <w:rsid w:val="005A334B"/>
    <w:rsid w:val="005A336F"/>
    <w:rsid w:val="005A3378"/>
    <w:rsid w:val="005A35A9"/>
    <w:rsid w:val="005A366C"/>
    <w:rsid w:val="005A368F"/>
    <w:rsid w:val="005A37CA"/>
    <w:rsid w:val="005A3815"/>
    <w:rsid w:val="005A38CC"/>
    <w:rsid w:val="005A3A42"/>
    <w:rsid w:val="005A3C2A"/>
    <w:rsid w:val="005A3D4B"/>
    <w:rsid w:val="005A3D96"/>
    <w:rsid w:val="005A3E62"/>
    <w:rsid w:val="005A3FDB"/>
    <w:rsid w:val="005A41B0"/>
    <w:rsid w:val="005A428C"/>
    <w:rsid w:val="005A4427"/>
    <w:rsid w:val="005A453E"/>
    <w:rsid w:val="005A4544"/>
    <w:rsid w:val="005A47BC"/>
    <w:rsid w:val="005A4929"/>
    <w:rsid w:val="005A4972"/>
    <w:rsid w:val="005A4C1D"/>
    <w:rsid w:val="005A4C4A"/>
    <w:rsid w:val="005A4F5A"/>
    <w:rsid w:val="005A4FFB"/>
    <w:rsid w:val="005A5094"/>
    <w:rsid w:val="005A50BF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E22"/>
    <w:rsid w:val="005A5F99"/>
    <w:rsid w:val="005A6231"/>
    <w:rsid w:val="005A635D"/>
    <w:rsid w:val="005A6403"/>
    <w:rsid w:val="005A64F4"/>
    <w:rsid w:val="005A6632"/>
    <w:rsid w:val="005A67CA"/>
    <w:rsid w:val="005A68F1"/>
    <w:rsid w:val="005A6B55"/>
    <w:rsid w:val="005A6BE8"/>
    <w:rsid w:val="005A6C44"/>
    <w:rsid w:val="005A6E4A"/>
    <w:rsid w:val="005A7016"/>
    <w:rsid w:val="005A70DB"/>
    <w:rsid w:val="005A73CE"/>
    <w:rsid w:val="005A73EA"/>
    <w:rsid w:val="005A73EB"/>
    <w:rsid w:val="005A7681"/>
    <w:rsid w:val="005A768E"/>
    <w:rsid w:val="005A7A85"/>
    <w:rsid w:val="005A7B1C"/>
    <w:rsid w:val="005A7C9E"/>
    <w:rsid w:val="005A7E0B"/>
    <w:rsid w:val="005A7F08"/>
    <w:rsid w:val="005A7FBA"/>
    <w:rsid w:val="005B015F"/>
    <w:rsid w:val="005B018C"/>
    <w:rsid w:val="005B02F8"/>
    <w:rsid w:val="005B03AD"/>
    <w:rsid w:val="005B056E"/>
    <w:rsid w:val="005B064F"/>
    <w:rsid w:val="005B0883"/>
    <w:rsid w:val="005B0AEA"/>
    <w:rsid w:val="005B0B03"/>
    <w:rsid w:val="005B0B38"/>
    <w:rsid w:val="005B0C7A"/>
    <w:rsid w:val="005B0CF0"/>
    <w:rsid w:val="005B0DB6"/>
    <w:rsid w:val="005B1040"/>
    <w:rsid w:val="005B12A6"/>
    <w:rsid w:val="005B147C"/>
    <w:rsid w:val="005B1860"/>
    <w:rsid w:val="005B18E4"/>
    <w:rsid w:val="005B19FA"/>
    <w:rsid w:val="005B1A59"/>
    <w:rsid w:val="005B1AB0"/>
    <w:rsid w:val="005B1AB1"/>
    <w:rsid w:val="005B1AF2"/>
    <w:rsid w:val="005B1B7C"/>
    <w:rsid w:val="005B1C39"/>
    <w:rsid w:val="005B1F2D"/>
    <w:rsid w:val="005B1F6D"/>
    <w:rsid w:val="005B2047"/>
    <w:rsid w:val="005B21E5"/>
    <w:rsid w:val="005B226C"/>
    <w:rsid w:val="005B2280"/>
    <w:rsid w:val="005B272A"/>
    <w:rsid w:val="005B2992"/>
    <w:rsid w:val="005B29F8"/>
    <w:rsid w:val="005B2A34"/>
    <w:rsid w:val="005B2DEE"/>
    <w:rsid w:val="005B316A"/>
    <w:rsid w:val="005B343E"/>
    <w:rsid w:val="005B3518"/>
    <w:rsid w:val="005B356E"/>
    <w:rsid w:val="005B364B"/>
    <w:rsid w:val="005B36B1"/>
    <w:rsid w:val="005B377A"/>
    <w:rsid w:val="005B388D"/>
    <w:rsid w:val="005B38C7"/>
    <w:rsid w:val="005B38D0"/>
    <w:rsid w:val="005B3B62"/>
    <w:rsid w:val="005B3D9A"/>
    <w:rsid w:val="005B3F76"/>
    <w:rsid w:val="005B421B"/>
    <w:rsid w:val="005B4349"/>
    <w:rsid w:val="005B43DD"/>
    <w:rsid w:val="005B4407"/>
    <w:rsid w:val="005B46B2"/>
    <w:rsid w:val="005B4A14"/>
    <w:rsid w:val="005B4C34"/>
    <w:rsid w:val="005B4C7C"/>
    <w:rsid w:val="005B4CD3"/>
    <w:rsid w:val="005B4D46"/>
    <w:rsid w:val="005B50C2"/>
    <w:rsid w:val="005B53A3"/>
    <w:rsid w:val="005B5422"/>
    <w:rsid w:val="005B56F4"/>
    <w:rsid w:val="005B591F"/>
    <w:rsid w:val="005B5929"/>
    <w:rsid w:val="005B5966"/>
    <w:rsid w:val="005B5A5F"/>
    <w:rsid w:val="005B5BF4"/>
    <w:rsid w:val="005B6142"/>
    <w:rsid w:val="005B627F"/>
    <w:rsid w:val="005B629E"/>
    <w:rsid w:val="005B62D8"/>
    <w:rsid w:val="005B6379"/>
    <w:rsid w:val="005B6392"/>
    <w:rsid w:val="005B6BE4"/>
    <w:rsid w:val="005B6D19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C0213"/>
    <w:rsid w:val="005C0299"/>
    <w:rsid w:val="005C0605"/>
    <w:rsid w:val="005C07AF"/>
    <w:rsid w:val="005C086A"/>
    <w:rsid w:val="005C09A1"/>
    <w:rsid w:val="005C09C5"/>
    <w:rsid w:val="005C0A24"/>
    <w:rsid w:val="005C0CA1"/>
    <w:rsid w:val="005C0E68"/>
    <w:rsid w:val="005C1215"/>
    <w:rsid w:val="005C13DF"/>
    <w:rsid w:val="005C15EF"/>
    <w:rsid w:val="005C1615"/>
    <w:rsid w:val="005C1763"/>
    <w:rsid w:val="005C179D"/>
    <w:rsid w:val="005C1C62"/>
    <w:rsid w:val="005C20B7"/>
    <w:rsid w:val="005C21A8"/>
    <w:rsid w:val="005C22DE"/>
    <w:rsid w:val="005C2A32"/>
    <w:rsid w:val="005C2B0D"/>
    <w:rsid w:val="005C2B75"/>
    <w:rsid w:val="005C2C23"/>
    <w:rsid w:val="005C2C5C"/>
    <w:rsid w:val="005C2DF3"/>
    <w:rsid w:val="005C3294"/>
    <w:rsid w:val="005C3399"/>
    <w:rsid w:val="005C3486"/>
    <w:rsid w:val="005C35F9"/>
    <w:rsid w:val="005C36DA"/>
    <w:rsid w:val="005C37AC"/>
    <w:rsid w:val="005C37B2"/>
    <w:rsid w:val="005C3A3F"/>
    <w:rsid w:val="005C3A48"/>
    <w:rsid w:val="005C3CA6"/>
    <w:rsid w:val="005C3DA4"/>
    <w:rsid w:val="005C3E2F"/>
    <w:rsid w:val="005C40F7"/>
    <w:rsid w:val="005C42B4"/>
    <w:rsid w:val="005C46D7"/>
    <w:rsid w:val="005C4733"/>
    <w:rsid w:val="005C4790"/>
    <w:rsid w:val="005C47CD"/>
    <w:rsid w:val="005C48F7"/>
    <w:rsid w:val="005C49BD"/>
    <w:rsid w:val="005C4A62"/>
    <w:rsid w:val="005C4B84"/>
    <w:rsid w:val="005C4D50"/>
    <w:rsid w:val="005C4F28"/>
    <w:rsid w:val="005C4FF4"/>
    <w:rsid w:val="005C50B7"/>
    <w:rsid w:val="005C50E3"/>
    <w:rsid w:val="005C5236"/>
    <w:rsid w:val="005C5428"/>
    <w:rsid w:val="005C55BB"/>
    <w:rsid w:val="005C5648"/>
    <w:rsid w:val="005C577F"/>
    <w:rsid w:val="005C57B4"/>
    <w:rsid w:val="005C5843"/>
    <w:rsid w:val="005C58DA"/>
    <w:rsid w:val="005C58E3"/>
    <w:rsid w:val="005C58FF"/>
    <w:rsid w:val="005C594E"/>
    <w:rsid w:val="005C5973"/>
    <w:rsid w:val="005C5AAF"/>
    <w:rsid w:val="005C5CC4"/>
    <w:rsid w:val="005C5CCE"/>
    <w:rsid w:val="005C6393"/>
    <w:rsid w:val="005C662E"/>
    <w:rsid w:val="005C66E0"/>
    <w:rsid w:val="005C6879"/>
    <w:rsid w:val="005C696D"/>
    <w:rsid w:val="005C6AA5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62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7A3"/>
    <w:rsid w:val="005D0A7A"/>
    <w:rsid w:val="005D0A7C"/>
    <w:rsid w:val="005D0B67"/>
    <w:rsid w:val="005D0B88"/>
    <w:rsid w:val="005D0D89"/>
    <w:rsid w:val="005D0E1B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DF9"/>
    <w:rsid w:val="005D2468"/>
    <w:rsid w:val="005D263E"/>
    <w:rsid w:val="005D27A1"/>
    <w:rsid w:val="005D29A7"/>
    <w:rsid w:val="005D2B7F"/>
    <w:rsid w:val="005D2BB4"/>
    <w:rsid w:val="005D2BBC"/>
    <w:rsid w:val="005D2C17"/>
    <w:rsid w:val="005D2E98"/>
    <w:rsid w:val="005D30D3"/>
    <w:rsid w:val="005D30EE"/>
    <w:rsid w:val="005D3297"/>
    <w:rsid w:val="005D33D6"/>
    <w:rsid w:val="005D3499"/>
    <w:rsid w:val="005D34B4"/>
    <w:rsid w:val="005D3618"/>
    <w:rsid w:val="005D3A3F"/>
    <w:rsid w:val="005D3AEE"/>
    <w:rsid w:val="005D3D5C"/>
    <w:rsid w:val="005D3F18"/>
    <w:rsid w:val="005D40A3"/>
    <w:rsid w:val="005D4496"/>
    <w:rsid w:val="005D44D5"/>
    <w:rsid w:val="005D4530"/>
    <w:rsid w:val="005D4623"/>
    <w:rsid w:val="005D46CB"/>
    <w:rsid w:val="005D470C"/>
    <w:rsid w:val="005D47BE"/>
    <w:rsid w:val="005D4A87"/>
    <w:rsid w:val="005D4B20"/>
    <w:rsid w:val="005D4BCB"/>
    <w:rsid w:val="005D4C66"/>
    <w:rsid w:val="005D4CC5"/>
    <w:rsid w:val="005D4CD6"/>
    <w:rsid w:val="005D4F31"/>
    <w:rsid w:val="005D520F"/>
    <w:rsid w:val="005D532D"/>
    <w:rsid w:val="005D54A7"/>
    <w:rsid w:val="005D54BC"/>
    <w:rsid w:val="005D55C2"/>
    <w:rsid w:val="005D5911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43F"/>
    <w:rsid w:val="005D65A2"/>
    <w:rsid w:val="005D67EB"/>
    <w:rsid w:val="005D6916"/>
    <w:rsid w:val="005D6B3F"/>
    <w:rsid w:val="005D6D54"/>
    <w:rsid w:val="005D6EB0"/>
    <w:rsid w:val="005D6F4B"/>
    <w:rsid w:val="005D6FD9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CB7"/>
    <w:rsid w:val="005D7E17"/>
    <w:rsid w:val="005D7EB2"/>
    <w:rsid w:val="005D7F9C"/>
    <w:rsid w:val="005E0146"/>
    <w:rsid w:val="005E038D"/>
    <w:rsid w:val="005E040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1246"/>
    <w:rsid w:val="005E12AF"/>
    <w:rsid w:val="005E1370"/>
    <w:rsid w:val="005E15F8"/>
    <w:rsid w:val="005E1793"/>
    <w:rsid w:val="005E1A43"/>
    <w:rsid w:val="005E1AA6"/>
    <w:rsid w:val="005E1ABF"/>
    <w:rsid w:val="005E1D4A"/>
    <w:rsid w:val="005E1D9E"/>
    <w:rsid w:val="005E1EC8"/>
    <w:rsid w:val="005E1F5B"/>
    <w:rsid w:val="005E1F84"/>
    <w:rsid w:val="005E2311"/>
    <w:rsid w:val="005E2354"/>
    <w:rsid w:val="005E23C8"/>
    <w:rsid w:val="005E24A3"/>
    <w:rsid w:val="005E24E3"/>
    <w:rsid w:val="005E26ED"/>
    <w:rsid w:val="005E297F"/>
    <w:rsid w:val="005E2A9D"/>
    <w:rsid w:val="005E2B50"/>
    <w:rsid w:val="005E2E37"/>
    <w:rsid w:val="005E308D"/>
    <w:rsid w:val="005E3127"/>
    <w:rsid w:val="005E312C"/>
    <w:rsid w:val="005E327D"/>
    <w:rsid w:val="005E34D4"/>
    <w:rsid w:val="005E3783"/>
    <w:rsid w:val="005E3825"/>
    <w:rsid w:val="005E396E"/>
    <w:rsid w:val="005E398E"/>
    <w:rsid w:val="005E3A23"/>
    <w:rsid w:val="005E3AE3"/>
    <w:rsid w:val="005E3DFB"/>
    <w:rsid w:val="005E4303"/>
    <w:rsid w:val="005E433B"/>
    <w:rsid w:val="005E47F4"/>
    <w:rsid w:val="005E4863"/>
    <w:rsid w:val="005E4A4B"/>
    <w:rsid w:val="005E4A61"/>
    <w:rsid w:val="005E4C05"/>
    <w:rsid w:val="005E54A5"/>
    <w:rsid w:val="005E54A7"/>
    <w:rsid w:val="005E557B"/>
    <w:rsid w:val="005E5635"/>
    <w:rsid w:val="005E57AA"/>
    <w:rsid w:val="005E5917"/>
    <w:rsid w:val="005E5B11"/>
    <w:rsid w:val="005E5D6D"/>
    <w:rsid w:val="005E5D87"/>
    <w:rsid w:val="005E5F26"/>
    <w:rsid w:val="005E63DF"/>
    <w:rsid w:val="005E646A"/>
    <w:rsid w:val="005E65B0"/>
    <w:rsid w:val="005E65EF"/>
    <w:rsid w:val="005E691B"/>
    <w:rsid w:val="005E6A6B"/>
    <w:rsid w:val="005E6C22"/>
    <w:rsid w:val="005E6E16"/>
    <w:rsid w:val="005E6E2C"/>
    <w:rsid w:val="005E6FDD"/>
    <w:rsid w:val="005E70E2"/>
    <w:rsid w:val="005E72D3"/>
    <w:rsid w:val="005E734D"/>
    <w:rsid w:val="005E7661"/>
    <w:rsid w:val="005E7716"/>
    <w:rsid w:val="005E7B3E"/>
    <w:rsid w:val="005E7CEA"/>
    <w:rsid w:val="005E7D22"/>
    <w:rsid w:val="005E7D48"/>
    <w:rsid w:val="005E7D4F"/>
    <w:rsid w:val="005E7DB1"/>
    <w:rsid w:val="005E7EAB"/>
    <w:rsid w:val="005E7EF5"/>
    <w:rsid w:val="005E7FD2"/>
    <w:rsid w:val="005F010A"/>
    <w:rsid w:val="005F043D"/>
    <w:rsid w:val="005F0441"/>
    <w:rsid w:val="005F0645"/>
    <w:rsid w:val="005F097F"/>
    <w:rsid w:val="005F0AA5"/>
    <w:rsid w:val="005F0BEA"/>
    <w:rsid w:val="005F0D26"/>
    <w:rsid w:val="005F0EC3"/>
    <w:rsid w:val="005F0F84"/>
    <w:rsid w:val="005F1365"/>
    <w:rsid w:val="005F1380"/>
    <w:rsid w:val="005F13E6"/>
    <w:rsid w:val="005F13E7"/>
    <w:rsid w:val="005F142D"/>
    <w:rsid w:val="005F1628"/>
    <w:rsid w:val="005F168E"/>
    <w:rsid w:val="005F1AAE"/>
    <w:rsid w:val="005F1C4D"/>
    <w:rsid w:val="005F1D77"/>
    <w:rsid w:val="005F2033"/>
    <w:rsid w:val="005F205A"/>
    <w:rsid w:val="005F2342"/>
    <w:rsid w:val="005F28AD"/>
    <w:rsid w:val="005F2AA1"/>
    <w:rsid w:val="005F2CCF"/>
    <w:rsid w:val="005F2DD8"/>
    <w:rsid w:val="005F2F44"/>
    <w:rsid w:val="005F337F"/>
    <w:rsid w:val="005F33A3"/>
    <w:rsid w:val="005F34C8"/>
    <w:rsid w:val="005F355C"/>
    <w:rsid w:val="005F3729"/>
    <w:rsid w:val="005F384B"/>
    <w:rsid w:val="005F385D"/>
    <w:rsid w:val="005F39D1"/>
    <w:rsid w:val="005F3A10"/>
    <w:rsid w:val="005F3AE2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E3"/>
    <w:rsid w:val="005F43D8"/>
    <w:rsid w:val="005F4487"/>
    <w:rsid w:val="005F44B0"/>
    <w:rsid w:val="005F462C"/>
    <w:rsid w:val="005F488E"/>
    <w:rsid w:val="005F491C"/>
    <w:rsid w:val="005F4A0F"/>
    <w:rsid w:val="005F4BA8"/>
    <w:rsid w:val="005F4CAF"/>
    <w:rsid w:val="005F4D33"/>
    <w:rsid w:val="005F4DD5"/>
    <w:rsid w:val="005F4DF5"/>
    <w:rsid w:val="005F4EB4"/>
    <w:rsid w:val="005F50AD"/>
    <w:rsid w:val="005F5172"/>
    <w:rsid w:val="005F51C9"/>
    <w:rsid w:val="005F5505"/>
    <w:rsid w:val="005F5531"/>
    <w:rsid w:val="005F557F"/>
    <w:rsid w:val="005F5748"/>
    <w:rsid w:val="005F588E"/>
    <w:rsid w:val="005F58B0"/>
    <w:rsid w:val="005F59F2"/>
    <w:rsid w:val="005F5AE8"/>
    <w:rsid w:val="005F5B0F"/>
    <w:rsid w:val="005F5B31"/>
    <w:rsid w:val="005F5B34"/>
    <w:rsid w:val="005F5BEA"/>
    <w:rsid w:val="005F5D10"/>
    <w:rsid w:val="005F61BD"/>
    <w:rsid w:val="005F64EF"/>
    <w:rsid w:val="005F6587"/>
    <w:rsid w:val="005F6A2C"/>
    <w:rsid w:val="005F6BB3"/>
    <w:rsid w:val="005F6D5C"/>
    <w:rsid w:val="005F6DF0"/>
    <w:rsid w:val="005F6E7B"/>
    <w:rsid w:val="005F6EA6"/>
    <w:rsid w:val="005F6EC1"/>
    <w:rsid w:val="005F730F"/>
    <w:rsid w:val="005F75F6"/>
    <w:rsid w:val="005F78A8"/>
    <w:rsid w:val="005F7AFF"/>
    <w:rsid w:val="005F7C13"/>
    <w:rsid w:val="005F7CA8"/>
    <w:rsid w:val="005F7E2E"/>
    <w:rsid w:val="005F7F4E"/>
    <w:rsid w:val="00600159"/>
    <w:rsid w:val="00600191"/>
    <w:rsid w:val="006001D3"/>
    <w:rsid w:val="00600257"/>
    <w:rsid w:val="00600318"/>
    <w:rsid w:val="00600328"/>
    <w:rsid w:val="0060047F"/>
    <w:rsid w:val="00600480"/>
    <w:rsid w:val="00600668"/>
    <w:rsid w:val="0060073B"/>
    <w:rsid w:val="006007AF"/>
    <w:rsid w:val="0060086D"/>
    <w:rsid w:val="00600B3C"/>
    <w:rsid w:val="00600B8C"/>
    <w:rsid w:val="00600BAB"/>
    <w:rsid w:val="00600C3C"/>
    <w:rsid w:val="00601017"/>
    <w:rsid w:val="006012C6"/>
    <w:rsid w:val="00601427"/>
    <w:rsid w:val="00601526"/>
    <w:rsid w:val="00601555"/>
    <w:rsid w:val="006015A5"/>
    <w:rsid w:val="006016EC"/>
    <w:rsid w:val="006017CF"/>
    <w:rsid w:val="0060192D"/>
    <w:rsid w:val="0060193A"/>
    <w:rsid w:val="00601A7F"/>
    <w:rsid w:val="00601BD8"/>
    <w:rsid w:val="006020BF"/>
    <w:rsid w:val="00602292"/>
    <w:rsid w:val="00602308"/>
    <w:rsid w:val="006023E7"/>
    <w:rsid w:val="006025F2"/>
    <w:rsid w:val="006026B9"/>
    <w:rsid w:val="00602702"/>
    <w:rsid w:val="006029FC"/>
    <w:rsid w:val="00602B0A"/>
    <w:rsid w:val="00602B22"/>
    <w:rsid w:val="00602BE3"/>
    <w:rsid w:val="00602D0A"/>
    <w:rsid w:val="00602E15"/>
    <w:rsid w:val="0060301B"/>
    <w:rsid w:val="006030CB"/>
    <w:rsid w:val="0060310C"/>
    <w:rsid w:val="0060321E"/>
    <w:rsid w:val="006034D3"/>
    <w:rsid w:val="0060381F"/>
    <w:rsid w:val="00603A7A"/>
    <w:rsid w:val="00603BA3"/>
    <w:rsid w:val="00603C48"/>
    <w:rsid w:val="00603D52"/>
    <w:rsid w:val="00603FE4"/>
    <w:rsid w:val="0060411A"/>
    <w:rsid w:val="006043E5"/>
    <w:rsid w:val="0060440D"/>
    <w:rsid w:val="006048A9"/>
    <w:rsid w:val="00604945"/>
    <w:rsid w:val="00604ADA"/>
    <w:rsid w:val="00604AF2"/>
    <w:rsid w:val="00604B8B"/>
    <w:rsid w:val="00604C23"/>
    <w:rsid w:val="00604C34"/>
    <w:rsid w:val="00604DC1"/>
    <w:rsid w:val="00604E86"/>
    <w:rsid w:val="00604EA0"/>
    <w:rsid w:val="0060503D"/>
    <w:rsid w:val="006050EE"/>
    <w:rsid w:val="0060514F"/>
    <w:rsid w:val="00605399"/>
    <w:rsid w:val="00605460"/>
    <w:rsid w:val="006057F8"/>
    <w:rsid w:val="006058B5"/>
    <w:rsid w:val="006058D9"/>
    <w:rsid w:val="006059B3"/>
    <w:rsid w:val="00605CEF"/>
    <w:rsid w:val="00605DF6"/>
    <w:rsid w:val="00605EA9"/>
    <w:rsid w:val="00605F2B"/>
    <w:rsid w:val="00606157"/>
    <w:rsid w:val="00606369"/>
    <w:rsid w:val="00606384"/>
    <w:rsid w:val="00606664"/>
    <w:rsid w:val="006067DB"/>
    <w:rsid w:val="00606896"/>
    <w:rsid w:val="00606B0F"/>
    <w:rsid w:val="00606B70"/>
    <w:rsid w:val="00606D33"/>
    <w:rsid w:val="006070A3"/>
    <w:rsid w:val="00607264"/>
    <w:rsid w:val="00607436"/>
    <w:rsid w:val="006075BF"/>
    <w:rsid w:val="00607766"/>
    <w:rsid w:val="006078DE"/>
    <w:rsid w:val="00607A73"/>
    <w:rsid w:val="00607B76"/>
    <w:rsid w:val="00607C61"/>
    <w:rsid w:val="00607CA3"/>
    <w:rsid w:val="00607D30"/>
    <w:rsid w:val="00607D40"/>
    <w:rsid w:val="00607D7F"/>
    <w:rsid w:val="00607E2A"/>
    <w:rsid w:val="00607F2A"/>
    <w:rsid w:val="00610251"/>
    <w:rsid w:val="006102C2"/>
    <w:rsid w:val="00610350"/>
    <w:rsid w:val="0061045C"/>
    <w:rsid w:val="006104C2"/>
    <w:rsid w:val="00610657"/>
    <w:rsid w:val="006106BC"/>
    <w:rsid w:val="006106D8"/>
    <w:rsid w:val="006106EA"/>
    <w:rsid w:val="006107E2"/>
    <w:rsid w:val="006108A7"/>
    <w:rsid w:val="006109B4"/>
    <w:rsid w:val="00610ABF"/>
    <w:rsid w:val="00610BBC"/>
    <w:rsid w:val="006111AC"/>
    <w:rsid w:val="0061134E"/>
    <w:rsid w:val="0061139F"/>
    <w:rsid w:val="006114E5"/>
    <w:rsid w:val="0061163A"/>
    <w:rsid w:val="00611870"/>
    <w:rsid w:val="00611A5B"/>
    <w:rsid w:val="00611C7F"/>
    <w:rsid w:val="00611CEE"/>
    <w:rsid w:val="00611EBF"/>
    <w:rsid w:val="00611F44"/>
    <w:rsid w:val="0061208C"/>
    <w:rsid w:val="006120C6"/>
    <w:rsid w:val="006120E6"/>
    <w:rsid w:val="006121A2"/>
    <w:rsid w:val="00612279"/>
    <w:rsid w:val="00612950"/>
    <w:rsid w:val="00612B15"/>
    <w:rsid w:val="00612CFB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E11"/>
    <w:rsid w:val="00613E3B"/>
    <w:rsid w:val="00613E8A"/>
    <w:rsid w:val="00613EF9"/>
    <w:rsid w:val="00613F10"/>
    <w:rsid w:val="00613FDB"/>
    <w:rsid w:val="006141EF"/>
    <w:rsid w:val="0061428F"/>
    <w:rsid w:val="006142B9"/>
    <w:rsid w:val="0061451F"/>
    <w:rsid w:val="0061452F"/>
    <w:rsid w:val="006145FD"/>
    <w:rsid w:val="00614800"/>
    <w:rsid w:val="0061482D"/>
    <w:rsid w:val="00614971"/>
    <w:rsid w:val="006149D7"/>
    <w:rsid w:val="00614BCE"/>
    <w:rsid w:val="00614C82"/>
    <w:rsid w:val="00614D34"/>
    <w:rsid w:val="00614E0B"/>
    <w:rsid w:val="00614EAF"/>
    <w:rsid w:val="0061519E"/>
    <w:rsid w:val="006152C6"/>
    <w:rsid w:val="00615408"/>
    <w:rsid w:val="0061547D"/>
    <w:rsid w:val="00615578"/>
    <w:rsid w:val="006155B7"/>
    <w:rsid w:val="00615664"/>
    <w:rsid w:val="00615995"/>
    <w:rsid w:val="00615A1E"/>
    <w:rsid w:val="00615C1F"/>
    <w:rsid w:val="006163C3"/>
    <w:rsid w:val="00616409"/>
    <w:rsid w:val="00616584"/>
    <w:rsid w:val="006165D6"/>
    <w:rsid w:val="0061662F"/>
    <w:rsid w:val="006167C7"/>
    <w:rsid w:val="006167CF"/>
    <w:rsid w:val="006168FC"/>
    <w:rsid w:val="006169AB"/>
    <w:rsid w:val="00616B05"/>
    <w:rsid w:val="00616B4C"/>
    <w:rsid w:val="00616B65"/>
    <w:rsid w:val="00616B9B"/>
    <w:rsid w:val="00616BFB"/>
    <w:rsid w:val="00616D02"/>
    <w:rsid w:val="00616F09"/>
    <w:rsid w:val="00617311"/>
    <w:rsid w:val="00617448"/>
    <w:rsid w:val="0061747E"/>
    <w:rsid w:val="006174E1"/>
    <w:rsid w:val="006175BE"/>
    <w:rsid w:val="00617776"/>
    <w:rsid w:val="006179BF"/>
    <w:rsid w:val="00617A3A"/>
    <w:rsid w:val="00617A4C"/>
    <w:rsid w:val="00617B24"/>
    <w:rsid w:val="00617CCC"/>
    <w:rsid w:val="00617CD6"/>
    <w:rsid w:val="00617E0D"/>
    <w:rsid w:val="0062008B"/>
    <w:rsid w:val="00620129"/>
    <w:rsid w:val="006201FF"/>
    <w:rsid w:val="00620F8C"/>
    <w:rsid w:val="006210BA"/>
    <w:rsid w:val="00621322"/>
    <w:rsid w:val="0062136A"/>
    <w:rsid w:val="006213A9"/>
    <w:rsid w:val="00621443"/>
    <w:rsid w:val="00621570"/>
    <w:rsid w:val="006216A1"/>
    <w:rsid w:val="0062183D"/>
    <w:rsid w:val="0062194A"/>
    <w:rsid w:val="00621A06"/>
    <w:rsid w:val="00621B46"/>
    <w:rsid w:val="00621DA9"/>
    <w:rsid w:val="00621E1A"/>
    <w:rsid w:val="00621F15"/>
    <w:rsid w:val="0062205A"/>
    <w:rsid w:val="00622182"/>
    <w:rsid w:val="006221EB"/>
    <w:rsid w:val="0062232C"/>
    <w:rsid w:val="00622371"/>
    <w:rsid w:val="006223FC"/>
    <w:rsid w:val="0062255E"/>
    <w:rsid w:val="0062274A"/>
    <w:rsid w:val="00622900"/>
    <w:rsid w:val="00622A22"/>
    <w:rsid w:val="00622B0E"/>
    <w:rsid w:val="00622DB7"/>
    <w:rsid w:val="00622DB9"/>
    <w:rsid w:val="00622F63"/>
    <w:rsid w:val="0062300D"/>
    <w:rsid w:val="00623252"/>
    <w:rsid w:val="006234F6"/>
    <w:rsid w:val="006235E3"/>
    <w:rsid w:val="0062388B"/>
    <w:rsid w:val="006238AE"/>
    <w:rsid w:val="00623ADF"/>
    <w:rsid w:val="00623C71"/>
    <w:rsid w:val="0062408B"/>
    <w:rsid w:val="00624189"/>
    <w:rsid w:val="00624207"/>
    <w:rsid w:val="006245C9"/>
    <w:rsid w:val="00624616"/>
    <w:rsid w:val="00624767"/>
    <w:rsid w:val="0062482A"/>
    <w:rsid w:val="00624905"/>
    <w:rsid w:val="00624DD8"/>
    <w:rsid w:val="00625088"/>
    <w:rsid w:val="0062531F"/>
    <w:rsid w:val="0062545D"/>
    <w:rsid w:val="00625613"/>
    <w:rsid w:val="006257E8"/>
    <w:rsid w:val="00625901"/>
    <w:rsid w:val="00625C7B"/>
    <w:rsid w:val="00625D15"/>
    <w:rsid w:val="00625D5E"/>
    <w:rsid w:val="00625E8A"/>
    <w:rsid w:val="00625F65"/>
    <w:rsid w:val="0062624D"/>
    <w:rsid w:val="006263EC"/>
    <w:rsid w:val="0062643C"/>
    <w:rsid w:val="0062660A"/>
    <w:rsid w:val="00626A2A"/>
    <w:rsid w:val="00626BA2"/>
    <w:rsid w:val="00626BA7"/>
    <w:rsid w:val="00626D71"/>
    <w:rsid w:val="00626EBD"/>
    <w:rsid w:val="00627058"/>
    <w:rsid w:val="0062726E"/>
    <w:rsid w:val="0062728A"/>
    <w:rsid w:val="00627390"/>
    <w:rsid w:val="006273C6"/>
    <w:rsid w:val="0062742C"/>
    <w:rsid w:val="00627453"/>
    <w:rsid w:val="006275B1"/>
    <w:rsid w:val="006275D8"/>
    <w:rsid w:val="0062788F"/>
    <w:rsid w:val="00627A07"/>
    <w:rsid w:val="00627AF7"/>
    <w:rsid w:val="00627B34"/>
    <w:rsid w:val="00627DD9"/>
    <w:rsid w:val="0063029F"/>
    <w:rsid w:val="00630311"/>
    <w:rsid w:val="006303C0"/>
    <w:rsid w:val="00630761"/>
    <w:rsid w:val="0063082F"/>
    <w:rsid w:val="006308AA"/>
    <w:rsid w:val="00630969"/>
    <w:rsid w:val="00630982"/>
    <w:rsid w:val="006309A5"/>
    <w:rsid w:val="00630A01"/>
    <w:rsid w:val="00630A38"/>
    <w:rsid w:val="00630BA8"/>
    <w:rsid w:val="00630BAC"/>
    <w:rsid w:val="00630C4A"/>
    <w:rsid w:val="00630DB7"/>
    <w:rsid w:val="00630F09"/>
    <w:rsid w:val="00631113"/>
    <w:rsid w:val="0063115F"/>
    <w:rsid w:val="006312BB"/>
    <w:rsid w:val="006312F0"/>
    <w:rsid w:val="00631373"/>
    <w:rsid w:val="006315A9"/>
    <w:rsid w:val="00631611"/>
    <w:rsid w:val="00631746"/>
    <w:rsid w:val="006317A1"/>
    <w:rsid w:val="00631906"/>
    <w:rsid w:val="0063193A"/>
    <w:rsid w:val="006319B4"/>
    <w:rsid w:val="00631BB2"/>
    <w:rsid w:val="00631C9B"/>
    <w:rsid w:val="00631D86"/>
    <w:rsid w:val="00632069"/>
    <w:rsid w:val="006320E9"/>
    <w:rsid w:val="00632159"/>
    <w:rsid w:val="0063253E"/>
    <w:rsid w:val="006326A7"/>
    <w:rsid w:val="0063273C"/>
    <w:rsid w:val="006327C3"/>
    <w:rsid w:val="006328C6"/>
    <w:rsid w:val="00632D38"/>
    <w:rsid w:val="00632EA9"/>
    <w:rsid w:val="00632EB5"/>
    <w:rsid w:val="0063317D"/>
    <w:rsid w:val="0063337D"/>
    <w:rsid w:val="00633493"/>
    <w:rsid w:val="006335F0"/>
    <w:rsid w:val="00633716"/>
    <w:rsid w:val="00633747"/>
    <w:rsid w:val="0063377B"/>
    <w:rsid w:val="00633937"/>
    <w:rsid w:val="00633FAD"/>
    <w:rsid w:val="00633FC0"/>
    <w:rsid w:val="00633FD5"/>
    <w:rsid w:val="00633FF4"/>
    <w:rsid w:val="0063406A"/>
    <w:rsid w:val="006340C4"/>
    <w:rsid w:val="006342D6"/>
    <w:rsid w:val="00634411"/>
    <w:rsid w:val="006344CD"/>
    <w:rsid w:val="0063487B"/>
    <w:rsid w:val="00634A77"/>
    <w:rsid w:val="00634C78"/>
    <w:rsid w:val="00634F17"/>
    <w:rsid w:val="00634F3E"/>
    <w:rsid w:val="0063503C"/>
    <w:rsid w:val="006350E0"/>
    <w:rsid w:val="00635146"/>
    <w:rsid w:val="00635884"/>
    <w:rsid w:val="00635924"/>
    <w:rsid w:val="00635987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B1D"/>
    <w:rsid w:val="00636FEE"/>
    <w:rsid w:val="00637092"/>
    <w:rsid w:val="00637125"/>
    <w:rsid w:val="006372A2"/>
    <w:rsid w:val="00637348"/>
    <w:rsid w:val="00637478"/>
    <w:rsid w:val="00637582"/>
    <w:rsid w:val="0063775D"/>
    <w:rsid w:val="00637824"/>
    <w:rsid w:val="006378E9"/>
    <w:rsid w:val="00637B36"/>
    <w:rsid w:val="00637BD8"/>
    <w:rsid w:val="00637C6F"/>
    <w:rsid w:val="00637C8E"/>
    <w:rsid w:val="00637CEE"/>
    <w:rsid w:val="00640078"/>
    <w:rsid w:val="0064027C"/>
    <w:rsid w:val="0064031D"/>
    <w:rsid w:val="0064053A"/>
    <w:rsid w:val="006406D8"/>
    <w:rsid w:val="00640A2B"/>
    <w:rsid w:val="00640B1C"/>
    <w:rsid w:val="00640D2D"/>
    <w:rsid w:val="00640D52"/>
    <w:rsid w:val="00640D90"/>
    <w:rsid w:val="00641010"/>
    <w:rsid w:val="006410B2"/>
    <w:rsid w:val="00641101"/>
    <w:rsid w:val="00641294"/>
    <w:rsid w:val="006412E2"/>
    <w:rsid w:val="0064149A"/>
    <w:rsid w:val="006414BE"/>
    <w:rsid w:val="006414EC"/>
    <w:rsid w:val="00641558"/>
    <w:rsid w:val="0064158F"/>
    <w:rsid w:val="006416B4"/>
    <w:rsid w:val="006416ED"/>
    <w:rsid w:val="00641758"/>
    <w:rsid w:val="006417BB"/>
    <w:rsid w:val="006417F4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C33"/>
    <w:rsid w:val="00642C53"/>
    <w:rsid w:val="00642C7C"/>
    <w:rsid w:val="00642DB8"/>
    <w:rsid w:val="00642E48"/>
    <w:rsid w:val="00642E60"/>
    <w:rsid w:val="00642F35"/>
    <w:rsid w:val="00642FF2"/>
    <w:rsid w:val="00643025"/>
    <w:rsid w:val="00643132"/>
    <w:rsid w:val="00643363"/>
    <w:rsid w:val="006435C0"/>
    <w:rsid w:val="00643716"/>
    <w:rsid w:val="00643970"/>
    <w:rsid w:val="00643982"/>
    <w:rsid w:val="006439D3"/>
    <w:rsid w:val="00643A35"/>
    <w:rsid w:val="00643B1A"/>
    <w:rsid w:val="00643C91"/>
    <w:rsid w:val="00643CE3"/>
    <w:rsid w:val="00643D4D"/>
    <w:rsid w:val="00643D52"/>
    <w:rsid w:val="00643F27"/>
    <w:rsid w:val="006441C3"/>
    <w:rsid w:val="00644237"/>
    <w:rsid w:val="006443B6"/>
    <w:rsid w:val="0064445F"/>
    <w:rsid w:val="0064448B"/>
    <w:rsid w:val="006444E6"/>
    <w:rsid w:val="006445A7"/>
    <w:rsid w:val="006445E4"/>
    <w:rsid w:val="00644905"/>
    <w:rsid w:val="00644955"/>
    <w:rsid w:val="00644963"/>
    <w:rsid w:val="006449E0"/>
    <w:rsid w:val="00644A36"/>
    <w:rsid w:val="00644A43"/>
    <w:rsid w:val="00644CD5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B8E"/>
    <w:rsid w:val="00646BD4"/>
    <w:rsid w:val="00646BDC"/>
    <w:rsid w:val="00646F28"/>
    <w:rsid w:val="00647035"/>
    <w:rsid w:val="00647145"/>
    <w:rsid w:val="006473A7"/>
    <w:rsid w:val="006473C0"/>
    <w:rsid w:val="0064745B"/>
    <w:rsid w:val="00647925"/>
    <w:rsid w:val="00647936"/>
    <w:rsid w:val="00647C31"/>
    <w:rsid w:val="00647C4E"/>
    <w:rsid w:val="00647C8E"/>
    <w:rsid w:val="00647EA5"/>
    <w:rsid w:val="00647EDE"/>
    <w:rsid w:val="00647F05"/>
    <w:rsid w:val="006502B1"/>
    <w:rsid w:val="006502D0"/>
    <w:rsid w:val="006505C3"/>
    <w:rsid w:val="0065070F"/>
    <w:rsid w:val="006507D6"/>
    <w:rsid w:val="00650989"/>
    <w:rsid w:val="00650B14"/>
    <w:rsid w:val="00650DB6"/>
    <w:rsid w:val="0065100A"/>
    <w:rsid w:val="006511F1"/>
    <w:rsid w:val="006512EE"/>
    <w:rsid w:val="0065153E"/>
    <w:rsid w:val="0065176E"/>
    <w:rsid w:val="00651776"/>
    <w:rsid w:val="00651DD6"/>
    <w:rsid w:val="00651E8D"/>
    <w:rsid w:val="00652370"/>
    <w:rsid w:val="00652640"/>
    <w:rsid w:val="006529C7"/>
    <w:rsid w:val="00652B72"/>
    <w:rsid w:val="00652C80"/>
    <w:rsid w:val="00652DE7"/>
    <w:rsid w:val="00652F44"/>
    <w:rsid w:val="00652F6D"/>
    <w:rsid w:val="0065310F"/>
    <w:rsid w:val="0065326F"/>
    <w:rsid w:val="0065342B"/>
    <w:rsid w:val="00653433"/>
    <w:rsid w:val="006534A7"/>
    <w:rsid w:val="006534C9"/>
    <w:rsid w:val="0065352C"/>
    <w:rsid w:val="0065354A"/>
    <w:rsid w:val="00653750"/>
    <w:rsid w:val="006538EB"/>
    <w:rsid w:val="00653C02"/>
    <w:rsid w:val="00653D4F"/>
    <w:rsid w:val="00653E04"/>
    <w:rsid w:val="00653F73"/>
    <w:rsid w:val="00654157"/>
    <w:rsid w:val="00654211"/>
    <w:rsid w:val="006543F5"/>
    <w:rsid w:val="00654472"/>
    <w:rsid w:val="0065495C"/>
    <w:rsid w:val="00654A8F"/>
    <w:rsid w:val="00654C4E"/>
    <w:rsid w:val="00654CF0"/>
    <w:rsid w:val="00654D0D"/>
    <w:rsid w:val="00654ECD"/>
    <w:rsid w:val="00655020"/>
    <w:rsid w:val="00655179"/>
    <w:rsid w:val="00655594"/>
    <w:rsid w:val="006555D8"/>
    <w:rsid w:val="0065561E"/>
    <w:rsid w:val="00655676"/>
    <w:rsid w:val="0065567C"/>
    <w:rsid w:val="0065568B"/>
    <w:rsid w:val="0065597A"/>
    <w:rsid w:val="00655D84"/>
    <w:rsid w:val="00655E75"/>
    <w:rsid w:val="00655F56"/>
    <w:rsid w:val="00655F72"/>
    <w:rsid w:val="0065603F"/>
    <w:rsid w:val="00656052"/>
    <w:rsid w:val="006560C2"/>
    <w:rsid w:val="006562A4"/>
    <w:rsid w:val="0065639F"/>
    <w:rsid w:val="0065640E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7019"/>
    <w:rsid w:val="006570A8"/>
    <w:rsid w:val="00657129"/>
    <w:rsid w:val="0065717E"/>
    <w:rsid w:val="00657201"/>
    <w:rsid w:val="006572B9"/>
    <w:rsid w:val="006574BB"/>
    <w:rsid w:val="0065784E"/>
    <w:rsid w:val="006578EC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85B"/>
    <w:rsid w:val="0066087E"/>
    <w:rsid w:val="00660984"/>
    <w:rsid w:val="00660AB3"/>
    <w:rsid w:val="00660B3B"/>
    <w:rsid w:val="00660B53"/>
    <w:rsid w:val="00660BD1"/>
    <w:rsid w:val="00660E67"/>
    <w:rsid w:val="00661016"/>
    <w:rsid w:val="006612F8"/>
    <w:rsid w:val="0066139C"/>
    <w:rsid w:val="006613AB"/>
    <w:rsid w:val="006613EC"/>
    <w:rsid w:val="006615CB"/>
    <w:rsid w:val="0066171A"/>
    <w:rsid w:val="00661727"/>
    <w:rsid w:val="006619ED"/>
    <w:rsid w:val="00661D37"/>
    <w:rsid w:val="00661E89"/>
    <w:rsid w:val="00661EE9"/>
    <w:rsid w:val="00661F13"/>
    <w:rsid w:val="00662093"/>
    <w:rsid w:val="006621F0"/>
    <w:rsid w:val="00662B45"/>
    <w:rsid w:val="00662B5A"/>
    <w:rsid w:val="00662FC7"/>
    <w:rsid w:val="006631BF"/>
    <w:rsid w:val="006631CB"/>
    <w:rsid w:val="00663674"/>
    <w:rsid w:val="00663692"/>
    <w:rsid w:val="00663760"/>
    <w:rsid w:val="00663882"/>
    <w:rsid w:val="00663C2E"/>
    <w:rsid w:val="006643A9"/>
    <w:rsid w:val="006643B2"/>
    <w:rsid w:val="006643CD"/>
    <w:rsid w:val="00664404"/>
    <w:rsid w:val="00664786"/>
    <w:rsid w:val="00664A22"/>
    <w:rsid w:val="00664AA8"/>
    <w:rsid w:val="00664BC2"/>
    <w:rsid w:val="00664BF6"/>
    <w:rsid w:val="00664D7E"/>
    <w:rsid w:val="006651D5"/>
    <w:rsid w:val="006653DC"/>
    <w:rsid w:val="006655CF"/>
    <w:rsid w:val="00665643"/>
    <w:rsid w:val="00665685"/>
    <w:rsid w:val="0066577C"/>
    <w:rsid w:val="00665AF2"/>
    <w:rsid w:val="00665B96"/>
    <w:rsid w:val="00665BFB"/>
    <w:rsid w:val="00665E8E"/>
    <w:rsid w:val="00665ED6"/>
    <w:rsid w:val="006661A5"/>
    <w:rsid w:val="006662FD"/>
    <w:rsid w:val="00666552"/>
    <w:rsid w:val="006665C0"/>
    <w:rsid w:val="0066665E"/>
    <w:rsid w:val="00666681"/>
    <w:rsid w:val="0066689D"/>
    <w:rsid w:val="00666963"/>
    <w:rsid w:val="00666B79"/>
    <w:rsid w:val="00666C60"/>
    <w:rsid w:val="00666EC7"/>
    <w:rsid w:val="00666F98"/>
    <w:rsid w:val="00667082"/>
    <w:rsid w:val="0066732E"/>
    <w:rsid w:val="00667355"/>
    <w:rsid w:val="00667534"/>
    <w:rsid w:val="00667725"/>
    <w:rsid w:val="006677B7"/>
    <w:rsid w:val="00667857"/>
    <w:rsid w:val="006679A0"/>
    <w:rsid w:val="00667B0D"/>
    <w:rsid w:val="00667C30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232"/>
    <w:rsid w:val="006714AE"/>
    <w:rsid w:val="0067153A"/>
    <w:rsid w:val="0067165C"/>
    <w:rsid w:val="00671CDF"/>
    <w:rsid w:val="00671D2F"/>
    <w:rsid w:val="00671DA9"/>
    <w:rsid w:val="0067200B"/>
    <w:rsid w:val="00672052"/>
    <w:rsid w:val="0067214B"/>
    <w:rsid w:val="0067221C"/>
    <w:rsid w:val="00672287"/>
    <w:rsid w:val="0067237E"/>
    <w:rsid w:val="006723A8"/>
    <w:rsid w:val="00672420"/>
    <w:rsid w:val="0067243F"/>
    <w:rsid w:val="006727FE"/>
    <w:rsid w:val="006729C3"/>
    <w:rsid w:val="00672B5C"/>
    <w:rsid w:val="00672D23"/>
    <w:rsid w:val="00672F41"/>
    <w:rsid w:val="0067320D"/>
    <w:rsid w:val="0067328B"/>
    <w:rsid w:val="00673359"/>
    <w:rsid w:val="00673505"/>
    <w:rsid w:val="00673629"/>
    <w:rsid w:val="0067365E"/>
    <w:rsid w:val="006737D4"/>
    <w:rsid w:val="00673951"/>
    <w:rsid w:val="00673CB7"/>
    <w:rsid w:val="00673E24"/>
    <w:rsid w:val="00673E71"/>
    <w:rsid w:val="006741DC"/>
    <w:rsid w:val="0067429A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E2"/>
    <w:rsid w:val="006751DE"/>
    <w:rsid w:val="00675372"/>
    <w:rsid w:val="0067537E"/>
    <w:rsid w:val="00675445"/>
    <w:rsid w:val="00675511"/>
    <w:rsid w:val="00675545"/>
    <w:rsid w:val="00675563"/>
    <w:rsid w:val="0067565D"/>
    <w:rsid w:val="00675779"/>
    <w:rsid w:val="006757DD"/>
    <w:rsid w:val="006757FE"/>
    <w:rsid w:val="006758FE"/>
    <w:rsid w:val="00675943"/>
    <w:rsid w:val="00675BEC"/>
    <w:rsid w:val="00675C8B"/>
    <w:rsid w:val="00675DCC"/>
    <w:rsid w:val="00675F24"/>
    <w:rsid w:val="006761FA"/>
    <w:rsid w:val="0067643F"/>
    <w:rsid w:val="006764A0"/>
    <w:rsid w:val="00676524"/>
    <w:rsid w:val="00676617"/>
    <w:rsid w:val="00676692"/>
    <w:rsid w:val="006769DA"/>
    <w:rsid w:val="00676A53"/>
    <w:rsid w:val="00676AE5"/>
    <w:rsid w:val="00676EFA"/>
    <w:rsid w:val="00676F0F"/>
    <w:rsid w:val="00676FAE"/>
    <w:rsid w:val="00677174"/>
    <w:rsid w:val="0067728B"/>
    <w:rsid w:val="00677547"/>
    <w:rsid w:val="00677645"/>
    <w:rsid w:val="006776FB"/>
    <w:rsid w:val="00677A95"/>
    <w:rsid w:val="00677ACE"/>
    <w:rsid w:val="00677AF1"/>
    <w:rsid w:val="00677F09"/>
    <w:rsid w:val="00677F14"/>
    <w:rsid w:val="00680135"/>
    <w:rsid w:val="0068058B"/>
    <w:rsid w:val="00680B61"/>
    <w:rsid w:val="00680CBF"/>
    <w:rsid w:val="00680CC1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D26"/>
    <w:rsid w:val="00682D6D"/>
    <w:rsid w:val="00682DEF"/>
    <w:rsid w:val="00682FA4"/>
    <w:rsid w:val="006833B2"/>
    <w:rsid w:val="00683A76"/>
    <w:rsid w:val="00683A7D"/>
    <w:rsid w:val="00683AAC"/>
    <w:rsid w:val="00683AC2"/>
    <w:rsid w:val="00683E69"/>
    <w:rsid w:val="006840ED"/>
    <w:rsid w:val="006840F9"/>
    <w:rsid w:val="0068423A"/>
    <w:rsid w:val="0068452E"/>
    <w:rsid w:val="00684960"/>
    <w:rsid w:val="00684988"/>
    <w:rsid w:val="006849EA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8F"/>
    <w:rsid w:val="006855E9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388"/>
    <w:rsid w:val="0068659D"/>
    <w:rsid w:val="006867FB"/>
    <w:rsid w:val="006868A2"/>
    <w:rsid w:val="0068693B"/>
    <w:rsid w:val="00686D4C"/>
    <w:rsid w:val="00687147"/>
    <w:rsid w:val="006872D7"/>
    <w:rsid w:val="00687540"/>
    <w:rsid w:val="00687649"/>
    <w:rsid w:val="006876A4"/>
    <w:rsid w:val="00687716"/>
    <w:rsid w:val="006877AB"/>
    <w:rsid w:val="00687828"/>
    <w:rsid w:val="00687A22"/>
    <w:rsid w:val="00687B46"/>
    <w:rsid w:val="00687D0F"/>
    <w:rsid w:val="00687D47"/>
    <w:rsid w:val="00687F6D"/>
    <w:rsid w:val="00690076"/>
    <w:rsid w:val="0069022D"/>
    <w:rsid w:val="00690435"/>
    <w:rsid w:val="00690723"/>
    <w:rsid w:val="006909BA"/>
    <w:rsid w:val="00690A22"/>
    <w:rsid w:val="00690B67"/>
    <w:rsid w:val="00690B90"/>
    <w:rsid w:val="00690D4A"/>
    <w:rsid w:val="00690DFC"/>
    <w:rsid w:val="00690FD1"/>
    <w:rsid w:val="00691085"/>
    <w:rsid w:val="00691496"/>
    <w:rsid w:val="006916C8"/>
    <w:rsid w:val="006918F1"/>
    <w:rsid w:val="00691B3E"/>
    <w:rsid w:val="00691BCD"/>
    <w:rsid w:val="00691D22"/>
    <w:rsid w:val="00691E0B"/>
    <w:rsid w:val="0069213E"/>
    <w:rsid w:val="00692155"/>
    <w:rsid w:val="00692236"/>
    <w:rsid w:val="00692581"/>
    <w:rsid w:val="00692676"/>
    <w:rsid w:val="0069285A"/>
    <w:rsid w:val="00692C3A"/>
    <w:rsid w:val="00692CB2"/>
    <w:rsid w:val="00692E05"/>
    <w:rsid w:val="00692FAF"/>
    <w:rsid w:val="006930B9"/>
    <w:rsid w:val="006933C3"/>
    <w:rsid w:val="00693722"/>
    <w:rsid w:val="00693B41"/>
    <w:rsid w:val="00693C5F"/>
    <w:rsid w:val="00693D35"/>
    <w:rsid w:val="00693DE8"/>
    <w:rsid w:val="00693ED7"/>
    <w:rsid w:val="00693EEE"/>
    <w:rsid w:val="00693FA5"/>
    <w:rsid w:val="00694000"/>
    <w:rsid w:val="006940BB"/>
    <w:rsid w:val="0069417C"/>
    <w:rsid w:val="006941C3"/>
    <w:rsid w:val="00694203"/>
    <w:rsid w:val="006944A4"/>
    <w:rsid w:val="00694626"/>
    <w:rsid w:val="0069489B"/>
    <w:rsid w:val="006948A9"/>
    <w:rsid w:val="006948C5"/>
    <w:rsid w:val="00694A3E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350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27"/>
    <w:rsid w:val="00695B45"/>
    <w:rsid w:val="00695BBD"/>
    <w:rsid w:val="00695C39"/>
    <w:rsid w:val="0069602E"/>
    <w:rsid w:val="006961B5"/>
    <w:rsid w:val="006961D0"/>
    <w:rsid w:val="0069627C"/>
    <w:rsid w:val="0069634C"/>
    <w:rsid w:val="006963FE"/>
    <w:rsid w:val="006968C6"/>
    <w:rsid w:val="00696BA0"/>
    <w:rsid w:val="00696BC7"/>
    <w:rsid w:val="00696BE5"/>
    <w:rsid w:val="00697084"/>
    <w:rsid w:val="006970B6"/>
    <w:rsid w:val="006971C6"/>
    <w:rsid w:val="0069726E"/>
    <w:rsid w:val="00697338"/>
    <w:rsid w:val="00697460"/>
    <w:rsid w:val="0069746C"/>
    <w:rsid w:val="006976AA"/>
    <w:rsid w:val="00697751"/>
    <w:rsid w:val="0069790B"/>
    <w:rsid w:val="00697A84"/>
    <w:rsid w:val="00697B25"/>
    <w:rsid w:val="00697D4A"/>
    <w:rsid w:val="00697D9F"/>
    <w:rsid w:val="00697DB5"/>
    <w:rsid w:val="00697E2B"/>
    <w:rsid w:val="00697F1A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822"/>
    <w:rsid w:val="006A0842"/>
    <w:rsid w:val="006A0B98"/>
    <w:rsid w:val="006A0C0F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2291"/>
    <w:rsid w:val="006A22D9"/>
    <w:rsid w:val="006A2412"/>
    <w:rsid w:val="006A25B5"/>
    <w:rsid w:val="006A25F0"/>
    <w:rsid w:val="006A262C"/>
    <w:rsid w:val="006A2649"/>
    <w:rsid w:val="006A2788"/>
    <w:rsid w:val="006A291F"/>
    <w:rsid w:val="006A2C24"/>
    <w:rsid w:val="006A2C62"/>
    <w:rsid w:val="006A2E8B"/>
    <w:rsid w:val="006A2F34"/>
    <w:rsid w:val="006A2F77"/>
    <w:rsid w:val="006A310D"/>
    <w:rsid w:val="006A3392"/>
    <w:rsid w:val="006A35E2"/>
    <w:rsid w:val="006A36FF"/>
    <w:rsid w:val="006A3704"/>
    <w:rsid w:val="006A37BF"/>
    <w:rsid w:val="006A37D8"/>
    <w:rsid w:val="006A37E6"/>
    <w:rsid w:val="006A38E3"/>
    <w:rsid w:val="006A391E"/>
    <w:rsid w:val="006A39E4"/>
    <w:rsid w:val="006A3A8C"/>
    <w:rsid w:val="006A3C5C"/>
    <w:rsid w:val="006A3D60"/>
    <w:rsid w:val="006A3DE3"/>
    <w:rsid w:val="006A4033"/>
    <w:rsid w:val="006A4074"/>
    <w:rsid w:val="006A410C"/>
    <w:rsid w:val="006A421B"/>
    <w:rsid w:val="006A424D"/>
    <w:rsid w:val="006A4616"/>
    <w:rsid w:val="006A4774"/>
    <w:rsid w:val="006A4ABD"/>
    <w:rsid w:val="006A4BCD"/>
    <w:rsid w:val="006A4C8D"/>
    <w:rsid w:val="006A4CC2"/>
    <w:rsid w:val="006A4EC0"/>
    <w:rsid w:val="006A4F32"/>
    <w:rsid w:val="006A51AE"/>
    <w:rsid w:val="006A528E"/>
    <w:rsid w:val="006A532B"/>
    <w:rsid w:val="006A53BE"/>
    <w:rsid w:val="006A59D1"/>
    <w:rsid w:val="006A5D24"/>
    <w:rsid w:val="006A5FD0"/>
    <w:rsid w:val="006A5FDE"/>
    <w:rsid w:val="006A6127"/>
    <w:rsid w:val="006A6316"/>
    <w:rsid w:val="006A65BA"/>
    <w:rsid w:val="006A6795"/>
    <w:rsid w:val="006A68A3"/>
    <w:rsid w:val="006A6969"/>
    <w:rsid w:val="006A6BD3"/>
    <w:rsid w:val="006A6C7F"/>
    <w:rsid w:val="006A6D9E"/>
    <w:rsid w:val="006A6F60"/>
    <w:rsid w:val="006A6F88"/>
    <w:rsid w:val="006A7069"/>
    <w:rsid w:val="006A71A2"/>
    <w:rsid w:val="006A7262"/>
    <w:rsid w:val="006A7286"/>
    <w:rsid w:val="006A7457"/>
    <w:rsid w:val="006A752C"/>
    <w:rsid w:val="006A7593"/>
    <w:rsid w:val="006A7638"/>
    <w:rsid w:val="006A79E3"/>
    <w:rsid w:val="006A7A5D"/>
    <w:rsid w:val="006A7A91"/>
    <w:rsid w:val="006A7A9F"/>
    <w:rsid w:val="006A7B11"/>
    <w:rsid w:val="006A7DD3"/>
    <w:rsid w:val="006A7E28"/>
    <w:rsid w:val="006B0037"/>
    <w:rsid w:val="006B00CF"/>
    <w:rsid w:val="006B010F"/>
    <w:rsid w:val="006B0249"/>
    <w:rsid w:val="006B025D"/>
    <w:rsid w:val="006B02F5"/>
    <w:rsid w:val="006B06B1"/>
    <w:rsid w:val="006B0959"/>
    <w:rsid w:val="006B0991"/>
    <w:rsid w:val="006B0A9C"/>
    <w:rsid w:val="006B0B29"/>
    <w:rsid w:val="006B0C6A"/>
    <w:rsid w:val="006B0CAC"/>
    <w:rsid w:val="006B0D41"/>
    <w:rsid w:val="006B0DA0"/>
    <w:rsid w:val="006B0DD9"/>
    <w:rsid w:val="006B0FA0"/>
    <w:rsid w:val="006B124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975"/>
    <w:rsid w:val="006B1B84"/>
    <w:rsid w:val="006B1BC5"/>
    <w:rsid w:val="006B1DF3"/>
    <w:rsid w:val="006B1EF3"/>
    <w:rsid w:val="006B213A"/>
    <w:rsid w:val="006B232A"/>
    <w:rsid w:val="006B2357"/>
    <w:rsid w:val="006B2493"/>
    <w:rsid w:val="006B2558"/>
    <w:rsid w:val="006B2713"/>
    <w:rsid w:val="006B291A"/>
    <w:rsid w:val="006B2925"/>
    <w:rsid w:val="006B2B46"/>
    <w:rsid w:val="006B2D13"/>
    <w:rsid w:val="006B3034"/>
    <w:rsid w:val="006B34F5"/>
    <w:rsid w:val="006B3968"/>
    <w:rsid w:val="006B3B1E"/>
    <w:rsid w:val="006B3F3C"/>
    <w:rsid w:val="006B412C"/>
    <w:rsid w:val="006B415A"/>
    <w:rsid w:val="006B4278"/>
    <w:rsid w:val="006B4289"/>
    <w:rsid w:val="006B436E"/>
    <w:rsid w:val="006B442E"/>
    <w:rsid w:val="006B44A4"/>
    <w:rsid w:val="006B458C"/>
    <w:rsid w:val="006B493E"/>
    <w:rsid w:val="006B4BE5"/>
    <w:rsid w:val="006B4D3F"/>
    <w:rsid w:val="006B5582"/>
    <w:rsid w:val="006B57ED"/>
    <w:rsid w:val="006B590E"/>
    <w:rsid w:val="006B5BAE"/>
    <w:rsid w:val="006B5D01"/>
    <w:rsid w:val="006B5DCF"/>
    <w:rsid w:val="006B5FED"/>
    <w:rsid w:val="006B6203"/>
    <w:rsid w:val="006B64F9"/>
    <w:rsid w:val="006B662A"/>
    <w:rsid w:val="006B69A8"/>
    <w:rsid w:val="006B6AD1"/>
    <w:rsid w:val="006B6DEB"/>
    <w:rsid w:val="006B6F69"/>
    <w:rsid w:val="006B6FC0"/>
    <w:rsid w:val="006B70C0"/>
    <w:rsid w:val="006B72EA"/>
    <w:rsid w:val="006B739D"/>
    <w:rsid w:val="006B73E2"/>
    <w:rsid w:val="006B74DA"/>
    <w:rsid w:val="006B786D"/>
    <w:rsid w:val="006B7ADD"/>
    <w:rsid w:val="006B7D31"/>
    <w:rsid w:val="006B7EE1"/>
    <w:rsid w:val="006B7F11"/>
    <w:rsid w:val="006C0158"/>
    <w:rsid w:val="006C0367"/>
    <w:rsid w:val="006C060B"/>
    <w:rsid w:val="006C0830"/>
    <w:rsid w:val="006C0951"/>
    <w:rsid w:val="006C0A96"/>
    <w:rsid w:val="006C0CE8"/>
    <w:rsid w:val="006C0E41"/>
    <w:rsid w:val="006C10C1"/>
    <w:rsid w:val="006C1100"/>
    <w:rsid w:val="006C1332"/>
    <w:rsid w:val="006C1429"/>
    <w:rsid w:val="006C1432"/>
    <w:rsid w:val="006C1480"/>
    <w:rsid w:val="006C1483"/>
    <w:rsid w:val="006C14C8"/>
    <w:rsid w:val="006C1525"/>
    <w:rsid w:val="006C15E5"/>
    <w:rsid w:val="006C15ED"/>
    <w:rsid w:val="006C172D"/>
    <w:rsid w:val="006C1D00"/>
    <w:rsid w:val="006C1F0D"/>
    <w:rsid w:val="006C1FF7"/>
    <w:rsid w:val="006C22AE"/>
    <w:rsid w:val="006C22BA"/>
    <w:rsid w:val="006C28CE"/>
    <w:rsid w:val="006C28F4"/>
    <w:rsid w:val="006C28FA"/>
    <w:rsid w:val="006C2977"/>
    <w:rsid w:val="006C2A85"/>
    <w:rsid w:val="006C2C06"/>
    <w:rsid w:val="006C2CF4"/>
    <w:rsid w:val="006C2D54"/>
    <w:rsid w:val="006C2E64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DCC"/>
    <w:rsid w:val="006C3F60"/>
    <w:rsid w:val="006C3FDE"/>
    <w:rsid w:val="006C425A"/>
    <w:rsid w:val="006C42CA"/>
    <w:rsid w:val="006C441C"/>
    <w:rsid w:val="006C446A"/>
    <w:rsid w:val="006C448D"/>
    <w:rsid w:val="006C4969"/>
    <w:rsid w:val="006C4993"/>
    <w:rsid w:val="006C49DF"/>
    <w:rsid w:val="006C4C67"/>
    <w:rsid w:val="006C4D04"/>
    <w:rsid w:val="006C4EE1"/>
    <w:rsid w:val="006C4EE2"/>
    <w:rsid w:val="006C4F64"/>
    <w:rsid w:val="006C4FD4"/>
    <w:rsid w:val="006C5155"/>
    <w:rsid w:val="006C539F"/>
    <w:rsid w:val="006C541E"/>
    <w:rsid w:val="006C5441"/>
    <w:rsid w:val="006C5465"/>
    <w:rsid w:val="006C56C4"/>
    <w:rsid w:val="006C56D0"/>
    <w:rsid w:val="006C5833"/>
    <w:rsid w:val="006C58CE"/>
    <w:rsid w:val="006C5A57"/>
    <w:rsid w:val="006C5F68"/>
    <w:rsid w:val="006C5FAA"/>
    <w:rsid w:val="006C6090"/>
    <w:rsid w:val="006C626E"/>
    <w:rsid w:val="006C636F"/>
    <w:rsid w:val="006C63E3"/>
    <w:rsid w:val="006C6403"/>
    <w:rsid w:val="006C64D0"/>
    <w:rsid w:val="006C656A"/>
    <w:rsid w:val="006C665E"/>
    <w:rsid w:val="006C668B"/>
    <w:rsid w:val="006C6886"/>
    <w:rsid w:val="006C6AF0"/>
    <w:rsid w:val="006C6D61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F"/>
    <w:rsid w:val="006C7A6B"/>
    <w:rsid w:val="006C7B4A"/>
    <w:rsid w:val="006C7DF9"/>
    <w:rsid w:val="006C7EAE"/>
    <w:rsid w:val="006C7F71"/>
    <w:rsid w:val="006D00A3"/>
    <w:rsid w:val="006D01FB"/>
    <w:rsid w:val="006D03BD"/>
    <w:rsid w:val="006D0521"/>
    <w:rsid w:val="006D05E8"/>
    <w:rsid w:val="006D06DD"/>
    <w:rsid w:val="006D071C"/>
    <w:rsid w:val="006D0812"/>
    <w:rsid w:val="006D0A6E"/>
    <w:rsid w:val="006D0BBB"/>
    <w:rsid w:val="006D0C37"/>
    <w:rsid w:val="006D0EB7"/>
    <w:rsid w:val="006D1119"/>
    <w:rsid w:val="006D120F"/>
    <w:rsid w:val="006D128E"/>
    <w:rsid w:val="006D12F3"/>
    <w:rsid w:val="006D146F"/>
    <w:rsid w:val="006D14B3"/>
    <w:rsid w:val="006D15A3"/>
    <w:rsid w:val="006D15BD"/>
    <w:rsid w:val="006D1A49"/>
    <w:rsid w:val="006D1A97"/>
    <w:rsid w:val="006D1E9B"/>
    <w:rsid w:val="006D2101"/>
    <w:rsid w:val="006D21E9"/>
    <w:rsid w:val="006D2253"/>
    <w:rsid w:val="006D22A7"/>
    <w:rsid w:val="006D2689"/>
    <w:rsid w:val="006D26B4"/>
    <w:rsid w:val="006D27BA"/>
    <w:rsid w:val="006D283F"/>
    <w:rsid w:val="006D28BD"/>
    <w:rsid w:val="006D2A87"/>
    <w:rsid w:val="006D2AB4"/>
    <w:rsid w:val="006D2B6E"/>
    <w:rsid w:val="006D2BB4"/>
    <w:rsid w:val="006D2CED"/>
    <w:rsid w:val="006D2EC1"/>
    <w:rsid w:val="006D306A"/>
    <w:rsid w:val="006D3477"/>
    <w:rsid w:val="006D3799"/>
    <w:rsid w:val="006D381A"/>
    <w:rsid w:val="006D3908"/>
    <w:rsid w:val="006D3B1E"/>
    <w:rsid w:val="006D3DC2"/>
    <w:rsid w:val="006D3FBA"/>
    <w:rsid w:val="006D41BF"/>
    <w:rsid w:val="006D4283"/>
    <w:rsid w:val="006D43F2"/>
    <w:rsid w:val="006D45A0"/>
    <w:rsid w:val="006D460E"/>
    <w:rsid w:val="006D491D"/>
    <w:rsid w:val="006D4996"/>
    <w:rsid w:val="006D4A21"/>
    <w:rsid w:val="006D4A3D"/>
    <w:rsid w:val="006D4A4E"/>
    <w:rsid w:val="006D4A87"/>
    <w:rsid w:val="006D4ADE"/>
    <w:rsid w:val="006D4D39"/>
    <w:rsid w:val="006D4E10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DC9"/>
    <w:rsid w:val="006D5DF0"/>
    <w:rsid w:val="006D5F5C"/>
    <w:rsid w:val="006D601C"/>
    <w:rsid w:val="006D610A"/>
    <w:rsid w:val="006D6225"/>
    <w:rsid w:val="006D62D2"/>
    <w:rsid w:val="006D630D"/>
    <w:rsid w:val="006D6456"/>
    <w:rsid w:val="006D67FD"/>
    <w:rsid w:val="006D6814"/>
    <w:rsid w:val="006D689C"/>
    <w:rsid w:val="006D6F02"/>
    <w:rsid w:val="006D7055"/>
    <w:rsid w:val="006D7125"/>
    <w:rsid w:val="006D712F"/>
    <w:rsid w:val="006D7258"/>
    <w:rsid w:val="006D75AD"/>
    <w:rsid w:val="006D75D4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E78"/>
    <w:rsid w:val="006E00F0"/>
    <w:rsid w:val="006E03F8"/>
    <w:rsid w:val="006E0582"/>
    <w:rsid w:val="006E0593"/>
    <w:rsid w:val="006E05CD"/>
    <w:rsid w:val="006E07DB"/>
    <w:rsid w:val="006E0839"/>
    <w:rsid w:val="006E0869"/>
    <w:rsid w:val="006E0944"/>
    <w:rsid w:val="006E0AE8"/>
    <w:rsid w:val="006E0AE9"/>
    <w:rsid w:val="006E0DF5"/>
    <w:rsid w:val="006E0E41"/>
    <w:rsid w:val="006E0E6D"/>
    <w:rsid w:val="006E1115"/>
    <w:rsid w:val="006E113A"/>
    <w:rsid w:val="006E12EC"/>
    <w:rsid w:val="006E1359"/>
    <w:rsid w:val="006E15B7"/>
    <w:rsid w:val="006E1B32"/>
    <w:rsid w:val="006E1E9E"/>
    <w:rsid w:val="006E1EB2"/>
    <w:rsid w:val="006E1F98"/>
    <w:rsid w:val="006E2037"/>
    <w:rsid w:val="006E20C4"/>
    <w:rsid w:val="006E20EE"/>
    <w:rsid w:val="006E22B7"/>
    <w:rsid w:val="006E239B"/>
    <w:rsid w:val="006E25CF"/>
    <w:rsid w:val="006E25D5"/>
    <w:rsid w:val="006E274B"/>
    <w:rsid w:val="006E2773"/>
    <w:rsid w:val="006E2814"/>
    <w:rsid w:val="006E290B"/>
    <w:rsid w:val="006E2E76"/>
    <w:rsid w:val="006E2ECC"/>
    <w:rsid w:val="006E3092"/>
    <w:rsid w:val="006E3106"/>
    <w:rsid w:val="006E31B4"/>
    <w:rsid w:val="006E34F7"/>
    <w:rsid w:val="006E3696"/>
    <w:rsid w:val="006E37C7"/>
    <w:rsid w:val="006E389D"/>
    <w:rsid w:val="006E38B5"/>
    <w:rsid w:val="006E399C"/>
    <w:rsid w:val="006E3A8C"/>
    <w:rsid w:val="006E3A9A"/>
    <w:rsid w:val="006E3ACA"/>
    <w:rsid w:val="006E3BD2"/>
    <w:rsid w:val="006E3C15"/>
    <w:rsid w:val="006E3C73"/>
    <w:rsid w:val="006E3CB7"/>
    <w:rsid w:val="006E409B"/>
    <w:rsid w:val="006E416E"/>
    <w:rsid w:val="006E417E"/>
    <w:rsid w:val="006E41A5"/>
    <w:rsid w:val="006E41D1"/>
    <w:rsid w:val="006E43E6"/>
    <w:rsid w:val="006E44DF"/>
    <w:rsid w:val="006E4605"/>
    <w:rsid w:val="006E4636"/>
    <w:rsid w:val="006E4AEF"/>
    <w:rsid w:val="006E4B31"/>
    <w:rsid w:val="006E4BCF"/>
    <w:rsid w:val="006E4C09"/>
    <w:rsid w:val="006E4DDA"/>
    <w:rsid w:val="006E51B4"/>
    <w:rsid w:val="006E51C4"/>
    <w:rsid w:val="006E52AC"/>
    <w:rsid w:val="006E52B9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904"/>
    <w:rsid w:val="006E69E4"/>
    <w:rsid w:val="006E6B16"/>
    <w:rsid w:val="006E6DCC"/>
    <w:rsid w:val="006E7004"/>
    <w:rsid w:val="006E701C"/>
    <w:rsid w:val="006E70D1"/>
    <w:rsid w:val="006E7125"/>
    <w:rsid w:val="006E7149"/>
    <w:rsid w:val="006E731F"/>
    <w:rsid w:val="006E746F"/>
    <w:rsid w:val="006E7534"/>
    <w:rsid w:val="006E767F"/>
    <w:rsid w:val="006E7697"/>
    <w:rsid w:val="006E77A1"/>
    <w:rsid w:val="006E786D"/>
    <w:rsid w:val="006E7969"/>
    <w:rsid w:val="006E799A"/>
    <w:rsid w:val="006E7BAD"/>
    <w:rsid w:val="006E7C7B"/>
    <w:rsid w:val="006E7E1A"/>
    <w:rsid w:val="006E7EEA"/>
    <w:rsid w:val="006E7EEC"/>
    <w:rsid w:val="006E7FFD"/>
    <w:rsid w:val="006F0078"/>
    <w:rsid w:val="006F0099"/>
    <w:rsid w:val="006F022B"/>
    <w:rsid w:val="006F02D6"/>
    <w:rsid w:val="006F040E"/>
    <w:rsid w:val="006F06A2"/>
    <w:rsid w:val="006F07C7"/>
    <w:rsid w:val="006F0B12"/>
    <w:rsid w:val="006F0E29"/>
    <w:rsid w:val="006F103A"/>
    <w:rsid w:val="006F1064"/>
    <w:rsid w:val="006F12EC"/>
    <w:rsid w:val="006F1409"/>
    <w:rsid w:val="006F1861"/>
    <w:rsid w:val="006F1881"/>
    <w:rsid w:val="006F1CBF"/>
    <w:rsid w:val="006F1CF7"/>
    <w:rsid w:val="006F1F3B"/>
    <w:rsid w:val="006F203E"/>
    <w:rsid w:val="006F20FA"/>
    <w:rsid w:val="006F2266"/>
    <w:rsid w:val="006F2270"/>
    <w:rsid w:val="006F22F8"/>
    <w:rsid w:val="006F2450"/>
    <w:rsid w:val="006F2545"/>
    <w:rsid w:val="006F27AB"/>
    <w:rsid w:val="006F2890"/>
    <w:rsid w:val="006F295C"/>
    <w:rsid w:val="006F2A37"/>
    <w:rsid w:val="006F2FAC"/>
    <w:rsid w:val="006F31E3"/>
    <w:rsid w:val="006F32E7"/>
    <w:rsid w:val="006F3312"/>
    <w:rsid w:val="006F3361"/>
    <w:rsid w:val="006F348E"/>
    <w:rsid w:val="006F3584"/>
    <w:rsid w:val="006F36A3"/>
    <w:rsid w:val="006F37C7"/>
    <w:rsid w:val="006F38BA"/>
    <w:rsid w:val="006F39D5"/>
    <w:rsid w:val="006F39D9"/>
    <w:rsid w:val="006F3A95"/>
    <w:rsid w:val="006F3BC8"/>
    <w:rsid w:val="006F3C9E"/>
    <w:rsid w:val="006F3D86"/>
    <w:rsid w:val="006F3E1D"/>
    <w:rsid w:val="006F3E99"/>
    <w:rsid w:val="006F429E"/>
    <w:rsid w:val="006F4358"/>
    <w:rsid w:val="006F43C4"/>
    <w:rsid w:val="006F4450"/>
    <w:rsid w:val="006F4509"/>
    <w:rsid w:val="006F4521"/>
    <w:rsid w:val="006F45CB"/>
    <w:rsid w:val="006F45F3"/>
    <w:rsid w:val="006F463C"/>
    <w:rsid w:val="006F46BC"/>
    <w:rsid w:val="006F4835"/>
    <w:rsid w:val="006F491D"/>
    <w:rsid w:val="006F4B0F"/>
    <w:rsid w:val="006F4CEC"/>
    <w:rsid w:val="006F4EC1"/>
    <w:rsid w:val="006F4F56"/>
    <w:rsid w:val="006F4F63"/>
    <w:rsid w:val="006F4F7B"/>
    <w:rsid w:val="006F503F"/>
    <w:rsid w:val="006F512A"/>
    <w:rsid w:val="006F5461"/>
    <w:rsid w:val="006F573E"/>
    <w:rsid w:val="006F58CF"/>
    <w:rsid w:val="006F58E8"/>
    <w:rsid w:val="006F59C9"/>
    <w:rsid w:val="006F5ABF"/>
    <w:rsid w:val="006F5B02"/>
    <w:rsid w:val="006F5C38"/>
    <w:rsid w:val="006F5CE2"/>
    <w:rsid w:val="006F5D9C"/>
    <w:rsid w:val="006F5E4C"/>
    <w:rsid w:val="006F6021"/>
    <w:rsid w:val="006F6188"/>
    <w:rsid w:val="006F6222"/>
    <w:rsid w:val="006F636E"/>
    <w:rsid w:val="006F63CE"/>
    <w:rsid w:val="006F6743"/>
    <w:rsid w:val="006F69BA"/>
    <w:rsid w:val="006F6A61"/>
    <w:rsid w:val="006F6A6B"/>
    <w:rsid w:val="006F6C08"/>
    <w:rsid w:val="006F6E14"/>
    <w:rsid w:val="006F6E72"/>
    <w:rsid w:val="006F70AE"/>
    <w:rsid w:val="006F7180"/>
    <w:rsid w:val="006F72BE"/>
    <w:rsid w:val="006F73BF"/>
    <w:rsid w:val="006F750E"/>
    <w:rsid w:val="006F75FA"/>
    <w:rsid w:val="006F76E1"/>
    <w:rsid w:val="006F775A"/>
    <w:rsid w:val="006F7791"/>
    <w:rsid w:val="006F7B37"/>
    <w:rsid w:val="006F7C16"/>
    <w:rsid w:val="006F7F33"/>
    <w:rsid w:val="006F7F59"/>
    <w:rsid w:val="00700026"/>
    <w:rsid w:val="0070021B"/>
    <w:rsid w:val="00700285"/>
    <w:rsid w:val="0070028E"/>
    <w:rsid w:val="00700327"/>
    <w:rsid w:val="00700346"/>
    <w:rsid w:val="007003EE"/>
    <w:rsid w:val="00700618"/>
    <w:rsid w:val="007007C4"/>
    <w:rsid w:val="007008CA"/>
    <w:rsid w:val="0070098A"/>
    <w:rsid w:val="007009F2"/>
    <w:rsid w:val="00700B8E"/>
    <w:rsid w:val="00700BD8"/>
    <w:rsid w:val="00700C73"/>
    <w:rsid w:val="00700D11"/>
    <w:rsid w:val="00700EB7"/>
    <w:rsid w:val="00700EF9"/>
    <w:rsid w:val="00700F25"/>
    <w:rsid w:val="00700FDC"/>
    <w:rsid w:val="00701125"/>
    <w:rsid w:val="00701140"/>
    <w:rsid w:val="0070123D"/>
    <w:rsid w:val="0070141C"/>
    <w:rsid w:val="0070156F"/>
    <w:rsid w:val="007015C9"/>
    <w:rsid w:val="007017DA"/>
    <w:rsid w:val="0070183C"/>
    <w:rsid w:val="0070186B"/>
    <w:rsid w:val="007018D2"/>
    <w:rsid w:val="007019AF"/>
    <w:rsid w:val="00701AF0"/>
    <w:rsid w:val="00701DF2"/>
    <w:rsid w:val="00701E2C"/>
    <w:rsid w:val="00702032"/>
    <w:rsid w:val="007022CD"/>
    <w:rsid w:val="00702783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AC7"/>
    <w:rsid w:val="00703CBA"/>
    <w:rsid w:val="00703CFD"/>
    <w:rsid w:val="00703EA3"/>
    <w:rsid w:val="00704083"/>
    <w:rsid w:val="007042CB"/>
    <w:rsid w:val="00704667"/>
    <w:rsid w:val="007046C2"/>
    <w:rsid w:val="0070477B"/>
    <w:rsid w:val="0070487B"/>
    <w:rsid w:val="007048A3"/>
    <w:rsid w:val="00704903"/>
    <w:rsid w:val="00704B00"/>
    <w:rsid w:val="00704CA8"/>
    <w:rsid w:val="00704D47"/>
    <w:rsid w:val="00704E0B"/>
    <w:rsid w:val="00704FAF"/>
    <w:rsid w:val="0070505B"/>
    <w:rsid w:val="007050A1"/>
    <w:rsid w:val="00705120"/>
    <w:rsid w:val="007052EE"/>
    <w:rsid w:val="00705301"/>
    <w:rsid w:val="00705483"/>
    <w:rsid w:val="007055A8"/>
    <w:rsid w:val="0070583D"/>
    <w:rsid w:val="00705ACD"/>
    <w:rsid w:val="00705B07"/>
    <w:rsid w:val="00705B18"/>
    <w:rsid w:val="00705B6C"/>
    <w:rsid w:val="00705BA0"/>
    <w:rsid w:val="00705CFB"/>
    <w:rsid w:val="00705D46"/>
    <w:rsid w:val="00705E1F"/>
    <w:rsid w:val="00706067"/>
    <w:rsid w:val="00706068"/>
    <w:rsid w:val="007062A3"/>
    <w:rsid w:val="00706384"/>
    <w:rsid w:val="007064AA"/>
    <w:rsid w:val="007064E8"/>
    <w:rsid w:val="00706580"/>
    <w:rsid w:val="0070665D"/>
    <w:rsid w:val="0070666E"/>
    <w:rsid w:val="007068BF"/>
    <w:rsid w:val="007069E0"/>
    <w:rsid w:val="00706CCF"/>
    <w:rsid w:val="00706E22"/>
    <w:rsid w:val="00706E84"/>
    <w:rsid w:val="00706FAA"/>
    <w:rsid w:val="007077A7"/>
    <w:rsid w:val="007077C7"/>
    <w:rsid w:val="00707950"/>
    <w:rsid w:val="00707B27"/>
    <w:rsid w:val="00707C25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C32"/>
    <w:rsid w:val="00710C87"/>
    <w:rsid w:val="00711204"/>
    <w:rsid w:val="00711376"/>
    <w:rsid w:val="0071179F"/>
    <w:rsid w:val="007118BD"/>
    <w:rsid w:val="007118E1"/>
    <w:rsid w:val="00711D98"/>
    <w:rsid w:val="00711EBA"/>
    <w:rsid w:val="00711F12"/>
    <w:rsid w:val="00711F36"/>
    <w:rsid w:val="0071200C"/>
    <w:rsid w:val="0071206F"/>
    <w:rsid w:val="00712081"/>
    <w:rsid w:val="00712086"/>
    <w:rsid w:val="0071208E"/>
    <w:rsid w:val="0071228F"/>
    <w:rsid w:val="00712292"/>
    <w:rsid w:val="0071255A"/>
    <w:rsid w:val="00712582"/>
    <w:rsid w:val="007125F8"/>
    <w:rsid w:val="007129B3"/>
    <w:rsid w:val="00712AFC"/>
    <w:rsid w:val="00712B36"/>
    <w:rsid w:val="00712C50"/>
    <w:rsid w:val="00712D29"/>
    <w:rsid w:val="00712E92"/>
    <w:rsid w:val="00712F57"/>
    <w:rsid w:val="0071309F"/>
    <w:rsid w:val="0071319F"/>
    <w:rsid w:val="007135A0"/>
    <w:rsid w:val="0071367A"/>
    <w:rsid w:val="007136D3"/>
    <w:rsid w:val="007137F2"/>
    <w:rsid w:val="007138B1"/>
    <w:rsid w:val="00713933"/>
    <w:rsid w:val="00713983"/>
    <w:rsid w:val="007139A4"/>
    <w:rsid w:val="00713A49"/>
    <w:rsid w:val="00713A4F"/>
    <w:rsid w:val="00713B07"/>
    <w:rsid w:val="00713F3E"/>
    <w:rsid w:val="007142E1"/>
    <w:rsid w:val="0071460F"/>
    <w:rsid w:val="007148A1"/>
    <w:rsid w:val="007148EF"/>
    <w:rsid w:val="007151E5"/>
    <w:rsid w:val="007153AA"/>
    <w:rsid w:val="00715527"/>
    <w:rsid w:val="0071575B"/>
    <w:rsid w:val="0071583D"/>
    <w:rsid w:val="0071598F"/>
    <w:rsid w:val="00715A4A"/>
    <w:rsid w:val="00715AC9"/>
    <w:rsid w:val="00715BA5"/>
    <w:rsid w:val="00715C1E"/>
    <w:rsid w:val="00715D78"/>
    <w:rsid w:val="00715E29"/>
    <w:rsid w:val="00715FCA"/>
    <w:rsid w:val="00716105"/>
    <w:rsid w:val="0071631C"/>
    <w:rsid w:val="007163F9"/>
    <w:rsid w:val="00716406"/>
    <w:rsid w:val="00716417"/>
    <w:rsid w:val="00716596"/>
    <w:rsid w:val="00716685"/>
    <w:rsid w:val="007166FD"/>
    <w:rsid w:val="00716843"/>
    <w:rsid w:val="00716A3A"/>
    <w:rsid w:val="00716B3E"/>
    <w:rsid w:val="00716BD1"/>
    <w:rsid w:val="00716C50"/>
    <w:rsid w:val="00716D96"/>
    <w:rsid w:val="00716E09"/>
    <w:rsid w:val="00716F4B"/>
    <w:rsid w:val="00716F7D"/>
    <w:rsid w:val="00717004"/>
    <w:rsid w:val="0071717D"/>
    <w:rsid w:val="007171D4"/>
    <w:rsid w:val="00717496"/>
    <w:rsid w:val="0071768D"/>
    <w:rsid w:val="00717A56"/>
    <w:rsid w:val="00717A5D"/>
    <w:rsid w:val="00717ACD"/>
    <w:rsid w:val="00717ADF"/>
    <w:rsid w:val="00717D44"/>
    <w:rsid w:val="00717D84"/>
    <w:rsid w:val="00717E75"/>
    <w:rsid w:val="00717E85"/>
    <w:rsid w:val="00717F6E"/>
    <w:rsid w:val="00720216"/>
    <w:rsid w:val="00720234"/>
    <w:rsid w:val="007202FA"/>
    <w:rsid w:val="00720414"/>
    <w:rsid w:val="0072095E"/>
    <w:rsid w:val="00720AB7"/>
    <w:rsid w:val="00720AF6"/>
    <w:rsid w:val="00720CFC"/>
    <w:rsid w:val="007211B2"/>
    <w:rsid w:val="0072145B"/>
    <w:rsid w:val="00721815"/>
    <w:rsid w:val="00721B84"/>
    <w:rsid w:val="00721F45"/>
    <w:rsid w:val="007220D2"/>
    <w:rsid w:val="007221EF"/>
    <w:rsid w:val="00722418"/>
    <w:rsid w:val="00722431"/>
    <w:rsid w:val="00722500"/>
    <w:rsid w:val="0072251F"/>
    <w:rsid w:val="00722709"/>
    <w:rsid w:val="00722767"/>
    <w:rsid w:val="00722866"/>
    <w:rsid w:val="0072290C"/>
    <w:rsid w:val="007229BC"/>
    <w:rsid w:val="00722AF9"/>
    <w:rsid w:val="00722B6C"/>
    <w:rsid w:val="007230BD"/>
    <w:rsid w:val="007230C3"/>
    <w:rsid w:val="00723114"/>
    <w:rsid w:val="00723241"/>
    <w:rsid w:val="007233BD"/>
    <w:rsid w:val="00723613"/>
    <w:rsid w:val="007236DA"/>
    <w:rsid w:val="007236FB"/>
    <w:rsid w:val="00723707"/>
    <w:rsid w:val="00723783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FF"/>
    <w:rsid w:val="00724CA3"/>
    <w:rsid w:val="00724CA5"/>
    <w:rsid w:val="00724D9F"/>
    <w:rsid w:val="00724E2E"/>
    <w:rsid w:val="00724F17"/>
    <w:rsid w:val="00724F2D"/>
    <w:rsid w:val="0072514C"/>
    <w:rsid w:val="00725285"/>
    <w:rsid w:val="00725618"/>
    <w:rsid w:val="007257AF"/>
    <w:rsid w:val="00725809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EB"/>
    <w:rsid w:val="00726F40"/>
    <w:rsid w:val="00726FC8"/>
    <w:rsid w:val="00726FCC"/>
    <w:rsid w:val="0072711B"/>
    <w:rsid w:val="00727138"/>
    <w:rsid w:val="0072716D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D11"/>
    <w:rsid w:val="00727DF3"/>
    <w:rsid w:val="00727E31"/>
    <w:rsid w:val="00727F52"/>
    <w:rsid w:val="00727F64"/>
    <w:rsid w:val="00730177"/>
    <w:rsid w:val="0073033D"/>
    <w:rsid w:val="007303E5"/>
    <w:rsid w:val="007304F8"/>
    <w:rsid w:val="007305F3"/>
    <w:rsid w:val="007306E7"/>
    <w:rsid w:val="007306FB"/>
    <w:rsid w:val="00730912"/>
    <w:rsid w:val="00730BB1"/>
    <w:rsid w:val="00730C42"/>
    <w:rsid w:val="00730D08"/>
    <w:rsid w:val="00730EE6"/>
    <w:rsid w:val="00730FB9"/>
    <w:rsid w:val="00731126"/>
    <w:rsid w:val="0073122A"/>
    <w:rsid w:val="00731253"/>
    <w:rsid w:val="007315D5"/>
    <w:rsid w:val="00731665"/>
    <w:rsid w:val="0073168F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41"/>
    <w:rsid w:val="0073215D"/>
    <w:rsid w:val="007322E8"/>
    <w:rsid w:val="007322FA"/>
    <w:rsid w:val="0073245D"/>
    <w:rsid w:val="00732485"/>
    <w:rsid w:val="00732493"/>
    <w:rsid w:val="007327F0"/>
    <w:rsid w:val="0073298F"/>
    <w:rsid w:val="00732A6F"/>
    <w:rsid w:val="00732E73"/>
    <w:rsid w:val="00732EEB"/>
    <w:rsid w:val="007330F4"/>
    <w:rsid w:val="00733156"/>
    <w:rsid w:val="007334E7"/>
    <w:rsid w:val="0073351D"/>
    <w:rsid w:val="007336BB"/>
    <w:rsid w:val="007337B1"/>
    <w:rsid w:val="0073397B"/>
    <w:rsid w:val="00733A99"/>
    <w:rsid w:val="00733B8F"/>
    <w:rsid w:val="00733C1F"/>
    <w:rsid w:val="00733DA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B"/>
    <w:rsid w:val="00734D96"/>
    <w:rsid w:val="00734EEB"/>
    <w:rsid w:val="00734FFE"/>
    <w:rsid w:val="0073501A"/>
    <w:rsid w:val="0073503A"/>
    <w:rsid w:val="00735079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B7"/>
    <w:rsid w:val="007369FF"/>
    <w:rsid w:val="00736BC8"/>
    <w:rsid w:val="00736C13"/>
    <w:rsid w:val="00736D83"/>
    <w:rsid w:val="00736DC9"/>
    <w:rsid w:val="00736EFA"/>
    <w:rsid w:val="00736F2B"/>
    <w:rsid w:val="00736FF8"/>
    <w:rsid w:val="0073707B"/>
    <w:rsid w:val="00737308"/>
    <w:rsid w:val="007373E1"/>
    <w:rsid w:val="0073757B"/>
    <w:rsid w:val="007377E0"/>
    <w:rsid w:val="0073794A"/>
    <w:rsid w:val="00737999"/>
    <w:rsid w:val="007379D9"/>
    <w:rsid w:val="00737B09"/>
    <w:rsid w:val="00737EB3"/>
    <w:rsid w:val="00737F2B"/>
    <w:rsid w:val="00740383"/>
    <w:rsid w:val="00740487"/>
    <w:rsid w:val="007407FF"/>
    <w:rsid w:val="0074097D"/>
    <w:rsid w:val="00740CE7"/>
    <w:rsid w:val="00740D49"/>
    <w:rsid w:val="00740D9A"/>
    <w:rsid w:val="00740F10"/>
    <w:rsid w:val="0074103B"/>
    <w:rsid w:val="0074134D"/>
    <w:rsid w:val="00741614"/>
    <w:rsid w:val="007416A2"/>
    <w:rsid w:val="0074174F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C3"/>
    <w:rsid w:val="00742821"/>
    <w:rsid w:val="007428BB"/>
    <w:rsid w:val="007429BB"/>
    <w:rsid w:val="00742BA9"/>
    <w:rsid w:val="00742C68"/>
    <w:rsid w:val="00742E83"/>
    <w:rsid w:val="00742F80"/>
    <w:rsid w:val="00743033"/>
    <w:rsid w:val="0074317B"/>
    <w:rsid w:val="00743233"/>
    <w:rsid w:val="0074331C"/>
    <w:rsid w:val="007434AA"/>
    <w:rsid w:val="007434B2"/>
    <w:rsid w:val="007435B4"/>
    <w:rsid w:val="00743614"/>
    <w:rsid w:val="007436EC"/>
    <w:rsid w:val="0074397B"/>
    <w:rsid w:val="00743A51"/>
    <w:rsid w:val="00743A6F"/>
    <w:rsid w:val="00743A9E"/>
    <w:rsid w:val="00743B07"/>
    <w:rsid w:val="00743E8F"/>
    <w:rsid w:val="00743EC6"/>
    <w:rsid w:val="00744239"/>
    <w:rsid w:val="0074428F"/>
    <w:rsid w:val="007442A6"/>
    <w:rsid w:val="00744376"/>
    <w:rsid w:val="00744412"/>
    <w:rsid w:val="0074448F"/>
    <w:rsid w:val="007447ED"/>
    <w:rsid w:val="00744B73"/>
    <w:rsid w:val="00744BF7"/>
    <w:rsid w:val="00744F79"/>
    <w:rsid w:val="00744F7C"/>
    <w:rsid w:val="007452ED"/>
    <w:rsid w:val="007456BE"/>
    <w:rsid w:val="00745B1B"/>
    <w:rsid w:val="00745BCE"/>
    <w:rsid w:val="00745C2D"/>
    <w:rsid w:val="00745CD2"/>
    <w:rsid w:val="00745E5A"/>
    <w:rsid w:val="00745E71"/>
    <w:rsid w:val="00745F40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6FFE"/>
    <w:rsid w:val="00747167"/>
    <w:rsid w:val="007472BB"/>
    <w:rsid w:val="0074733B"/>
    <w:rsid w:val="0074733F"/>
    <w:rsid w:val="00747466"/>
    <w:rsid w:val="00747757"/>
    <w:rsid w:val="007477E5"/>
    <w:rsid w:val="0074796C"/>
    <w:rsid w:val="00747DCA"/>
    <w:rsid w:val="00747DCB"/>
    <w:rsid w:val="00747ED9"/>
    <w:rsid w:val="00747FA7"/>
    <w:rsid w:val="007500F4"/>
    <w:rsid w:val="0075012B"/>
    <w:rsid w:val="00750168"/>
    <w:rsid w:val="00750452"/>
    <w:rsid w:val="00750489"/>
    <w:rsid w:val="00750527"/>
    <w:rsid w:val="00750541"/>
    <w:rsid w:val="007505DB"/>
    <w:rsid w:val="00750671"/>
    <w:rsid w:val="007507C9"/>
    <w:rsid w:val="007508A3"/>
    <w:rsid w:val="00750B64"/>
    <w:rsid w:val="00750F1C"/>
    <w:rsid w:val="007510D7"/>
    <w:rsid w:val="007515F1"/>
    <w:rsid w:val="007516DD"/>
    <w:rsid w:val="007517E8"/>
    <w:rsid w:val="0075181F"/>
    <w:rsid w:val="0075189A"/>
    <w:rsid w:val="007518B7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2A9"/>
    <w:rsid w:val="00752521"/>
    <w:rsid w:val="00752565"/>
    <w:rsid w:val="00752825"/>
    <w:rsid w:val="00752AD4"/>
    <w:rsid w:val="00752B9F"/>
    <w:rsid w:val="00752CCB"/>
    <w:rsid w:val="00752D56"/>
    <w:rsid w:val="00752D6B"/>
    <w:rsid w:val="00752D75"/>
    <w:rsid w:val="00752F94"/>
    <w:rsid w:val="0075306C"/>
    <w:rsid w:val="00753214"/>
    <w:rsid w:val="007533C8"/>
    <w:rsid w:val="007537F8"/>
    <w:rsid w:val="00753896"/>
    <w:rsid w:val="0075390D"/>
    <w:rsid w:val="0075391F"/>
    <w:rsid w:val="007539A9"/>
    <w:rsid w:val="00753C72"/>
    <w:rsid w:val="00753C75"/>
    <w:rsid w:val="00753FA8"/>
    <w:rsid w:val="0075408B"/>
    <w:rsid w:val="007540E1"/>
    <w:rsid w:val="007544D7"/>
    <w:rsid w:val="00754530"/>
    <w:rsid w:val="0075454E"/>
    <w:rsid w:val="007546B9"/>
    <w:rsid w:val="00754DE1"/>
    <w:rsid w:val="00755034"/>
    <w:rsid w:val="00755659"/>
    <w:rsid w:val="00755748"/>
    <w:rsid w:val="007557A6"/>
    <w:rsid w:val="00755860"/>
    <w:rsid w:val="0075587B"/>
    <w:rsid w:val="00755B2E"/>
    <w:rsid w:val="00755DB8"/>
    <w:rsid w:val="00756090"/>
    <w:rsid w:val="00756288"/>
    <w:rsid w:val="007562F4"/>
    <w:rsid w:val="00756347"/>
    <w:rsid w:val="007564BC"/>
    <w:rsid w:val="007566CA"/>
    <w:rsid w:val="00756729"/>
    <w:rsid w:val="00756762"/>
    <w:rsid w:val="00756784"/>
    <w:rsid w:val="00756971"/>
    <w:rsid w:val="00756B31"/>
    <w:rsid w:val="00756BD1"/>
    <w:rsid w:val="00756C88"/>
    <w:rsid w:val="00756DD3"/>
    <w:rsid w:val="00756FD1"/>
    <w:rsid w:val="00757032"/>
    <w:rsid w:val="00757047"/>
    <w:rsid w:val="00757333"/>
    <w:rsid w:val="007573BF"/>
    <w:rsid w:val="0075756F"/>
    <w:rsid w:val="00757622"/>
    <w:rsid w:val="0075767E"/>
    <w:rsid w:val="007578AD"/>
    <w:rsid w:val="00757922"/>
    <w:rsid w:val="007579A2"/>
    <w:rsid w:val="007579F6"/>
    <w:rsid w:val="00757A33"/>
    <w:rsid w:val="00757A82"/>
    <w:rsid w:val="00757B51"/>
    <w:rsid w:val="00757BB3"/>
    <w:rsid w:val="00757D14"/>
    <w:rsid w:val="007602CF"/>
    <w:rsid w:val="007603E9"/>
    <w:rsid w:val="00760458"/>
    <w:rsid w:val="0076049F"/>
    <w:rsid w:val="00760848"/>
    <w:rsid w:val="007609DD"/>
    <w:rsid w:val="00760C7B"/>
    <w:rsid w:val="00760FA7"/>
    <w:rsid w:val="00761085"/>
    <w:rsid w:val="00761153"/>
    <w:rsid w:val="0076124D"/>
    <w:rsid w:val="007612F8"/>
    <w:rsid w:val="0076139F"/>
    <w:rsid w:val="0076141C"/>
    <w:rsid w:val="00761478"/>
    <w:rsid w:val="0076156F"/>
    <w:rsid w:val="007616F5"/>
    <w:rsid w:val="0076192D"/>
    <w:rsid w:val="00761C63"/>
    <w:rsid w:val="00761DDF"/>
    <w:rsid w:val="00761DFC"/>
    <w:rsid w:val="00761E67"/>
    <w:rsid w:val="00761E77"/>
    <w:rsid w:val="0076205F"/>
    <w:rsid w:val="00762068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2C6"/>
    <w:rsid w:val="00763613"/>
    <w:rsid w:val="007637D6"/>
    <w:rsid w:val="00763A04"/>
    <w:rsid w:val="00763AC3"/>
    <w:rsid w:val="00763B3B"/>
    <w:rsid w:val="00763CE4"/>
    <w:rsid w:val="00763F62"/>
    <w:rsid w:val="00763F6E"/>
    <w:rsid w:val="00763FC2"/>
    <w:rsid w:val="00764018"/>
    <w:rsid w:val="007641BC"/>
    <w:rsid w:val="0076432F"/>
    <w:rsid w:val="0076456F"/>
    <w:rsid w:val="007645B6"/>
    <w:rsid w:val="00764672"/>
    <w:rsid w:val="0076472B"/>
    <w:rsid w:val="0076491F"/>
    <w:rsid w:val="00764AD2"/>
    <w:rsid w:val="00764BEC"/>
    <w:rsid w:val="00764C09"/>
    <w:rsid w:val="00764DD6"/>
    <w:rsid w:val="00764EB3"/>
    <w:rsid w:val="00764FFF"/>
    <w:rsid w:val="00765083"/>
    <w:rsid w:val="0076510A"/>
    <w:rsid w:val="007651A2"/>
    <w:rsid w:val="00765467"/>
    <w:rsid w:val="00765661"/>
    <w:rsid w:val="00765823"/>
    <w:rsid w:val="007659CC"/>
    <w:rsid w:val="00765C4D"/>
    <w:rsid w:val="00765F81"/>
    <w:rsid w:val="007660E3"/>
    <w:rsid w:val="007661A8"/>
    <w:rsid w:val="007662CF"/>
    <w:rsid w:val="00766485"/>
    <w:rsid w:val="007665ED"/>
    <w:rsid w:val="00766630"/>
    <w:rsid w:val="007667FC"/>
    <w:rsid w:val="007668A9"/>
    <w:rsid w:val="00766B0E"/>
    <w:rsid w:val="00766D36"/>
    <w:rsid w:val="00766D65"/>
    <w:rsid w:val="00766DE7"/>
    <w:rsid w:val="00766E1E"/>
    <w:rsid w:val="00766F9E"/>
    <w:rsid w:val="0076700D"/>
    <w:rsid w:val="00767385"/>
    <w:rsid w:val="007673D5"/>
    <w:rsid w:val="00767453"/>
    <w:rsid w:val="0076748E"/>
    <w:rsid w:val="007674A1"/>
    <w:rsid w:val="00767A6F"/>
    <w:rsid w:val="00767B97"/>
    <w:rsid w:val="00767D13"/>
    <w:rsid w:val="00767D40"/>
    <w:rsid w:val="00767E15"/>
    <w:rsid w:val="00767E67"/>
    <w:rsid w:val="00767EEA"/>
    <w:rsid w:val="00767EF5"/>
    <w:rsid w:val="00770073"/>
    <w:rsid w:val="007705F0"/>
    <w:rsid w:val="00770706"/>
    <w:rsid w:val="00770759"/>
    <w:rsid w:val="00770A09"/>
    <w:rsid w:val="00770ABA"/>
    <w:rsid w:val="00770B4E"/>
    <w:rsid w:val="00770B64"/>
    <w:rsid w:val="00770D0D"/>
    <w:rsid w:val="00770D42"/>
    <w:rsid w:val="00770D96"/>
    <w:rsid w:val="00770F03"/>
    <w:rsid w:val="00770F24"/>
    <w:rsid w:val="00771500"/>
    <w:rsid w:val="0077151E"/>
    <w:rsid w:val="00771670"/>
    <w:rsid w:val="00771712"/>
    <w:rsid w:val="00771770"/>
    <w:rsid w:val="007718BE"/>
    <w:rsid w:val="007719C2"/>
    <w:rsid w:val="00771A03"/>
    <w:rsid w:val="00771E0A"/>
    <w:rsid w:val="0077249D"/>
    <w:rsid w:val="007724D2"/>
    <w:rsid w:val="007727B6"/>
    <w:rsid w:val="00772875"/>
    <w:rsid w:val="00772890"/>
    <w:rsid w:val="007729DD"/>
    <w:rsid w:val="007729F7"/>
    <w:rsid w:val="00772AAD"/>
    <w:rsid w:val="00772BB7"/>
    <w:rsid w:val="00772C06"/>
    <w:rsid w:val="00772C8D"/>
    <w:rsid w:val="00772CF7"/>
    <w:rsid w:val="00772DC0"/>
    <w:rsid w:val="00772E3B"/>
    <w:rsid w:val="00773122"/>
    <w:rsid w:val="0077322E"/>
    <w:rsid w:val="00773272"/>
    <w:rsid w:val="00773289"/>
    <w:rsid w:val="0077335B"/>
    <w:rsid w:val="00773518"/>
    <w:rsid w:val="00773880"/>
    <w:rsid w:val="00773B02"/>
    <w:rsid w:val="00773B24"/>
    <w:rsid w:val="00773B95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692"/>
    <w:rsid w:val="007746EA"/>
    <w:rsid w:val="007747A6"/>
    <w:rsid w:val="00774888"/>
    <w:rsid w:val="00774912"/>
    <w:rsid w:val="00774982"/>
    <w:rsid w:val="00774998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78"/>
    <w:rsid w:val="007754EB"/>
    <w:rsid w:val="007755F0"/>
    <w:rsid w:val="00775880"/>
    <w:rsid w:val="007759AB"/>
    <w:rsid w:val="00775A5B"/>
    <w:rsid w:val="00775AD7"/>
    <w:rsid w:val="00775C06"/>
    <w:rsid w:val="00775FF9"/>
    <w:rsid w:val="007760E5"/>
    <w:rsid w:val="00776251"/>
    <w:rsid w:val="00776266"/>
    <w:rsid w:val="00776446"/>
    <w:rsid w:val="007764F8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1C2"/>
    <w:rsid w:val="007771F7"/>
    <w:rsid w:val="0077723D"/>
    <w:rsid w:val="007773A5"/>
    <w:rsid w:val="007775C0"/>
    <w:rsid w:val="00777770"/>
    <w:rsid w:val="007777ED"/>
    <w:rsid w:val="007778E2"/>
    <w:rsid w:val="00777BB7"/>
    <w:rsid w:val="00777C29"/>
    <w:rsid w:val="00780084"/>
    <w:rsid w:val="00780097"/>
    <w:rsid w:val="007800D1"/>
    <w:rsid w:val="0078023D"/>
    <w:rsid w:val="007803D3"/>
    <w:rsid w:val="0078041D"/>
    <w:rsid w:val="00780803"/>
    <w:rsid w:val="007808E8"/>
    <w:rsid w:val="0078095D"/>
    <w:rsid w:val="007809A5"/>
    <w:rsid w:val="00780A69"/>
    <w:rsid w:val="00780AB2"/>
    <w:rsid w:val="00780D3D"/>
    <w:rsid w:val="00780DA8"/>
    <w:rsid w:val="007811BB"/>
    <w:rsid w:val="00781264"/>
    <w:rsid w:val="007812CB"/>
    <w:rsid w:val="00781508"/>
    <w:rsid w:val="0078182A"/>
    <w:rsid w:val="00781C9D"/>
    <w:rsid w:val="0078200C"/>
    <w:rsid w:val="007821A7"/>
    <w:rsid w:val="0078225C"/>
    <w:rsid w:val="007822FA"/>
    <w:rsid w:val="007823F2"/>
    <w:rsid w:val="007825E0"/>
    <w:rsid w:val="00782774"/>
    <w:rsid w:val="0078281B"/>
    <w:rsid w:val="007829F6"/>
    <w:rsid w:val="00782A05"/>
    <w:rsid w:val="00782AF1"/>
    <w:rsid w:val="00782BD4"/>
    <w:rsid w:val="00782C3E"/>
    <w:rsid w:val="00782DD3"/>
    <w:rsid w:val="00782EA1"/>
    <w:rsid w:val="00782EEA"/>
    <w:rsid w:val="00782F9E"/>
    <w:rsid w:val="0078312B"/>
    <w:rsid w:val="00783289"/>
    <w:rsid w:val="007833CC"/>
    <w:rsid w:val="0078342A"/>
    <w:rsid w:val="00783514"/>
    <w:rsid w:val="0078359F"/>
    <w:rsid w:val="007837F1"/>
    <w:rsid w:val="007837FD"/>
    <w:rsid w:val="00783856"/>
    <w:rsid w:val="007839E6"/>
    <w:rsid w:val="00783C03"/>
    <w:rsid w:val="00783C74"/>
    <w:rsid w:val="00783F7D"/>
    <w:rsid w:val="00783FF1"/>
    <w:rsid w:val="0078415B"/>
    <w:rsid w:val="007843A1"/>
    <w:rsid w:val="007844B8"/>
    <w:rsid w:val="00784518"/>
    <w:rsid w:val="0078460A"/>
    <w:rsid w:val="007847D5"/>
    <w:rsid w:val="00784A82"/>
    <w:rsid w:val="00784B6A"/>
    <w:rsid w:val="00784D5A"/>
    <w:rsid w:val="00784EBD"/>
    <w:rsid w:val="00784F5A"/>
    <w:rsid w:val="0078505C"/>
    <w:rsid w:val="007850A3"/>
    <w:rsid w:val="0078516A"/>
    <w:rsid w:val="00785417"/>
    <w:rsid w:val="00785674"/>
    <w:rsid w:val="007856F1"/>
    <w:rsid w:val="00785A76"/>
    <w:rsid w:val="00785E57"/>
    <w:rsid w:val="00786451"/>
    <w:rsid w:val="0078650B"/>
    <w:rsid w:val="007865B1"/>
    <w:rsid w:val="007869C2"/>
    <w:rsid w:val="00786B0C"/>
    <w:rsid w:val="00786C9E"/>
    <w:rsid w:val="00786CC7"/>
    <w:rsid w:val="00786E12"/>
    <w:rsid w:val="00786E27"/>
    <w:rsid w:val="00786F0F"/>
    <w:rsid w:val="00786FB1"/>
    <w:rsid w:val="00787266"/>
    <w:rsid w:val="007872FD"/>
    <w:rsid w:val="007873A6"/>
    <w:rsid w:val="007874FC"/>
    <w:rsid w:val="007875A2"/>
    <w:rsid w:val="00787770"/>
    <w:rsid w:val="00787891"/>
    <w:rsid w:val="007878FF"/>
    <w:rsid w:val="00787A66"/>
    <w:rsid w:val="00787A96"/>
    <w:rsid w:val="00787BA5"/>
    <w:rsid w:val="00790125"/>
    <w:rsid w:val="00790205"/>
    <w:rsid w:val="00790372"/>
    <w:rsid w:val="00790558"/>
    <w:rsid w:val="00790768"/>
    <w:rsid w:val="007907A6"/>
    <w:rsid w:val="00790828"/>
    <w:rsid w:val="0079097D"/>
    <w:rsid w:val="00790C26"/>
    <w:rsid w:val="00790D26"/>
    <w:rsid w:val="00790D88"/>
    <w:rsid w:val="00790FD4"/>
    <w:rsid w:val="00790FF8"/>
    <w:rsid w:val="007911C5"/>
    <w:rsid w:val="007911E1"/>
    <w:rsid w:val="00791249"/>
    <w:rsid w:val="007913A1"/>
    <w:rsid w:val="007913EA"/>
    <w:rsid w:val="00791430"/>
    <w:rsid w:val="00791571"/>
    <w:rsid w:val="007916AA"/>
    <w:rsid w:val="00791846"/>
    <w:rsid w:val="0079189C"/>
    <w:rsid w:val="00791C46"/>
    <w:rsid w:val="00791CDF"/>
    <w:rsid w:val="00792217"/>
    <w:rsid w:val="0079240C"/>
    <w:rsid w:val="007928B9"/>
    <w:rsid w:val="00792AFB"/>
    <w:rsid w:val="00792B8C"/>
    <w:rsid w:val="00792C5F"/>
    <w:rsid w:val="007930D8"/>
    <w:rsid w:val="007930F0"/>
    <w:rsid w:val="00793C06"/>
    <w:rsid w:val="00793C14"/>
    <w:rsid w:val="00793CE6"/>
    <w:rsid w:val="00793ECD"/>
    <w:rsid w:val="00793FCE"/>
    <w:rsid w:val="00794139"/>
    <w:rsid w:val="007943CB"/>
    <w:rsid w:val="00794450"/>
    <w:rsid w:val="00794622"/>
    <w:rsid w:val="007949C6"/>
    <w:rsid w:val="00794C1A"/>
    <w:rsid w:val="00794C46"/>
    <w:rsid w:val="00795110"/>
    <w:rsid w:val="00795124"/>
    <w:rsid w:val="007951D4"/>
    <w:rsid w:val="00795264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FD5"/>
    <w:rsid w:val="0079607C"/>
    <w:rsid w:val="007960B3"/>
    <w:rsid w:val="007961D0"/>
    <w:rsid w:val="00796228"/>
    <w:rsid w:val="00796267"/>
    <w:rsid w:val="00796678"/>
    <w:rsid w:val="0079679A"/>
    <w:rsid w:val="007969C3"/>
    <w:rsid w:val="00796B82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8B1"/>
    <w:rsid w:val="0079793F"/>
    <w:rsid w:val="00797AB9"/>
    <w:rsid w:val="00797BD7"/>
    <w:rsid w:val="00797F63"/>
    <w:rsid w:val="00797FDF"/>
    <w:rsid w:val="007A042B"/>
    <w:rsid w:val="007A0471"/>
    <w:rsid w:val="007A0811"/>
    <w:rsid w:val="007A09CE"/>
    <w:rsid w:val="007A0A06"/>
    <w:rsid w:val="007A0AED"/>
    <w:rsid w:val="007A0D84"/>
    <w:rsid w:val="007A0E27"/>
    <w:rsid w:val="007A0E6B"/>
    <w:rsid w:val="007A0F74"/>
    <w:rsid w:val="007A1025"/>
    <w:rsid w:val="007A10D4"/>
    <w:rsid w:val="007A10E9"/>
    <w:rsid w:val="007A1213"/>
    <w:rsid w:val="007A1309"/>
    <w:rsid w:val="007A14F5"/>
    <w:rsid w:val="007A1739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815"/>
    <w:rsid w:val="007A295B"/>
    <w:rsid w:val="007A2C64"/>
    <w:rsid w:val="007A2DD3"/>
    <w:rsid w:val="007A302E"/>
    <w:rsid w:val="007A3072"/>
    <w:rsid w:val="007A317B"/>
    <w:rsid w:val="007A3204"/>
    <w:rsid w:val="007A326C"/>
    <w:rsid w:val="007A33F9"/>
    <w:rsid w:val="007A362E"/>
    <w:rsid w:val="007A38D5"/>
    <w:rsid w:val="007A396A"/>
    <w:rsid w:val="007A3A5D"/>
    <w:rsid w:val="007A3B0E"/>
    <w:rsid w:val="007A3B4D"/>
    <w:rsid w:val="007A3C60"/>
    <w:rsid w:val="007A3D56"/>
    <w:rsid w:val="007A3E76"/>
    <w:rsid w:val="007A3ED8"/>
    <w:rsid w:val="007A407F"/>
    <w:rsid w:val="007A4352"/>
    <w:rsid w:val="007A43DA"/>
    <w:rsid w:val="007A44B9"/>
    <w:rsid w:val="007A4609"/>
    <w:rsid w:val="007A4661"/>
    <w:rsid w:val="007A47AF"/>
    <w:rsid w:val="007A49C1"/>
    <w:rsid w:val="007A4A16"/>
    <w:rsid w:val="007A4A3F"/>
    <w:rsid w:val="007A4F40"/>
    <w:rsid w:val="007A51B6"/>
    <w:rsid w:val="007A5286"/>
    <w:rsid w:val="007A52AF"/>
    <w:rsid w:val="007A544D"/>
    <w:rsid w:val="007A55A0"/>
    <w:rsid w:val="007A57A6"/>
    <w:rsid w:val="007A59DA"/>
    <w:rsid w:val="007A5A91"/>
    <w:rsid w:val="007A5B78"/>
    <w:rsid w:val="007A5B95"/>
    <w:rsid w:val="007A5C50"/>
    <w:rsid w:val="007A5D5B"/>
    <w:rsid w:val="007A6050"/>
    <w:rsid w:val="007A62E0"/>
    <w:rsid w:val="007A62F4"/>
    <w:rsid w:val="007A6472"/>
    <w:rsid w:val="007A64C1"/>
    <w:rsid w:val="007A64F1"/>
    <w:rsid w:val="007A667C"/>
    <w:rsid w:val="007A68A8"/>
    <w:rsid w:val="007A6B1A"/>
    <w:rsid w:val="007A6B1C"/>
    <w:rsid w:val="007A6BE9"/>
    <w:rsid w:val="007A71B2"/>
    <w:rsid w:val="007A76BC"/>
    <w:rsid w:val="007A76D0"/>
    <w:rsid w:val="007A77E0"/>
    <w:rsid w:val="007A7980"/>
    <w:rsid w:val="007A7ADE"/>
    <w:rsid w:val="007A7D67"/>
    <w:rsid w:val="007A7E77"/>
    <w:rsid w:val="007A7F24"/>
    <w:rsid w:val="007A7F7B"/>
    <w:rsid w:val="007B0136"/>
    <w:rsid w:val="007B02C6"/>
    <w:rsid w:val="007B032D"/>
    <w:rsid w:val="007B04BD"/>
    <w:rsid w:val="007B08CC"/>
    <w:rsid w:val="007B0A1C"/>
    <w:rsid w:val="007B0C0F"/>
    <w:rsid w:val="007B0E21"/>
    <w:rsid w:val="007B0E33"/>
    <w:rsid w:val="007B0F10"/>
    <w:rsid w:val="007B0F47"/>
    <w:rsid w:val="007B1097"/>
    <w:rsid w:val="007B11C3"/>
    <w:rsid w:val="007B13F1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1D"/>
    <w:rsid w:val="007B205F"/>
    <w:rsid w:val="007B2262"/>
    <w:rsid w:val="007B2464"/>
    <w:rsid w:val="007B2495"/>
    <w:rsid w:val="007B24CF"/>
    <w:rsid w:val="007B2564"/>
    <w:rsid w:val="007B270A"/>
    <w:rsid w:val="007B2823"/>
    <w:rsid w:val="007B2A64"/>
    <w:rsid w:val="007B2BF9"/>
    <w:rsid w:val="007B2CEB"/>
    <w:rsid w:val="007B2EDE"/>
    <w:rsid w:val="007B2FDA"/>
    <w:rsid w:val="007B31C9"/>
    <w:rsid w:val="007B3368"/>
    <w:rsid w:val="007B3542"/>
    <w:rsid w:val="007B3558"/>
    <w:rsid w:val="007B37F4"/>
    <w:rsid w:val="007B384F"/>
    <w:rsid w:val="007B39D3"/>
    <w:rsid w:val="007B3AAD"/>
    <w:rsid w:val="007B3CDE"/>
    <w:rsid w:val="007B3DB1"/>
    <w:rsid w:val="007B3F11"/>
    <w:rsid w:val="007B3F5F"/>
    <w:rsid w:val="007B4041"/>
    <w:rsid w:val="007B411A"/>
    <w:rsid w:val="007B434D"/>
    <w:rsid w:val="007B443D"/>
    <w:rsid w:val="007B447D"/>
    <w:rsid w:val="007B44C9"/>
    <w:rsid w:val="007B452A"/>
    <w:rsid w:val="007B455A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7"/>
    <w:rsid w:val="007B4E36"/>
    <w:rsid w:val="007B4FBC"/>
    <w:rsid w:val="007B5030"/>
    <w:rsid w:val="007B510E"/>
    <w:rsid w:val="007B514E"/>
    <w:rsid w:val="007B51BE"/>
    <w:rsid w:val="007B532F"/>
    <w:rsid w:val="007B539D"/>
    <w:rsid w:val="007B53E0"/>
    <w:rsid w:val="007B5484"/>
    <w:rsid w:val="007B54BE"/>
    <w:rsid w:val="007B5614"/>
    <w:rsid w:val="007B5800"/>
    <w:rsid w:val="007B5927"/>
    <w:rsid w:val="007B5955"/>
    <w:rsid w:val="007B5A40"/>
    <w:rsid w:val="007B5BE5"/>
    <w:rsid w:val="007B5E3D"/>
    <w:rsid w:val="007B5FC4"/>
    <w:rsid w:val="007B607E"/>
    <w:rsid w:val="007B60AF"/>
    <w:rsid w:val="007B617A"/>
    <w:rsid w:val="007B6181"/>
    <w:rsid w:val="007B6489"/>
    <w:rsid w:val="007B66A7"/>
    <w:rsid w:val="007B67DD"/>
    <w:rsid w:val="007B67FF"/>
    <w:rsid w:val="007B682E"/>
    <w:rsid w:val="007B6883"/>
    <w:rsid w:val="007B6919"/>
    <w:rsid w:val="007B6943"/>
    <w:rsid w:val="007B6CE9"/>
    <w:rsid w:val="007B72A2"/>
    <w:rsid w:val="007B7441"/>
    <w:rsid w:val="007B75AC"/>
    <w:rsid w:val="007B77A8"/>
    <w:rsid w:val="007B7DA8"/>
    <w:rsid w:val="007B7E71"/>
    <w:rsid w:val="007C01EB"/>
    <w:rsid w:val="007C01F3"/>
    <w:rsid w:val="007C0428"/>
    <w:rsid w:val="007C0656"/>
    <w:rsid w:val="007C070F"/>
    <w:rsid w:val="007C0C83"/>
    <w:rsid w:val="007C0DF7"/>
    <w:rsid w:val="007C0EE0"/>
    <w:rsid w:val="007C0F7D"/>
    <w:rsid w:val="007C1142"/>
    <w:rsid w:val="007C1251"/>
    <w:rsid w:val="007C1383"/>
    <w:rsid w:val="007C1469"/>
    <w:rsid w:val="007C1737"/>
    <w:rsid w:val="007C182B"/>
    <w:rsid w:val="007C1D02"/>
    <w:rsid w:val="007C1F0F"/>
    <w:rsid w:val="007C1FC0"/>
    <w:rsid w:val="007C21DD"/>
    <w:rsid w:val="007C253F"/>
    <w:rsid w:val="007C25C8"/>
    <w:rsid w:val="007C270F"/>
    <w:rsid w:val="007C27EF"/>
    <w:rsid w:val="007C28C2"/>
    <w:rsid w:val="007C2A1E"/>
    <w:rsid w:val="007C2B3A"/>
    <w:rsid w:val="007C2D95"/>
    <w:rsid w:val="007C2E8B"/>
    <w:rsid w:val="007C2EBA"/>
    <w:rsid w:val="007C30F7"/>
    <w:rsid w:val="007C3181"/>
    <w:rsid w:val="007C3186"/>
    <w:rsid w:val="007C3199"/>
    <w:rsid w:val="007C31DD"/>
    <w:rsid w:val="007C337A"/>
    <w:rsid w:val="007C33AB"/>
    <w:rsid w:val="007C3424"/>
    <w:rsid w:val="007C3787"/>
    <w:rsid w:val="007C37BC"/>
    <w:rsid w:val="007C3803"/>
    <w:rsid w:val="007C39F4"/>
    <w:rsid w:val="007C3AD3"/>
    <w:rsid w:val="007C3B8E"/>
    <w:rsid w:val="007C3BE0"/>
    <w:rsid w:val="007C3C73"/>
    <w:rsid w:val="007C3F3D"/>
    <w:rsid w:val="007C40D8"/>
    <w:rsid w:val="007C4366"/>
    <w:rsid w:val="007C452A"/>
    <w:rsid w:val="007C45FC"/>
    <w:rsid w:val="007C4845"/>
    <w:rsid w:val="007C49B1"/>
    <w:rsid w:val="007C4EF9"/>
    <w:rsid w:val="007C4F09"/>
    <w:rsid w:val="007C519C"/>
    <w:rsid w:val="007C5239"/>
    <w:rsid w:val="007C5303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F2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7037"/>
    <w:rsid w:val="007C70C1"/>
    <w:rsid w:val="007C7255"/>
    <w:rsid w:val="007C735C"/>
    <w:rsid w:val="007C74BC"/>
    <w:rsid w:val="007C75A8"/>
    <w:rsid w:val="007C792F"/>
    <w:rsid w:val="007C7A10"/>
    <w:rsid w:val="007C7AA2"/>
    <w:rsid w:val="007C7ABF"/>
    <w:rsid w:val="007C7B8B"/>
    <w:rsid w:val="007C7C64"/>
    <w:rsid w:val="007C7F4A"/>
    <w:rsid w:val="007C7F95"/>
    <w:rsid w:val="007D01ED"/>
    <w:rsid w:val="007D020F"/>
    <w:rsid w:val="007D0295"/>
    <w:rsid w:val="007D02B1"/>
    <w:rsid w:val="007D0543"/>
    <w:rsid w:val="007D05C1"/>
    <w:rsid w:val="007D07D2"/>
    <w:rsid w:val="007D09FF"/>
    <w:rsid w:val="007D0C13"/>
    <w:rsid w:val="007D0DFE"/>
    <w:rsid w:val="007D0E71"/>
    <w:rsid w:val="007D1033"/>
    <w:rsid w:val="007D114A"/>
    <w:rsid w:val="007D1220"/>
    <w:rsid w:val="007D1226"/>
    <w:rsid w:val="007D13A7"/>
    <w:rsid w:val="007D1406"/>
    <w:rsid w:val="007D1477"/>
    <w:rsid w:val="007D16AC"/>
    <w:rsid w:val="007D16BA"/>
    <w:rsid w:val="007D17B0"/>
    <w:rsid w:val="007D180B"/>
    <w:rsid w:val="007D1987"/>
    <w:rsid w:val="007D1988"/>
    <w:rsid w:val="007D1A4E"/>
    <w:rsid w:val="007D1A52"/>
    <w:rsid w:val="007D1AAC"/>
    <w:rsid w:val="007D1BF8"/>
    <w:rsid w:val="007D1DCF"/>
    <w:rsid w:val="007D232B"/>
    <w:rsid w:val="007D240A"/>
    <w:rsid w:val="007D279F"/>
    <w:rsid w:val="007D27BA"/>
    <w:rsid w:val="007D28F3"/>
    <w:rsid w:val="007D2C24"/>
    <w:rsid w:val="007D2CB6"/>
    <w:rsid w:val="007D2EC0"/>
    <w:rsid w:val="007D2F65"/>
    <w:rsid w:val="007D3002"/>
    <w:rsid w:val="007D3191"/>
    <w:rsid w:val="007D31A7"/>
    <w:rsid w:val="007D31F6"/>
    <w:rsid w:val="007D32ED"/>
    <w:rsid w:val="007D333A"/>
    <w:rsid w:val="007D3509"/>
    <w:rsid w:val="007D35F1"/>
    <w:rsid w:val="007D365D"/>
    <w:rsid w:val="007D36E1"/>
    <w:rsid w:val="007D395B"/>
    <w:rsid w:val="007D3A19"/>
    <w:rsid w:val="007D3A44"/>
    <w:rsid w:val="007D3A6C"/>
    <w:rsid w:val="007D3AF0"/>
    <w:rsid w:val="007D3C9F"/>
    <w:rsid w:val="007D3E0B"/>
    <w:rsid w:val="007D3E82"/>
    <w:rsid w:val="007D3EBB"/>
    <w:rsid w:val="007D4015"/>
    <w:rsid w:val="007D4129"/>
    <w:rsid w:val="007D435F"/>
    <w:rsid w:val="007D43D8"/>
    <w:rsid w:val="007D45E5"/>
    <w:rsid w:val="007D460E"/>
    <w:rsid w:val="007D4896"/>
    <w:rsid w:val="007D4955"/>
    <w:rsid w:val="007D4A7F"/>
    <w:rsid w:val="007D4B72"/>
    <w:rsid w:val="007D4C92"/>
    <w:rsid w:val="007D5059"/>
    <w:rsid w:val="007D508A"/>
    <w:rsid w:val="007D515F"/>
    <w:rsid w:val="007D51E8"/>
    <w:rsid w:val="007D5493"/>
    <w:rsid w:val="007D5922"/>
    <w:rsid w:val="007D5997"/>
    <w:rsid w:val="007D5A6E"/>
    <w:rsid w:val="007D5B09"/>
    <w:rsid w:val="007D5B20"/>
    <w:rsid w:val="007D5EA7"/>
    <w:rsid w:val="007D62D1"/>
    <w:rsid w:val="007D63A2"/>
    <w:rsid w:val="007D67B2"/>
    <w:rsid w:val="007D69B5"/>
    <w:rsid w:val="007D6C8A"/>
    <w:rsid w:val="007D6E1A"/>
    <w:rsid w:val="007D6F7C"/>
    <w:rsid w:val="007D6FFC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D7D13"/>
    <w:rsid w:val="007E013E"/>
    <w:rsid w:val="007E02AE"/>
    <w:rsid w:val="007E02F3"/>
    <w:rsid w:val="007E0346"/>
    <w:rsid w:val="007E0401"/>
    <w:rsid w:val="007E0471"/>
    <w:rsid w:val="007E0488"/>
    <w:rsid w:val="007E07DA"/>
    <w:rsid w:val="007E0BBC"/>
    <w:rsid w:val="007E0D61"/>
    <w:rsid w:val="007E0D67"/>
    <w:rsid w:val="007E0E5C"/>
    <w:rsid w:val="007E0E7A"/>
    <w:rsid w:val="007E0F2A"/>
    <w:rsid w:val="007E0F38"/>
    <w:rsid w:val="007E0FE2"/>
    <w:rsid w:val="007E119E"/>
    <w:rsid w:val="007E12B0"/>
    <w:rsid w:val="007E159B"/>
    <w:rsid w:val="007E1849"/>
    <w:rsid w:val="007E19BF"/>
    <w:rsid w:val="007E1AD1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2B7"/>
    <w:rsid w:val="007E2634"/>
    <w:rsid w:val="007E280D"/>
    <w:rsid w:val="007E2AB5"/>
    <w:rsid w:val="007E2AFD"/>
    <w:rsid w:val="007E2B39"/>
    <w:rsid w:val="007E2D2A"/>
    <w:rsid w:val="007E2DB3"/>
    <w:rsid w:val="007E2DE3"/>
    <w:rsid w:val="007E2F3E"/>
    <w:rsid w:val="007E3584"/>
    <w:rsid w:val="007E3692"/>
    <w:rsid w:val="007E37AA"/>
    <w:rsid w:val="007E37E0"/>
    <w:rsid w:val="007E38CD"/>
    <w:rsid w:val="007E3951"/>
    <w:rsid w:val="007E395D"/>
    <w:rsid w:val="007E39BD"/>
    <w:rsid w:val="007E3AD3"/>
    <w:rsid w:val="007E3B1A"/>
    <w:rsid w:val="007E421F"/>
    <w:rsid w:val="007E428E"/>
    <w:rsid w:val="007E45E2"/>
    <w:rsid w:val="007E45E5"/>
    <w:rsid w:val="007E4800"/>
    <w:rsid w:val="007E4C96"/>
    <w:rsid w:val="007E4CB7"/>
    <w:rsid w:val="007E4D03"/>
    <w:rsid w:val="007E4DAF"/>
    <w:rsid w:val="007E4E7F"/>
    <w:rsid w:val="007E50AF"/>
    <w:rsid w:val="007E53EF"/>
    <w:rsid w:val="007E555B"/>
    <w:rsid w:val="007E5646"/>
    <w:rsid w:val="007E567D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C57"/>
    <w:rsid w:val="007E5D40"/>
    <w:rsid w:val="007E5D50"/>
    <w:rsid w:val="007E5EBA"/>
    <w:rsid w:val="007E5F59"/>
    <w:rsid w:val="007E5F95"/>
    <w:rsid w:val="007E6006"/>
    <w:rsid w:val="007E6021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96"/>
    <w:rsid w:val="007E6ADB"/>
    <w:rsid w:val="007E6C2C"/>
    <w:rsid w:val="007E6D81"/>
    <w:rsid w:val="007E704C"/>
    <w:rsid w:val="007E70A7"/>
    <w:rsid w:val="007E70EB"/>
    <w:rsid w:val="007E719A"/>
    <w:rsid w:val="007E7287"/>
    <w:rsid w:val="007E7331"/>
    <w:rsid w:val="007E74A4"/>
    <w:rsid w:val="007E74C8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620"/>
    <w:rsid w:val="007F065D"/>
    <w:rsid w:val="007F075B"/>
    <w:rsid w:val="007F0AF9"/>
    <w:rsid w:val="007F0FAA"/>
    <w:rsid w:val="007F10C4"/>
    <w:rsid w:val="007F1163"/>
    <w:rsid w:val="007F135C"/>
    <w:rsid w:val="007F14CB"/>
    <w:rsid w:val="007F1623"/>
    <w:rsid w:val="007F168E"/>
    <w:rsid w:val="007F18B4"/>
    <w:rsid w:val="007F1AA4"/>
    <w:rsid w:val="007F1E0B"/>
    <w:rsid w:val="007F1E21"/>
    <w:rsid w:val="007F1E77"/>
    <w:rsid w:val="007F1EF5"/>
    <w:rsid w:val="007F2039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A1"/>
    <w:rsid w:val="007F356E"/>
    <w:rsid w:val="007F357F"/>
    <w:rsid w:val="007F3798"/>
    <w:rsid w:val="007F383D"/>
    <w:rsid w:val="007F38AE"/>
    <w:rsid w:val="007F394A"/>
    <w:rsid w:val="007F3A9A"/>
    <w:rsid w:val="007F3C5C"/>
    <w:rsid w:val="007F3DC4"/>
    <w:rsid w:val="007F4035"/>
    <w:rsid w:val="007F40FB"/>
    <w:rsid w:val="007F4487"/>
    <w:rsid w:val="007F480E"/>
    <w:rsid w:val="007F4A57"/>
    <w:rsid w:val="007F4AA9"/>
    <w:rsid w:val="007F4E1F"/>
    <w:rsid w:val="007F4E61"/>
    <w:rsid w:val="007F5091"/>
    <w:rsid w:val="007F528A"/>
    <w:rsid w:val="007F52E3"/>
    <w:rsid w:val="007F5508"/>
    <w:rsid w:val="007F5519"/>
    <w:rsid w:val="007F563B"/>
    <w:rsid w:val="007F56FF"/>
    <w:rsid w:val="007F5934"/>
    <w:rsid w:val="007F5C86"/>
    <w:rsid w:val="007F5CB1"/>
    <w:rsid w:val="007F5D20"/>
    <w:rsid w:val="007F60A9"/>
    <w:rsid w:val="007F63E9"/>
    <w:rsid w:val="007F6479"/>
    <w:rsid w:val="007F64D3"/>
    <w:rsid w:val="007F66FC"/>
    <w:rsid w:val="007F67B4"/>
    <w:rsid w:val="007F690B"/>
    <w:rsid w:val="007F6B04"/>
    <w:rsid w:val="007F6BB9"/>
    <w:rsid w:val="007F6D49"/>
    <w:rsid w:val="007F6F86"/>
    <w:rsid w:val="007F6FA9"/>
    <w:rsid w:val="007F707D"/>
    <w:rsid w:val="007F7107"/>
    <w:rsid w:val="007F7468"/>
    <w:rsid w:val="007F74F0"/>
    <w:rsid w:val="007F750B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E16"/>
    <w:rsid w:val="007F7E95"/>
    <w:rsid w:val="00800041"/>
    <w:rsid w:val="008000A6"/>
    <w:rsid w:val="0080026C"/>
    <w:rsid w:val="008002F3"/>
    <w:rsid w:val="00800327"/>
    <w:rsid w:val="008008A7"/>
    <w:rsid w:val="00800964"/>
    <w:rsid w:val="00800B36"/>
    <w:rsid w:val="00800B68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31"/>
    <w:rsid w:val="0080198A"/>
    <w:rsid w:val="00801A4F"/>
    <w:rsid w:val="00801BDE"/>
    <w:rsid w:val="00801D2B"/>
    <w:rsid w:val="00801F5D"/>
    <w:rsid w:val="00801FA2"/>
    <w:rsid w:val="00802251"/>
    <w:rsid w:val="008022AB"/>
    <w:rsid w:val="0080239C"/>
    <w:rsid w:val="008026E5"/>
    <w:rsid w:val="008027A6"/>
    <w:rsid w:val="00802861"/>
    <w:rsid w:val="00802873"/>
    <w:rsid w:val="008028EC"/>
    <w:rsid w:val="00802913"/>
    <w:rsid w:val="00802921"/>
    <w:rsid w:val="00802C69"/>
    <w:rsid w:val="0080312E"/>
    <w:rsid w:val="008031E5"/>
    <w:rsid w:val="008034F8"/>
    <w:rsid w:val="0080372D"/>
    <w:rsid w:val="008037C3"/>
    <w:rsid w:val="00803913"/>
    <w:rsid w:val="00803A43"/>
    <w:rsid w:val="00803B74"/>
    <w:rsid w:val="00803B98"/>
    <w:rsid w:val="00803E8E"/>
    <w:rsid w:val="00804174"/>
    <w:rsid w:val="00804219"/>
    <w:rsid w:val="008042C5"/>
    <w:rsid w:val="0080473C"/>
    <w:rsid w:val="008048B5"/>
    <w:rsid w:val="00804FAE"/>
    <w:rsid w:val="00805255"/>
    <w:rsid w:val="008053EA"/>
    <w:rsid w:val="008053ED"/>
    <w:rsid w:val="008055A0"/>
    <w:rsid w:val="008057FE"/>
    <w:rsid w:val="00805898"/>
    <w:rsid w:val="0080590E"/>
    <w:rsid w:val="008059CA"/>
    <w:rsid w:val="00805C82"/>
    <w:rsid w:val="00805D43"/>
    <w:rsid w:val="00805E70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BB6"/>
    <w:rsid w:val="00806BBE"/>
    <w:rsid w:val="00806D2D"/>
    <w:rsid w:val="00806DCB"/>
    <w:rsid w:val="00806F15"/>
    <w:rsid w:val="00807163"/>
    <w:rsid w:val="00807269"/>
    <w:rsid w:val="00807271"/>
    <w:rsid w:val="0080750C"/>
    <w:rsid w:val="008075C4"/>
    <w:rsid w:val="00807820"/>
    <w:rsid w:val="0080786C"/>
    <w:rsid w:val="008078B7"/>
    <w:rsid w:val="0080799F"/>
    <w:rsid w:val="00807A99"/>
    <w:rsid w:val="00807C7C"/>
    <w:rsid w:val="00807ECE"/>
    <w:rsid w:val="0081017E"/>
    <w:rsid w:val="008101B2"/>
    <w:rsid w:val="0081025A"/>
    <w:rsid w:val="0081026C"/>
    <w:rsid w:val="008106C1"/>
    <w:rsid w:val="00810E0A"/>
    <w:rsid w:val="00810EDA"/>
    <w:rsid w:val="008114F1"/>
    <w:rsid w:val="00811646"/>
    <w:rsid w:val="008117FD"/>
    <w:rsid w:val="00811888"/>
    <w:rsid w:val="008119D8"/>
    <w:rsid w:val="008119E6"/>
    <w:rsid w:val="00811A3D"/>
    <w:rsid w:val="00811ADE"/>
    <w:rsid w:val="00811B82"/>
    <w:rsid w:val="00811F70"/>
    <w:rsid w:val="00812037"/>
    <w:rsid w:val="008120BE"/>
    <w:rsid w:val="00812486"/>
    <w:rsid w:val="0081256E"/>
    <w:rsid w:val="008126EE"/>
    <w:rsid w:val="00812717"/>
    <w:rsid w:val="008129C6"/>
    <w:rsid w:val="00812A0F"/>
    <w:rsid w:val="00812BA4"/>
    <w:rsid w:val="00812F8D"/>
    <w:rsid w:val="0081305D"/>
    <w:rsid w:val="008130B3"/>
    <w:rsid w:val="008132E9"/>
    <w:rsid w:val="00813567"/>
    <w:rsid w:val="00813569"/>
    <w:rsid w:val="00813613"/>
    <w:rsid w:val="00813713"/>
    <w:rsid w:val="00813888"/>
    <w:rsid w:val="0081399A"/>
    <w:rsid w:val="00813A8A"/>
    <w:rsid w:val="00813B90"/>
    <w:rsid w:val="00813BC8"/>
    <w:rsid w:val="00813C62"/>
    <w:rsid w:val="00813DAB"/>
    <w:rsid w:val="00813E8B"/>
    <w:rsid w:val="00813EB0"/>
    <w:rsid w:val="00813EDE"/>
    <w:rsid w:val="0081407E"/>
    <w:rsid w:val="00814265"/>
    <w:rsid w:val="008142A9"/>
    <w:rsid w:val="008145A6"/>
    <w:rsid w:val="00814789"/>
    <w:rsid w:val="008147E7"/>
    <w:rsid w:val="00814877"/>
    <w:rsid w:val="008148E3"/>
    <w:rsid w:val="00814A1A"/>
    <w:rsid w:val="00814A65"/>
    <w:rsid w:val="00814BD2"/>
    <w:rsid w:val="00814C0D"/>
    <w:rsid w:val="00814CAF"/>
    <w:rsid w:val="00814D20"/>
    <w:rsid w:val="00814DFF"/>
    <w:rsid w:val="00815226"/>
    <w:rsid w:val="00815364"/>
    <w:rsid w:val="00815448"/>
    <w:rsid w:val="00815517"/>
    <w:rsid w:val="00815716"/>
    <w:rsid w:val="0081578E"/>
    <w:rsid w:val="00815810"/>
    <w:rsid w:val="00815862"/>
    <w:rsid w:val="00815884"/>
    <w:rsid w:val="0081597F"/>
    <w:rsid w:val="00815BB1"/>
    <w:rsid w:val="00815D3E"/>
    <w:rsid w:val="00815D99"/>
    <w:rsid w:val="00815DED"/>
    <w:rsid w:val="00815EA4"/>
    <w:rsid w:val="00815EA8"/>
    <w:rsid w:val="00816059"/>
    <w:rsid w:val="00816086"/>
    <w:rsid w:val="0081608F"/>
    <w:rsid w:val="008163DC"/>
    <w:rsid w:val="008164E8"/>
    <w:rsid w:val="00816524"/>
    <w:rsid w:val="008166CF"/>
    <w:rsid w:val="00816B2F"/>
    <w:rsid w:val="00816C44"/>
    <w:rsid w:val="00816C81"/>
    <w:rsid w:val="0081739E"/>
    <w:rsid w:val="00817428"/>
    <w:rsid w:val="008175DC"/>
    <w:rsid w:val="00817720"/>
    <w:rsid w:val="0081780F"/>
    <w:rsid w:val="008179FA"/>
    <w:rsid w:val="00817B1C"/>
    <w:rsid w:val="00817BDA"/>
    <w:rsid w:val="00817D5E"/>
    <w:rsid w:val="00817DFE"/>
    <w:rsid w:val="0082022F"/>
    <w:rsid w:val="0082030D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56C"/>
    <w:rsid w:val="008216CE"/>
    <w:rsid w:val="00821B00"/>
    <w:rsid w:val="00821CF9"/>
    <w:rsid w:val="00821D49"/>
    <w:rsid w:val="00821D87"/>
    <w:rsid w:val="00822036"/>
    <w:rsid w:val="008221F4"/>
    <w:rsid w:val="008222BE"/>
    <w:rsid w:val="00822418"/>
    <w:rsid w:val="008224B0"/>
    <w:rsid w:val="008225F8"/>
    <w:rsid w:val="008226DD"/>
    <w:rsid w:val="008228EE"/>
    <w:rsid w:val="008229CE"/>
    <w:rsid w:val="00822B2D"/>
    <w:rsid w:val="00822B63"/>
    <w:rsid w:val="00822BDA"/>
    <w:rsid w:val="00822BEB"/>
    <w:rsid w:val="00822F31"/>
    <w:rsid w:val="00822FF1"/>
    <w:rsid w:val="00823182"/>
    <w:rsid w:val="00823378"/>
    <w:rsid w:val="008236E2"/>
    <w:rsid w:val="0082376A"/>
    <w:rsid w:val="00823865"/>
    <w:rsid w:val="008238BF"/>
    <w:rsid w:val="008239E9"/>
    <w:rsid w:val="00823ACC"/>
    <w:rsid w:val="00823CEB"/>
    <w:rsid w:val="00823DFD"/>
    <w:rsid w:val="00823F6D"/>
    <w:rsid w:val="0082413F"/>
    <w:rsid w:val="00824269"/>
    <w:rsid w:val="00824391"/>
    <w:rsid w:val="00824504"/>
    <w:rsid w:val="00824687"/>
    <w:rsid w:val="0082484F"/>
    <w:rsid w:val="008248F9"/>
    <w:rsid w:val="00824A68"/>
    <w:rsid w:val="00824ACD"/>
    <w:rsid w:val="00824B5E"/>
    <w:rsid w:val="008252BA"/>
    <w:rsid w:val="00825563"/>
    <w:rsid w:val="0082573E"/>
    <w:rsid w:val="00825836"/>
    <w:rsid w:val="00825888"/>
    <w:rsid w:val="0082598D"/>
    <w:rsid w:val="00825A50"/>
    <w:rsid w:val="00825F42"/>
    <w:rsid w:val="008260FF"/>
    <w:rsid w:val="0082628D"/>
    <w:rsid w:val="008263C0"/>
    <w:rsid w:val="0082650F"/>
    <w:rsid w:val="00826709"/>
    <w:rsid w:val="00826854"/>
    <w:rsid w:val="008269AC"/>
    <w:rsid w:val="00826B4E"/>
    <w:rsid w:val="00826BE9"/>
    <w:rsid w:val="00826C71"/>
    <w:rsid w:val="00826E01"/>
    <w:rsid w:val="00827365"/>
    <w:rsid w:val="00827841"/>
    <w:rsid w:val="00827A93"/>
    <w:rsid w:val="00827DDC"/>
    <w:rsid w:val="00827DFD"/>
    <w:rsid w:val="00830113"/>
    <w:rsid w:val="00830234"/>
    <w:rsid w:val="008303B7"/>
    <w:rsid w:val="008304FC"/>
    <w:rsid w:val="00830535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A7D"/>
    <w:rsid w:val="00831BE8"/>
    <w:rsid w:val="00831CBC"/>
    <w:rsid w:val="00831E27"/>
    <w:rsid w:val="00831E58"/>
    <w:rsid w:val="00831E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6FC"/>
    <w:rsid w:val="008328AD"/>
    <w:rsid w:val="008328BB"/>
    <w:rsid w:val="00832A35"/>
    <w:rsid w:val="00832C23"/>
    <w:rsid w:val="00832E07"/>
    <w:rsid w:val="00832F3B"/>
    <w:rsid w:val="00833166"/>
    <w:rsid w:val="008331FA"/>
    <w:rsid w:val="00833591"/>
    <w:rsid w:val="008336F8"/>
    <w:rsid w:val="0083370D"/>
    <w:rsid w:val="00833776"/>
    <w:rsid w:val="00833958"/>
    <w:rsid w:val="008339CA"/>
    <w:rsid w:val="00833F4A"/>
    <w:rsid w:val="00833FFE"/>
    <w:rsid w:val="008340CD"/>
    <w:rsid w:val="00834425"/>
    <w:rsid w:val="008345CB"/>
    <w:rsid w:val="008345F7"/>
    <w:rsid w:val="00834607"/>
    <w:rsid w:val="00834668"/>
    <w:rsid w:val="00834866"/>
    <w:rsid w:val="0083491F"/>
    <w:rsid w:val="00834AD1"/>
    <w:rsid w:val="00834DC8"/>
    <w:rsid w:val="00835059"/>
    <w:rsid w:val="008352E9"/>
    <w:rsid w:val="008354F4"/>
    <w:rsid w:val="00835624"/>
    <w:rsid w:val="0083568B"/>
    <w:rsid w:val="008357CE"/>
    <w:rsid w:val="0083582C"/>
    <w:rsid w:val="00835A3A"/>
    <w:rsid w:val="00835C01"/>
    <w:rsid w:val="00835C6B"/>
    <w:rsid w:val="00835C74"/>
    <w:rsid w:val="00835DF6"/>
    <w:rsid w:val="0083600D"/>
    <w:rsid w:val="008360A4"/>
    <w:rsid w:val="00836171"/>
    <w:rsid w:val="008361EE"/>
    <w:rsid w:val="00836260"/>
    <w:rsid w:val="008362F2"/>
    <w:rsid w:val="00836672"/>
    <w:rsid w:val="008366E4"/>
    <w:rsid w:val="00836845"/>
    <w:rsid w:val="0083688D"/>
    <w:rsid w:val="0083696F"/>
    <w:rsid w:val="00836AB9"/>
    <w:rsid w:val="00836E0C"/>
    <w:rsid w:val="008378D0"/>
    <w:rsid w:val="00837B29"/>
    <w:rsid w:val="00837CBF"/>
    <w:rsid w:val="00837DAA"/>
    <w:rsid w:val="00840045"/>
    <w:rsid w:val="00840343"/>
    <w:rsid w:val="0084035A"/>
    <w:rsid w:val="008403EE"/>
    <w:rsid w:val="00840412"/>
    <w:rsid w:val="00840453"/>
    <w:rsid w:val="008404DC"/>
    <w:rsid w:val="00840593"/>
    <w:rsid w:val="00840773"/>
    <w:rsid w:val="00840858"/>
    <w:rsid w:val="0084092E"/>
    <w:rsid w:val="0084097E"/>
    <w:rsid w:val="008409B2"/>
    <w:rsid w:val="00840A2D"/>
    <w:rsid w:val="00840BC4"/>
    <w:rsid w:val="00840BD9"/>
    <w:rsid w:val="00840CD0"/>
    <w:rsid w:val="00840F34"/>
    <w:rsid w:val="0084101E"/>
    <w:rsid w:val="00841091"/>
    <w:rsid w:val="0084109D"/>
    <w:rsid w:val="008410F4"/>
    <w:rsid w:val="008412B7"/>
    <w:rsid w:val="008415C8"/>
    <w:rsid w:val="008417D8"/>
    <w:rsid w:val="00841884"/>
    <w:rsid w:val="008419D6"/>
    <w:rsid w:val="008419F0"/>
    <w:rsid w:val="00841C3A"/>
    <w:rsid w:val="00841E91"/>
    <w:rsid w:val="0084209F"/>
    <w:rsid w:val="00842189"/>
    <w:rsid w:val="008422D8"/>
    <w:rsid w:val="008423B0"/>
    <w:rsid w:val="0084243E"/>
    <w:rsid w:val="00842501"/>
    <w:rsid w:val="008428E2"/>
    <w:rsid w:val="00842A16"/>
    <w:rsid w:val="00842A67"/>
    <w:rsid w:val="00842A78"/>
    <w:rsid w:val="00842BDE"/>
    <w:rsid w:val="00842C9B"/>
    <w:rsid w:val="00842CBE"/>
    <w:rsid w:val="00842D56"/>
    <w:rsid w:val="00842D6E"/>
    <w:rsid w:val="00842D81"/>
    <w:rsid w:val="00842F1C"/>
    <w:rsid w:val="00842F2F"/>
    <w:rsid w:val="00842FE6"/>
    <w:rsid w:val="008430A5"/>
    <w:rsid w:val="0084312F"/>
    <w:rsid w:val="008431BB"/>
    <w:rsid w:val="00843471"/>
    <w:rsid w:val="008435DD"/>
    <w:rsid w:val="00843656"/>
    <w:rsid w:val="008436DD"/>
    <w:rsid w:val="00843917"/>
    <w:rsid w:val="00843AD7"/>
    <w:rsid w:val="00843B43"/>
    <w:rsid w:val="00843B73"/>
    <w:rsid w:val="00843BDC"/>
    <w:rsid w:val="00843BFA"/>
    <w:rsid w:val="00843C36"/>
    <w:rsid w:val="00843D00"/>
    <w:rsid w:val="00843DFC"/>
    <w:rsid w:val="008444FB"/>
    <w:rsid w:val="00844586"/>
    <w:rsid w:val="00844776"/>
    <w:rsid w:val="008447E3"/>
    <w:rsid w:val="0084490C"/>
    <w:rsid w:val="0084491D"/>
    <w:rsid w:val="0084491F"/>
    <w:rsid w:val="008449E4"/>
    <w:rsid w:val="00844B11"/>
    <w:rsid w:val="00844C28"/>
    <w:rsid w:val="00844C9D"/>
    <w:rsid w:val="00844D32"/>
    <w:rsid w:val="00844F2C"/>
    <w:rsid w:val="00844FA5"/>
    <w:rsid w:val="00844FDD"/>
    <w:rsid w:val="00845410"/>
    <w:rsid w:val="0084559D"/>
    <w:rsid w:val="00845691"/>
    <w:rsid w:val="008456EF"/>
    <w:rsid w:val="0084579B"/>
    <w:rsid w:val="008458D9"/>
    <w:rsid w:val="00845970"/>
    <w:rsid w:val="00845AF1"/>
    <w:rsid w:val="00845C76"/>
    <w:rsid w:val="00845D38"/>
    <w:rsid w:val="00846163"/>
    <w:rsid w:val="008461BF"/>
    <w:rsid w:val="00846435"/>
    <w:rsid w:val="008464D6"/>
    <w:rsid w:val="0084652E"/>
    <w:rsid w:val="008465A6"/>
    <w:rsid w:val="00846A8B"/>
    <w:rsid w:val="00846BB2"/>
    <w:rsid w:val="00846C08"/>
    <w:rsid w:val="00846F09"/>
    <w:rsid w:val="00846F22"/>
    <w:rsid w:val="00846F86"/>
    <w:rsid w:val="00846FA3"/>
    <w:rsid w:val="00846FAC"/>
    <w:rsid w:val="00847117"/>
    <w:rsid w:val="0084725D"/>
    <w:rsid w:val="00847447"/>
    <w:rsid w:val="0084751A"/>
    <w:rsid w:val="0084756B"/>
    <w:rsid w:val="00847907"/>
    <w:rsid w:val="00847908"/>
    <w:rsid w:val="00847C45"/>
    <w:rsid w:val="00850121"/>
    <w:rsid w:val="00850201"/>
    <w:rsid w:val="008502B6"/>
    <w:rsid w:val="0085031E"/>
    <w:rsid w:val="0085032E"/>
    <w:rsid w:val="0085040B"/>
    <w:rsid w:val="00850545"/>
    <w:rsid w:val="008506EE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A61"/>
    <w:rsid w:val="00851BE7"/>
    <w:rsid w:val="00851C62"/>
    <w:rsid w:val="00851CE6"/>
    <w:rsid w:val="00851D4B"/>
    <w:rsid w:val="0085201C"/>
    <w:rsid w:val="008520D6"/>
    <w:rsid w:val="0085255A"/>
    <w:rsid w:val="008526C4"/>
    <w:rsid w:val="008527F8"/>
    <w:rsid w:val="00852901"/>
    <w:rsid w:val="0085297F"/>
    <w:rsid w:val="00852A9C"/>
    <w:rsid w:val="00852E1E"/>
    <w:rsid w:val="00852FC1"/>
    <w:rsid w:val="008530AA"/>
    <w:rsid w:val="00853132"/>
    <w:rsid w:val="008532D8"/>
    <w:rsid w:val="0085334F"/>
    <w:rsid w:val="0085338C"/>
    <w:rsid w:val="008535B8"/>
    <w:rsid w:val="008535BC"/>
    <w:rsid w:val="008535D7"/>
    <w:rsid w:val="008535F9"/>
    <w:rsid w:val="00853606"/>
    <w:rsid w:val="00853696"/>
    <w:rsid w:val="00853A8A"/>
    <w:rsid w:val="00853AB6"/>
    <w:rsid w:val="00853B26"/>
    <w:rsid w:val="00853B5F"/>
    <w:rsid w:val="00853B60"/>
    <w:rsid w:val="00853C56"/>
    <w:rsid w:val="00853CF7"/>
    <w:rsid w:val="00853DD9"/>
    <w:rsid w:val="00853E21"/>
    <w:rsid w:val="00853F98"/>
    <w:rsid w:val="008543E4"/>
    <w:rsid w:val="00854829"/>
    <w:rsid w:val="00854927"/>
    <w:rsid w:val="00854ACE"/>
    <w:rsid w:val="00854BF5"/>
    <w:rsid w:val="00854DBE"/>
    <w:rsid w:val="00854E92"/>
    <w:rsid w:val="00854F2B"/>
    <w:rsid w:val="008550BE"/>
    <w:rsid w:val="008552EB"/>
    <w:rsid w:val="008554DA"/>
    <w:rsid w:val="0085553D"/>
    <w:rsid w:val="008557FC"/>
    <w:rsid w:val="00855893"/>
    <w:rsid w:val="008558D9"/>
    <w:rsid w:val="00855B4A"/>
    <w:rsid w:val="00855C14"/>
    <w:rsid w:val="008560F5"/>
    <w:rsid w:val="00856173"/>
    <w:rsid w:val="008562D5"/>
    <w:rsid w:val="008562E3"/>
    <w:rsid w:val="008562E8"/>
    <w:rsid w:val="008563CD"/>
    <w:rsid w:val="00856783"/>
    <w:rsid w:val="00856868"/>
    <w:rsid w:val="00856A98"/>
    <w:rsid w:val="00856A9E"/>
    <w:rsid w:val="00856E9C"/>
    <w:rsid w:val="00856F5F"/>
    <w:rsid w:val="00856FF5"/>
    <w:rsid w:val="00857008"/>
    <w:rsid w:val="008571D7"/>
    <w:rsid w:val="0085733C"/>
    <w:rsid w:val="00857493"/>
    <w:rsid w:val="00857572"/>
    <w:rsid w:val="00857644"/>
    <w:rsid w:val="0085774F"/>
    <w:rsid w:val="00857852"/>
    <w:rsid w:val="00857888"/>
    <w:rsid w:val="008579C4"/>
    <w:rsid w:val="008579D0"/>
    <w:rsid w:val="00857D5F"/>
    <w:rsid w:val="00857F79"/>
    <w:rsid w:val="0086010A"/>
    <w:rsid w:val="008606A9"/>
    <w:rsid w:val="008608C1"/>
    <w:rsid w:val="00860A04"/>
    <w:rsid w:val="00860CC5"/>
    <w:rsid w:val="00860EF0"/>
    <w:rsid w:val="00860F0A"/>
    <w:rsid w:val="00860F63"/>
    <w:rsid w:val="0086126B"/>
    <w:rsid w:val="00861295"/>
    <w:rsid w:val="008613FC"/>
    <w:rsid w:val="0086158B"/>
    <w:rsid w:val="008615F2"/>
    <w:rsid w:val="00861970"/>
    <w:rsid w:val="008619EA"/>
    <w:rsid w:val="00861A06"/>
    <w:rsid w:val="00861BA3"/>
    <w:rsid w:val="00861BB1"/>
    <w:rsid w:val="00861BEE"/>
    <w:rsid w:val="00861EBD"/>
    <w:rsid w:val="0086210D"/>
    <w:rsid w:val="00862143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497"/>
    <w:rsid w:val="00863771"/>
    <w:rsid w:val="008638BB"/>
    <w:rsid w:val="00863BD7"/>
    <w:rsid w:val="00863C00"/>
    <w:rsid w:val="00863CA3"/>
    <w:rsid w:val="00863CA9"/>
    <w:rsid w:val="00863D95"/>
    <w:rsid w:val="00863F5A"/>
    <w:rsid w:val="00863FF6"/>
    <w:rsid w:val="00864418"/>
    <w:rsid w:val="008645A6"/>
    <w:rsid w:val="008647AD"/>
    <w:rsid w:val="008649C0"/>
    <w:rsid w:val="00864A14"/>
    <w:rsid w:val="00864B23"/>
    <w:rsid w:val="00864B2B"/>
    <w:rsid w:val="00864C11"/>
    <w:rsid w:val="00864CA2"/>
    <w:rsid w:val="00864E69"/>
    <w:rsid w:val="008651D3"/>
    <w:rsid w:val="00865326"/>
    <w:rsid w:val="00865357"/>
    <w:rsid w:val="008653CD"/>
    <w:rsid w:val="0086559C"/>
    <w:rsid w:val="0086583E"/>
    <w:rsid w:val="00865858"/>
    <w:rsid w:val="008658F7"/>
    <w:rsid w:val="0086592C"/>
    <w:rsid w:val="008659DC"/>
    <w:rsid w:val="00865AC3"/>
    <w:rsid w:val="00865BDA"/>
    <w:rsid w:val="00865C33"/>
    <w:rsid w:val="0086608C"/>
    <w:rsid w:val="0086615D"/>
    <w:rsid w:val="008666A9"/>
    <w:rsid w:val="00866AE8"/>
    <w:rsid w:val="00866E40"/>
    <w:rsid w:val="00866E70"/>
    <w:rsid w:val="00866FA5"/>
    <w:rsid w:val="0086718F"/>
    <w:rsid w:val="008672A1"/>
    <w:rsid w:val="008672C5"/>
    <w:rsid w:val="008675FA"/>
    <w:rsid w:val="0086772E"/>
    <w:rsid w:val="0086790E"/>
    <w:rsid w:val="00867AC7"/>
    <w:rsid w:val="00867CAB"/>
    <w:rsid w:val="00867CEA"/>
    <w:rsid w:val="00867CEF"/>
    <w:rsid w:val="00867EAC"/>
    <w:rsid w:val="008700AA"/>
    <w:rsid w:val="00870138"/>
    <w:rsid w:val="008701E9"/>
    <w:rsid w:val="0087054B"/>
    <w:rsid w:val="00870694"/>
    <w:rsid w:val="00870775"/>
    <w:rsid w:val="00870788"/>
    <w:rsid w:val="00870857"/>
    <w:rsid w:val="00870878"/>
    <w:rsid w:val="00870C1B"/>
    <w:rsid w:val="00870C48"/>
    <w:rsid w:val="00870C94"/>
    <w:rsid w:val="00870F1E"/>
    <w:rsid w:val="00870FBD"/>
    <w:rsid w:val="008711F2"/>
    <w:rsid w:val="0087121F"/>
    <w:rsid w:val="008712DB"/>
    <w:rsid w:val="008713A0"/>
    <w:rsid w:val="00871472"/>
    <w:rsid w:val="00871484"/>
    <w:rsid w:val="0087149B"/>
    <w:rsid w:val="008714B2"/>
    <w:rsid w:val="008714F8"/>
    <w:rsid w:val="0087169F"/>
    <w:rsid w:val="0087182B"/>
    <w:rsid w:val="00871954"/>
    <w:rsid w:val="008719EC"/>
    <w:rsid w:val="00871BCE"/>
    <w:rsid w:val="00871BE9"/>
    <w:rsid w:val="00871D7E"/>
    <w:rsid w:val="00871E2A"/>
    <w:rsid w:val="00871F25"/>
    <w:rsid w:val="00871FDD"/>
    <w:rsid w:val="00872214"/>
    <w:rsid w:val="008723F0"/>
    <w:rsid w:val="00872790"/>
    <w:rsid w:val="00872AF9"/>
    <w:rsid w:val="00872C8C"/>
    <w:rsid w:val="00872C9F"/>
    <w:rsid w:val="00872FE7"/>
    <w:rsid w:val="008732F0"/>
    <w:rsid w:val="00873311"/>
    <w:rsid w:val="0087338E"/>
    <w:rsid w:val="00873499"/>
    <w:rsid w:val="00873826"/>
    <w:rsid w:val="008738D5"/>
    <w:rsid w:val="00873953"/>
    <w:rsid w:val="00873B41"/>
    <w:rsid w:val="00873BD0"/>
    <w:rsid w:val="00873BF9"/>
    <w:rsid w:val="00873DD7"/>
    <w:rsid w:val="00873EDF"/>
    <w:rsid w:val="008741B3"/>
    <w:rsid w:val="0087430F"/>
    <w:rsid w:val="00874572"/>
    <w:rsid w:val="008746BE"/>
    <w:rsid w:val="00874934"/>
    <w:rsid w:val="00874978"/>
    <w:rsid w:val="00874A86"/>
    <w:rsid w:val="00874AF1"/>
    <w:rsid w:val="00874C7E"/>
    <w:rsid w:val="00874EAE"/>
    <w:rsid w:val="00874F21"/>
    <w:rsid w:val="0087510C"/>
    <w:rsid w:val="008751DC"/>
    <w:rsid w:val="00875279"/>
    <w:rsid w:val="0087533B"/>
    <w:rsid w:val="0087537F"/>
    <w:rsid w:val="00875472"/>
    <w:rsid w:val="00875571"/>
    <w:rsid w:val="008755DE"/>
    <w:rsid w:val="008755F0"/>
    <w:rsid w:val="00875917"/>
    <w:rsid w:val="00875A6A"/>
    <w:rsid w:val="00875AD4"/>
    <w:rsid w:val="00875B41"/>
    <w:rsid w:val="00875BD3"/>
    <w:rsid w:val="00875C3C"/>
    <w:rsid w:val="00875CBE"/>
    <w:rsid w:val="00875D61"/>
    <w:rsid w:val="00875D6C"/>
    <w:rsid w:val="00875E33"/>
    <w:rsid w:val="00875EBF"/>
    <w:rsid w:val="00876033"/>
    <w:rsid w:val="008762D2"/>
    <w:rsid w:val="00876317"/>
    <w:rsid w:val="0087642B"/>
    <w:rsid w:val="008767E1"/>
    <w:rsid w:val="00876812"/>
    <w:rsid w:val="00876886"/>
    <w:rsid w:val="00876A5C"/>
    <w:rsid w:val="00876AC2"/>
    <w:rsid w:val="00876C00"/>
    <w:rsid w:val="00876D66"/>
    <w:rsid w:val="00876FD8"/>
    <w:rsid w:val="0087706E"/>
    <w:rsid w:val="008771F4"/>
    <w:rsid w:val="0087728C"/>
    <w:rsid w:val="00877340"/>
    <w:rsid w:val="00877409"/>
    <w:rsid w:val="00877604"/>
    <w:rsid w:val="008778AF"/>
    <w:rsid w:val="0087793D"/>
    <w:rsid w:val="00877AA4"/>
    <w:rsid w:val="00877BFE"/>
    <w:rsid w:val="008801E8"/>
    <w:rsid w:val="0088023B"/>
    <w:rsid w:val="00880307"/>
    <w:rsid w:val="00880310"/>
    <w:rsid w:val="008803E7"/>
    <w:rsid w:val="00880707"/>
    <w:rsid w:val="00880731"/>
    <w:rsid w:val="00880757"/>
    <w:rsid w:val="008808DD"/>
    <w:rsid w:val="00880950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63"/>
    <w:rsid w:val="00881392"/>
    <w:rsid w:val="00881543"/>
    <w:rsid w:val="00881554"/>
    <w:rsid w:val="00881825"/>
    <w:rsid w:val="008818BF"/>
    <w:rsid w:val="00881967"/>
    <w:rsid w:val="00881991"/>
    <w:rsid w:val="00881CB5"/>
    <w:rsid w:val="00881D6D"/>
    <w:rsid w:val="00881DE3"/>
    <w:rsid w:val="00881E4A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DF3"/>
    <w:rsid w:val="00882F26"/>
    <w:rsid w:val="00882FDB"/>
    <w:rsid w:val="008830ED"/>
    <w:rsid w:val="008831E4"/>
    <w:rsid w:val="0088326A"/>
    <w:rsid w:val="008832CC"/>
    <w:rsid w:val="0088345F"/>
    <w:rsid w:val="00883481"/>
    <w:rsid w:val="008838DD"/>
    <w:rsid w:val="00883960"/>
    <w:rsid w:val="00883C75"/>
    <w:rsid w:val="00883D6C"/>
    <w:rsid w:val="00883E36"/>
    <w:rsid w:val="00883EB1"/>
    <w:rsid w:val="00883F0B"/>
    <w:rsid w:val="00883FD6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7F"/>
    <w:rsid w:val="008845AA"/>
    <w:rsid w:val="0088464C"/>
    <w:rsid w:val="00884786"/>
    <w:rsid w:val="00884AD9"/>
    <w:rsid w:val="00884B2E"/>
    <w:rsid w:val="00884C2D"/>
    <w:rsid w:val="00884CC1"/>
    <w:rsid w:val="00884E06"/>
    <w:rsid w:val="00884E49"/>
    <w:rsid w:val="008850F5"/>
    <w:rsid w:val="00885118"/>
    <w:rsid w:val="008851AF"/>
    <w:rsid w:val="008854EA"/>
    <w:rsid w:val="008854F3"/>
    <w:rsid w:val="00885604"/>
    <w:rsid w:val="00885629"/>
    <w:rsid w:val="0088565B"/>
    <w:rsid w:val="008857BB"/>
    <w:rsid w:val="0088583E"/>
    <w:rsid w:val="0088590A"/>
    <w:rsid w:val="008859B4"/>
    <w:rsid w:val="00885BCF"/>
    <w:rsid w:val="00885D5E"/>
    <w:rsid w:val="00886653"/>
    <w:rsid w:val="00886661"/>
    <w:rsid w:val="00886770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336"/>
    <w:rsid w:val="008873E6"/>
    <w:rsid w:val="00887530"/>
    <w:rsid w:val="008876CA"/>
    <w:rsid w:val="008877F3"/>
    <w:rsid w:val="008879D3"/>
    <w:rsid w:val="00887AA2"/>
    <w:rsid w:val="00887CD8"/>
    <w:rsid w:val="00887E4E"/>
    <w:rsid w:val="008901BC"/>
    <w:rsid w:val="0089025E"/>
    <w:rsid w:val="0089029D"/>
    <w:rsid w:val="00890382"/>
    <w:rsid w:val="0089051A"/>
    <w:rsid w:val="008908FF"/>
    <w:rsid w:val="00890A33"/>
    <w:rsid w:val="00890AF9"/>
    <w:rsid w:val="00890BF9"/>
    <w:rsid w:val="00890C02"/>
    <w:rsid w:val="00890C50"/>
    <w:rsid w:val="00890E26"/>
    <w:rsid w:val="0089106E"/>
    <w:rsid w:val="00891371"/>
    <w:rsid w:val="008914E1"/>
    <w:rsid w:val="00891988"/>
    <w:rsid w:val="00891A38"/>
    <w:rsid w:val="00891B50"/>
    <w:rsid w:val="00891F06"/>
    <w:rsid w:val="00891F27"/>
    <w:rsid w:val="0089271B"/>
    <w:rsid w:val="00892769"/>
    <w:rsid w:val="00892775"/>
    <w:rsid w:val="008927BA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3FE"/>
    <w:rsid w:val="0089342F"/>
    <w:rsid w:val="008934FA"/>
    <w:rsid w:val="008936B2"/>
    <w:rsid w:val="00893B0F"/>
    <w:rsid w:val="00893B7A"/>
    <w:rsid w:val="00893E1F"/>
    <w:rsid w:val="00894237"/>
    <w:rsid w:val="008943CD"/>
    <w:rsid w:val="0089471B"/>
    <w:rsid w:val="00894830"/>
    <w:rsid w:val="0089494B"/>
    <w:rsid w:val="00894A72"/>
    <w:rsid w:val="00894B23"/>
    <w:rsid w:val="00894BE9"/>
    <w:rsid w:val="00894EA7"/>
    <w:rsid w:val="00894FB1"/>
    <w:rsid w:val="008950BB"/>
    <w:rsid w:val="00895E72"/>
    <w:rsid w:val="00895F49"/>
    <w:rsid w:val="0089607A"/>
    <w:rsid w:val="0089616F"/>
    <w:rsid w:val="0089647F"/>
    <w:rsid w:val="008964D4"/>
    <w:rsid w:val="008964F7"/>
    <w:rsid w:val="008967FA"/>
    <w:rsid w:val="00896843"/>
    <w:rsid w:val="00896B54"/>
    <w:rsid w:val="00896C20"/>
    <w:rsid w:val="00896D09"/>
    <w:rsid w:val="00896FA9"/>
    <w:rsid w:val="0089711B"/>
    <w:rsid w:val="008971AB"/>
    <w:rsid w:val="008971DE"/>
    <w:rsid w:val="00897620"/>
    <w:rsid w:val="00897712"/>
    <w:rsid w:val="00897780"/>
    <w:rsid w:val="00897883"/>
    <w:rsid w:val="008978B6"/>
    <w:rsid w:val="008978C4"/>
    <w:rsid w:val="008978D2"/>
    <w:rsid w:val="00897A1D"/>
    <w:rsid w:val="00897D05"/>
    <w:rsid w:val="00897DD3"/>
    <w:rsid w:val="00897FD3"/>
    <w:rsid w:val="008A02CE"/>
    <w:rsid w:val="008A0357"/>
    <w:rsid w:val="008A043C"/>
    <w:rsid w:val="008A04C5"/>
    <w:rsid w:val="008A0721"/>
    <w:rsid w:val="008A0754"/>
    <w:rsid w:val="008A082C"/>
    <w:rsid w:val="008A087E"/>
    <w:rsid w:val="008A0A2D"/>
    <w:rsid w:val="008A0C4E"/>
    <w:rsid w:val="008A0D4F"/>
    <w:rsid w:val="008A0DAE"/>
    <w:rsid w:val="008A0DD6"/>
    <w:rsid w:val="008A0EB5"/>
    <w:rsid w:val="008A118E"/>
    <w:rsid w:val="008A1190"/>
    <w:rsid w:val="008A11BC"/>
    <w:rsid w:val="008A1227"/>
    <w:rsid w:val="008A1434"/>
    <w:rsid w:val="008A17A2"/>
    <w:rsid w:val="008A183F"/>
    <w:rsid w:val="008A194A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DBF"/>
    <w:rsid w:val="008A2EEC"/>
    <w:rsid w:val="008A30B3"/>
    <w:rsid w:val="008A3120"/>
    <w:rsid w:val="008A32FD"/>
    <w:rsid w:val="008A3460"/>
    <w:rsid w:val="008A3483"/>
    <w:rsid w:val="008A3496"/>
    <w:rsid w:val="008A35BD"/>
    <w:rsid w:val="008A36D2"/>
    <w:rsid w:val="008A36D7"/>
    <w:rsid w:val="008A381C"/>
    <w:rsid w:val="008A3844"/>
    <w:rsid w:val="008A3DAE"/>
    <w:rsid w:val="008A3E6D"/>
    <w:rsid w:val="008A3F16"/>
    <w:rsid w:val="008A3F53"/>
    <w:rsid w:val="008A3F73"/>
    <w:rsid w:val="008A40C0"/>
    <w:rsid w:val="008A41F1"/>
    <w:rsid w:val="008A433C"/>
    <w:rsid w:val="008A4368"/>
    <w:rsid w:val="008A442F"/>
    <w:rsid w:val="008A44C4"/>
    <w:rsid w:val="008A46A8"/>
    <w:rsid w:val="008A4901"/>
    <w:rsid w:val="008A4BEE"/>
    <w:rsid w:val="008A4E71"/>
    <w:rsid w:val="008A5045"/>
    <w:rsid w:val="008A5354"/>
    <w:rsid w:val="008A5480"/>
    <w:rsid w:val="008A5742"/>
    <w:rsid w:val="008A59FE"/>
    <w:rsid w:val="008A5A44"/>
    <w:rsid w:val="008A5A88"/>
    <w:rsid w:val="008A5B32"/>
    <w:rsid w:val="008A5C02"/>
    <w:rsid w:val="008A5D2D"/>
    <w:rsid w:val="008A5F32"/>
    <w:rsid w:val="008A5FEA"/>
    <w:rsid w:val="008A60FD"/>
    <w:rsid w:val="008A6134"/>
    <w:rsid w:val="008A617C"/>
    <w:rsid w:val="008A61BE"/>
    <w:rsid w:val="008A62CF"/>
    <w:rsid w:val="008A630A"/>
    <w:rsid w:val="008A634C"/>
    <w:rsid w:val="008A63FE"/>
    <w:rsid w:val="008A64A8"/>
    <w:rsid w:val="008A64EB"/>
    <w:rsid w:val="008A658F"/>
    <w:rsid w:val="008A6AE0"/>
    <w:rsid w:val="008A6BC6"/>
    <w:rsid w:val="008A6C9E"/>
    <w:rsid w:val="008A6DEF"/>
    <w:rsid w:val="008A6E3C"/>
    <w:rsid w:val="008A6E87"/>
    <w:rsid w:val="008A6EC7"/>
    <w:rsid w:val="008A6F92"/>
    <w:rsid w:val="008A73A0"/>
    <w:rsid w:val="008A7451"/>
    <w:rsid w:val="008A75DD"/>
    <w:rsid w:val="008A77F3"/>
    <w:rsid w:val="008A7864"/>
    <w:rsid w:val="008A79A1"/>
    <w:rsid w:val="008A79C9"/>
    <w:rsid w:val="008A7AC0"/>
    <w:rsid w:val="008A7BCB"/>
    <w:rsid w:val="008A7E58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D2C"/>
    <w:rsid w:val="008B0D9B"/>
    <w:rsid w:val="008B0DDF"/>
    <w:rsid w:val="008B10CD"/>
    <w:rsid w:val="008B10DA"/>
    <w:rsid w:val="008B1157"/>
    <w:rsid w:val="008B1289"/>
    <w:rsid w:val="008B16DB"/>
    <w:rsid w:val="008B176A"/>
    <w:rsid w:val="008B1796"/>
    <w:rsid w:val="008B1AC8"/>
    <w:rsid w:val="008B1B7B"/>
    <w:rsid w:val="008B1CC9"/>
    <w:rsid w:val="008B1EE8"/>
    <w:rsid w:val="008B1FD0"/>
    <w:rsid w:val="008B2041"/>
    <w:rsid w:val="008B20EC"/>
    <w:rsid w:val="008B2139"/>
    <w:rsid w:val="008B2175"/>
    <w:rsid w:val="008B2327"/>
    <w:rsid w:val="008B237E"/>
    <w:rsid w:val="008B25C4"/>
    <w:rsid w:val="008B25D5"/>
    <w:rsid w:val="008B26E6"/>
    <w:rsid w:val="008B2720"/>
    <w:rsid w:val="008B28A2"/>
    <w:rsid w:val="008B2977"/>
    <w:rsid w:val="008B2D83"/>
    <w:rsid w:val="008B2F76"/>
    <w:rsid w:val="008B2FAE"/>
    <w:rsid w:val="008B2FF1"/>
    <w:rsid w:val="008B312B"/>
    <w:rsid w:val="008B3456"/>
    <w:rsid w:val="008B34C0"/>
    <w:rsid w:val="008B35DF"/>
    <w:rsid w:val="008B383C"/>
    <w:rsid w:val="008B3B5F"/>
    <w:rsid w:val="008B3C2B"/>
    <w:rsid w:val="008B3D9B"/>
    <w:rsid w:val="008B3DE8"/>
    <w:rsid w:val="008B4000"/>
    <w:rsid w:val="008B4139"/>
    <w:rsid w:val="008B426D"/>
    <w:rsid w:val="008B4417"/>
    <w:rsid w:val="008B4508"/>
    <w:rsid w:val="008B458C"/>
    <w:rsid w:val="008B463E"/>
    <w:rsid w:val="008B4705"/>
    <w:rsid w:val="008B477A"/>
    <w:rsid w:val="008B47F2"/>
    <w:rsid w:val="008B4B01"/>
    <w:rsid w:val="008B4BC0"/>
    <w:rsid w:val="008B4C6C"/>
    <w:rsid w:val="008B4DE6"/>
    <w:rsid w:val="008B4EFC"/>
    <w:rsid w:val="008B53DC"/>
    <w:rsid w:val="008B552E"/>
    <w:rsid w:val="008B5626"/>
    <w:rsid w:val="008B5636"/>
    <w:rsid w:val="008B5823"/>
    <w:rsid w:val="008B582D"/>
    <w:rsid w:val="008B595E"/>
    <w:rsid w:val="008B5AD5"/>
    <w:rsid w:val="008B5AD8"/>
    <w:rsid w:val="008B5D2A"/>
    <w:rsid w:val="008B5D65"/>
    <w:rsid w:val="008B5F3D"/>
    <w:rsid w:val="008B60C3"/>
    <w:rsid w:val="008B6174"/>
    <w:rsid w:val="008B618C"/>
    <w:rsid w:val="008B665C"/>
    <w:rsid w:val="008B66D8"/>
    <w:rsid w:val="008B679C"/>
    <w:rsid w:val="008B6B5D"/>
    <w:rsid w:val="008B6BF0"/>
    <w:rsid w:val="008B6C35"/>
    <w:rsid w:val="008B6FE0"/>
    <w:rsid w:val="008B7083"/>
    <w:rsid w:val="008B70B2"/>
    <w:rsid w:val="008B70E0"/>
    <w:rsid w:val="008B72B1"/>
    <w:rsid w:val="008B743E"/>
    <w:rsid w:val="008B75C3"/>
    <w:rsid w:val="008B7A99"/>
    <w:rsid w:val="008B7CD3"/>
    <w:rsid w:val="008B7E47"/>
    <w:rsid w:val="008B7ED2"/>
    <w:rsid w:val="008B7EFB"/>
    <w:rsid w:val="008C00B8"/>
    <w:rsid w:val="008C0198"/>
    <w:rsid w:val="008C01E0"/>
    <w:rsid w:val="008C03DA"/>
    <w:rsid w:val="008C04A4"/>
    <w:rsid w:val="008C07B0"/>
    <w:rsid w:val="008C0855"/>
    <w:rsid w:val="008C08B9"/>
    <w:rsid w:val="008C098E"/>
    <w:rsid w:val="008C0A2B"/>
    <w:rsid w:val="008C0BE4"/>
    <w:rsid w:val="008C0C90"/>
    <w:rsid w:val="008C0EED"/>
    <w:rsid w:val="008C101C"/>
    <w:rsid w:val="008C10F4"/>
    <w:rsid w:val="008C1233"/>
    <w:rsid w:val="008C143A"/>
    <w:rsid w:val="008C1471"/>
    <w:rsid w:val="008C1575"/>
    <w:rsid w:val="008C17A1"/>
    <w:rsid w:val="008C19CA"/>
    <w:rsid w:val="008C1AE2"/>
    <w:rsid w:val="008C1B59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A94"/>
    <w:rsid w:val="008C2AF9"/>
    <w:rsid w:val="008C2C00"/>
    <w:rsid w:val="008C2CAB"/>
    <w:rsid w:val="008C2D26"/>
    <w:rsid w:val="008C2D3F"/>
    <w:rsid w:val="008C2DB3"/>
    <w:rsid w:val="008C2DF1"/>
    <w:rsid w:val="008C2F73"/>
    <w:rsid w:val="008C327C"/>
    <w:rsid w:val="008C3672"/>
    <w:rsid w:val="008C3A79"/>
    <w:rsid w:val="008C3C25"/>
    <w:rsid w:val="008C3C2C"/>
    <w:rsid w:val="008C3C9A"/>
    <w:rsid w:val="008C3FF5"/>
    <w:rsid w:val="008C4037"/>
    <w:rsid w:val="008C40FB"/>
    <w:rsid w:val="008C4144"/>
    <w:rsid w:val="008C418F"/>
    <w:rsid w:val="008C4501"/>
    <w:rsid w:val="008C45A5"/>
    <w:rsid w:val="008C46DB"/>
    <w:rsid w:val="008C48C9"/>
    <w:rsid w:val="008C4C17"/>
    <w:rsid w:val="008C4C2B"/>
    <w:rsid w:val="008C4DC8"/>
    <w:rsid w:val="008C4DF7"/>
    <w:rsid w:val="008C4F44"/>
    <w:rsid w:val="008C4F62"/>
    <w:rsid w:val="008C4FFA"/>
    <w:rsid w:val="008C528D"/>
    <w:rsid w:val="008C56AD"/>
    <w:rsid w:val="008C57C3"/>
    <w:rsid w:val="008C5857"/>
    <w:rsid w:val="008C5870"/>
    <w:rsid w:val="008C5895"/>
    <w:rsid w:val="008C58A3"/>
    <w:rsid w:val="008C59A9"/>
    <w:rsid w:val="008C5A2A"/>
    <w:rsid w:val="008C5D45"/>
    <w:rsid w:val="008C5EE9"/>
    <w:rsid w:val="008C6089"/>
    <w:rsid w:val="008C6139"/>
    <w:rsid w:val="008C6145"/>
    <w:rsid w:val="008C62BA"/>
    <w:rsid w:val="008C6402"/>
    <w:rsid w:val="008C680D"/>
    <w:rsid w:val="008C6997"/>
    <w:rsid w:val="008C6B32"/>
    <w:rsid w:val="008C6B95"/>
    <w:rsid w:val="008C6CD6"/>
    <w:rsid w:val="008C6EF4"/>
    <w:rsid w:val="008C6EF8"/>
    <w:rsid w:val="008C6FB4"/>
    <w:rsid w:val="008C700E"/>
    <w:rsid w:val="008C70FF"/>
    <w:rsid w:val="008C716A"/>
    <w:rsid w:val="008C73C6"/>
    <w:rsid w:val="008C74E2"/>
    <w:rsid w:val="008C761F"/>
    <w:rsid w:val="008C765D"/>
    <w:rsid w:val="008C7920"/>
    <w:rsid w:val="008C7934"/>
    <w:rsid w:val="008C79FC"/>
    <w:rsid w:val="008C7D1B"/>
    <w:rsid w:val="008C7D5A"/>
    <w:rsid w:val="008C7F26"/>
    <w:rsid w:val="008C7F2D"/>
    <w:rsid w:val="008D001E"/>
    <w:rsid w:val="008D0119"/>
    <w:rsid w:val="008D01C2"/>
    <w:rsid w:val="008D0236"/>
    <w:rsid w:val="008D049D"/>
    <w:rsid w:val="008D05FC"/>
    <w:rsid w:val="008D0695"/>
    <w:rsid w:val="008D06F6"/>
    <w:rsid w:val="008D0943"/>
    <w:rsid w:val="008D0B59"/>
    <w:rsid w:val="008D0F43"/>
    <w:rsid w:val="008D0FAE"/>
    <w:rsid w:val="008D102E"/>
    <w:rsid w:val="008D10EF"/>
    <w:rsid w:val="008D1208"/>
    <w:rsid w:val="008D13B0"/>
    <w:rsid w:val="008D14B2"/>
    <w:rsid w:val="008D18AB"/>
    <w:rsid w:val="008D197A"/>
    <w:rsid w:val="008D19A3"/>
    <w:rsid w:val="008D1AB2"/>
    <w:rsid w:val="008D1C1E"/>
    <w:rsid w:val="008D1CFA"/>
    <w:rsid w:val="008D1EC6"/>
    <w:rsid w:val="008D1EFF"/>
    <w:rsid w:val="008D1F42"/>
    <w:rsid w:val="008D1FA3"/>
    <w:rsid w:val="008D2064"/>
    <w:rsid w:val="008D2157"/>
    <w:rsid w:val="008D21C4"/>
    <w:rsid w:val="008D21D0"/>
    <w:rsid w:val="008D2318"/>
    <w:rsid w:val="008D2455"/>
    <w:rsid w:val="008D248F"/>
    <w:rsid w:val="008D24C7"/>
    <w:rsid w:val="008D2523"/>
    <w:rsid w:val="008D2592"/>
    <w:rsid w:val="008D28FC"/>
    <w:rsid w:val="008D2A1D"/>
    <w:rsid w:val="008D2A48"/>
    <w:rsid w:val="008D2B48"/>
    <w:rsid w:val="008D2E00"/>
    <w:rsid w:val="008D2E2D"/>
    <w:rsid w:val="008D2F81"/>
    <w:rsid w:val="008D3059"/>
    <w:rsid w:val="008D3473"/>
    <w:rsid w:val="008D35AF"/>
    <w:rsid w:val="008D38AA"/>
    <w:rsid w:val="008D38BD"/>
    <w:rsid w:val="008D3B3A"/>
    <w:rsid w:val="008D3C98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3C"/>
    <w:rsid w:val="008D49CF"/>
    <w:rsid w:val="008D4B13"/>
    <w:rsid w:val="008D4CC8"/>
    <w:rsid w:val="008D4D9D"/>
    <w:rsid w:val="008D4F41"/>
    <w:rsid w:val="008D5093"/>
    <w:rsid w:val="008D5176"/>
    <w:rsid w:val="008D52DB"/>
    <w:rsid w:val="008D537D"/>
    <w:rsid w:val="008D53D3"/>
    <w:rsid w:val="008D53DB"/>
    <w:rsid w:val="008D5512"/>
    <w:rsid w:val="008D55E7"/>
    <w:rsid w:val="008D576F"/>
    <w:rsid w:val="008D59CB"/>
    <w:rsid w:val="008D5A38"/>
    <w:rsid w:val="008D5AC8"/>
    <w:rsid w:val="008D6189"/>
    <w:rsid w:val="008D61FE"/>
    <w:rsid w:val="008D6B8D"/>
    <w:rsid w:val="008D6DC7"/>
    <w:rsid w:val="008D6E12"/>
    <w:rsid w:val="008D6F65"/>
    <w:rsid w:val="008D6FDF"/>
    <w:rsid w:val="008D70A3"/>
    <w:rsid w:val="008D70FA"/>
    <w:rsid w:val="008D710F"/>
    <w:rsid w:val="008D75C3"/>
    <w:rsid w:val="008D769F"/>
    <w:rsid w:val="008D76F8"/>
    <w:rsid w:val="008D77B0"/>
    <w:rsid w:val="008D77CE"/>
    <w:rsid w:val="008D781C"/>
    <w:rsid w:val="008D7841"/>
    <w:rsid w:val="008D7AAE"/>
    <w:rsid w:val="008D7B5C"/>
    <w:rsid w:val="008D7D8F"/>
    <w:rsid w:val="008D7E35"/>
    <w:rsid w:val="008D7F72"/>
    <w:rsid w:val="008D7FE2"/>
    <w:rsid w:val="008E00F5"/>
    <w:rsid w:val="008E0572"/>
    <w:rsid w:val="008E05CB"/>
    <w:rsid w:val="008E0886"/>
    <w:rsid w:val="008E0A63"/>
    <w:rsid w:val="008E0B30"/>
    <w:rsid w:val="008E0C23"/>
    <w:rsid w:val="008E0EF2"/>
    <w:rsid w:val="008E0F6A"/>
    <w:rsid w:val="008E0F6D"/>
    <w:rsid w:val="008E113C"/>
    <w:rsid w:val="008E124D"/>
    <w:rsid w:val="008E128E"/>
    <w:rsid w:val="008E1320"/>
    <w:rsid w:val="008E14C7"/>
    <w:rsid w:val="008E17CC"/>
    <w:rsid w:val="008E17D5"/>
    <w:rsid w:val="008E1813"/>
    <w:rsid w:val="008E1B4E"/>
    <w:rsid w:val="008E1C81"/>
    <w:rsid w:val="008E2301"/>
    <w:rsid w:val="008E25B1"/>
    <w:rsid w:val="008E2778"/>
    <w:rsid w:val="008E2861"/>
    <w:rsid w:val="008E2900"/>
    <w:rsid w:val="008E2BA1"/>
    <w:rsid w:val="008E2DED"/>
    <w:rsid w:val="008E2E29"/>
    <w:rsid w:val="008E3192"/>
    <w:rsid w:val="008E3195"/>
    <w:rsid w:val="008E31E8"/>
    <w:rsid w:val="008E330B"/>
    <w:rsid w:val="008E330C"/>
    <w:rsid w:val="008E3450"/>
    <w:rsid w:val="008E361D"/>
    <w:rsid w:val="008E36CF"/>
    <w:rsid w:val="008E3A5B"/>
    <w:rsid w:val="008E3AA9"/>
    <w:rsid w:val="008E3AF4"/>
    <w:rsid w:val="008E3BAE"/>
    <w:rsid w:val="008E3F47"/>
    <w:rsid w:val="008E4043"/>
    <w:rsid w:val="008E4076"/>
    <w:rsid w:val="008E44B8"/>
    <w:rsid w:val="008E4984"/>
    <w:rsid w:val="008E4AA9"/>
    <w:rsid w:val="008E4BA2"/>
    <w:rsid w:val="008E4BB1"/>
    <w:rsid w:val="008E4BC3"/>
    <w:rsid w:val="008E4BF9"/>
    <w:rsid w:val="008E5102"/>
    <w:rsid w:val="008E516D"/>
    <w:rsid w:val="008E517F"/>
    <w:rsid w:val="008E53E5"/>
    <w:rsid w:val="008E579F"/>
    <w:rsid w:val="008E587C"/>
    <w:rsid w:val="008E59FE"/>
    <w:rsid w:val="008E5A3B"/>
    <w:rsid w:val="008E5A72"/>
    <w:rsid w:val="008E5B60"/>
    <w:rsid w:val="008E5BAA"/>
    <w:rsid w:val="008E5C4F"/>
    <w:rsid w:val="008E5D74"/>
    <w:rsid w:val="008E5E78"/>
    <w:rsid w:val="008E5F5F"/>
    <w:rsid w:val="008E5F65"/>
    <w:rsid w:val="008E5FF3"/>
    <w:rsid w:val="008E6229"/>
    <w:rsid w:val="008E627C"/>
    <w:rsid w:val="008E66C1"/>
    <w:rsid w:val="008E6771"/>
    <w:rsid w:val="008E6804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F003E"/>
    <w:rsid w:val="008F0331"/>
    <w:rsid w:val="008F04BA"/>
    <w:rsid w:val="008F06FD"/>
    <w:rsid w:val="008F0780"/>
    <w:rsid w:val="008F088E"/>
    <w:rsid w:val="008F0CD9"/>
    <w:rsid w:val="008F0FAF"/>
    <w:rsid w:val="008F0FB1"/>
    <w:rsid w:val="008F1351"/>
    <w:rsid w:val="008F141C"/>
    <w:rsid w:val="008F14D7"/>
    <w:rsid w:val="008F1577"/>
    <w:rsid w:val="008F1602"/>
    <w:rsid w:val="008F183B"/>
    <w:rsid w:val="008F198B"/>
    <w:rsid w:val="008F19F2"/>
    <w:rsid w:val="008F1A1E"/>
    <w:rsid w:val="008F1AE6"/>
    <w:rsid w:val="008F1D2A"/>
    <w:rsid w:val="008F1DAC"/>
    <w:rsid w:val="008F1F3A"/>
    <w:rsid w:val="008F1FD4"/>
    <w:rsid w:val="008F1FFD"/>
    <w:rsid w:val="008F2174"/>
    <w:rsid w:val="008F2313"/>
    <w:rsid w:val="008F2557"/>
    <w:rsid w:val="008F2558"/>
    <w:rsid w:val="008F2794"/>
    <w:rsid w:val="008F27C0"/>
    <w:rsid w:val="008F2C7B"/>
    <w:rsid w:val="008F2E2D"/>
    <w:rsid w:val="008F2EB0"/>
    <w:rsid w:val="008F2EF5"/>
    <w:rsid w:val="008F304B"/>
    <w:rsid w:val="008F3119"/>
    <w:rsid w:val="008F35C5"/>
    <w:rsid w:val="008F3742"/>
    <w:rsid w:val="008F3B36"/>
    <w:rsid w:val="008F3CF4"/>
    <w:rsid w:val="008F3EA7"/>
    <w:rsid w:val="008F4069"/>
    <w:rsid w:val="008F40D2"/>
    <w:rsid w:val="008F4178"/>
    <w:rsid w:val="008F4380"/>
    <w:rsid w:val="008F4470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F5"/>
    <w:rsid w:val="008F5584"/>
    <w:rsid w:val="008F5767"/>
    <w:rsid w:val="008F579E"/>
    <w:rsid w:val="008F5983"/>
    <w:rsid w:val="008F5A57"/>
    <w:rsid w:val="008F5ABE"/>
    <w:rsid w:val="008F5B8B"/>
    <w:rsid w:val="008F5C1C"/>
    <w:rsid w:val="008F6271"/>
    <w:rsid w:val="008F6555"/>
    <w:rsid w:val="008F6595"/>
    <w:rsid w:val="008F66A7"/>
    <w:rsid w:val="008F66CC"/>
    <w:rsid w:val="008F6797"/>
    <w:rsid w:val="008F67ED"/>
    <w:rsid w:val="008F699A"/>
    <w:rsid w:val="008F699F"/>
    <w:rsid w:val="008F69F1"/>
    <w:rsid w:val="008F6A9B"/>
    <w:rsid w:val="008F6B0A"/>
    <w:rsid w:val="008F6DB5"/>
    <w:rsid w:val="008F6EC4"/>
    <w:rsid w:val="008F7507"/>
    <w:rsid w:val="008F75E2"/>
    <w:rsid w:val="008F7622"/>
    <w:rsid w:val="008F77BD"/>
    <w:rsid w:val="008F78C2"/>
    <w:rsid w:val="008F799F"/>
    <w:rsid w:val="008F7D48"/>
    <w:rsid w:val="008F7D49"/>
    <w:rsid w:val="008F7FEA"/>
    <w:rsid w:val="00900172"/>
    <w:rsid w:val="009002C4"/>
    <w:rsid w:val="009002C7"/>
    <w:rsid w:val="0090038E"/>
    <w:rsid w:val="0090043F"/>
    <w:rsid w:val="0090048B"/>
    <w:rsid w:val="009005B5"/>
    <w:rsid w:val="00900852"/>
    <w:rsid w:val="009008FD"/>
    <w:rsid w:val="00900959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10F1"/>
    <w:rsid w:val="009010FF"/>
    <w:rsid w:val="009011F8"/>
    <w:rsid w:val="00901270"/>
    <w:rsid w:val="009014D8"/>
    <w:rsid w:val="009015C9"/>
    <w:rsid w:val="00901665"/>
    <w:rsid w:val="0090178C"/>
    <w:rsid w:val="009018CC"/>
    <w:rsid w:val="00901CD4"/>
    <w:rsid w:val="00901DF5"/>
    <w:rsid w:val="0090208F"/>
    <w:rsid w:val="009020D4"/>
    <w:rsid w:val="009020D6"/>
    <w:rsid w:val="0090220B"/>
    <w:rsid w:val="009023B3"/>
    <w:rsid w:val="0090240B"/>
    <w:rsid w:val="00902561"/>
    <w:rsid w:val="009027B0"/>
    <w:rsid w:val="0090282E"/>
    <w:rsid w:val="0090295B"/>
    <w:rsid w:val="00902BAE"/>
    <w:rsid w:val="00902BC8"/>
    <w:rsid w:val="00902CCC"/>
    <w:rsid w:val="00902D9A"/>
    <w:rsid w:val="00902EAB"/>
    <w:rsid w:val="00902F9A"/>
    <w:rsid w:val="00902FB6"/>
    <w:rsid w:val="0090303B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66"/>
    <w:rsid w:val="009041E9"/>
    <w:rsid w:val="00904326"/>
    <w:rsid w:val="00904563"/>
    <w:rsid w:val="0090494D"/>
    <w:rsid w:val="0090497A"/>
    <w:rsid w:val="00904B47"/>
    <w:rsid w:val="00904CDA"/>
    <w:rsid w:val="00905255"/>
    <w:rsid w:val="00905294"/>
    <w:rsid w:val="00905295"/>
    <w:rsid w:val="00905306"/>
    <w:rsid w:val="009053D4"/>
    <w:rsid w:val="009056FB"/>
    <w:rsid w:val="0090597A"/>
    <w:rsid w:val="00905ABF"/>
    <w:rsid w:val="00905CB0"/>
    <w:rsid w:val="00905CD7"/>
    <w:rsid w:val="00905EF3"/>
    <w:rsid w:val="0090618C"/>
    <w:rsid w:val="00906210"/>
    <w:rsid w:val="00906279"/>
    <w:rsid w:val="009063D0"/>
    <w:rsid w:val="00906487"/>
    <w:rsid w:val="0090665B"/>
    <w:rsid w:val="009067E2"/>
    <w:rsid w:val="009068F3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106"/>
    <w:rsid w:val="00907235"/>
    <w:rsid w:val="009074C5"/>
    <w:rsid w:val="00907562"/>
    <w:rsid w:val="0090794A"/>
    <w:rsid w:val="00907AD5"/>
    <w:rsid w:val="00907B21"/>
    <w:rsid w:val="00907FD9"/>
    <w:rsid w:val="00910042"/>
    <w:rsid w:val="009100EE"/>
    <w:rsid w:val="0091023C"/>
    <w:rsid w:val="009102A7"/>
    <w:rsid w:val="009108F6"/>
    <w:rsid w:val="00910EC6"/>
    <w:rsid w:val="00910F6A"/>
    <w:rsid w:val="00910F9A"/>
    <w:rsid w:val="009110E6"/>
    <w:rsid w:val="0091114F"/>
    <w:rsid w:val="00911224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9D"/>
    <w:rsid w:val="00912006"/>
    <w:rsid w:val="00912186"/>
    <w:rsid w:val="009121B4"/>
    <w:rsid w:val="00912280"/>
    <w:rsid w:val="00912388"/>
    <w:rsid w:val="00912481"/>
    <w:rsid w:val="009126DB"/>
    <w:rsid w:val="009128A9"/>
    <w:rsid w:val="00912AF9"/>
    <w:rsid w:val="00912FDF"/>
    <w:rsid w:val="0091305B"/>
    <w:rsid w:val="0091305E"/>
    <w:rsid w:val="009130E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CB3"/>
    <w:rsid w:val="00913F55"/>
    <w:rsid w:val="00913FE6"/>
    <w:rsid w:val="0091424F"/>
    <w:rsid w:val="009143B1"/>
    <w:rsid w:val="0091444F"/>
    <w:rsid w:val="00914514"/>
    <w:rsid w:val="00914531"/>
    <w:rsid w:val="0091458E"/>
    <w:rsid w:val="009149BF"/>
    <w:rsid w:val="00914A60"/>
    <w:rsid w:val="00914ADF"/>
    <w:rsid w:val="00914B4D"/>
    <w:rsid w:val="00914C39"/>
    <w:rsid w:val="00914CBA"/>
    <w:rsid w:val="00914CE2"/>
    <w:rsid w:val="00914D6D"/>
    <w:rsid w:val="0091506A"/>
    <w:rsid w:val="009150B6"/>
    <w:rsid w:val="0091512E"/>
    <w:rsid w:val="00915558"/>
    <w:rsid w:val="0091563F"/>
    <w:rsid w:val="009159AF"/>
    <w:rsid w:val="00915A09"/>
    <w:rsid w:val="00915B1E"/>
    <w:rsid w:val="00915BD1"/>
    <w:rsid w:val="00915EFB"/>
    <w:rsid w:val="00915F47"/>
    <w:rsid w:val="00915F8A"/>
    <w:rsid w:val="00916033"/>
    <w:rsid w:val="009162D1"/>
    <w:rsid w:val="0091640B"/>
    <w:rsid w:val="009164E6"/>
    <w:rsid w:val="009165AD"/>
    <w:rsid w:val="009165B2"/>
    <w:rsid w:val="00916613"/>
    <w:rsid w:val="0091686D"/>
    <w:rsid w:val="009168F3"/>
    <w:rsid w:val="00916951"/>
    <w:rsid w:val="00916A12"/>
    <w:rsid w:val="00916AC5"/>
    <w:rsid w:val="00916ADB"/>
    <w:rsid w:val="00916BB9"/>
    <w:rsid w:val="009170FA"/>
    <w:rsid w:val="00917227"/>
    <w:rsid w:val="00917259"/>
    <w:rsid w:val="009172A8"/>
    <w:rsid w:val="009172D4"/>
    <w:rsid w:val="009172E7"/>
    <w:rsid w:val="00917350"/>
    <w:rsid w:val="00917651"/>
    <w:rsid w:val="00917905"/>
    <w:rsid w:val="00917C9F"/>
    <w:rsid w:val="00917DB9"/>
    <w:rsid w:val="00920215"/>
    <w:rsid w:val="00920808"/>
    <w:rsid w:val="009209B6"/>
    <w:rsid w:val="009209EC"/>
    <w:rsid w:val="00920A42"/>
    <w:rsid w:val="00920D0C"/>
    <w:rsid w:val="00920D58"/>
    <w:rsid w:val="00920F6C"/>
    <w:rsid w:val="00920FB9"/>
    <w:rsid w:val="00920FC1"/>
    <w:rsid w:val="0092100B"/>
    <w:rsid w:val="009212B5"/>
    <w:rsid w:val="00921347"/>
    <w:rsid w:val="00921488"/>
    <w:rsid w:val="00921CAF"/>
    <w:rsid w:val="00921D33"/>
    <w:rsid w:val="00921DCF"/>
    <w:rsid w:val="00921EDB"/>
    <w:rsid w:val="00921F66"/>
    <w:rsid w:val="009221AF"/>
    <w:rsid w:val="009221FA"/>
    <w:rsid w:val="009222B0"/>
    <w:rsid w:val="009225EC"/>
    <w:rsid w:val="009225F5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F8"/>
    <w:rsid w:val="00923206"/>
    <w:rsid w:val="009232FB"/>
    <w:rsid w:val="009234F9"/>
    <w:rsid w:val="0092368D"/>
    <w:rsid w:val="00923779"/>
    <w:rsid w:val="00923982"/>
    <w:rsid w:val="00923A7F"/>
    <w:rsid w:val="00923E6A"/>
    <w:rsid w:val="00923F2A"/>
    <w:rsid w:val="009241A6"/>
    <w:rsid w:val="00924305"/>
    <w:rsid w:val="0092467F"/>
    <w:rsid w:val="009246AB"/>
    <w:rsid w:val="00924962"/>
    <w:rsid w:val="00924AE5"/>
    <w:rsid w:val="00924AF7"/>
    <w:rsid w:val="00924C26"/>
    <w:rsid w:val="00924D13"/>
    <w:rsid w:val="00924F12"/>
    <w:rsid w:val="00925178"/>
    <w:rsid w:val="009251B1"/>
    <w:rsid w:val="00925612"/>
    <w:rsid w:val="00925671"/>
    <w:rsid w:val="009256D4"/>
    <w:rsid w:val="009256EF"/>
    <w:rsid w:val="0092570E"/>
    <w:rsid w:val="0092582E"/>
    <w:rsid w:val="00925965"/>
    <w:rsid w:val="009259E1"/>
    <w:rsid w:val="00925DCB"/>
    <w:rsid w:val="00925FD4"/>
    <w:rsid w:val="00926030"/>
    <w:rsid w:val="009262F9"/>
    <w:rsid w:val="009265F1"/>
    <w:rsid w:val="00926616"/>
    <w:rsid w:val="00926648"/>
    <w:rsid w:val="0092687A"/>
    <w:rsid w:val="0092687D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9ED"/>
    <w:rsid w:val="00927AB0"/>
    <w:rsid w:val="00927C59"/>
    <w:rsid w:val="00927CEB"/>
    <w:rsid w:val="00927D82"/>
    <w:rsid w:val="00927DA8"/>
    <w:rsid w:val="00927DB8"/>
    <w:rsid w:val="009301FA"/>
    <w:rsid w:val="00930479"/>
    <w:rsid w:val="00930671"/>
    <w:rsid w:val="009307EA"/>
    <w:rsid w:val="0093093F"/>
    <w:rsid w:val="00930B60"/>
    <w:rsid w:val="00930B93"/>
    <w:rsid w:val="00930CA7"/>
    <w:rsid w:val="00930DF1"/>
    <w:rsid w:val="00930E59"/>
    <w:rsid w:val="00931131"/>
    <w:rsid w:val="009311EE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2059"/>
    <w:rsid w:val="0093205A"/>
    <w:rsid w:val="0093216A"/>
    <w:rsid w:val="0093216C"/>
    <w:rsid w:val="0093229A"/>
    <w:rsid w:val="00932C5E"/>
    <w:rsid w:val="00932CDB"/>
    <w:rsid w:val="00932FB9"/>
    <w:rsid w:val="00932FFF"/>
    <w:rsid w:val="00933225"/>
    <w:rsid w:val="00933317"/>
    <w:rsid w:val="00933478"/>
    <w:rsid w:val="00933661"/>
    <w:rsid w:val="009337AC"/>
    <w:rsid w:val="009339FA"/>
    <w:rsid w:val="00933A88"/>
    <w:rsid w:val="00933BB9"/>
    <w:rsid w:val="00933BDB"/>
    <w:rsid w:val="00933C83"/>
    <w:rsid w:val="00933D48"/>
    <w:rsid w:val="00933EFF"/>
    <w:rsid w:val="0093402B"/>
    <w:rsid w:val="009340A9"/>
    <w:rsid w:val="00934229"/>
    <w:rsid w:val="00934469"/>
    <w:rsid w:val="0093453B"/>
    <w:rsid w:val="0093465A"/>
    <w:rsid w:val="009347A2"/>
    <w:rsid w:val="009348D2"/>
    <w:rsid w:val="009349D4"/>
    <w:rsid w:val="00934A3F"/>
    <w:rsid w:val="00934B8F"/>
    <w:rsid w:val="00934D2D"/>
    <w:rsid w:val="00934F3D"/>
    <w:rsid w:val="00934F8E"/>
    <w:rsid w:val="00934FBA"/>
    <w:rsid w:val="00935066"/>
    <w:rsid w:val="00935120"/>
    <w:rsid w:val="0093516D"/>
    <w:rsid w:val="00935192"/>
    <w:rsid w:val="00935337"/>
    <w:rsid w:val="00935475"/>
    <w:rsid w:val="0093561D"/>
    <w:rsid w:val="00935775"/>
    <w:rsid w:val="00935856"/>
    <w:rsid w:val="00935A72"/>
    <w:rsid w:val="00935BE5"/>
    <w:rsid w:val="00935FAE"/>
    <w:rsid w:val="0093608A"/>
    <w:rsid w:val="009364D7"/>
    <w:rsid w:val="009365C9"/>
    <w:rsid w:val="009366A2"/>
    <w:rsid w:val="00936748"/>
    <w:rsid w:val="00936835"/>
    <w:rsid w:val="00936923"/>
    <w:rsid w:val="009369A8"/>
    <w:rsid w:val="009369B4"/>
    <w:rsid w:val="009369BB"/>
    <w:rsid w:val="00936B3F"/>
    <w:rsid w:val="00936DD9"/>
    <w:rsid w:val="00936E37"/>
    <w:rsid w:val="0093722D"/>
    <w:rsid w:val="00937286"/>
    <w:rsid w:val="009372E9"/>
    <w:rsid w:val="0093757F"/>
    <w:rsid w:val="0093775F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626"/>
    <w:rsid w:val="0094067A"/>
    <w:rsid w:val="00940990"/>
    <w:rsid w:val="00940B1E"/>
    <w:rsid w:val="00940C7F"/>
    <w:rsid w:val="00940DAA"/>
    <w:rsid w:val="00940DC2"/>
    <w:rsid w:val="00940F67"/>
    <w:rsid w:val="009411FD"/>
    <w:rsid w:val="00941388"/>
    <w:rsid w:val="009414B8"/>
    <w:rsid w:val="00941735"/>
    <w:rsid w:val="0094184A"/>
    <w:rsid w:val="009418B0"/>
    <w:rsid w:val="00941DC8"/>
    <w:rsid w:val="00941E7A"/>
    <w:rsid w:val="00941F65"/>
    <w:rsid w:val="00941F6B"/>
    <w:rsid w:val="009422C7"/>
    <w:rsid w:val="00942424"/>
    <w:rsid w:val="009427EA"/>
    <w:rsid w:val="00942941"/>
    <w:rsid w:val="00942BC5"/>
    <w:rsid w:val="00942BE1"/>
    <w:rsid w:val="00942C2B"/>
    <w:rsid w:val="00942E37"/>
    <w:rsid w:val="00942F2F"/>
    <w:rsid w:val="00942F78"/>
    <w:rsid w:val="00943264"/>
    <w:rsid w:val="00943270"/>
    <w:rsid w:val="0094399D"/>
    <w:rsid w:val="00943A0A"/>
    <w:rsid w:val="00943C16"/>
    <w:rsid w:val="00943D7A"/>
    <w:rsid w:val="00943D9B"/>
    <w:rsid w:val="00943EEB"/>
    <w:rsid w:val="00944209"/>
    <w:rsid w:val="00944233"/>
    <w:rsid w:val="009443DD"/>
    <w:rsid w:val="0094452B"/>
    <w:rsid w:val="0094476C"/>
    <w:rsid w:val="009447A2"/>
    <w:rsid w:val="0094494B"/>
    <w:rsid w:val="00944D79"/>
    <w:rsid w:val="00944DC3"/>
    <w:rsid w:val="00944E3F"/>
    <w:rsid w:val="00944F8E"/>
    <w:rsid w:val="0094512C"/>
    <w:rsid w:val="0094535A"/>
    <w:rsid w:val="0094558F"/>
    <w:rsid w:val="00945591"/>
    <w:rsid w:val="009455D7"/>
    <w:rsid w:val="009456C6"/>
    <w:rsid w:val="009457EA"/>
    <w:rsid w:val="00945814"/>
    <w:rsid w:val="00945946"/>
    <w:rsid w:val="009459BA"/>
    <w:rsid w:val="00945B06"/>
    <w:rsid w:val="00945F08"/>
    <w:rsid w:val="0094603A"/>
    <w:rsid w:val="0094610B"/>
    <w:rsid w:val="0094613F"/>
    <w:rsid w:val="0094618F"/>
    <w:rsid w:val="009465C8"/>
    <w:rsid w:val="009466E0"/>
    <w:rsid w:val="009466F1"/>
    <w:rsid w:val="009468CD"/>
    <w:rsid w:val="00946965"/>
    <w:rsid w:val="00946BAD"/>
    <w:rsid w:val="00946BD4"/>
    <w:rsid w:val="00946C26"/>
    <w:rsid w:val="00946CAD"/>
    <w:rsid w:val="00946CCF"/>
    <w:rsid w:val="00946D00"/>
    <w:rsid w:val="00946D5E"/>
    <w:rsid w:val="00946E14"/>
    <w:rsid w:val="00946EA7"/>
    <w:rsid w:val="00946FE3"/>
    <w:rsid w:val="0094714C"/>
    <w:rsid w:val="009474C7"/>
    <w:rsid w:val="00947512"/>
    <w:rsid w:val="009479AD"/>
    <w:rsid w:val="00947CA0"/>
    <w:rsid w:val="00947D34"/>
    <w:rsid w:val="00947FCA"/>
    <w:rsid w:val="0095023A"/>
    <w:rsid w:val="0095024A"/>
    <w:rsid w:val="009502A6"/>
    <w:rsid w:val="009505AF"/>
    <w:rsid w:val="00950685"/>
    <w:rsid w:val="0095074D"/>
    <w:rsid w:val="00950792"/>
    <w:rsid w:val="00950C6C"/>
    <w:rsid w:val="00950EB5"/>
    <w:rsid w:val="00950F6A"/>
    <w:rsid w:val="00951105"/>
    <w:rsid w:val="0095114F"/>
    <w:rsid w:val="00951150"/>
    <w:rsid w:val="009512EA"/>
    <w:rsid w:val="0095134C"/>
    <w:rsid w:val="009513C0"/>
    <w:rsid w:val="00951436"/>
    <w:rsid w:val="00951543"/>
    <w:rsid w:val="00951546"/>
    <w:rsid w:val="0095167F"/>
    <w:rsid w:val="0095177A"/>
    <w:rsid w:val="0095192F"/>
    <w:rsid w:val="00951A8D"/>
    <w:rsid w:val="00951AAE"/>
    <w:rsid w:val="00951AD8"/>
    <w:rsid w:val="00951BCE"/>
    <w:rsid w:val="00951BED"/>
    <w:rsid w:val="00951D59"/>
    <w:rsid w:val="00951EDC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DEC"/>
    <w:rsid w:val="00952DF4"/>
    <w:rsid w:val="00953088"/>
    <w:rsid w:val="00953176"/>
    <w:rsid w:val="00953373"/>
    <w:rsid w:val="0095340F"/>
    <w:rsid w:val="00953465"/>
    <w:rsid w:val="009534F7"/>
    <w:rsid w:val="00953774"/>
    <w:rsid w:val="00953783"/>
    <w:rsid w:val="00953B70"/>
    <w:rsid w:val="00953B83"/>
    <w:rsid w:val="009540CB"/>
    <w:rsid w:val="00954390"/>
    <w:rsid w:val="0095440C"/>
    <w:rsid w:val="009544D3"/>
    <w:rsid w:val="009546AC"/>
    <w:rsid w:val="009548EA"/>
    <w:rsid w:val="00954A56"/>
    <w:rsid w:val="00954ADC"/>
    <w:rsid w:val="00954D51"/>
    <w:rsid w:val="00954D7F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7F5"/>
    <w:rsid w:val="00955809"/>
    <w:rsid w:val="00955912"/>
    <w:rsid w:val="009559D6"/>
    <w:rsid w:val="00955C0A"/>
    <w:rsid w:val="00955ECA"/>
    <w:rsid w:val="00955FF7"/>
    <w:rsid w:val="00956192"/>
    <w:rsid w:val="009562D5"/>
    <w:rsid w:val="00956349"/>
    <w:rsid w:val="00956429"/>
    <w:rsid w:val="0095648F"/>
    <w:rsid w:val="00956548"/>
    <w:rsid w:val="009567D8"/>
    <w:rsid w:val="00956897"/>
    <w:rsid w:val="00956B44"/>
    <w:rsid w:val="00956CEA"/>
    <w:rsid w:val="00956EB9"/>
    <w:rsid w:val="00956F49"/>
    <w:rsid w:val="0095709C"/>
    <w:rsid w:val="0095715E"/>
    <w:rsid w:val="009572FC"/>
    <w:rsid w:val="0095732B"/>
    <w:rsid w:val="0095735C"/>
    <w:rsid w:val="00957672"/>
    <w:rsid w:val="00957724"/>
    <w:rsid w:val="00957952"/>
    <w:rsid w:val="00957A3D"/>
    <w:rsid w:val="00957A7A"/>
    <w:rsid w:val="00957E24"/>
    <w:rsid w:val="009602D2"/>
    <w:rsid w:val="00960590"/>
    <w:rsid w:val="009608B0"/>
    <w:rsid w:val="009608F5"/>
    <w:rsid w:val="009609E9"/>
    <w:rsid w:val="00960A3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8A"/>
    <w:rsid w:val="009612FC"/>
    <w:rsid w:val="0096135B"/>
    <w:rsid w:val="00961582"/>
    <w:rsid w:val="009615C8"/>
    <w:rsid w:val="009618A7"/>
    <w:rsid w:val="0096196E"/>
    <w:rsid w:val="009619AA"/>
    <w:rsid w:val="00961A5B"/>
    <w:rsid w:val="00961AE9"/>
    <w:rsid w:val="00961C2D"/>
    <w:rsid w:val="00961D76"/>
    <w:rsid w:val="00961DAB"/>
    <w:rsid w:val="00961F00"/>
    <w:rsid w:val="0096209F"/>
    <w:rsid w:val="009621DB"/>
    <w:rsid w:val="0096226C"/>
    <w:rsid w:val="009622BA"/>
    <w:rsid w:val="009624B2"/>
    <w:rsid w:val="009625C1"/>
    <w:rsid w:val="00962823"/>
    <w:rsid w:val="009629EC"/>
    <w:rsid w:val="00962A3B"/>
    <w:rsid w:val="00962B43"/>
    <w:rsid w:val="00963454"/>
    <w:rsid w:val="00963640"/>
    <w:rsid w:val="00963880"/>
    <w:rsid w:val="0096390A"/>
    <w:rsid w:val="00963A20"/>
    <w:rsid w:val="00963C7C"/>
    <w:rsid w:val="00963D37"/>
    <w:rsid w:val="00963DA5"/>
    <w:rsid w:val="00963E3B"/>
    <w:rsid w:val="009640AD"/>
    <w:rsid w:val="009640EB"/>
    <w:rsid w:val="00964235"/>
    <w:rsid w:val="0096426C"/>
    <w:rsid w:val="00964317"/>
    <w:rsid w:val="009643F6"/>
    <w:rsid w:val="009645C6"/>
    <w:rsid w:val="009647BC"/>
    <w:rsid w:val="009647D5"/>
    <w:rsid w:val="009648A8"/>
    <w:rsid w:val="00964A7D"/>
    <w:rsid w:val="00964DA1"/>
    <w:rsid w:val="00964DBE"/>
    <w:rsid w:val="00964F4F"/>
    <w:rsid w:val="009652CD"/>
    <w:rsid w:val="00965301"/>
    <w:rsid w:val="009653A1"/>
    <w:rsid w:val="009654F9"/>
    <w:rsid w:val="0096582D"/>
    <w:rsid w:val="00965895"/>
    <w:rsid w:val="0096596E"/>
    <w:rsid w:val="00965A6D"/>
    <w:rsid w:val="00965B25"/>
    <w:rsid w:val="00965CA8"/>
    <w:rsid w:val="00965DB1"/>
    <w:rsid w:val="00965DCE"/>
    <w:rsid w:val="00965DEE"/>
    <w:rsid w:val="00966063"/>
    <w:rsid w:val="009660F9"/>
    <w:rsid w:val="009661EE"/>
    <w:rsid w:val="009662FA"/>
    <w:rsid w:val="00966481"/>
    <w:rsid w:val="0096650C"/>
    <w:rsid w:val="00966609"/>
    <w:rsid w:val="009668A3"/>
    <w:rsid w:val="009669C5"/>
    <w:rsid w:val="00966A30"/>
    <w:rsid w:val="00966B25"/>
    <w:rsid w:val="00966C2D"/>
    <w:rsid w:val="00966CAE"/>
    <w:rsid w:val="00966D03"/>
    <w:rsid w:val="00966E86"/>
    <w:rsid w:val="00966F35"/>
    <w:rsid w:val="00966F54"/>
    <w:rsid w:val="00966F5D"/>
    <w:rsid w:val="009671C3"/>
    <w:rsid w:val="00967363"/>
    <w:rsid w:val="0096745F"/>
    <w:rsid w:val="009674B1"/>
    <w:rsid w:val="009679E1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C6C"/>
    <w:rsid w:val="00970C87"/>
    <w:rsid w:val="00970E7D"/>
    <w:rsid w:val="00970F5B"/>
    <w:rsid w:val="0097153B"/>
    <w:rsid w:val="0097161A"/>
    <w:rsid w:val="009717DC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8F"/>
    <w:rsid w:val="00972DE0"/>
    <w:rsid w:val="00972E10"/>
    <w:rsid w:val="00972E19"/>
    <w:rsid w:val="00972E48"/>
    <w:rsid w:val="00972FDC"/>
    <w:rsid w:val="0097309D"/>
    <w:rsid w:val="009732A2"/>
    <w:rsid w:val="009735F9"/>
    <w:rsid w:val="0097392A"/>
    <w:rsid w:val="009739F0"/>
    <w:rsid w:val="00973C58"/>
    <w:rsid w:val="00973F5A"/>
    <w:rsid w:val="00974053"/>
    <w:rsid w:val="00974101"/>
    <w:rsid w:val="0097417C"/>
    <w:rsid w:val="00974195"/>
    <w:rsid w:val="009743ED"/>
    <w:rsid w:val="00974568"/>
    <w:rsid w:val="009747FB"/>
    <w:rsid w:val="009748B8"/>
    <w:rsid w:val="009748E6"/>
    <w:rsid w:val="00974A77"/>
    <w:rsid w:val="00974B99"/>
    <w:rsid w:val="00974FFA"/>
    <w:rsid w:val="009750B7"/>
    <w:rsid w:val="00975113"/>
    <w:rsid w:val="009752F8"/>
    <w:rsid w:val="009753F5"/>
    <w:rsid w:val="00975558"/>
    <w:rsid w:val="00975617"/>
    <w:rsid w:val="0097561F"/>
    <w:rsid w:val="0097569A"/>
    <w:rsid w:val="009757D9"/>
    <w:rsid w:val="00975871"/>
    <w:rsid w:val="00975987"/>
    <w:rsid w:val="00975AB9"/>
    <w:rsid w:val="00975EE7"/>
    <w:rsid w:val="00975F1E"/>
    <w:rsid w:val="00975F7F"/>
    <w:rsid w:val="009760B9"/>
    <w:rsid w:val="00976135"/>
    <w:rsid w:val="009764EB"/>
    <w:rsid w:val="009764FA"/>
    <w:rsid w:val="00976522"/>
    <w:rsid w:val="00976571"/>
    <w:rsid w:val="00976575"/>
    <w:rsid w:val="00976730"/>
    <w:rsid w:val="009768F4"/>
    <w:rsid w:val="00976A13"/>
    <w:rsid w:val="00976E94"/>
    <w:rsid w:val="009772B3"/>
    <w:rsid w:val="00977330"/>
    <w:rsid w:val="0097734F"/>
    <w:rsid w:val="00977391"/>
    <w:rsid w:val="009773B9"/>
    <w:rsid w:val="00977604"/>
    <w:rsid w:val="009776A4"/>
    <w:rsid w:val="0097781B"/>
    <w:rsid w:val="009779DF"/>
    <w:rsid w:val="00977C28"/>
    <w:rsid w:val="00977C43"/>
    <w:rsid w:val="00977F65"/>
    <w:rsid w:val="00977FC0"/>
    <w:rsid w:val="00980086"/>
    <w:rsid w:val="009801DF"/>
    <w:rsid w:val="009802A5"/>
    <w:rsid w:val="00980334"/>
    <w:rsid w:val="00980336"/>
    <w:rsid w:val="0098038D"/>
    <w:rsid w:val="009807A8"/>
    <w:rsid w:val="009809A1"/>
    <w:rsid w:val="009809DD"/>
    <w:rsid w:val="00980A72"/>
    <w:rsid w:val="00980AF7"/>
    <w:rsid w:val="00980B31"/>
    <w:rsid w:val="00980C0D"/>
    <w:rsid w:val="00980D18"/>
    <w:rsid w:val="009813A4"/>
    <w:rsid w:val="0098155B"/>
    <w:rsid w:val="009816BA"/>
    <w:rsid w:val="0098187F"/>
    <w:rsid w:val="00981BAB"/>
    <w:rsid w:val="00981BC0"/>
    <w:rsid w:val="00981CD9"/>
    <w:rsid w:val="00981D7E"/>
    <w:rsid w:val="00981E07"/>
    <w:rsid w:val="00981E93"/>
    <w:rsid w:val="00981EE6"/>
    <w:rsid w:val="00981F69"/>
    <w:rsid w:val="00982015"/>
    <w:rsid w:val="009820AF"/>
    <w:rsid w:val="00982234"/>
    <w:rsid w:val="009822A2"/>
    <w:rsid w:val="0098230F"/>
    <w:rsid w:val="009824B6"/>
    <w:rsid w:val="0098259B"/>
    <w:rsid w:val="0098267B"/>
    <w:rsid w:val="00982838"/>
    <w:rsid w:val="00982908"/>
    <w:rsid w:val="00982A04"/>
    <w:rsid w:val="00982E6F"/>
    <w:rsid w:val="0098309E"/>
    <w:rsid w:val="00983162"/>
    <w:rsid w:val="0098319D"/>
    <w:rsid w:val="00983237"/>
    <w:rsid w:val="00983575"/>
    <w:rsid w:val="00983744"/>
    <w:rsid w:val="009839F5"/>
    <w:rsid w:val="00983A5C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70D"/>
    <w:rsid w:val="00984710"/>
    <w:rsid w:val="00984810"/>
    <w:rsid w:val="00984C98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C87"/>
    <w:rsid w:val="00986035"/>
    <w:rsid w:val="0098610C"/>
    <w:rsid w:val="00986195"/>
    <w:rsid w:val="009861BD"/>
    <w:rsid w:val="0098649D"/>
    <w:rsid w:val="009864B6"/>
    <w:rsid w:val="0098658A"/>
    <w:rsid w:val="00986638"/>
    <w:rsid w:val="00986811"/>
    <w:rsid w:val="00986A46"/>
    <w:rsid w:val="00986CB6"/>
    <w:rsid w:val="00986CF1"/>
    <w:rsid w:val="00986F9D"/>
    <w:rsid w:val="009873B9"/>
    <w:rsid w:val="0098766C"/>
    <w:rsid w:val="00987AE3"/>
    <w:rsid w:val="00987B69"/>
    <w:rsid w:val="00987D6C"/>
    <w:rsid w:val="00987FF6"/>
    <w:rsid w:val="0099014A"/>
    <w:rsid w:val="00990156"/>
    <w:rsid w:val="009902B5"/>
    <w:rsid w:val="00990328"/>
    <w:rsid w:val="0099040D"/>
    <w:rsid w:val="00990853"/>
    <w:rsid w:val="00990969"/>
    <w:rsid w:val="00990DCB"/>
    <w:rsid w:val="00990F9B"/>
    <w:rsid w:val="009910FF"/>
    <w:rsid w:val="0099130B"/>
    <w:rsid w:val="00991471"/>
    <w:rsid w:val="0099170A"/>
    <w:rsid w:val="009918BE"/>
    <w:rsid w:val="0099190A"/>
    <w:rsid w:val="00991913"/>
    <w:rsid w:val="009919E6"/>
    <w:rsid w:val="00991ACA"/>
    <w:rsid w:val="00991C18"/>
    <w:rsid w:val="00991CB9"/>
    <w:rsid w:val="00991CC5"/>
    <w:rsid w:val="00991D07"/>
    <w:rsid w:val="00992052"/>
    <w:rsid w:val="00992058"/>
    <w:rsid w:val="0099208F"/>
    <w:rsid w:val="00992221"/>
    <w:rsid w:val="0099238C"/>
    <w:rsid w:val="0099243A"/>
    <w:rsid w:val="009925EE"/>
    <w:rsid w:val="00992600"/>
    <w:rsid w:val="00992611"/>
    <w:rsid w:val="00992939"/>
    <w:rsid w:val="00992AE3"/>
    <w:rsid w:val="00992CBE"/>
    <w:rsid w:val="00992CFF"/>
    <w:rsid w:val="00992DDE"/>
    <w:rsid w:val="00992E12"/>
    <w:rsid w:val="00993401"/>
    <w:rsid w:val="009934B1"/>
    <w:rsid w:val="0099358B"/>
    <w:rsid w:val="009936E9"/>
    <w:rsid w:val="009938D6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067"/>
    <w:rsid w:val="00994190"/>
    <w:rsid w:val="009941C8"/>
    <w:rsid w:val="0099421C"/>
    <w:rsid w:val="0099421E"/>
    <w:rsid w:val="00994587"/>
    <w:rsid w:val="00994721"/>
    <w:rsid w:val="00994D26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81"/>
    <w:rsid w:val="00995AEB"/>
    <w:rsid w:val="00995D0D"/>
    <w:rsid w:val="00995EF1"/>
    <w:rsid w:val="00995FFC"/>
    <w:rsid w:val="009960FD"/>
    <w:rsid w:val="0099632A"/>
    <w:rsid w:val="009967F7"/>
    <w:rsid w:val="00996A14"/>
    <w:rsid w:val="00996AF1"/>
    <w:rsid w:val="00996BD9"/>
    <w:rsid w:val="00996E31"/>
    <w:rsid w:val="0099737F"/>
    <w:rsid w:val="009973B6"/>
    <w:rsid w:val="00997435"/>
    <w:rsid w:val="00997462"/>
    <w:rsid w:val="0099748C"/>
    <w:rsid w:val="009975BF"/>
    <w:rsid w:val="009976BE"/>
    <w:rsid w:val="00997710"/>
    <w:rsid w:val="0099784D"/>
    <w:rsid w:val="009978C2"/>
    <w:rsid w:val="00997AA8"/>
    <w:rsid w:val="00997BAF"/>
    <w:rsid w:val="00997FD2"/>
    <w:rsid w:val="009A0154"/>
    <w:rsid w:val="009A043E"/>
    <w:rsid w:val="009A0463"/>
    <w:rsid w:val="009A0716"/>
    <w:rsid w:val="009A07B4"/>
    <w:rsid w:val="009A0C9C"/>
    <w:rsid w:val="009A0DC3"/>
    <w:rsid w:val="009A0DC4"/>
    <w:rsid w:val="009A0E42"/>
    <w:rsid w:val="009A0E65"/>
    <w:rsid w:val="009A0F91"/>
    <w:rsid w:val="009A10DE"/>
    <w:rsid w:val="009A1543"/>
    <w:rsid w:val="009A154E"/>
    <w:rsid w:val="009A155F"/>
    <w:rsid w:val="009A1728"/>
    <w:rsid w:val="009A1979"/>
    <w:rsid w:val="009A1A9C"/>
    <w:rsid w:val="009A1AD7"/>
    <w:rsid w:val="009A1C11"/>
    <w:rsid w:val="009A1CF4"/>
    <w:rsid w:val="009A1F37"/>
    <w:rsid w:val="009A2107"/>
    <w:rsid w:val="009A2538"/>
    <w:rsid w:val="009A26B5"/>
    <w:rsid w:val="009A26F5"/>
    <w:rsid w:val="009A2A49"/>
    <w:rsid w:val="009A2A77"/>
    <w:rsid w:val="009A2C18"/>
    <w:rsid w:val="009A2C86"/>
    <w:rsid w:val="009A2D02"/>
    <w:rsid w:val="009A2E61"/>
    <w:rsid w:val="009A2F1F"/>
    <w:rsid w:val="009A305A"/>
    <w:rsid w:val="009A347C"/>
    <w:rsid w:val="009A3557"/>
    <w:rsid w:val="009A36A0"/>
    <w:rsid w:val="009A3823"/>
    <w:rsid w:val="009A39A8"/>
    <w:rsid w:val="009A3E66"/>
    <w:rsid w:val="009A41B2"/>
    <w:rsid w:val="009A4286"/>
    <w:rsid w:val="009A42D1"/>
    <w:rsid w:val="009A43A3"/>
    <w:rsid w:val="009A4551"/>
    <w:rsid w:val="009A45AF"/>
    <w:rsid w:val="009A45F9"/>
    <w:rsid w:val="009A4647"/>
    <w:rsid w:val="009A4696"/>
    <w:rsid w:val="009A4811"/>
    <w:rsid w:val="009A4865"/>
    <w:rsid w:val="009A486B"/>
    <w:rsid w:val="009A48B9"/>
    <w:rsid w:val="009A4B55"/>
    <w:rsid w:val="009A4C7F"/>
    <w:rsid w:val="009A4D1C"/>
    <w:rsid w:val="009A4D4F"/>
    <w:rsid w:val="009A4E99"/>
    <w:rsid w:val="009A5242"/>
    <w:rsid w:val="009A52F0"/>
    <w:rsid w:val="009A532A"/>
    <w:rsid w:val="009A557E"/>
    <w:rsid w:val="009A55D4"/>
    <w:rsid w:val="009A55F2"/>
    <w:rsid w:val="009A5666"/>
    <w:rsid w:val="009A5692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118"/>
    <w:rsid w:val="009A674F"/>
    <w:rsid w:val="009A6841"/>
    <w:rsid w:val="009A6D4F"/>
    <w:rsid w:val="009A6F01"/>
    <w:rsid w:val="009A7142"/>
    <w:rsid w:val="009A7165"/>
    <w:rsid w:val="009A72EE"/>
    <w:rsid w:val="009A7402"/>
    <w:rsid w:val="009A791B"/>
    <w:rsid w:val="009A7A1E"/>
    <w:rsid w:val="009A7B21"/>
    <w:rsid w:val="009A7C20"/>
    <w:rsid w:val="009A7D65"/>
    <w:rsid w:val="009A7DBB"/>
    <w:rsid w:val="009B0051"/>
    <w:rsid w:val="009B038C"/>
    <w:rsid w:val="009B048D"/>
    <w:rsid w:val="009B062F"/>
    <w:rsid w:val="009B0D67"/>
    <w:rsid w:val="009B0DDC"/>
    <w:rsid w:val="009B0E77"/>
    <w:rsid w:val="009B0EF1"/>
    <w:rsid w:val="009B110D"/>
    <w:rsid w:val="009B123E"/>
    <w:rsid w:val="009B1382"/>
    <w:rsid w:val="009B15FF"/>
    <w:rsid w:val="009B1714"/>
    <w:rsid w:val="009B1BDE"/>
    <w:rsid w:val="009B1DAF"/>
    <w:rsid w:val="009B1EC8"/>
    <w:rsid w:val="009B2000"/>
    <w:rsid w:val="009B2068"/>
    <w:rsid w:val="009B21AD"/>
    <w:rsid w:val="009B2218"/>
    <w:rsid w:val="009B240F"/>
    <w:rsid w:val="009B242B"/>
    <w:rsid w:val="009B248A"/>
    <w:rsid w:val="009B255F"/>
    <w:rsid w:val="009B2C97"/>
    <w:rsid w:val="009B3198"/>
    <w:rsid w:val="009B3270"/>
    <w:rsid w:val="009B3343"/>
    <w:rsid w:val="009B3424"/>
    <w:rsid w:val="009B34E3"/>
    <w:rsid w:val="009B3676"/>
    <w:rsid w:val="009B36A7"/>
    <w:rsid w:val="009B36E7"/>
    <w:rsid w:val="009B37B3"/>
    <w:rsid w:val="009B38F1"/>
    <w:rsid w:val="009B3B82"/>
    <w:rsid w:val="009B3B9E"/>
    <w:rsid w:val="009B3C60"/>
    <w:rsid w:val="009B3CEC"/>
    <w:rsid w:val="009B3F47"/>
    <w:rsid w:val="009B4074"/>
    <w:rsid w:val="009B40A4"/>
    <w:rsid w:val="009B417D"/>
    <w:rsid w:val="009B4515"/>
    <w:rsid w:val="009B458B"/>
    <w:rsid w:val="009B45A8"/>
    <w:rsid w:val="009B4610"/>
    <w:rsid w:val="009B47E9"/>
    <w:rsid w:val="009B4A19"/>
    <w:rsid w:val="009B4AB0"/>
    <w:rsid w:val="009B4B30"/>
    <w:rsid w:val="009B4B5C"/>
    <w:rsid w:val="009B4B85"/>
    <w:rsid w:val="009B4D7C"/>
    <w:rsid w:val="009B4E5E"/>
    <w:rsid w:val="009B4E9A"/>
    <w:rsid w:val="009B4EC8"/>
    <w:rsid w:val="009B4ED8"/>
    <w:rsid w:val="009B4F57"/>
    <w:rsid w:val="009B4FEA"/>
    <w:rsid w:val="009B5004"/>
    <w:rsid w:val="009B519A"/>
    <w:rsid w:val="009B55E5"/>
    <w:rsid w:val="009B5769"/>
    <w:rsid w:val="009B57FC"/>
    <w:rsid w:val="009B5858"/>
    <w:rsid w:val="009B589B"/>
    <w:rsid w:val="009B5AA0"/>
    <w:rsid w:val="009B5B12"/>
    <w:rsid w:val="009B5B7D"/>
    <w:rsid w:val="009B5BDF"/>
    <w:rsid w:val="009B5C5A"/>
    <w:rsid w:val="009B5E31"/>
    <w:rsid w:val="009B60D0"/>
    <w:rsid w:val="009B6190"/>
    <w:rsid w:val="009B6205"/>
    <w:rsid w:val="009B64C8"/>
    <w:rsid w:val="009B64FA"/>
    <w:rsid w:val="009B661D"/>
    <w:rsid w:val="009B6644"/>
    <w:rsid w:val="009B6AB2"/>
    <w:rsid w:val="009B6BB7"/>
    <w:rsid w:val="009B6BC4"/>
    <w:rsid w:val="009B6E69"/>
    <w:rsid w:val="009B6F2E"/>
    <w:rsid w:val="009B7159"/>
    <w:rsid w:val="009B71D5"/>
    <w:rsid w:val="009B72B8"/>
    <w:rsid w:val="009B76CF"/>
    <w:rsid w:val="009B7763"/>
    <w:rsid w:val="009B7841"/>
    <w:rsid w:val="009B784C"/>
    <w:rsid w:val="009B78E5"/>
    <w:rsid w:val="009B7D4B"/>
    <w:rsid w:val="009C01DA"/>
    <w:rsid w:val="009C025E"/>
    <w:rsid w:val="009C02E3"/>
    <w:rsid w:val="009C0398"/>
    <w:rsid w:val="009C03C2"/>
    <w:rsid w:val="009C0411"/>
    <w:rsid w:val="009C04F7"/>
    <w:rsid w:val="009C051D"/>
    <w:rsid w:val="009C0575"/>
    <w:rsid w:val="009C072A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A5"/>
    <w:rsid w:val="009C0FFB"/>
    <w:rsid w:val="009C1445"/>
    <w:rsid w:val="009C15A4"/>
    <w:rsid w:val="009C15C7"/>
    <w:rsid w:val="009C166F"/>
    <w:rsid w:val="009C1985"/>
    <w:rsid w:val="009C1A80"/>
    <w:rsid w:val="009C1B59"/>
    <w:rsid w:val="009C1CE2"/>
    <w:rsid w:val="009C1DCD"/>
    <w:rsid w:val="009C1F04"/>
    <w:rsid w:val="009C2245"/>
    <w:rsid w:val="009C24F7"/>
    <w:rsid w:val="009C25E5"/>
    <w:rsid w:val="009C2621"/>
    <w:rsid w:val="009C26FA"/>
    <w:rsid w:val="009C27F2"/>
    <w:rsid w:val="009C29E3"/>
    <w:rsid w:val="009C2E7A"/>
    <w:rsid w:val="009C30D8"/>
    <w:rsid w:val="009C30E1"/>
    <w:rsid w:val="009C31B4"/>
    <w:rsid w:val="009C31C9"/>
    <w:rsid w:val="009C368F"/>
    <w:rsid w:val="009C382D"/>
    <w:rsid w:val="009C3A53"/>
    <w:rsid w:val="009C3B36"/>
    <w:rsid w:val="009C3B56"/>
    <w:rsid w:val="009C3C04"/>
    <w:rsid w:val="009C3E33"/>
    <w:rsid w:val="009C3F75"/>
    <w:rsid w:val="009C408F"/>
    <w:rsid w:val="009C40E1"/>
    <w:rsid w:val="009C4117"/>
    <w:rsid w:val="009C41FB"/>
    <w:rsid w:val="009C4270"/>
    <w:rsid w:val="009C4593"/>
    <w:rsid w:val="009C45C2"/>
    <w:rsid w:val="009C493D"/>
    <w:rsid w:val="009C49F4"/>
    <w:rsid w:val="009C4B38"/>
    <w:rsid w:val="009C4CDC"/>
    <w:rsid w:val="009C4D07"/>
    <w:rsid w:val="009C4E81"/>
    <w:rsid w:val="009C5024"/>
    <w:rsid w:val="009C512D"/>
    <w:rsid w:val="009C51E7"/>
    <w:rsid w:val="009C51F6"/>
    <w:rsid w:val="009C525C"/>
    <w:rsid w:val="009C52EF"/>
    <w:rsid w:val="009C54E5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250"/>
    <w:rsid w:val="009C6377"/>
    <w:rsid w:val="009C648D"/>
    <w:rsid w:val="009C68CF"/>
    <w:rsid w:val="009C6912"/>
    <w:rsid w:val="009C6ACF"/>
    <w:rsid w:val="009C6EFA"/>
    <w:rsid w:val="009C7061"/>
    <w:rsid w:val="009C707A"/>
    <w:rsid w:val="009C71A0"/>
    <w:rsid w:val="009C71F4"/>
    <w:rsid w:val="009C7285"/>
    <w:rsid w:val="009C7296"/>
    <w:rsid w:val="009C72FC"/>
    <w:rsid w:val="009C7383"/>
    <w:rsid w:val="009C749B"/>
    <w:rsid w:val="009C76B7"/>
    <w:rsid w:val="009C7C4A"/>
    <w:rsid w:val="009C7C87"/>
    <w:rsid w:val="009C7E9B"/>
    <w:rsid w:val="009C7FEA"/>
    <w:rsid w:val="009D0095"/>
    <w:rsid w:val="009D00A8"/>
    <w:rsid w:val="009D01E3"/>
    <w:rsid w:val="009D045B"/>
    <w:rsid w:val="009D04F4"/>
    <w:rsid w:val="009D0508"/>
    <w:rsid w:val="009D0633"/>
    <w:rsid w:val="009D073E"/>
    <w:rsid w:val="009D0776"/>
    <w:rsid w:val="009D089C"/>
    <w:rsid w:val="009D09CA"/>
    <w:rsid w:val="009D0ABE"/>
    <w:rsid w:val="009D0B0B"/>
    <w:rsid w:val="009D0C65"/>
    <w:rsid w:val="009D0CC7"/>
    <w:rsid w:val="009D0DD1"/>
    <w:rsid w:val="009D0FA8"/>
    <w:rsid w:val="009D10C2"/>
    <w:rsid w:val="009D13D9"/>
    <w:rsid w:val="009D1873"/>
    <w:rsid w:val="009D199B"/>
    <w:rsid w:val="009D1BA9"/>
    <w:rsid w:val="009D2080"/>
    <w:rsid w:val="009D218E"/>
    <w:rsid w:val="009D21B0"/>
    <w:rsid w:val="009D234F"/>
    <w:rsid w:val="009D29A1"/>
    <w:rsid w:val="009D2DE1"/>
    <w:rsid w:val="009D2ECA"/>
    <w:rsid w:val="009D2FD3"/>
    <w:rsid w:val="009D329B"/>
    <w:rsid w:val="009D3480"/>
    <w:rsid w:val="009D35D6"/>
    <w:rsid w:val="009D38FC"/>
    <w:rsid w:val="009D3ADD"/>
    <w:rsid w:val="009D3BFA"/>
    <w:rsid w:val="009D3DAE"/>
    <w:rsid w:val="009D3F76"/>
    <w:rsid w:val="009D3FED"/>
    <w:rsid w:val="009D413A"/>
    <w:rsid w:val="009D43F5"/>
    <w:rsid w:val="009D43FD"/>
    <w:rsid w:val="009D44E3"/>
    <w:rsid w:val="009D455E"/>
    <w:rsid w:val="009D46E7"/>
    <w:rsid w:val="009D4863"/>
    <w:rsid w:val="009D4874"/>
    <w:rsid w:val="009D4ADD"/>
    <w:rsid w:val="009D4BC4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5B"/>
    <w:rsid w:val="009D53C4"/>
    <w:rsid w:val="009D54E6"/>
    <w:rsid w:val="009D550E"/>
    <w:rsid w:val="009D59F8"/>
    <w:rsid w:val="009D5A2D"/>
    <w:rsid w:val="009D5C79"/>
    <w:rsid w:val="009D5CAC"/>
    <w:rsid w:val="009D5CBF"/>
    <w:rsid w:val="009D5D8A"/>
    <w:rsid w:val="009D5D9C"/>
    <w:rsid w:val="009D5E95"/>
    <w:rsid w:val="009D5FFC"/>
    <w:rsid w:val="009D6157"/>
    <w:rsid w:val="009D64BE"/>
    <w:rsid w:val="009D6706"/>
    <w:rsid w:val="009D679D"/>
    <w:rsid w:val="009D68BD"/>
    <w:rsid w:val="009D6AED"/>
    <w:rsid w:val="009D6B35"/>
    <w:rsid w:val="009D6E25"/>
    <w:rsid w:val="009D6E99"/>
    <w:rsid w:val="009D706D"/>
    <w:rsid w:val="009D70A4"/>
    <w:rsid w:val="009D71A7"/>
    <w:rsid w:val="009D77EB"/>
    <w:rsid w:val="009D7920"/>
    <w:rsid w:val="009D7E8B"/>
    <w:rsid w:val="009D7F73"/>
    <w:rsid w:val="009D7F81"/>
    <w:rsid w:val="009E0157"/>
    <w:rsid w:val="009E06E0"/>
    <w:rsid w:val="009E08CD"/>
    <w:rsid w:val="009E0B72"/>
    <w:rsid w:val="009E0C41"/>
    <w:rsid w:val="009E0C8A"/>
    <w:rsid w:val="009E0C93"/>
    <w:rsid w:val="009E0FE8"/>
    <w:rsid w:val="009E118F"/>
    <w:rsid w:val="009E1387"/>
    <w:rsid w:val="009E1429"/>
    <w:rsid w:val="009E14E5"/>
    <w:rsid w:val="009E14F7"/>
    <w:rsid w:val="009E182B"/>
    <w:rsid w:val="009E189A"/>
    <w:rsid w:val="009E18F8"/>
    <w:rsid w:val="009E1A10"/>
    <w:rsid w:val="009E1A4F"/>
    <w:rsid w:val="009E1AAE"/>
    <w:rsid w:val="009E1CFF"/>
    <w:rsid w:val="009E1F77"/>
    <w:rsid w:val="009E209C"/>
    <w:rsid w:val="009E216B"/>
    <w:rsid w:val="009E225C"/>
    <w:rsid w:val="009E22E4"/>
    <w:rsid w:val="009E2477"/>
    <w:rsid w:val="009E2841"/>
    <w:rsid w:val="009E289C"/>
    <w:rsid w:val="009E2FC5"/>
    <w:rsid w:val="009E3034"/>
    <w:rsid w:val="009E31BE"/>
    <w:rsid w:val="009E3498"/>
    <w:rsid w:val="009E359D"/>
    <w:rsid w:val="009E3667"/>
    <w:rsid w:val="009E373C"/>
    <w:rsid w:val="009E3881"/>
    <w:rsid w:val="009E3976"/>
    <w:rsid w:val="009E39D9"/>
    <w:rsid w:val="009E3A79"/>
    <w:rsid w:val="009E3E06"/>
    <w:rsid w:val="009E3E74"/>
    <w:rsid w:val="009E3E9D"/>
    <w:rsid w:val="009E42B8"/>
    <w:rsid w:val="009E43A9"/>
    <w:rsid w:val="009E46EF"/>
    <w:rsid w:val="009E47B6"/>
    <w:rsid w:val="009E4B3E"/>
    <w:rsid w:val="009E4BBE"/>
    <w:rsid w:val="009E4D2F"/>
    <w:rsid w:val="009E4E2D"/>
    <w:rsid w:val="009E508E"/>
    <w:rsid w:val="009E5103"/>
    <w:rsid w:val="009E523F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E5F"/>
    <w:rsid w:val="009E603C"/>
    <w:rsid w:val="009E61C3"/>
    <w:rsid w:val="009E65A9"/>
    <w:rsid w:val="009E66D2"/>
    <w:rsid w:val="009E67BE"/>
    <w:rsid w:val="009E68FE"/>
    <w:rsid w:val="009E6A3C"/>
    <w:rsid w:val="009E6D2A"/>
    <w:rsid w:val="009E6D2D"/>
    <w:rsid w:val="009E6E13"/>
    <w:rsid w:val="009E6E75"/>
    <w:rsid w:val="009E6F52"/>
    <w:rsid w:val="009E6F80"/>
    <w:rsid w:val="009E7103"/>
    <w:rsid w:val="009E7122"/>
    <w:rsid w:val="009E7211"/>
    <w:rsid w:val="009E731B"/>
    <w:rsid w:val="009E73D9"/>
    <w:rsid w:val="009E7483"/>
    <w:rsid w:val="009E752D"/>
    <w:rsid w:val="009E7607"/>
    <w:rsid w:val="009E792C"/>
    <w:rsid w:val="009E7953"/>
    <w:rsid w:val="009E7A39"/>
    <w:rsid w:val="009E7C8A"/>
    <w:rsid w:val="009E7D62"/>
    <w:rsid w:val="009E7DD0"/>
    <w:rsid w:val="009F01E9"/>
    <w:rsid w:val="009F02FF"/>
    <w:rsid w:val="009F0740"/>
    <w:rsid w:val="009F0933"/>
    <w:rsid w:val="009F094D"/>
    <w:rsid w:val="009F095E"/>
    <w:rsid w:val="009F097A"/>
    <w:rsid w:val="009F0BB0"/>
    <w:rsid w:val="009F0F9B"/>
    <w:rsid w:val="009F1155"/>
    <w:rsid w:val="009F118C"/>
    <w:rsid w:val="009F1218"/>
    <w:rsid w:val="009F1276"/>
    <w:rsid w:val="009F1282"/>
    <w:rsid w:val="009F141A"/>
    <w:rsid w:val="009F1728"/>
    <w:rsid w:val="009F1967"/>
    <w:rsid w:val="009F1DAC"/>
    <w:rsid w:val="009F1E9F"/>
    <w:rsid w:val="009F1F08"/>
    <w:rsid w:val="009F23C3"/>
    <w:rsid w:val="009F2914"/>
    <w:rsid w:val="009F2B09"/>
    <w:rsid w:val="009F2B65"/>
    <w:rsid w:val="009F2C73"/>
    <w:rsid w:val="009F2FA4"/>
    <w:rsid w:val="009F3080"/>
    <w:rsid w:val="009F315F"/>
    <w:rsid w:val="009F3448"/>
    <w:rsid w:val="009F34BB"/>
    <w:rsid w:val="009F34C6"/>
    <w:rsid w:val="009F3565"/>
    <w:rsid w:val="009F35CF"/>
    <w:rsid w:val="009F3834"/>
    <w:rsid w:val="009F38E6"/>
    <w:rsid w:val="009F3ADA"/>
    <w:rsid w:val="009F3CA5"/>
    <w:rsid w:val="009F3D00"/>
    <w:rsid w:val="009F3DB1"/>
    <w:rsid w:val="009F3DE5"/>
    <w:rsid w:val="009F3F72"/>
    <w:rsid w:val="009F4096"/>
    <w:rsid w:val="009F40AD"/>
    <w:rsid w:val="009F422C"/>
    <w:rsid w:val="009F4299"/>
    <w:rsid w:val="009F4454"/>
    <w:rsid w:val="009F45AD"/>
    <w:rsid w:val="009F45BA"/>
    <w:rsid w:val="009F45F5"/>
    <w:rsid w:val="009F4D5B"/>
    <w:rsid w:val="009F4DC4"/>
    <w:rsid w:val="009F50FD"/>
    <w:rsid w:val="009F5177"/>
    <w:rsid w:val="009F51AB"/>
    <w:rsid w:val="009F5431"/>
    <w:rsid w:val="009F54BB"/>
    <w:rsid w:val="009F571A"/>
    <w:rsid w:val="009F590A"/>
    <w:rsid w:val="009F59EC"/>
    <w:rsid w:val="009F5B81"/>
    <w:rsid w:val="009F5B9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1E"/>
    <w:rsid w:val="009F6DF5"/>
    <w:rsid w:val="009F6E56"/>
    <w:rsid w:val="009F7154"/>
    <w:rsid w:val="009F71E2"/>
    <w:rsid w:val="009F72F4"/>
    <w:rsid w:val="009F73BC"/>
    <w:rsid w:val="009F74D1"/>
    <w:rsid w:val="009F773D"/>
    <w:rsid w:val="009F77AC"/>
    <w:rsid w:val="009F7AF6"/>
    <w:rsid w:val="009F7B32"/>
    <w:rsid w:val="009F7D34"/>
    <w:rsid w:val="009F7DB9"/>
    <w:rsid w:val="009F7F42"/>
    <w:rsid w:val="00A00045"/>
    <w:rsid w:val="00A00112"/>
    <w:rsid w:val="00A003C4"/>
    <w:rsid w:val="00A004B1"/>
    <w:rsid w:val="00A00756"/>
    <w:rsid w:val="00A00891"/>
    <w:rsid w:val="00A00A25"/>
    <w:rsid w:val="00A00AB5"/>
    <w:rsid w:val="00A00AEA"/>
    <w:rsid w:val="00A00F1E"/>
    <w:rsid w:val="00A010DC"/>
    <w:rsid w:val="00A01205"/>
    <w:rsid w:val="00A01685"/>
    <w:rsid w:val="00A01C67"/>
    <w:rsid w:val="00A01C7A"/>
    <w:rsid w:val="00A01EE6"/>
    <w:rsid w:val="00A01F99"/>
    <w:rsid w:val="00A02077"/>
    <w:rsid w:val="00A021A8"/>
    <w:rsid w:val="00A022FC"/>
    <w:rsid w:val="00A025A2"/>
    <w:rsid w:val="00A026A8"/>
    <w:rsid w:val="00A02AB7"/>
    <w:rsid w:val="00A02AC3"/>
    <w:rsid w:val="00A02C54"/>
    <w:rsid w:val="00A02FFE"/>
    <w:rsid w:val="00A03081"/>
    <w:rsid w:val="00A03113"/>
    <w:rsid w:val="00A031D2"/>
    <w:rsid w:val="00A03279"/>
    <w:rsid w:val="00A03290"/>
    <w:rsid w:val="00A032A3"/>
    <w:rsid w:val="00A03339"/>
    <w:rsid w:val="00A03362"/>
    <w:rsid w:val="00A03408"/>
    <w:rsid w:val="00A0353E"/>
    <w:rsid w:val="00A036C1"/>
    <w:rsid w:val="00A03A9F"/>
    <w:rsid w:val="00A03DB6"/>
    <w:rsid w:val="00A03ED1"/>
    <w:rsid w:val="00A03F46"/>
    <w:rsid w:val="00A040E8"/>
    <w:rsid w:val="00A041C4"/>
    <w:rsid w:val="00A041C8"/>
    <w:rsid w:val="00A041FE"/>
    <w:rsid w:val="00A043A1"/>
    <w:rsid w:val="00A043D0"/>
    <w:rsid w:val="00A043F2"/>
    <w:rsid w:val="00A04433"/>
    <w:rsid w:val="00A04446"/>
    <w:rsid w:val="00A045B4"/>
    <w:rsid w:val="00A046DA"/>
    <w:rsid w:val="00A0481B"/>
    <w:rsid w:val="00A048F8"/>
    <w:rsid w:val="00A04ABF"/>
    <w:rsid w:val="00A04BB2"/>
    <w:rsid w:val="00A04D20"/>
    <w:rsid w:val="00A04D54"/>
    <w:rsid w:val="00A04E61"/>
    <w:rsid w:val="00A04EBD"/>
    <w:rsid w:val="00A04EDF"/>
    <w:rsid w:val="00A0500C"/>
    <w:rsid w:val="00A05261"/>
    <w:rsid w:val="00A05452"/>
    <w:rsid w:val="00A054EF"/>
    <w:rsid w:val="00A057CE"/>
    <w:rsid w:val="00A05881"/>
    <w:rsid w:val="00A05AF2"/>
    <w:rsid w:val="00A05C1C"/>
    <w:rsid w:val="00A05D00"/>
    <w:rsid w:val="00A05E80"/>
    <w:rsid w:val="00A05EBE"/>
    <w:rsid w:val="00A05F61"/>
    <w:rsid w:val="00A06123"/>
    <w:rsid w:val="00A06151"/>
    <w:rsid w:val="00A0617A"/>
    <w:rsid w:val="00A063A0"/>
    <w:rsid w:val="00A06481"/>
    <w:rsid w:val="00A067B1"/>
    <w:rsid w:val="00A067B7"/>
    <w:rsid w:val="00A0684A"/>
    <w:rsid w:val="00A06991"/>
    <w:rsid w:val="00A069E5"/>
    <w:rsid w:val="00A06A1D"/>
    <w:rsid w:val="00A06B19"/>
    <w:rsid w:val="00A06C91"/>
    <w:rsid w:val="00A06D20"/>
    <w:rsid w:val="00A06F72"/>
    <w:rsid w:val="00A07063"/>
    <w:rsid w:val="00A0707F"/>
    <w:rsid w:val="00A0725D"/>
    <w:rsid w:val="00A07367"/>
    <w:rsid w:val="00A0751F"/>
    <w:rsid w:val="00A078DC"/>
    <w:rsid w:val="00A079C5"/>
    <w:rsid w:val="00A07AB5"/>
    <w:rsid w:val="00A07BBC"/>
    <w:rsid w:val="00A07E3A"/>
    <w:rsid w:val="00A07F14"/>
    <w:rsid w:val="00A07F3F"/>
    <w:rsid w:val="00A07F97"/>
    <w:rsid w:val="00A10002"/>
    <w:rsid w:val="00A1007D"/>
    <w:rsid w:val="00A100F0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C7F"/>
    <w:rsid w:val="00A10CD3"/>
    <w:rsid w:val="00A10D69"/>
    <w:rsid w:val="00A11249"/>
    <w:rsid w:val="00A11470"/>
    <w:rsid w:val="00A11728"/>
    <w:rsid w:val="00A11971"/>
    <w:rsid w:val="00A11B3F"/>
    <w:rsid w:val="00A11D90"/>
    <w:rsid w:val="00A11E8A"/>
    <w:rsid w:val="00A11F33"/>
    <w:rsid w:val="00A11F66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30"/>
    <w:rsid w:val="00A12DC8"/>
    <w:rsid w:val="00A12E3E"/>
    <w:rsid w:val="00A136CD"/>
    <w:rsid w:val="00A137B6"/>
    <w:rsid w:val="00A13B1C"/>
    <w:rsid w:val="00A13F4A"/>
    <w:rsid w:val="00A1414D"/>
    <w:rsid w:val="00A14214"/>
    <w:rsid w:val="00A143A8"/>
    <w:rsid w:val="00A1443A"/>
    <w:rsid w:val="00A14724"/>
    <w:rsid w:val="00A14D73"/>
    <w:rsid w:val="00A14DF0"/>
    <w:rsid w:val="00A14EC3"/>
    <w:rsid w:val="00A14FD7"/>
    <w:rsid w:val="00A150F9"/>
    <w:rsid w:val="00A15131"/>
    <w:rsid w:val="00A153AD"/>
    <w:rsid w:val="00A155A3"/>
    <w:rsid w:val="00A156EF"/>
    <w:rsid w:val="00A157D1"/>
    <w:rsid w:val="00A15940"/>
    <w:rsid w:val="00A1599B"/>
    <w:rsid w:val="00A15B28"/>
    <w:rsid w:val="00A15F88"/>
    <w:rsid w:val="00A15FAF"/>
    <w:rsid w:val="00A162D0"/>
    <w:rsid w:val="00A163C8"/>
    <w:rsid w:val="00A1662D"/>
    <w:rsid w:val="00A16814"/>
    <w:rsid w:val="00A169C3"/>
    <w:rsid w:val="00A16BA4"/>
    <w:rsid w:val="00A16C20"/>
    <w:rsid w:val="00A16D16"/>
    <w:rsid w:val="00A16D2B"/>
    <w:rsid w:val="00A16D93"/>
    <w:rsid w:val="00A17156"/>
    <w:rsid w:val="00A17216"/>
    <w:rsid w:val="00A17486"/>
    <w:rsid w:val="00A177D4"/>
    <w:rsid w:val="00A177E9"/>
    <w:rsid w:val="00A17888"/>
    <w:rsid w:val="00A17BC5"/>
    <w:rsid w:val="00A17BE8"/>
    <w:rsid w:val="00A17CA6"/>
    <w:rsid w:val="00A20136"/>
    <w:rsid w:val="00A202A7"/>
    <w:rsid w:val="00A20329"/>
    <w:rsid w:val="00A20353"/>
    <w:rsid w:val="00A203AF"/>
    <w:rsid w:val="00A20421"/>
    <w:rsid w:val="00A207FE"/>
    <w:rsid w:val="00A208A3"/>
    <w:rsid w:val="00A20A85"/>
    <w:rsid w:val="00A20B22"/>
    <w:rsid w:val="00A20C4E"/>
    <w:rsid w:val="00A20CA0"/>
    <w:rsid w:val="00A20FDC"/>
    <w:rsid w:val="00A20FFB"/>
    <w:rsid w:val="00A215F4"/>
    <w:rsid w:val="00A2164F"/>
    <w:rsid w:val="00A2169F"/>
    <w:rsid w:val="00A2172A"/>
    <w:rsid w:val="00A21790"/>
    <w:rsid w:val="00A2181C"/>
    <w:rsid w:val="00A219CE"/>
    <w:rsid w:val="00A21A42"/>
    <w:rsid w:val="00A21B25"/>
    <w:rsid w:val="00A21D9E"/>
    <w:rsid w:val="00A21E8B"/>
    <w:rsid w:val="00A222EE"/>
    <w:rsid w:val="00A223A5"/>
    <w:rsid w:val="00A22762"/>
    <w:rsid w:val="00A22798"/>
    <w:rsid w:val="00A227E1"/>
    <w:rsid w:val="00A22B49"/>
    <w:rsid w:val="00A22DFD"/>
    <w:rsid w:val="00A22F7C"/>
    <w:rsid w:val="00A23015"/>
    <w:rsid w:val="00A23084"/>
    <w:rsid w:val="00A23103"/>
    <w:rsid w:val="00A23208"/>
    <w:rsid w:val="00A23238"/>
    <w:rsid w:val="00A23338"/>
    <w:rsid w:val="00A23455"/>
    <w:rsid w:val="00A23478"/>
    <w:rsid w:val="00A23495"/>
    <w:rsid w:val="00A2367A"/>
    <w:rsid w:val="00A237CB"/>
    <w:rsid w:val="00A2387A"/>
    <w:rsid w:val="00A23BDB"/>
    <w:rsid w:val="00A23DC6"/>
    <w:rsid w:val="00A23EB8"/>
    <w:rsid w:val="00A23F62"/>
    <w:rsid w:val="00A23FB1"/>
    <w:rsid w:val="00A240CD"/>
    <w:rsid w:val="00A2416A"/>
    <w:rsid w:val="00A245DD"/>
    <w:rsid w:val="00A247DA"/>
    <w:rsid w:val="00A249A9"/>
    <w:rsid w:val="00A24B76"/>
    <w:rsid w:val="00A24D9F"/>
    <w:rsid w:val="00A24E09"/>
    <w:rsid w:val="00A24F6D"/>
    <w:rsid w:val="00A24F7F"/>
    <w:rsid w:val="00A24FCA"/>
    <w:rsid w:val="00A25057"/>
    <w:rsid w:val="00A2513B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212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24"/>
    <w:rsid w:val="00A26F2C"/>
    <w:rsid w:val="00A26FB6"/>
    <w:rsid w:val="00A27168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B3E"/>
    <w:rsid w:val="00A27E46"/>
    <w:rsid w:val="00A27FBF"/>
    <w:rsid w:val="00A300D3"/>
    <w:rsid w:val="00A30124"/>
    <w:rsid w:val="00A30134"/>
    <w:rsid w:val="00A30174"/>
    <w:rsid w:val="00A302CF"/>
    <w:rsid w:val="00A30570"/>
    <w:rsid w:val="00A30592"/>
    <w:rsid w:val="00A30617"/>
    <w:rsid w:val="00A306F7"/>
    <w:rsid w:val="00A30BDA"/>
    <w:rsid w:val="00A30C2B"/>
    <w:rsid w:val="00A30D02"/>
    <w:rsid w:val="00A30D08"/>
    <w:rsid w:val="00A30D44"/>
    <w:rsid w:val="00A30DE2"/>
    <w:rsid w:val="00A30E67"/>
    <w:rsid w:val="00A30EB7"/>
    <w:rsid w:val="00A30F4A"/>
    <w:rsid w:val="00A30F7C"/>
    <w:rsid w:val="00A30FA3"/>
    <w:rsid w:val="00A311EB"/>
    <w:rsid w:val="00A311F0"/>
    <w:rsid w:val="00A31288"/>
    <w:rsid w:val="00A312C9"/>
    <w:rsid w:val="00A31369"/>
    <w:rsid w:val="00A313A4"/>
    <w:rsid w:val="00A31562"/>
    <w:rsid w:val="00A3167A"/>
    <w:rsid w:val="00A31816"/>
    <w:rsid w:val="00A31921"/>
    <w:rsid w:val="00A31AE8"/>
    <w:rsid w:val="00A31B26"/>
    <w:rsid w:val="00A31DE9"/>
    <w:rsid w:val="00A31E88"/>
    <w:rsid w:val="00A31ECF"/>
    <w:rsid w:val="00A31EF4"/>
    <w:rsid w:val="00A3211E"/>
    <w:rsid w:val="00A32345"/>
    <w:rsid w:val="00A323DD"/>
    <w:rsid w:val="00A32549"/>
    <w:rsid w:val="00A327E9"/>
    <w:rsid w:val="00A328A5"/>
    <w:rsid w:val="00A32E15"/>
    <w:rsid w:val="00A32FF3"/>
    <w:rsid w:val="00A3319C"/>
    <w:rsid w:val="00A33572"/>
    <w:rsid w:val="00A338DE"/>
    <w:rsid w:val="00A33B34"/>
    <w:rsid w:val="00A33C4E"/>
    <w:rsid w:val="00A33C86"/>
    <w:rsid w:val="00A33C91"/>
    <w:rsid w:val="00A34067"/>
    <w:rsid w:val="00A34183"/>
    <w:rsid w:val="00A341E5"/>
    <w:rsid w:val="00A3423A"/>
    <w:rsid w:val="00A34310"/>
    <w:rsid w:val="00A344D6"/>
    <w:rsid w:val="00A34571"/>
    <w:rsid w:val="00A3458F"/>
    <w:rsid w:val="00A34871"/>
    <w:rsid w:val="00A3487B"/>
    <w:rsid w:val="00A34BF4"/>
    <w:rsid w:val="00A34D2B"/>
    <w:rsid w:val="00A34E50"/>
    <w:rsid w:val="00A34F79"/>
    <w:rsid w:val="00A353D5"/>
    <w:rsid w:val="00A35475"/>
    <w:rsid w:val="00A35792"/>
    <w:rsid w:val="00A35962"/>
    <w:rsid w:val="00A35A46"/>
    <w:rsid w:val="00A35B67"/>
    <w:rsid w:val="00A35BC4"/>
    <w:rsid w:val="00A35DDA"/>
    <w:rsid w:val="00A3607B"/>
    <w:rsid w:val="00A36579"/>
    <w:rsid w:val="00A365A6"/>
    <w:rsid w:val="00A3680B"/>
    <w:rsid w:val="00A36827"/>
    <w:rsid w:val="00A3693A"/>
    <w:rsid w:val="00A36AD2"/>
    <w:rsid w:val="00A36D62"/>
    <w:rsid w:val="00A36E09"/>
    <w:rsid w:val="00A36E0A"/>
    <w:rsid w:val="00A36E0C"/>
    <w:rsid w:val="00A36F01"/>
    <w:rsid w:val="00A370F4"/>
    <w:rsid w:val="00A3721A"/>
    <w:rsid w:val="00A375A0"/>
    <w:rsid w:val="00A37847"/>
    <w:rsid w:val="00A37990"/>
    <w:rsid w:val="00A37ACB"/>
    <w:rsid w:val="00A37B92"/>
    <w:rsid w:val="00A37CA4"/>
    <w:rsid w:val="00A37DEF"/>
    <w:rsid w:val="00A37EDA"/>
    <w:rsid w:val="00A40075"/>
    <w:rsid w:val="00A40127"/>
    <w:rsid w:val="00A40480"/>
    <w:rsid w:val="00A405CB"/>
    <w:rsid w:val="00A405E5"/>
    <w:rsid w:val="00A40674"/>
    <w:rsid w:val="00A40701"/>
    <w:rsid w:val="00A408DE"/>
    <w:rsid w:val="00A40A6D"/>
    <w:rsid w:val="00A40B81"/>
    <w:rsid w:val="00A40C4C"/>
    <w:rsid w:val="00A40DA0"/>
    <w:rsid w:val="00A40E36"/>
    <w:rsid w:val="00A40EF8"/>
    <w:rsid w:val="00A40F83"/>
    <w:rsid w:val="00A411F6"/>
    <w:rsid w:val="00A411F8"/>
    <w:rsid w:val="00A4123C"/>
    <w:rsid w:val="00A41244"/>
    <w:rsid w:val="00A413CC"/>
    <w:rsid w:val="00A41519"/>
    <w:rsid w:val="00A415CE"/>
    <w:rsid w:val="00A4197C"/>
    <w:rsid w:val="00A4197F"/>
    <w:rsid w:val="00A41ADC"/>
    <w:rsid w:val="00A41B30"/>
    <w:rsid w:val="00A41CD6"/>
    <w:rsid w:val="00A41DF5"/>
    <w:rsid w:val="00A41E73"/>
    <w:rsid w:val="00A41FB1"/>
    <w:rsid w:val="00A41FC6"/>
    <w:rsid w:val="00A41FF0"/>
    <w:rsid w:val="00A42096"/>
    <w:rsid w:val="00A420B3"/>
    <w:rsid w:val="00A42516"/>
    <w:rsid w:val="00A425B2"/>
    <w:rsid w:val="00A426FC"/>
    <w:rsid w:val="00A427D7"/>
    <w:rsid w:val="00A427E7"/>
    <w:rsid w:val="00A4284C"/>
    <w:rsid w:val="00A4296A"/>
    <w:rsid w:val="00A42B35"/>
    <w:rsid w:val="00A42B8B"/>
    <w:rsid w:val="00A42CBF"/>
    <w:rsid w:val="00A430B8"/>
    <w:rsid w:val="00A431A2"/>
    <w:rsid w:val="00A43374"/>
    <w:rsid w:val="00A434F0"/>
    <w:rsid w:val="00A43675"/>
    <w:rsid w:val="00A43830"/>
    <w:rsid w:val="00A438AD"/>
    <w:rsid w:val="00A43A56"/>
    <w:rsid w:val="00A43BED"/>
    <w:rsid w:val="00A43D8D"/>
    <w:rsid w:val="00A44145"/>
    <w:rsid w:val="00A4416D"/>
    <w:rsid w:val="00A44187"/>
    <w:rsid w:val="00A442D2"/>
    <w:rsid w:val="00A444FD"/>
    <w:rsid w:val="00A445B9"/>
    <w:rsid w:val="00A4466D"/>
    <w:rsid w:val="00A4486C"/>
    <w:rsid w:val="00A4494E"/>
    <w:rsid w:val="00A449D8"/>
    <w:rsid w:val="00A44B04"/>
    <w:rsid w:val="00A44F34"/>
    <w:rsid w:val="00A4517E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51A"/>
    <w:rsid w:val="00A465BC"/>
    <w:rsid w:val="00A46B4D"/>
    <w:rsid w:val="00A46BFD"/>
    <w:rsid w:val="00A46F07"/>
    <w:rsid w:val="00A46F4E"/>
    <w:rsid w:val="00A47111"/>
    <w:rsid w:val="00A473FF"/>
    <w:rsid w:val="00A474A8"/>
    <w:rsid w:val="00A474DA"/>
    <w:rsid w:val="00A47548"/>
    <w:rsid w:val="00A47BE0"/>
    <w:rsid w:val="00A47BEE"/>
    <w:rsid w:val="00A47C31"/>
    <w:rsid w:val="00A47D4B"/>
    <w:rsid w:val="00A47E2F"/>
    <w:rsid w:val="00A47EA4"/>
    <w:rsid w:val="00A5002E"/>
    <w:rsid w:val="00A500CA"/>
    <w:rsid w:val="00A50344"/>
    <w:rsid w:val="00A5050C"/>
    <w:rsid w:val="00A50524"/>
    <w:rsid w:val="00A50B1D"/>
    <w:rsid w:val="00A510CE"/>
    <w:rsid w:val="00A51263"/>
    <w:rsid w:val="00A5145C"/>
    <w:rsid w:val="00A517DD"/>
    <w:rsid w:val="00A517E0"/>
    <w:rsid w:val="00A5180F"/>
    <w:rsid w:val="00A518C7"/>
    <w:rsid w:val="00A51C0C"/>
    <w:rsid w:val="00A51C3F"/>
    <w:rsid w:val="00A51CBE"/>
    <w:rsid w:val="00A51D4E"/>
    <w:rsid w:val="00A51DBC"/>
    <w:rsid w:val="00A51DBD"/>
    <w:rsid w:val="00A51F2C"/>
    <w:rsid w:val="00A51F38"/>
    <w:rsid w:val="00A52450"/>
    <w:rsid w:val="00A52473"/>
    <w:rsid w:val="00A52709"/>
    <w:rsid w:val="00A527AC"/>
    <w:rsid w:val="00A52866"/>
    <w:rsid w:val="00A52914"/>
    <w:rsid w:val="00A52A21"/>
    <w:rsid w:val="00A52AC9"/>
    <w:rsid w:val="00A52C6C"/>
    <w:rsid w:val="00A52FEA"/>
    <w:rsid w:val="00A530EF"/>
    <w:rsid w:val="00A5328B"/>
    <w:rsid w:val="00A53483"/>
    <w:rsid w:val="00A53606"/>
    <w:rsid w:val="00A539D2"/>
    <w:rsid w:val="00A53C78"/>
    <w:rsid w:val="00A53D64"/>
    <w:rsid w:val="00A53DEE"/>
    <w:rsid w:val="00A53E1E"/>
    <w:rsid w:val="00A53F18"/>
    <w:rsid w:val="00A54032"/>
    <w:rsid w:val="00A540E5"/>
    <w:rsid w:val="00A5431D"/>
    <w:rsid w:val="00A54521"/>
    <w:rsid w:val="00A54A03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84E"/>
    <w:rsid w:val="00A558DC"/>
    <w:rsid w:val="00A55920"/>
    <w:rsid w:val="00A55A3F"/>
    <w:rsid w:val="00A55F62"/>
    <w:rsid w:val="00A56124"/>
    <w:rsid w:val="00A56221"/>
    <w:rsid w:val="00A5626C"/>
    <w:rsid w:val="00A56448"/>
    <w:rsid w:val="00A56496"/>
    <w:rsid w:val="00A56524"/>
    <w:rsid w:val="00A56591"/>
    <w:rsid w:val="00A565F5"/>
    <w:rsid w:val="00A566E9"/>
    <w:rsid w:val="00A567F1"/>
    <w:rsid w:val="00A569E8"/>
    <w:rsid w:val="00A56A7A"/>
    <w:rsid w:val="00A56C9E"/>
    <w:rsid w:val="00A56EFE"/>
    <w:rsid w:val="00A56F6A"/>
    <w:rsid w:val="00A57083"/>
    <w:rsid w:val="00A571C3"/>
    <w:rsid w:val="00A573B4"/>
    <w:rsid w:val="00A573D7"/>
    <w:rsid w:val="00A5741A"/>
    <w:rsid w:val="00A576DE"/>
    <w:rsid w:val="00A578C3"/>
    <w:rsid w:val="00A5791A"/>
    <w:rsid w:val="00A5797A"/>
    <w:rsid w:val="00A57AB1"/>
    <w:rsid w:val="00A57B88"/>
    <w:rsid w:val="00A57BCF"/>
    <w:rsid w:val="00A57EC9"/>
    <w:rsid w:val="00A57F6E"/>
    <w:rsid w:val="00A60076"/>
    <w:rsid w:val="00A60186"/>
    <w:rsid w:val="00A6043F"/>
    <w:rsid w:val="00A606E4"/>
    <w:rsid w:val="00A608A4"/>
    <w:rsid w:val="00A60924"/>
    <w:rsid w:val="00A60A53"/>
    <w:rsid w:val="00A60AF6"/>
    <w:rsid w:val="00A60BA1"/>
    <w:rsid w:val="00A60BB2"/>
    <w:rsid w:val="00A60EE8"/>
    <w:rsid w:val="00A60FBD"/>
    <w:rsid w:val="00A6116F"/>
    <w:rsid w:val="00A611A7"/>
    <w:rsid w:val="00A612B1"/>
    <w:rsid w:val="00A612F5"/>
    <w:rsid w:val="00A613A7"/>
    <w:rsid w:val="00A61576"/>
    <w:rsid w:val="00A6159E"/>
    <w:rsid w:val="00A615CD"/>
    <w:rsid w:val="00A6187E"/>
    <w:rsid w:val="00A618CF"/>
    <w:rsid w:val="00A618EF"/>
    <w:rsid w:val="00A619B0"/>
    <w:rsid w:val="00A619F9"/>
    <w:rsid w:val="00A61AA0"/>
    <w:rsid w:val="00A61B31"/>
    <w:rsid w:val="00A61B52"/>
    <w:rsid w:val="00A61C5E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12"/>
    <w:rsid w:val="00A62678"/>
    <w:rsid w:val="00A6278A"/>
    <w:rsid w:val="00A62D07"/>
    <w:rsid w:val="00A62DFF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274"/>
    <w:rsid w:val="00A645C6"/>
    <w:rsid w:val="00A6477E"/>
    <w:rsid w:val="00A6478A"/>
    <w:rsid w:val="00A64826"/>
    <w:rsid w:val="00A64918"/>
    <w:rsid w:val="00A649EA"/>
    <w:rsid w:val="00A64ABA"/>
    <w:rsid w:val="00A64ADD"/>
    <w:rsid w:val="00A64BAB"/>
    <w:rsid w:val="00A64CD4"/>
    <w:rsid w:val="00A64DD1"/>
    <w:rsid w:val="00A64E96"/>
    <w:rsid w:val="00A64F7F"/>
    <w:rsid w:val="00A65016"/>
    <w:rsid w:val="00A65083"/>
    <w:rsid w:val="00A652CA"/>
    <w:rsid w:val="00A6531D"/>
    <w:rsid w:val="00A65345"/>
    <w:rsid w:val="00A653C5"/>
    <w:rsid w:val="00A654FB"/>
    <w:rsid w:val="00A655A1"/>
    <w:rsid w:val="00A65608"/>
    <w:rsid w:val="00A65AB7"/>
    <w:rsid w:val="00A65B7F"/>
    <w:rsid w:val="00A65BAA"/>
    <w:rsid w:val="00A65D96"/>
    <w:rsid w:val="00A65EBD"/>
    <w:rsid w:val="00A65F18"/>
    <w:rsid w:val="00A6601E"/>
    <w:rsid w:val="00A6612C"/>
    <w:rsid w:val="00A66179"/>
    <w:rsid w:val="00A6629C"/>
    <w:rsid w:val="00A66430"/>
    <w:rsid w:val="00A66528"/>
    <w:rsid w:val="00A66558"/>
    <w:rsid w:val="00A66579"/>
    <w:rsid w:val="00A668AC"/>
    <w:rsid w:val="00A668E9"/>
    <w:rsid w:val="00A66A05"/>
    <w:rsid w:val="00A66B61"/>
    <w:rsid w:val="00A66C91"/>
    <w:rsid w:val="00A66DB9"/>
    <w:rsid w:val="00A66DFB"/>
    <w:rsid w:val="00A66E7D"/>
    <w:rsid w:val="00A66EA3"/>
    <w:rsid w:val="00A66EA4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880"/>
    <w:rsid w:val="00A6797E"/>
    <w:rsid w:val="00A679C1"/>
    <w:rsid w:val="00A67AAA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5D6"/>
    <w:rsid w:val="00A7067E"/>
    <w:rsid w:val="00A707E9"/>
    <w:rsid w:val="00A708FC"/>
    <w:rsid w:val="00A70A47"/>
    <w:rsid w:val="00A70B0C"/>
    <w:rsid w:val="00A70C6B"/>
    <w:rsid w:val="00A70D96"/>
    <w:rsid w:val="00A70E57"/>
    <w:rsid w:val="00A70F03"/>
    <w:rsid w:val="00A70FC6"/>
    <w:rsid w:val="00A71039"/>
    <w:rsid w:val="00A710D8"/>
    <w:rsid w:val="00A71119"/>
    <w:rsid w:val="00A71177"/>
    <w:rsid w:val="00A713C2"/>
    <w:rsid w:val="00A713C4"/>
    <w:rsid w:val="00A714CD"/>
    <w:rsid w:val="00A7155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B0F"/>
    <w:rsid w:val="00A72C41"/>
    <w:rsid w:val="00A72CB9"/>
    <w:rsid w:val="00A72D3B"/>
    <w:rsid w:val="00A72F20"/>
    <w:rsid w:val="00A7319A"/>
    <w:rsid w:val="00A7324F"/>
    <w:rsid w:val="00A73276"/>
    <w:rsid w:val="00A7337D"/>
    <w:rsid w:val="00A734DC"/>
    <w:rsid w:val="00A734E5"/>
    <w:rsid w:val="00A73717"/>
    <w:rsid w:val="00A7375A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3A0"/>
    <w:rsid w:val="00A7455B"/>
    <w:rsid w:val="00A74846"/>
    <w:rsid w:val="00A74BCD"/>
    <w:rsid w:val="00A74EAD"/>
    <w:rsid w:val="00A74F1A"/>
    <w:rsid w:val="00A74F6B"/>
    <w:rsid w:val="00A751F9"/>
    <w:rsid w:val="00A752C6"/>
    <w:rsid w:val="00A752D5"/>
    <w:rsid w:val="00A75322"/>
    <w:rsid w:val="00A755BF"/>
    <w:rsid w:val="00A756C9"/>
    <w:rsid w:val="00A7578D"/>
    <w:rsid w:val="00A75807"/>
    <w:rsid w:val="00A75AA7"/>
    <w:rsid w:val="00A75B4B"/>
    <w:rsid w:val="00A75D00"/>
    <w:rsid w:val="00A75F55"/>
    <w:rsid w:val="00A76076"/>
    <w:rsid w:val="00A76177"/>
    <w:rsid w:val="00A761C5"/>
    <w:rsid w:val="00A766A0"/>
    <w:rsid w:val="00A766C1"/>
    <w:rsid w:val="00A767B7"/>
    <w:rsid w:val="00A76834"/>
    <w:rsid w:val="00A76976"/>
    <w:rsid w:val="00A76A1B"/>
    <w:rsid w:val="00A76AFF"/>
    <w:rsid w:val="00A76BE8"/>
    <w:rsid w:val="00A76F1E"/>
    <w:rsid w:val="00A76F65"/>
    <w:rsid w:val="00A77023"/>
    <w:rsid w:val="00A77129"/>
    <w:rsid w:val="00A77132"/>
    <w:rsid w:val="00A77241"/>
    <w:rsid w:val="00A775F9"/>
    <w:rsid w:val="00A77702"/>
    <w:rsid w:val="00A777B5"/>
    <w:rsid w:val="00A777D2"/>
    <w:rsid w:val="00A778AC"/>
    <w:rsid w:val="00A77A5F"/>
    <w:rsid w:val="00A77B9D"/>
    <w:rsid w:val="00A77C7E"/>
    <w:rsid w:val="00A77DC2"/>
    <w:rsid w:val="00A77EC9"/>
    <w:rsid w:val="00A77F51"/>
    <w:rsid w:val="00A804F0"/>
    <w:rsid w:val="00A806FA"/>
    <w:rsid w:val="00A807A0"/>
    <w:rsid w:val="00A808A4"/>
    <w:rsid w:val="00A8090F"/>
    <w:rsid w:val="00A80D03"/>
    <w:rsid w:val="00A80E55"/>
    <w:rsid w:val="00A80E88"/>
    <w:rsid w:val="00A80F01"/>
    <w:rsid w:val="00A81196"/>
    <w:rsid w:val="00A811B0"/>
    <w:rsid w:val="00A81246"/>
    <w:rsid w:val="00A813CC"/>
    <w:rsid w:val="00A813FB"/>
    <w:rsid w:val="00A8162E"/>
    <w:rsid w:val="00A81652"/>
    <w:rsid w:val="00A81663"/>
    <w:rsid w:val="00A81838"/>
    <w:rsid w:val="00A81A4C"/>
    <w:rsid w:val="00A81BC8"/>
    <w:rsid w:val="00A81E36"/>
    <w:rsid w:val="00A820E5"/>
    <w:rsid w:val="00A82450"/>
    <w:rsid w:val="00A824F3"/>
    <w:rsid w:val="00A82646"/>
    <w:rsid w:val="00A82769"/>
    <w:rsid w:val="00A828E1"/>
    <w:rsid w:val="00A82AC8"/>
    <w:rsid w:val="00A82AD9"/>
    <w:rsid w:val="00A82BD6"/>
    <w:rsid w:val="00A82C5C"/>
    <w:rsid w:val="00A82D3E"/>
    <w:rsid w:val="00A82DE3"/>
    <w:rsid w:val="00A83099"/>
    <w:rsid w:val="00A83173"/>
    <w:rsid w:val="00A8319A"/>
    <w:rsid w:val="00A8329D"/>
    <w:rsid w:val="00A8337B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21"/>
    <w:rsid w:val="00A840CC"/>
    <w:rsid w:val="00A84137"/>
    <w:rsid w:val="00A841E5"/>
    <w:rsid w:val="00A84461"/>
    <w:rsid w:val="00A84488"/>
    <w:rsid w:val="00A848A1"/>
    <w:rsid w:val="00A848B5"/>
    <w:rsid w:val="00A849B2"/>
    <w:rsid w:val="00A849F7"/>
    <w:rsid w:val="00A84DF1"/>
    <w:rsid w:val="00A84E05"/>
    <w:rsid w:val="00A84E7A"/>
    <w:rsid w:val="00A84EDD"/>
    <w:rsid w:val="00A850EA"/>
    <w:rsid w:val="00A853B8"/>
    <w:rsid w:val="00A85438"/>
    <w:rsid w:val="00A855FB"/>
    <w:rsid w:val="00A8563F"/>
    <w:rsid w:val="00A85726"/>
    <w:rsid w:val="00A85775"/>
    <w:rsid w:val="00A85B10"/>
    <w:rsid w:val="00A85B42"/>
    <w:rsid w:val="00A85CE8"/>
    <w:rsid w:val="00A86101"/>
    <w:rsid w:val="00A861E0"/>
    <w:rsid w:val="00A861EF"/>
    <w:rsid w:val="00A86350"/>
    <w:rsid w:val="00A86374"/>
    <w:rsid w:val="00A8639C"/>
    <w:rsid w:val="00A86413"/>
    <w:rsid w:val="00A865AC"/>
    <w:rsid w:val="00A865DD"/>
    <w:rsid w:val="00A868F0"/>
    <w:rsid w:val="00A86A23"/>
    <w:rsid w:val="00A86AA8"/>
    <w:rsid w:val="00A86C28"/>
    <w:rsid w:val="00A86C29"/>
    <w:rsid w:val="00A86E47"/>
    <w:rsid w:val="00A86F47"/>
    <w:rsid w:val="00A870C6"/>
    <w:rsid w:val="00A870D3"/>
    <w:rsid w:val="00A871E1"/>
    <w:rsid w:val="00A8721F"/>
    <w:rsid w:val="00A876C4"/>
    <w:rsid w:val="00A8776C"/>
    <w:rsid w:val="00A8780D"/>
    <w:rsid w:val="00A878BE"/>
    <w:rsid w:val="00A87900"/>
    <w:rsid w:val="00A87918"/>
    <w:rsid w:val="00A87A5B"/>
    <w:rsid w:val="00A87A5F"/>
    <w:rsid w:val="00A87DAC"/>
    <w:rsid w:val="00A87DD5"/>
    <w:rsid w:val="00A87E0D"/>
    <w:rsid w:val="00A87EE8"/>
    <w:rsid w:val="00A87FFC"/>
    <w:rsid w:val="00A90154"/>
    <w:rsid w:val="00A9027F"/>
    <w:rsid w:val="00A9050F"/>
    <w:rsid w:val="00A90514"/>
    <w:rsid w:val="00A905F1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54E"/>
    <w:rsid w:val="00A9166F"/>
    <w:rsid w:val="00A918BF"/>
    <w:rsid w:val="00A9195E"/>
    <w:rsid w:val="00A91A83"/>
    <w:rsid w:val="00A91CAE"/>
    <w:rsid w:val="00A91DBD"/>
    <w:rsid w:val="00A91F1B"/>
    <w:rsid w:val="00A91FF5"/>
    <w:rsid w:val="00A9218A"/>
    <w:rsid w:val="00A92254"/>
    <w:rsid w:val="00A922A9"/>
    <w:rsid w:val="00A9234F"/>
    <w:rsid w:val="00A9251D"/>
    <w:rsid w:val="00A925E6"/>
    <w:rsid w:val="00A9268E"/>
    <w:rsid w:val="00A92852"/>
    <w:rsid w:val="00A928C3"/>
    <w:rsid w:val="00A92900"/>
    <w:rsid w:val="00A92CD3"/>
    <w:rsid w:val="00A92D30"/>
    <w:rsid w:val="00A92D90"/>
    <w:rsid w:val="00A92E0B"/>
    <w:rsid w:val="00A92E4A"/>
    <w:rsid w:val="00A93045"/>
    <w:rsid w:val="00A93161"/>
    <w:rsid w:val="00A93233"/>
    <w:rsid w:val="00A93280"/>
    <w:rsid w:val="00A93300"/>
    <w:rsid w:val="00A9348F"/>
    <w:rsid w:val="00A9356E"/>
    <w:rsid w:val="00A9368B"/>
    <w:rsid w:val="00A936F5"/>
    <w:rsid w:val="00A93C54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E23"/>
    <w:rsid w:val="00A950BC"/>
    <w:rsid w:val="00A950DB"/>
    <w:rsid w:val="00A95185"/>
    <w:rsid w:val="00A95271"/>
    <w:rsid w:val="00A953BB"/>
    <w:rsid w:val="00A953F4"/>
    <w:rsid w:val="00A954D1"/>
    <w:rsid w:val="00A95547"/>
    <w:rsid w:val="00A95647"/>
    <w:rsid w:val="00A95A7B"/>
    <w:rsid w:val="00A95B3A"/>
    <w:rsid w:val="00A95D2E"/>
    <w:rsid w:val="00A95D9A"/>
    <w:rsid w:val="00A95F80"/>
    <w:rsid w:val="00A95FC9"/>
    <w:rsid w:val="00A95FF2"/>
    <w:rsid w:val="00A96013"/>
    <w:rsid w:val="00A9619F"/>
    <w:rsid w:val="00A962DE"/>
    <w:rsid w:val="00A9659F"/>
    <w:rsid w:val="00A965C9"/>
    <w:rsid w:val="00A967A8"/>
    <w:rsid w:val="00A96866"/>
    <w:rsid w:val="00A96D3B"/>
    <w:rsid w:val="00A96DEB"/>
    <w:rsid w:val="00A97337"/>
    <w:rsid w:val="00A9733F"/>
    <w:rsid w:val="00A973BB"/>
    <w:rsid w:val="00A97454"/>
    <w:rsid w:val="00A975F3"/>
    <w:rsid w:val="00A9774F"/>
    <w:rsid w:val="00A977D4"/>
    <w:rsid w:val="00A9798A"/>
    <w:rsid w:val="00A979E9"/>
    <w:rsid w:val="00A979F6"/>
    <w:rsid w:val="00A97A1A"/>
    <w:rsid w:val="00A97A9B"/>
    <w:rsid w:val="00A97C0E"/>
    <w:rsid w:val="00A97C18"/>
    <w:rsid w:val="00A97D4B"/>
    <w:rsid w:val="00A97FC3"/>
    <w:rsid w:val="00AA02F1"/>
    <w:rsid w:val="00AA04A7"/>
    <w:rsid w:val="00AA04DB"/>
    <w:rsid w:val="00AA0817"/>
    <w:rsid w:val="00AA08AB"/>
    <w:rsid w:val="00AA09F3"/>
    <w:rsid w:val="00AA0A65"/>
    <w:rsid w:val="00AA0C26"/>
    <w:rsid w:val="00AA0C9A"/>
    <w:rsid w:val="00AA0F02"/>
    <w:rsid w:val="00AA0FB9"/>
    <w:rsid w:val="00AA11F0"/>
    <w:rsid w:val="00AA1331"/>
    <w:rsid w:val="00AA14C1"/>
    <w:rsid w:val="00AA1786"/>
    <w:rsid w:val="00AA198E"/>
    <w:rsid w:val="00AA1BD1"/>
    <w:rsid w:val="00AA1D13"/>
    <w:rsid w:val="00AA1E3E"/>
    <w:rsid w:val="00AA200A"/>
    <w:rsid w:val="00AA2541"/>
    <w:rsid w:val="00AA2558"/>
    <w:rsid w:val="00AA25A5"/>
    <w:rsid w:val="00AA27FC"/>
    <w:rsid w:val="00AA2CFC"/>
    <w:rsid w:val="00AA2EBD"/>
    <w:rsid w:val="00AA2F4A"/>
    <w:rsid w:val="00AA3143"/>
    <w:rsid w:val="00AA331A"/>
    <w:rsid w:val="00AA335E"/>
    <w:rsid w:val="00AA3478"/>
    <w:rsid w:val="00AA36A3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8A0"/>
    <w:rsid w:val="00AA4B6F"/>
    <w:rsid w:val="00AA4D15"/>
    <w:rsid w:val="00AA4DD8"/>
    <w:rsid w:val="00AA50CB"/>
    <w:rsid w:val="00AA512D"/>
    <w:rsid w:val="00AA5154"/>
    <w:rsid w:val="00AA57F7"/>
    <w:rsid w:val="00AA58BF"/>
    <w:rsid w:val="00AA58C2"/>
    <w:rsid w:val="00AA58ED"/>
    <w:rsid w:val="00AA58F3"/>
    <w:rsid w:val="00AA59A5"/>
    <w:rsid w:val="00AA5B0F"/>
    <w:rsid w:val="00AA5B2B"/>
    <w:rsid w:val="00AA5B44"/>
    <w:rsid w:val="00AA5BE3"/>
    <w:rsid w:val="00AA5C6C"/>
    <w:rsid w:val="00AA5D9E"/>
    <w:rsid w:val="00AA5DDD"/>
    <w:rsid w:val="00AA5F3D"/>
    <w:rsid w:val="00AA5FEE"/>
    <w:rsid w:val="00AA6042"/>
    <w:rsid w:val="00AA60D3"/>
    <w:rsid w:val="00AA649C"/>
    <w:rsid w:val="00AA677F"/>
    <w:rsid w:val="00AA6982"/>
    <w:rsid w:val="00AA6AC9"/>
    <w:rsid w:val="00AA6B23"/>
    <w:rsid w:val="00AA73C2"/>
    <w:rsid w:val="00AA766B"/>
    <w:rsid w:val="00AA76F8"/>
    <w:rsid w:val="00AA799C"/>
    <w:rsid w:val="00AA79B6"/>
    <w:rsid w:val="00AA7BD8"/>
    <w:rsid w:val="00AA7D88"/>
    <w:rsid w:val="00AA7E7F"/>
    <w:rsid w:val="00AB006B"/>
    <w:rsid w:val="00AB0332"/>
    <w:rsid w:val="00AB03B6"/>
    <w:rsid w:val="00AB03EE"/>
    <w:rsid w:val="00AB05B4"/>
    <w:rsid w:val="00AB0628"/>
    <w:rsid w:val="00AB077C"/>
    <w:rsid w:val="00AB07C1"/>
    <w:rsid w:val="00AB0B55"/>
    <w:rsid w:val="00AB0B5D"/>
    <w:rsid w:val="00AB0BFC"/>
    <w:rsid w:val="00AB0EC1"/>
    <w:rsid w:val="00AB0FEE"/>
    <w:rsid w:val="00AB1081"/>
    <w:rsid w:val="00AB1129"/>
    <w:rsid w:val="00AB11C8"/>
    <w:rsid w:val="00AB180B"/>
    <w:rsid w:val="00AB1877"/>
    <w:rsid w:val="00AB19CC"/>
    <w:rsid w:val="00AB1B3A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6F7"/>
    <w:rsid w:val="00AB2B23"/>
    <w:rsid w:val="00AB2C51"/>
    <w:rsid w:val="00AB2D49"/>
    <w:rsid w:val="00AB2E30"/>
    <w:rsid w:val="00AB2F51"/>
    <w:rsid w:val="00AB2FCB"/>
    <w:rsid w:val="00AB303D"/>
    <w:rsid w:val="00AB3209"/>
    <w:rsid w:val="00AB3229"/>
    <w:rsid w:val="00AB361B"/>
    <w:rsid w:val="00AB3746"/>
    <w:rsid w:val="00AB3835"/>
    <w:rsid w:val="00AB38FA"/>
    <w:rsid w:val="00AB39FB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425"/>
    <w:rsid w:val="00AB4667"/>
    <w:rsid w:val="00AB4A7E"/>
    <w:rsid w:val="00AB4AB1"/>
    <w:rsid w:val="00AB4B17"/>
    <w:rsid w:val="00AB4C50"/>
    <w:rsid w:val="00AB4FB0"/>
    <w:rsid w:val="00AB4FC2"/>
    <w:rsid w:val="00AB506C"/>
    <w:rsid w:val="00AB54B2"/>
    <w:rsid w:val="00AB562A"/>
    <w:rsid w:val="00AB5EC6"/>
    <w:rsid w:val="00AB5FC3"/>
    <w:rsid w:val="00AB6121"/>
    <w:rsid w:val="00AB62D0"/>
    <w:rsid w:val="00AB6379"/>
    <w:rsid w:val="00AB65B4"/>
    <w:rsid w:val="00AB673F"/>
    <w:rsid w:val="00AB67C0"/>
    <w:rsid w:val="00AB693C"/>
    <w:rsid w:val="00AB69D2"/>
    <w:rsid w:val="00AB6C1D"/>
    <w:rsid w:val="00AB6D92"/>
    <w:rsid w:val="00AB6E80"/>
    <w:rsid w:val="00AB6EE5"/>
    <w:rsid w:val="00AB6F3C"/>
    <w:rsid w:val="00AB6F4A"/>
    <w:rsid w:val="00AB7114"/>
    <w:rsid w:val="00AB727C"/>
    <w:rsid w:val="00AB7380"/>
    <w:rsid w:val="00AB744A"/>
    <w:rsid w:val="00AB7542"/>
    <w:rsid w:val="00AB7692"/>
    <w:rsid w:val="00AB76C0"/>
    <w:rsid w:val="00AB78BF"/>
    <w:rsid w:val="00AB7A2F"/>
    <w:rsid w:val="00AB7A9C"/>
    <w:rsid w:val="00AB7AF6"/>
    <w:rsid w:val="00AB7BF1"/>
    <w:rsid w:val="00AB7D20"/>
    <w:rsid w:val="00AB7E09"/>
    <w:rsid w:val="00AC007A"/>
    <w:rsid w:val="00AC02AB"/>
    <w:rsid w:val="00AC03A4"/>
    <w:rsid w:val="00AC0643"/>
    <w:rsid w:val="00AC07FA"/>
    <w:rsid w:val="00AC081F"/>
    <w:rsid w:val="00AC0AD1"/>
    <w:rsid w:val="00AC0D92"/>
    <w:rsid w:val="00AC0E39"/>
    <w:rsid w:val="00AC1039"/>
    <w:rsid w:val="00AC1187"/>
    <w:rsid w:val="00AC15BF"/>
    <w:rsid w:val="00AC1630"/>
    <w:rsid w:val="00AC17D7"/>
    <w:rsid w:val="00AC1A43"/>
    <w:rsid w:val="00AC1CA5"/>
    <w:rsid w:val="00AC2074"/>
    <w:rsid w:val="00AC215C"/>
    <w:rsid w:val="00AC21C7"/>
    <w:rsid w:val="00AC2338"/>
    <w:rsid w:val="00AC255C"/>
    <w:rsid w:val="00AC257E"/>
    <w:rsid w:val="00AC25B1"/>
    <w:rsid w:val="00AC2828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334"/>
    <w:rsid w:val="00AC37D8"/>
    <w:rsid w:val="00AC3958"/>
    <w:rsid w:val="00AC3B97"/>
    <w:rsid w:val="00AC3C1D"/>
    <w:rsid w:val="00AC3DCB"/>
    <w:rsid w:val="00AC402A"/>
    <w:rsid w:val="00AC4051"/>
    <w:rsid w:val="00AC4070"/>
    <w:rsid w:val="00AC4382"/>
    <w:rsid w:val="00AC47AC"/>
    <w:rsid w:val="00AC4959"/>
    <w:rsid w:val="00AC4BDE"/>
    <w:rsid w:val="00AC4C4B"/>
    <w:rsid w:val="00AC4C52"/>
    <w:rsid w:val="00AC4C9E"/>
    <w:rsid w:val="00AC4E36"/>
    <w:rsid w:val="00AC4E94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C8A"/>
    <w:rsid w:val="00AC5E19"/>
    <w:rsid w:val="00AC5EB8"/>
    <w:rsid w:val="00AC5F6F"/>
    <w:rsid w:val="00AC5FE7"/>
    <w:rsid w:val="00AC6024"/>
    <w:rsid w:val="00AC6147"/>
    <w:rsid w:val="00AC6754"/>
    <w:rsid w:val="00AC67CF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20D"/>
    <w:rsid w:val="00AD062C"/>
    <w:rsid w:val="00AD0A40"/>
    <w:rsid w:val="00AD0C78"/>
    <w:rsid w:val="00AD0E2D"/>
    <w:rsid w:val="00AD1005"/>
    <w:rsid w:val="00AD10A5"/>
    <w:rsid w:val="00AD115B"/>
    <w:rsid w:val="00AD128B"/>
    <w:rsid w:val="00AD134C"/>
    <w:rsid w:val="00AD138C"/>
    <w:rsid w:val="00AD1416"/>
    <w:rsid w:val="00AD15A5"/>
    <w:rsid w:val="00AD1636"/>
    <w:rsid w:val="00AD18F3"/>
    <w:rsid w:val="00AD18F6"/>
    <w:rsid w:val="00AD1914"/>
    <w:rsid w:val="00AD192C"/>
    <w:rsid w:val="00AD1AAF"/>
    <w:rsid w:val="00AD1D30"/>
    <w:rsid w:val="00AD1D9D"/>
    <w:rsid w:val="00AD1F82"/>
    <w:rsid w:val="00AD2236"/>
    <w:rsid w:val="00AD2544"/>
    <w:rsid w:val="00AD2621"/>
    <w:rsid w:val="00AD2764"/>
    <w:rsid w:val="00AD278C"/>
    <w:rsid w:val="00AD2C4B"/>
    <w:rsid w:val="00AD2D5F"/>
    <w:rsid w:val="00AD2E15"/>
    <w:rsid w:val="00AD2ED8"/>
    <w:rsid w:val="00AD2EF1"/>
    <w:rsid w:val="00AD30DB"/>
    <w:rsid w:val="00AD315C"/>
    <w:rsid w:val="00AD336A"/>
    <w:rsid w:val="00AD3435"/>
    <w:rsid w:val="00AD34FE"/>
    <w:rsid w:val="00AD35D1"/>
    <w:rsid w:val="00AD377A"/>
    <w:rsid w:val="00AD37A3"/>
    <w:rsid w:val="00AD388B"/>
    <w:rsid w:val="00AD38BB"/>
    <w:rsid w:val="00AD38E5"/>
    <w:rsid w:val="00AD3A83"/>
    <w:rsid w:val="00AD3AFF"/>
    <w:rsid w:val="00AD3E33"/>
    <w:rsid w:val="00AD3FAB"/>
    <w:rsid w:val="00AD40F8"/>
    <w:rsid w:val="00AD41A4"/>
    <w:rsid w:val="00AD4351"/>
    <w:rsid w:val="00AD446E"/>
    <w:rsid w:val="00AD4592"/>
    <w:rsid w:val="00AD501C"/>
    <w:rsid w:val="00AD508B"/>
    <w:rsid w:val="00AD5097"/>
    <w:rsid w:val="00AD516B"/>
    <w:rsid w:val="00AD517F"/>
    <w:rsid w:val="00AD54F3"/>
    <w:rsid w:val="00AD56FA"/>
    <w:rsid w:val="00AD5827"/>
    <w:rsid w:val="00AD5A36"/>
    <w:rsid w:val="00AD5CA3"/>
    <w:rsid w:val="00AD5DD3"/>
    <w:rsid w:val="00AD5F44"/>
    <w:rsid w:val="00AD639D"/>
    <w:rsid w:val="00AD63AD"/>
    <w:rsid w:val="00AD63FB"/>
    <w:rsid w:val="00AD6440"/>
    <w:rsid w:val="00AD6454"/>
    <w:rsid w:val="00AD6509"/>
    <w:rsid w:val="00AD6652"/>
    <w:rsid w:val="00AD66BB"/>
    <w:rsid w:val="00AD6B79"/>
    <w:rsid w:val="00AD6C18"/>
    <w:rsid w:val="00AD6F25"/>
    <w:rsid w:val="00AD6F2C"/>
    <w:rsid w:val="00AD72D9"/>
    <w:rsid w:val="00AD73BF"/>
    <w:rsid w:val="00AD740F"/>
    <w:rsid w:val="00AD7443"/>
    <w:rsid w:val="00AD78C5"/>
    <w:rsid w:val="00AD79D2"/>
    <w:rsid w:val="00AD7CB0"/>
    <w:rsid w:val="00AD7DED"/>
    <w:rsid w:val="00AD7F31"/>
    <w:rsid w:val="00AE04A4"/>
    <w:rsid w:val="00AE0623"/>
    <w:rsid w:val="00AE06B8"/>
    <w:rsid w:val="00AE06E0"/>
    <w:rsid w:val="00AE0A3C"/>
    <w:rsid w:val="00AE0BA9"/>
    <w:rsid w:val="00AE0C0F"/>
    <w:rsid w:val="00AE0F1F"/>
    <w:rsid w:val="00AE0FF4"/>
    <w:rsid w:val="00AE14BA"/>
    <w:rsid w:val="00AE150C"/>
    <w:rsid w:val="00AE181C"/>
    <w:rsid w:val="00AE19FB"/>
    <w:rsid w:val="00AE1AE6"/>
    <w:rsid w:val="00AE1C0A"/>
    <w:rsid w:val="00AE1C9F"/>
    <w:rsid w:val="00AE1DE1"/>
    <w:rsid w:val="00AE1E6A"/>
    <w:rsid w:val="00AE1F30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BA"/>
    <w:rsid w:val="00AE311F"/>
    <w:rsid w:val="00AE33D1"/>
    <w:rsid w:val="00AE34D4"/>
    <w:rsid w:val="00AE3935"/>
    <w:rsid w:val="00AE3A6A"/>
    <w:rsid w:val="00AE3AC8"/>
    <w:rsid w:val="00AE3AEA"/>
    <w:rsid w:val="00AE3B92"/>
    <w:rsid w:val="00AE3B98"/>
    <w:rsid w:val="00AE3EAA"/>
    <w:rsid w:val="00AE4113"/>
    <w:rsid w:val="00AE4361"/>
    <w:rsid w:val="00AE43EB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E2B"/>
    <w:rsid w:val="00AE4E43"/>
    <w:rsid w:val="00AE4EE9"/>
    <w:rsid w:val="00AE50F2"/>
    <w:rsid w:val="00AE5133"/>
    <w:rsid w:val="00AE52B5"/>
    <w:rsid w:val="00AE53E6"/>
    <w:rsid w:val="00AE53EB"/>
    <w:rsid w:val="00AE55F2"/>
    <w:rsid w:val="00AE5AC6"/>
    <w:rsid w:val="00AE5BFC"/>
    <w:rsid w:val="00AE5C12"/>
    <w:rsid w:val="00AE5D44"/>
    <w:rsid w:val="00AE60FB"/>
    <w:rsid w:val="00AE611C"/>
    <w:rsid w:val="00AE6439"/>
    <w:rsid w:val="00AE646E"/>
    <w:rsid w:val="00AE6510"/>
    <w:rsid w:val="00AE660B"/>
    <w:rsid w:val="00AE671C"/>
    <w:rsid w:val="00AE6911"/>
    <w:rsid w:val="00AE6B57"/>
    <w:rsid w:val="00AE6E3D"/>
    <w:rsid w:val="00AE70CB"/>
    <w:rsid w:val="00AE73E0"/>
    <w:rsid w:val="00AE741E"/>
    <w:rsid w:val="00AE74B2"/>
    <w:rsid w:val="00AE754B"/>
    <w:rsid w:val="00AE7597"/>
    <w:rsid w:val="00AE794C"/>
    <w:rsid w:val="00AE7A12"/>
    <w:rsid w:val="00AE7A16"/>
    <w:rsid w:val="00AE7AA4"/>
    <w:rsid w:val="00AE7D26"/>
    <w:rsid w:val="00AE7D5B"/>
    <w:rsid w:val="00AE7E91"/>
    <w:rsid w:val="00AF01B1"/>
    <w:rsid w:val="00AF01DD"/>
    <w:rsid w:val="00AF0381"/>
    <w:rsid w:val="00AF0497"/>
    <w:rsid w:val="00AF04AA"/>
    <w:rsid w:val="00AF096A"/>
    <w:rsid w:val="00AF0BF4"/>
    <w:rsid w:val="00AF0C91"/>
    <w:rsid w:val="00AF0F56"/>
    <w:rsid w:val="00AF0FCF"/>
    <w:rsid w:val="00AF13F1"/>
    <w:rsid w:val="00AF13F4"/>
    <w:rsid w:val="00AF14E3"/>
    <w:rsid w:val="00AF1852"/>
    <w:rsid w:val="00AF19B0"/>
    <w:rsid w:val="00AF1DD0"/>
    <w:rsid w:val="00AF2029"/>
    <w:rsid w:val="00AF2031"/>
    <w:rsid w:val="00AF22EE"/>
    <w:rsid w:val="00AF2490"/>
    <w:rsid w:val="00AF257A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2E0F"/>
    <w:rsid w:val="00AF30CA"/>
    <w:rsid w:val="00AF30FC"/>
    <w:rsid w:val="00AF3289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39"/>
    <w:rsid w:val="00AF3F7C"/>
    <w:rsid w:val="00AF3FE0"/>
    <w:rsid w:val="00AF40F2"/>
    <w:rsid w:val="00AF4123"/>
    <w:rsid w:val="00AF426F"/>
    <w:rsid w:val="00AF4349"/>
    <w:rsid w:val="00AF43BF"/>
    <w:rsid w:val="00AF45E5"/>
    <w:rsid w:val="00AF46F8"/>
    <w:rsid w:val="00AF4806"/>
    <w:rsid w:val="00AF4B7A"/>
    <w:rsid w:val="00AF4C91"/>
    <w:rsid w:val="00AF4CE1"/>
    <w:rsid w:val="00AF4D01"/>
    <w:rsid w:val="00AF4D10"/>
    <w:rsid w:val="00AF4D4A"/>
    <w:rsid w:val="00AF4E22"/>
    <w:rsid w:val="00AF4E3D"/>
    <w:rsid w:val="00AF4FFB"/>
    <w:rsid w:val="00AF5163"/>
    <w:rsid w:val="00AF52FB"/>
    <w:rsid w:val="00AF545C"/>
    <w:rsid w:val="00AF54D5"/>
    <w:rsid w:val="00AF55DD"/>
    <w:rsid w:val="00AF5792"/>
    <w:rsid w:val="00AF5CBE"/>
    <w:rsid w:val="00AF5D5E"/>
    <w:rsid w:val="00AF5D73"/>
    <w:rsid w:val="00AF5F9F"/>
    <w:rsid w:val="00AF6281"/>
    <w:rsid w:val="00AF62E7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C3E"/>
    <w:rsid w:val="00AF6C9A"/>
    <w:rsid w:val="00AF6CA2"/>
    <w:rsid w:val="00AF6CCC"/>
    <w:rsid w:val="00AF6F6A"/>
    <w:rsid w:val="00AF739A"/>
    <w:rsid w:val="00AF75E1"/>
    <w:rsid w:val="00AF76A1"/>
    <w:rsid w:val="00AF778D"/>
    <w:rsid w:val="00AF7B77"/>
    <w:rsid w:val="00AF7BB8"/>
    <w:rsid w:val="00AF7EBD"/>
    <w:rsid w:val="00B003D8"/>
    <w:rsid w:val="00B00466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E8"/>
    <w:rsid w:val="00B02062"/>
    <w:rsid w:val="00B0218A"/>
    <w:rsid w:val="00B022DF"/>
    <w:rsid w:val="00B025A1"/>
    <w:rsid w:val="00B0277A"/>
    <w:rsid w:val="00B029BC"/>
    <w:rsid w:val="00B02BA8"/>
    <w:rsid w:val="00B02C2B"/>
    <w:rsid w:val="00B02C7F"/>
    <w:rsid w:val="00B02D0D"/>
    <w:rsid w:val="00B02E70"/>
    <w:rsid w:val="00B030E5"/>
    <w:rsid w:val="00B03687"/>
    <w:rsid w:val="00B036E8"/>
    <w:rsid w:val="00B037AE"/>
    <w:rsid w:val="00B037ED"/>
    <w:rsid w:val="00B03888"/>
    <w:rsid w:val="00B03B1C"/>
    <w:rsid w:val="00B03B7D"/>
    <w:rsid w:val="00B040D6"/>
    <w:rsid w:val="00B04207"/>
    <w:rsid w:val="00B042BD"/>
    <w:rsid w:val="00B0432E"/>
    <w:rsid w:val="00B043CF"/>
    <w:rsid w:val="00B0459A"/>
    <w:rsid w:val="00B0477C"/>
    <w:rsid w:val="00B04A76"/>
    <w:rsid w:val="00B04A7F"/>
    <w:rsid w:val="00B04C01"/>
    <w:rsid w:val="00B04C42"/>
    <w:rsid w:val="00B04F81"/>
    <w:rsid w:val="00B04FA3"/>
    <w:rsid w:val="00B04FC6"/>
    <w:rsid w:val="00B0518F"/>
    <w:rsid w:val="00B0519D"/>
    <w:rsid w:val="00B051DE"/>
    <w:rsid w:val="00B054A6"/>
    <w:rsid w:val="00B05501"/>
    <w:rsid w:val="00B05596"/>
    <w:rsid w:val="00B055CE"/>
    <w:rsid w:val="00B0573D"/>
    <w:rsid w:val="00B059E0"/>
    <w:rsid w:val="00B05A68"/>
    <w:rsid w:val="00B05D10"/>
    <w:rsid w:val="00B05EE3"/>
    <w:rsid w:val="00B060DD"/>
    <w:rsid w:val="00B06179"/>
    <w:rsid w:val="00B063A7"/>
    <w:rsid w:val="00B06685"/>
    <w:rsid w:val="00B066D6"/>
    <w:rsid w:val="00B0678A"/>
    <w:rsid w:val="00B06843"/>
    <w:rsid w:val="00B069EA"/>
    <w:rsid w:val="00B06DFB"/>
    <w:rsid w:val="00B06EA4"/>
    <w:rsid w:val="00B07072"/>
    <w:rsid w:val="00B07628"/>
    <w:rsid w:val="00B078FB"/>
    <w:rsid w:val="00B0797D"/>
    <w:rsid w:val="00B07A24"/>
    <w:rsid w:val="00B07A6E"/>
    <w:rsid w:val="00B07ABC"/>
    <w:rsid w:val="00B07B82"/>
    <w:rsid w:val="00B07BB6"/>
    <w:rsid w:val="00B07DFA"/>
    <w:rsid w:val="00B07E27"/>
    <w:rsid w:val="00B10169"/>
    <w:rsid w:val="00B102CB"/>
    <w:rsid w:val="00B103F8"/>
    <w:rsid w:val="00B10450"/>
    <w:rsid w:val="00B1081F"/>
    <w:rsid w:val="00B10A84"/>
    <w:rsid w:val="00B10AEE"/>
    <w:rsid w:val="00B10B11"/>
    <w:rsid w:val="00B10B97"/>
    <w:rsid w:val="00B10BE9"/>
    <w:rsid w:val="00B10CFF"/>
    <w:rsid w:val="00B11011"/>
    <w:rsid w:val="00B1127C"/>
    <w:rsid w:val="00B11287"/>
    <w:rsid w:val="00B11325"/>
    <w:rsid w:val="00B11723"/>
    <w:rsid w:val="00B117E8"/>
    <w:rsid w:val="00B1188C"/>
    <w:rsid w:val="00B11970"/>
    <w:rsid w:val="00B119EC"/>
    <w:rsid w:val="00B11A97"/>
    <w:rsid w:val="00B11AB4"/>
    <w:rsid w:val="00B11B27"/>
    <w:rsid w:val="00B11DFA"/>
    <w:rsid w:val="00B11EC7"/>
    <w:rsid w:val="00B12039"/>
    <w:rsid w:val="00B12251"/>
    <w:rsid w:val="00B1234C"/>
    <w:rsid w:val="00B123D1"/>
    <w:rsid w:val="00B124ED"/>
    <w:rsid w:val="00B125FB"/>
    <w:rsid w:val="00B12610"/>
    <w:rsid w:val="00B126D8"/>
    <w:rsid w:val="00B12751"/>
    <w:rsid w:val="00B12861"/>
    <w:rsid w:val="00B12933"/>
    <w:rsid w:val="00B1293B"/>
    <w:rsid w:val="00B12B69"/>
    <w:rsid w:val="00B12DB0"/>
    <w:rsid w:val="00B12DD4"/>
    <w:rsid w:val="00B12E8A"/>
    <w:rsid w:val="00B12F22"/>
    <w:rsid w:val="00B130DB"/>
    <w:rsid w:val="00B131AB"/>
    <w:rsid w:val="00B1323E"/>
    <w:rsid w:val="00B13336"/>
    <w:rsid w:val="00B13343"/>
    <w:rsid w:val="00B1390B"/>
    <w:rsid w:val="00B13941"/>
    <w:rsid w:val="00B13D61"/>
    <w:rsid w:val="00B13E24"/>
    <w:rsid w:val="00B14073"/>
    <w:rsid w:val="00B14089"/>
    <w:rsid w:val="00B14383"/>
    <w:rsid w:val="00B144BB"/>
    <w:rsid w:val="00B145EF"/>
    <w:rsid w:val="00B14C39"/>
    <w:rsid w:val="00B14E97"/>
    <w:rsid w:val="00B14F9D"/>
    <w:rsid w:val="00B152B6"/>
    <w:rsid w:val="00B152D2"/>
    <w:rsid w:val="00B152E2"/>
    <w:rsid w:val="00B153A9"/>
    <w:rsid w:val="00B15404"/>
    <w:rsid w:val="00B15574"/>
    <w:rsid w:val="00B156B6"/>
    <w:rsid w:val="00B15859"/>
    <w:rsid w:val="00B15BC8"/>
    <w:rsid w:val="00B15CA8"/>
    <w:rsid w:val="00B15CCF"/>
    <w:rsid w:val="00B15D6E"/>
    <w:rsid w:val="00B15EE9"/>
    <w:rsid w:val="00B16070"/>
    <w:rsid w:val="00B16121"/>
    <w:rsid w:val="00B161D8"/>
    <w:rsid w:val="00B162D5"/>
    <w:rsid w:val="00B1636A"/>
    <w:rsid w:val="00B1658C"/>
    <w:rsid w:val="00B169BC"/>
    <w:rsid w:val="00B16A3A"/>
    <w:rsid w:val="00B16A9A"/>
    <w:rsid w:val="00B16BEF"/>
    <w:rsid w:val="00B16BF5"/>
    <w:rsid w:val="00B16D54"/>
    <w:rsid w:val="00B16F61"/>
    <w:rsid w:val="00B170D5"/>
    <w:rsid w:val="00B1710E"/>
    <w:rsid w:val="00B171CB"/>
    <w:rsid w:val="00B171D1"/>
    <w:rsid w:val="00B172C5"/>
    <w:rsid w:val="00B173F4"/>
    <w:rsid w:val="00B17410"/>
    <w:rsid w:val="00B1756D"/>
    <w:rsid w:val="00B175FD"/>
    <w:rsid w:val="00B17657"/>
    <w:rsid w:val="00B1766E"/>
    <w:rsid w:val="00B176B2"/>
    <w:rsid w:val="00B17842"/>
    <w:rsid w:val="00B178AF"/>
    <w:rsid w:val="00B178EE"/>
    <w:rsid w:val="00B17952"/>
    <w:rsid w:val="00B17A39"/>
    <w:rsid w:val="00B17C81"/>
    <w:rsid w:val="00B17CAC"/>
    <w:rsid w:val="00B17EE2"/>
    <w:rsid w:val="00B17FE4"/>
    <w:rsid w:val="00B20028"/>
    <w:rsid w:val="00B2026D"/>
    <w:rsid w:val="00B20476"/>
    <w:rsid w:val="00B2062F"/>
    <w:rsid w:val="00B207FF"/>
    <w:rsid w:val="00B2080D"/>
    <w:rsid w:val="00B208D3"/>
    <w:rsid w:val="00B20A2D"/>
    <w:rsid w:val="00B20AF7"/>
    <w:rsid w:val="00B21098"/>
    <w:rsid w:val="00B21358"/>
    <w:rsid w:val="00B21363"/>
    <w:rsid w:val="00B21567"/>
    <w:rsid w:val="00B215DE"/>
    <w:rsid w:val="00B21632"/>
    <w:rsid w:val="00B21825"/>
    <w:rsid w:val="00B21BC2"/>
    <w:rsid w:val="00B21C4D"/>
    <w:rsid w:val="00B21C5B"/>
    <w:rsid w:val="00B21ECE"/>
    <w:rsid w:val="00B21F84"/>
    <w:rsid w:val="00B21FB3"/>
    <w:rsid w:val="00B220B1"/>
    <w:rsid w:val="00B22326"/>
    <w:rsid w:val="00B22622"/>
    <w:rsid w:val="00B228E9"/>
    <w:rsid w:val="00B22B00"/>
    <w:rsid w:val="00B22BEF"/>
    <w:rsid w:val="00B22E34"/>
    <w:rsid w:val="00B22F32"/>
    <w:rsid w:val="00B22FC0"/>
    <w:rsid w:val="00B23201"/>
    <w:rsid w:val="00B2324B"/>
    <w:rsid w:val="00B232B0"/>
    <w:rsid w:val="00B234B3"/>
    <w:rsid w:val="00B23595"/>
    <w:rsid w:val="00B235B2"/>
    <w:rsid w:val="00B235C7"/>
    <w:rsid w:val="00B235E3"/>
    <w:rsid w:val="00B236D6"/>
    <w:rsid w:val="00B236DF"/>
    <w:rsid w:val="00B23E0B"/>
    <w:rsid w:val="00B23E5E"/>
    <w:rsid w:val="00B24171"/>
    <w:rsid w:val="00B241A6"/>
    <w:rsid w:val="00B24424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5AC"/>
    <w:rsid w:val="00B25611"/>
    <w:rsid w:val="00B25729"/>
    <w:rsid w:val="00B25739"/>
    <w:rsid w:val="00B258CA"/>
    <w:rsid w:val="00B258CD"/>
    <w:rsid w:val="00B25932"/>
    <w:rsid w:val="00B25AE7"/>
    <w:rsid w:val="00B25C8E"/>
    <w:rsid w:val="00B25DD7"/>
    <w:rsid w:val="00B25E35"/>
    <w:rsid w:val="00B261BA"/>
    <w:rsid w:val="00B26259"/>
    <w:rsid w:val="00B2635E"/>
    <w:rsid w:val="00B263E9"/>
    <w:rsid w:val="00B2642C"/>
    <w:rsid w:val="00B265B2"/>
    <w:rsid w:val="00B26686"/>
    <w:rsid w:val="00B266C6"/>
    <w:rsid w:val="00B266CF"/>
    <w:rsid w:val="00B266FD"/>
    <w:rsid w:val="00B26843"/>
    <w:rsid w:val="00B268CF"/>
    <w:rsid w:val="00B2698B"/>
    <w:rsid w:val="00B26A28"/>
    <w:rsid w:val="00B270CB"/>
    <w:rsid w:val="00B2722B"/>
    <w:rsid w:val="00B27369"/>
    <w:rsid w:val="00B2746F"/>
    <w:rsid w:val="00B2751B"/>
    <w:rsid w:val="00B27591"/>
    <w:rsid w:val="00B275B0"/>
    <w:rsid w:val="00B27639"/>
    <w:rsid w:val="00B27755"/>
    <w:rsid w:val="00B277B1"/>
    <w:rsid w:val="00B277C1"/>
    <w:rsid w:val="00B27842"/>
    <w:rsid w:val="00B27B86"/>
    <w:rsid w:val="00B27BE0"/>
    <w:rsid w:val="00B27C5A"/>
    <w:rsid w:val="00B27FAA"/>
    <w:rsid w:val="00B30267"/>
    <w:rsid w:val="00B302DB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0F68"/>
    <w:rsid w:val="00B310B7"/>
    <w:rsid w:val="00B311D6"/>
    <w:rsid w:val="00B3123A"/>
    <w:rsid w:val="00B312C7"/>
    <w:rsid w:val="00B313F5"/>
    <w:rsid w:val="00B31568"/>
    <w:rsid w:val="00B315FF"/>
    <w:rsid w:val="00B316E8"/>
    <w:rsid w:val="00B31743"/>
    <w:rsid w:val="00B317EA"/>
    <w:rsid w:val="00B31810"/>
    <w:rsid w:val="00B3183B"/>
    <w:rsid w:val="00B31843"/>
    <w:rsid w:val="00B31973"/>
    <w:rsid w:val="00B31B15"/>
    <w:rsid w:val="00B31CF1"/>
    <w:rsid w:val="00B31F25"/>
    <w:rsid w:val="00B322D0"/>
    <w:rsid w:val="00B32307"/>
    <w:rsid w:val="00B3230D"/>
    <w:rsid w:val="00B3249E"/>
    <w:rsid w:val="00B3263F"/>
    <w:rsid w:val="00B327B0"/>
    <w:rsid w:val="00B3284B"/>
    <w:rsid w:val="00B329F3"/>
    <w:rsid w:val="00B32A5F"/>
    <w:rsid w:val="00B32C91"/>
    <w:rsid w:val="00B32F41"/>
    <w:rsid w:val="00B32FAC"/>
    <w:rsid w:val="00B32FDB"/>
    <w:rsid w:val="00B33016"/>
    <w:rsid w:val="00B330F3"/>
    <w:rsid w:val="00B330FF"/>
    <w:rsid w:val="00B33181"/>
    <w:rsid w:val="00B33190"/>
    <w:rsid w:val="00B332F2"/>
    <w:rsid w:val="00B33403"/>
    <w:rsid w:val="00B33746"/>
    <w:rsid w:val="00B3383B"/>
    <w:rsid w:val="00B3395C"/>
    <w:rsid w:val="00B33A1B"/>
    <w:rsid w:val="00B33A5F"/>
    <w:rsid w:val="00B33A66"/>
    <w:rsid w:val="00B33C70"/>
    <w:rsid w:val="00B33F4A"/>
    <w:rsid w:val="00B34168"/>
    <w:rsid w:val="00B34245"/>
    <w:rsid w:val="00B34322"/>
    <w:rsid w:val="00B343C0"/>
    <w:rsid w:val="00B3490E"/>
    <w:rsid w:val="00B349A1"/>
    <w:rsid w:val="00B34BA5"/>
    <w:rsid w:val="00B34DF7"/>
    <w:rsid w:val="00B34E19"/>
    <w:rsid w:val="00B34E5B"/>
    <w:rsid w:val="00B34F57"/>
    <w:rsid w:val="00B34F89"/>
    <w:rsid w:val="00B350D1"/>
    <w:rsid w:val="00B3511E"/>
    <w:rsid w:val="00B352E6"/>
    <w:rsid w:val="00B3533E"/>
    <w:rsid w:val="00B35418"/>
    <w:rsid w:val="00B35AC6"/>
    <w:rsid w:val="00B35BA6"/>
    <w:rsid w:val="00B35C5E"/>
    <w:rsid w:val="00B35CC3"/>
    <w:rsid w:val="00B35DA9"/>
    <w:rsid w:val="00B35F48"/>
    <w:rsid w:val="00B35FEB"/>
    <w:rsid w:val="00B3613B"/>
    <w:rsid w:val="00B36369"/>
    <w:rsid w:val="00B363B3"/>
    <w:rsid w:val="00B36453"/>
    <w:rsid w:val="00B365A0"/>
    <w:rsid w:val="00B36613"/>
    <w:rsid w:val="00B36789"/>
    <w:rsid w:val="00B3698C"/>
    <w:rsid w:val="00B36AA3"/>
    <w:rsid w:val="00B36AE3"/>
    <w:rsid w:val="00B36CF2"/>
    <w:rsid w:val="00B36E25"/>
    <w:rsid w:val="00B36EBF"/>
    <w:rsid w:val="00B370EF"/>
    <w:rsid w:val="00B37305"/>
    <w:rsid w:val="00B37557"/>
    <w:rsid w:val="00B377AF"/>
    <w:rsid w:val="00B378C3"/>
    <w:rsid w:val="00B379D5"/>
    <w:rsid w:val="00B37C32"/>
    <w:rsid w:val="00B37C86"/>
    <w:rsid w:val="00B37E9A"/>
    <w:rsid w:val="00B400EA"/>
    <w:rsid w:val="00B40107"/>
    <w:rsid w:val="00B4013C"/>
    <w:rsid w:val="00B40285"/>
    <w:rsid w:val="00B4032C"/>
    <w:rsid w:val="00B40379"/>
    <w:rsid w:val="00B40606"/>
    <w:rsid w:val="00B408FD"/>
    <w:rsid w:val="00B40C41"/>
    <w:rsid w:val="00B40CC6"/>
    <w:rsid w:val="00B40E9E"/>
    <w:rsid w:val="00B41190"/>
    <w:rsid w:val="00B411C8"/>
    <w:rsid w:val="00B41213"/>
    <w:rsid w:val="00B412D6"/>
    <w:rsid w:val="00B413CF"/>
    <w:rsid w:val="00B41696"/>
    <w:rsid w:val="00B4199B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C5D"/>
    <w:rsid w:val="00B42DAF"/>
    <w:rsid w:val="00B42E9E"/>
    <w:rsid w:val="00B42F77"/>
    <w:rsid w:val="00B430D8"/>
    <w:rsid w:val="00B4339B"/>
    <w:rsid w:val="00B433D6"/>
    <w:rsid w:val="00B434B2"/>
    <w:rsid w:val="00B43683"/>
    <w:rsid w:val="00B43791"/>
    <w:rsid w:val="00B437CC"/>
    <w:rsid w:val="00B43901"/>
    <w:rsid w:val="00B43A36"/>
    <w:rsid w:val="00B43E1F"/>
    <w:rsid w:val="00B43EC1"/>
    <w:rsid w:val="00B44247"/>
    <w:rsid w:val="00B446DB"/>
    <w:rsid w:val="00B446ED"/>
    <w:rsid w:val="00B44766"/>
    <w:rsid w:val="00B447AF"/>
    <w:rsid w:val="00B4488A"/>
    <w:rsid w:val="00B44A40"/>
    <w:rsid w:val="00B44A8C"/>
    <w:rsid w:val="00B44D3C"/>
    <w:rsid w:val="00B44D7F"/>
    <w:rsid w:val="00B44DEA"/>
    <w:rsid w:val="00B44EC5"/>
    <w:rsid w:val="00B44FC0"/>
    <w:rsid w:val="00B44FE9"/>
    <w:rsid w:val="00B45111"/>
    <w:rsid w:val="00B452A6"/>
    <w:rsid w:val="00B45350"/>
    <w:rsid w:val="00B45576"/>
    <w:rsid w:val="00B45630"/>
    <w:rsid w:val="00B45636"/>
    <w:rsid w:val="00B4575C"/>
    <w:rsid w:val="00B45B0A"/>
    <w:rsid w:val="00B45B5F"/>
    <w:rsid w:val="00B45C94"/>
    <w:rsid w:val="00B45F04"/>
    <w:rsid w:val="00B45F57"/>
    <w:rsid w:val="00B460FD"/>
    <w:rsid w:val="00B46235"/>
    <w:rsid w:val="00B46576"/>
    <w:rsid w:val="00B467D8"/>
    <w:rsid w:val="00B46848"/>
    <w:rsid w:val="00B4698F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8A8"/>
    <w:rsid w:val="00B47D3E"/>
    <w:rsid w:val="00B47E22"/>
    <w:rsid w:val="00B47EB0"/>
    <w:rsid w:val="00B47EEE"/>
    <w:rsid w:val="00B47F38"/>
    <w:rsid w:val="00B47F62"/>
    <w:rsid w:val="00B504D9"/>
    <w:rsid w:val="00B50557"/>
    <w:rsid w:val="00B50691"/>
    <w:rsid w:val="00B50733"/>
    <w:rsid w:val="00B507F9"/>
    <w:rsid w:val="00B508B9"/>
    <w:rsid w:val="00B50C69"/>
    <w:rsid w:val="00B50DD5"/>
    <w:rsid w:val="00B50E0C"/>
    <w:rsid w:val="00B50EDB"/>
    <w:rsid w:val="00B50F9D"/>
    <w:rsid w:val="00B51044"/>
    <w:rsid w:val="00B511A5"/>
    <w:rsid w:val="00B511DB"/>
    <w:rsid w:val="00B51215"/>
    <w:rsid w:val="00B51279"/>
    <w:rsid w:val="00B51388"/>
    <w:rsid w:val="00B51413"/>
    <w:rsid w:val="00B514FE"/>
    <w:rsid w:val="00B51708"/>
    <w:rsid w:val="00B51762"/>
    <w:rsid w:val="00B517A0"/>
    <w:rsid w:val="00B51A35"/>
    <w:rsid w:val="00B51B14"/>
    <w:rsid w:val="00B51E41"/>
    <w:rsid w:val="00B51EE0"/>
    <w:rsid w:val="00B5239A"/>
    <w:rsid w:val="00B523DA"/>
    <w:rsid w:val="00B52403"/>
    <w:rsid w:val="00B52457"/>
    <w:rsid w:val="00B52480"/>
    <w:rsid w:val="00B52531"/>
    <w:rsid w:val="00B52542"/>
    <w:rsid w:val="00B52655"/>
    <w:rsid w:val="00B52686"/>
    <w:rsid w:val="00B527E4"/>
    <w:rsid w:val="00B528FA"/>
    <w:rsid w:val="00B52A8E"/>
    <w:rsid w:val="00B53293"/>
    <w:rsid w:val="00B53316"/>
    <w:rsid w:val="00B534C8"/>
    <w:rsid w:val="00B534E9"/>
    <w:rsid w:val="00B535C4"/>
    <w:rsid w:val="00B53A37"/>
    <w:rsid w:val="00B53EDA"/>
    <w:rsid w:val="00B54092"/>
    <w:rsid w:val="00B5423A"/>
    <w:rsid w:val="00B5429D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4F0C"/>
    <w:rsid w:val="00B550AB"/>
    <w:rsid w:val="00B55132"/>
    <w:rsid w:val="00B552CA"/>
    <w:rsid w:val="00B5536F"/>
    <w:rsid w:val="00B5545A"/>
    <w:rsid w:val="00B554F9"/>
    <w:rsid w:val="00B555D9"/>
    <w:rsid w:val="00B5576E"/>
    <w:rsid w:val="00B55AF7"/>
    <w:rsid w:val="00B55B56"/>
    <w:rsid w:val="00B55BC8"/>
    <w:rsid w:val="00B56028"/>
    <w:rsid w:val="00B56106"/>
    <w:rsid w:val="00B564A8"/>
    <w:rsid w:val="00B567CD"/>
    <w:rsid w:val="00B567D5"/>
    <w:rsid w:val="00B567E5"/>
    <w:rsid w:val="00B56B5B"/>
    <w:rsid w:val="00B56C53"/>
    <w:rsid w:val="00B56C80"/>
    <w:rsid w:val="00B56EE1"/>
    <w:rsid w:val="00B56FC2"/>
    <w:rsid w:val="00B57167"/>
    <w:rsid w:val="00B5717B"/>
    <w:rsid w:val="00B57199"/>
    <w:rsid w:val="00B57214"/>
    <w:rsid w:val="00B57515"/>
    <w:rsid w:val="00B57781"/>
    <w:rsid w:val="00B578D7"/>
    <w:rsid w:val="00B57AF6"/>
    <w:rsid w:val="00B57B3A"/>
    <w:rsid w:val="00B57D03"/>
    <w:rsid w:val="00B57D62"/>
    <w:rsid w:val="00B57ED0"/>
    <w:rsid w:val="00B57F6D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93B"/>
    <w:rsid w:val="00B60FBB"/>
    <w:rsid w:val="00B60FBD"/>
    <w:rsid w:val="00B6100B"/>
    <w:rsid w:val="00B61112"/>
    <w:rsid w:val="00B6117B"/>
    <w:rsid w:val="00B613E7"/>
    <w:rsid w:val="00B6144A"/>
    <w:rsid w:val="00B61609"/>
    <w:rsid w:val="00B616B3"/>
    <w:rsid w:val="00B61721"/>
    <w:rsid w:val="00B619A8"/>
    <w:rsid w:val="00B61B95"/>
    <w:rsid w:val="00B62020"/>
    <w:rsid w:val="00B62207"/>
    <w:rsid w:val="00B62491"/>
    <w:rsid w:val="00B626A5"/>
    <w:rsid w:val="00B62721"/>
    <w:rsid w:val="00B62913"/>
    <w:rsid w:val="00B6295A"/>
    <w:rsid w:val="00B62969"/>
    <w:rsid w:val="00B62982"/>
    <w:rsid w:val="00B62A44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841"/>
    <w:rsid w:val="00B6396E"/>
    <w:rsid w:val="00B63D22"/>
    <w:rsid w:val="00B63E21"/>
    <w:rsid w:val="00B63FDA"/>
    <w:rsid w:val="00B6405C"/>
    <w:rsid w:val="00B640F3"/>
    <w:rsid w:val="00B641B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FAC"/>
    <w:rsid w:val="00B6543D"/>
    <w:rsid w:val="00B65739"/>
    <w:rsid w:val="00B658A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798"/>
    <w:rsid w:val="00B6680C"/>
    <w:rsid w:val="00B669FA"/>
    <w:rsid w:val="00B66A59"/>
    <w:rsid w:val="00B66EEF"/>
    <w:rsid w:val="00B670BE"/>
    <w:rsid w:val="00B6742B"/>
    <w:rsid w:val="00B675DF"/>
    <w:rsid w:val="00B67749"/>
    <w:rsid w:val="00B679E1"/>
    <w:rsid w:val="00B67AFF"/>
    <w:rsid w:val="00B67B44"/>
    <w:rsid w:val="00B67BE4"/>
    <w:rsid w:val="00B67CBE"/>
    <w:rsid w:val="00B67CF8"/>
    <w:rsid w:val="00B67D3E"/>
    <w:rsid w:val="00B67DC0"/>
    <w:rsid w:val="00B67ED0"/>
    <w:rsid w:val="00B67FA3"/>
    <w:rsid w:val="00B700AB"/>
    <w:rsid w:val="00B70412"/>
    <w:rsid w:val="00B704FF"/>
    <w:rsid w:val="00B70563"/>
    <w:rsid w:val="00B70725"/>
    <w:rsid w:val="00B709E9"/>
    <w:rsid w:val="00B70A51"/>
    <w:rsid w:val="00B70F51"/>
    <w:rsid w:val="00B70F7B"/>
    <w:rsid w:val="00B7105B"/>
    <w:rsid w:val="00B71130"/>
    <w:rsid w:val="00B711DA"/>
    <w:rsid w:val="00B71253"/>
    <w:rsid w:val="00B71345"/>
    <w:rsid w:val="00B713B4"/>
    <w:rsid w:val="00B71524"/>
    <w:rsid w:val="00B71570"/>
    <w:rsid w:val="00B7169C"/>
    <w:rsid w:val="00B716BB"/>
    <w:rsid w:val="00B71984"/>
    <w:rsid w:val="00B719BC"/>
    <w:rsid w:val="00B71C7D"/>
    <w:rsid w:val="00B71F0F"/>
    <w:rsid w:val="00B71FA6"/>
    <w:rsid w:val="00B71FEE"/>
    <w:rsid w:val="00B7215A"/>
    <w:rsid w:val="00B721D8"/>
    <w:rsid w:val="00B72218"/>
    <w:rsid w:val="00B7271E"/>
    <w:rsid w:val="00B72953"/>
    <w:rsid w:val="00B72CB0"/>
    <w:rsid w:val="00B72DBF"/>
    <w:rsid w:val="00B72F20"/>
    <w:rsid w:val="00B72FC5"/>
    <w:rsid w:val="00B72FE9"/>
    <w:rsid w:val="00B73348"/>
    <w:rsid w:val="00B73460"/>
    <w:rsid w:val="00B73556"/>
    <w:rsid w:val="00B7357C"/>
    <w:rsid w:val="00B7379E"/>
    <w:rsid w:val="00B7385A"/>
    <w:rsid w:val="00B7393F"/>
    <w:rsid w:val="00B73D2D"/>
    <w:rsid w:val="00B73DA2"/>
    <w:rsid w:val="00B73E61"/>
    <w:rsid w:val="00B740AF"/>
    <w:rsid w:val="00B741D3"/>
    <w:rsid w:val="00B748CC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670"/>
    <w:rsid w:val="00B756B4"/>
    <w:rsid w:val="00B75B76"/>
    <w:rsid w:val="00B75BD0"/>
    <w:rsid w:val="00B75C9B"/>
    <w:rsid w:val="00B75E8E"/>
    <w:rsid w:val="00B761A0"/>
    <w:rsid w:val="00B7650E"/>
    <w:rsid w:val="00B765B0"/>
    <w:rsid w:val="00B765C7"/>
    <w:rsid w:val="00B76626"/>
    <w:rsid w:val="00B7694E"/>
    <w:rsid w:val="00B76B24"/>
    <w:rsid w:val="00B76B3A"/>
    <w:rsid w:val="00B76B5E"/>
    <w:rsid w:val="00B76B74"/>
    <w:rsid w:val="00B76BAE"/>
    <w:rsid w:val="00B76C10"/>
    <w:rsid w:val="00B76FAF"/>
    <w:rsid w:val="00B7721F"/>
    <w:rsid w:val="00B77287"/>
    <w:rsid w:val="00B772D1"/>
    <w:rsid w:val="00B77442"/>
    <w:rsid w:val="00B7752C"/>
    <w:rsid w:val="00B776CC"/>
    <w:rsid w:val="00B777B9"/>
    <w:rsid w:val="00B77A81"/>
    <w:rsid w:val="00B77DFF"/>
    <w:rsid w:val="00B77F39"/>
    <w:rsid w:val="00B803B4"/>
    <w:rsid w:val="00B8042E"/>
    <w:rsid w:val="00B804E3"/>
    <w:rsid w:val="00B8060E"/>
    <w:rsid w:val="00B80AF6"/>
    <w:rsid w:val="00B80C0E"/>
    <w:rsid w:val="00B80C1F"/>
    <w:rsid w:val="00B80C24"/>
    <w:rsid w:val="00B80CC3"/>
    <w:rsid w:val="00B80D9D"/>
    <w:rsid w:val="00B80DE4"/>
    <w:rsid w:val="00B80E17"/>
    <w:rsid w:val="00B80F18"/>
    <w:rsid w:val="00B81080"/>
    <w:rsid w:val="00B81185"/>
    <w:rsid w:val="00B811DD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B54"/>
    <w:rsid w:val="00B82B70"/>
    <w:rsid w:val="00B82F08"/>
    <w:rsid w:val="00B82FF0"/>
    <w:rsid w:val="00B8314E"/>
    <w:rsid w:val="00B834B4"/>
    <w:rsid w:val="00B83746"/>
    <w:rsid w:val="00B83F66"/>
    <w:rsid w:val="00B840C4"/>
    <w:rsid w:val="00B842E2"/>
    <w:rsid w:val="00B8434E"/>
    <w:rsid w:val="00B84368"/>
    <w:rsid w:val="00B84438"/>
    <w:rsid w:val="00B8451D"/>
    <w:rsid w:val="00B8465A"/>
    <w:rsid w:val="00B84727"/>
    <w:rsid w:val="00B84860"/>
    <w:rsid w:val="00B8492C"/>
    <w:rsid w:val="00B8493A"/>
    <w:rsid w:val="00B84AC4"/>
    <w:rsid w:val="00B84AEB"/>
    <w:rsid w:val="00B84BE1"/>
    <w:rsid w:val="00B84BEA"/>
    <w:rsid w:val="00B84F1B"/>
    <w:rsid w:val="00B8504D"/>
    <w:rsid w:val="00B85051"/>
    <w:rsid w:val="00B850FD"/>
    <w:rsid w:val="00B85178"/>
    <w:rsid w:val="00B8521D"/>
    <w:rsid w:val="00B8523E"/>
    <w:rsid w:val="00B852A1"/>
    <w:rsid w:val="00B8555B"/>
    <w:rsid w:val="00B855A1"/>
    <w:rsid w:val="00B8582D"/>
    <w:rsid w:val="00B8587F"/>
    <w:rsid w:val="00B85A15"/>
    <w:rsid w:val="00B85A6C"/>
    <w:rsid w:val="00B85B95"/>
    <w:rsid w:val="00B85B9D"/>
    <w:rsid w:val="00B85F77"/>
    <w:rsid w:val="00B85FA7"/>
    <w:rsid w:val="00B861B4"/>
    <w:rsid w:val="00B863D2"/>
    <w:rsid w:val="00B86660"/>
    <w:rsid w:val="00B8667C"/>
    <w:rsid w:val="00B86732"/>
    <w:rsid w:val="00B8674D"/>
    <w:rsid w:val="00B86855"/>
    <w:rsid w:val="00B868EB"/>
    <w:rsid w:val="00B86923"/>
    <w:rsid w:val="00B86A67"/>
    <w:rsid w:val="00B86AA7"/>
    <w:rsid w:val="00B86C04"/>
    <w:rsid w:val="00B86C0A"/>
    <w:rsid w:val="00B87013"/>
    <w:rsid w:val="00B872B0"/>
    <w:rsid w:val="00B874B3"/>
    <w:rsid w:val="00B87579"/>
    <w:rsid w:val="00B877DC"/>
    <w:rsid w:val="00B87896"/>
    <w:rsid w:val="00B87D98"/>
    <w:rsid w:val="00B87DD3"/>
    <w:rsid w:val="00B87E46"/>
    <w:rsid w:val="00B87EF8"/>
    <w:rsid w:val="00B87EF9"/>
    <w:rsid w:val="00B87F7C"/>
    <w:rsid w:val="00B900B1"/>
    <w:rsid w:val="00B900DE"/>
    <w:rsid w:val="00B90269"/>
    <w:rsid w:val="00B9028B"/>
    <w:rsid w:val="00B90298"/>
    <w:rsid w:val="00B9030C"/>
    <w:rsid w:val="00B90338"/>
    <w:rsid w:val="00B903C8"/>
    <w:rsid w:val="00B903D4"/>
    <w:rsid w:val="00B90458"/>
    <w:rsid w:val="00B904A0"/>
    <w:rsid w:val="00B90559"/>
    <w:rsid w:val="00B905B3"/>
    <w:rsid w:val="00B9062B"/>
    <w:rsid w:val="00B9078A"/>
    <w:rsid w:val="00B9079F"/>
    <w:rsid w:val="00B90835"/>
    <w:rsid w:val="00B90AE2"/>
    <w:rsid w:val="00B90AE3"/>
    <w:rsid w:val="00B90C87"/>
    <w:rsid w:val="00B90D0D"/>
    <w:rsid w:val="00B90DFB"/>
    <w:rsid w:val="00B90E86"/>
    <w:rsid w:val="00B90FA3"/>
    <w:rsid w:val="00B90FF1"/>
    <w:rsid w:val="00B910A7"/>
    <w:rsid w:val="00B91172"/>
    <w:rsid w:val="00B912EF"/>
    <w:rsid w:val="00B9139F"/>
    <w:rsid w:val="00B91406"/>
    <w:rsid w:val="00B914B2"/>
    <w:rsid w:val="00B9158A"/>
    <w:rsid w:val="00B91A25"/>
    <w:rsid w:val="00B91EBB"/>
    <w:rsid w:val="00B91ECB"/>
    <w:rsid w:val="00B91FC2"/>
    <w:rsid w:val="00B92001"/>
    <w:rsid w:val="00B92102"/>
    <w:rsid w:val="00B92364"/>
    <w:rsid w:val="00B92385"/>
    <w:rsid w:val="00B924C9"/>
    <w:rsid w:val="00B92613"/>
    <w:rsid w:val="00B92696"/>
    <w:rsid w:val="00B927FA"/>
    <w:rsid w:val="00B928CC"/>
    <w:rsid w:val="00B92C63"/>
    <w:rsid w:val="00B92C7D"/>
    <w:rsid w:val="00B92D5A"/>
    <w:rsid w:val="00B9323E"/>
    <w:rsid w:val="00B934E9"/>
    <w:rsid w:val="00B935F9"/>
    <w:rsid w:val="00B93747"/>
    <w:rsid w:val="00B937C4"/>
    <w:rsid w:val="00B937E2"/>
    <w:rsid w:val="00B9381F"/>
    <w:rsid w:val="00B93951"/>
    <w:rsid w:val="00B93967"/>
    <w:rsid w:val="00B93A24"/>
    <w:rsid w:val="00B93A8D"/>
    <w:rsid w:val="00B93DE1"/>
    <w:rsid w:val="00B93E07"/>
    <w:rsid w:val="00B93F44"/>
    <w:rsid w:val="00B94207"/>
    <w:rsid w:val="00B942B1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C6E"/>
    <w:rsid w:val="00B94D71"/>
    <w:rsid w:val="00B94DFC"/>
    <w:rsid w:val="00B95075"/>
    <w:rsid w:val="00B9526B"/>
    <w:rsid w:val="00B95352"/>
    <w:rsid w:val="00B9538E"/>
    <w:rsid w:val="00B953D7"/>
    <w:rsid w:val="00B95404"/>
    <w:rsid w:val="00B9543F"/>
    <w:rsid w:val="00B9571C"/>
    <w:rsid w:val="00B95823"/>
    <w:rsid w:val="00B95B62"/>
    <w:rsid w:val="00B95B9A"/>
    <w:rsid w:val="00B95F14"/>
    <w:rsid w:val="00B963AB"/>
    <w:rsid w:val="00B96646"/>
    <w:rsid w:val="00B96AD0"/>
    <w:rsid w:val="00B96C43"/>
    <w:rsid w:val="00B96EA6"/>
    <w:rsid w:val="00B96EAD"/>
    <w:rsid w:val="00B97216"/>
    <w:rsid w:val="00B9738F"/>
    <w:rsid w:val="00B97567"/>
    <w:rsid w:val="00B9799F"/>
    <w:rsid w:val="00B97B3F"/>
    <w:rsid w:val="00B97D23"/>
    <w:rsid w:val="00B97E27"/>
    <w:rsid w:val="00BA0610"/>
    <w:rsid w:val="00BA09CD"/>
    <w:rsid w:val="00BA0E1A"/>
    <w:rsid w:val="00BA0E53"/>
    <w:rsid w:val="00BA0F5F"/>
    <w:rsid w:val="00BA0FFF"/>
    <w:rsid w:val="00BA109A"/>
    <w:rsid w:val="00BA1223"/>
    <w:rsid w:val="00BA1347"/>
    <w:rsid w:val="00BA1393"/>
    <w:rsid w:val="00BA13BD"/>
    <w:rsid w:val="00BA169C"/>
    <w:rsid w:val="00BA169F"/>
    <w:rsid w:val="00BA1742"/>
    <w:rsid w:val="00BA181F"/>
    <w:rsid w:val="00BA1823"/>
    <w:rsid w:val="00BA19DF"/>
    <w:rsid w:val="00BA1AAB"/>
    <w:rsid w:val="00BA1AD0"/>
    <w:rsid w:val="00BA1B7B"/>
    <w:rsid w:val="00BA1CBF"/>
    <w:rsid w:val="00BA1DF4"/>
    <w:rsid w:val="00BA1F01"/>
    <w:rsid w:val="00BA20A4"/>
    <w:rsid w:val="00BA2112"/>
    <w:rsid w:val="00BA2191"/>
    <w:rsid w:val="00BA2280"/>
    <w:rsid w:val="00BA22E4"/>
    <w:rsid w:val="00BA25A7"/>
    <w:rsid w:val="00BA262C"/>
    <w:rsid w:val="00BA26AF"/>
    <w:rsid w:val="00BA2739"/>
    <w:rsid w:val="00BA2757"/>
    <w:rsid w:val="00BA2802"/>
    <w:rsid w:val="00BA2A4C"/>
    <w:rsid w:val="00BA2BC2"/>
    <w:rsid w:val="00BA2C96"/>
    <w:rsid w:val="00BA2D5A"/>
    <w:rsid w:val="00BA2EA1"/>
    <w:rsid w:val="00BA3073"/>
    <w:rsid w:val="00BA33FA"/>
    <w:rsid w:val="00BA34AF"/>
    <w:rsid w:val="00BA359D"/>
    <w:rsid w:val="00BA3A00"/>
    <w:rsid w:val="00BA3BD3"/>
    <w:rsid w:val="00BA3C61"/>
    <w:rsid w:val="00BA3C78"/>
    <w:rsid w:val="00BA3D4B"/>
    <w:rsid w:val="00BA3D78"/>
    <w:rsid w:val="00BA3E65"/>
    <w:rsid w:val="00BA41B6"/>
    <w:rsid w:val="00BA4248"/>
    <w:rsid w:val="00BA42F2"/>
    <w:rsid w:val="00BA4302"/>
    <w:rsid w:val="00BA486A"/>
    <w:rsid w:val="00BA4932"/>
    <w:rsid w:val="00BA4965"/>
    <w:rsid w:val="00BA4A49"/>
    <w:rsid w:val="00BA4B03"/>
    <w:rsid w:val="00BA4B71"/>
    <w:rsid w:val="00BA4C59"/>
    <w:rsid w:val="00BA4C62"/>
    <w:rsid w:val="00BA4C90"/>
    <w:rsid w:val="00BA4DBE"/>
    <w:rsid w:val="00BA4EC9"/>
    <w:rsid w:val="00BA4FFE"/>
    <w:rsid w:val="00BA50D4"/>
    <w:rsid w:val="00BA513F"/>
    <w:rsid w:val="00BA5335"/>
    <w:rsid w:val="00BA5367"/>
    <w:rsid w:val="00BA54EB"/>
    <w:rsid w:val="00BA56E6"/>
    <w:rsid w:val="00BA56F0"/>
    <w:rsid w:val="00BA587F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4BB"/>
    <w:rsid w:val="00BA65C6"/>
    <w:rsid w:val="00BA66E3"/>
    <w:rsid w:val="00BA68D4"/>
    <w:rsid w:val="00BA69AE"/>
    <w:rsid w:val="00BA6ADE"/>
    <w:rsid w:val="00BA6C06"/>
    <w:rsid w:val="00BA6C2B"/>
    <w:rsid w:val="00BA6CF9"/>
    <w:rsid w:val="00BA6DC0"/>
    <w:rsid w:val="00BA6FAE"/>
    <w:rsid w:val="00BA6FFA"/>
    <w:rsid w:val="00BA7011"/>
    <w:rsid w:val="00BA7150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949"/>
    <w:rsid w:val="00BA799D"/>
    <w:rsid w:val="00BA7A01"/>
    <w:rsid w:val="00BA7B08"/>
    <w:rsid w:val="00BA7B14"/>
    <w:rsid w:val="00BA7BB9"/>
    <w:rsid w:val="00BA7E1F"/>
    <w:rsid w:val="00BA7E87"/>
    <w:rsid w:val="00BB001B"/>
    <w:rsid w:val="00BB00D9"/>
    <w:rsid w:val="00BB01B5"/>
    <w:rsid w:val="00BB0A6F"/>
    <w:rsid w:val="00BB0AB2"/>
    <w:rsid w:val="00BB0CD7"/>
    <w:rsid w:val="00BB0D61"/>
    <w:rsid w:val="00BB0DDA"/>
    <w:rsid w:val="00BB0E69"/>
    <w:rsid w:val="00BB0EE6"/>
    <w:rsid w:val="00BB1001"/>
    <w:rsid w:val="00BB102E"/>
    <w:rsid w:val="00BB1316"/>
    <w:rsid w:val="00BB1594"/>
    <w:rsid w:val="00BB1637"/>
    <w:rsid w:val="00BB1A0C"/>
    <w:rsid w:val="00BB1A57"/>
    <w:rsid w:val="00BB1B34"/>
    <w:rsid w:val="00BB1F87"/>
    <w:rsid w:val="00BB2042"/>
    <w:rsid w:val="00BB2280"/>
    <w:rsid w:val="00BB23F8"/>
    <w:rsid w:val="00BB2563"/>
    <w:rsid w:val="00BB2636"/>
    <w:rsid w:val="00BB2653"/>
    <w:rsid w:val="00BB26D8"/>
    <w:rsid w:val="00BB29BB"/>
    <w:rsid w:val="00BB2A0B"/>
    <w:rsid w:val="00BB2A0F"/>
    <w:rsid w:val="00BB2A91"/>
    <w:rsid w:val="00BB2B3D"/>
    <w:rsid w:val="00BB2B78"/>
    <w:rsid w:val="00BB2CB1"/>
    <w:rsid w:val="00BB2E15"/>
    <w:rsid w:val="00BB30B4"/>
    <w:rsid w:val="00BB30C5"/>
    <w:rsid w:val="00BB3130"/>
    <w:rsid w:val="00BB3587"/>
    <w:rsid w:val="00BB36CB"/>
    <w:rsid w:val="00BB3929"/>
    <w:rsid w:val="00BB3A02"/>
    <w:rsid w:val="00BB3A52"/>
    <w:rsid w:val="00BB3B01"/>
    <w:rsid w:val="00BB3B17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E5D"/>
    <w:rsid w:val="00BB4F40"/>
    <w:rsid w:val="00BB500F"/>
    <w:rsid w:val="00BB5115"/>
    <w:rsid w:val="00BB51B4"/>
    <w:rsid w:val="00BB53C7"/>
    <w:rsid w:val="00BB541A"/>
    <w:rsid w:val="00BB543E"/>
    <w:rsid w:val="00BB55D1"/>
    <w:rsid w:val="00BB566E"/>
    <w:rsid w:val="00BB57B3"/>
    <w:rsid w:val="00BB5AF6"/>
    <w:rsid w:val="00BB5B31"/>
    <w:rsid w:val="00BB5E7D"/>
    <w:rsid w:val="00BB5F23"/>
    <w:rsid w:val="00BB5FA5"/>
    <w:rsid w:val="00BB605F"/>
    <w:rsid w:val="00BB6342"/>
    <w:rsid w:val="00BB63F2"/>
    <w:rsid w:val="00BB63F7"/>
    <w:rsid w:val="00BB6627"/>
    <w:rsid w:val="00BB6711"/>
    <w:rsid w:val="00BB6857"/>
    <w:rsid w:val="00BB689E"/>
    <w:rsid w:val="00BB6A11"/>
    <w:rsid w:val="00BB6AD2"/>
    <w:rsid w:val="00BB6B98"/>
    <w:rsid w:val="00BB6D18"/>
    <w:rsid w:val="00BB6F55"/>
    <w:rsid w:val="00BB6FE2"/>
    <w:rsid w:val="00BB6FF1"/>
    <w:rsid w:val="00BB708D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810"/>
    <w:rsid w:val="00BB7826"/>
    <w:rsid w:val="00BB7832"/>
    <w:rsid w:val="00BB7D3E"/>
    <w:rsid w:val="00BB7E13"/>
    <w:rsid w:val="00BB7E5E"/>
    <w:rsid w:val="00BB7F1D"/>
    <w:rsid w:val="00BC002E"/>
    <w:rsid w:val="00BC0074"/>
    <w:rsid w:val="00BC01AF"/>
    <w:rsid w:val="00BC0343"/>
    <w:rsid w:val="00BC06EF"/>
    <w:rsid w:val="00BC08C9"/>
    <w:rsid w:val="00BC08CA"/>
    <w:rsid w:val="00BC0A4B"/>
    <w:rsid w:val="00BC0ADB"/>
    <w:rsid w:val="00BC0CC4"/>
    <w:rsid w:val="00BC0E07"/>
    <w:rsid w:val="00BC0F27"/>
    <w:rsid w:val="00BC0F46"/>
    <w:rsid w:val="00BC0F7E"/>
    <w:rsid w:val="00BC102E"/>
    <w:rsid w:val="00BC10B0"/>
    <w:rsid w:val="00BC126B"/>
    <w:rsid w:val="00BC1675"/>
    <w:rsid w:val="00BC16D8"/>
    <w:rsid w:val="00BC16E6"/>
    <w:rsid w:val="00BC17B4"/>
    <w:rsid w:val="00BC17BA"/>
    <w:rsid w:val="00BC180F"/>
    <w:rsid w:val="00BC1B9B"/>
    <w:rsid w:val="00BC1B9D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3B"/>
    <w:rsid w:val="00BC2577"/>
    <w:rsid w:val="00BC26CD"/>
    <w:rsid w:val="00BC29A5"/>
    <w:rsid w:val="00BC2A58"/>
    <w:rsid w:val="00BC2BBB"/>
    <w:rsid w:val="00BC2C10"/>
    <w:rsid w:val="00BC2C89"/>
    <w:rsid w:val="00BC2F40"/>
    <w:rsid w:val="00BC2F86"/>
    <w:rsid w:val="00BC31B7"/>
    <w:rsid w:val="00BC31EB"/>
    <w:rsid w:val="00BC3319"/>
    <w:rsid w:val="00BC34BE"/>
    <w:rsid w:val="00BC37CC"/>
    <w:rsid w:val="00BC390F"/>
    <w:rsid w:val="00BC39B7"/>
    <w:rsid w:val="00BC3AB4"/>
    <w:rsid w:val="00BC3BAB"/>
    <w:rsid w:val="00BC3BE3"/>
    <w:rsid w:val="00BC3E36"/>
    <w:rsid w:val="00BC3E93"/>
    <w:rsid w:val="00BC3EC5"/>
    <w:rsid w:val="00BC42D5"/>
    <w:rsid w:val="00BC440F"/>
    <w:rsid w:val="00BC4772"/>
    <w:rsid w:val="00BC4796"/>
    <w:rsid w:val="00BC49C2"/>
    <w:rsid w:val="00BC4ABC"/>
    <w:rsid w:val="00BC5013"/>
    <w:rsid w:val="00BC502F"/>
    <w:rsid w:val="00BC5158"/>
    <w:rsid w:val="00BC518B"/>
    <w:rsid w:val="00BC5192"/>
    <w:rsid w:val="00BC5203"/>
    <w:rsid w:val="00BC5210"/>
    <w:rsid w:val="00BC5365"/>
    <w:rsid w:val="00BC5440"/>
    <w:rsid w:val="00BC5560"/>
    <w:rsid w:val="00BC5722"/>
    <w:rsid w:val="00BC5851"/>
    <w:rsid w:val="00BC58AC"/>
    <w:rsid w:val="00BC5A18"/>
    <w:rsid w:val="00BC5A93"/>
    <w:rsid w:val="00BC5B69"/>
    <w:rsid w:val="00BC5D4D"/>
    <w:rsid w:val="00BC5F7B"/>
    <w:rsid w:val="00BC62F7"/>
    <w:rsid w:val="00BC6345"/>
    <w:rsid w:val="00BC6380"/>
    <w:rsid w:val="00BC671B"/>
    <w:rsid w:val="00BC6853"/>
    <w:rsid w:val="00BC69AB"/>
    <w:rsid w:val="00BC69D6"/>
    <w:rsid w:val="00BC6B0B"/>
    <w:rsid w:val="00BC6DE8"/>
    <w:rsid w:val="00BC716A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F5"/>
    <w:rsid w:val="00BD0675"/>
    <w:rsid w:val="00BD07B0"/>
    <w:rsid w:val="00BD08E8"/>
    <w:rsid w:val="00BD09CD"/>
    <w:rsid w:val="00BD09F0"/>
    <w:rsid w:val="00BD0B5E"/>
    <w:rsid w:val="00BD0C3D"/>
    <w:rsid w:val="00BD0C56"/>
    <w:rsid w:val="00BD0E60"/>
    <w:rsid w:val="00BD100F"/>
    <w:rsid w:val="00BD11AA"/>
    <w:rsid w:val="00BD1227"/>
    <w:rsid w:val="00BD141B"/>
    <w:rsid w:val="00BD1466"/>
    <w:rsid w:val="00BD159C"/>
    <w:rsid w:val="00BD17B1"/>
    <w:rsid w:val="00BD195A"/>
    <w:rsid w:val="00BD19E3"/>
    <w:rsid w:val="00BD1A31"/>
    <w:rsid w:val="00BD1B56"/>
    <w:rsid w:val="00BD1D6F"/>
    <w:rsid w:val="00BD1DB5"/>
    <w:rsid w:val="00BD201C"/>
    <w:rsid w:val="00BD2085"/>
    <w:rsid w:val="00BD211B"/>
    <w:rsid w:val="00BD2260"/>
    <w:rsid w:val="00BD2277"/>
    <w:rsid w:val="00BD23D0"/>
    <w:rsid w:val="00BD25EF"/>
    <w:rsid w:val="00BD284D"/>
    <w:rsid w:val="00BD289A"/>
    <w:rsid w:val="00BD2B13"/>
    <w:rsid w:val="00BD2C16"/>
    <w:rsid w:val="00BD2E9B"/>
    <w:rsid w:val="00BD2F2A"/>
    <w:rsid w:val="00BD3463"/>
    <w:rsid w:val="00BD3496"/>
    <w:rsid w:val="00BD3846"/>
    <w:rsid w:val="00BD38C7"/>
    <w:rsid w:val="00BD38FD"/>
    <w:rsid w:val="00BD391E"/>
    <w:rsid w:val="00BD3D6F"/>
    <w:rsid w:val="00BD3F74"/>
    <w:rsid w:val="00BD41C2"/>
    <w:rsid w:val="00BD44C1"/>
    <w:rsid w:val="00BD45A8"/>
    <w:rsid w:val="00BD45CF"/>
    <w:rsid w:val="00BD4DE7"/>
    <w:rsid w:val="00BD533B"/>
    <w:rsid w:val="00BD5365"/>
    <w:rsid w:val="00BD53B1"/>
    <w:rsid w:val="00BD550F"/>
    <w:rsid w:val="00BD577B"/>
    <w:rsid w:val="00BD5797"/>
    <w:rsid w:val="00BD58EB"/>
    <w:rsid w:val="00BD59B5"/>
    <w:rsid w:val="00BD59D9"/>
    <w:rsid w:val="00BD5A75"/>
    <w:rsid w:val="00BD5AE8"/>
    <w:rsid w:val="00BD5C26"/>
    <w:rsid w:val="00BD5C8D"/>
    <w:rsid w:val="00BD5F69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9A6"/>
    <w:rsid w:val="00BD6C11"/>
    <w:rsid w:val="00BD6D3A"/>
    <w:rsid w:val="00BD6E86"/>
    <w:rsid w:val="00BD6EC5"/>
    <w:rsid w:val="00BD6F56"/>
    <w:rsid w:val="00BD6F74"/>
    <w:rsid w:val="00BD6F99"/>
    <w:rsid w:val="00BD70A7"/>
    <w:rsid w:val="00BD7239"/>
    <w:rsid w:val="00BD738A"/>
    <w:rsid w:val="00BD7425"/>
    <w:rsid w:val="00BD758A"/>
    <w:rsid w:val="00BD76F6"/>
    <w:rsid w:val="00BD784B"/>
    <w:rsid w:val="00BD78B4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8E3"/>
    <w:rsid w:val="00BE0925"/>
    <w:rsid w:val="00BE0A99"/>
    <w:rsid w:val="00BE0AA7"/>
    <w:rsid w:val="00BE0C62"/>
    <w:rsid w:val="00BE0CE0"/>
    <w:rsid w:val="00BE0D82"/>
    <w:rsid w:val="00BE0D8E"/>
    <w:rsid w:val="00BE0D92"/>
    <w:rsid w:val="00BE10E2"/>
    <w:rsid w:val="00BE10F4"/>
    <w:rsid w:val="00BE1200"/>
    <w:rsid w:val="00BE13E1"/>
    <w:rsid w:val="00BE1405"/>
    <w:rsid w:val="00BE1446"/>
    <w:rsid w:val="00BE14B7"/>
    <w:rsid w:val="00BE14D9"/>
    <w:rsid w:val="00BE162E"/>
    <w:rsid w:val="00BE1991"/>
    <w:rsid w:val="00BE1EBC"/>
    <w:rsid w:val="00BE20BD"/>
    <w:rsid w:val="00BE234A"/>
    <w:rsid w:val="00BE23D9"/>
    <w:rsid w:val="00BE23FD"/>
    <w:rsid w:val="00BE2480"/>
    <w:rsid w:val="00BE25CB"/>
    <w:rsid w:val="00BE2684"/>
    <w:rsid w:val="00BE26C8"/>
    <w:rsid w:val="00BE2705"/>
    <w:rsid w:val="00BE281C"/>
    <w:rsid w:val="00BE292A"/>
    <w:rsid w:val="00BE29D3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9C0"/>
    <w:rsid w:val="00BE3AF3"/>
    <w:rsid w:val="00BE3D4F"/>
    <w:rsid w:val="00BE3E4D"/>
    <w:rsid w:val="00BE3EB4"/>
    <w:rsid w:val="00BE4086"/>
    <w:rsid w:val="00BE4232"/>
    <w:rsid w:val="00BE4373"/>
    <w:rsid w:val="00BE43E5"/>
    <w:rsid w:val="00BE442F"/>
    <w:rsid w:val="00BE457B"/>
    <w:rsid w:val="00BE4919"/>
    <w:rsid w:val="00BE4A5C"/>
    <w:rsid w:val="00BE4E44"/>
    <w:rsid w:val="00BE4F42"/>
    <w:rsid w:val="00BE5028"/>
    <w:rsid w:val="00BE519A"/>
    <w:rsid w:val="00BE51AD"/>
    <w:rsid w:val="00BE5290"/>
    <w:rsid w:val="00BE5291"/>
    <w:rsid w:val="00BE53A0"/>
    <w:rsid w:val="00BE54E5"/>
    <w:rsid w:val="00BE5533"/>
    <w:rsid w:val="00BE558B"/>
    <w:rsid w:val="00BE57FC"/>
    <w:rsid w:val="00BE5906"/>
    <w:rsid w:val="00BE5A4E"/>
    <w:rsid w:val="00BE5B6F"/>
    <w:rsid w:val="00BE5ED0"/>
    <w:rsid w:val="00BE5F1C"/>
    <w:rsid w:val="00BE5F97"/>
    <w:rsid w:val="00BE6086"/>
    <w:rsid w:val="00BE6303"/>
    <w:rsid w:val="00BE64C1"/>
    <w:rsid w:val="00BE681E"/>
    <w:rsid w:val="00BE6890"/>
    <w:rsid w:val="00BE6B0F"/>
    <w:rsid w:val="00BE6D84"/>
    <w:rsid w:val="00BE6E3B"/>
    <w:rsid w:val="00BE6ED8"/>
    <w:rsid w:val="00BE6FB0"/>
    <w:rsid w:val="00BE6FD3"/>
    <w:rsid w:val="00BE6FDC"/>
    <w:rsid w:val="00BE70CC"/>
    <w:rsid w:val="00BE734E"/>
    <w:rsid w:val="00BE7542"/>
    <w:rsid w:val="00BE7596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F02A3"/>
    <w:rsid w:val="00BF06F3"/>
    <w:rsid w:val="00BF0A10"/>
    <w:rsid w:val="00BF0B02"/>
    <w:rsid w:val="00BF0C77"/>
    <w:rsid w:val="00BF0F63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B44"/>
    <w:rsid w:val="00BF1B51"/>
    <w:rsid w:val="00BF1E6E"/>
    <w:rsid w:val="00BF1E75"/>
    <w:rsid w:val="00BF1EB1"/>
    <w:rsid w:val="00BF1EF9"/>
    <w:rsid w:val="00BF200E"/>
    <w:rsid w:val="00BF2030"/>
    <w:rsid w:val="00BF2052"/>
    <w:rsid w:val="00BF2079"/>
    <w:rsid w:val="00BF207F"/>
    <w:rsid w:val="00BF20DE"/>
    <w:rsid w:val="00BF2108"/>
    <w:rsid w:val="00BF2121"/>
    <w:rsid w:val="00BF21A2"/>
    <w:rsid w:val="00BF22A0"/>
    <w:rsid w:val="00BF2304"/>
    <w:rsid w:val="00BF2483"/>
    <w:rsid w:val="00BF2842"/>
    <w:rsid w:val="00BF2856"/>
    <w:rsid w:val="00BF2919"/>
    <w:rsid w:val="00BF2A1A"/>
    <w:rsid w:val="00BF2B6D"/>
    <w:rsid w:val="00BF2D17"/>
    <w:rsid w:val="00BF2D87"/>
    <w:rsid w:val="00BF30DC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68"/>
    <w:rsid w:val="00BF387A"/>
    <w:rsid w:val="00BF38C3"/>
    <w:rsid w:val="00BF3A38"/>
    <w:rsid w:val="00BF3A7F"/>
    <w:rsid w:val="00BF3B16"/>
    <w:rsid w:val="00BF3DA5"/>
    <w:rsid w:val="00BF3ED7"/>
    <w:rsid w:val="00BF409F"/>
    <w:rsid w:val="00BF40CA"/>
    <w:rsid w:val="00BF4190"/>
    <w:rsid w:val="00BF445B"/>
    <w:rsid w:val="00BF44FE"/>
    <w:rsid w:val="00BF47FE"/>
    <w:rsid w:val="00BF4AEA"/>
    <w:rsid w:val="00BF4B9C"/>
    <w:rsid w:val="00BF4C11"/>
    <w:rsid w:val="00BF4E9A"/>
    <w:rsid w:val="00BF4EDB"/>
    <w:rsid w:val="00BF51EC"/>
    <w:rsid w:val="00BF5200"/>
    <w:rsid w:val="00BF53C6"/>
    <w:rsid w:val="00BF53C9"/>
    <w:rsid w:val="00BF553F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62D0"/>
    <w:rsid w:val="00BF6475"/>
    <w:rsid w:val="00BF64B3"/>
    <w:rsid w:val="00BF669A"/>
    <w:rsid w:val="00BF6754"/>
    <w:rsid w:val="00BF67DA"/>
    <w:rsid w:val="00BF6825"/>
    <w:rsid w:val="00BF68A7"/>
    <w:rsid w:val="00BF6C27"/>
    <w:rsid w:val="00BF6C55"/>
    <w:rsid w:val="00BF6D3D"/>
    <w:rsid w:val="00BF7072"/>
    <w:rsid w:val="00BF70DC"/>
    <w:rsid w:val="00BF70F2"/>
    <w:rsid w:val="00BF7103"/>
    <w:rsid w:val="00BF7194"/>
    <w:rsid w:val="00BF7242"/>
    <w:rsid w:val="00BF73D7"/>
    <w:rsid w:val="00BF76B2"/>
    <w:rsid w:val="00BF7A2A"/>
    <w:rsid w:val="00BF7AE0"/>
    <w:rsid w:val="00BF7B25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CBC"/>
    <w:rsid w:val="00C00D51"/>
    <w:rsid w:val="00C00E0C"/>
    <w:rsid w:val="00C00E78"/>
    <w:rsid w:val="00C00EC6"/>
    <w:rsid w:val="00C00F4D"/>
    <w:rsid w:val="00C01229"/>
    <w:rsid w:val="00C014BD"/>
    <w:rsid w:val="00C0153E"/>
    <w:rsid w:val="00C015EF"/>
    <w:rsid w:val="00C016CD"/>
    <w:rsid w:val="00C01826"/>
    <w:rsid w:val="00C01AB1"/>
    <w:rsid w:val="00C01C17"/>
    <w:rsid w:val="00C01F22"/>
    <w:rsid w:val="00C020D2"/>
    <w:rsid w:val="00C0216F"/>
    <w:rsid w:val="00C02375"/>
    <w:rsid w:val="00C0242D"/>
    <w:rsid w:val="00C025BE"/>
    <w:rsid w:val="00C02614"/>
    <w:rsid w:val="00C0265C"/>
    <w:rsid w:val="00C026EE"/>
    <w:rsid w:val="00C02AC6"/>
    <w:rsid w:val="00C02BEB"/>
    <w:rsid w:val="00C02C74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CF"/>
    <w:rsid w:val="00C03300"/>
    <w:rsid w:val="00C035AE"/>
    <w:rsid w:val="00C0385C"/>
    <w:rsid w:val="00C038D5"/>
    <w:rsid w:val="00C03D75"/>
    <w:rsid w:val="00C03F8E"/>
    <w:rsid w:val="00C04055"/>
    <w:rsid w:val="00C041CA"/>
    <w:rsid w:val="00C04277"/>
    <w:rsid w:val="00C0432C"/>
    <w:rsid w:val="00C04641"/>
    <w:rsid w:val="00C0471D"/>
    <w:rsid w:val="00C0474B"/>
    <w:rsid w:val="00C04BFC"/>
    <w:rsid w:val="00C04D8B"/>
    <w:rsid w:val="00C04E88"/>
    <w:rsid w:val="00C04FFF"/>
    <w:rsid w:val="00C0517A"/>
    <w:rsid w:val="00C052A9"/>
    <w:rsid w:val="00C05305"/>
    <w:rsid w:val="00C05654"/>
    <w:rsid w:val="00C05738"/>
    <w:rsid w:val="00C058F6"/>
    <w:rsid w:val="00C05A90"/>
    <w:rsid w:val="00C05D9B"/>
    <w:rsid w:val="00C0618C"/>
    <w:rsid w:val="00C06210"/>
    <w:rsid w:val="00C0621D"/>
    <w:rsid w:val="00C0625F"/>
    <w:rsid w:val="00C06349"/>
    <w:rsid w:val="00C064B2"/>
    <w:rsid w:val="00C06713"/>
    <w:rsid w:val="00C0676C"/>
    <w:rsid w:val="00C069B6"/>
    <w:rsid w:val="00C06F58"/>
    <w:rsid w:val="00C06FA6"/>
    <w:rsid w:val="00C071A6"/>
    <w:rsid w:val="00C071F0"/>
    <w:rsid w:val="00C073D9"/>
    <w:rsid w:val="00C076A8"/>
    <w:rsid w:val="00C076D3"/>
    <w:rsid w:val="00C077A0"/>
    <w:rsid w:val="00C07C33"/>
    <w:rsid w:val="00C07D88"/>
    <w:rsid w:val="00C07E86"/>
    <w:rsid w:val="00C10003"/>
    <w:rsid w:val="00C101E1"/>
    <w:rsid w:val="00C1027A"/>
    <w:rsid w:val="00C102D3"/>
    <w:rsid w:val="00C1035C"/>
    <w:rsid w:val="00C10A37"/>
    <w:rsid w:val="00C10CA0"/>
    <w:rsid w:val="00C10E31"/>
    <w:rsid w:val="00C10E4A"/>
    <w:rsid w:val="00C10FE1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0A"/>
    <w:rsid w:val="00C11B7F"/>
    <w:rsid w:val="00C11E8C"/>
    <w:rsid w:val="00C11E95"/>
    <w:rsid w:val="00C11ED6"/>
    <w:rsid w:val="00C11F51"/>
    <w:rsid w:val="00C12249"/>
    <w:rsid w:val="00C12347"/>
    <w:rsid w:val="00C123F1"/>
    <w:rsid w:val="00C12541"/>
    <w:rsid w:val="00C126E2"/>
    <w:rsid w:val="00C12769"/>
    <w:rsid w:val="00C127A6"/>
    <w:rsid w:val="00C127BC"/>
    <w:rsid w:val="00C12915"/>
    <w:rsid w:val="00C12A9C"/>
    <w:rsid w:val="00C12D97"/>
    <w:rsid w:val="00C12F6B"/>
    <w:rsid w:val="00C130C2"/>
    <w:rsid w:val="00C1325E"/>
    <w:rsid w:val="00C132A9"/>
    <w:rsid w:val="00C132DD"/>
    <w:rsid w:val="00C1331D"/>
    <w:rsid w:val="00C134B0"/>
    <w:rsid w:val="00C134FF"/>
    <w:rsid w:val="00C13652"/>
    <w:rsid w:val="00C1369A"/>
    <w:rsid w:val="00C136AA"/>
    <w:rsid w:val="00C13887"/>
    <w:rsid w:val="00C1399B"/>
    <w:rsid w:val="00C13A72"/>
    <w:rsid w:val="00C13B11"/>
    <w:rsid w:val="00C13EE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D15"/>
    <w:rsid w:val="00C14E13"/>
    <w:rsid w:val="00C14EB6"/>
    <w:rsid w:val="00C14F1C"/>
    <w:rsid w:val="00C14F20"/>
    <w:rsid w:val="00C14FD4"/>
    <w:rsid w:val="00C1508B"/>
    <w:rsid w:val="00C150F1"/>
    <w:rsid w:val="00C1512C"/>
    <w:rsid w:val="00C151D2"/>
    <w:rsid w:val="00C1539D"/>
    <w:rsid w:val="00C1579B"/>
    <w:rsid w:val="00C157D8"/>
    <w:rsid w:val="00C15845"/>
    <w:rsid w:val="00C15A7E"/>
    <w:rsid w:val="00C15AE1"/>
    <w:rsid w:val="00C15F25"/>
    <w:rsid w:val="00C1627E"/>
    <w:rsid w:val="00C16324"/>
    <w:rsid w:val="00C1639D"/>
    <w:rsid w:val="00C16464"/>
    <w:rsid w:val="00C1683F"/>
    <w:rsid w:val="00C168F1"/>
    <w:rsid w:val="00C16A0B"/>
    <w:rsid w:val="00C16C69"/>
    <w:rsid w:val="00C16CE9"/>
    <w:rsid w:val="00C16D46"/>
    <w:rsid w:val="00C16F90"/>
    <w:rsid w:val="00C1706D"/>
    <w:rsid w:val="00C17213"/>
    <w:rsid w:val="00C17474"/>
    <w:rsid w:val="00C1747B"/>
    <w:rsid w:val="00C17577"/>
    <w:rsid w:val="00C1781E"/>
    <w:rsid w:val="00C17C59"/>
    <w:rsid w:val="00C17E2A"/>
    <w:rsid w:val="00C17F5C"/>
    <w:rsid w:val="00C17F6A"/>
    <w:rsid w:val="00C200B0"/>
    <w:rsid w:val="00C202C9"/>
    <w:rsid w:val="00C20657"/>
    <w:rsid w:val="00C206A4"/>
    <w:rsid w:val="00C20AB6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2251"/>
    <w:rsid w:val="00C2225E"/>
    <w:rsid w:val="00C224A1"/>
    <w:rsid w:val="00C225E3"/>
    <w:rsid w:val="00C2260A"/>
    <w:rsid w:val="00C22643"/>
    <w:rsid w:val="00C2273E"/>
    <w:rsid w:val="00C22A58"/>
    <w:rsid w:val="00C22AF8"/>
    <w:rsid w:val="00C22B47"/>
    <w:rsid w:val="00C22BF7"/>
    <w:rsid w:val="00C22F1D"/>
    <w:rsid w:val="00C22F4A"/>
    <w:rsid w:val="00C23189"/>
    <w:rsid w:val="00C23415"/>
    <w:rsid w:val="00C2354C"/>
    <w:rsid w:val="00C236B3"/>
    <w:rsid w:val="00C236C9"/>
    <w:rsid w:val="00C2377C"/>
    <w:rsid w:val="00C237B6"/>
    <w:rsid w:val="00C2383A"/>
    <w:rsid w:val="00C239A8"/>
    <w:rsid w:val="00C23B14"/>
    <w:rsid w:val="00C23B90"/>
    <w:rsid w:val="00C23CA4"/>
    <w:rsid w:val="00C23DAB"/>
    <w:rsid w:val="00C23E1E"/>
    <w:rsid w:val="00C23E5B"/>
    <w:rsid w:val="00C23F6D"/>
    <w:rsid w:val="00C23F82"/>
    <w:rsid w:val="00C23FDF"/>
    <w:rsid w:val="00C24171"/>
    <w:rsid w:val="00C2430B"/>
    <w:rsid w:val="00C2433A"/>
    <w:rsid w:val="00C243EF"/>
    <w:rsid w:val="00C2440C"/>
    <w:rsid w:val="00C2465F"/>
    <w:rsid w:val="00C2484E"/>
    <w:rsid w:val="00C24851"/>
    <w:rsid w:val="00C24A8D"/>
    <w:rsid w:val="00C24AB8"/>
    <w:rsid w:val="00C24B8A"/>
    <w:rsid w:val="00C24C48"/>
    <w:rsid w:val="00C24CE5"/>
    <w:rsid w:val="00C24D0E"/>
    <w:rsid w:val="00C24DA9"/>
    <w:rsid w:val="00C24F8D"/>
    <w:rsid w:val="00C24FD6"/>
    <w:rsid w:val="00C2534D"/>
    <w:rsid w:val="00C258AE"/>
    <w:rsid w:val="00C259F2"/>
    <w:rsid w:val="00C25A6C"/>
    <w:rsid w:val="00C25C8B"/>
    <w:rsid w:val="00C25DC4"/>
    <w:rsid w:val="00C25EA1"/>
    <w:rsid w:val="00C25F56"/>
    <w:rsid w:val="00C25F9A"/>
    <w:rsid w:val="00C262AB"/>
    <w:rsid w:val="00C262F1"/>
    <w:rsid w:val="00C268B8"/>
    <w:rsid w:val="00C26AA9"/>
    <w:rsid w:val="00C26B48"/>
    <w:rsid w:val="00C26C65"/>
    <w:rsid w:val="00C26FE8"/>
    <w:rsid w:val="00C27129"/>
    <w:rsid w:val="00C27618"/>
    <w:rsid w:val="00C27788"/>
    <w:rsid w:val="00C278B9"/>
    <w:rsid w:val="00C27ADE"/>
    <w:rsid w:val="00C27BD4"/>
    <w:rsid w:val="00C27D83"/>
    <w:rsid w:val="00C27E32"/>
    <w:rsid w:val="00C27E85"/>
    <w:rsid w:val="00C30090"/>
    <w:rsid w:val="00C3015E"/>
    <w:rsid w:val="00C3027A"/>
    <w:rsid w:val="00C3029F"/>
    <w:rsid w:val="00C3047E"/>
    <w:rsid w:val="00C304F5"/>
    <w:rsid w:val="00C30520"/>
    <w:rsid w:val="00C30704"/>
    <w:rsid w:val="00C307BE"/>
    <w:rsid w:val="00C3084B"/>
    <w:rsid w:val="00C309B3"/>
    <w:rsid w:val="00C30AEE"/>
    <w:rsid w:val="00C30B05"/>
    <w:rsid w:val="00C30B0B"/>
    <w:rsid w:val="00C30B7C"/>
    <w:rsid w:val="00C30DCF"/>
    <w:rsid w:val="00C30E64"/>
    <w:rsid w:val="00C30FC8"/>
    <w:rsid w:val="00C31145"/>
    <w:rsid w:val="00C311E1"/>
    <w:rsid w:val="00C31261"/>
    <w:rsid w:val="00C312B5"/>
    <w:rsid w:val="00C312E4"/>
    <w:rsid w:val="00C3149C"/>
    <w:rsid w:val="00C3154B"/>
    <w:rsid w:val="00C31786"/>
    <w:rsid w:val="00C31918"/>
    <w:rsid w:val="00C31A3B"/>
    <w:rsid w:val="00C31A57"/>
    <w:rsid w:val="00C31B0E"/>
    <w:rsid w:val="00C31D53"/>
    <w:rsid w:val="00C31E32"/>
    <w:rsid w:val="00C31E69"/>
    <w:rsid w:val="00C31F95"/>
    <w:rsid w:val="00C32122"/>
    <w:rsid w:val="00C3212D"/>
    <w:rsid w:val="00C32156"/>
    <w:rsid w:val="00C32399"/>
    <w:rsid w:val="00C32405"/>
    <w:rsid w:val="00C324CA"/>
    <w:rsid w:val="00C3268A"/>
    <w:rsid w:val="00C326F6"/>
    <w:rsid w:val="00C327AF"/>
    <w:rsid w:val="00C329EB"/>
    <w:rsid w:val="00C32B45"/>
    <w:rsid w:val="00C330E3"/>
    <w:rsid w:val="00C33498"/>
    <w:rsid w:val="00C334B0"/>
    <w:rsid w:val="00C335FA"/>
    <w:rsid w:val="00C33612"/>
    <w:rsid w:val="00C33872"/>
    <w:rsid w:val="00C33A31"/>
    <w:rsid w:val="00C33A80"/>
    <w:rsid w:val="00C33B61"/>
    <w:rsid w:val="00C33B88"/>
    <w:rsid w:val="00C33D00"/>
    <w:rsid w:val="00C33D46"/>
    <w:rsid w:val="00C33E0D"/>
    <w:rsid w:val="00C33EA2"/>
    <w:rsid w:val="00C33F48"/>
    <w:rsid w:val="00C33FE9"/>
    <w:rsid w:val="00C343AE"/>
    <w:rsid w:val="00C34A98"/>
    <w:rsid w:val="00C34BE3"/>
    <w:rsid w:val="00C34C44"/>
    <w:rsid w:val="00C34F0C"/>
    <w:rsid w:val="00C35192"/>
    <w:rsid w:val="00C35442"/>
    <w:rsid w:val="00C35906"/>
    <w:rsid w:val="00C359D4"/>
    <w:rsid w:val="00C35D69"/>
    <w:rsid w:val="00C35F5D"/>
    <w:rsid w:val="00C36017"/>
    <w:rsid w:val="00C360DE"/>
    <w:rsid w:val="00C3618E"/>
    <w:rsid w:val="00C361F3"/>
    <w:rsid w:val="00C3620A"/>
    <w:rsid w:val="00C36346"/>
    <w:rsid w:val="00C363E0"/>
    <w:rsid w:val="00C3661E"/>
    <w:rsid w:val="00C366AF"/>
    <w:rsid w:val="00C36804"/>
    <w:rsid w:val="00C3685B"/>
    <w:rsid w:val="00C3688A"/>
    <w:rsid w:val="00C368F4"/>
    <w:rsid w:val="00C36985"/>
    <w:rsid w:val="00C36DDB"/>
    <w:rsid w:val="00C36E07"/>
    <w:rsid w:val="00C3700E"/>
    <w:rsid w:val="00C37233"/>
    <w:rsid w:val="00C37258"/>
    <w:rsid w:val="00C372AA"/>
    <w:rsid w:val="00C3744E"/>
    <w:rsid w:val="00C37665"/>
    <w:rsid w:val="00C377C1"/>
    <w:rsid w:val="00C37810"/>
    <w:rsid w:val="00C3785A"/>
    <w:rsid w:val="00C37A6C"/>
    <w:rsid w:val="00C37E50"/>
    <w:rsid w:val="00C37EBE"/>
    <w:rsid w:val="00C401E7"/>
    <w:rsid w:val="00C402C2"/>
    <w:rsid w:val="00C40414"/>
    <w:rsid w:val="00C4078A"/>
    <w:rsid w:val="00C4079A"/>
    <w:rsid w:val="00C407AB"/>
    <w:rsid w:val="00C407B5"/>
    <w:rsid w:val="00C40A26"/>
    <w:rsid w:val="00C40B2A"/>
    <w:rsid w:val="00C40B7B"/>
    <w:rsid w:val="00C40F0C"/>
    <w:rsid w:val="00C412E5"/>
    <w:rsid w:val="00C4146B"/>
    <w:rsid w:val="00C41521"/>
    <w:rsid w:val="00C4154E"/>
    <w:rsid w:val="00C416FB"/>
    <w:rsid w:val="00C4196B"/>
    <w:rsid w:val="00C41CAB"/>
    <w:rsid w:val="00C41CCB"/>
    <w:rsid w:val="00C41E96"/>
    <w:rsid w:val="00C41EAD"/>
    <w:rsid w:val="00C41F68"/>
    <w:rsid w:val="00C41F81"/>
    <w:rsid w:val="00C42005"/>
    <w:rsid w:val="00C421C5"/>
    <w:rsid w:val="00C42216"/>
    <w:rsid w:val="00C4230C"/>
    <w:rsid w:val="00C42609"/>
    <w:rsid w:val="00C428A7"/>
    <w:rsid w:val="00C429F8"/>
    <w:rsid w:val="00C42B57"/>
    <w:rsid w:val="00C42BED"/>
    <w:rsid w:val="00C42E3F"/>
    <w:rsid w:val="00C42FAB"/>
    <w:rsid w:val="00C430B9"/>
    <w:rsid w:val="00C4343A"/>
    <w:rsid w:val="00C434DE"/>
    <w:rsid w:val="00C43632"/>
    <w:rsid w:val="00C43641"/>
    <w:rsid w:val="00C436A9"/>
    <w:rsid w:val="00C43712"/>
    <w:rsid w:val="00C438D9"/>
    <w:rsid w:val="00C439E0"/>
    <w:rsid w:val="00C43A78"/>
    <w:rsid w:val="00C43A8D"/>
    <w:rsid w:val="00C43B17"/>
    <w:rsid w:val="00C43BE4"/>
    <w:rsid w:val="00C43C60"/>
    <w:rsid w:val="00C43F03"/>
    <w:rsid w:val="00C44005"/>
    <w:rsid w:val="00C44126"/>
    <w:rsid w:val="00C4419E"/>
    <w:rsid w:val="00C442C6"/>
    <w:rsid w:val="00C44391"/>
    <w:rsid w:val="00C4455C"/>
    <w:rsid w:val="00C44718"/>
    <w:rsid w:val="00C4497C"/>
    <w:rsid w:val="00C44983"/>
    <w:rsid w:val="00C44A95"/>
    <w:rsid w:val="00C44AD0"/>
    <w:rsid w:val="00C44D35"/>
    <w:rsid w:val="00C45059"/>
    <w:rsid w:val="00C4509A"/>
    <w:rsid w:val="00C4517B"/>
    <w:rsid w:val="00C45528"/>
    <w:rsid w:val="00C45645"/>
    <w:rsid w:val="00C4582F"/>
    <w:rsid w:val="00C45893"/>
    <w:rsid w:val="00C4592F"/>
    <w:rsid w:val="00C45B13"/>
    <w:rsid w:val="00C45B1B"/>
    <w:rsid w:val="00C45BA6"/>
    <w:rsid w:val="00C45BE0"/>
    <w:rsid w:val="00C45C98"/>
    <w:rsid w:val="00C45D38"/>
    <w:rsid w:val="00C45E73"/>
    <w:rsid w:val="00C460AF"/>
    <w:rsid w:val="00C46160"/>
    <w:rsid w:val="00C46279"/>
    <w:rsid w:val="00C4628D"/>
    <w:rsid w:val="00C46303"/>
    <w:rsid w:val="00C46314"/>
    <w:rsid w:val="00C46553"/>
    <w:rsid w:val="00C46681"/>
    <w:rsid w:val="00C4674A"/>
    <w:rsid w:val="00C4676A"/>
    <w:rsid w:val="00C46776"/>
    <w:rsid w:val="00C46812"/>
    <w:rsid w:val="00C46926"/>
    <w:rsid w:val="00C46A26"/>
    <w:rsid w:val="00C46AEC"/>
    <w:rsid w:val="00C46C15"/>
    <w:rsid w:val="00C46EC7"/>
    <w:rsid w:val="00C471D3"/>
    <w:rsid w:val="00C47257"/>
    <w:rsid w:val="00C472B8"/>
    <w:rsid w:val="00C4734C"/>
    <w:rsid w:val="00C4748F"/>
    <w:rsid w:val="00C47516"/>
    <w:rsid w:val="00C47619"/>
    <w:rsid w:val="00C476A1"/>
    <w:rsid w:val="00C477DF"/>
    <w:rsid w:val="00C47818"/>
    <w:rsid w:val="00C4799A"/>
    <w:rsid w:val="00C479AB"/>
    <w:rsid w:val="00C47B11"/>
    <w:rsid w:val="00C47DE9"/>
    <w:rsid w:val="00C500AB"/>
    <w:rsid w:val="00C501EA"/>
    <w:rsid w:val="00C501F5"/>
    <w:rsid w:val="00C50306"/>
    <w:rsid w:val="00C50483"/>
    <w:rsid w:val="00C504BD"/>
    <w:rsid w:val="00C505D0"/>
    <w:rsid w:val="00C5098F"/>
    <w:rsid w:val="00C50A0F"/>
    <w:rsid w:val="00C50A7C"/>
    <w:rsid w:val="00C50AC9"/>
    <w:rsid w:val="00C50C8C"/>
    <w:rsid w:val="00C50E4F"/>
    <w:rsid w:val="00C51125"/>
    <w:rsid w:val="00C5113C"/>
    <w:rsid w:val="00C511F3"/>
    <w:rsid w:val="00C51353"/>
    <w:rsid w:val="00C51662"/>
    <w:rsid w:val="00C51B24"/>
    <w:rsid w:val="00C5213B"/>
    <w:rsid w:val="00C5217B"/>
    <w:rsid w:val="00C52215"/>
    <w:rsid w:val="00C523F6"/>
    <w:rsid w:val="00C52572"/>
    <w:rsid w:val="00C52846"/>
    <w:rsid w:val="00C5296E"/>
    <w:rsid w:val="00C52974"/>
    <w:rsid w:val="00C52CD5"/>
    <w:rsid w:val="00C52CFA"/>
    <w:rsid w:val="00C52CFF"/>
    <w:rsid w:val="00C52F25"/>
    <w:rsid w:val="00C53017"/>
    <w:rsid w:val="00C53166"/>
    <w:rsid w:val="00C53389"/>
    <w:rsid w:val="00C53445"/>
    <w:rsid w:val="00C53494"/>
    <w:rsid w:val="00C5349A"/>
    <w:rsid w:val="00C536A9"/>
    <w:rsid w:val="00C536B6"/>
    <w:rsid w:val="00C53A2B"/>
    <w:rsid w:val="00C53A74"/>
    <w:rsid w:val="00C53ECF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88"/>
    <w:rsid w:val="00C54FB4"/>
    <w:rsid w:val="00C550E7"/>
    <w:rsid w:val="00C55124"/>
    <w:rsid w:val="00C55190"/>
    <w:rsid w:val="00C554BC"/>
    <w:rsid w:val="00C556C7"/>
    <w:rsid w:val="00C556C8"/>
    <w:rsid w:val="00C55783"/>
    <w:rsid w:val="00C5582C"/>
    <w:rsid w:val="00C559AE"/>
    <w:rsid w:val="00C55A81"/>
    <w:rsid w:val="00C55A9E"/>
    <w:rsid w:val="00C55C23"/>
    <w:rsid w:val="00C561AA"/>
    <w:rsid w:val="00C56210"/>
    <w:rsid w:val="00C56280"/>
    <w:rsid w:val="00C5630D"/>
    <w:rsid w:val="00C565FF"/>
    <w:rsid w:val="00C567EA"/>
    <w:rsid w:val="00C56E25"/>
    <w:rsid w:val="00C56F13"/>
    <w:rsid w:val="00C57051"/>
    <w:rsid w:val="00C57156"/>
    <w:rsid w:val="00C57217"/>
    <w:rsid w:val="00C57333"/>
    <w:rsid w:val="00C57343"/>
    <w:rsid w:val="00C573C3"/>
    <w:rsid w:val="00C57448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B4"/>
    <w:rsid w:val="00C602D1"/>
    <w:rsid w:val="00C604B7"/>
    <w:rsid w:val="00C60525"/>
    <w:rsid w:val="00C60629"/>
    <w:rsid w:val="00C607E6"/>
    <w:rsid w:val="00C6094E"/>
    <w:rsid w:val="00C60C95"/>
    <w:rsid w:val="00C60D61"/>
    <w:rsid w:val="00C60DC3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2B6"/>
    <w:rsid w:val="00C62677"/>
    <w:rsid w:val="00C627BE"/>
    <w:rsid w:val="00C62919"/>
    <w:rsid w:val="00C629DE"/>
    <w:rsid w:val="00C62AE3"/>
    <w:rsid w:val="00C62B59"/>
    <w:rsid w:val="00C62C17"/>
    <w:rsid w:val="00C62D9B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4C3"/>
    <w:rsid w:val="00C63801"/>
    <w:rsid w:val="00C63962"/>
    <w:rsid w:val="00C639B6"/>
    <w:rsid w:val="00C63A62"/>
    <w:rsid w:val="00C63B02"/>
    <w:rsid w:val="00C63D2A"/>
    <w:rsid w:val="00C63E2D"/>
    <w:rsid w:val="00C64089"/>
    <w:rsid w:val="00C6422E"/>
    <w:rsid w:val="00C64501"/>
    <w:rsid w:val="00C64575"/>
    <w:rsid w:val="00C6478D"/>
    <w:rsid w:val="00C649C0"/>
    <w:rsid w:val="00C649E1"/>
    <w:rsid w:val="00C64A97"/>
    <w:rsid w:val="00C64AC8"/>
    <w:rsid w:val="00C64BB0"/>
    <w:rsid w:val="00C6503F"/>
    <w:rsid w:val="00C65083"/>
    <w:rsid w:val="00C65261"/>
    <w:rsid w:val="00C65378"/>
    <w:rsid w:val="00C654C8"/>
    <w:rsid w:val="00C65590"/>
    <w:rsid w:val="00C6573F"/>
    <w:rsid w:val="00C657A1"/>
    <w:rsid w:val="00C65816"/>
    <w:rsid w:val="00C65DE4"/>
    <w:rsid w:val="00C65ECA"/>
    <w:rsid w:val="00C65F0C"/>
    <w:rsid w:val="00C65FC7"/>
    <w:rsid w:val="00C65FE4"/>
    <w:rsid w:val="00C66057"/>
    <w:rsid w:val="00C662AC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E16"/>
    <w:rsid w:val="00C66E4B"/>
    <w:rsid w:val="00C66F3C"/>
    <w:rsid w:val="00C66FF3"/>
    <w:rsid w:val="00C67130"/>
    <w:rsid w:val="00C672F4"/>
    <w:rsid w:val="00C676D5"/>
    <w:rsid w:val="00C67780"/>
    <w:rsid w:val="00C6778A"/>
    <w:rsid w:val="00C677AA"/>
    <w:rsid w:val="00C677F0"/>
    <w:rsid w:val="00C67972"/>
    <w:rsid w:val="00C679BE"/>
    <w:rsid w:val="00C67B16"/>
    <w:rsid w:val="00C67D57"/>
    <w:rsid w:val="00C67E93"/>
    <w:rsid w:val="00C70029"/>
    <w:rsid w:val="00C700B0"/>
    <w:rsid w:val="00C7026F"/>
    <w:rsid w:val="00C70339"/>
    <w:rsid w:val="00C70400"/>
    <w:rsid w:val="00C7052C"/>
    <w:rsid w:val="00C708F6"/>
    <w:rsid w:val="00C7092A"/>
    <w:rsid w:val="00C7099A"/>
    <w:rsid w:val="00C70B0C"/>
    <w:rsid w:val="00C70B8F"/>
    <w:rsid w:val="00C70C69"/>
    <w:rsid w:val="00C70CAC"/>
    <w:rsid w:val="00C70CC8"/>
    <w:rsid w:val="00C70DFA"/>
    <w:rsid w:val="00C70E41"/>
    <w:rsid w:val="00C7105D"/>
    <w:rsid w:val="00C713AE"/>
    <w:rsid w:val="00C71562"/>
    <w:rsid w:val="00C715EB"/>
    <w:rsid w:val="00C7184E"/>
    <w:rsid w:val="00C71892"/>
    <w:rsid w:val="00C718A2"/>
    <w:rsid w:val="00C7195B"/>
    <w:rsid w:val="00C719C8"/>
    <w:rsid w:val="00C71AFB"/>
    <w:rsid w:val="00C71DD2"/>
    <w:rsid w:val="00C71E6B"/>
    <w:rsid w:val="00C71ED5"/>
    <w:rsid w:val="00C71F74"/>
    <w:rsid w:val="00C71FE0"/>
    <w:rsid w:val="00C720EA"/>
    <w:rsid w:val="00C72376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71"/>
    <w:rsid w:val="00C73117"/>
    <w:rsid w:val="00C73186"/>
    <w:rsid w:val="00C734B4"/>
    <w:rsid w:val="00C73618"/>
    <w:rsid w:val="00C736BB"/>
    <w:rsid w:val="00C7377D"/>
    <w:rsid w:val="00C738A8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3D8"/>
    <w:rsid w:val="00C74546"/>
    <w:rsid w:val="00C74757"/>
    <w:rsid w:val="00C74895"/>
    <w:rsid w:val="00C74ABD"/>
    <w:rsid w:val="00C74C46"/>
    <w:rsid w:val="00C74D05"/>
    <w:rsid w:val="00C74DE0"/>
    <w:rsid w:val="00C74FD0"/>
    <w:rsid w:val="00C75621"/>
    <w:rsid w:val="00C75854"/>
    <w:rsid w:val="00C759A3"/>
    <w:rsid w:val="00C759B5"/>
    <w:rsid w:val="00C75D35"/>
    <w:rsid w:val="00C75E00"/>
    <w:rsid w:val="00C76035"/>
    <w:rsid w:val="00C760F2"/>
    <w:rsid w:val="00C761C9"/>
    <w:rsid w:val="00C7655D"/>
    <w:rsid w:val="00C765EE"/>
    <w:rsid w:val="00C7664B"/>
    <w:rsid w:val="00C767B8"/>
    <w:rsid w:val="00C7690A"/>
    <w:rsid w:val="00C769A8"/>
    <w:rsid w:val="00C76ABB"/>
    <w:rsid w:val="00C76AFB"/>
    <w:rsid w:val="00C76CC1"/>
    <w:rsid w:val="00C76CEB"/>
    <w:rsid w:val="00C76CF2"/>
    <w:rsid w:val="00C76D8E"/>
    <w:rsid w:val="00C76DCE"/>
    <w:rsid w:val="00C76F57"/>
    <w:rsid w:val="00C770EC"/>
    <w:rsid w:val="00C77193"/>
    <w:rsid w:val="00C771C9"/>
    <w:rsid w:val="00C771F1"/>
    <w:rsid w:val="00C7742A"/>
    <w:rsid w:val="00C7788F"/>
    <w:rsid w:val="00C77B44"/>
    <w:rsid w:val="00C77D13"/>
    <w:rsid w:val="00C77D66"/>
    <w:rsid w:val="00C8008C"/>
    <w:rsid w:val="00C80121"/>
    <w:rsid w:val="00C80280"/>
    <w:rsid w:val="00C802F1"/>
    <w:rsid w:val="00C8058C"/>
    <w:rsid w:val="00C806F6"/>
    <w:rsid w:val="00C80760"/>
    <w:rsid w:val="00C8085C"/>
    <w:rsid w:val="00C808ED"/>
    <w:rsid w:val="00C80AB2"/>
    <w:rsid w:val="00C80C7B"/>
    <w:rsid w:val="00C80D8E"/>
    <w:rsid w:val="00C810A8"/>
    <w:rsid w:val="00C811B7"/>
    <w:rsid w:val="00C81532"/>
    <w:rsid w:val="00C816ED"/>
    <w:rsid w:val="00C818D6"/>
    <w:rsid w:val="00C8193A"/>
    <w:rsid w:val="00C81A30"/>
    <w:rsid w:val="00C82040"/>
    <w:rsid w:val="00C82062"/>
    <w:rsid w:val="00C82648"/>
    <w:rsid w:val="00C827A8"/>
    <w:rsid w:val="00C82A9F"/>
    <w:rsid w:val="00C82BC5"/>
    <w:rsid w:val="00C82BD9"/>
    <w:rsid w:val="00C83101"/>
    <w:rsid w:val="00C831BE"/>
    <w:rsid w:val="00C83260"/>
    <w:rsid w:val="00C83450"/>
    <w:rsid w:val="00C837EB"/>
    <w:rsid w:val="00C838C6"/>
    <w:rsid w:val="00C8392C"/>
    <w:rsid w:val="00C83A1D"/>
    <w:rsid w:val="00C83A9B"/>
    <w:rsid w:val="00C83ADC"/>
    <w:rsid w:val="00C83B66"/>
    <w:rsid w:val="00C83D8D"/>
    <w:rsid w:val="00C83D9B"/>
    <w:rsid w:val="00C84153"/>
    <w:rsid w:val="00C842EB"/>
    <w:rsid w:val="00C844B4"/>
    <w:rsid w:val="00C84751"/>
    <w:rsid w:val="00C848DF"/>
    <w:rsid w:val="00C84982"/>
    <w:rsid w:val="00C84A2B"/>
    <w:rsid w:val="00C84AB0"/>
    <w:rsid w:val="00C84CDA"/>
    <w:rsid w:val="00C84D20"/>
    <w:rsid w:val="00C84F63"/>
    <w:rsid w:val="00C84F81"/>
    <w:rsid w:val="00C85391"/>
    <w:rsid w:val="00C85417"/>
    <w:rsid w:val="00C855D2"/>
    <w:rsid w:val="00C85852"/>
    <w:rsid w:val="00C85C4D"/>
    <w:rsid w:val="00C85D84"/>
    <w:rsid w:val="00C85EC2"/>
    <w:rsid w:val="00C85ECE"/>
    <w:rsid w:val="00C85F8C"/>
    <w:rsid w:val="00C85FF6"/>
    <w:rsid w:val="00C863CA"/>
    <w:rsid w:val="00C864C1"/>
    <w:rsid w:val="00C864D9"/>
    <w:rsid w:val="00C86524"/>
    <w:rsid w:val="00C866A1"/>
    <w:rsid w:val="00C86868"/>
    <w:rsid w:val="00C86954"/>
    <w:rsid w:val="00C86968"/>
    <w:rsid w:val="00C86C2C"/>
    <w:rsid w:val="00C86D1F"/>
    <w:rsid w:val="00C86E8D"/>
    <w:rsid w:val="00C87414"/>
    <w:rsid w:val="00C87428"/>
    <w:rsid w:val="00C8746F"/>
    <w:rsid w:val="00C874FE"/>
    <w:rsid w:val="00C87511"/>
    <w:rsid w:val="00C87606"/>
    <w:rsid w:val="00C8785A"/>
    <w:rsid w:val="00C878C0"/>
    <w:rsid w:val="00C87905"/>
    <w:rsid w:val="00C87BC6"/>
    <w:rsid w:val="00C87C9F"/>
    <w:rsid w:val="00C87E7A"/>
    <w:rsid w:val="00C9011C"/>
    <w:rsid w:val="00C90175"/>
    <w:rsid w:val="00C901C0"/>
    <w:rsid w:val="00C902BA"/>
    <w:rsid w:val="00C903DE"/>
    <w:rsid w:val="00C90494"/>
    <w:rsid w:val="00C90706"/>
    <w:rsid w:val="00C90844"/>
    <w:rsid w:val="00C90B82"/>
    <w:rsid w:val="00C90EDA"/>
    <w:rsid w:val="00C90F59"/>
    <w:rsid w:val="00C9118F"/>
    <w:rsid w:val="00C91283"/>
    <w:rsid w:val="00C91292"/>
    <w:rsid w:val="00C91736"/>
    <w:rsid w:val="00C91910"/>
    <w:rsid w:val="00C91AF4"/>
    <w:rsid w:val="00C91F14"/>
    <w:rsid w:val="00C91FAD"/>
    <w:rsid w:val="00C92095"/>
    <w:rsid w:val="00C92126"/>
    <w:rsid w:val="00C92169"/>
    <w:rsid w:val="00C92397"/>
    <w:rsid w:val="00C9245B"/>
    <w:rsid w:val="00C92549"/>
    <w:rsid w:val="00C92615"/>
    <w:rsid w:val="00C92668"/>
    <w:rsid w:val="00C9266D"/>
    <w:rsid w:val="00C9267A"/>
    <w:rsid w:val="00C926EE"/>
    <w:rsid w:val="00C9279B"/>
    <w:rsid w:val="00C92A0E"/>
    <w:rsid w:val="00C92B1F"/>
    <w:rsid w:val="00C92C7B"/>
    <w:rsid w:val="00C92DA2"/>
    <w:rsid w:val="00C92FEA"/>
    <w:rsid w:val="00C93028"/>
    <w:rsid w:val="00C93054"/>
    <w:rsid w:val="00C930EE"/>
    <w:rsid w:val="00C931D4"/>
    <w:rsid w:val="00C9339A"/>
    <w:rsid w:val="00C9361B"/>
    <w:rsid w:val="00C93736"/>
    <w:rsid w:val="00C93741"/>
    <w:rsid w:val="00C9381E"/>
    <w:rsid w:val="00C93A26"/>
    <w:rsid w:val="00C93A63"/>
    <w:rsid w:val="00C93B57"/>
    <w:rsid w:val="00C93C1F"/>
    <w:rsid w:val="00C93C21"/>
    <w:rsid w:val="00C93CB3"/>
    <w:rsid w:val="00C93D02"/>
    <w:rsid w:val="00C93D31"/>
    <w:rsid w:val="00C93E2A"/>
    <w:rsid w:val="00C9401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4E"/>
    <w:rsid w:val="00C94620"/>
    <w:rsid w:val="00C94660"/>
    <w:rsid w:val="00C947C1"/>
    <w:rsid w:val="00C94850"/>
    <w:rsid w:val="00C94864"/>
    <w:rsid w:val="00C94B7B"/>
    <w:rsid w:val="00C94B7C"/>
    <w:rsid w:val="00C94D7D"/>
    <w:rsid w:val="00C94E7C"/>
    <w:rsid w:val="00C950B3"/>
    <w:rsid w:val="00C9510A"/>
    <w:rsid w:val="00C9516C"/>
    <w:rsid w:val="00C951B6"/>
    <w:rsid w:val="00C953C7"/>
    <w:rsid w:val="00C95528"/>
    <w:rsid w:val="00C95534"/>
    <w:rsid w:val="00C95572"/>
    <w:rsid w:val="00C9573A"/>
    <w:rsid w:val="00C95780"/>
    <w:rsid w:val="00C957B5"/>
    <w:rsid w:val="00C959BB"/>
    <w:rsid w:val="00C959D2"/>
    <w:rsid w:val="00C95BA7"/>
    <w:rsid w:val="00C95DB0"/>
    <w:rsid w:val="00C95DE1"/>
    <w:rsid w:val="00C95EA6"/>
    <w:rsid w:val="00C95FB6"/>
    <w:rsid w:val="00C9685A"/>
    <w:rsid w:val="00C96906"/>
    <w:rsid w:val="00C96A4D"/>
    <w:rsid w:val="00C96C32"/>
    <w:rsid w:val="00C96C35"/>
    <w:rsid w:val="00C96E67"/>
    <w:rsid w:val="00C9702A"/>
    <w:rsid w:val="00C97076"/>
    <w:rsid w:val="00C97517"/>
    <w:rsid w:val="00C977D4"/>
    <w:rsid w:val="00C97B31"/>
    <w:rsid w:val="00C97D0D"/>
    <w:rsid w:val="00C97D15"/>
    <w:rsid w:val="00C97D49"/>
    <w:rsid w:val="00C97DAB"/>
    <w:rsid w:val="00C97DF0"/>
    <w:rsid w:val="00C97FC9"/>
    <w:rsid w:val="00CA0069"/>
    <w:rsid w:val="00CA0291"/>
    <w:rsid w:val="00CA02C4"/>
    <w:rsid w:val="00CA0426"/>
    <w:rsid w:val="00CA05F8"/>
    <w:rsid w:val="00CA0643"/>
    <w:rsid w:val="00CA0694"/>
    <w:rsid w:val="00CA0B20"/>
    <w:rsid w:val="00CA0B88"/>
    <w:rsid w:val="00CA0BF2"/>
    <w:rsid w:val="00CA0C4F"/>
    <w:rsid w:val="00CA0C94"/>
    <w:rsid w:val="00CA0CC6"/>
    <w:rsid w:val="00CA0F3C"/>
    <w:rsid w:val="00CA0F59"/>
    <w:rsid w:val="00CA0F85"/>
    <w:rsid w:val="00CA102B"/>
    <w:rsid w:val="00CA109E"/>
    <w:rsid w:val="00CA11D2"/>
    <w:rsid w:val="00CA129F"/>
    <w:rsid w:val="00CA14DD"/>
    <w:rsid w:val="00CA1904"/>
    <w:rsid w:val="00CA19D3"/>
    <w:rsid w:val="00CA1B45"/>
    <w:rsid w:val="00CA1B58"/>
    <w:rsid w:val="00CA1CDD"/>
    <w:rsid w:val="00CA1F81"/>
    <w:rsid w:val="00CA239D"/>
    <w:rsid w:val="00CA2431"/>
    <w:rsid w:val="00CA275A"/>
    <w:rsid w:val="00CA285D"/>
    <w:rsid w:val="00CA2986"/>
    <w:rsid w:val="00CA2B74"/>
    <w:rsid w:val="00CA2BAF"/>
    <w:rsid w:val="00CA2BFB"/>
    <w:rsid w:val="00CA2D13"/>
    <w:rsid w:val="00CA2E1A"/>
    <w:rsid w:val="00CA2F7D"/>
    <w:rsid w:val="00CA3172"/>
    <w:rsid w:val="00CA34E6"/>
    <w:rsid w:val="00CA353C"/>
    <w:rsid w:val="00CA39F2"/>
    <w:rsid w:val="00CA3D0C"/>
    <w:rsid w:val="00CA3D8A"/>
    <w:rsid w:val="00CA3E98"/>
    <w:rsid w:val="00CA3F43"/>
    <w:rsid w:val="00CA3F63"/>
    <w:rsid w:val="00CA4263"/>
    <w:rsid w:val="00CA43B6"/>
    <w:rsid w:val="00CA4409"/>
    <w:rsid w:val="00CA49A3"/>
    <w:rsid w:val="00CA4B03"/>
    <w:rsid w:val="00CA4FC5"/>
    <w:rsid w:val="00CA4FED"/>
    <w:rsid w:val="00CA506A"/>
    <w:rsid w:val="00CA5148"/>
    <w:rsid w:val="00CA51E1"/>
    <w:rsid w:val="00CA5207"/>
    <w:rsid w:val="00CA5227"/>
    <w:rsid w:val="00CA5BEE"/>
    <w:rsid w:val="00CA5C7B"/>
    <w:rsid w:val="00CA5E84"/>
    <w:rsid w:val="00CA5EEE"/>
    <w:rsid w:val="00CA5F70"/>
    <w:rsid w:val="00CA6054"/>
    <w:rsid w:val="00CA6189"/>
    <w:rsid w:val="00CA619F"/>
    <w:rsid w:val="00CA61FB"/>
    <w:rsid w:val="00CA623A"/>
    <w:rsid w:val="00CA62C2"/>
    <w:rsid w:val="00CA6365"/>
    <w:rsid w:val="00CA6525"/>
    <w:rsid w:val="00CA6593"/>
    <w:rsid w:val="00CA68BE"/>
    <w:rsid w:val="00CA68C6"/>
    <w:rsid w:val="00CA6932"/>
    <w:rsid w:val="00CA6A61"/>
    <w:rsid w:val="00CA6ACE"/>
    <w:rsid w:val="00CA6BF4"/>
    <w:rsid w:val="00CA6D3B"/>
    <w:rsid w:val="00CA6DC9"/>
    <w:rsid w:val="00CA6E2F"/>
    <w:rsid w:val="00CA6E77"/>
    <w:rsid w:val="00CA7331"/>
    <w:rsid w:val="00CA735C"/>
    <w:rsid w:val="00CA74EB"/>
    <w:rsid w:val="00CA74F8"/>
    <w:rsid w:val="00CA7631"/>
    <w:rsid w:val="00CA76C3"/>
    <w:rsid w:val="00CA77A0"/>
    <w:rsid w:val="00CA7823"/>
    <w:rsid w:val="00CA785D"/>
    <w:rsid w:val="00CA78AB"/>
    <w:rsid w:val="00CA7981"/>
    <w:rsid w:val="00CA79A0"/>
    <w:rsid w:val="00CA7A49"/>
    <w:rsid w:val="00CA7DA4"/>
    <w:rsid w:val="00CA7DDB"/>
    <w:rsid w:val="00CA7E80"/>
    <w:rsid w:val="00CA7EB8"/>
    <w:rsid w:val="00CB001B"/>
    <w:rsid w:val="00CB015E"/>
    <w:rsid w:val="00CB0215"/>
    <w:rsid w:val="00CB030C"/>
    <w:rsid w:val="00CB0443"/>
    <w:rsid w:val="00CB048B"/>
    <w:rsid w:val="00CB0568"/>
    <w:rsid w:val="00CB06A2"/>
    <w:rsid w:val="00CB0993"/>
    <w:rsid w:val="00CB0A2D"/>
    <w:rsid w:val="00CB0A6C"/>
    <w:rsid w:val="00CB0C92"/>
    <w:rsid w:val="00CB0CA1"/>
    <w:rsid w:val="00CB0E89"/>
    <w:rsid w:val="00CB0F48"/>
    <w:rsid w:val="00CB1172"/>
    <w:rsid w:val="00CB133F"/>
    <w:rsid w:val="00CB1788"/>
    <w:rsid w:val="00CB184A"/>
    <w:rsid w:val="00CB1870"/>
    <w:rsid w:val="00CB1A9E"/>
    <w:rsid w:val="00CB1CC6"/>
    <w:rsid w:val="00CB1D9E"/>
    <w:rsid w:val="00CB1EE6"/>
    <w:rsid w:val="00CB1F66"/>
    <w:rsid w:val="00CB1FF5"/>
    <w:rsid w:val="00CB20E4"/>
    <w:rsid w:val="00CB230E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91D"/>
    <w:rsid w:val="00CB2B37"/>
    <w:rsid w:val="00CB2B64"/>
    <w:rsid w:val="00CB2BFE"/>
    <w:rsid w:val="00CB2C8B"/>
    <w:rsid w:val="00CB2C8F"/>
    <w:rsid w:val="00CB2CFB"/>
    <w:rsid w:val="00CB2EF7"/>
    <w:rsid w:val="00CB2F8C"/>
    <w:rsid w:val="00CB31F8"/>
    <w:rsid w:val="00CB3411"/>
    <w:rsid w:val="00CB3613"/>
    <w:rsid w:val="00CB3A8F"/>
    <w:rsid w:val="00CB3BDD"/>
    <w:rsid w:val="00CB3EAE"/>
    <w:rsid w:val="00CB412D"/>
    <w:rsid w:val="00CB4291"/>
    <w:rsid w:val="00CB4345"/>
    <w:rsid w:val="00CB452D"/>
    <w:rsid w:val="00CB4597"/>
    <w:rsid w:val="00CB4737"/>
    <w:rsid w:val="00CB4797"/>
    <w:rsid w:val="00CB4884"/>
    <w:rsid w:val="00CB49F4"/>
    <w:rsid w:val="00CB4A4A"/>
    <w:rsid w:val="00CB4BE9"/>
    <w:rsid w:val="00CB4D28"/>
    <w:rsid w:val="00CB4F42"/>
    <w:rsid w:val="00CB4FC8"/>
    <w:rsid w:val="00CB4FF7"/>
    <w:rsid w:val="00CB501A"/>
    <w:rsid w:val="00CB5273"/>
    <w:rsid w:val="00CB5354"/>
    <w:rsid w:val="00CB53C1"/>
    <w:rsid w:val="00CB5607"/>
    <w:rsid w:val="00CB56D4"/>
    <w:rsid w:val="00CB5B06"/>
    <w:rsid w:val="00CB5B3D"/>
    <w:rsid w:val="00CB5B80"/>
    <w:rsid w:val="00CB5D61"/>
    <w:rsid w:val="00CB5EFB"/>
    <w:rsid w:val="00CB608F"/>
    <w:rsid w:val="00CB6112"/>
    <w:rsid w:val="00CB61EA"/>
    <w:rsid w:val="00CB62F1"/>
    <w:rsid w:val="00CB640D"/>
    <w:rsid w:val="00CB64CC"/>
    <w:rsid w:val="00CB65AA"/>
    <w:rsid w:val="00CB662F"/>
    <w:rsid w:val="00CB6723"/>
    <w:rsid w:val="00CB696A"/>
    <w:rsid w:val="00CB6A14"/>
    <w:rsid w:val="00CB6B8C"/>
    <w:rsid w:val="00CB6B97"/>
    <w:rsid w:val="00CB6C00"/>
    <w:rsid w:val="00CB6CE0"/>
    <w:rsid w:val="00CB7048"/>
    <w:rsid w:val="00CB724F"/>
    <w:rsid w:val="00CB7270"/>
    <w:rsid w:val="00CB74AE"/>
    <w:rsid w:val="00CB7642"/>
    <w:rsid w:val="00CB782B"/>
    <w:rsid w:val="00CB7C0A"/>
    <w:rsid w:val="00CB7C92"/>
    <w:rsid w:val="00CB7E27"/>
    <w:rsid w:val="00CB7E83"/>
    <w:rsid w:val="00CB7EB1"/>
    <w:rsid w:val="00CB7F34"/>
    <w:rsid w:val="00CC00CA"/>
    <w:rsid w:val="00CC0468"/>
    <w:rsid w:val="00CC047A"/>
    <w:rsid w:val="00CC04CD"/>
    <w:rsid w:val="00CC05AC"/>
    <w:rsid w:val="00CC0618"/>
    <w:rsid w:val="00CC0805"/>
    <w:rsid w:val="00CC088C"/>
    <w:rsid w:val="00CC0A7A"/>
    <w:rsid w:val="00CC0B97"/>
    <w:rsid w:val="00CC0C64"/>
    <w:rsid w:val="00CC0CFF"/>
    <w:rsid w:val="00CC0D00"/>
    <w:rsid w:val="00CC0D39"/>
    <w:rsid w:val="00CC0D44"/>
    <w:rsid w:val="00CC0DB7"/>
    <w:rsid w:val="00CC0F19"/>
    <w:rsid w:val="00CC1102"/>
    <w:rsid w:val="00CC1211"/>
    <w:rsid w:val="00CC12C1"/>
    <w:rsid w:val="00CC1389"/>
    <w:rsid w:val="00CC14EE"/>
    <w:rsid w:val="00CC1501"/>
    <w:rsid w:val="00CC1611"/>
    <w:rsid w:val="00CC1673"/>
    <w:rsid w:val="00CC184D"/>
    <w:rsid w:val="00CC186A"/>
    <w:rsid w:val="00CC1A8C"/>
    <w:rsid w:val="00CC1BF7"/>
    <w:rsid w:val="00CC1C08"/>
    <w:rsid w:val="00CC1C4E"/>
    <w:rsid w:val="00CC1F31"/>
    <w:rsid w:val="00CC226D"/>
    <w:rsid w:val="00CC22FA"/>
    <w:rsid w:val="00CC242E"/>
    <w:rsid w:val="00CC248D"/>
    <w:rsid w:val="00CC24CA"/>
    <w:rsid w:val="00CC2818"/>
    <w:rsid w:val="00CC29D0"/>
    <w:rsid w:val="00CC2D7E"/>
    <w:rsid w:val="00CC2E93"/>
    <w:rsid w:val="00CC2F4E"/>
    <w:rsid w:val="00CC2FCE"/>
    <w:rsid w:val="00CC3039"/>
    <w:rsid w:val="00CC3212"/>
    <w:rsid w:val="00CC3400"/>
    <w:rsid w:val="00CC36B6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40B"/>
    <w:rsid w:val="00CC4597"/>
    <w:rsid w:val="00CC486C"/>
    <w:rsid w:val="00CC4870"/>
    <w:rsid w:val="00CC4979"/>
    <w:rsid w:val="00CC4B11"/>
    <w:rsid w:val="00CC4B3F"/>
    <w:rsid w:val="00CC4B5B"/>
    <w:rsid w:val="00CC4B70"/>
    <w:rsid w:val="00CC4C2D"/>
    <w:rsid w:val="00CC50DC"/>
    <w:rsid w:val="00CC5134"/>
    <w:rsid w:val="00CC5147"/>
    <w:rsid w:val="00CC5228"/>
    <w:rsid w:val="00CC56C1"/>
    <w:rsid w:val="00CC57FA"/>
    <w:rsid w:val="00CC59BC"/>
    <w:rsid w:val="00CC5B37"/>
    <w:rsid w:val="00CC5CA5"/>
    <w:rsid w:val="00CC5D03"/>
    <w:rsid w:val="00CC5F13"/>
    <w:rsid w:val="00CC6181"/>
    <w:rsid w:val="00CC6242"/>
    <w:rsid w:val="00CC6261"/>
    <w:rsid w:val="00CC650E"/>
    <w:rsid w:val="00CC6610"/>
    <w:rsid w:val="00CC69F6"/>
    <w:rsid w:val="00CC6A8D"/>
    <w:rsid w:val="00CC6AB7"/>
    <w:rsid w:val="00CC6BDE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A81"/>
    <w:rsid w:val="00CC7C11"/>
    <w:rsid w:val="00CC7DDF"/>
    <w:rsid w:val="00CD01FC"/>
    <w:rsid w:val="00CD0550"/>
    <w:rsid w:val="00CD0601"/>
    <w:rsid w:val="00CD0DD6"/>
    <w:rsid w:val="00CD0E08"/>
    <w:rsid w:val="00CD10BB"/>
    <w:rsid w:val="00CD1108"/>
    <w:rsid w:val="00CD11BC"/>
    <w:rsid w:val="00CD1535"/>
    <w:rsid w:val="00CD1540"/>
    <w:rsid w:val="00CD156E"/>
    <w:rsid w:val="00CD1666"/>
    <w:rsid w:val="00CD176F"/>
    <w:rsid w:val="00CD183E"/>
    <w:rsid w:val="00CD1C18"/>
    <w:rsid w:val="00CD1CF2"/>
    <w:rsid w:val="00CD1F60"/>
    <w:rsid w:val="00CD2425"/>
    <w:rsid w:val="00CD253D"/>
    <w:rsid w:val="00CD272C"/>
    <w:rsid w:val="00CD2742"/>
    <w:rsid w:val="00CD28AE"/>
    <w:rsid w:val="00CD2908"/>
    <w:rsid w:val="00CD2961"/>
    <w:rsid w:val="00CD29A8"/>
    <w:rsid w:val="00CD29E4"/>
    <w:rsid w:val="00CD29FD"/>
    <w:rsid w:val="00CD2BDA"/>
    <w:rsid w:val="00CD2C21"/>
    <w:rsid w:val="00CD2C46"/>
    <w:rsid w:val="00CD2E30"/>
    <w:rsid w:val="00CD2F00"/>
    <w:rsid w:val="00CD3006"/>
    <w:rsid w:val="00CD30A8"/>
    <w:rsid w:val="00CD347E"/>
    <w:rsid w:val="00CD3777"/>
    <w:rsid w:val="00CD38CF"/>
    <w:rsid w:val="00CD3BA0"/>
    <w:rsid w:val="00CD3D64"/>
    <w:rsid w:val="00CD3DD6"/>
    <w:rsid w:val="00CD3FCF"/>
    <w:rsid w:val="00CD3FD8"/>
    <w:rsid w:val="00CD40BE"/>
    <w:rsid w:val="00CD4134"/>
    <w:rsid w:val="00CD41D0"/>
    <w:rsid w:val="00CD4248"/>
    <w:rsid w:val="00CD4324"/>
    <w:rsid w:val="00CD4328"/>
    <w:rsid w:val="00CD4503"/>
    <w:rsid w:val="00CD456C"/>
    <w:rsid w:val="00CD4836"/>
    <w:rsid w:val="00CD48D9"/>
    <w:rsid w:val="00CD4B25"/>
    <w:rsid w:val="00CD4FA5"/>
    <w:rsid w:val="00CD51E1"/>
    <w:rsid w:val="00CD536D"/>
    <w:rsid w:val="00CD55A9"/>
    <w:rsid w:val="00CD5669"/>
    <w:rsid w:val="00CD56A7"/>
    <w:rsid w:val="00CD56C8"/>
    <w:rsid w:val="00CD56E1"/>
    <w:rsid w:val="00CD5997"/>
    <w:rsid w:val="00CD59B5"/>
    <w:rsid w:val="00CD5A02"/>
    <w:rsid w:val="00CD5A39"/>
    <w:rsid w:val="00CD5A80"/>
    <w:rsid w:val="00CD5A8D"/>
    <w:rsid w:val="00CD5B17"/>
    <w:rsid w:val="00CD5B8C"/>
    <w:rsid w:val="00CD5BAE"/>
    <w:rsid w:val="00CD6062"/>
    <w:rsid w:val="00CD61AA"/>
    <w:rsid w:val="00CD6219"/>
    <w:rsid w:val="00CD62AE"/>
    <w:rsid w:val="00CD63E5"/>
    <w:rsid w:val="00CD64DA"/>
    <w:rsid w:val="00CD6522"/>
    <w:rsid w:val="00CD659A"/>
    <w:rsid w:val="00CD67A9"/>
    <w:rsid w:val="00CD6B43"/>
    <w:rsid w:val="00CD6F89"/>
    <w:rsid w:val="00CD6F98"/>
    <w:rsid w:val="00CD7188"/>
    <w:rsid w:val="00CD71DB"/>
    <w:rsid w:val="00CD7460"/>
    <w:rsid w:val="00CD7663"/>
    <w:rsid w:val="00CD776E"/>
    <w:rsid w:val="00CD7C92"/>
    <w:rsid w:val="00CD7D37"/>
    <w:rsid w:val="00CD7F95"/>
    <w:rsid w:val="00CD7FF7"/>
    <w:rsid w:val="00CE04F1"/>
    <w:rsid w:val="00CE057C"/>
    <w:rsid w:val="00CE071C"/>
    <w:rsid w:val="00CE0764"/>
    <w:rsid w:val="00CE07AE"/>
    <w:rsid w:val="00CE07FB"/>
    <w:rsid w:val="00CE0969"/>
    <w:rsid w:val="00CE0A25"/>
    <w:rsid w:val="00CE0C36"/>
    <w:rsid w:val="00CE0CC0"/>
    <w:rsid w:val="00CE0D6C"/>
    <w:rsid w:val="00CE0D93"/>
    <w:rsid w:val="00CE0E70"/>
    <w:rsid w:val="00CE0F77"/>
    <w:rsid w:val="00CE0FE9"/>
    <w:rsid w:val="00CE124C"/>
    <w:rsid w:val="00CE15DB"/>
    <w:rsid w:val="00CE170B"/>
    <w:rsid w:val="00CE1A22"/>
    <w:rsid w:val="00CE1AC5"/>
    <w:rsid w:val="00CE1C3E"/>
    <w:rsid w:val="00CE1E81"/>
    <w:rsid w:val="00CE1FC9"/>
    <w:rsid w:val="00CE218F"/>
    <w:rsid w:val="00CE21BD"/>
    <w:rsid w:val="00CE2235"/>
    <w:rsid w:val="00CE22CD"/>
    <w:rsid w:val="00CE257D"/>
    <w:rsid w:val="00CE2A19"/>
    <w:rsid w:val="00CE2A5F"/>
    <w:rsid w:val="00CE2A92"/>
    <w:rsid w:val="00CE2C52"/>
    <w:rsid w:val="00CE2C68"/>
    <w:rsid w:val="00CE2D7F"/>
    <w:rsid w:val="00CE2E17"/>
    <w:rsid w:val="00CE3047"/>
    <w:rsid w:val="00CE306D"/>
    <w:rsid w:val="00CE31B5"/>
    <w:rsid w:val="00CE322D"/>
    <w:rsid w:val="00CE3240"/>
    <w:rsid w:val="00CE326F"/>
    <w:rsid w:val="00CE330A"/>
    <w:rsid w:val="00CE3344"/>
    <w:rsid w:val="00CE3393"/>
    <w:rsid w:val="00CE35CC"/>
    <w:rsid w:val="00CE3854"/>
    <w:rsid w:val="00CE388A"/>
    <w:rsid w:val="00CE38C6"/>
    <w:rsid w:val="00CE3B36"/>
    <w:rsid w:val="00CE3CA6"/>
    <w:rsid w:val="00CE3CC1"/>
    <w:rsid w:val="00CE3E76"/>
    <w:rsid w:val="00CE40D9"/>
    <w:rsid w:val="00CE42ED"/>
    <w:rsid w:val="00CE43AD"/>
    <w:rsid w:val="00CE43AF"/>
    <w:rsid w:val="00CE44EB"/>
    <w:rsid w:val="00CE46FE"/>
    <w:rsid w:val="00CE4766"/>
    <w:rsid w:val="00CE47CC"/>
    <w:rsid w:val="00CE4915"/>
    <w:rsid w:val="00CE4A51"/>
    <w:rsid w:val="00CE4A68"/>
    <w:rsid w:val="00CE4AB1"/>
    <w:rsid w:val="00CE4B28"/>
    <w:rsid w:val="00CE4D23"/>
    <w:rsid w:val="00CE4E9E"/>
    <w:rsid w:val="00CE4EE9"/>
    <w:rsid w:val="00CE51CB"/>
    <w:rsid w:val="00CE53F5"/>
    <w:rsid w:val="00CE56B2"/>
    <w:rsid w:val="00CE56D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8E"/>
    <w:rsid w:val="00CE5F4B"/>
    <w:rsid w:val="00CE5FCA"/>
    <w:rsid w:val="00CE6156"/>
    <w:rsid w:val="00CE6160"/>
    <w:rsid w:val="00CE6180"/>
    <w:rsid w:val="00CE631E"/>
    <w:rsid w:val="00CE636F"/>
    <w:rsid w:val="00CE64FC"/>
    <w:rsid w:val="00CE64FF"/>
    <w:rsid w:val="00CE6522"/>
    <w:rsid w:val="00CE6683"/>
    <w:rsid w:val="00CE6824"/>
    <w:rsid w:val="00CE6A70"/>
    <w:rsid w:val="00CE6C28"/>
    <w:rsid w:val="00CE6CA7"/>
    <w:rsid w:val="00CE6D8E"/>
    <w:rsid w:val="00CE6F6D"/>
    <w:rsid w:val="00CE70AC"/>
    <w:rsid w:val="00CE753F"/>
    <w:rsid w:val="00CE7545"/>
    <w:rsid w:val="00CE7824"/>
    <w:rsid w:val="00CE7AE5"/>
    <w:rsid w:val="00CE7CE0"/>
    <w:rsid w:val="00CE7D6A"/>
    <w:rsid w:val="00CE7FD1"/>
    <w:rsid w:val="00CF021E"/>
    <w:rsid w:val="00CF0261"/>
    <w:rsid w:val="00CF02E9"/>
    <w:rsid w:val="00CF03A9"/>
    <w:rsid w:val="00CF047A"/>
    <w:rsid w:val="00CF052E"/>
    <w:rsid w:val="00CF0611"/>
    <w:rsid w:val="00CF066E"/>
    <w:rsid w:val="00CF06ED"/>
    <w:rsid w:val="00CF06FB"/>
    <w:rsid w:val="00CF0757"/>
    <w:rsid w:val="00CF0906"/>
    <w:rsid w:val="00CF0C42"/>
    <w:rsid w:val="00CF0DF8"/>
    <w:rsid w:val="00CF0E69"/>
    <w:rsid w:val="00CF0E91"/>
    <w:rsid w:val="00CF11E8"/>
    <w:rsid w:val="00CF143F"/>
    <w:rsid w:val="00CF17AD"/>
    <w:rsid w:val="00CF18E8"/>
    <w:rsid w:val="00CF18F6"/>
    <w:rsid w:val="00CF19CE"/>
    <w:rsid w:val="00CF20A7"/>
    <w:rsid w:val="00CF20F9"/>
    <w:rsid w:val="00CF2241"/>
    <w:rsid w:val="00CF225E"/>
    <w:rsid w:val="00CF235C"/>
    <w:rsid w:val="00CF2400"/>
    <w:rsid w:val="00CF24D9"/>
    <w:rsid w:val="00CF2525"/>
    <w:rsid w:val="00CF26FA"/>
    <w:rsid w:val="00CF2809"/>
    <w:rsid w:val="00CF2878"/>
    <w:rsid w:val="00CF29A6"/>
    <w:rsid w:val="00CF2BA1"/>
    <w:rsid w:val="00CF2BA5"/>
    <w:rsid w:val="00CF2C62"/>
    <w:rsid w:val="00CF2D97"/>
    <w:rsid w:val="00CF2FA0"/>
    <w:rsid w:val="00CF304E"/>
    <w:rsid w:val="00CF3281"/>
    <w:rsid w:val="00CF344F"/>
    <w:rsid w:val="00CF34A4"/>
    <w:rsid w:val="00CF3555"/>
    <w:rsid w:val="00CF3DB6"/>
    <w:rsid w:val="00CF3E49"/>
    <w:rsid w:val="00CF3EA4"/>
    <w:rsid w:val="00CF3F14"/>
    <w:rsid w:val="00CF3F43"/>
    <w:rsid w:val="00CF4140"/>
    <w:rsid w:val="00CF441D"/>
    <w:rsid w:val="00CF449A"/>
    <w:rsid w:val="00CF44FF"/>
    <w:rsid w:val="00CF452A"/>
    <w:rsid w:val="00CF4732"/>
    <w:rsid w:val="00CF47D4"/>
    <w:rsid w:val="00CF4D4F"/>
    <w:rsid w:val="00CF4D86"/>
    <w:rsid w:val="00CF4D9C"/>
    <w:rsid w:val="00CF4EB5"/>
    <w:rsid w:val="00CF4FA4"/>
    <w:rsid w:val="00CF4FD6"/>
    <w:rsid w:val="00CF50F6"/>
    <w:rsid w:val="00CF53FB"/>
    <w:rsid w:val="00CF558A"/>
    <w:rsid w:val="00CF55C2"/>
    <w:rsid w:val="00CF5C1B"/>
    <w:rsid w:val="00CF5D76"/>
    <w:rsid w:val="00CF605E"/>
    <w:rsid w:val="00CF6214"/>
    <w:rsid w:val="00CF6377"/>
    <w:rsid w:val="00CF65E4"/>
    <w:rsid w:val="00CF6622"/>
    <w:rsid w:val="00CF669B"/>
    <w:rsid w:val="00CF69E2"/>
    <w:rsid w:val="00CF6CFE"/>
    <w:rsid w:val="00CF6D02"/>
    <w:rsid w:val="00CF6D5D"/>
    <w:rsid w:val="00CF6E46"/>
    <w:rsid w:val="00CF6F6D"/>
    <w:rsid w:val="00CF7349"/>
    <w:rsid w:val="00CF735E"/>
    <w:rsid w:val="00CF7379"/>
    <w:rsid w:val="00CF7490"/>
    <w:rsid w:val="00CF76E1"/>
    <w:rsid w:val="00CF797C"/>
    <w:rsid w:val="00CF7A23"/>
    <w:rsid w:val="00CF7A8A"/>
    <w:rsid w:val="00CF7B8B"/>
    <w:rsid w:val="00CF7BB0"/>
    <w:rsid w:val="00CF7F7F"/>
    <w:rsid w:val="00D00092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C8"/>
    <w:rsid w:val="00D015AC"/>
    <w:rsid w:val="00D01788"/>
    <w:rsid w:val="00D017BF"/>
    <w:rsid w:val="00D01897"/>
    <w:rsid w:val="00D01C53"/>
    <w:rsid w:val="00D01D01"/>
    <w:rsid w:val="00D01E2C"/>
    <w:rsid w:val="00D01F04"/>
    <w:rsid w:val="00D02054"/>
    <w:rsid w:val="00D020F6"/>
    <w:rsid w:val="00D02381"/>
    <w:rsid w:val="00D025BB"/>
    <w:rsid w:val="00D0282C"/>
    <w:rsid w:val="00D0294D"/>
    <w:rsid w:val="00D02B16"/>
    <w:rsid w:val="00D02B35"/>
    <w:rsid w:val="00D02CEC"/>
    <w:rsid w:val="00D02FC8"/>
    <w:rsid w:val="00D03003"/>
    <w:rsid w:val="00D0300E"/>
    <w:rsid w:val="00D033CC"/>
    <w:rsid w:val="00D0342E"/>
    <w:rsid w:val="00D035A9"/>
    <w:rsid w:val="00D0374B"/>
    <w:rsid w:val="00D03A2E"/>
    <w:rsid w:val="00D03E48"/>
    <w:rsid w:val="00D03E89"/>
    <w:rsid w:val="00D03F6C"/>
    <w:rsid w:val="00D03F72"/>
    <w:rsid w:val="00D03FB0"/>
    <w:rsid w:val="00D04098"/>
    <w:rsid w:val="00D041CF"/>
    <w:rsid w:val="00D04217"/>
    <w:rsid w:val="00D04586"/>
    <w:rsid w:val="00D045D0"/>
    <w:rsid w:val="00D046DC"/>
    <w:rsid w:val="00D04B29"/>
    <w:rsid w:val="00D04B99"/>
    <w:rsid w:val="00D04D3B"/>
    <w:rsid w:val="00D04D79"/>
    <w:rsid w:val="00D05238"/>
    <w:rsid w:val="00D0538A"/>
    <w:rsid w:val="00D054C8"/>
    <w:rsid w:val="00D05501"/>
    <w:rsid w:val="00D05694"/>
    <w:rsid w:val="00D0592C"/>
    <w:rsid w:val="00D059F0"/>
    <w:rsid w:val="00D05A0E"/>
    <w:rsid w:val="00D05A14"/>
    <w:rsid w:val="00D05B02"/>
    <w:rsid w:val="00D05B16"/>
    <w:rsid w:val="00D05B8C"/>
    <w:rsid w:val="00D05C70"/>
    <w:rsid w:val="00D05FEE"/>
    <w:rsid w:val="00D06149"/>
    <w:rsid w:val="00D0636D"/>
    <w:rsid w:val="00D06392"/>
    <w:rsid w:val="00D06751"/>
    <w:rsid w:val="00D0680D"/>
    <w:rsid w:val="00D069A7"/>
    <w:rsid w:val="00D070D2"/>
    <w:rsid w:val="00D07491"/>
    <w:rsid w:val="00D076CE"/>
    <w:rsid w:val="00D0788C"/>
    <w:rsid w:val="00D07A53"/>
    <w:rsid w:val="00D07B68"/>
    <w:rsid w:val="00D07CEC"/>
    <w:rsid w:val="00D07FC5"/>
    <w:rsid w:val="00D07FD8"/>
    <w:rsid w:val="00D10071"/>
    <w:rsid w:val="00D1007F"/>
    <w:rsid w:val="00D104F3"/>
    <w:rsid w:val="00D10539"/>
    <w:rsid w:val="00D10834"/>
    <w:rsid w:val="00D1096F"/>
    <w:rsid w:val="00D10A1B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887"/>
    <w:rsid w:val="00D11A1F"/>
    <w:rsid w:val="00D11A34"/>
    <w:rsid w:val="00D11B3D"/>
    <w:rsid w:val="00D11BC8"/>
    <w:rsid w:val="00D11C31"/>
    <w:rsid w:val="00D123BF"/>
    <w:rsid w:val="00D123C3"/>
    <w:rsid w:val="00D126CF"/>
    <w:rsid w:val="00D12708"/>
    <w:rsid w:val="00D127E9"/>
    <w:rsid w:val="00D12913"/>
    <w:rsid w:val="00D12A23"/>
    <w:rsid w:val="00D12ACB"/>
    <w:rsid w:val="00D12B22"/>
    <w:rsid w:val="00D12B6E"/>
    <w:rsid w:val="00D12DD1"/>
    <w:rsid w:val="00D12E34"/>
    <w:rsid w:val="00D1313D"/>
    <w:rsid w:val="00D132B7"/>
    <w:rsid w:val="00D13505"/>
    <w:rsid w:val="00D1358C"/>
    <w:rsid w:val="00D135A3"/>
    <w:rsid w:val="00D136AC"/>
    <w:rsid w:val="00D13A27"/>
    <w:rsid w:val="00D13BF1"/>
    <w:rsid w:val="00D13D94"/>
    <w:rsid w:val="00D13F59"/>
    <w:rsid w:val="00D13FBF"/>
    <w:rsid w:val="00D14027"/>
    <w:rsid w:val="00D14632"/>
    <w:rsid w:val="00D14935"/>
    <w:rsid w:val="00D14993"/>
    <w:rsid w:val="00D14C56"/>
    <w:rsid w:val="00D14D12"/>
    <w:rsid w:val="00D14EEA"/>
    <w:rsid w:val="00D14F14"/>
    <w:rsid w:val="00D1534A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336"/>
    <w:rsid w:val="00D16553"/>
    <w:rsid w:val="00D1666A"/>
    <w:rsid w:val="00D16693"/>
    <w:rsid w:val="00D166B6"/>
    <w:rsid w:val="00D1676C"/>
    <w:rsid w:val="00D1687D"/>
    <w:rsid w:val="00D16909"/>
    <w:rsid w:val="00D16A73"/>
    <w:rsid w:val="00D16A7B"/>
    <w:rsid w:val="00D16B22"/>
    <w:rsid w:val="00D16B44"/>
    <w:rsid w:val="00D16BDF"/>
    <w:rsid w:val="00D16F86"/>
    <w:rsid w:val="00D16FAB"/>
    <w:rsid w:val="00D16FCE"/>
    <w:rsid w:val="00D17019"/>
    <w:rsid w:val="00D17069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BF"/>
    <w:rsid w:val="00D17D15"/>
    <w:rsid w:val="00D17EA1"/>
    <w:rsid w:val="00D17FEF"/>
    <w:rsid w:val="00D20080"/>
    <w:rsid w:val="00D20167"/>
    <w:rsid w:val="00D203D3"/>
    <w:rsid w:val="00D204BA"/>
    <w:rsid w:val="00D205DB"/>
    <w:rsid w:val="00D20771"/>
    <w:rsid w:val="00D207FB"/>
    <w:rsid w:val="00D20979"/>
    <w:rsid w:val="00D2099D"/>
    <w:rsid w:val="00D20D10"/>
    <w:rsid w:val="00D20D1D"/>
    <w:rsid w:val="00D211CB"/>
    <w:rsid w:val="00D213EE"/>
    <w:rsid w:val="00D214A3"/>
    <w:rsid w:val="00D2158C"/>
    <w:rsid w:val="00D21650"/>
    <w:rsid w:val="00D21804"/>
    <w:rsid w:val="00D21850"/>
    <w:rsid w:val="00D21898"/>
    <w:rsid w:val="00D218B3"/>
    <w:rsid w:val="00D21BAD"/>
    <w:rsid w:val="00D21E68"/>
    <w:rsid w:val="00D21F77"/>
    <w:rsid w:val="00D21FBB"/>
    <w:rsid w:val="00D22207"/>
    <w:rsid w:val="00D22355"/>
    <w:rsid w:val="00D22502"/>
    <w:rsid w:val="00D2260C"/>
    <w:rsid w:val="00D2263F"/>
    <w:rsid w:val="00D227D3"/>
    <w:rsid w:val="00D227F7"/>
    <w:rsid w:val="00D229D5"/>
    <w:rsid w:val="00D22AB7"/>
    <w:rsid w:val="00D22B7B"/>
    <w:rsid w:val="00D22C29"/>
    <w:rsid w:val="00D22C8F"/>
    <w:rsid w:val="00D22FB7"/>
    <w:rsid w:val="00D23065"/>
    <w:rsid w:val="00D23193"/>
    <w:rsid w:val="00D2327C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FD"/>
    <w:rsid w:val="00D24BB3"/>
    <w:rsid w:val="00D24C47"/>
    <w:rsid w:val="00D24CD1"/>
    <w:rsid w:val="00D24D51"/>
    <w:rsid w:val="00D24DDD"/>
    <w:rsid w:val="00D24F25"/>
    <w:rsid w:val="00D24F78"/>
    <w:rsid w:val="00D24FA6"/>
    <w:rsid w:val="00D25002"/>
    <w:rsid w:val="00D250BB"/>
    <w:rsid w:val="00D251B0"/>
    <w:rsid w:val="00D252D7"/>
    <w:rsid w:val="00D2548D"/>
    <w:rsid w:val="00D2559E"/>
    <w:rsid w:val="00D255BF"/>
    <w:rsid w:val="00D255ED"/>
    <w:rsid w:val="00D25636"/>
    <w:rsid w:val="00D256FA"/>
    <w:rsid w:val="00D257BA"/>
    <w:rsid w:val="00D25B0A"/>
    <w:rsid w:val="00D25C00"/>
    <w:rsid w:val="00D25EEB"/>
    <w:rsid w:val="00D25FE9"/>
    <w:rsid w:val="00D260A5"/>
    <w:rsid w:val="00D261BC"/>
    <w:rsid w:val="00D2643A"/>
    <w:rsid w:val="00D26496"/>
    <w:rsid w:val="00D2653B"/>
    <w:rsid w:val="00D26805"/>
    <w:rsid w:val="00D26812"/>
    <w:rsid w:val="00D26A7E"/>
    <w:rsid w:val="00D26C57"/>
    <w:rsid w:val="00D26D78"/>
    <w:rsid w:val="00D270C6"/>
    <w:rsid w:val="00D2712C"/>
    <w:rsid w:val="00D27424"/>
    <w:rsid w:val="00D27426"/>
    <w:rsid w:val="00D2752E"/>
    <w:rsid w:val="00D275F8"/>
    <w:rsid w:val="00D27798"/>
    <w:rsid w:val="00D278DD"/>
    <w:rsid w:val="00D278F5"/>
    <w:rsid w:val="00D27C81"/>
    <w:rsid w:val="00D27CB2"/>
    <w:rsid w:val="00D30269"/>
    <w:rsid w:val="00D3047B"/>
    <w:rsid w:val="00D3049B"/>
    <w:rsid w:val="00D30572"/>
    <w:rsid w:val="00D305FC"/>
    <w:rsid w:val="00D30682"/>
    <w:rsid w:val="00D307E4"/>
    <w:rsid w:val="00D307F9"/>
    <w:rsid w:val="00D30877"/>
    <w:rsid w:val="00D30B9A"/>
    <w:rsid w:val="00D30CAD"/>
    <w:rsid w:val="00D30DC3"/>
    <w:rsid w:val="00D310BA"/>
    <w:rsid w:val="00D310CC"/>
    <w:rsid w:val="00D310D2"/>
    <w:rsid w:val="00D3121E"/>
    <w:rsid w:val="00D312D4"/>
    <w:rsid w:val="00D3192E"/>
    <w:rsid w:val="00D31BF8"/>
    <w:rsid w:val="00D31CAC"/>
    <w:rsid w:val="00D320B1"/>
    <w:rsid w:val="00D320E3"/>
    <w:rsid w:val="00D3218A"/>
    <w:rsid w:val="00D3222E"/>
    <w:rsid w:val="00D32348"/>
    <w:rsid w:val="00D3235E"/>
    <w:rsid w:val="00D323BA"/>
    <w:rsid w:val="00D32668"/>
    <w:rsid w:val="00D32800"/>
    <w:rsid w:val="00D32846"/>
    <w:rsid w:val="00D328D0"/>
    <w:rsid w:val="00D32CA7"/>
    <w:rsid w:val="00D32F7B"/>
    <w:rsid w:val="00D33095"/>
    <w:rsid w:val="00D33360"/>
    <w:rsid w:val="00D33583"/>
    <w:rsid w:val="00D33589"/>
    <w:rsid w:val="00D33735"/>
    <w:rsid w:val="00D337A6"/>
    <w:rsid w:val="00D33978"/>
    <w:rsid w:val="00D33AEB"/>
    <w:rsid w:val="00D33CA5"/>
    <w:rsid w:val="00D33D6C"/>
    <w:rsid w:val="00D34235"/>
    <w:rsid w:val="00D342AC"/>
    <w:rsid w:val="00D344B7"/>
    <w:rsid w:val="00D344C6"/>
    <w:rsid w:val="00D345FB"/>
    <w:rsid w:val="00D3497F"/>
    <w:rsid w:val="00D34ADF"/>
    <w:rsid w:val="00D34BB1"/>
    <w:rsid w:val="00D34BD2"/>
    <w:rsid w:val="00D34DB9"/>
    <w:rsid w:val="00D34F2F"/>
    <w:rsid w:val="00D35008"/>
    <w:rsid w:val="00D35126"/>
    <w:rsid w:val="00D352DC"/>
    <w:rsid w:val="00D353FD"/>
    <w:rsid w:val="00D354C1"/>
    <w:rsid w:val="00D356CB"/>
    <w:rsid w:val="00D356FF"/>
    <w:rsid w:val="00D35749"/>
    <w:rsid w:val="00D357C5"/>
    <w:rsid w:val="00D357D1"/>
    <w:rsid w:val="00D3598A"/>
    <w:rsid w:val="00D35C7B"/>
    <w:rsid w:val="00D35EB6"/>
    <w:rsid w:val="00D35FE3"/>
    <w:rsid w:val="00D36287"/>
    <w:rsid w:val="00D36288"/>
    <w:rsid w:val="00D36465"/>
    <w:rsid w:val="00D3646F"/>
    <w:rsid w:val="00D364FC"/>
    <w:rsid w:val="00D366B2"/>
    <w:rsid w:val="00D36914"/>
    <w:rsid w:val="00D3693B"/>
    <w:rsid w:val="00D36A02"/>
    <w:rsid w:val="00D36C7E"/>
    <w:rsid w:val="00D36DD5"/>
    <w:rsid w:val="00D36E03"/>
    <w:rsid w:val="00D36EAD"/>
    <w:rsid w:val="00D36FB4"/>
    <w:rsid w:val="00D36FF1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E11"/>
    <w:rsid w:val="00D37ED2"/>
    <w:rsid w:val="00D37EE3"/>
    <w:rsid w:val="00D37FC0"/>
    <w:rsid w:val="00D4005E"/>
    <w:rsid w:val="00D40168"/>
    <w:rsid w:val="00D401A9"/>
    <w:rsid w:val="00D40299"/>
    <w:rsid w:val="00D403DE"/>
    <w:rsid w:val="00D40882"/>
    <w:rsid w:val="00D409EB"/>
    <w:rsid w:val="00D40D1C"/>
    <w:rsid w:val="00D40E84"/>
    <w:rsid w:val="00D41021"/>
    <w:rsid w:val="00D410AE"/>
    <w:rsid w:val="00D415FC"/>
    <w:rsid w:val="00D416C0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E6D"/>
    <w:rsid w:val="00D42EE7"/>
    <w:rsid w:val="00D432FB"/>
    <w:rsid w:val="00D433C0"/>
    <w:rsid w:val="00D43426"/>
    <w:rsid w:val="00D4352E"/>
    <w:rsid w:val="00D437AA"/>
    <w:rsid w:val="00D437D2"/>
    <w:rsid w:val="00D438E3"/>
    <w:rsid w:val="00D43959"/>
    <w:rsid w:val="00D43A7D"/>
    <w:rsid w:val="00D43A86"/>
    <w:rsid w:val="00D44039"/>
    <w:rsid w:val="00D44078"/>
    <w:rsid w:val="00D44365"/>
    <w:rsid w:val="00D445FC"/>
    <w:rsid w:val="00D44625"/>
    <w:rsid w:val="00D446C9"/>
    <w:rsid w:val="00D44736"/>
    <w:rsid w:val="00D44790"/>
    <w:rsid w:val="00D4480F"/>
    <w:rsid w:val="00D4495A"/>
    <w:rsid w:val="00D44BF6"/>
    <w:rsid w:val="00D44D83"/>
    <w:rsid w:val="00D44DF1"/>
    <w:rsid w:val="00D45001"/>
    <w:rsid w:val="00D45108"/>
    <w:rsid w:val="00D45166"/>
    <w:rsid w:val="00D4544E"/>
    <w:rsid w:val="00D45687"/>
    <w:rsid w:val="00D45699"/>
    <w:rsid w:val="00D4569E"/>
    <w:rsid w:val="00D456D9"/>
    <w:rsid w:val="00D45867"/>
    <w:rsid w:val="00D4589C"/>
    <w:rsid w:val="00D458B7"/>
    <w:rsid w:val="00D45A69"/>
    <w:rsid w:val="00D45BD5"/>
    <w:rsid w:val="00D45CF2"/>
    <w:rsid w:val="00D45D80"/>
    <w:rsid w:val="00D45EBB"/>
    <w:rsid w:val="00D46184"/>
    <w:rsid w:val="00D46202"/>
    <w:rsid w:val="00D46233"/>
    <w:rsid w:val="00D462CD"/>
    <w:rsid w:val="00D465CB"/>
    <w:rsid w:val="00D4668E"/>
    <w:rsid w:val="00D46809"/>
    <w:rsid w:val="00D46858"/>
    <w:rsid w:val="00D46A4B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A"/>
    <w:rsid w:val="00D479A2"/>
    <w:rsid w:val="00D47B1E"/>
    <w:rsid w:val="00D47B97"/>
    <w:rsid w:val="00D50006"/>
    <w:rsid w:val="00D502A9"/>
    <w:rsid w:val="00D502DF"/>
    <w:rsid w:val="00D503E7"/>
    <w:rsid w:val="00D504D1"/>
    <w:rsid w:val="00D50766"/>
    <w:rsid w:val="00D509AA"/>
    <w:rsid w:val="00D50BA7"/>
    <w:rsid w:val="00D50DE4"/>
    <w:rsid w:val="00D50E33"/>
    <w:rsid w:val="00D50FE2"/>
    <w:rsid w:val="00D51215"/>
    <w:rsid w:val="00D5128C"/>
    <w:rsid w:val="00D51397"/>
    <w:rsid w:val="00D5139E"/>
    <w:rsid w:val="00D513AC"/>
    <w:rsid w:val="00D51498"/>
    <w:rsid w:val="00D514DC"/>
    <w:rsid w:val="00D516AA"/>
    <w:rsid w:val="00D517F6"/>
    <w:rsid w:val="00D51927"/>
    <w:rsid w:val="00D5194E"/>
    <w:rsid w:val="00D51A80"/>
    <w:rsid w:val="00D51BEE"/>
    <w:rsid w:val="00D51C38"/>
    <w:rsid w:val="00D51CA7"/>
    <w:rsid w:val="00D51E87"/>
    <w:rsid w:val="00D5227A"/>
    <w:rsid w:val="00D523F0"/>
    <w:rsid w:val="00D526D3"/>
    <w:rsid w:val="00D5278C"/>
    <w:rsid w:val="00D5295B"/>
    <w:rsid w:val="00D52AC9"/>
    <w:rsid w:val="00D52B6F"/>
    <w:rsid w:val="00D52BA8"/>
    <w:rsid w:val="00D52F6F"/>
    <w:rsid w:val="00D530F5"/>
    <w:rsid w:val="00D531A2"/>
    <w:rsid w:val="00D53377"/>
    <w:rsid w:val="00D53549"/>
    <w:rsid w:val="00D53593"/>
    <w:rsid w:val="00D5365A"/>
    <w:rsid w:val="00D5382A"/>
    <w:rsid w:val="00D53B82"/>
    <w:rsid w:val="00D53F4B"/>
    <w:rsid w:val="00D54209"/>
    <w:rsid w:val="00D542F2"/>
    <w:rsid w:val="00D54781"/>
    <w:rsid w:val="00D54E7E"/>
    <w:rsid w:val="00D54EBA"/>
    <w:rsid w:val="00D54F62"/>
    <w:rsid w:val="00D55366"/>
    <w:rsid w:val="00D5537E"/>
    <w:rsid w:val="00D55393"/>
    <w:rsid w:val="00D554AB"/>
    <w:rsid w:val="00D55800"/>
    <w:rsid w:val="00D55850"/>
    <w:rsid w:val="00D55942"/>
    <w:rsid w:val="00D55AC2"/>
    <w:rsid w:val="00D55B8F"/>
    <w:rsid w:val="00D55C08"/>
    <w:rsid w:val="00D55C20"/>
    <w:rsid w:val="00D55C88"/>
    <w:rsid w:val="00D55E93"/>
    <w:rsid w:val="00D560C4"/>
    <w:rsid w:val="00D56122"/>
    <w:rsid w:val="00D5617C"/>
    <w:rsid w:val="00D56180"/>
    <w:rsid w:val="00D56193"/>
    <w:rsid w:val="00D561C7"/>
    <w:rsid w:val="00D563B7"/>
    <w:rsid w:val="00D563C2"/>
    <w:rsid w:val="00D56480"/>
    <w:rsid w:val="00D56500"/>
    <w:rsid w:val="00D56551"/>
    <w:rsid w:val="00D567C6"/>
    <w:rsid w:val="00D56931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547"/>
    <w:rsid w:val="00D5765D"/>
    <w:rsid w:val="00D5783F"/>
    <w:rsid w:val="00D578C5"/>
    <w:rsid w:val="00D57947"/>
    <w:rsid w:val="00D579D8"/>
    <w:rsid w:val="00D57E25"/>
    <w:rsid w:val="00D57EBA"/>
    <w:rsid w:val="00D60009"/>
    <w:rsid w:val="00D6010D"/>
    <w:rsid w:val="00D60167"/>
    <w:rsid w:val="00D6041A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FB3"/>
    <w:rsid w:val="00D61036"/>
    <w:rsid w:val="00D6106C"/>
    <w:rsid w:val="00D61389"/>
    <w:rsid w:val="00D616BB"/>
    <w:rsid w:val="00D61CA0"/>
    <w:rsid w:val="00D61D25"/>
    <w:rsid w:val="00D61D9D"/>
    <w:rsid w:val="00D61E32"/>
    <w:rsid w:val="00D6208F"/>
    <w:rsid w:val="00D620F1"/>
    <w:rsid w:val="00D62106"/>
    <w:rsid w:val="00D6215F"/>
    <w:rsid w:val="00D621F8"/>
    <w:rsid w:val="00D6287A"/>
    <w:rsid w:val="00D6289A"/>
    <w:rsid w:val="00D62A78"/>
    <w:rsid w:val="00D62B32"/>
    <w:rsid w:val="00D62B97"/>
    <w:rsid w:val="00D62BFC"/>
    <w:rsid w:val="00D62C27"/>
    <w:rsid w:val="00D62D03"/>
    <w:rsid w:val="00D62E3E"/>
    <w:rsid w:val="00D62E6A"/>
    <w:rsid w:val="00D62F6C"/>
    <w:rsid w:val="00D632DE"/>
    <w:rsid w:val="00D63476"/>
    <w:rsid w:val="00D6363B"/>
    <w:rsid w:val="00D63699"/>
    <w:rsid w:val="00D6374F"/>
    <w:rsid w:val="00D63788"/>
    <w:rsid w:val="00D63A92"/>
    <w:rsid w:val="00D63D15"/>
    <w:rsid w:val="00D63DE3"/>
    <w:rsid w:val="00D63F96"/>
    <w:rsid w:val="00D63FDE"/>
    <w:rsid w:val="00D64001"/>
    <w:rsid w:val="00D6426E"/>
    <w:rsid w:val="00D642B5"/>
    <w:rsid w:val="00D6461B"/>
    <w:rsid w:val="00D6472B"/>
    <w:rsid w:val="00D64975"/>
    <w:rsid w:val="00D64A47"/>
    <w:rsid w:val="00D64DFC"/>
    <w:rsid w:val="00D64F55"/>
    <w:rsid w:val="00D64FC6"/>
    <w:rsid w:val="00D650E2"/>
    <w:rsid w:val="00D65149"/>
    <w:rsid w:val="00D65224"/>
    <w:rsid w:val="00D653B8"/>
    <w:rsid w:val="00D65895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5B8"/>
    <w:rsid w:val="00D66744"/>
    <w:rsid w:val="00D667CD"/>
    <w:rsid w:val="00D667D3"/>
    <w:rsid w:val="00D6695F"/>
    <w:rsid w:val="00D6697E"/>
    <w:rsid w:val="00D67009"/>
    <w:rsid w:val="00D6704E"/>
    <w:rsid w:val="00D67195"/>
    <w:rsid w:val="00D67589"/>
    <w:rsid w:val="00D67606"/>
    <w:rsid w:val="00D678AB"/>
    <w:rsid w:val="00D678F2"/>
    <w:rsid w:val="00D679CA"/>
    <w:rsid w:val="00D67B1B"/>
    <w:rsid w:val="00D67C3C"/>
    <w:rsid w:val="00D67CEC"/>
    <w:rsid w:val="00D67D86"/>
    <w:rsid w:val="00D67DA8"/>
    <w:rsid w:val="00D67E29"/>
    <w:rsid w:val="00D67E8E"/>
    <w:rsid w:val="00D70068"/>
    <w:rsid w:val="00D70168"/>
    <w:rsid w:val="00D701BB"/>
    <w:rsid w:val="00D70336"/>
    <w:rsid w:val="00D709D5"/>
    <w:rsid w:val="00D70D60"/>
    <w:rsid w:val="00D70DE0"/>
    <w:rsid w:val="00D70F99"/>
    <w:rsid w:val="00D70FEE"/>
    <w:rsid w:val="00D710AF"/>
    <w:rsid w:val="00D711F2"/>
    <w:rsid w:val="00D7131F"/>
    <w:rsid w:val="00D71358"/>
    <w:rsid w:val="00D71374"/>
    <w:rsid w:val="00D713CD"/>
    <w:rsid w:val="00D717BA"/>
    <w:rsid w:val="00D717CB"/>
    <w:rsid w:val="00D717DA"/>
    <w:rsid w:val="00D71950"/>
    <w:rsid w:val="00D71B30"/>
    <w:rsid w:val="00D71B7D"/>
    <w:rsid w:val="00D71E35"/>
    <w:rsid w:val="00D71FE9"/>
    <w:rsid w:val="00D723FE"/>
    <w:rsid w:val="00D724BA"/>
    <w:rsid w:val="00D725C8"/>
    <w:rsid w:val="00D72624"/>
    <w:rsid w:val="00D7262D"/>
    <w:rsid w:val="00D72640"/>
    <w:rsid w:val="00D72CC6"/>
    <w:rsid w:val="00D72D95"/>
    <w:rsid w:val="00D72F54"/>
    <w:rsid w:val="00D73094"/>
    <w:rsid w:val="00D73380"/>
    <w:rsid w:val="00D734E2"/>
    <w:rsid w:val="00D737E8"/>
    <w:rsid w:val="00D7391E"/>
    <w:rsid w:val="00D739B0"/>
    <w:rsid w:val="00D739BF"/>
    <w:rsid w:val="00D73B95"/>
    <w:rsid w:val="00D73E1A"/>
    <w:rsid w:val="00D73F5F"/>
    <w:rsid w:val="00D74072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E00"/>
    <w:rsid w:val="00D74E09"/>
    <w:rsid w:val="00D74E3D"/>
    <w:rsid w:val="00D75172"/>
    <w:rsid w:val="00D752EE"/>
    <w:rsid w:val="00D7553F"/>
    <w:rsid w:val="00D756A3"/>
    <w:rsid w:val="00D75812"/>
    <w:rsid w:val="00D7581F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192"/>
    <w:rsid w:val="00D7619A"/>
    <w:rsid w:val="00D761E9"/>
    <w:rsid w:val="00D76279"/>
    <w:rsid w:val="00D762B8"/>
    <w:rsid w:val="00D762E6"/>
    <w:rsid w:val="00D764C9"/>
    <w:rsid w:val="00D764CA"/>
    <w:rsid w:val="00D766D0"/>
    <w:rsid w:val="00D76875"/>
    <w:rsid w:val="00D76951"/>
    <w:rsid w:val="00D76985"/>
    <w:rsid w:val="00D76A5E"/>
    <w:rsid w:val="00D76D81"/>
    <w:rsid w:val="00D772BF"/>
    <w:rsid w:val="00D77324"/>
    <w:rsid w:val="00D77366"/>
    <w:rsid w:val="00D77463"/>
    <w:rsid w:val="00D7749A"/>
    <w:rsid w:val="00D775C4"/>
    <w:rsid w:val="00D778F3"/>
    <w:rsid w:val="00D77D55"/>
    <w:rsid w:val="00D77F2F"/>
    <w:rsid w:val="00D77F6C"/>
    <w:rsid w:val="00D8000D"/>
    <w:rsid w:val="00D8051B"/>
    <w:rsid w:val="00D80934"/>
    <w:rsid w:val="00D809A6"/>
    <w:rsid w:val="00D80B76"/>
    <w:rsid w:val="00D80BAD"/>
    <w:rsid w:val="00D80F61"/>
    <w:rsid w:val="00D811BC"/>
    <w:rsid w:val="00D81340"/>
    <w:rsid w:val="00D81551"/>
    <w:rsid w:val="00D815F2"/>
    <w:rsid w:val="00D8165E"/>
    <w:rsid w:val="00D8178C"/>
    <w:rsid w:val="00D8179B"/>
    <w:rsid w:val="00D8198B"/>
    <w:rsid w:val="00D81A02"/>
    <w:rsid w:val="00D81AAA"/>
    <w:rsid w:val="00D81CDC"/>
    <w:rsid w:val="00D81F5C"/>
    <w:rsid w:val="00D82010"/>
    <w:rsid w:val="00D8204C"/>
    <w:rsid w:val="00D82120"/>
    <w:rsid w:val="00D82155"/>
    <w:rsid w:val="00D821B1"/>
    <w:rsid w:val="00D8220F"/>
    <w:rsid w:val="00D82439"/>
    <w:rsid w:val="00D8248A"/>
    <w:rsid w:val="00D825C3"/>
    <w:rsid w:val="00D82679"/>
    <w:rsid w:val="00D826C5"/>
    <w:rsid w:val="00D8281E"/>
    <w:rsid w:val="00D82B1F"/>
    <w:rsid w:val="00D82B55"/>
    <w:rsid w:val="00D82C6D"/>
    <w:rsid w:val="00D82F2B"/>
    <w:rsid w:val="00D8325F"/>
    <w:rsid w:val="00D833D0"/>
    <w:rsid w:val="00D835DD"/>
    <w:rsid w:val="00D83645"/>
    <w:rsid w:val="00D839CD"/>
    <w:rsid w:val="00D83A44"/>
    <w:rsid w:val="00D83BAC"/>
    <w:rsid w:val="00D83BD2"/>
    <w:rsid w:val="00D83C60"/>
    <w:rsid w:val="00D83C88"/>
    <w:rsid w:val="00D83CDD"/>
    <w:rsid w:val="00D83D5F"/>
    <w:rsid w:val="00D83FE3"/>
    <w:rsid w:val="00D8433B"/>
    <w:rsid w:val="00D84359"/>
    <w:rsid w:val="00D843DE"/>
    <w:rsid w:val="00D8448D"/>
    <w:rsid w:val="00D84635"/>
    <w:rsid w:val="00D8465C"/>
    <w:rsid w:val="00D847C9"/>
    <w:rsid w:val="00D84B91"/>
    <w:rsid w:val="00D84C4E"/>
    <w:rsid w:val="00D84E2F"/>
    <w:rsid w:val="00D85001"/>
    <w:rsid w:val="00D8513C"/>
    <w:rsid w:val="00D8528E"/>
    <w:rsid w:val="00D85403"/>
    <w:rsid w:val="00D8568C"/>
    <w:rsid w:val="00D85B3E"/>
    <w:rsid w:val="00D85C14"/>
    <w:rsid w:val="00D85CD9"/>
    <w:rsid w:val="00D85EAA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76"/>
    <w:rsid w:val="00D86B27"/>
    <w:rsid w:val="00D86CFC"/>
    <w:rsid w:val="00D86DC9"/>
    <w:rsid w:val="00D87137"/>
    <w:rsid w:val="00D8744B"/>
    <w:rsid w:val="00D87465"/>
    <w:rsid w:val="00D8783D"/>
    <w:rsid w:val="00D878C6"/>
    <w:rsid w:val="00D879F7"/>
    <w:rsid w:val="00D87B9A"/>
    <w:rsid w:val="00D87CCF"/>
    <w:rsid w:val="00D87DAF"/>
    <w:rsid w:val="00D87FDD"/>
    <w:rsid w:val="00D9008F"/>
    <w:rsid w:val="00D901B5"/>
    <w:rsid w:val="00D90475"/>
    <w:rsid w:val="00D9059C"/>
    <w:rsid w:val="00D90A3D"/>
    <w:rsid w:val="00D90C21"/>
    <w:rsid w:val="00D90C55"/>
    <w:rsid w:val="00D91357"/>
    <w:rsid w:val="00D913BF"/>
    <w:rsid w:val="00D913E2"/>
    <w:rsid w:val="00D91464"/>
    <w:rsid w:val="00D914DD"/>
    <w:rsid w:val="00D91618"/>
    <w:rsid w:val="00D91732"/>
    <w:rsid w:val="00D917D9"/>
    <w:rsid w:val="00D919B1"/>
    <w:rsid w:val="00D91B4A"/>
    <w:rsid w:val="00D91BC7"/>
    <w:rsid w:val="00D91CB4"/>
    <w:rsid w:val="00D91DEE"/>
    <w:rsid w:val="00D91E1F"/>
    <w:rsid w:val="00D91E62"/>
    <w:rsid w:val="00D91E96"/>
    <w:rsid w:val="00D92050"/>
    <w:rsid w:val="00D9247F"/>
    <w:rsid w:val="00D9267D"/>
    <w:rsid w:val="00D927D5"/>
    <w:rsid w:val="00D928BD"/>
    <w:rsid w:val="00D92A41"/>
    <w:rsid w:val="00D92C11"/>
    <w:rsid w:val="00D92D37"/>
    <w:rsid w:val="00D92DCB"/>
    <w:rsid w:val="00D92E38"/>
    <w:rsid w:val="00D92E79"/>
    <w:rsid w:val="00D92FD8"/>
    <w:rsid w:val="00D9303D"/>
    <w:rsid w:val="00D93052"/>
    <w:rsid w:val="00D93410"/>
    <w:rsid w:val="00D93623"/>
    <w:rsid w:val="00D93760"/>
    <w:rsid w:val="00D93B30"/>
    <w:rsid w:val="00D93E11"/>
    <w:rsid w:val="00D93EFA"/>
    <w:rsid w:val="00D9406F"/>
    <w:rsid w:val="00D9408A"/>
    <w:rsid w:val="00D941AD"/>
    <w:rsid w:val="00D94425"/>
    <w:rsid w:val="00D94558"/>
    <w:rsid w:val="00D94646"/>
    <w:rsid w:val="00D9470D"/>
    <w:rsid w:val="00D948B9"/>
    <w:rsid w:val="00D94906"/>
    <w:rsid w:val="00D94917"/>
    <w:rsid w:val="00D94E1F"/>
    <w:rsid w:val="00D94F0E"/>
    <w:rsid w:val="00D9505F"/>
    <w:rsid w:val="00D95067"/>
    <w:rsid w:val="00D950B8"/>
    <w:rsid w:val="00D952C5"/>
    <w:rsid w:val="00D952CB"/>
    <w:rsid w:val="00D95524"/>
    <w:rsid w:val="00D95A0B"/>
    <w:rsid w:val="00D95A88"/>
    <w:rsid w:val="00D95C29"/>
    <w:rsid w:val="00D95EAE"/>
    <w:rsid w:val="00D95F79"/>
    <w:rsid w:val="00D9603C"/>
    <w:rsid w:val="00D96567"/>
    <w:rsid w:val="00D967D4"/>
    <w:rsid w:val="00D967DA"/>
    <w:rsid w:val="00D96916"/>
    <w:rsid w:val="00D96973"/>
    <w:rsid w:val="00D96C37"/>
    <w:rsid w:val="00D96DCC"/>
    <w:rsid w:val="00D96E63"/>
    <w:rsid w:val="00D96F16"/>
    <w:rsid w:val="00D9714D"/>
    <w:rsid w:val="00D97595"/>
    <w:rsid w:val="00D975B9"/>
    <w:rsid w:val="00D978DD"/>
    <w:rsid w:val="00D979AF"/>
    <w:rsid w:val="00D97A23"/>
    <w:rsid w:val="00D97A39"/>
    <w:rsid w:val="00D97AE4"/>
    <w:rsid w:val="00D97D8F"/>
    <w:rsid w:val="00D97EB1"/>
    <w:rsid w:val="00D97F42"/>
    <w:rsid w:val="00D97F99"/>
    <w:rsid w:val="00DA003E"/>
    <w:rsid w:val="00DA004E"/>
    <w:rsid w:val="00DA0095"/>
    <w:rsid w:val="00DA00E8"/>
    <w:rsid w:val="00DA0141"/>
    <w:rsid w:val="00DA02FD"/>
    <w:rsid w:val="00DA03EA"/>
    <w:rsid w:val="00DA06C5"/>
    <w:rsid w:val="00DA06F9"/>
    <w:rsid w:val="00DA079B"/>
    <w:rsid w:val="00DA07A6"/>
    <w:rsid w:val="00DA0899"/>
    <w:rsid w:val="00DA08E1"/>
    <w:rsid w:val="00DA0B6F"/>
    <w:rsid w:val="00DA0C94"/>
    <w:rsid w:val="00DA0CBD"/>
    <w:rsid w:val="00DA0CE0"/>
    <w:rsid w:val="00DA0E09"/>
    <w:rsid w:val="00DA0F1B"/>
    <w:rsid w:val="00DA0FBB"/>
    <w:rsid w:val="00DA0FD0"/>
    <w:rsid w:val="00DA1001"/>
    <w:rsid w:val="00DA1065"/>
    <w:rsid w:val="00DA10E2"/>
    <w:rsid w:val="00DA113D"/>
    <w:rsid w:val="00DA13AE"/>
    <w:rsid w:val="00DA151A"/>
    <w:rsid w:val="00DA179A"/>
    <w:rsid w:val="00DA17CE"/>
    <w:rsid w:val="00DA1CF5"/>
    <w:rsid w:val="00DA1D01"/>
    <w:rsid w:val="00DA1DB1"/>
    <w:rsid w:val="00DA1E3E"/>
    <w:rsid w:val="00DA1ED5"/>
    <w:rsid w:val="00DA217E"/>
    <w:rsid w:val="00DA2226"/>
    <w:rsid w:val="00DA24F6"/>
    <w:rsid w:val="00DA25AE"/>
    <w:rsid w:val="00DA25D7"/>
    <w:rsid w:val="00DA2858"/>
    <w:rsid w:val="00DA2881"/>
    <w:rsid w:val="00DA2B2D"/>
    <w:rsid w:val="00DA2BBC"/>
    <w:rsid w:val="00DA3001"/>
    <w:rsid w:val="00DA31C7"/>
    <w:rsid w:val="00DA3310"/>
    <w:rsid w:val="00DA34F0"/>
    <w:rsid w:val="00DA35D1"/>
    <w:rsid w:val="00DA35E6"/>
    <w:rsid w:val="00DA3705"/>
    <w:rsid w:val="00DA3A9C"/>
    <w:rsid w:val="00DA3B51"/>
    <w:rsid w:val="00DA45A9"/>
    <w:rsid w:val="00DA4751"/>
    <w:rsid w:val="00DA4961"/>
    <w:rsid w:val="00DA49F2"/>
    <w:rsid w:val="00DA4A72"/>
    <w:rsid w:val="00DA4C0A"/>
    <w:rsid w:val="00DA4C60"/>
    <w:rsid w:val="00DA4C93"/>
    <w:rsid w:val="00DA4D50"/>
    <w:rsid w:val="00DA4D7C"/>
    <w:rsid w:val="00DA4FF2"/>
    <w:rsid w:val="00DA50F9"/>
    <w:rsid w:val="00DA51E9"/>
    <w:rsid w:val="00DA539B"/>
    <w:rsid w:val="00DA54A4"/>
    <w:rsid w:val="00DA54C9"/>
    <w:rsid w:val="00DA594C"/>
    <w:rsid w:val="00DA5963"/>
    <w:rsid w:val="00DA59A6"/>
    <w:rsid w:val="00DA5A60"/>
    <w:rsid w:val="00DA5ACE"/>
    <w:rsid w:val="00DA5CE4"/>
    <w:rsid w:val="00DA601C"/>
    <w:rsid w:val="00DA61CC"/>
    <w:rsid w:val="00DA6327"/>
    <w:rsid w:val="00DA657F"/>
    <w:rsid w:val="00DA6A3F"/>
    <w:rsid w:val="00DA71BA"/>
    <w:rsid w:val="00DA71FB"/>
    <w:rsid w:val="00DA73BB"/>
    <w:rsid w:val="00DA7894"/>
    <w:rsid w:val="00DA7C7F"/>
    <w:rsid w:val="00DA7D5B"/>
    <w:rsid w:val="00DA7F6C"/>
    <w:rsid w:val="00DA7F89"/>
    <w:rsid w:val="00DB0196"/>
    <w:rsid w:val="00DB0249"/>
    <w:rsid w:val="00DB02D7"/>
    <w:rsid w:val="00DB0318"/>
    <w:rsid w:val="00DB0567"/>
    <w:rsid w:val="00DB05D8"/>
    <w:rsid w:val="00DB07C0"/>
    <w:rsid w:val="00DB0891"/>
    <w:rsid w:val="00DB08F3"/>
    <w:rsid w:val="00DB0AB8"/>
    <w:rsid w:val="00DB0B6F"/>
    <w:rsid w:val="00DB0B93"/>
    <w:rsid w:val="00DB0C1E"/>
    <w:rsid w:val="00DB0C97"/>
    <w:rsid w:val="00DB0EB8"/>
    <w:rsid w:val="00DB0F8D"/>
    <w:rsid w:val="00DB1060"/>
    <w:rsid w:val="00DB1078"/>
    <w:rsid w:val="00DB117F"/>
    <w:rsid w:val="00DB12D8"/>
    <w:rsid w:val="00DB13B3"/>
    <w:rsid w:val="00DB1446"/>
    <w:rsid w:val="00DB1501"/>
    <w:rsid w:val="00DB155D"/>
    <w:rsid w:val="00DB1691"/>
    <w:rsid w:val="00DB17AA"/>
    <w:rsid w:val="00DB17D2"/>
    <w:rsid w:val="00DB1963"/>
    <w:rsid w:val="00DB1A10"/>
    <w:rsid w:val="00DB1F7F"/>
    <w:rsid w:val="00DB230E"/>
    <w:rsid w:val="00DB25E8"/>
    <w:rsid w:val="00DB2BBE"/>
    <w:rsid w:val="00DB2BC7"/>
    <w:rsid w:val="00DB2BF5"/>
    <w:rsid w:val="00DB2C83"/>
    <w:rsid w:val="00DB2F2D"/>
    <w:rsid w:val="00DB2F2F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29"/>
    <w:rsid w:val="00DB41C4"/>
    <w:rsid w:val="00DB4391"/>
    <w:rsid w:val="00DB4680"/>
    <w:rsid w:val="00DB4944"/>
    <w:rsid w:val="00DB499E"/>
    <w:rsid w:val="00DB4A52"/>
    <w:rsid w:val="00DB4AC4"/>
    <w:rsid w:val="00DB4B2E"/>
    <w:rsid w:val="00DB4E28"/>
    <w:rsid w:val="00DB4ED5"/>
    <w:rsid w:val="00DB4EF2"/>
    <w:rsid w:val="00DB5034"/>
    <w:rsid w:val="00DB532A"/>
    <w:rsid w:val="00DB5357"/>
    <w:rsid w:val="00DB55DE"/>
    <w:rsid w:val="00DB5682"/>
    <w:rsid w:val="00DB598C"/>
    <w:rsid w:val="00DB5AD0"/>
    <w:rsid w:val="00DB5B7A"/>
    <w:rsid w:val="00DB5C36"/>
    <w:rsid w:val="00DB5CAB"/>
    <w:rsid w:val="00DB5D04"/>
    <w:rsid w:val="00DB600F"/>
    <w:rsid w:val="00DB62BC"/>
    <w:rsid w:val="00DB636A"/>
    <w:rsid w:val="00DB63B3"/>
    <w:rsid w:val="00DB63BD"/>
    <w:rsid w:val="00DB65DD"/>
    <w:rsid w:val="00DB65F6"/>
    <w:rsid w:val="00DB6946"/>
    <w:rsid w:val="00DB6948"/>
    <w:rsid w:val="00DB6993"/>
    <w:rsid w:val="00DB69A1"/>
    <w:rsid w:val="00DB6A9B"/>
    <w:rsid w:val="00DB6CDF"/>
    <w:rsid w:val="00DB6D8B"/>
    <w:rsid w:val="00DB6E6C"/>
    <w:rsid w:val="00DB6E7A"/>
    <w:rsid w:val="00DB6F91"/>
    <w:rsid w:val="00DB6FC9"/>
    <w:rsid w:val="00DB7200"/>
    <w:rsid w:val="00DB7277"/>
    <w:rsid w:val="00DB73BD"/>
    <w:rsid w:val="00DB7474"/>
    <w:rsid w:val="00DB7860"/>
    <w:rsid w:val="00DB7A9C"/>
    <w:rsid w:val="00DB7BA9"/>
    <w:rsid w:val="00DB7C68"/>
    <w:rsid w:val="00DB7DE6"/>
    <w:rsid w:val="00DB7F07"/>
    <w:rsid w:val="00DB7F5B"/>
    <w:rsid w:val="00DB7FD2"/>
    <w:rsid w:val="00DC0303"/>
    <w:rsid w:val="00DC03F3"/>
    <w:rsid w:val="00DC0457"/>
    <w:rsid w:val="00DC0465"/>
    <w:rsid w:val="00DC049B"/>
    <w:rsid w:val="00DC06E7"/>
    <w:rsid w:val="00DC078D"/>
    <w:rsid w:val="00DC078E"/>
    <w:rsid w:val="00DC07C2"/>
    <w:rsid w:val="00DC09B3"/>
    <w:rsid w:val="00DC0A91"/>
    <w:rsid w:val="00DC0B74"/>
    <w:rsid w:val="00DC0D13"/>
    <w:rsid w:val="00DC0D38"/>
    <w:rsid w:val="00DC0DF2"/>
    <w:rsid w:val="00DC0E3C"/>
    <w:rsid w:val="00DC1058"/>
    <w:rsid w:val="00DC10C0"/>
    <w:rsid w:val="00DC110F"/>
    <w:rsid w:val="00DC11BE"/>
    <w:rsid w:val="00DC13A8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84"/>
    <w:rsid w:val="00DC1C1A"/>
    <w:rsid w:val="00DC1CFC"/>
    <w:rsid w:val="00DC1DDD"/>
    <w:rsid w:val="00DC1E2C"/>
    <w:rsid w:val="00DC1E94"/>
    <w:rsid w:val="00DC2003"/>
    <w:rsid w:val="00DC2025"/>
    <w:rsid w:val="00DC2423"/>
    <w:rsid w:val="00DC2472"/>
    <w:rsid w:val="00DC24AC"/>
    <w:rsid w:val="00DC2562"/>
    <w:rsid w:val="00DC26FD"/>
    <w:rsid w:val="00DC272C"/>
    <w:rsid w:val="00DC29D3"/>
    <w:rsid w:val="00DC2C10"/>
    <w:rsid w:val="00DC2FB5"/>
    <w:rsid w:val="00DC3071"/>
    <w:rsid w:val="00DC31B4"/>
    <w:rsid w:val="00DC3297"/>
    <w:rsid w:val="00DC3337"/>
    <w:rsid w:val="00DC33A3"/>
    <w:rsid w:val="00DC342C"/>
    <w:rsid w:val="00DC3545"/>
    <w:rsid w:val="00DC35DD"/>
    <w:rsid w:val="00DC37AB"/>
    <w:rsid w:val="00DC3837"/>
    <w:rsid w:val="00DC393E"/>
    <w:rsid w:val="00DC3B5B"/>
    <w:rsid w:val="00DC3EAD"/>
    <w:rsid w:val="00DC3EFA"/>
    <w:rsid w:val="00DC3F1A"/>
    <w:rsid w:val="00DC3F21"/>
    <w:rsid w:val="00DC4164"/>
    <w:rsid w:val="00DC422F"/>
    <w:rsid w:val="00DC4392"/>
    <w:rsid w:val="00DC448C"/>
    <w:rsid w:val="00DC456E"/>
    <w:rsid w:val="00DC4719"/>
    <w:rsid w:val="00DC473F"/>
    <w:rsid w:val="00DC4777"/>
    <w:rsid w:val="00DC4970"/>
    <w:rsid w:val="00DC49BA"/>
    <w:rsid w:val="00DC4A91"/>
    <w:rsid w:val="00DC4B09"/>
    <w:rsid w:val="00DC4B1C"/>
    <w:rsid w:val="00DC4D3D"/>
    <w:rsid w:val="00DC4EB4"/>
    <w:rsid w:val="00DC4F2D"/>
    <w:rsid w:val="00DC52C9"/>
    <w:rsid w:val="00DC5538"/>
    <w:rsid w:val="00DC5578"/>
    <w:rsid w:val="00DC5749"/>
    <w:rsid w:val="00DC57FD"/>
    <w:rsid w:val="00DC58A9"/>
    <w:rsid w:val="00DC591D"/>
    <w:rsid w:val="00DC59EA"/>
    <w:rsid w:val="00DC5B8C"/>
    <w:rsid w:val="00DC5C81"/>
    <w:rsid w:val="00DC5CB3"/>
    <w:rsid w:val="00DC5FFA"/>
    <w:rsid w:val="00DC605B"/>
    <w:rsid w:val="00DC6119"/>
    <w:rsid w:val="00DC6402"/>
    <w:rsid w:val="00DC6415"/>
    <w:rsid w:val="00DC6587"/>
    <w:rsid w:val="00DC6760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297"/>
    <w:rsid w:val="00DC73CB"/>
    <w:rsid w:val="00DC73D3"/>
    <w:rsid w:val="00DC766C"/>
    <w:rsid w:val="00DC772A"/>
    <w:rsid w:val="00DC791B"/>
    <w:rsid w:val="00DC7A18"/>
    <w:rsid w:val="00DC7A39"/>
    <w:rsid w:val="00DC7D28"/>
    <w:rsid w:val="00DD009F"/>
    <w:rsid w:val="00DD0675"/>
    <w:rsid w:val="00DD06FB"/>
    <w:rsid w:val="00DD082D"/>
    <w:rsid w:val="00DD08D0"/>
    <w:rsid w:val="00DD0BC6"/>
    <w:rsid w:val="00DD0C04"/>
    <w:rsid w:val="00DD0C80"/>
    <w:rsid w:val="00DD0D35"/>
    <w:rsid w:val="00DD0DEA"/>
    <w:rsid w:val="00DD0FD9"/>
    <w:rsid w:val="00DD1235"/>
    <w:rsid w:val="00DD1337"/>
    <w:rsid w:val="00DD135D"/>
    <w:rsid w:val="00DD1361"/>
    <w:rsid w:val="00DD13EE"/>
    <w:rsid w:val="00DD13F0"/>
    <w:rsid w:val="00DD1640"/>
    <w:rsid w:val="00DD16AE"/>
    <w:rsid w:val="00DD1C8B"/>
    <w:rsid w:val="00DD1C8D"/>
    <w:rsid w:val="00DD1DF5"/>
    <w:rsid w:val="00DD1EEC"/>
    <w:rsid w:val="00DD1F92"/>
    <w:rsid w:val="00DD2181"/>
    <w:rsid w:val="00DD2187"/>
    <w:rsid w:val="00DD21A2"/>
    <w:rsid w:val="00DD23D2"/>
    <w:rsid w:val="00DD253E"/>
    <w:rsid w:val="00DD2716"/>
    <w:rsid w:val="00DD27C6"/>
    <w:rsid w:val="00DD2AAA"/>
    <w:rsid w:val="00DD2D26"/>
    <w:rsid w:val="00DD30FE"/>
    <w:rsid w:val="00DD331D"/>
    <w:rsid w:val="00DD3327"/>
    <w:rsid w:val="00DD3415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96"/>
    <w:rsid w:val="00DD3AA9"/>
    <w:rsid w:val="00DD4016"/>
    <w:rsid w:val="00DD4262"/>
    <w:rsid w:val="00DD42A3"/>
    <w:rsid w:val="00DD446D"/>
    <w:rsid w:val="00DD46BC"/>
    <w:rsid w:val="00DD47DD"/>
    <w:rsid w:val="00DD4990"/>
    <w:rsid w:val="00DD4A38"/>
    <w:rsid w:val="00DD4AA3"/>
    <w:rsid w:val="00DD4B05"/>
    <w:rsid w:val="00DD4ECD"/>
    <w:rsid w:val="00DD4F5F"/>
    <w:rsid w:val="00DD5023"/>
    <w:rsid w:val="00DD5489"/>
    <w:rsid w:val="00DD5608"/>
    <w:rsid w:val="00DD5A0E"/>
    <w:rsid w:val="00DD5A32"/>
    <w:rsid w:val="00DD5AE1"/>
    <w:rsid w:val="00DD5BA6"/>
    <w:rsid w:val="00DD5CBE"/>
    <w:rsid w:val="00DD5DCA"/>
    <w:rsid w:val="00DD5F6A"/>
    <w:rsid w:val="00DD5F87"/>
    <w:rsid w:val="00DD6095"/>
    <w:rsid w:val="00DD611E"/>
    <w:rsid w:val="00DD615C"/>
    <w:rsid w:val="00DD68BE"/>
    <w:rsid w:val="00DD6A48"/>
    <w:rsid w:val="00DD6E82"/>
    <w:rsid w:val="00DD6E9C"/>
    <w:rsid w:val="00DD6ECD"/>
    <w:rsid w:val="00DD6F2C"/>
    <w:rsid w:val="00DD6F68"/>
    <w:rsid w:val="00DD705E"/>
    <w:rsid w:val="00DD73C2"/>
    <w:rsid w:val="00DD74B2"/>
    <w:rsid w:val="00DD79A7"/>
    <w:rsid w:val="00DD7B66"/>
    <w:rsid w:val="00DD7C64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D"/>
    <w:rsid w:val="00DE0EA5"/>
    <w:rsid w:val="00DE0FFF"/>
    <w:rsid w:val="00DE105E"/>
    <w:rsid w:val="00DE118F"/>
    <w:rsid w:val="00DE12DB"/>
    <w:rsid w:val="00DE1375"/>
    <w:rsid w:val="00DE17A2"/>
    <w:rsid w:val="00DE1948"/>
    <w:rsid w:val="00DE1BB0"/>
    <w:rsid w:val="00DE1BFC"/>
    <w:rsid w:val="00DE1CA8"/>
    <w:rsid w:val="00DE1E28"/>
    <w:rsid w:val="00DE1E67"/>
    <w:rsid w:val="00DE20F1"/>
    <w:rsid w:val="00DE21DB"/>
    <w:rsid w:val="00DE220B"/>
    <w:rsid w:val="00DE2239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30D0"/>
    <w:rsid w:val="00DE30D7"/>
    <w:rsid w:val="00DE3182"/>
    <w:rsid w:val="00DE33E5"/>
    <w:rsid w:val="00DE3492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3F7"/>
    <w:rsid w:val="00DE441E"/>
    <w:rsid w:val="00DE466E"/>
    <w:rsid w:val="00DE4692"/>
    <w:rsid w:val="00DE474E"/>
    <w:rsid w:val="00DE4BB2"/>
    <w:rsid w:val="00DE4C6D"/>
    <w:rsid w:val="00DE4D04"/>
    <w:rsid w:val="00DE4FA2"/>
    <w:rsid w:val="00DE5071"/>
    <w:rsid w:val="00DE509A"/>
    <w:rsid w:val="00DE50B0"/>
    <w:rsid w:val="00DE5472"/>
    <w:rsid w:val="00DE54C4"/>
    <w:rsid w:val="00DE550E"/>
    <w:rsid w:val="00DE554B"/>
    <w:rsid w:val="00DE565B"/>
    <w:rsid w:val="00DE5713"/>
    <w:rsid w:val="00DE5722"/>
    <w:rsid w:val="00DE57BB"/>
    <w:rsid w:val="00DE5856"/>
    <w:rsid w:val="00DE59D6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7ED"/>
    <w:rsid w:val="00DE6851"/>
    <w:rsid w:val="00DE6B37"/>
    <w:rsid w:val="00DE6CAD"/>
    <w:rsid w:val="00DE731C"/>
    <w:rsid w:val="00DE7391"/>
    <w:rsid w:val="00DE73D3"/>
    <w:rsid w:val="00DE7615"/>
    <w:rsid w:val="00DE77AD"/>
    <w:rsid w:val="00DE7818"/>
    <w:rsid w:val="00DE786F"/>
    <w:rsid w:val="00DE7AAA"/>
    <w:rsid w:val="00DE7AE2"/>
    <w:rsid w:val="00DE7E82"/>
    <w:rsid w:val="00DE7EDE"/>
    <w:rsid w:val="00DE7F9E"/>
    <w:rsid w:val="00DE7FF3"/>
    <w:rsid w:val="00DF001B"/>
    <w:rsid w:val="00DF00E6"/>
    <w:rsid w:val="00DF0519"/>
    <w:rsid w:val="00DF053C"/>
    <w:rsid w:val="00DF06AD"/>
    <w:rsid w:val="00DF06DC"/>
    <w:rsid w:val="00DF0A5E"/>
    <w:rsid w:val="00DF0C2B"/>
    <w:rsid w:val="00DF0E1D"/>
    <w:rsid w:val="00DF0F98"/>
    <w:rsid w:val="00DF129D"/>
    <w:rsid w:val="00DF12F3"/>
    <w:rsid w:val="00DF132F"/>
    <w:rsid w:val="00DF13A8"/>
    <w:rsid w:val="00DF157E"/>
    <w:rsid w:val="00DF1652"/>
    <w:rsid w:val="00DF18C9"/>
    <w:rsid w:val="00DF1B41"/>
    <w:rsid w:val="00DF1BA2"/>
    <w:rsid w:val="00DF1CEC"/>
    <w:rsid w:val="00DF1E4D"/>
    <w:rsid w:val="00DF1F1D"/>
    <w:rsid w:val="00DF1F55"/>
    <w:rsid w:val="00DF1F73"/>
    <w:rsid w:val="00DF20D7"/>
    <w:rsid w:val="00DF2353"/>
    <w:rsid w:val="00DF243E"/>
    <w:rsid w:val="00DF25DE"/>
    <w:rsid w:val="00DF2713"/>
    <w:rsid w:val="00DF2B49"/>
    <w:rsid w:val="00DF2BD9"/>
    <w:rsid w:val="00DF2C25"/>
    <w:rsid w:val="00DF2D06"/>
    <w:rsid w:val="00DF2F8B"/>
    <w:rsid w:val="00DF30B8"/>
    <w:rsid w:val="00DF30FC"/>
    <w:rsid w:val="00DF3150"/>
    <w:rsid w:val="00DF3257"/>
    <w:rsid w:val="00DF32B9"/>
    <w:rsid w:val="00DF33A9"/>
    <w:rsid w:val="00DF33BD"/>
    <w:rsid w:val="00DF3889"/>
    <w:rsid w:val="00DF38F5"/>
    <w:rsid w:val="00DF3955"/>
    <w:rsid w:val="00DF3B36"/>
    <w:rsid w:val="00DF3BAC"/>
    <w:rsid w:val="00DF3E37"/>
    <w:rsid w:val="00DF3EE5"/>
    <w:rsid w:val="00DF4018"/>
    <w:rsid w:val="00DF41D6"/>
    <w:rsid w:val="00DF41DE"/>
    <w:rsid w:val="00DF424B"/>
    <w:rsid w:val="00DF4283"/>
    <w:rsid w:val="00DF431E"/>
    <w:rsid w:val="00DF4434"/>
    <w:rsid w:val="00DF4679"/>
    <w:rsid w:val="00DF480D"/>
    <w:rsid w:val="00DF48E8"/>
    <w:rsid w:val="00DF4A52"/>
    <w:rsid w:val="00DF4DBD"/>
    <w:rsid w:val="00DF4E52"/>
    <w:rsid w:val="00DF5200"/>
    <w:rsid w:val="00DF54D6"/>
    <w:rsid w:val="00DF55AE"/>
    <w:rsid w:val="00DF589E"/>
    <w:rsid w:val="00DF5909"/>
    <w:rsid w:val="00DF5A45"/>
    <w:rsid w:val="00DF5A56"/>
    <w:rsid w:val="00DF5B3D"/>
    <w:rsid w:val="00DF61E4"/>
    <w:rsid w:val="00DF63D3"/>
    <w:rsid w:val="00DF6454"/>
    <w:rsid w:val="00DF6527"/>
    <w:rsid w:val="00DF65FB"/>
    <w:rsid w:val="00DF6683"/>
    <w:rsid w:val="00DF691A"/>
    <w:rsid w:val="00DF69A8"/>
    <w:rsid w:val="00DF69D3"/>
    <w:rsid w:val="00DF69E9"/>
    <w:rsid w:val="00DF6AE3"/>
    <w:rsid w:val="00DF6AE5"/>
    <w:rsid w:val="00DF6CB6"/>
    <w:rsid w:val="00DF6D68"/>
    <w:rsid w:val="00DF6E3D"/>
    <w:rsid w:val="00DF6FAB"/>
    <w:rsid w:val="00DF6FCD"/>
    <w:rsid w:val="00DF7117"/>
    <w:rsid w:val="00DF754D"/>
    <w:rsid w:val="00DF7664"/>
    <w:rsid w:val="00DF794A"/>
    <w:rsid w:val="00DF7965"/>
    <w:rsid w:val="00DF7AC8"/>
    <w:rsid w:val="00DF7CF8"/>
    <w:rsid w:val="00DF7FA7"/>
    <w:rsid w:val="00E0003B"/>
    <w:rsid w:val="00E000A8"/>
    <w:rsid w:val="00E001C5"/>
    <w:rsid w:val="00E00247"/>
    <w:rsid w:val="00E00310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95A"/>
    <w:rsid w:val="00E00E5F"/>
    <w:rsid w:val="00E00ECA"/>
    <w:rsid w:val="00E010E1"/>
    <w:rsid w:val="00E011A4"/>
    <w:rsid w:val="00E01270"/>
    <w:rsid w:val="00E0146B"/>
    <w:rsid w:val="00E014C3"/>
    <w:rsid w:val="00E01543"/>
    <w:rsid w:val="00E01565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2078"/>
    <w:rsid w:val="00E020EC"/>
    <w:rsid w:val="00E022BC"/>
    <w:rsid w:val="00E023C0"/>
    <w:rsid w:val="00E025B3"/>
    <w:rsid w:val="00E02787"/>
    <w:rsid w:val="00E027F8"/>
    <w:rsid w:val="00E03030"/>
    <w:rsid w:val="00E03279"/>
    <w:rsid w:val="00E03411"/>
    <w:rsid w:val="00E03588"/>
    <w:rsid w:val="00E0379E"/>
    <w:rsid w:val="00E037FD"/>
    <w:rsid w:val="00E03AC0"/>
    <w:rsid w:val="00E03C15"/>
    <w:rsid w:val="00E03C9F"/>
    <w:rsid w:val="00E03CE3"/>
    <w:rsid w:val="00E03D43"/>
    <w:rsid w:val="00E03E39"/>
    <w:rsid w:val="00E03F31"/>
    <w:rsid w:val="00E03FB8"/>
    <w:rsid w:val="00E03FF8"/>
    <w:rsid w:val="00E041B1"/>
    <w:rsid w:val="00E04206"/>
    <w:rsid w:val="00E044B8"/>
    <w:rsid w:val="00E04562"/>
    <w:rsid w:val="00E045AF"/>
    <w:rsid w:val="00E045D5"/>
    <w:rsid w:val="00E045ED"/>
    <w:rsid w:val="00E04700"/>
    <w:rsid w:val="00E047AE"/>
    <w:rsid w:val="00E04A17"/>
    <w:rsid w:val="00E04E5D"/>
    <w:rsid w:val="00E0522B"/>
    <w:rsid w:val="00E053AB"/>
    <w:rsid w:val="00E05647"/>
    <w:rsid w:val="00E05C75"/>
    <w:rsid w:val="00E05CD2"/>
    <w:rsid w:val="00E05D5F"/>
    <w:rsid w:val="00E06055"/>
    <w:rsid w:val="00E060A7"/>
    <w:rsid w:val="00E062D1"/>
    <w:rsid w:val="00E063BD"/>
    <w:rsid w:val="00E06469"/>
    <w:rsid w:val="00E06586"/>
    <w:rsid w:val="00E0675A"/>
    <w:rsid w:val="00E06AAD"/>
    <w:rsid w:val="00E06AF9"/>
    <w:rsid w:val="00E06B9A"/>
    <w:rsid w:val="00E06C72"/>
    <w:rsid w:val="00E06FAC"/>
    <w:rsid w:val="00E07281"/>
    <w:rsid w:val="00E073D0"/>
    <w:rsid w:val="00E0740C"/>
    <w:rsid w:val="00E07507"/>
    <w:rsid w:val="00E07805"/>
    <w:rsid w:val="00E07DE1"/>
    <w:rsid w:val="00E10050"/>
    <w:rsid w:val="00E10055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F1"/>
    <w:rsid w:val="00E10A46"/>
    <w:rsid w:val="00E10C04"/>
    <w:rsid w:val="00E10D2D"/>
    <w:rsid w:val="00E10D5D"/>
    <w:rsid w:val="00E10E29"/>
    <w:rsid w:val="00E10E58"/>
    <w:rsid w:val="00E10F71"/>
    <w:rsid w:val="00E10F76"/>
    <w:rsid w:val="00E10F84"/>
    <w:rsid w:val="00E1120E"/>
    <w:rsid w:val="00E114F9"/>
    <w:rsid w:val="00E1172A"/>
    <w:rsid w:val="00E11762"/>
    <w:rsid w:val="00E1187B"/>
    <w:rsid w:val="00E11BA1"/>
    <w:rsid w:val="00E11C2A"/>
    <w:rsid w:val="00E11C77"/>
    <w:rsid w:val="00E11D0A"/>
    <w:rsid w:val="00E11D99"/>
    <w:rsid w:val="00E11F69"/>
    <w:rsid w:val="00E121EB"/>
    <w:rsid w:val="00E1252F"/>
    <w:rsid w:val="00E126E4"/>
    <w:rsid w:val="00E12753"/>
    <w:rsid w:val="00E12A47"/>
    <w:rsid w:val="00E12C97"/>
    <w:rsid w:val="00E12CD7"/>
    <w:rsid w:val="00E12FA0"/>
    <w:rsid w:val="00E12FD9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E3E"/>
    <w:rsid w:val="00E13E46"/>
    <w:rsid w:val="00E13F60"/>
    <w:rsid w:val="00E140D6"/>
    <w:rsid w:val="00E1426C"/>
    <w:rsid w:val="00E14458"/>
    <w:rsid w:val="00E144F4"/>
    <w:rsid w:val="00E14576"/>
    <w:rsid w:val="00E14588"/>
    <w:rsid w:val="00E14754"/>
    <w:rsid w:val="00E1477D"/>
    <w:rsid w:val="00E14806"/>
    <w:rsid w:val="00E14824"/>
    <w:rsid w:val="00E1497A"/>
    <w:rsid w:val="00E14A39"/>
    <w:rsid w:val="00E14BB4"/>
    <w:rsid w:val="00E14BD4"/>
    <w:rsid w:val="00E14E5F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E61"/>
    <w:rsid w:val="00E15F7D"/>
    <w:rsid w:val="00E15F8E"/>
    <w:rsid w:val="00E16141"/>
    <w:rsid w:val="00E16290"/>
    <w:rsid w:val="00E16935"/>
    <w:rsid w:val="00E17118"/>
    <w:rsid w:val="00E1747B"/>
    <w:rsid w:val="00E174E5"/>
    <w:rsid w:val="00E17770"/>
    <w:rsid w:val="00E1778F"/>
    <w:rsid w:val="00E17A0B"/>
    <w:rsid w:val="00E17A1D"/>
    <w:rsid w:val="00E17A3B"/>
    <w:rsid w:val="00E17ACB"/>
    <w:rsid w:val="00E17AF4"/>
    <w:rsid w:val="00E17B48"/>
    <w:rsid w:val="00E17D5B"/>
    <w:rsid w:val="00E200DB"/>
    <w:rsid w:val="00E201BB"/>
    <w:rsid w:val="00E202EF"/>
    <w:rsid w:val="00E204EA"/>
    <w:rsid w:val="00E204F1"/>
    <w:rsid w:val="00E207F1"/>
    <w:rsid w:val="00E20963"/>
    <w:rsid w:val="00E20AE4"/>
    <w:rsid w:val="00E20E58"/>
    <w:rsid w:val="00E20EB8"/>
    <w:rsid w:val="00E20F06"/>
    <w:rsid w:val="00E21090"/>
    <w:rsid w:val="00E211B7"/>
    <w:rsid w:val="00E21432"/>
    <w:rsid w:val="00E21561"/>
    <w:rsid w:val="00E21580"/>
    <w:rsid w:val="00E21841"/>
    <w:rsid w:val="00E219C3"/>
    <w:rsid w:val="00E21B6A"/>
    <w:rsid w:val="00E21C20"/>
    <w:rsid w:val="00E21C49"/>
    <w:rsid w:val="00E21DCB"/>
    <w:rsid w:val="00E226C9"/>
    <w:rsid w:val="00E22766"/>
    <w:rsid w:val="00E2277A"/>
    <w:rsid w:val="00E228A2"/>
    <w:rsid w:val="00E22A89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28"/>
    <w:rsid w:val="00E23A78"/>
    <w:rsid w:val="00E23B7E"/>
    <w:rsid w:val="00E23D21"/>
    <w:rsid w:val="00E23F97"/>
    <w:rsid w:val="00E240EB"/>
    <w:rsid w:val="00E24256"/>
    <w:rsid w:val="00E243F5"/>
    <w:rsid w:val="00E24450"/>
    <w:rsid w:val="00E24480"/>
    <w:rsid w:val="00E244A2"/>
    <w:rsid w:val="00E244F2"/>
    <w:rsid w:val="00E2464A"/>
    <w:rsid w:val="00E24687"/>
    <w:rsid w:val="00E249A1"/>
    <w:rsid w:val="00E24A8C"/>
    <w:rsid w:val="00E24B8A"/>
    <w:rsid w:val="00E24C62"/>
    <w:rsid w:val="00E24D64"/>
    <w:rsid w:val="00E24E14"/>
    <w:rsid w:val="00E24EE0"/>
    <w:rsid w:val="00E24FC0"/>
    <w:rsid w:val="00E2512B"/>
    <w:rsid w:val="00E253A4"/>
    <w:rsid w:val="00E255B6"/>
    <w:rsid w:val="00E25650"/>
    <w:rsid w:val="00E256F4"/>
    <w:rsid w:val="00E2570D"/>
    <w:rsid w:val="00E25775"/>
    <w:rsid w:val="00E257BD"/>
    <w:rsid w:val="00E25B1E"/>
    <w:rsid w:val="00E25EED"/>
    <w:rsid w:val="00E25F84"/>
    <w:rsid w:val="00E26080"/>
    <w:rsid w:val="00E26331"/>
    <w:rsid w:val="00E2634E"/>
    <w:rsid w:val="00E26375"/>
    <w:rsid w:val="00E264CC"/>
    <w:rsid w:val="00E265F9"/>
    <w:rsid w:val="00E26618"/>
    <w:rsid w:val="00E266B6"/>
    <w:rsid w:val="00E267FF"/>
    <w:rsid w:val="00E26968"/>
    <w:rsid w:val="00E269C7"/>
    <w:rsid w:val="00E26B15"/>
    <w:rsid w:val="00E26B99"/>
    <w:rsid w:val="00E26C44"/>
    <w:rsid w:val="00E26CEE"/>
    <w:rsid w:val="00E26DB0"/>
    <w:rsid w:val="00E27071"/>
    <w:rsid w:val="00E271CA"/>
    <w:rsid w:val="00E27240"/>
    <w:rsid w:val="00E2743F"/>
    <w:rsid w:val="00E27769"/>
    <w:rsid w:val="00E27821"/>
    <w:rsid w:val="00E278FC"/>
    <w:rsid w:val="00E27A48"/>
    <w:rsid w:val="00E27AAC"/>
    <w:rsid w:val="00E27B43"/>
    <w:rsid w:val="00E27D02"/>
    <w:rsid w:val="00E27D99"/>
    <w:rsid w:val="00E302C4"/>
    <w:rsid w:val="00E302C9"/>
    <w:rsid w:val="00E30447"/>
    <w:rsid w:val="00E304A4"/>
    <w:rsid w:val="00E30582"/>
    <w:rsid w:val="00E30583"/>
    <w:rsid w:val="00E30620"/>
    <w:rsid w:val="00E30C7F"/>
    <w:rsid w:val="00E30D57"/>
    <w:rsid w:val="00E30FB8"/>
    <w:rsid w:val="00E3110F"/>
    <w:rsid w:val="00E315D7"/>
    <w:rsid w:val="00E3166B"/>
    <w:rsid w:val="00E31A25"/>
    <w:rsid w:val="00E31C45"/>
    <w:rsid w:val="00E31DC7"/>
    <w:rsid w:val="00E31E91"/>
    <w:rsid w:val="00E31E96"/>
    <w:rsid w:val="00E31F58"/>
    <w:rsid w:val="00E32002"/>
    <w:rsid w:val="00E32043"/>
    <w:rsid w:val="00E3214D"/>
    <w:rsid w:val="00E3215D"/>
    <w:rsid w:val="00E32296"/>
    <w:rsid w:val="00E323B1"/>
    <w:rsid w:val="00E32400"/>
    <w:rsid w:val="00E32601"/>
    <w:rsid w:val="00E32782"/>
    <w:rsid w:val="00E32C82"/>
    <w:rsid w:val="00E32DE6"/>
    <w:rsid w:val="00E32E8B"/>
    <w:rsid w:val="00E3321F"/>
    <w:rsid w:val="00E3343A"/>
    <w:rsid w:val="00E33672"/>
    <w:rsid w:val="00E336B5"/>
    <w:rsid w:val="00E33927"/>
    <w:rsid w:val="00E339FF"/>
    <w:rsid w:val="00E33E96"/>
    <w:rsid w:val="00E33EBA"/>
    <w:rsid w:val="00E33F14"/>
    <w:rsid w:val="00E33FE2"/>
    <w:rsid w:val="00E340B7"/>
    <w:rsid w:val="00E34421"/>
    <w:rsid w:val="00E34618"/>
    <w:rsid w:val="00E34857"/>
    <w:rsid w:val="00E34B05"/>
    <w:rsid w:val="00E34B71"/>
    <w:rsid w:val="00E34F89"/>
    <w:rsid w:val="00E350C6"/>
    <w:rsid w:val="00E35253"/>
    <w:rsid w:val="00E35349"/>
    <w:rsid w:val="00E35350"/>
    <w:rsid w:val="00E3558B"/>
    <w:rsid w:val="00E355D5"/>
    <w:rsid w:val="00E35843"/>
    <w:rsid w:val="00E3590B"/>
    <w:rsid w:val="00E35A94"/>
    <w:rsid w:val="00E35B2D"/>
    <w:rsid w:val="00E35C39"/>
    <w:rsid w:val="00E35C5A"/>
    <w:rsid w:val="00E35E47"/>
    <w:rsid w:val="00E362F8"/>
    <w:rsid w:val="00E3672C"/>
    <w:rsid w:val="00E368B3"/>
    <w:rsid w:val="00E36905"/>
    <w:rsid w:val="00E36A5D"/>
    <w:rsid w:val="00E36C79"/>
    <w:rsid w:val="00E36DFF"/>
    <w:rsid w:val="00E36ECA"/>
    <w:rsid w:val="00E36F70"/>
    <w:rsid w:val="00E370C2"/>
    <w:rsid w:val="00E3759A"/>
    <w:rsid w:val="00E37612"/>
    <w:rsid w:val="00E3770D"/>
    <w:rsid w:val="00E37ABF"/>
    <w:rsid w:val="00E37ACD"/>
    <w:rsid w:val="00E37B2B"/>
    <w:rsid w:val="00E37B9F"/>
    <w:rsid w:val="00E37C2F"/>
    <w:rsid w:val="00E37C65"/>
    <w:rsid w:val="00E37E71"/>
    <w:rsid w:val="00E37EB0"/>
    <w:rsid w:val="00E37F4A"/>
    <w:rsid w:val="00E37FC2"/>
    <w:rsid w:val="00E400AA"/>
    <w:rsid w:val="00E40329"/>
    <w:rsid w:val="00E40428"/>
    <w:rsid w:val="00E404C1"/>
    <w:rsid w:val="00E404EE"/>
    <w:rsid w:val="00E40703"/>
    <w:rsid w:val="00E407DE"/>
    <w:rsid w:val="00E40BCB"/>
    <w:rsid w:val="00E40D53"/>
    <w:rsid w:val="00E40D97"/>
    <w:rsid w:val="00E40E9E"/>
    <w:rsid w:val="00E40FBB"/>
    <w:rsid w:val="00E41004"/>
    <w:rsid w:val="00E410B1"/>
    <w:rsid w:val="00E411B0"/>
    <w:rsid w:val="00E414EB"/>
    <w:rsid w:val="00E41644"/>
    <w:rsid w:val="00E4176F"/>
    <w:rsid w:val="00E4178E"/>
    <w:rsid w:val="00E41F35"/>
    <w:rsid w:val="00E42247"/>
    <w:rsid w:val="00E4251A"/>
    <w:rsid w:val="00E425B5"/>
    <w:rsid w:val="00E4285C"/>
    <w:rsid w:val="00E42A56"/>
    <w:rsid w:val="00E42B34"/>
    <w:rsid w:val="00E42C94"/>
    <w:rsid w:val="00E42E0B"/>
    <w:rsid w:val="00E42E14"/>
    <w:rsid w:val="00E42EF5"/>
    <w:rsid w:val="00E42F21"/>
    <w:rsid w:val="00E42FA8"/>
    <w:rsid w:val="00E42FB2"/>
    <w:rsid w:val="00E4313D"/>
    <w:rsid w:val="00E43158"/>
    <w:rsid w:val="00E4325D"/>
    <w:rsid w:val="00E4341B"/>
    <w:rsid w:val="00E43459"/>
    <w:rsid w:val="00E43541"/>
    <w:rsid w:val="00E435A9"/>
    <w:rsid w:val="00E435E1"/>
    <w:rsid w:val="00E43617"/>
    <w:rsid w:val="00E4361E"/>
    <w:rsid w:val="00E436ED"/>
    <w:rsid w:val="00E4370D"/>
    <w:rsid w:val="00E439F8"/>
    <w:rsid w:val="00E43AF8"/>
    <w:rsid w:val="00E43B2C"/>
    <w:rsid w:val="00E43B94"/>
    <w:rsid w:val="00E43E29"/>
    <w:rsid w:val="00E43EFF"/>
    <w:rsid w:val="00E43F35"/>
    <w:rsid w:val="00E44128"/>
    <w:rsid w:val="00E441E8"/>
    <w:rsid w:val="00E444A0"/>
    <w:rsid w:val="00E4450B"/>
    <w:rsid w:val="00E44633"/>
    <w:rsid w:val="00E4463A"/>
    <w:rsid w:val="00E44644"/>
    <w:rsid w:val="00E447DE"/>
    <w:rsid w:val="00E44987"/>
    <w:rsid w:val="00E44C66"/>
    <w:rsid w:val="00E44DBE"/>
    <w:rsid w:val="00E44E01"/>
    <w:rsid w:val="00E4541E"/>
    <w:rsid w:val="00E4544E"/>
    <w:rsid w:val="00E4548D"/>
    <w:rsid w:val="00E455A9"/>
    <w:rsid w:val="00E457E6"/>
    <w:rsid w:val="00E45845"/>
    <w:rsid w:val="00E459C6"/>
    <w:rsid w:val="00E45B61"/>
    <w:rsid w:val="00E45CE8"/>
    <w:rsid w:val="00E46126"/>
    <w:rsid w:val="00E46316"/>
    <w:rsid w:val="00E46345"/>
    <w:rsid w:val="00E46416"/>
    <w:rsid w:val="00E4657E"/>
    <w:rsid w:val="00E465D3"/>
    <w:rsid w:val="00E46634"/>
    <w:rsid w:val="00E466D3"/>
    <w:rsid w:val="00E46B08"/>
    <w:rsid w:val="00E46B66"/>
    <w:rsid w:val="00E46C75"/>
    <w:rsid w:val="00E46CEA"/>
    <w:rsid w:val="00E46D2D"/>
    <w:rsid w:val="00E46D8A"/>
    <w:rsid w:val="00E46F20"/>
    <w:rsid w:val="00E47221"/>
    <w:rsid w:val="00E472C3"/>
    <w:rsid w:val="00E472E1"/>
    <w:rsid w:val="00E473FD"/>
    <w:rsid w:val="00E477D8"/>
    <w:rsid w:val="00E47A69"/>
    <w:rsid w:val="00E47BD3"/>
    <w:rsid w:val="00E47C13"/>
    <w:rsid w:val="00E47FF6"/>
    <w:rsid w:val="00E500BD"/>
    <w:rsid w:val="00E500C0"/>
    <w:rsid w:val="00E500FF"/>
    <w:rsid w:val="00E50205"/>
    <w:rsid w:val="00E5054E"/>
    <w:rsid w:val="00E50558"/>
    <w:rsid w:val="00E506CD"/>
    <w:rsid w:val="00E506ED"/>
    <w:rsid w:val="00E506F6"/>
    <w:rsid w:val="00E506F8"/>
    <w:rsid w:val="00E5072D"/>
    <w:rsid w:val="00E50950"/>
    <w:rsid w:val="00E50978"/>
    <w:rsid w:val="00E509CA"/>
    <w:rsid w:val="00E509F2"/>
    <w:rsid w:val="00E509F3"/>
    <w:rsid w:val="00E50AE0"/>
    <w:rsid w:val="00E50B1D"/>
    <w:rsid w:val="00E50B2E"/>
    <w:rsid w:val="00E50BB7"/>
    <w:rsid w:val="00E50E34"/>
    <w:rsid w:val="00E50EE2"/>
    <w:rsid w:val="00E50EF0"/>
    <w:rsid w:val="00E51025"/>
    <w:rsid w:val="00E510BB"/>
    <w:rsid w:val="00E510C8"/>
    <w:rsid w:val="00E51262"/>
    <w:rsid w:val="00E5133F"/>
    <w:rsid w:val="00E5150B"/>
    <w:rsid w:val="00E51581"/>
    <w:rsid w:val="00E515BE"/>
    <w:rsid w:val="00E51679"/>
    <w:rsid w:val="00E51BD0"/>
    <w:rsid w:val="00E51CCD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2FD1"/>
    <w:rsid w:val="00E530D8"/>
    <w:rsid w:val="00E53109"/>
    <w:rsid w:val="00E53220"/>
    <w:rsid w:val="00E532BD"/>
    <w:rsid w:val="00E535E8"/>
    <w:rsid w:val="00E53658"/>
    <w:rsid w:val="00E539DF"/>
    <w:rsid w:val="00E53AA4"/>
    <w:rsid w:val="00E53AF3"/>
    <w:rsid w:val="00E53D24"/>
    <w:rsid w:val="00E53E93"/>
    <w:rsid w:val="00E53EEE"/>
    <w:rsid w:val="00E53F6E"/>
    <w:rsid w:val="00E54080"/>
    <w:rsid w:val="00E5429A"/>
    <w:rsid w:val="00E5435D"/>
    <w:rsid w:val="00E543BA"/>
    <w:rsid w:val="00E5443E"/>
    <w:rsid w:val="00E544BF"/>
    <w:rsid w:val="00E54693"/>
    <w:rsid w:val="00E54B3D"/>
    <w:rsid w:val="00E54B89"/>
    <w:rsid w:val="00E54EA2"/>
    <w:rsid w:val="00E553C5"/>
    <w:rsid w:val="00E553E6"/>
    <w:rsid w:val="00E55434"/>
    <w:rsid w:val="00E55469"/>
    <w:rsid w:val="00E55590"/>
    <w:rsid w:val="00E5568F"/>
    <w:rsid w:val="00E556A5"/>
    <w:rsid w:val="00E55A71"/>
    <w:rsid w:val="00E55A75"/>
    <w:rsid w:val="00E55A9D"/>
    <w:rsid w:val="00E55AE5"/>
    <w:rsid w:val="00E55EB5"/>
    <w:rsid w:val="00E5608C"/>
    <w:rsid w:val="00E56390"/>
    <w:rsid w:val="00E56447"/>
    <w:rsid w:val="00E565A7"/>
    <w:rsid w:val="00E566AB"/>
    <w:rsid w:val="00E56808"/>
    <w:rsid w:val="00E56873"/>
    <w:rsid w:val="00E56C9F"/>
    <w:rsid w:val="00E56CC1"/>
    <w:rsid w:val="00E56EE9"/>
    <w:rsid w:val="00E56F46"/>
    <w:rsid w:val="00E56F93"/>
    <w:rsid w:val="00E5712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F11"/>
    <w:rsid w:val="00E57F34"/>
    <w:rsid w:val="00E60064"/>
    <w:rsid w:val="00E6036C"/>
    <w:rsid w:val="00E6037E"/>
    <w:rsid w:val="00E603D5"/>
    <w:rsid w:val="00E604E9"/>
    <w:rsid w:val="00E60687"/>
    <w:rsid w:val="00E6073B"/>
    <w:rsid w:val="00E60B0D"/>
    <w:rsid w:val="00E60E2E"/>
    <w:rsid w:val="00E60F6A"/>
    <w:rsid w:val="00E61163"/>
    <w:rsid w:val="00E613CF"/>
    <w:rsid w:val="00E61611"/>
    <w:rsid w:val="00E6173C"/>
    <w:rsid w:val="00E61829"/>
    <w:rsid w:val="00E619AD"/>
    <w:rsid w:val="00E619F0"/>
    <w:rsid w:val="00E61A9E"/>
    <w:rsid w:val="00E61AA0"/>
    <w:rsid w:val="00E61B53"/>
    <w:rsid w:val="00E61C7C"/>
    <w:rsid w:val="00E61D34"/>
    <w:rsid w:val="00E61F63"/>
    <w:rsid w:val="00E6222F"/>
    <w:rsid w:val="00E62290"/>
    <w:rsid w:val="00E62519"/>
    <w:rsid w:val="00E62536"/>
    <w:rsid w:val="00E6255B"/>
    <w:rsid w:val="00E62821"/>
    <w:rsid w:val="00E62950"/>
    <w:rsid w:val="00E62A30"/>
    <w:rsid w:val="00E62A5F"/>
    <w:rsid w:val="00E62B87"/>
    <w:rsid w:val="00E62C06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39E"/>
    <w:rsid w:val="00E6376E"/>
    <w:rsid w:val="00E63777"/>
    <w:rsid w:val="00E638D1"/>
    <w:rsid w:val="00E63B83"/>
    <w:rsid w:val="00E63D4C"/>
    <w:rsid w:val="00E63E81"/>
    <w:rsid w:val="00E63F53"/>
    <w:rsid w:val="00E645A0"/>
    <w:rsid w:val="00E6483B"/>
    <w:rsid w:val="00E64A3A"/>
    <w:rsid w:val="00E64AB6"/>
    <w:rsid w:val="00E64BF2"/>
    <w:rsid w:val="00E64C35"/>
    <w:rsid w:val="00E6515A"/>
    <w:rsid w:val="00E65389"/>
    <w:rsid w:val="00E658AF"/>
    <w:rsid w:val="00E6590A"/>
    <w:rsid w:val="00E659F1"/>
    <w:rsid w:val="00E65BC6"/>
    <w:rsid w:val="00E66041"/>
    <w:rsid w:val="00E66367"/>
    <w:rsid w:val="00E6638F"/>
    <w:rsid w:val="00E66555"/>
    <w:rsid w:val="00E667BB"/>
    <w:rsid w:val="00E66A26"/>
    <w:rsid w:val="00E66C25"/>
    <w:rsid w:val="00E66C8C"/>
    <w:rsid w:val="00E66CEC"/>
    <w:rsid w:val="00E66E22"/>
    <w:rsid w:val="00E66E28"/>
    <w:rsid w:val="00E67087"/>
    <w:rsid w:val="00E67221"/>
    <w:rsid w:val="00E6733A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C42"/>
    <w:rsid w:val="00E67EB4"/>
    <w:rsid w:val="00E67ED2"/>
    <w:rsid w:val="00E67FD9"/>
    <w:rsid w:val="00E7005C"/>
    <w:rsid w:val="00E70203"/>
    <w:rsid w:val="00E703D6"/>
    <w:rsid w:val="00E7063C"/>
    <w:rsid w:val="00E7069F"/>
    <w:rsid w:val="00E706B8"/>
    <w:rsid w:val="00E7089A"/>
    <w:rsid w:val="00E70958"/>
    <w:rsid w:val="00E709AE"/>
    <w:rsid w:val="00E70C39"/>
    <w:rsid w:val="00E70E4F"/>
    <w:rsid w:val="00E70E9E"/>
    <w:rsid w:val="00E70EC3"/>
    <w:rsid w:val="00E70FCE"/>
    <w:rsid w:val="00E71028"/>
    <w:rsid w:val="00E7108D"/>
    <w:rsid w:val="00E710D9"/>
    <w:rsid w:val="00E710DE"/>
    <w:rsid w:val="00E7111A"/>
    <w:rsid w:val="00E712AF"/>
    <w:rsid w:val="00E71485"/>
    <w:rsid w:val="00E715EE"/>
    <w:rsid w:val="00E716D6"/>
    <w:rsid w:val="00E719B4"/>
    <w:rsid w:val="00E71A50"/>
    <w:rsid w:val="00E71AEA"/>
    <w:rsid w:val="00E71BBB"/>
    <w:rsid w:val="00E71D8F"/>
    <w:rsid w:val="00E722DE"/>
    <w:rsid w:val="00E7288D"/>
    <w:rsid w:val="00E728CB"/>
    <w:rsid w:val="00E7292C"/>
    <w:rsid w:val="00E72A6F"/>
    <w:rsid w:val="00E72C8B"/>
    <w:rsid w:val="00E72E4F"/>
    <w:rsid w:val="00E72F58"/>
    <w:rsid w:val="00E7309A"/>
    <w:rsid w:val="00E731F6"/>
    <w:rsid w:val="00E73273"/>
    <w:rsid w:val="00E734BF"/>
    <w:rsid w:val="00E73509"/>
    <w:rsid w:val="00E7357A"/>
    <w:rsid w:val="00E73683"/>
    <w:rsid w:val="00E737C3"/>
    <w:rsid w:val="00E73847"/>
    <w:rsid w:val="00E7393F"/>
    <w:rsid w:val="00E73AE7"/>
    <w:rsid w:val="00E73B74"/>
    <w:rsid w:val="00E73CC3"/>
    <w:rsid w:val="00E73EBA"/>
    <w:rsid w:val="00E73ECB"/>
    <w:rsid w:val="00E73F6B"/>
    <w:rsid w:val="00E74295"/>
    <w:rsid w:val="00E744CB"/>
    <w:rsid w:val="00E7471E"/>
    <w:rsid w:val="00E74A15"/>
    <w:rsid w:val="00E74AD5"/>
    <w:rsid w:val="00E74BD7"/>
    <w:rsid w:val="00E74C1A"/>
    <w:rsid w:val="00E74C1D"/>
    <w:rsid w:val="00E74D6C"/>
    <w:rsid w:val="00E74E6C"/>
    <w:rsid w:val="00E74E85"/>
    <w:rsid w:val="00E74F6E"/>
    <w:rsid w:val="00E7504F"/>
    <w:rsid w:val="00E75132"/>
    <w:rsid w:val="00E75177"/>
    <w:rsid w:val="00E755CA"/>
    <w:rsid w:val="00E7570A"/>
    <w:rsid w:val="00E7576F"/>
    <w:rsid w:val="00E75785"/>
    <w:rsid w:val="00E757AA"/>
    <w:rsid w:val="00E75A9D"/>
    <w:rsid w:val="00E75B14"/>
    <w:rsid w:val="00E75C8D"/>
    <w:rsid w:val="00E75D3E"/>
    <w:rsid w:val="00E7615B"/>
    <w:rsid w:val="00E761F2"/>
    <w:rsid w:val="00E762B6"/>
    <w:rsid w:val="00E763B1"/>
    <w:rsid w:val="00E76788"/>
    <w:rsid w:val="00E76798"/>
    <w:rsid w:val="00E76B75"/>
    <w:rsid w:val="00E76BAE"/>
    <w:rsid w:val="00E76C7A"/>
    <w:rsid w:val="00E76CA8"/>
    <w:rsid w:val="00E76E73"/>
    <w:rsid w:val="00E76F29"/>
    <w:rsid w:val="00E76F77"/>
    <w:rsid w:val="00E77219"/>
    <w:rsid w:val="00E77632"/>
    <w:rsid w:val="00E77673"/>
    <w:rsid w:val="00E77728"/>
    <w:rsid w:val="00E777E5"/>
    <w:rsid w:val="00E777E6"/>
    <w:rsid w:val="00E7798D"/>
    <w:rsid w:val="00E779DC"/>
    <w:rsid w:val="00E77B22"/>
    <w:rsid w:val="00E77CEC"/>
    <w:rsid w:val="00E77D88"/>
    <w:rsid w:val="00E80033"/>
    <w:rsid w:val="00E80034"/>
    <w:rsid w:val="00E8013B"/>
    <w:rsid w:val="00E804F9"/>
    <w:rsid w:val="00E80974"/>
    <w:rsid w:val="00E80A0E"/>
    <w:rsid w:val="00E80D09"/>
    <w:rsid w:val="00E80E26"/>
    <w:rsid w:val="00E81607"/>
    <w:rsid w:val="00E817EE"/>
    <w:rsid w:val="00E81C21"/>
    <w:rsid w:val="00E81CD1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B80"/>
    <w:rsid w:val="00E82D57"/>
    <w:rsid w:val="00E82DA5"/>
    <w:rsid w:val="00E82DCC"/>
    <w:rsid w:val="00E82E2A"/>
    <w:rsid w:val="00E82E38"/>
    <w:rsid w:val="00E82F11"/>
    <w:rsid w:val="00E82F53"/>
    <w:rsid w:val="00E83046"/>
    <w:rsid w:val="00E83199"/>
    <w:rsid w:val="00E831A0"/>
    <w:rsid w:val="00E83235"/>
    <w:rsid w:val="00E8329B"/>
    <w:rsid w:val="00E832BC"/>
    <w:rsid w:val="00E833C8"/>
    <w:rsid w:val="00E835DC"/>
    <w:rsid w:val="00E8364B"/>
    <w:rsid w:val="00E83909"/>
    <w:rsid w:val="00E8390E"/>
    <w:rsid w:val="00E8391D"/>
    <w:rsid w:val="00E839C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5F6"/>
    <w:rsid w:val="00E84795"/>
    <w:rsid w:val="00E84816"/>
    <w:rsid w:val="00E84940"/>
    <w:rsid w:val="00E849E4"/>
    <w:rsid w:val="00E84A21"/>
    <w:rsid w:val="00E84CBF"/>
    <w:rsid w:val="00E84E9C"/>
    <w:rsid w:val="00E853C0"/>
    <w:rsid w:val="00E853E9"/>
    <w:rsid w:val="00E854B2"/>
    <w:rsid w:val="00E8556D"/>
    <w:rsid w:val="00E8558D"/>
    <w:rsid w:val="00E855E5"/>
    <w:rsid w:val="00E8579F"/>
    <w:rsid w:val="00E85905"/>
    <w:rsid w:val="00E85DB6"/>
    <w:rsid w:val="00E85DD4"/>
    <w:rsid w:val="00E85E0C"/>
    <w:rsid w:val="00E860EC"/>
    <w:rsid w:val="00E861FE"/>
    <w:rsid w:val="00E86255"/>
    <w:rsid w:val="00E863B7"/>
    <w:rsid w:val="00E863F5"/>
    <w:rsid w:val="00E8640D"/>
    <w:rsid w:val="00E86672"/>
    <w:rsid w:val="00E869B7"/>
    <w:rsid w:val="00E869D7"/>
    <w:rsid w:val="00E86A50"/>
    <w:rsid w:val="00E86BA8"/>
    <w:rsid w:val="00E86C2E"/>
    <w:rsid w:val="00E86CBD"/>
    <w:rsid w:val="00E86DDD"/>
    <w:rsid w:val="00E86EDE"/>
    <w:rsid w:val="00E8707D"/>
    <w:rsid w:val="00E877EE"/>
    <w:rsid w:val="00E87896"/>
    <w:rsid w:val="00E878A1"/>
    <w:rsid w:val="00E878F5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33B"/>
    <w:rsid w:val="00E903BD"/>
    <w:rsid w:val="00E907BD"/>
    <w:rsid w:val="00E908A1"/>
    <w:rsid w:val="00E90932"/>
    <w:rsid w:val="00E90945"/>
    <w:rsid w:val="00E90AA3"/>
    <w:rsid w:val="00E90AA6"/>
    <w:rsid w:val="00E90B1F"/>
    <w:rsid w:val="00E910C0"/>
    <w:rsid w:val="00E910F0"/>
    <w:rsid w:val="00E91154"/>
    <w:rsid w:val="00E91441"/>
    <w:rsid w:val="00E9150C"/>
    <w:rsid w:val="00E91574"/>
    <w:rsid w:val="00E915C1"/>
    <w:rsid w:val="00E91687"/>
    <w:rsid w:val="00E91813"/>
    <w:rsid w:val="00E91873"/>
    <w:rsid w:val="00E91967"/>
    <w:rsid w:val="00E9198D"/>
    <w:rsid w:val="00E91AF6"/>
    <w:rsid w:val="00E91B2C"/>
    <w:rsid w:val="00E91B7B"/>
    <w:rsid w:val="00E91DC9"/>
    <w:rsid w:val="00E91F27"/>
    <w:rsid w:val="00E920D1"/>
    <w:rsid w:val="00E9233F"/>
    <w:rsid w:val="00E92438"/>
    <w:rsid w:val="00E92516"/>
    <w:rsid w:val="00E9262D"/>
    <w:rsid w:val="00E9272A"/>
    <w:rsid w:val="00E930C3"/>
    <w:rsid w:val="00E9331A"/>
    <w:rsid w:val="00E9337F"/>
    <w:rsid w:val="00E9357E"/>
    <w:rsid w:val="00E936DE"/>
    <w:rsid w:val="00E9376E"/>
    <w:rsid w:val="00E9383A"/>
    <w:rsid w:val="00E93926"/>
    <w:rsid w:val="00E939A6"/>
    <w:rsid w:val="00E939C9"/>
    <w:rsid w:val="00E93BCD"/>
    <w:rsid w:val="00E94028"/>
    <w:rsid w:val="00E94348"/>
    <w:rsid w:val="00E9453E"/>
    <w:rsid w:val="00E9459B"/>
    <w:rsid w:val="00E945B1"/>
    <w:rsid w:val="00E94638"/>
    <w:rsid w:val="00E94702"/>
    <w:rsid w:val="00E948AB"/>
    <w:rsid w:val="00E9490A"/>
    <w:rsid w:val="00E94B06"/>
    <w:rsid w:val="00E94EC0"/>
    <w:rsid w:val="00E950D9"/>
    <w:rsid w:val="00E953A3"/>
    <w:rsid w:val="00E95454"/>
    <w:rsid w:val="00E954A6"/>
    <w:rsid w:val="00E954D8"/>
    <w:rsid w:val="00E956A1"/>
    <w:rsid w:val="00E9573B"/>
    <w:rsid w:val="00E95839"/>
    <w:rsid w:val="00E95955"/>
    <w:rsid w:val="00E95B74"/>
    <w:rsid w:val="00E95BAD"/>
    <w:rsid w:val="00E95D03"/>
    <w:rsid w:val="00E95D5B"/>
    <w:rsid w:val="00E95F70"/>
    <w:rsid w:val="00E96155"/>
    <w:rsid w:val="00E9638E"/>
    <w:rsid w:val="00E968C5"/>
    <w:rsid w:val="00E96A0E"/>
    <w:rsid w:val="00E96D1A"/>
    <w:rsid w:val="00E96D79"/>
    <w:rsid w:val="00E96DCA"/>
    <w:rsid w:val="00E96E2A"/>
    <w:rsid w:val="00E96EF8"/>
    <w:rsid w:val="00E97372"/>
    <w:rsid w:val="00E974D3"/>
    <w:rsid w:val="00E974FC"/>
    <w:rsid w:val="00E975CC"/>
    <w:rsid w:val="00E9798B"/>
    <w:rsid w:val="00E97ADF"/>
    <w:rsid w:val="00E97CEC"/>
    <w:rsid w:val="00E97D83"/>
    <w:rsid w:val="00E97D98"/>
    <w:rsid w:val="00EA0070"/>
    <w:rsid w:val="00EA02A7"/>
    <w:rsid w:val="00EA02FC"/>
    <w:rsid w:val="00EA037F"/>
    <w:rsid w:val="00EA03CA"/>
    <w:rsid w:val="00EA06F4"/>
    <w:rsid w:val="00EA0924"/>
    <w:rsid w:val="00EA09A8"/>
    <w:rsid w:val="00EA09E2"/>
    <w:rsid w:val="00EA0C5B"/>
    <w:rsid w:val="00EA0DF1"/>
    <w:rsid w:val="00EA0E7A"/>
    <w:rsid w:val="00EA0F29"/>
    <w:rsid w:val="00EA0F3F"/>
    <w:rsid w:val="00EA1099"/>
    <w:rsid w:val="00EA10B7"/>
    <w:rsid w:val="00EA110D"/>
    <w:rsid w:val="00EA1178"/>
    <w:rsid w:val="00EA1268"/>
    <w:rsid w:val="00EA13EF"/>
    <w:rsid w:val="00EA1598"/>
    <w:rsid w:val="00EA16D9"/>
    <w:rsid w:val="00EA1778"/>
    <w:rsid w:val="00EA187F"/>
    <w:rsid w:val="00EA1882"/>
    <w:rsid w:val="00EA18C0"/>
    <w:rsid w:val="00EA18DC"/>
    <w:rsid w:val="00EA19E0"/>
    <w:rsid w:val="00EA1AE0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3FA"/>
    <w:rsid w:val="00EA2469"/>
    <w:rsid w:val="00EA2546"/>
    <w:rsid w:val="00EA2573"/>
    <w:rsid w:val="00EA25FE"/>
    <w:rsid w:val="00EA278C"/>
    <w:rsid w:val="00EA27CB"/>
    <w:rsid w:val="00EA2859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7D6"/>
    <w:rsid w:val="00EA383D"/>
    <w:rsid w:val="00EA3982"/>
    <w:rsid w:val="00EA39A2"/>
    <w:rsid w:val="00EA39B8"/>
    <w:rsid w:val="00EA3ABC"/>
    <w:rsid w:val="00EA3E58"/>
    <w:rsid w:val="00EA4158"/>
    <w:rsid w:val="00EA41B1"/>
    <w:rsid w:val="00EA42C8"/>
    <w:rsid w:val="00EA43DB"/>
    <w:rsid w:val="00EA4444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DF"/>
    <w:rsid w:val="00EA5215"/>
    <w:rsid w:val="00EA5351"/>
    <w:rsid w:val="00EA53DF"/>
    <w:rsid w:val="00EA543F"/>
    <w:rsid w:val="00EA5444"/>
    <w:rsid w:val="00EA54B1"/>
    <w:rsid w:val="00EA5555"/>
    <w:rsid w:val="00EA56E0"/>
    <w:rsid w:val="00EA56EA"/>
    <w:rsid w:val="00EA57BE"/>
    <w:rsid w:val="00EA57D7"/>
    <w:rsid w:val="00EA5CE4"/>
    <w:rsid w:val="00EA5FEE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7"/>
    <w:rsid w:val="00EA75D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B7F"/>
    <w:rsid w:val="00EA7C48"/>
    <w:rsid w:val="00EA7DE8"/>
    <w:rsid w:val="00EA7EBA"/>
    <w:rsid w:val="00EA7F6D"/>
    <w:rsid w:val="00EA7F94"/>
    <w:rsid w:val="00EB015E"/>
    <w:rsid w:val="00EB01D0"/>
    <w:rsid w:val="00EB0210"/>
    <w:rsid w:val="00EB03AE"/>
    <w:rsid w:val="00EB03F0"/>
    <w:rsid w:val="00EB03F9"/>
    <w:rsid w:val="00EB04C3"/>
    <w:rsid w:val="00EB05E3"/>
    <w:rsid w:val="00EB06FD"/>
    <w:rsid w:val="00EB095C"/>
    <w:rsid w:val="00EB0CED"/>
    <w:rsid w:val="00EB0DCB"/>
    <w:rsid w:val="00EB11BB"/>
    <w:rsid w:val="00EB124F"/>
    <w:rsid w:val="00EB12FA"/>
    <w:rsid w:val="00EB17CE"/>
    <w:rsid w:val="00EB1AA5"/>
    <w:rsid w:val="00EB1B2F"/>
    <w:rsid w:val="00EB1CBC"/>
    <w:rsid w:val="00EB1DE3"/>
    <w:rsid w:val="00EB1E1F"/>
    <w:rsid w:val="00EB1F4F"/>
    <w:rsid w:val="00EB251A"/>
    <w:rsid w:val="00EB260A"/>
    <w:rsid w:val="00EB272B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5F7"/>
    <w:rsid w:val="00EB3B46"/>
    <w:rsid w:val="00EB3C25"/>
    <w:rsid w:val="00EB3D25"/>
    <w:rsid w:val="00EB3E4F"/>
    <w:rsid w:val="00EB4010"/>
    <w:rsid w:val="00EB4377"/>
    <w:rsid w:val="00EB4389"/>
    <w:rsid w:val="00EB4390"/>
    <w:rsid w:val="00EB43A3"/>
    <w:rsid w:val="00EB44BB"/>
    <w:rsid w:val="00EB44EC"/>
    <w:rsid w:val="00EB4590"/>
    <w:rsid w:val="00EB4705"/>
    <w:rsid w:val="00EB484A"/>
    <w:rsid w:val="00EB486F"/>
    <w:rsid w:val="00EB4B07"/>
    <w:rsid w:val="00EB4BCA"/>
    <w:rsid w:val="00EB4C1A"/>
    <w:rsid w:val="00EB4CCC"/>
    <w:rsid w:val="00EB4FE5"/>
    <w:rsid w:val="00EB50A6"/>
    <w:rsid w:val="00EB51C5"/>
    <w:rsid w:val="00EB5237"/>
    <w:rsid w:val="00EB5372"/>
    <w:rsid w:val="00EB5728"/>
    <w:rsid w:val="00EB5786"/>
    <w:rsid w:val="00EB596F"/>
    <w:rsid w:val="00EB59AD"/>
    <w:rsid w:val="00EB5A45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74E"/>
    <w:rsid w:val="00EB6893"/>
    <w:rsid w:val="00EB6A9C"/>
    <w:rsid w:val="00EB6AE0"/>
    <w:rsid w:val="00EB6AFD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4F5"/>
    <w:rsid w:val="00EB7506"/>
    <w:rsid w:val="00EB78C3"/>
    <w:rsid w:val="00EB7A1D"/>
    <w:rsid w:val="00EB7D4B"/>
    <w:rsid w:val="00EB7D5B"/>
    <w:rsid w:val="00EB7F1D"/>
    <w:rsid w:val="00EC0066"/>
    <w:rsid w:val="00EC0428"/>
    <w:rsid w:val="00EC0711"/>
    <w:rsid w:val="00EC0796"/>
    <w:rsid w:val="00EC0811"/>
    <w:rsid w:val="00EC097B"/>
    <w:rsid w:val="00EC0C47"/>
    <w:rsid w:val="00EC0C73"/>
    <w:rsid w:val="00EC100B"/>
    <w:rsid w:val="00EC12C4"/>
    <w:rsid w:val="00EC1606"/>
    <w:rsid w:val="00EC1806"/>
    <w:rsid w:val="00EC19BC"/>
    <w:rsid w:val="00EC1C01"/>
    <w:rsid w:val="00EC1CAF"/>
    <w:rsid w:val="00EC1F3E"/>
    <w:rsid w:val="00EC1FE3"/>
    <w:rsid w:val="00EC20D3"/>
    <w:rsid w:val="00EC21BF"/>
    <w:rsid w:val="00EC2502"/>
    <w:rsid w:val="00EC2686"/>
    <w:rsid w:val="00EC27AF"/>
    <w:rsid w:val="00EC28A7"/>
    <w:rsid w:val="00EC2A11"/>
    <w:rsid w:val="00EC2AF2"/>
    <w:rsid w:val="00EC2BC2"/>
    <w:rsid w:val="00EC2C7E"/>
    <w:rsid w:val="00EC2CA9"/>
    <w:rsid w:val="00EC2D9E"/>
    <w:rsid w:val="00EC32C4"/>
    <w:rsid w:val="00EC32D1"/>
    <w:rsid w:val="00EC3411"/>
    <w:rsid w:val="00EC3514"/>
    <w:rsid w:val="00EC37E7"/>
    <w:rsid w:val="00EC389B"/>
    <w:rsid w:val="00EC39E5"/>
    <w:rsid w:val="00EC39FE"/>
    <w:rsid w:val="00EC3A1D"/>
    <w:rsid w:val="00EC3B81"/>
    <w:rsid w:val="00EC3BBB"/>
    <w:rsid w:val="00EC3D44"/>
    <w:rsid w:val="00EC3E57"/>
    <w:rsid w:val="00EC3FFC"/>
    <w:rsid w:val="00EC4284"/>
    <w:rsid w:val="00EC448A"/>
    <w:rsid w:val="00EC4548"/>
    <w:rsid w:val="00EC4591"/>
    <w:rsid w:val="00EC47AF"/>
    <w:rsid w:val="00EC4825"/>
    <w:rsid w:val="00EC4CC2"/>
    <w:rsid w:val="00EC4E9C"/>
    <w:rsid w:val="00EC5021"/>
    <w:rsid w:val="00EC507A"/>
    <w:rsid w:val="00EC50E6"/>
    <w:rsid w:val="00EC51A4"/>
    <w:rsid w:val="00EC525B"/>
    <w:rsid w:val="00EC53C2"/>
    <w:rsid w:val="00EC53E2"/>
    <w:rsid w:val="00EC554E"/>
    <w:rsid w:val="00EC55E1"/>
    <w:rsid w:val="00EC5623"/>
    <w:rsid w:val="00EC589C"/>
    <w:rsid w:val="00EC5921"/>
    <w:rsid w:val="00EC597B"/>
    <w:rsid w:val="00EC59B6"/>
    <w:rsid w:val="00EC5A27"/>
    <w:rsid w:val="00EC5AD8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F8"/>
    <w:rsid w:val="00EC670E"/>
    <w:rsid w:val="00EC6779"/>
    <w:rsid w:val="00EC68E2"/>
    <w:rsid w:val="00EC6AA1"/>
    <w:rsid w:val="00EC6CBB"/>
    <w:rsid w:val="00EC6EFD"/>
    <w:rsid w:val="00EC70F4"/>
    <w:rsid w:val="00EC72DA"/>
    <w:rsid w:val="00EC732A"/>
    <w:rsid w:val="00EC78BE"/>
    <w:rsid w:val="00EC7940"/>
    <w:rsid w:val="00EC7ACE"/>
    <w:rsid w:val="00EC7BD6"/>
    <w:rsid w:val="00EC7F97"/>
    <w:rsid w:val="00ED00F8"/>
    <w:rsid w:val="00ED02EC"/>
    <w:rsid w:val="00ED06ED"/>
    <w:rsid w:val="00ED0824"/>
    <w:rsid w:val="00ED0C12"/>
    <w:rsid w:val="00ED0D7B"/>
    <w:rsid w:val="00ED1127"/>
    <w:rsid w:val="00ED127B"/>
    <w:rsid w:val="00ED153C"/>
    <w:rsid w:val="00ED1547"/>
    <w:rsid w:val="00ED15CC"/>
    <w:rsid w:val="00ED16CA"/>
    <w:rsid w:val="00ED170D"/>
    <w:rsid w:val="00ED18DC"/>
    <w:rsid w:val="00ED19BE"/>
    <w:rsid w:val="00ED1BA5"/>
    <w:rsid w:val="00ED1C28"/>
    <w:rsid w:val="00ED1D23"/>
    <w:rsid w:val="00ED1D5E"/>
    <w:rsid w:val="00ED1DFF"/>
    <w:rsid w:val="00ED25A6"/>
    <w:rsid w:val="00ED2A2E"/>
    <w:rsid w:val="00ED2BCA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5F2"/>
    <w:rsid w:val="00ED36AA"/>
    <w:rsid w:val="00ED3734"/>
    <w:rsid w:val="00ED3737"/>
    <w:rsid w:val="00ED3758"/>
    <w:rsid w:val="00ED3824"/>
    <w:rsid w:val="00ED3B39"/>
    <w:rsid w:val="00ED3BE2"/>
    <w:rsid w:val="00ED3C19"/>
    <w:rsid w:val="00ED3D29"/>
    <w:rsid w:val="00ED3DBB"/>
    <w:rsid w:val="00ED3E16"/>
    <w:rsid w:val="00ED3EF1"/>
    <w:rsid w:val="00ED3EF7"/>
    <w:rsid w:val="00ED3FFB"/>
    <w:rsid w:val="00ED41A6"/>
    <w:rsid w:val="00ED424A"/>
    <w:rsid w:val="00ED424E"/>
    <w:rsid w:val="00ED433C"/>
    <w:rsid w:val="00ED4488"/>
    <w:rsid w:val="00ED4509"/>
    <w:rsid w:val="00ED47E4"/>
    <w:rsid w:val="00ED4B99"/>
    <w:rsid w:val="00ED4C36"/>
    <w:rsid w:val="00ED4DDD"/>
    <w:rsid w:val="00ED4E1C"/>
    <w:rsid w:val="00ED58D1"/>
    <w:rsid w:val="00ED5A78"/>
    <w:rsid w:val="00ED5C2E"/>
    <w:rsid w:val="00ED5CE4"/>
    <w:rsid w:val="00ED5D2E"/>
    <w:rsid w:val="00ED60AC"/>
    <w:rsid w:val="00ED61EF"/>
    <w:rsid w:val="00ED6252"/>
    <w:rsid w:val="00ED62D6"/>
    <w:rsid w:val="00ED63DB"/>
    <w:rsid w:val="00ED6556"/>
    <w:rsid w:val="00ED6885"/>
    <w:rsid w:val="00ED6974"/>
    <w:rsid w:val="00ED6990"/>
    <w:rsid w:val="00ED69B5"/>
    <w:rsid w:val="00ED6A61"/>
    <w:rsid w:val="00ED6BD9"/>
    <w:rsid w:val="00ED6BDB"/>
    <w:rsid w:val="00ED7038"/>
    <w:rsid w:val="00ED709E"/>
    <w:rsid w:val="00ED72FB"/>
    <w:rsid w:val="00ED730D"/>
    <w:rsid w:val="00ED7419"/>
    <w:rsid w:val="00ED78B7"/>
    <w:rsid w:val="00ED7976"/>
    <w:rsid w:val="00ED7A1C"/>
    <w:rsid w:val="00ED7F46"/>
    <w:rsid w:val="00EE0194"/>
    <w:rsid w:val="00EE0250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F"/>
    <w:rsid w:val="00EE106E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3F5"/>
    <w:rsid w:val="00EE2473"/>
    <w:rsid w:val="00EE24AE"/>
    <w:rsid w:val="00EE25DE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FF"/>
    <w:rsid w:val="00EE368C"/>
    <w:rsid w:val="00EE3AE8"/>
    <w:rsid w:val="00EE3B09"/>
    <w:rsid w:val="00EE3B90"/>
    <w:rsid w:val="00EE3BED"/>
    <w:rsid w:val="00EE3C73"/>
    <w:rsid w:val="00EE3D6D"/>
    <w:rsid w:val="00EE3D6E"/>
    <w:rsid w:val="00EE3D9D"/>
    <w:rsid w:val="00EE3EDC"/>
    <w:rsid w:val="00EE3F32"/>
    <w:rsid w:val="00EE3F38"/>
    <w:rsid w:val="00EE3FB8"/>
    <w:rsid w:val="00EE44E5"/>
    <w:rsid w:val="00EE48C9"/>
    <w:rsid w:val="00EE4900"/>
    <w:rsid w:val="00EE4A52"/>
    <w:rsid w:val="00EE4DED"/>
    <w:rsid w:val="00EE4E28"/>
    <w:rsid w:val="00EE500D"/>
    <w:rsid w:val="00EE5246"/>
    <w:rsid w:val="00EE52C9"/>
    <w:rsid w:val="00EE52E1"/>
    <w:rsid w:val="00EE533F"/>
    <w:rsid w:val="00EE5446"/>
    <w:rsid w:val="00EE548A"/>
    <w:rsid w:val="00EE556E"/>
    <w:rsid w:val="00EE5896"/>
    <w:rsid w:val="00EE5D3B"/>
    <w:rsid w:val="00EE5D56"/>
    <w:rsid w:val="00EE62F2"/>
    <w:rsid w:val="00EE632C"/>
    <w:rsid w:val="00EE639A"/>
    <w:rsid w:val="00EE63A5"/>
    <w:rsid w:val="00EE6491"/>
    <w:rsid w:val="00EE6576"/>
    <w:rsid w:val="00EE667D"/>
    <w:rsid w:val="00EE6838"/>
    <w:rsid w:val="00EE6A28"/>
    <w:rsid w:val="00EE6B71"/>
    <w:rsid w:val="00EE6B77"/>
    <w:rsid w:val="00EE6C9A"/>
    <w:rsid w:val="00EE6E8D"/>
    <w:rsid w:val="00EE6EA6"/>
    <w:rsid w:val="00EE701E"/>
    <w:rsid w:val="00EE7166"/>
    <w:rsid w:val="00EE72A6"/>
    <w:rsid w:val="00EE75FB"/>
    <w:rsid w:val="00EE7A62"/>
    <w:rsid w:val="00EE7AF9"/>
    <w:rsid w:val="00EE7B46"/>
    <w:rsid w:val="00EE7BC7"/>
    <w:rsid w:val="00EE7DD2"/>
    <w:rsid w:val="00EE7E57"/>
    <w:rsid w:val="00EE7FFD"/>
    <w:rsid w:val="00EF00AE"/>
    <w:rsid w:val="00EF03ED"/>
    <w:rsid w:val="00EF060E"/>
    <w:rsid w:val="00EF06EE"/>
    <w:rsid w:val="00EF0712"/>
    <w:rsid w:val="00EF089A"/>
    <w:rsid w:val="00EF08AE"/>
    <w:rsid w:val="00EF0CF1"/>
    <w:rsid w:val="00EF0CFC"/>
    <w:rsid w:val="00EF0F02"/>
    <w:rsid w:val="00EF1029"/>
    <w:rsid w:val="00EF1051"/>
    <w:rsid w:val="00EF10BE"/>
    <w:rsid w:val="00EF10D9"/>
    <w:rsid w:val="00EF1126"/>
    <w:rsid w:val="00EF1482"/>
    <w:rsid w:val="00EF1559"/>
    <w:rsid w:val="00EF15E7"/>
    <w:rsid w:val="00EF1647"/>
    <w:rsid w:val="00EF16C6"/>
    <w:rsid w:val="00EF1785"/>
    <w:rsid w:val="00EF18FE"/>
    <w:rsid w:val="00EF1944"/>
    <w:rsid w:val="00EF1AAD"/>
    <w:rsid w:val="00EF1B98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9A"/>
    <w:rsid w:val="00EF27B8"/>
    <w:rsid w:val="00EF2935"/>
    <w:rsid w:val="00EF2A23"/>
    <w:rsid w:val="00EF2BBA"/>
    <w:rsid w:val="00EF3053"/>
    <w:rsid w:val="00EF309F"/>
    <w:rsid w:val="00EF3367"/>
    <w:rsid w:val="00EF339D"/>
    <w:rsid w:val="00EF3487"/>
    <w:rsid w:val="00EF3763"/>
    <w:rsid w:val="00EF3902"/>
    <w:rsid w:val="00EF3A52"/>
    <w:rsid w:val="00EF3ACB"/>
    <w:rsid w:val="00EF3B1C"/>
    <w:rsid w:val="00EF3EFF"/>
    <w:rsid w:val="00EF402A"/>
    <w:rsid w:val="00EF4438"/>
    <w:rsid w:val="00EF4B47"/>
    <w:rsid w:val="00EF4BEE"/>
    <w:rsid w:val="00EF4EF0"/>
    <w:rsid w:val="00EF4FE3"/>
    <w:rsid w:val="00EF507E"/>
    <w:rsid w:val="00EF5126"/>
    <w:rsid w:val="00EF524F"/>
    <w:rsid w:val="00EF535B"/>
    <w:rsid w:val="00EF55C1"/>
    <w:rsid w:val="00EF5839"/>
    <w:rsid w:val="00EF5A86"/>
    <w:rsid w:val="00EF5AC0"/>
    <w:rsid w:val="00EF5ADD"/>
    <w:rsid w:val="00EF5C00"/>
    <w:rsid w:val="00EF5CBE"/>
    <w:rsid w:val="00EF5DB8"/>
    <w:rsid w:val="00EF5E47"/>
    <w:rsid w:val="00EF60C4"/>
    <w:rsid w:val="00EF6154"/>
    <w:rsid w:val="00EF62C2"/>
    <w:rsid w:val="00EF6509"/>
    <w:rsid w:val="00EF66B5"/>
    <w:rsid w:val="00EF680F"/>
    <w:rsid w:val="00EF6902"/>
    <w:rsid w:val="00EF6B24"/>
    <w:rsid w:val="00EF6DDF"/>
    <w:rsid w:val="00EF6EBF"/>
    <w:rsid w:val="00EF729A"/>
    <w:rsid w:val="00EF72D9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DBB"/>
    <w:rsid w:val="00EF7EBA"/>
    <w:rsid w:val="00EF7F60"/>
    <w:rsid w:val="00F0040C"/>
    <w:rsid w:val="00F0048E"/>
    <w:rsid w:val="00F006C1"/>
    <w:rsid w:val="00F009B3"/>
    <w:rsid w:val="00F009FF"/>
    <w:rsid w:val="00F00AF3"/>
    <w:rsid w:val="00F00DFF"/>
    <w:rsid w:val="00F0100D"/>
    <w:rsid w:val="00F011D3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D7"/>
    <w:rsid w:val="00F01DF6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2F"/>
    <w:rsid w:val="00F02B54"/>
    <w:rsid w:val="00F02BE5"/>
    <w:rsid w:val="00F02CBC"/>
    <w:rsid w:val="00F02F27"/>
    <w:rsid w:val="00F02FC1"/>
    <w:rsid w:val="00F03537"/>
    <w:rsid w:val="00F03572"/>
    <w:rsid w:val="00F03636"/>
    <w:rsid w:val="00F038CE"/>
    <w:rsid w:val="00F03A30"/>
    <w:rsid w:val="00F03ADC"/>
    <w:rsid w:val="00F03CCC"/>
    <w:rsid w:val="00F03DA2"/>
    <w:rsid w:val="00F03F97"/>
    <w:rsid w:val="00F040C8"/>
    <w:rsid w:val="00F04434"/>
    <w:rsid w:val="00F044E5"/>
    <w:rsid w:val="00F0460C"/>
    <w:rsid w:val="00F04765"/>
    <w:rsid w:val="00F049E8"/>
    <w:rsid w:val="00F04C12"/>
    <w:rsid w:val="00F04C50"/>
    <w:rsid w:val="00F04CD9"/>
    <w:rsid w:val="00F04D00"/>
    <w:rsid w:val="00F04DD8"/>
    <w:rsid w:val="00F0586A"/>
    <w:rsid w:val="00F05892"/>
    <w:rsid w:val="00F058AF"/>
    <w:rsid w:val="00F059A6"/>
    <w:rsid w:val="00F05AC9"/>
    <w:rsid w:val="00F05BF2"/>
    <w:rsid w:val="00F05EFC"/>
    <w:rsid w:val="00F05F51"/>
    <w:rsid w:val="00F06153"/>
    <w:rsid w:val="00F06224"/>
    <w:rsid w:val="00F06328"/>
    <w:rsid w:val="00F063E5"/>
    <w:rsid w:val="00F065B5"/>
    <w:rsid w:val="00F065FB"/>
    <w:rsid w:val="00F066DD"/>
    <w:rsid w:val="00F067A8"/>
    <w:rsid w:val="00F06A29"/>
    <w:rsid w:val="00F06AED"/>
    <w:rsid w:val="00F06AF0"/>
    <w:rsid w:val="00F06D2E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5B"/>
    <w:rsid w:val="00F07B6A"/>
    <w:rsid w:val="00F07C58"/>
    <w:rsid w:val="00F07F82"/>
    <w:rsid w:val="00F07FFE"/>
    <w:rsid w:val="00F1010C"/>
    <w:rsid w:val="00F1014A"/>
    <w:rsid w:val="00F10214"/>
    <w:rsid w:val="00F1026C"/>
    <w:rsid w:val="00F105C8"/>
    <w:rsid w:val="00F106AC"/>
    <w:rsid w:val="00F10C13"/>
    <w:rsid w:val="00F10D0D"/>
    <w:rsid w:val="00F1112A"/>
    <w:rsid w:val="00F11396"/>
    <w:rsid w:val="00F11528"/>
    <w:rsid w:val="00F1191B"/>
    <w:rsid w:val="00F119C1"/>
    <w:rsid w:val="00F11CC6"/>
    <w:rsid w:val="00F11D3C"/>
    <w:rsid w:val="00F11FAB"/>
    <w:rsid w:val="00F12086"/>
    <w:rsid w:val="00F1211B"/>
    <w:rsid w:val="00F12328"/>
    <w:rsid w:val="00F124D4"/>
    <w:rsid w:val="00F1279E"/>
    <w:rsid w:val="00F127CB"/>
    <w:rsid w:val="00F1299A"/>
    <w:rsid w:val="00F129D5"/>
    <w:rsid w:val="00F129E3"/>
    <w:rsid w:val="00F12AA2"/>
    <w:rsid w:val="00F12BB6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A11"/>
    <w:rsid w:val="00F13DF9"/>
    <w:rsid w:val="00F140E7"/>
    <w:rsid w:val="00F140F0"/>
    <w:rsid w:val="00F143ED"/>
    <w:rsid w:val="00F146F3"/>
    <w:rsid w:val="00F148CE"/>
    <w:rsid w:val="00F14BD0"/>
    <w:rsid w:val="00F14C4C"/>
    <w:rsid w:val="00F14D26"/>
    <w:rsid w:val="00F14E61"/>
    <w:rsid w:val="00F150CC"/>
    <w:rsid w:val="00F152D7"/>
    <w:rsid w:val="00F153D5"/>
    <w:rsid w:val="00F155BB"/>
    <w:rsid w:val="00F1586C"/>
    <w:rsid w:val="00F15882"/>
    <w:rsid w:val="00F1589C"/>
    <w:rsid w:val="00F1595A"/>
    <w:rsid w:val="00F15A11"/>
    <w:rsid w:val="00F15AF9"/>
    <w:rsid w:val="00F15BF6"/>
    <w:rsid w:val="00F15CCD"/>
    <w:rsid w:val="00F15D8E"/>
    <w:rsid w:val="00F15E77"/>
    <w:rsid w:val="00F15E9A"/>
    <w:rsid w:val="00F1651D"/>
    <w:rsid w:val="00F166B8"/>
    <w:rsid w:val="00F16808"/>
    <w:rsid w:val="00F16841"/>
    <w:rsid w:val="00F16B58"/>
    <w:rsid w:val="00F16FC9"/>
    <w:rsid w:val="00F17101"/>
    <w:rsid w:val="00F17111"/>
    <w:rsid w:val="00F1712D"/>
    <w:rsid w:val="00F1720B"/>
    <w:rsid w:val="00F17376"/>
    <w:rsid w:val="00F1739C"/>
    <w:rsid w:val="00F173FA"/>
    <w:rsid w:val="00F175F6"/>
    <w:rsid w:val="00F17603"/>
    <w:rsid w:val="00F176B4"/>
    <w:rsid w:val="00F178F7"/>
    <w:rsid w:val="00F17952"/>
    <w:rsid w:val="00F17990"/>
    <w:rsid w:val="00F17F0F"/>
    <w:rsid w:val="00F17F2A"/>
    <w:rsid w:val="00F17F78"/>
    <w:rsid w:val="00F17FE6"/>
    <w:rsid w:val="00F200B1"/>
    <w:rsid w:val="00F20198"/>
    <w:rsid w:val="00F205D1"/>
    <w:rsid w:val="00F208C5"/>
    <w:rsid w:val="00F20911"/>
    <w:rsid w:val="00F20AAE"/>
    <w:rsid w:val="00F20B93"/>
    <w:rsid w:val="00F20BC5"/>
    <w:rsid w:val="00F20D05"/>
    <w:rsid w:val="00F20D85"/>
    <w:rsid w:val="00F20E04"/>
    <w:rsid w:val="00F2129C"/>
    <w:rsid w:val="00F213AC"/>
    <w:rsid w:val="00F2149E"/>
    <w:rsid w:val="00F214A0"/>
    <w:rsid w:val="00F215A0"/>
    <w:rsid w:val="00F216AE"/>
    <w:rsid w:val="00F21751"/>
    <w:rsid w:val="00F21793"/>
    <w:rsid w:val="00F217BC"/>
    <w:rsid w:val="00F21827"/>
    <w:rsid w:val="00F21906"/>
    <w:rsid w:val="00F219D6"/>
    <w:rsid w:val="00F21A51"/>
    <w:rsid w:val="00F2209D"/>
    <w:rsid w:val="00F221CF"/>
    <w:rsid w:val="00F22223"/>
    <w:rsid w:val="00F224E2"/>
    <w:rsid w:val="00F22504"/>
    <w:rsid w:val="00F22516"/>
    <w:rsid w:val="00F22526"/>
    <w:rsid w:val="00F22574"/>
    <w:rsid w:val="00F22B63"/>
    <w:rsid w:val="00F22E56"/>
    <w:rsid w:val="00F22F88"/>
    <w:rsid w:val="00F23083"/>
    <w:rsid w:val="00F23372"/>
    <w:rsid w:val="00F2340F"/>
    <w:rsid w:val="00F23480"/>
    <w:rsid w:val="00F2365E"/>
    <w:rsid w:val="00F237CE"/>
    <w:rsid w:val="00F23A97"/>
    <w:rsid w:val="00F23ACF"/>
    <w:rsid w:val="00F23CFB"/>
    <w:rsid w:val="00F23E32"/>
    <w:rsid w:val="00F23F39"/>
    <w:rsid w:val="00F242AE"/>
    <w:rsid w:val="00F24657"/>
    <w:rsid w:val="00F24735"/>
    <w:rsid w:val="00F2477D"/>
    <w:rsid w:val="00F248B1"/>
    <w:rsid w:val="00F24918"/>
    <w:rsid w:val="00F24968"/>
    <w:rsid w:val="00F24BE5"/>
    <w:rsid w:val="00F24BF4"/>
    <w:rsid w:val="00F24C73"/>
    <w:rsid w:val="00F24E82"/>
    <w:rsid w:val="00F24EFE"/>
    <w:rsid w:val="00F25004"/>
    <w:rsid w:val="00F25129"/>
    <w:rsid w:val="00F25155"/>
    <w:rsid w:val="00F2516C"/>
    <w:rsid w:val="00F25321"/>
    <w:rsid w:val="00F254D1"/>
    <w:rsid w:val="00F254E1"/>
    <w:rsid w:val="00F25550"/>
    <w:rsid w:val="00F25596"/>
    <w:rsid w:val="00F25A36"/>
    <w:rsid w:val="00F25B22"/>
    <w:rsid w:val="00F25CB0"/>
    <w:rsid w:val="00F25D9A"/>
    <w:rsid w:val="00F25E83"/>
    <w:rsid w:val="00F261AB"/>
    <w:rsid w:val="00F261EB"/>
    <w:rsid w:val="00F26262"/>
    <w:rsid w:val="00F262F3"/>
    <w:rsid w:val="00F264EC"/>
    <w:rsid w:val="00F2659C"/>
    <w:rsid w:val="00F2664A"/>
    <w:rsid w:val="00F2673A"/>
    <w:rsid w:val="00F2689A"/>
    <w:rsid w:val="00F26C14"/>
    <w:rsid w:val="00F26D35"/>
    <w:rsid w:val="00F26E7C"/>
    <w:rsid w:val="00F26F06"/>
    <w:rsid w:val="00F26F82"/>
    <w:rsid w:val="00F27085"/>
    <w:rsid w:val="00F274A6"/>
    <w:rsid w:val="00F27530"/>
    <w:rsid w:val="00F276C9"/>
    <w:rsid w:val="00F27841"/>
    <w:rsid w:val="00F27880"/>
    <w:rsid w:val="00F27959"/>
    <w:rsid w:val="00F279DB"/>
    <w:rsid w:val="00F27BD3"/>
    <w:rsid w:val="00F30563"/>
    <w:rsid w:val="00F305DC"/>
    <w:rsid w:val="00F3063A"/>
    <w:rsid w:val="00F30733"/>
    <w:rsid w:val="00F3073A"/>
    <w:rsid w:val="00F30F9D"/>
    <w:rsid w:val="00F311E1"/>
    <w:rsid w:val="00F311FF"/>
    <w:rsid w:val="00F3152E"/>
    <w:rsid w:val="00F31716"/>
    <w:rsid w:val="00F318C9"/>
    <w:rsid w:val="00F31A19"/>
    <w:rsid w:val="00F31A62"/>
    <w:rsid w:val="00F31BC3"/>
    <w:rsid w:val="00F31C9D"/>
    <w:rsid w:val="00F31D93"/>
    <w:rsid w:val="00F31E7A"/>
    <w:rsid w:val="00F31EBB"/>
    <w:rsid w:val="00F31EBD"/>
    <w:rsid w:val="00F31F24"/>
    <w:rsid w:val="00F324A8"/>
    <w:rsid w:val="00F324C0"/>
    <w:rsid w:val="00F324EC"/>
    <w:rsid w:val="00F3255F"/>
    <w:rsid w:val="00F32A23"/>
    <w:rsid w:val="00F32AF1"/>
    <w:rsid w:val="00F32C74"/>
    <w:rsid w:val="00F32CCB"/>
    <w:rsid w:val="00F32D34"/>
    <w:rsid w:val="00F32F57"/>
    <w:rsid w:val="00F3314B"/>
    <w:rsid w:val="00F3324F"/>
    <w:rsid w:val="00F33455"/>
    <w:rsid w:val="00F33578"/>
    <w:rsid w:val="00F33676"/>
    <w:rsid w:val="00F336B9"/>
    <w:rsid w:val="00F337E5"/>
    <w:rsid w:val="00F33969"/>
    <w:rsid w:val="00F339CB"/>
    <w:rsid w:val="00F33B1A"/>
    <w:rsid w:val="00F33BCF"/>
    <w:rsid w:val="00F33D90"/>
    <w:rsid w:val="00F33E45"/>
    <w:rsid w:val="00F34440"/>
    <w:rsid w:val="00F34496"/>
    <w:rsid w:val="00F34497"/>
    <w:rsid w:val="00F344A0"/>
    <w:rsid w:val="00F34531"/>
    <w:rsid w:val="00F3461B"/>
    <w:rsid w:val="00F34663"/>
    <w:rsid w:val="00F34716"/>
    <w:rsid w:val="00F348E3"/>
    <w:rsid w:val="00F3497B"/>
    <w:rsid w:val="00F34A4D"/>
    <w:rsid w:val="00F34A7F"/>
    <w:rsid w:val="00F34AEF"/>
    <w:rsid w:val="00F34F5E"/>
    <w:rsid w:val="00F350AE"/>
    <w:rsid w:val="00F352A1"/>
    <w:rsid w:val="00F352E7"/>
    <w:rsid w:val="00F352EF"/>
    <w:rsid w:val="00F35330"/>
    <w:rsid w:val="00F35360"/>
    <w:rsid w:val="00F354A7"/>
    <w:rsid w:val="00F354C2"/>
    <w:rsid w:val="00F35808"/>
    <w:rsid w:val="00F359E6"/>
    <w:rsid w:val="00F35AC4"/>
    <w:rsid w:val="00F35FB2"/>
    <w:rsid w:val="00F36099"/>
    <w:rsid w:val="00F3611A"/>
    <w:rsid w:val="00F36374"/>
    <w:rsid w:val="00F36709"/>
    <w:rsid w:val="00F368FB"/>
    <w:rsid w:val="00F369DF"/>
    <w:rsid w:val="00F36C1A"/>
    <w:rsid w:val="00F36E51"/>
    <w:rsid w:val="00F36E53"/>
    <w:rsid w:val="00F3715B"/>
    <w:rsid w:val="00F371AA"/>
    <w:rsid w:val="00F37238"/>
    <w:rsid w:val="00F3728A"/>
    <w:rsid w:val="00F373E5"/>
    <w:rsid w:val="00F377A7"/>
    <w:rsid w:val="00F377D1"/>
    <w:rsid w:val="00F37817"/>
    <w:rsid w:val="00F3781E"/>
    <w:rsid w:val="00F379F3"/>
    <w:rsid w:val="00F37A11"/>
    <w:rsid w:val="00F37A3A"/>
    <w:rsid w:val="00F37C05"/>
    <w:rsid w:val="00F37E05"/>
    <w:rsid w:val="00F37EB8"/>
    <w:rsid w:val="00F37F02"/>
    <w:rsid w:val="00F40257"/>
    <w:rsid w:val="00F40300"/>
    <w:rsid w:val="00F40351"/>
    <w:rsid w:val="00F40491"/>
    <w:rsid w:val="00F405C2"/>
    <w:rsid w:val="00F40801"/>
    <w:rsid w:val="00F40824"/>
    <w:rsid w:val="00F409E6"/>
    <w:rsid w:val="00F40A07"/>
    <w:rsid w:val="00F40D1C"/>
    <w:rsid w:val="00F40EDC"/>
    <w:rsid w:val="00F411DA"/>
    <w:rsid w:val="00F41395"/>
    <w:rsid w:val="00F41678"/>
    <w:rsid w:val="00F417EC"/>
    <w:rsid w:val="00F4190F"/>
    <w:rsid w:val="00F41B02"/>
    <w:rsid w:val="00F41B32"/>
    <w:rsid w:val="00F41B6F"/>
    <w:rsid w:val="00F41C9B"/>
    <w:rsid w:val="00F41CDC"/>
    <w:rsid w:val="00F41D24"/>
    <w:rsid w:val="00F4210D"/>
    <w:rsid w:val="00F4233F"/>
    <w:rsid w:val="00F42424"/>
    <w:rsid w:val="00F42499"/>
    <w:rsid w:val="00F42594"/>
    <w:rsid w:val="00F426D7"/>
    <w:rsid w:val="00F4277F"/>
    <w:rsid w:val="00F429AE"/>
    <w:rsid w:val="00F42D6D"/>
    <w:rsid w:val="00F42D7B"/>
    <w:rsid w:val="00F42DF0"/>
    <w:rsid w:val="00F4305A"/>
    <w:rsid w:val="00F43150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445F"/>
    <w:rsid w:val="00F444DD"/>
    <w:rsid w:val="00F4462E"/>
    <w:rsid w:val="00F44653"/>
    <w:rsid w:val="00F446D6"/>
    <w:rsid w:val="00F44951"/>
    <w:rsid w:val="00F4499E"/>
    <w:rsid w:val="00F449C7"/>
    <w:rsid w:val="00F44A03"/>
    <w:rsid w:val="00F44A64"/>
    <w:rsid w:val="00F44B2C"/>
    <w:rsid w:val="00F44B8A"/>
    <w:rsid w:val="00F44B90"/>
    <w:rsid w:val="00F44CE3"/>
    <w:rsid w:val="00F44D72"/>
    <w:rsid w:val="00F44E40"/>
    <w:rsid w:val="00F44F0A"/>
    <w:rsid w:val="00F452FF"/>
    <w:rsid w:val="00F456D4"/>
    <w:rsid w:val="00F459FB"/>
    <w:rsid w:val="00F45CDE"/>
    <w:rsid w:val="00F45EA1"/>
    <w:rsid w:val="00F4602C"/>
    <w:rsid w:val="00F46518"/>
    <w:rsid w:val="00F467F9"/>
    <w:rsid w:val="00F469BE"/>
    <w:rsid w:val="00F46CC2"/>
    <w:rsid w:val="00F46F21"/>
    <w:rsid w:val="00F4704D"/>
    <w:rsid w:val="00F470C1"/>
    <w:rsid w:val="00F470C6"/>
    <w:rsid w:val="00F471BE"/>
    <w:rsid w:val="00F4720C"/>
    <w:rsid w:val="00F47588"/>
    <w:rsid w:val="00F4761D"/>
    <w:rsid w:val="00F476C1"/>
    <w:rsid w:val="00F47771"/>
    <w:rsid w:val="00F4789B"/>
    <w:rsid w:val="00F47973"/>
    <w:rsid w:val="00F47B55"/>
    <w:rsid w:val="00F47B82"/>
    <w:rsid w:val="00F50084"/>
    <w:rsid w:val="00F500BF"/>
    <w:rsid w:val="00F5014D"/>
    <w:rsid w:val="00F50588"/>
    <w:rsid w:val="00F507F7"/>
    <w:rsid w:val="00F508CE"/>
    <w:rsid w:val="00F5090C"/>
    <w:rsid w:val="00F50A13"/>
    <w:rsid w:val="00F50A45"/>
    <w:rsid w:val="00F50BD9"/>
    <w:rsid w:val="00F50C2E"/>
    <w:rsid w:val="00F50CE8"/>
    <w:rsid w:val="00F50EE5"/>
    <w:rsid w:val="00F51105"/>
    <w:rsid w:val="00F51250"/>
    <w:rsid w:val="00F51364"/>
    <w:rsid w:val="00F51492"/>
    <w:rsid w:val="00F51904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62D"/>
    <w:rsid w:val="00F527D2"/>
    <w:rsid w:val="00F528CD"/>
    <w:rsid w:val="00F528F6"/>
    <w:rsid w:val="00F52944"/>
    <w:rsid w:val="00F52948"/>
    <w:rsid w:val="00F52B7F"/>
    <w:rsid w:val="00F52C37"/>
    <w:rsid w:val="00F52C4C"/>
    <w:rsid w:val="00F52CA8"/>
    <w:rsid w:val="00F52D3D"/>
    <w:rsid w:val="00F52F52"/>
    <w:rsid w:val="00F52FD9"/>
    <w:rsid w:val="00F53130"/>
    <w:rsid w:val="00F5356D"/>
    <w:rsid w:val="00F535EE"/>
    <w:rsid w:val="00F53658"/>
    <w:rsid w:val="00F5370B"/>
    <w:rsid w:val="00F539DB"/>
    <w:rsid w:val="00F53C91"/>
    <w:rsid w:val="00F53EFE"/>
    <w:rsid w:val="00F53FC8"/>
    <w:rsid w:val="00F54149"/>
    <w:rsid w:val="00F5419B"/>
    <w:rsid w:val="00F541BE"/>
    <w:rsid w:val="00F541CB"/>
    <w:rsid w:val="00F543F4"/>
    <w:rsid w:val="00F54531"/>
    <w:rsid w:val="00F547D3"/>
    <w:rsid w:val="00F5483D"/>
    <w:rsid w:val="00F5486C"/>
    <w:rsid w:val="00F54A2F"/>
    <w:rsid w:val="00F54AAC"/>
    <w:rsid w:val="00F54BAA"/>
    <w:rsid w:val="00F54C01"/>
    <w:rsid w:val="00F54CB2"/>
    <w:rsid w:val="00F54EFF"/>
    <w:rsid w:val="00F55063"/>
    <w:rsid w:val="00F55070"/>
    <w:rsid w:val="00F55103"/>
    <w:rsid w:val="00F5514E"/>
    <w:rsid w:val="00F552FF"/>
    <w:rsid w:val="00F553BD"/>
    <w:rsid w:val="00F554A5"/>
    <w:rsid w:val="00F55551"/>
    <w:rsid w:val="00F55590"/>
    <w:rsid w:val="00F557E7"/>
    <w:rsid w:val="00F55816"/>
    <w:rsid w:val="00F55B35"/>
    <w:rsid w:val="00F55C77"/>
    <w:rsid w:val="00F55D2C"/>
    <w:rsid w:val="00F55DD9"/>
    <w:rsid w:val="00F55E1D"/>
    <w:rsid w:val="00F55E99"/>
    <w:rsid w:val="00F55F98"/>
    <w:rsid w:val="00F5618F"/>
    <w:rsid w:val="00F563C3"/>
    <w:rsid w:val="00F5645F"/>
    <w:rsid w:val="00F564CD"/>
    <w:rsid w:val="00F56855"/>
    <w:rsid w:val="00F56B10"/>
    <w:rsid w:val="00F56D8C"/>
    <w:rsid w:val="00F56D90"/>
    <w:rsid w:val="00F56DC1"/>
    <w:rsid w:val="00F56E4E"/>
    <w:rsid w:val="00F57295"/>
    <w:rsid w:val="00F57379"/>
    <w:rsid w:val="00F575C9"/>
    <w:rsid w:val="00F5798A"/>
    <w:rsid w:val="00F57CD3"/>
    <w:rsid w:val="00F57D41"/>
    <w:rsid w:val="00F57DF2"/>
    <w:rsid w:val="00F57EBF"/>
    <w:rsid w:val="00F57FEF"/>
    <w:rsid w:val="00F60047"/>
    <w:rsid w:val="00F60256"/>
    <w:rsid w:val="00F60374"/>
    <w:rsid w:val="00F60560"/>
    <w:rsid w:val="00F605A6"/>
    <w:rsid w:val="00F606CD"/>
    <w:rsid w:val="00F60A44"/>
    <w:rsid w:val="00F60BE1"/>
    <w:rsid w:val="00F60D2D"/>
    <w:rsid w:val="00F60D37"/>
    <w:rsid w:val="00F60DD1"/>
    <w:rsid w:val="00F60E0E"/>
    <w:rsid w:val="00F60E9A"/>
    <w:rsid w:val="00F60F12"/>
    <w:rsid w:val="00F60FCF"/>
    <w:rsid w:val="00F610A0"/>
    <w:rsid w:val="00F610E5"/>
    <w:rsid w:val="00F611E5"/>
    <w:rsid w:val="00F613F6"/>
    <w:rsid w:val="00F615D0"/>
    <w:rsid w:val="00F615E2"/>
    <w:rsid w:val="00F617FF"/>
    <w:rsid w:val="00F61960"/>
    <w:rsid w:val="00F61A13"/>
    <w:rsid w:val="00F61B19"/>
    <w:rsid w:val="00F61B3A"/>
    <w:rsid w:val="00F61B63"/>
    <w:rsid w:val="00F61BC9"/>
    <w:rsid w:val="00F61C7A"/>
    <w:rsid w:val="00F61F4A"/>
    <w:rsid w:val="00F61F58"/>
    <w:rsid w:val="00F61FE0"/>
    <w:rsid w:val="00F62001"/>
    <w:rsid w:val="00F62125"/>
    <w:rsid w:val="00F62AC1"/>
    <w:rsid w:val="00F62D06"/>
    <w:rsid w:val="00F62D9C"/>
    <w:rsid w:val="00F62E41"/>
    <w:rsid w:val="00F6309E"/>
    <w:rsid w:val="00F630BF"/>
    <w:rsid w:val="00F631A9"/>
    <w:rsid w:val="00F634F8"/>
    <w:rsid w:val="00F63527"/>
    <w:rsid w:val="00F63544"/>
    <w:rsid w:val="00F6367B"/>
    <w:rsid w:val="00F63757"/>
    <w:rsid w:val="00F6398B"/>
    <w:rsid w:val="00F63A94"/>
    <w:rsid w:val="00F63CD0"/>
    <w:rsid w:val="00F63F56"/>
    <w:rsid w:val="00F64324"/>
    <w:rsid w:val="00F643F9"/>
    <w:rsid w:val="00F644FC"/>
    <w:rsid w:val="00F6456D"/>
    <w:rsid w:val="00F645B4"/>
    <w:rsid w:val="00F64619"/>
    <w:rsid w:val="00F6461D"/>
    <w:rsid w:val="00F647CD"/>
    <w:rsid w:val="00F64A70"/>
    <w:rsid w:val="00F64C30"/>
    <w:rsid w:val="00F64C4A"/>
    <w:rsid w:val="00F64DE6"/>
    <w:rsid w:val="00F64E4D"/>
    <w:rsid w:val="00F65065"/>
    <w:rsid w:val="00F650AF"/>
    <w:rsid w:val="00F651C9"/>
    <w:rsid w:val="00F65273"/>
    <w:rsid w:val="00F652C3"/>
    <w:rsid w:val="00F6530B"/>
    <w:rsid w:val="00F65325"/>
    <w:rsid w:val="00F653A9"/>
    <w:rsid w:val="00F65540"/>
    <w:rsid w:val="00F659BD"/>
    <w:rsid w:val="00F659DD"/>
    <w:rsid w:val="00F65BD1"/>
    <w:rsid w:val="00F65C67"/>
    <w:rsid w:val="00F65CB2"/>
    <w:rsid w:val="00F65CBA"/>
    <w:rsid w:val="00F65D14"/>
    <w:rsid w:val="00F65DA6"/>
    <w:rsid w:val="00F65E2F"/>
    <w:rsid w:val="00F65F88"/>
    <w:rsid w:val="00F663C7"/>
    <w:rsid w:val="00F667DA"/>
    <w:rsid w:val="00F667F4"/>
    <w:rsid w:val="00F66998"/>
    <w:rsid w:val="00F66B43"/>
    <w:rsid w:val="00F66BF2"/>
    <w:rsid w:val="00F66E35"/>
    <w:rsid w:val="00F66EA3"/>
    <w:rsid w:val="00F66FB3"/>
    <w:rsid w:val="00F6722F"/>
    <w:rsid w:val="00F67377"/>
    <w:rsid w:val="00F67380"/>
    <w:rsid w:val="00F673E0"/>
    <w:rsid w:val="00F6744E"/>
    <w:rsid w:val="00F67457"/>
    <w:rsid w:val="00F6777F"/>
    <w:rsid w:val="00F67883"/>
    <w:rsid w:val="00F678C5"/>
    <w:rsid w:val="00F6795B"/>
    <w:rsid w:val="00F6799F"/>
    <w:rsid w:val="00F67B4D"/>
    <w:rsid w:val="00F67D3A"/>
    <w:rsid w:val="00F67DE1"/>
    <w:rsid w:val="00F67F28"/>
    <w:rsid w:val="00F7000B"/>
    <w:rsid w:val="00F7003E"/>
    <w:rsid w:val="00F70099"/>
    <w:rsid w:val="00F700C5"/>
    <w:rsid w:val="00F701C0"/>
    <w:rsid w:val="00F702F3"/>
    <w:rsid w:val="00F70340"/>
    <w:rsid w:val="00F706B7"/>
    <w:rsid w:val="00F70794"/>
    <w:rsid w:val="00F70B56"/>
    <w:rsid w:val="00F70BAB"/>
    <w:rsid w:val="00F70F6D"/>
    <w:rsid w:val="00F70FAD"/>
    <w:rsid w:val="00F7112B"/>
    <w:rsid w:val="00F71198"/>
    <w:rsid w:val="00F71820"/>
    <w:rsid w:val="00F71883"/>
    <w:rsid w:val="00F71ED5"/>
    <w:rsid w:val="00F72079"/>
    <w:rsid w:val="00F720D2"/>
    <w:rsid w:val="00F727D9"/>
    <w:rsid w:val="00F7288D"/>
    <w:rsid w:val="00F728F9"/>
    <w:rsid w:val="00F7295D"/>
    <w:rsid w:val="00F72A4C"/>
    <w:rsid w:val="00F72A6C"/>
    <w:rsid w:val="00F72A93"/>
    <w:rsid w:val="00F72B8F"/>
    <w:rsid w:val="00F72C5D"/>
    <w:rsid w:val="00F72E3F"/>
    <w:rsid w:val="00F72F40"/>
    <w:rsid w:val="00F72FBB"/>
    <w:rsid w:val="00F73009"/>
    <w:rsid w:val="00F73010"/>
    <w:rsid w:val="00F73101"/>
    <w:rsid w:val="00F73371"/>
    <w:rsid w:val="00F73902"/>
    <w:rsid w:val="00F73928"/>
    <w:rsid w:val="00F739A6"/>
    <w:rsid w:val="00F73C7F"/>
    <w:rsid w:val="00F7401D"/>
    <w:rsid w:val="00F7408B"/>
    <w:rsid w:val="00F742CD"/>
    <w:rsid w:val="00F74314"/>
    <w:rsid w:val="00F7432D"/>
    <w:rsid w:val="00F74941"/>
    <w:rsid w:val="00F74DA6"/>
    <w:rsid w:val="00F74FF8"/>
    <w:rsid w:val="00F752C2"/>
    <w:rsid w:val="00F753A6"/>
    <w:rsid w:val="00F75412"/>
    <w:rsid w:val="00F7594E"/>
    <w:rsid w:val="00F759D2"/>
    <w:rsid w:val="00F75CDC"/>
    <w:rsid w:val="00F75E77"/>
    <w:rsid w:val="00F75F4F"/>
    <w:rsid w:val="00F762E1"/>
    <w:rsid w:val="00F76419"/>
    <w:rsid w:val="00F76492"/>
    <w:rsid w:val="00F765BC"/>
    <w:rsid w:val="00F76691"/>
    <w:rsid w:val="00F76704"/>
    <w:rsid w:val="00F76744"/>
    <w:rsid w:val="00F769DA"/>
    <w:rsid w:val="00F76B3E"/>
    <w:rsid w:val="00F76CF9"/>
    <w:rsid w:val="00F76D75"/>
    <w:rsid w:val="00F76D91"/>
    <w:rsid w:val="00F76DA3"/>
    <w:rsid w:val="00F76EB5"/>
    <w:rsid w:val="00F76F18"/>
    <w:rsid w:val="00F76F4E"/>
    <w:rsid w:val="00F76FA3"/>
    <w:rsid w:val="00F76FB8"/>
    <w:rsid w:val="00F771BE"/>
    <w:rsid w:val="00F7748C"/>
    <w:rsid w:val="00F776E5"/>
    <w:rsid w:val="00F77A5E"/>
    <w:rsid w:val="00F77B08"/>
    <w:rsid w:val="00F77B82"/>
    <w:rsid w:val="00F80040"/>
    <w:rsid w:val="00F801C9"/>
    <w:rsid w:val="00F8022A"/>
    <w:rsid w:val="00F80391"/>
    <w:rsid w:val="00F803BF"/>
    <w:rsid w:val="00F8042A"/>
    <w:rsid w:val="00F80446"/>
    <w:rsid w:val="00F8068F"/>
    <w:rsid w:val="00F806AC"/>
    <w:rsid w:val="00F806CA"/>
    <w:rsid w:val="00F80749"/>
    <w:rsid w:val="00F80957"/>
    <w:rsid w:val="00F80CAA"/>
    <w:rsid w:val="00F811BC"/>
    <w:rsid w:val="00F811D2"/>
    <w:rsid w:val="00F8135E"/>
    <w:rsid w:val="00F813CF"/>
    <w:rsid w:val="00F81434"/>
    <w:rsid w:val="00F814D4"/>
    <w:rsid w:val="00F814F3"/>
    <w:rsid w:val="00F816CF"/>
    <w:rsid w:val="00F819C4"/>
    <w:rsid w:val="00F81A68"/>
    <w:rsid w:val="00F81C2A"/>
    <w:rsid w:val="00F81E59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B25"/>
    <w:rsid w:val="00F82B36"/>
    <w:rsid w:val="00F82B5B"/>
    <w:rsid w:val="00F82CC4"/>
    <w:rsid w:val="00F82CE5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C71"/>
    <w:rsid w:val="00F84144"/>
    <w:rsid w:val="00F841A9"/>
    <w:rsid w:val="00F842BB"/>
    <w:rsid w:val="00F843C6"/>
    <w:rsid w:val="00F8440C"/>
    <w:rsid w:val="00F844B5"/>
    <w:rsid w:val="00F844D2"/>
    <w:rsid w:val="00F845A0"/>
    <w:rsid w:val="00F845FF"/>
    <w:rsid w:val="00F84661"/>
    <w:rsid w:val="00F84A47"/>
    <w:rsid w:val="00F84B2F"/>
    <w:rsid w:val="00F84BAE"/>
    <w:rsid w:val="00F84C0F"/>
    <w:rsid w:val="00F84CAE"/>
    <w:rsid w:val="00F84CCB"/>
    <w:rsid w:val="00F84E64"/>
    <w:rsid w:val="00F85163"/>
    <w:rsid w:val="00F851A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B19"/>
    <w:rsid w:val="00F85BE0"/>
    <w:rsid w:val="00F85BEB"/>
    <w:rsid w:val="00F85EC0"/>
    <w:rsid w:val="00F85FD0"/>
    <w:rsid w:val="00F860E2"/>
    <w:rsid w:val="00F861EE"/>
    <w:rsid w:val="00F864C8"/>
    <w:rsid w:val="00F864F5"/>
    <w:rsid w:val="00F86506"/>
    <w:rsid w:val="00F865B4"/>
    <w:rsid w:val="00F86781"/>
    <w:rsid w:val="00F86B73"/>
    <w:rsid w:val="00F8727C"/>
    <w:rsid w:val="00F872D4"/>
    <w:rsid w:val="00F878A7"/>
    <w:rsid w:val="00F878EB"/>
    <w:rsid w:val="00F87A18"/>
    <w:rsid w:val="00F87B21"/>
    <w:rsid w:val="00F87B4A"/>
    <w:rsid w:val="00F87C6A"/>
    <w:rsid w:val="00F87D14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AD"/>
    <w:rsid w:val="00F912B2"/>
    <w:rsid w:val="00F91379"/>
    <w:rsid w:val="00F91393"/>
    <w:rsid w:val="00F9142F"/>
    <w:rsid w:val="00F91462"/>
    <w:rsid w:val="00F91472"/>
    <w:rsid w:val="00F91567"/>
    <w:rsid w:val="00F91707"/>
    <w:rsid w:val="00F91827"/>
    <w:rsid w:val="00F91980"/>
    <w:rsid w:val="00F9199D"/>
    <w:rsid w:val="00F91B93"/>
    <w:rsid w:val="00F91C90"/>
    <w:rsid w:val="00F91E90"/>
    <w:rsid w:val="00F920AD"/>
    <w:rsid w:val="00F920D7"/>
    <w:rsid w:val="00F923BF"/>
    <w:rsid w:val="00F92408"/>
    <w:rsid w:val="00F924CC"/>
    <w:rsid w:val="00F924FD"/>
    <w:rsid w:val="00F925A6"/>
    <w:rsid w:val="00F926B1"/>
    <w:rsid w:val="00F927F1"/>
    <w:rsid w:val="00F92AE7"/>
    <w:rsid w:val="00F92C9B"/>
    <w:rsid w:val="00F92DDB"/>
    <w:rsid w:val="00F92EEB"/>
    <w:rsid w:val="00F9309A"/>
    <w:rsid w:val="00F93116"/>
    <w:rsid w:val="00F931FF"/>
    <w:rsid w:val="00F93272"/>
    <w:rsid w:val="00F9328C"/>
    <w:rsid w:val="00F93526"/>
    <w:rsid w:val="00F93723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364"/>
    <w:rsid w:val="00F948F3"/>
    <w:rsid w:val="00F9493A"/>
    <w:rsid w:val="00F949C6"/>
    <w:rsid w:val="00F949ED"/>
    <w:rsid w:val="00F94A9A"/>
    <w:rsid w:val="00F94B6D"/>
    <w:rsid w:val="00F94C05"/>
    <w:rsid w:val="00F94EC6"/>
    <w:rsid w:val="00F9505F"/>
    <w:rsid w:val="00F951EC"/>
    <w:rsid w:val="00F95325"/>
    <w:rsid w:val="00F9544F"/>
    <w:rsid w:val="00F95504"/>
    <w:rsid w:val="00F95527"/>
    <w:rsid w:val="00F955D2"/>
    <w:rsid w:val="00F95861"/>
    <w:rsid w:val="00F959AA"/>
    <w:rsid w:val="00F95B0C"/>
    <w:rsid w:val="00F95C94"/>
    <w:rsid w:val="00F95DF6"/>
    <w:rsid w:val="00F95E67"/>
    <w:rsid w:val="00F963F2"/>
    <w:rsid w:val="00F96467"/>
    <w:rsid w:val="00F9651A"/>
    <w:rsid w:val="00F96676"/>
    <w:rsid w:val="00F9675B"/>
    <w:rsid w:val="00F967A2"/>
    <w:rsid w:val="00F967F1"/>
    <w:rsid w:val="00F96812"/>
    <w:rsid w:val="00F96825"/>
    <w:rsid w:val="00F969BE"/>
    <w:rsid w:val="00F969EE"/>
    <w:rsid w:val="00F96B51"/>
    <w:rsid w:val="00F96BE1"/>
    <w:rsid w:val="00F96C50"/>
    <w:rsid w:val="00F96C56"/>
    <w:rsid w:val="00F96DD5"/>
    <w:rsid w:val="00F970B5"/>
    <w:rsid w:val="00F97193"/>
    <w:rsid w:val="00F9727C"/>
    <w:rsid w:val="00F973DC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50E"/>
    <w:rsid w:val="00FA05F4"/>
    <w:rsid w:val="00FA08F1"/>
    <w:rsid w:val="00FA0943"/>
    <w:rsid w:val="00FA0A8A"/>
    <w:rsid w:val="00FA0C30"/>
    <w:rsid w:val="00FA0F2B"/>
    <w:rsid w:val="00FA0F7C"/>
    <w:rsid w:val="00FA0FF2"/>
    <w:rsid w:val="00FA109F"/>
    <w:rsid w:val="00FA10C8"/>
    <w:rsid w:val="00FA1325"/>
    <w:rsid w:val="00FA1379"/>
    <w:rsid w:val="00FA1447"/>
    <w:rsid w:val="00FA14D4"/>
    <w:rsid w:val="00FA185E"/>
    <w:rsid w:val="00FA19AA"/>
    <w:rsid w:val="00FA1B0A"/>
    <w:rsid w:val="00FA1DDA"/>
    <w:rsid w:val="00FA1DF8"/>
    <w:rsid w:val="00FA1E14"/>
    <w:rsid w:val="00FA1E34"/>
    <w:rsid w:val="00FA1EA3"/>
    <w:rsid w:val="00FA1EA6"/>
    <w:rsid w:val="00FA1F49"/>
    <w:rsid w:val="00FA202F"/>
    <w:rsid w:val="00FA2190"/>
    <w:rsid w:val="00FA228B"/>
    <w:rsid w:val="00FA23AC"/>
    <w:rsid w:val="00FA254F"/>
    <w:rsid w:val="00FA28E5"/>
    <w:rsid w:val="00FA292A"/>
    <w:rsid w:val="00FA2A63"/>
    <w:rsid w:val="00FA2B1A"/>
    <w:rsid w:val="00FA2BBD"/>
    <w:rsid w:val="00FA2CCE"/>
    <w:rsid w:val="00FA2D1A"/>
    <w:rsid w:val="00FA2F2E"/>
    <w:rsid w:val="00FA3080"/>
    <w:rsid w:val="00FA30A7"/>
    <w:rsid w:val="00FA317A"/>
    <w:rsid w:val="00FA3327"/>
    <w:rsid w:val="00FA3379"/>
    <w:rsid w:val="00FA3539"/>
    <w:rsid w:val="00FA37CA"/>
    <w:rsid w:val="00FA3B2A"/>
    <w:rsid w:val="00FA3CB0"/>
    <w:rsid w:val="00FA3E3E"/>
    <w:rsid w:val="00FA3F1A"/>
    <w:rsid w:val="00FA408E"/>
    <w:rsid w:val="00FA4209"/>
    <w:rsid w:val="00FA4258"/>
    <w:rsid w:val="00FA42DF"/>
    <w:rsid w:val="00FA4654"/>
    <w:rsid w:val="00FA478D"/>
    <w:rsid w:val="00FA4888"/>
    <w:rsid w:val="00FA4A1D"/>
    <w:rsid w:val="00FA4AD9"/>
    <w:rsid w:val="00FA4ADD"/>
    <w:rsid w:val="00FA4B08"/>
    <w:rsid w:val="00FA4B19"/>
    <w:rsid w:val="00FA5142"/>
    <w:rsid w:val="00FA53A0"/>
    <w:rsid w:val="00FA545B"/>
    <w:rsid w:val="00FA570D"/>
    <w:rsid w:val="00FA5928"/>
    <w:rsid w:val="00FA5A0E"/>
    <w:rsid w:val="00FA5AA4"/>
    <w:rsid w:val="00FA5ACD"/>
    <w:rsid w:val="00FA5D27"/>
    <w:rsid w:val="00FA5DA7"/>
    <w:rsid w:val="00FA5DDC"/>
    <w:rsid w:val="00FA5E39"/>
    <w:rsid w:val="00FA5EDC"/>
    <w:rsid w:val="00FA5F80"/>
    <w:rsid w:val="00FA5FCD"/>
    <w:rsid w:val="00FA5FF4"/>
    <w:rsid w:val="00FA6022"/>
    <w:rsid w:val="00FA6351"/>
    <w:rsid w:val="00FA6620"/>
    <w:rsid w:val="00FA673C"/>
    <w:rsid w:val="00FA67BE"/>
    <w:rsid w:val="00FA67E6"/>
    <w:rsid w:val="00FA6884"/>
    <w:rsid w:val="00FA691E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828"/>
    <w:rsid w:val="00FA79A4"/>
    <w:rsid w:val="00FA7BEF"/>
    <w:rsid w:val="00FA7C50"/>
    <w:rsid w:val="00FA7D59"/>
    <w:rsid w:val="00FA7E68"/>
    <w:rsid w:val="00FA7F2D"/>
    <w:rsid w:val="00FA7F38"/>
    <w:rsid w:val="00FA7F3F"/>
    <w:rsid w:val="00FB0265"/>
    <w:rsid w:val="00FB084A"/>
    <w:rsid w:val="00FB0A0F"/>
    <w:rsid w:val="00FB0ABC"/>
    <w:rsid w:val="00FB0ACD"/>
    <w:rsid w:val="00FB0DF9"/>
    <w:rsid w:val="00FB0E06"/>
    <w:rsid w:val="00FB1180"/>
    <w:rsid w:val="00FB1440"/>
    <w:rsid w:val="00FB162C"/>
    <w:rsid w:val="00FB181A"/>
    <w:rsid w:val="00FB1828"/>
    <w:rsid w:val="00FB1852"/>
    <w:rsid w:val="00FB1A78"/>
    <w:rsid w:val="00FB1BFA"/>
    <w:rsid w:val="00FB1C0C"/>
    <w:rsid w:val="00FB1C98"/>
    <w:rsid w:val="00FB1CCB"/>
    <w:rsid w:val="00FB1FB2"/>
    <w:rsid w:val="00FB20C4"/>
    <w:rsid w:val="00FB21F4"/>
    <w:rsid w:val="00FB2244"/>
    <w:rsid w:val="00FB237D"/>
    <w:rsid w:val="00FB2569"/>
    <w:rsid w:val="00FB2612"/>
    <w:rsid w:val="00FB298A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A4"/>
    <w:rsid w:val="00FB350C"/>
    <w:rsid w:val="00FB35F7"/>
    <w:rsid w:val="00FB363A"/>
    <w:rsid w:val="00FB364A"/>
    <w:rsid w:val="00FB382F"/>
    <w:rsid w:val="00FB3A1C"/>
    <w:rsid w:val="00FB3AE5"/>
    <w:rsid w:val="00FB3B0B"/>
    <w:rsid w:val="00FB3CB8"/>
    <w:rsid w:val="00FB3D2F"/>
    <w:rsid w:val="00FB3FEC"/>
    <w:rsid w:val="00FB401D"/>
    <w:rsid w:val="00FB416D"/>
    <w:rsid w:val="00FB423E"/>
    <w:rsid w:val="00FB435E"/>
    <w:rsid w:val="00FB43C0"/>
    <w:rsid w:val="00FB453D"/>
    <w:rsid w:val="00FB45F9"/>
    <w:rsid w:val="00FB462E"/>
    <w:rsid w:val="00FB47B1"/>
    <w:rsid w:val="00FB47E4"/>
    <w:rsid w:val="00FB48A8"/>
    <w:rsid w:val="00FB4BAF"/>
    <w:rsid w:val="00FB500F"/>
    <w:rsid w:val="00FB52C7"/>
    <w:rsid w:val="00FB5E21"/>
    <w:rsid w:val="00FB5E7A"/>
    <w:rsid w:val="00FB5F12"/>
    <w:rsid w:val="00FB5F4D"/>
    <w:rsid w:val="00FB6029"/>
    <w:rsid w:val="00FB60B1"/>
    <w:rsid w:val="00FB610D"/>
    <w:rsid w:val="00FB6154"/>
    <w:rsid w:val="00FB624C"/>
    <w:rsid w:val="00FB62BA"/>
    <w:rsid w:val="00FB6456"/>
    <w:rsid w:val="00FB645D"/>
    <w:rsid w:val="00FB64E1"/>
    <w:rsid w:val="00FB68AF"/>
    <w:rsid w:val="00FB6ABB"/>
    <w:rsid w:val="00FB6C52"/>
    <w:rsid w:val="00FB6F0F"/>
    <w:rsid w:val="00FB7162"/>
    <w:rsid w:val="00FB7280"/>
    <w:rsid w:val="00FB73BD"/>
    <w:rsid w:val="00FB7621"/>
    <w:rsid w:val="00FB7819"/>
    <w:rsid w:val="00FB7867"/>
    <w:rsid w:val="00FB78B1"/>
    <w:rsid w:val="00FB795C"/>
    <w:rsid w:val="00FB7992"/>
    <w:rsid w:val="00FB7CD1"/>
    <w:rsid w:val="00FB7D7A"/>
    <w:rsid w:val="00FB7FC4"/>
    <w:rsid w:val="00FC0079"/>
    <w:rsid w:val="00FC00CB"/>
    <w:rsid w:val="00FC0280"/>
    <w:rsid w:val="00FC0281"/>
    <w:rsid w:val="00FC0458"/>
    <w:rsid w:val="00FC08CB"/>
    <w:rsid w:val="00FC08CC"/>
    <w:rsid w:val="00FC0B9D"/>
    <w:rsid w:val="00FC0D9B"/>
    <w:rsid w:val="00FC0EB9"/>
    <w:rsid w:val="00FC0EF1"/>
    <w:rsid w:val="00FC1182"/>
    <w:rsid w:val="00FC1780"/>
    <w:rsid w:val="00FC19EF"/>
    <w:rsid w:val="00FC1A33"/>
    <w:rsid w:val="00FC1BDD"/>
    <w:rsid w:val="00FC1C32"/>
    <w:rsid w:val="00FC1D3F"/>
    <w:rsid w:val="00FC2069"/>
    <w:rsid w:val="00FC2242"/>
    <w:rsid w:val="00FC22BB"/>
    <w:rsid w:val="00FC2327"/>
    <w:rsid w:val="00FC25CC"/>
    <w:rsid w:val="00FC26AD"/>
    <w:rsid w:val="00FC29BC"/>
    <w:rsid w:val="00FC2A9C"/>
    <w:rsid w:val="00FC2ABF"/>
    <w:rsid w:val="00FC2AC6"/>
    <w:rsid w:val="00FC2AD7"/>
    <w:rsid w:val="00FC2DFF"/>
    <w:rsid w:val="00FC2E58"/>
    <w:rsid w:val="00FC2E9B"/>
    <w:rsid w:val="00FC2EF8"/>
    <w:rsid w:val="00FC2F53"/>
    <w:rsid w:val="00FC31F9"/>
    <w:rsid w:val="00FC3490"/>
    <w:rsid w:val="00FC3546"/>
    <w:rsid w:val="00FC37D1"/>
    <w:rsid w:val="00FC385B"/>
    <w:rsid w:val="00FC3B26"/>
    <w:rsid w:val="00FC3D62"/>
    <w:rsid w:val="00FC4069"/>
    <w:rsid w:val="00FC409C"/>
    <w:rsid w:val="00FC40AB"/>
    <w:rsid w:val="00FC4124"/>
    <w:rsid w:val="00FC4169"/>
    <w:rsid w:val="00FC418F"/>
    <w:rsid w:val="00FC4201"/>
    <w:rsid w:val="00FC4266"/>
    <w:rsid w:val="00FC43AF"/>
    <w:rsid w:val="00FC43D1"/>
    <w:rsid w:val="00FC458E"/>
    <w:rsid w:val="00FC46D7"/>
    <w:rsid w:val="00FC488A"/>
    <w:rsid w:val="00FC4A8B"/>
    <w:rsid w:val="00FC4C9B"/>
    <w:rsid w:val="00FC507A"/>
    <w:rsid w:val="00FC53B5"/>
    <w:rsid w:val="00FC54C3"/>
    <w:rsid w:val="00FC54D1"/>
    <w:rsid w:val="00FC552F"/>
    <w:rsid w:val="00FC5535"/>
    <w:rsid w:val="00FC55C1"/>
    <w:rsid w:val="00FC56BB"/>
    <w:rsid w:val="00FC5773"/>
    <w:rsid w:val="00FC58CC"/>
    <w:rsid w:val="00FC58CF"/>
    <w:rsid w:val="00FC5B63"/>
    <w:rsid w:val="00FC5C31"/>
    <w:rsid w:val="00FC5D64"/>
    <w:rsid w:val="00FC5E03"/>
    <w:rsid w:val="00FC5E3B"/>
    <w:rsid w:val="00FC60E0"/>
    <w:rsid w:val="00FC6152"/>
    <w:rsid w:val="00FC61D2"/>
    <w:rsid w:val="00FC62AB"/>
    <w:rsid w:val="00FC640F"/>
    <w:rsid w:val="00FC6484"/>
    <w:rsid w:val="00FC68A6"/>
    <w:rsid w:val="00FC6D14"/>
    <w:rsid w:val="00FC6D6A"/>
    <w:rsid w:val="00FC6E38"/>
    <w:rsid w:val="00FC70EE"/>
    <w:rsid w:val="00FC72B9"/>
    <w:rsid w:val="00FC72FA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18C"/>
    <w:rsid w:val="00FD0410"/>
    <w:rsid w:val="00FD0564"/>
    <w:rsid w:val="00FD05AA"/>
    <w:rsid w:val="00FD05DA"/>
    <w:rsid w:val="00FD08A3"/>
    <w:rsid w:val="00FD0C6B"/>
    <w:rsid w:val="00FD0CAD"/>
    <w:rsid w:val="00FD0E3D"/>
    <w:rsid w:val="00FD0E45"/>
    <w:rsid w:val="00FD0F16"/>
    <w:rsid w:val="00FD1105"/>
    <w:rsid w:val="00FD122E"/>
    <w:rsid w:val="00FD126C"/>
    <w:rsid w:val="00FD14EC"/>
    <w:rsid w:val="00FD1848"/>
    <w:rsid w:val="00FD1849"/>
    <w:rsid w:val="00FD1A16"/>
    <w:rsid w:val="00FD1C82"/>
    <w:rsid w:val="00FD1DC5"/>
    <w:rsid w:val="00FD1E79"/>
    <w:rsid w:val="00FD1F45"/>
    <w:rsid w:val="00FD2065"/>
    <w:rsid w:val="00FD20F4"/>
    <w:rsid w:val="00FD2169"/>
    <w:rsid w:val="00FD2171"/>
    <w:rsid w:val="00FD24C0"/>
    <w:rsid w:val="00FD24C1"/>
    <w:rsid w:val="00FD24D4"/>
    <w:rsid w:val="00FD25F6"/>
    <w:rsid w:val="00FD2647"/>
    <w:rsid w:val="00FD268E"/>
    <w:rsid w:val="00FD29CE"/>
    <w:rsid w:val="00FD2A5E"/>
    <w:rsid w:val="00FD2BBB"/>
    <w:rsid w:val="00FD2D4C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B64"/>
    <w:rsid w:val="00FD3DEA"/>
    <w:rsid w:val="00FD3E6C"/>
    <w:rsid w:val="00FD3F41"/>
    <w:rsid w:val="00FD41C8"/>
    <w:rsid w:val="00FD429B"/>
    <w:rsid w:val="00FD4333"/>
    <w:rsid w:val="00FD438F"/>
    <w:rsid w:val="00FD43CB"/>
    <w:rsid w:val="00FD440A"/>
    <w:rsid w:val="00FD4957"/>
    <w:rsid w:val="00FD49F0"/>
    <w:rsid w:val="00FD4AD9"/>
    <w:rsid w:val="00FD4C60"/>
    <w:rsid w:val="00FD4D4F"/>
    <w:rsid w:val="00FD4E8F"/>
    <w:rsid w:val="00FD4F15"/>
    <w:rsid w:val="00FD5084"/>
    <w:rsid w:val="00FD510C"/>
    <w:rsid w:val="00FD5134"/>
    <w:rsid w:val="00FD51B5"/>
    <w:rsid w:val="00FD5362"/>
    <w:rsid w:val="00FD53B2"/>
    <w:rsid w:val="00FD5536"/>
    <w:rsid w:val="00FD5577"/>
    <w:rsid w:val="00FD55AC"/>
    <w:rsid w:val="00FD57D5"/>
    <w:rsid w:val="00FD5910"/>
    <w:rsid w:val="00FD5B1C"/>
    <w:rsid w:val="00FD5B29"/>
    <w:rsid w:val="00FD5CCD"/>
    <w:rsid w:val="00FD5D72"/>
    <w:rsid w:val="00FD5D73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80A"/>
    <w:rsid w:val="00FD6908"/>
    <w:rsid w:val="00FD6911"/>
    <w:rsid w:val="00FD69F4"/>
    <w:rsid w:val="00FD6F28"/>
    <w:rsid w:val="00FD7167"/>
    <w:rsid w:val="00FD72F3"/>
    <w:rsid w:val="00FD73FE"/>
    <w:rsid w:val="00FD74E5"/>
    <w:rsid w:val="00FD74F7"/>
    <w:rsid w:val="00FD7640"/>
    <w:rsid w:val="00FD7705"/>
    <w:rsid w:val="00FD77F7"/>
    <w:rsid w:val="00FD7AA3"/>
    <w:rsid w:val="00FD7B3A"/>
    <w:rsid w:val="00FD7D14"/>
    <w:rsid w:val="00FE004D"/>
    <w:rsid w:val="00FE02A4"/>
    <w:rsid w:val="00FE02E6"/>
    <w:rsid w:val="00FE0359"/>
    <w:rsid w:val="00FE054C"/>
    <w:rsid w:val="00FE05A4"/>
    <w:rsid w:val="00FE074A"/>
    <w:rsid w:val="00FE0908"/>
    <w:rsid w:val="00FE0C36"/>
    <w:rsid w:val="00FE0E84"/>
    <w:rsid w:val="00FE0FFF"/>
    <w:rsid w:val="00FE1024"/>
    <w:rsid w:val="00FE13F2"/>
    <w:rsid w:val="00FE1581"/>
    <w:rsid w:val="00FE1679"/>
    <w:rsid w:val="00FE1959"/>
    <w:rsid w:val="00FE1A19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9BF"/>
    <w:rsid w:val="00FE2A56"/>
    <w:rsid w:val="00FE2B9C"/>
    <w:rsid w:val="00FE2BB7"/>
    <w:rsid w:val="00FE2D31"/>
    <w:rsid w:val="00FE2D6B"/>
    <w:rsid w:val="00FE2F6E"/>
    <w:rsid w:val="00FE32BA"/>
    <w:rsid w:val="00FE344B"/>
    <w:rsid w:val="00FE35B2"/>
    <w:rsid w:val="00FE367F"/>
    <w:rsid w:val="00FE3837"/>
    <w:rsid w:val="00FE392F"/>
    <w:rsid w:val="00FE3998"/>
    <w:rsid w:val="00FE3A43"/>
    <w:rsid w:val="00FE3B1D"/>
    <w:rsid w:val="00FE3BA8"/>
    <w:rsid w:val="00FE3BC8"/>
    <w:rsid w:val="00FE3D0C"/>
    <w:rsid w:val="00FE3E1E"/>
    <w:rsid w:val="00FE3E41"/>
    <w:rsid w:val="00FE40DF"/>
    <w:rsid w:val="00FE4103"/>
    <w:rsid w:val="00FE410E"/>
    <w:rsid w:val="00FE43C8"/>
    <w:rsid w:val="00FE445B"/>
    <w:rsid w:val="00FE44AA"/>
    <w:rsid w:val="00FE47D8"/>
    <w:rsid w:val="00FE492E"/>
    <w:rsid w:val="00FE4976"/>
    <w:rsid w:val="00FE49DF"/>
    <w:rsid w:val="00FE4A1B"/>
    <w:rsid w:val="00FE4A58"/>
    <w:rsid w:val="00FE4B3F"/>
    <w:rsid w:val="00FE4D10"/>
    <w:rsid w:val="00FE4FBF"/>
    <w:rsid w:val="00FE504D"/>
    <w:rsid w:val="00FE5052"/>
    <w:rsid w:val="00FE54AB"/>
    <w:rsid w:val="00FE56F3"/>
    <w:rsid w:val="00FE58C4"/>
    <w:rsid w:val="00FE58EA"/>
    <w:rsid w:val="00FE5B6F"/>
    <w:rsid w:val="00FE5CE6"/>
    <w:rsid w:val="00FE5DBC"/>
    <w:rsid w:val="00FE5E4C"/>
    <w:rsid w:val="00FE5EC7"/>
    <w:rsid w:val="00FE61EF"/>
    <w:rsid w:val="00FE624C"/>
    <w:rsid w:val="00FE62A6"/>
    <w:rsid w:val="00FE6327"/>
    <w:rsid w:val="00FE6470"/>
    <w:rsid w:val="00FE6673"/>
    <w:rsid w:val="00FE67BE"/>
    <w:rsid w:val="00FE67D4"/>
    <w:rsid w:val="00FE6828"/>
    <w:rsid w:val="00FE6A49"/>
    <w:rsid w:val="00FE6AB1"/>
    <w:rsid w:val="00FE6CAA"/>
    <w:rsid w:val="00FE70B4"/>
    <w:rsid w:val="00FE72A1"/>
    <w:rsid w:val="00FE735E"/>
    <w:rsid w:val="00FE7468"/>
    <w:rsid w:val="00FE7510"/>
    <w:rsid w:val="00FE7592"/>
    <w:rsid w:val="00FE77C4"/>
    <w:rsid w:val="00FE77C8"/>
    <w:rsid w:val="00FE7841"/>
    <w:rsid w:val="00FE7C4A"/>
    <w:rsid w:val="00FE7E8E"/>
    <w:rsid w:val="00FF02D7"/>
    <w:rsid w:val="00FF0309"/>
    <w:rsid w:val="00FF0317"/>
    <w:rsid w:val="00FF045B"/>
    <w:rsid w:val="00FF0517"/>
    <w:rsid w:val="00FF058F"/>
    <w:rsid w:val="00FF07FD"/>
    <w:rsid w:val="00FF0AAC"/>
    <w:rsid w:val="00FF0B0D"/>
    <w:rsid w:val="00FF0CD9"/>
    <w:rsid w:val="00FF1016"/>
    <w:rsid w:val="00FF115A"/>
    <w:rsid w:val="00FF126F"/>
    <w:rsid w:val="00FF1302"/>
    <w:rsid w:val="00FF132B"/>
    <w:rsid w:val="00FF1481"/>
    <w:rsid w:val="00FF152D"/>
    <w:rsid w:val="00FF157F"/>
    <w:rsid w:val="00FF1CBE"/>
    <w:rsid w:val="00FF1D8D"/>
    <w:rsid w:val="00FF1EAF"/>
    <w:rsid w:val="00FF1FC9"/>
    <w:rsid w:val="00FF204A"/>
    <w:rsid w:val="00FF2197"/>
    <w:rsid w:val="00FF21FA"/>
    <w:rsid w:val="00FF2355"/>
    <w:rsid w:val="00FF261F"/>
    <w:rsid w:val="00FF26A6"/>
    <w:rsid w:val="00FF26BB"/>
    <w:rsid w:val="00FF26D5"/>
    <w:rsid w:val="00FF27B0"/>
    <w:rsid w:val="00FF289E"/>
    <w:rsid w:val="00FF2C3F"/>
    <w:rsid w:val="00FF2E03"/>
    <w:rsid w:val="00FF2E44"/>
    <w:rsid w:val="00FF3105"/>
    <w:rsid w:val="00FF31DC"/>
    <w:rsid w:val="00FF3249"/>
    <w:rsid w:val="00FF327D"/>
    <w:rsid w:val="00FF33A4"/>
    <w:rsid w:val="00FF3517"/>
    <w:rsid w:val="00FF3652"/>
    <w:rsid w:val="00FF3685"/>
    <w:rsid w:val="00FF3AE5"/>
    <w:rsid w:val="00FF3C21"/>
    <w:rsid w:val="00FF3D3B"/>
    <w:rsid w:val="00FF4149"/>
    <w:rsid w:val="00FF41EE"/>
    <w:rsid w:val="00FF43CA"/>
    <w:rsid w:val="00FF4746"/>
    <w:rsid w:val="00FF49A1"/>
    <w:rsid w:val="00FF4EB5"/>
    <w:rsid w:val="00FF4FD0"/>
    <w:rsid w:val="00FF5300"/>
    <w:rsid w:val="00FF56A4"/>
    <w:rsid w:val="00FF5824"/>
    <w:rsid w:val="00FF5907"/>
    <w:rsid w:val="00FF5A13"/>
    <w:rsid w:val="00FF5A76"/>
    <w:rsid w:val="00FF5C7C"/>
    <w:rsid w:val="00FF5D3E"/>
    <w:rsid w:val="00FF5F80"/>
    <w:rsid w:val="00FF5FBE"/>
    <w:rsid w:val="00FF629B"/>
    <w:rsid w:val="00FF647F"/>
    <w:rsid w:val="00FF67C3"/>
    <w:rsid w:val="00FF6875"/>
    <w:rsid w:val="00FF6983"/>
    <w:rsid w:val="00FF69A7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8D3"/>
    <w:rsid w:val="00FF7A5B"/>
    <w:rsid w:val="00FF7A62"/>
    <w:rsid w:val="00FF7A8B"/>
    <w:rsid w:val="00FF7B31"/>
    <w:rsid w:val="00FF7D68"/>
    <w:rsid w:val="00FF7DA3"/>
    <w:rsid w:val="00FF7DDC"/>
    <w:rsid w:val="00FF7EE4"/>
    <w:rsid w:val="00FF7F72"/>
    <w:rsid w:val="00FF7FAC"/>
    <w:rsid w:val="00FF7FDE"/>
    <w:rsid w:val="1F6F57F6"/>
    <w:rsid w:val="6D109D7C"/>
    <w:rsid w:val="726AD26B"/>
    <w:rsid w:val="7A038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68C697FF-4AF9-437B-BE42-A8680556E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uiPriority w:val="99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39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B3968"/>
  </w:style>
  <w:style w:type="character" w:customStyle="1" w:styleId="Heading5Char">
    <w:name w:val="Heading 5 Char"/>
    <w:basedOn w:val="DefaultParagraphFont"/>
    <w:link w:val="Heading5"/>
    <w:rsid w:val="003602F6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8.xml"/><Relationship Id="rId33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5.xml"/><Relationship Id="rId32" Type="http://schemas.openxmlformats.org/officeDocument/2006/relationships/header" Target="header12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header" Target="header9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MDYJPH7RTKF3-899612618-2497709</_dlc_DocId>
    <_dlc_DocIdUrl xmlns="4280bfd0-8d39-4c8f-a2d7-e53cc45df9c8">
      <Url>https://assetworldcorpth.sharepoint.com/sites/File_Sharing/_layouts/15/DocIdRedir.aspx?ID=MDYJPH7RTKF3-899612618-2497709</Url>
      <Description>MDYJPH7RTKF3-899612618-2497709</Description>
    </_dlc_DocIdUrl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5F0875-AE04-412C-BC69-E6411CA16A86}">
  <ds:schemaRefs>
    <ds:schemaRef ds:uri="http://schemas.microsoft.com/office/2006/documentManagement/types"/>
    <ds:schemaRef ds:uri="http://purl.org/dc/terms/"/>
    <ds:schemaRef ds:uri="4280bfd0-8d39-4c8f-a2d7-e53cc45df9c8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3774439a-3eb9-4523-ab15-1a7c88708d50"/>
  </ds:schemaRefs>
</ds:datastoreItem>
</file>

<file path=customXml/itemProps2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FF8C7B5-F63F-4FA3-9ED5-322EBC0149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E9D4FB-1CA6-4DE1-B6C1-60249662A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TReport.dot</Template>
  <TotalTime>55</TotalTime>
  <Pages>1</Pages>
  <Words>26090</Words>
  <Characters>148718</Characters>
  <Application>Microsoft Office Word</Application>
  <DocSecurity>4</DocSecurity>
  <Lines>1239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174460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Jiranan Weerachunharak : จิระนันท์  วีรชุณหรักษ์</cp:lastModifiedBy>
  <cp:revision>10</cp:revision>
  <cp:lastPrinted>2024-02-24T01:45:00Z</cp:lastPrinted>
  <dcterms:created xsi:type="dcterms:W3CDTF">2024-02-28T07:24:00Z</dcterms:created>
  <dcterms:modified xsi:type="dcterms:W3CDTF">2024-02-28T22:39:00Z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fbb8f38c-3b42-4d68-a4f0-a5dade142596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  <property fmtid="{D5CDD505-2E9C-101B-9397-08002B2CF9AE}" pid="11" name="GrammarlyDocumentId">
    <vt:lpwstr>be8297ad1fcbcc7f1788d6f914d064a8f3bee5cb34c506ad44bbaaf7f8bcd29b</vt:lpwstr>
  </property>
</Properties>
</file>