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8010"/>
      </w:tblGrid>
      <w:tr w:rsidR="00FE35D4" w:rsidRPr="00FE35D4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B1220"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F2E00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63ABC" w:rsidRPr="00FE35D4" w:rsidRDefault="00563A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563ABC" w:rsidRPr="00FE35D4" w:rsidRDefault="00563A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63ABC" w:rsidRPr="00FE35D4" w:rsidRDefault="00563A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275086" w:rsidRPr="00FE35D4" w:rsidRDefault="0055643D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E35D4" w:rsidRPr="00FE35D4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1632" w:rsidRPr="00FE35D4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1632" w:rsidRPr="00FE35D4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1632" w:rsidRPr="00FE35D4" w:rsidRDefault="0055643D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55643D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B1220"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C55E6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F394E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F394E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DA7ED8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="00A552BC"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ตามกฏหมาย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7F394E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C53AE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E35D4" w:rsidRPr="00FE35D4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53AE2" w:rsidRPr="00FE35D4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C53AE2" w:rsidRPr="00FE35D4" w:rsidRDefault="00C53AE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C53AE2" w:rsidRPr="00FE35D4" w:rsidRDefault="00C53AE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60103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</w:t>
            </w: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้</w:t>
            </w: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นทุนในการจัดจำหน่าย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967930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="000B7DF8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</w:t>
            </w: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  <w:r w:rsidR="007F394E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EA5E3B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7F394E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F394E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41D0" w:rsidRPr="00FE35D4" w:rsidRDefault="007041D0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F394E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F394E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041D0" w:rsidRPr="00FE35D4" w:rsidRDefault="007041D0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</w:t>
            </w:r>
            <w:r w:rsidR="000C4807"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่</w:t>
            </w: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องมือทางการเงิน</w:t>
            </w: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41C7A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F394E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F41C7A" w:rsidRPr="00FE35D4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E35D4" w:rsidRPr="00FE35D4" w:rsidTr="008F0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04ED7" w:rsidRPr="00FE35D4" w:rsidRDefault="00A04ED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F394E" w:rsidRPr="00FE35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04ED7" w:rsidRPr="00FE35D4" w:rsidRDefault="00A04ED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04ED7" w:rsidRPr="00FE35D4" w:rsidRDefault="00A04ED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FE35D4" w:rsidRPr="00FE35D4" w:rsidTr="006D2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71045" w:rsidRPr="00FE35D4" w:rsidRDefault="00271045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71045" w:rsidRPr="00FE35D4" w:rsidRDefault="00271045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271045" w:rsidRPr="00FE35D4" w:rsidRDefault="00271045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747" w:rsidRPr="00FE35D4" w:rsidRDefault="001D574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D5747" w:rsidRPr="00FE35D4" w:rsidRDefault="001D574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1D5747" w:rsidRPr="00FE35D4" w:rsidRDefault="001D574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71032" w:rsidRPr="00FE35D4" w:rsidRDefault="003710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371032" w:rsidRPr="00FE35D4" w:rsidRDefault="003710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371032" w:rsidRPr="00FE35D4" w:rsidRDefault="003710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E35D4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FE35D4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FE35D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64A23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FE35D4">
        <w:rPr>
          <w:rFonts w:ascii="Angsana New" w:hAnsi="Angsana New" w:hint="cs"/>
          <w:sz w:val="30"/>
          <w:szCs w:val="30"/>
          <w:cs/>
        </w:rPr>
        <w:t>คณะ</w:t>
      </w:r>
      <w:r w:rsidRPr="00FE35D4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FE35D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97734" w:rsidRPr="00FE35D4">
        <w:rPr>
          <w:rFonts w:ascii="Angsana New" w:hAnsi="Angsana New"/>
          <w:sz w:val="30"/>
          <w:szCs w:val="30"/>
        </w:rPr>
        <w:t>2</w:t>
      </w:r>
      <w:r w:rsidR="009D3C91" w:rsidRPr="00FE35D4">
        <w:rPr>
          <w:rFonts w:ascii="Angsana New" w:hAnsi="Angsana New"/>
          <w:sz w:val="30"/>
          <w:szCs w:val="30"/>
        </w:rPr>
        <w:t>7</w:t>
      </w:r>
      <w:r w:rsidR="00D64A23" w:rsidRPr="00FE35D4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597734" w:rsidRPr="00FE35D4">
        <w:rPr>
          <w:rFonts w:ascii="Angsana New" w:hAnsi="Angsana New"/>
          <w:sz w:val="30"/>
          <w:szCs w:val="30"/>
        </w:rPr>
        <w:t>256</w:t>
      </w:r>
      <w:r w:rsidR="009D3C91" w:rsidRPr="00FE35D4">
        <w:rPr>
          <w:rFonts w:ascii="Angsana New" w:hAnsi="Angsana New"/>
          <w:sz w:val="30"/>
          <w:szCs w:val="30"/>
        </w:rPr>
        <w:t>7</w:t>
      </w:r>
    </w:p>
    <w:p w:rsidR="007D451A" w:rsidRPr="00FE35D4" w:rsidRDefault="007D451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:rsidR="00A552BC" w:rsidRPr="00FE35D4" w:rsidRDefault="00A552BC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E35D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FE35D4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4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FE35D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FE35D4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:rsidR="00A552BC" w:rsidRPr="00FE35D4" w:rsidRDefault="00A552BC" w:rsidP="00FE35D4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  <w:cs/>
        </w:rPr>
        <w:tab/>
        <w:t xml:space="preserve"> :</w:t>
      </w:r>
      <w:r w:rsidRPr="00FE35D4">
        <w:rPr>
          <w:rFonts w:ascii="Angsana New" w:hAnsi="Angsana New"/>
          <w:sz w:val="30"/>
          <w:szCs w:val="30"/>
        </w:rPr>
        <w:tab/>
        <w:t>50</w:t>
      </w:r>
      <w:r w:rsidRPr="00FE35D4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FE35D4">
        <w:rPr>
          <w:rFonts w:ascii="Angsana New" w:hAnsi="Angsana New"/>
          <w:sz w:val="30"/>
          <w:szCs w:val="30"/>
        </w:rPr>
        <w:t>47</w:t>
      </w:r>
      <w:r w:rsidRPr="00FE35D4">
        <w:rPr>
          <w:rFonts w:ascii="Angsana New" w:hAnsi="Angsana New"/>
          <w:sz w:val="30"/>
          <w:szCs w:val="30"/>
          <w:cs/>
        </w:rPr>
        <w:t xml:space="preserve"> แยก </w:t>
      </w:r>
      <w:r w:rsidRPr="00FE35D4">
        <w:rPr>
          <w:rFonts w:ascii="Angsana New" w:hAnsi="Angsana New"/>
          <w:sz w:val="30"/>
          <w:szCs w:val="30"/>
        </w:rPr>
        <w:t>20</w:t>
      </w:r>
      <w:r w:rsidRPr="00FE35D4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FE35D4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:rsidR="00A552BC" w:rsidRPr="00FE35D4" w:rsidRDefault="0091060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FE35D4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FE35D4">
        <w:rPr>
          <w:rFonts w:ascii="Angsana New" w:hAnsi="Angsana New"/>
          <w:sz w:val="30"/>
          <w:szCs w:val="30"/>
          <w:cs/>
        </w:rPr>
        <w:tab/>
      </w:r>
      <w:r w:rsidR="00A552BC" w:rsidRPr="00FE35D4">
        <w:rPr>
          <w:rFonts w:ascii="Angsana New" w:hAnsi="Angsana New"/>
          <w:sz w:val="30"/>
          <w:szCs w:val="30"/>
          <w:cs/>
        </w:rPr>
        <w:tab/>
        <w:t>:</w:t>
      </w:r>
      <w:r w:rsidR="00A552BC" w:rsidRPr="00FE35D4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FE35D4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FE35D4">
        <w:rPr>
          <w:rFonts w:ascii="Angsana New" w:hAnsi="Angsana New"/>
          <w:sz w:val="30"/>
          <w:szCs w:val="30"/>
        </w:rPr>
        <w:t xml:space="preserve">2 </w:t>
      </w:r>
      <w:r w:rsidR="00A552BC" w:rsidRPr="00FE35D4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>สาขา สุโขทัย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  <w:cs/>
        </w:rPr>
        <w:tab/>
        <w:t>:</w:t>
      </w:r>
      <w:r w:rsidRPr="00FE35D4">
        <w:rPr>
          <w:rFonts w:ascii="Angsana New" w:hAnsi="Angsana New"/>
          <w:sz w:val="30"/>
          <w:szCs w:val="30"/>
        </w:rPr>
        <w:tab/>
        <w:t xml:space="preserve">221 </w:t>
      </w:r>
      <w:r w:rsidRPr="00FE35D4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35D4">
        <w:rPr>
          <w:rFonts w:ascii="Angsana New" w:hAnsi="Angsana New"/>
          <w:sz w:val="30"/>
          <w:szCs w:val="30"/>
        </w:rPr>
        <w:t>4</w:t>
      </w:r>
      <w:r w:rsidRPr="00FE35D4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FE35D4">
        <w:rPr>
          <w:rFonts w:ascii="Angsana New" w:hAnsi="Angsana New" w:hint="cs"/>
          <w:sz w:val="30"/>
          <w:szCs w:val="30"/>
          <w:cs/>
        </w:rPr>
        <w:t>สุโขทัย</w:t>
      </w:r>
      <w:r w:rsidRPr="00FE35D4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>สาขา บุรีรัมย์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  <w:cs/>
        </w:rPr>
        <w:tab/>
        <w:t>:</w:t>
      </w:r>
      <w:r w:rsidRPr="00FE35D4">
        <w:rPr>
          <w:rFonts w:ascii="Angsana New" w:hAnsi="Angsana New"/>
          <w:sz w:val="30"/>
          <w:szCs w:val="30"/>
        </w:rPr>
        <w:tab/>
        <w:t xml:space="preserve">333 </w:t>
      </w:r>
      <w:r w:rsidRPr="00FE35D4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35D4">
        <w:rPr>
          <w:rFonts w:ascii="Angsana New" w:hAnsi="Angsana New"/>
          <w:sz w:val="30"/>
          <w:szCs w:val="30"/>
        </w:rPr>
        <w:t>16</w:t>
      </w:r>
      <w:r w:rsidRPr="00FE35D4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FE35D4">
        <w:rPr>
          <w:rFonts w:ascii="Angsana New" w:hAnsi="Angsana New"/>
          <w:sz w:val="30"/>
          <w:szCs w:val="30"/>
        </w:rPr>
        <w:tab/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ab/>
        <w:t>: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</w:rPr>
        <w:t>34</w:t>
      </w:r>
      <w:r w:rsidRPr="00FE35D4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35D4">
        <w:rPr>
          <w:rFonts w:ascii="Angsana New" w:hAnsi="Angsana New"/>
          <w:sz w:val="30"/>
          <w:szCs w:val="30"/>
        </w:rPr>
        <w:t xml:space="preserve">4 </w:t>
      </w:r>
      <w:r w:rsidRPr="00FE35D4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>สาขา ขอนแก่น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  <w:cs/>
        </w:rPr>
        <w:tab/>
        <w:t>: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</w:rPr>
        <w:t>113</w:t>
      </w:r>
      <w:r w:rsidRPr="00FE35D4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35D4">
        <w:rPr>
          <w:rFonts w:ascii="Angsana New" w:hAnsi="Angsana New"/>
          <w:sz w:val="30"/>
          <w:szCs w:val="30"/>
        </w:rPr>
        <w:t xml:space="preserve">4 </w:t>
      </w:r>
      <w:r w:rsidRPr="00FE35D4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>สาขา ลำพูน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  <w:cs/>
        </w:rPr>
        <w:tab/>
        <w:t>: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</w:rPr>
        <w:t xml:space="preserve">131 </w:t>
      </w:r>
      <w:r w:rsidRPr="00FE35D4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35D4">
        <w:rPr>
          <w:rFonts w:ascii="Angsana New" w:hAnsi="Angsana New"/>
          <w:sz w:val="30"/>
          <w:szCs w:val="30"/>
        </w:rPr>
        <w:t>15</w:t>
      </w:r>
      <w:r w:rsidRPr="00FE35D4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>สาขา ชลบุรี</w:t>
      </w:r>
      <w:r w:rsidRPr="00FE35D4">
        <w:rPr>
          <w:rFonts w:ascii="Angsana New" w:hAnsi="Angsana New"/>
          <w:sz w:val="30"/>
          <w:szCs w:val="30"/>
        </w:rPr>
        <w:tab/>
      </w:r>
      <w:r w:rsidRPr="00FE35D4">
        <w:rPr>
          <w:rFonts w:ascii="Angsana New" w:hAnsi="Angsana New"/>
          <w:sz w:val="30"/>
          <w:szCs w:val="30"/>
          <w:cs/>
        </w:rPr>
        <w:tab/>
        <w:t>: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</w:rPr>
        <w:t>999</w:t>
      </w:r>
      <w:r w:rsidRPr="00FE35D4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35D4">
        <w:rPr>
          <w:rFonts w:ascii="Angsana New" w:hAnsi="Angsana New"/>
          <w:sz w:val="30"/>
          <w:szCs w:val="30"/>
        </w:rPr>
        <w:t>5</w:t>
      </w:r>
      <w:r w:rsidRPr="00FE35D4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</w:rPr>
        <w:tab/>
      </w:r>
      <w:r w:rsidRPr="00FE35D4">
        <w:rPr>
          <w:rFonts w:ascii="Angsana New" w:hAnsi="Angsana New"/>
          <w:sz w:val="30"/>
          <w:szCs w:val="30"/>
          <w:cs/>
        </w:rPr>
        <w:t>: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</w:rPr>
        <w:t>41</w:t>
      </w:r>
      <w:r w:rsidRPr="00FE35D4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35D4">
        <w:rPr>
          <w:rFonts w:ascii="Angsana New" w:hAnsi="Angsana New"/>
          <w:sz w:val="30"/>
          <w:szCs w:val="30"/>
        </w:rPr>
        <w:t>7</w:t>
      </w:r>
      <w:r w:rsidRPr="00FE35D4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:rsidR="00C937F8" w:rsidRPr="00FE35D4" w:rsidRDefault="00C937F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  <w:cs/>
        </w:rPr>
        <w:tab/>
        <w:t xml:space="preserve">: </w:t>
      </w:r>
      <w:r w:rsidRPr="00FE35D4">
        <w:rPr>
          <w:rFonts w:ascii="Angsana New" w:hAnsi="Angsana New"/>
          <w:sz w:val="30"/>
          <w:szCs w:val="30"/>
        </w:rPr>
        <w:t>160</w:t>
      </w:r>
      <w:r w:rsidRPr="00FE35D4">
        <w:rPr>
          <w:rFonts w:ascii="Angsana New" w:hAnsi="Angsana New"/>
          <w:sz w:val="30"/>
          <w:szCs w:val="30"/>
          <w:cs/>
        </w:rPr>
        <w:t>-</w:t>
      </w:r>
      <w:r w:rsidRPr="00FE35D4">
        <w:rPr>
          <w:rFonts w:ascii="Angsana New" w:hAnsi="Angsana New"/>
          <w:sz w:val="30"/>
          <w:szCs w:val="30"/>
        </w:rPr>
        <w:t xml:space="preserve">161 </w:t>
      </w:r>
      <w:r w:rsidRPr="00FE35D4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:rsidR="00C937F8" w:rsidRPr="00FE35D4" w:rsidRDefault="00C937F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:rsidR="00E711F3" w:rsidRPr="00FE35D4" w:rsidRDefault="00E711F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FE35D4">
        <w:rPr>
          <w:rFonts w:ascii="Angsana New" w:hAnsi="Angsana New"/>
          <w:sz w:val="30"/>
          <w:szCs w:val="30"/>
        </w:rPr>
        <w:t>2</w:t>
      </w:r>
      <w:r w:rsidRPr="00FE35D4">
        <w:rPr>
          <w:rFonts w:ascii="Angsana New" w:hAnsi="Angsana New"/>
          <w:sz w:val="30"/>
          <w:szCs w:val="30"/>
        </w:rPr>
        <w:tab/>
      </w:r>
      <w:r w:rsidRPr="00FE35D4">
        <w:rPr>
          <w:rFonts w:ascii="Angsana New" w:hAnsi="Angsana New"/>
          <w:sz w:val="30"/>
          <w:szCs w:val="30"/>
        </w:rPr>
        <w:tab/>
      </w:r>
      <w:r w:rsidRPr="00FE35D4">
        <w:rPr>
          <w:rFonts w:ascii="Angsana New" w:hAnsi="Angsana New"/>
          <w:sz w:val="30"/>
          <w:szCs w:val="30"/>
          <w:cs/>
        </w:rPr>
        <w:t>: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</w:rPr>
        <w:t>311</w:t>
      </w:r>
      <w:r w:rsidRPr="00FE35D4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35D4">
        <w:rPr>
          <w:rFonts w:ascii="Angsana New" w:hAnsi="Angsana New"/>
          <w:sz w:val="30"/>
          <w:szCs w:val="30"/>
        </w:rPr>
        <w:t>2</w:t>
      </w:r>
      <w:r w:rsidRPr="00FE35D4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FE35D4">
        <w:rPr>
          <w:rFonts w:ascii="Angsana New" w:hAnsi="Angsana New" w:hint="cs"/>
          <w:sz w:val="30"/>
          <w:szCs w:val="30"/>
          <w:cs/>
        </w:rPr>
        <w:t>อิรุณ</w:t>
      </w:r>
      <w:r w:rsidRPr="00FE35D4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:rsidR="00A552BC" w:rsidRPr="00FE35D4" w:rsidRDefault="00A552BC" w:rsidP="00FE35D4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:rsidR="00A552BC" w:rsidRPr="00FE35D4" w:rsidRDefault="00A552BC" w:rsidP="00FE35D4">
      <w:pPr>
        <w:pStyle w:val="block"/>
        <w:spacing w:after="0" w:line="240" w:lineRule="auto"/>
        <w:ind w:left="540" w:right="34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FE35D4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FE35D4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FE35D4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FE35D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5C611F" w:rsidRPr="00FE35D4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FE35D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FE35D4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FE35D4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FE35D4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30"/>
          <w:szCs w:val="30"/>
        </w:rPr>
      </w:pPr>
    </w:p>
    <w:p w:rsidR="005C611F" w:rsidRPr="00FE35D4" w:rsidRDefault="005C61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ประกอบธุร</w:t>
      </w:r>
      <w:r w:rsidRPr="00FE35D4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FE35D4">
        <w:rPr>
          <w:rFonts w:ascii="Angsana New" w:hAnsi="Angsana New" w:hint="cs"/>
          <w:sz w:val="30"/>
          <w:szCs w:val="30"/>
          <w:cs/>
        </w:rPr>
        <w:t>จ</w:t>
      </w:r>
    </w:p>
    <w:p w:rsidR="00356D80" w:rsidRPr="00FE35D4" w:rsidRDefault="00356D8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exact"/>
        <w:ind w:left="547"/>
        <w:jc w:val="both"/>
        <w:rPr>
          <w:rFonts w:ascii="Angsana New" w:hAnsi="Angsana New"/>
          <w:sz w:val="30"/>
          <w:szCs w:val="30"/>
        </w:rPr>
      </w:pPr>
    </w:p>
    <w:p w:rsidR="005C611F" w:rsidRPr="00FE35D4" w:rsidRDefault="005C61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บริษัท</w:t>
      </w:r>
      <w:r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:rsidR="00356D80" w:rsidRPr="00FE35D4" w:rsidRDefault="00356D8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47"/>
        <w:jc w:val="both"/>
        <w:rPr>
          <w:rFonts w:ascii="Angsana New" w:hAnsi="Angsana New"/>
          <w:sz w:val="30"/>
          <w:szCs w:val="30"/>
        </w:rPr>
      </w:pPr>
    </w:p>
    <w:p w:rsidR="005C611F" w:rsidRPr="00FE35D4" w:rsidRDefault="005C61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บริษัท</w:t>
      </w:r>
      <w:r w:rsidRPr="00FE35D4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FE35D4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FE35D4">
        <w:rPr>
          <w:rFonts w:ascii="Angsana New" w:hAnsi="Angsana New" w:hint="cs"/>
          <w:sz w:val="30"/>
          <w:szCs w:val="30"/>
          <w:cs/>
        </w:rPr>
        <w:t>จำหน่าย</w:t>
      </w:r>
      <w:r w:rsidRPr="00FE35D4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FE35D4">
        <w:rPr>
          <w:rFonts w:ascii="Angsana New" w:hAnsi="Angsana New" w:hint="cs"/>
          <w:sz w:val="30"/>
          <w:szCs w:val="30"/>
          <w:cs/>
        </w:rPr>
        <w:t>รับเหมาก่อสร้างในงานติดตั้งระบบสายส่งไฟฟ้าแรงสูง 115</w:t>
      </w:r>
      <w:r w:rsidRPr="00FE35D4">
        <w:rPr>
          <w:rFonts w:ascii="Angsana New" w:hAnsi="Angsana New"/>
          <w:sz w:val="30"/>
          <w:szCs w:val="30"/>
        </w:rPr>
        <w:t>KV</w:t>
      </w:r>
      <w:r w:rsidRPr="00FE35D4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  <w:r w:rsidR="001A173A" w:rsidRPr="00FE35D4">
        <w:rPr>
          <w:rFonts w:ascii="Angsana New" w:hAnsi="Angsana New"/>
          <w:sz w:val="30"/>
          <w:szCs w:val="30"/>
        </w:rPr>
        <w:t xml:space="preserve"> </w:t>
      </w:r>
      <w:r w:rsidR="001A173A" w:rsidRPr="00FE35D4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1A173A" w:rsidRPr="00FE35D4">
        <w:rPr>
          <w:rFonts w:ascii="Angsana New" w:hAnsi="Angsana New"/>
          <w:sz w:val="30"/>
          <w:szCs w:val="30"/>
          <w:cs/>
        </w:rPr>
        <w:t>จำหน่าย</w:t>
      </w:r>
      <w:r w:rsidR="001A173A" w:rsidRPr="00FE35D4">
        <w:rPr>
          <w:rFonts w:ascii="Angsana New" w:hAnsi="Angsana New" w:hint="cs"/>
          <w:sz w:val="30"/>
          <w:szCs w:val="30"/>
          <w:cs/>
        </w:rPr>
        <w:t>ลวดเหล็ก</w:t>
      </w:r>
    </w:p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A552BC" w:rsidRPr="00FE35D4" w:rsidRDefault="00A552BC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เกณฑ์การจัดทำงบการเงิน </w:t>
      </w:r>
    </w:p>
    <w:p w:rsidR="00C01E56" w:rsidRPr="00FE35D4" w:rsidRDefault="00F6245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</w:rPr>
        <w:t xml:space="preserve">2.1 </w:t>
      </w:r>
      <w:r w:rsidR="00C01E56" w:rsidRPr="00FE35D4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C01E56" w:rsidRPr="00FE35D4" w:rsidRDefault="00C01E56" w:rsidP="00FE35D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FE35D4">
        <w:rPr>
          <w:rFonts w:ascii="Angsana New" w:hAnsi="Angsana New"/>
          <w:sz w:val="30"/>
          <w:szCs w:val="30"/>
          <w:cs/>
        </w:rPr>
        <w:t>สภาวิชาชีพบัญชีในพระบรมราชูปถัมภ์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กฎระเบียบและประกาศคณะกรรมการกำกับหลักทรัพย์และตลาดหลักทรัพย์ที่เกี่ยวข้อ</w:t>
      </w:r>
      <w:r w:rsidRPr="00FE35D4">
        <w:rPr>
          <w:rFonts w:ascii="Angsana New" w:hAnsi="Angsana New" w:hint="cs"/>
          <w:sz w:val="30"/>
          <w:szCs w:val="30"/>
          <w:cs/>
        </w:rPr>
        <w:t>ง</w:t>
      </w:r>
    </w:p>
    <w:p w:rsidR="006D20E4" w:rsidRPr="00FE35D4" w:rsidRDefault="00011870" w:rsidP="00FE35D4">
      <w:pPr>
        <w:tabs>
          <w:tab w:val="left" w:pos="1440"/>
          <w:tab w:val="left" w:pos="2880"/>
          <w:tab w:val="left" w:pos="9781"/>
        </w:tabs>
        <w:spacing w:before="120" w:after="120"/>
        <w:ind w:left="540" w:firstLine="18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  <w:r w:rsidRPr="00FE35D4">
        <w:rPr>
          <w:rFonts w:ascii="Angsana New" w:eastAsia="SimSun" w:hAnsi="Angsana New"/>
          <w:i/>
          <w:iCs/>
          <w:sz w:val="30"/>
          <w:szCs w:val="30"/>
        </w:rPr>
        <w:t xml:space="preserve">2.2 </w:t>
      </w:r>
      <w:r w:rsidR="006D20E4" w:rsidRPr="00FE35D4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เกณฑ์ในการจัดทำงบการเงินรวม</w:t>
      </w:r>
    </w:p>
    <w:p w:rsidR="006D20E4" w:rsidRPr="00FE35D4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72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ก</w:t>
      </w:r>
      <w:r w:rsidRPr="00FE35D4">
        <w:rPr>
          <w:rFonts w:ascii="Angsana New" w:eastAsia="SimSun" w:hAnsi="Angsana New"/>
          <w:sz w:val="30"/>
          <w:szCs w:val="30"/>
          <w:lang w:val="en-GB"/>
        </w:rPr>
        <w:t>)</w:t>
      </w:r>
      <w:r w:rsidRPr="00FE35D4">
        <w:rPr>
          <w:rFonts w:ascii="Angsana New" w:eastAsia="SimSun" w:hAnsi="Angsana New"/>
          <w:sz w:val="30"/>
          <w:szCs w:val="30"/>
          <w:lang w:val="en-GB"/>
        </w:rPr>
        <w:tab/>
        <w:t xml:space="preserve">   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งบการเงินรวมนี้ได้จัดทำขึ้นโดยรวมงบการเงินของบริษัท</w:t>
      </w:r>
      <w:r w:rsidRPr="00FE35D4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FE35D4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สยามเทคนิคคอนกรีต จำกัด (มหาชน) (“บริษัทฯ”) 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และบริษัทย่อย</w:t>
      </w:r>
      <w:r w:rsidRPr="00FE35D4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 xml:space="preserve">(ซึ่งต่อไปนี้เรียกว่า </w:t>
      </w:r>
      <w:r w:rsidRPr="00FE35D4">
        <w:rPr>
          <w:rFonts w:ascii="Angsana New" w:eastAsia="SimSun" w:hAnsi="Angsana New"/>
          <w:sz w:val="30"/>
          <w:szCs w:val="30"/>
          <w:lang w:val="en-GB"/>
        </w:rPr>
        <w:t>“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บริษัทย่อย”</w:t>
      </w:r>
      <w:r w:rsidRPr="00FE35D4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) </w:t>
      </w:r>
      <w:r w:rsidRPr="00FE35D4">
        <w:rPr>
          <w:rFonts w:ascii="Angsana New" w:hAnsi="Angsana New" w:hint="cs"/>
          <w:sz w:val="30"/>
          <w:szCs w:val="30"/>
          <w:cs/>
          <w:lang w:val="th-TH"/>
        </w:rPr>
        <w:t xml:space="preserve">(รวมเรียกว่า “กลุ่มบริษัท”) 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ดังต่อไปนี้</w:t>
      </w:r>
    </w:p>
    <w:tbl>
      <w:tblPr>
        <w:tblStyle w:val="TableGrid"/>
        <w:tblW w:w="9852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32"/>
        <w:gridCol w:w="1080"/>
        <w:gridCol w:w="2880"/>
        <w:gridCol w:w="1080"/>
        <w:gridCol w:w="1080"/>
      </w:tblGrid>
      <w:tr w:rsidR="00FE35D4" w:rsidRPr="00FE35D4" w:rsidTr="005C5777">
        <w:trPr>
          <w:tblHeader/>
        </w:trPr>
        <w:tc>
          <w:tcPr>
            <w:tcW w:w="3732" w:type="dxa"/>
            <w:vAlign w:val="bottom"/>
          </w:tcPr>
          <w:p w:rsidR="006D20E4" w:rsidRPr="00FE35D4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6D20E4" w:rsidRPr="00FE35D4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6D20E4" w:rsidRPr="00FE35D4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Merge w:val="restart"/>
          </w:tcPr>
          <w:p w:rsidR="006D20E4" w:rsidRPr="00FE35D4" w:rsidRDefault="006D20E4" w:rsidP="00FE35D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  <w:p w:rsidR="006D20E4" w:rsidRPr="00FE35D4" w:rsidRDefault="006D20E4" w:rsidP="00FE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FE35D4" w:rsidRPr="00FE35D4" w:rsidTr="005C5777">
        <w:trPr>
          <w:tblHeader/>
        </w:trPr>
        <w:tc>
          <w:tcPr>
            <w:tcW w:w="3732" w:type="dxa"/>
            <w:vAlign w:val="bottom"/>
          </w:tcPr>
          <w:p w:rsidR="006D20E4" w:rsidRPr="00FE35D4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6D20E4" w:rsidRPr="00FE35D4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6D20E4" w:rsidRPr="00FE35D4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Merge/>
          </w:tcPr>
          <w:p w:rsidR="006D20E4" w:rsidRPr="00FE35D4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E35D4" w:rsidTr="005C5777">
        <w:trPr>
          <w:tblHeader/>
        </w:trPr>
        <w:tc>
          <w:tcPr>
            <w:tcW w:w="3732" w:type="dxa"/>
            <w:vAlign w:val="bottom"/>
          </w:tcPr>
          <w:p w:rsidR="006D20E4" w:rsidRPr="00FE35D4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6D20E4" w:rsidRPr="00FE35D4" w:rsidRDefault="0091305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:rsidR="006D20E4" w:rsidRPr="00FE35D4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6D20E4" w:rsidRPr="00FE35D4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31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35D4" w:rsidRPr="00FE35D4" w:rsidTr="005C5777">
        <w:trPr>
          <w:tblHeader/>
        </w:trPr>
        <w:tc>
          <w:tcPr>
            <w:tcW w:w="3732" w:type="dxa"/>
            <w:vAlign w:val="bottom"/>
          </w:tcPr>
          <w:p w:rsidR="006D20E4" w:rsidRPr="00FE35D4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6D20E4" w:rsidRPr="00FE35D4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:rsidR="006D20E4" w:rsidRPr="00FE35D4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:rsidR="006D20E4" w:rsidRPr="00FE35D4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256</w:t>
            </w:r>
            <w:r w:rsidR="008F0BD6" w:rsidRPr="00FE35D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:rsidR="006D20E4" w:rsidRPr="00FE35D4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256</w:t>
            </w:r>
            <w:r w:rsidR="008F0BD6" w:rsidRPr="00FE35D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6D20E4" w:rsidRPr="00FE35D4" w:rsidRDefault="006D20E4" w:rsidP="00FE35D4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:rsidR="006D20E4" w:rsidRPr="00FE35D4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6D20E4" w:rsidRPr="00FE35D4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6D20E4" w:rsidRPr="00FE35D4" w:rsidRDefault="006D20E4" w:rsidP="00FE35D4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20E4" w:rsidRPr="00FE35D4" w:rsidRDefault="006D20E4" w:rsidP="00FE35D4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E35D4" w:rsidTr="00913056">
        <w:tc>
          <w:tcPr>
            <w:tcW w:w="3732" w:type="dxa"/>
          </w:tcPr>
          <w:p w:rsidR="001A173A" w:rsidRPr="00FE35D4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center"/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:rsidR="001A173A" w:rsidRPr="00FE35D4" w:rsidRDefault="001A173A" w:rsidP="00FE35D4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1A173A" w:rsidRPr="00FE35D4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center"/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1A173A" w:rsidRPr="00FE35D4" w:rsidRDefault="001A173A" w:rsidP="00FE35D4">
            <w:r w:rsidRPr="00FE35D4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1A173A" w:rsidRPr="00FE35D4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center"/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1A173A" w:rsidRPr="00FE35D4" w:rsidRDefault="001A173A" w:rsidP="00FE35D4">
            <w:r w:rsidRPr="00FE35D4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1A173A" w:rsidRPr="00FE35D4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center"/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1A173A" w:rsidRPr="00FE35D4" w:rsidRDefault="001A173A" w:rsidP="00FE35D4">
            <w:r w:rsidRPr="00FE35D4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1A173A" w:rsidRPr="00FE35D4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center"/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1A173A" w:rsidRPr="00FE35D4" w:rsidRDefault="001A173A" w:rsidP="00FE35D4">
            <w:r w:rsidRPr="00FE35D4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1A173A" w:rsidRPr="00FE35D4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center"/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1A173A" w:rsidRPr="00FE35D4" w:rsidRDefault="001A173A" w:rsidP="00FE35D4">
            <w:r w:rsidRPr="00FE35D4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1A173A" w:rsidRPr="00FE35D4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center"/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1A173A" w:rsidRPr="00FE35D4" w:rsidRDefault="001A173A" w:rsidP="00FE35D4">
            <w:r w:rsidRPr="00FE35D4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1A173A" w:rsidRPr="00FE35D4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บริษัท สยามเทคนิค ไมโครไพลน์ จำกัด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center"/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1A173A" w:rsidRPr="00FE35D4" w:rsidRDefault="001A173A" w:rsidP="00FE35D4">
            <w:r w:rsidRPr="00FE35D4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1A173A" w:rsidRPr="00FE35D4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center"/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1A173A" w:rsidRPr="00FE35D4" w:rsidRDefault="001A173A" w:rsidP="00FE35D4">
            <w:r w:rsidRPr="00FE35D4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1A173A" w:rsidRPr="00FE35D4" w:rsidRDefault="001A173A" w:rsidP="00FE35D4">
            <w:pPr>
              <w:jc w:val="right"/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0B3091" w:rsidRPr="00FE35D4" w:rsidRDefault="000B309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:rsidR="000B3091" w:rsidRPr="00FE35D4" w:rsidRDefault="000B3091" w:rsidP="00FE35D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0B3091" w:rsidRPr="00FE35D4" w:rsidRDefault="00B271CC" w:rsidP="00FE35D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:rsidR="000B3091" w:rsidRPr="00FE35D4" w:rsidRDefault="00B271C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99.999</w:t>
            </w:r>
            <w:r w:rsidR="008F0BD6" w:rsidRPr="00FE35D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:rsidR="000B3091" w:rsidRPr="00FE35D4" w:rsidRDefault="008F0BD6" w:rsidP="00FE35D4">
            <w:pPr>
              <w:tabs>
                <w:tab w:val="decimal" w:pos="57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</w:tr>
      <w:tr w:rsidR="00FE35D4" w:rsidRPr="00FE35D4" w:rsidTr="008F0BD6">
        <w:trPr>
          <w:tblHeader/>
        </w:trPr>
        <w:tc>
          <w:tcPr>
            <w:tcW w:w="3732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Merge w:val="restart"/>
          </w:tcPr>
          <w:p w:rsidR="0006532F" w:rsidRPr="00FE35D4" w:rsidRDefault="0006532F" w:rsidP="00FE35D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:rsidR="008F0BD6" w:rsidRPr="00FE35D4" w:rsidRDefault="008F0BD6" w:rsidP="00FE35D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  <w:p w:rsidR="008F0BD6" w:rsidRPr="00FE35D4" w:rsidRDefault="008F0BD6" w:rsidP="00FE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FE35D4" w:rsidRPr="00FE35D4" w:rsidTr="008F0BD6">
        <w:trPr>
          <w:tblHeader/>
        </w:trPr>
        <w:tc>
          <w:tcPr>
            <w:tcW w:w="3732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Merge/>
          </w:tcPr>
          <w:p w:rsidR="008F0BD6" w:rsidRPr="00FE35D4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E35D4" w:rsidTr="008F0BD6">
        <w:trPr>
          <w:tblHeader/>
        </w:trPr>
        <w:tc>
          <w:tcPr>
            <w:tcW w:w="3732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8F0BD6" w:rsidRPr="00FE35D4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31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35D4" w:rsidRPr="00FE35D4" w:rsidTr="008F0BD6">
        <w:trPr>
          <w:tblHeader/>
        </w:trPr>
        <w:tc>
          <w:tcPr>
            <w:tcW w:w="3732" w:type="dxa"/>
            <w:vAlign w:val="bottom"/>
          </w:tcPr>
          <w:p w:rsidR="008F0BD6" w:rsidRPr="00FE35D4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8F0BD6" w:rsidRPr="00FE35D4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:rsidR="008F0BD6" w:rsidRPr="00FE35D4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:rsidR="008F0BD6" w:rsidRPr="00FE35D4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:rsidR="008F0BD6" w:rsidRPr="00FE35D4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E35D4" w:rsidRPr="00FE35D4" w:rsidTr="008F0BD6">
        <w:tc>
          <w:tcPr>
            <w:tcW w:w="4812" w:type="dxa"/>
            <w:gridSpan w:val="2"/>
            <w:vAlign w:val="bottom"/>
          </w:tcPr>
          <w:p w:rsidR="008F0BD6" w:rsidRPr="00FE35D4" w:rsidRDefault="008F0BD6" w:rsidP="00FE35D4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บริษัทย่อยทางอ้อมที่ถือหุ้นโดย </w:t>
            </w:r>
            <w:r w:rsidRPr="00FE35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2880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F0BD6" w:rsidRPr="00FE35D4" w:rsidRDefault="008F0BD6" w:rsidP="00FE35D4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F0BD6" w:rsidRPr="00FE35D4" w:rsidRDefault="008F0BD6" w:rsidP="00FE35D4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E35D4" w:rsidTr="008F0BD6">
        <w:tc>
          <w:tcPr>
            <w:tcW w:w="3732" w:type="dxa"/>
          </w:tcPr>
          <w:p w:rsidR="008F0BD6" w:rsidRPr="00FE35D4" w:rsidRDefault="008F0BD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1080" w:type="dxa"/>
          </w:tcPr>
          <w:p w:rsidR="008F0BD6" w:rsidRPr="00FE35D4" w:rsidRDefault="008F0BD6" w:rsidP="00FE35D4">
            <w:pPr>
              <w:jc w:val="center"/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:rsidR="008F0BD6" w:rsidRPr="00FE35D4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1080" w:type="dxa"/>
          </w:tcPr>
          <w:p w:rsidR="008F0BD6" w:rsidRPr="00FE35D4" w:rsidRDefault="008F0BD6" w:rsidP="00FE35D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:rsidR="008F0BD6" w:rsidRPr="00FE35D4" w:rsidRDefault="008F0BD6" w:rsidP="00FE35D4">
            <w:pPr>
              <w:jc w:val="center"/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913056">
        <w:tc>
          <w:tcPr>
            <w:tcW w:w="3732" w:type="dxa"/>
            <w:vAlign w:val="bottom"/>
          </w:tcPr>
          <w:p w:rsidR="008F0BD6" w:rsidRPr="00FE35D4" w:rsidRDefault="008F0BD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F0BD6" w:rsidRPr="00FE35D4" w:rsidRDefault="008F0BD6" w:rsidP="00FE35D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:rsidR="008F0BD6" w:rsidRPr="00FE35D4" w:rsidRDefault="008F0BD6" w:rsidP="00FE35D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F0BD6" w:rsidRPr="00FE35D4" w:rsidRDefault="008F0BD6" w:rsidP="00FE35D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F0BD6" w:rsidRPr="00FE35D4" w:rsidRDefault="008F0BD6" w:rsidP="00FE35D4">
            <w:pPr>
              <w:tabs>
                <w:tab w:val="decimal" w:pos="57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6D20E4" w:rsidRPr="00FE35D4" w:rsidRDefault="006D20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eastAsia="SimSun" w:hAnsi="Angsana New"/>
          <w:sz w:val="30"/>
          <w:szCs w:val="30"/>
          <w:cs/>
          <w:lang w:val="en-GB"/>
        </w:rPr>
        <w:lastRenderedPageBreak/>
        <w:t>ข)</w:t>
      </w:r>
      <w:r w:rsidRPr="00FE35D4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  </w:t>
      </w:r>
      <w:r w:rsidRPr="00FE35D4">
        <w:rPr>
          <w:rFonts w:ascii="Angsana New" w:hAnsi="Angsana New"/>
          <w:sz w:val="30"/>
          <w:szCs w:val="30"/>
          <w:cs/>
        </w:rPr>
        <w:t>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6D20E4" w:rsidRPr="00FE35D4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cs/>
        </w:rPr>
      </w:pP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ค)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ab/>
      </w:r>
      <w:r w:rsidRPr="00FE35D4">
        <w:rPr>
          <w:rFonts w:ascii="Angsana New" w:eastAsia="SimSun" w:hAnsi="Angsana New"/>
          <w:sz w:val="30"/>
          <w:szCs w:val="30"/>
          <w:cs/>
        </w:rPr>
        <w:t>บริษัทนำงบการเงินของบริษัทย่อยมารวมในการจัดทำ</w:t>
      </w:r>
      <w:r w:rsidR="001A7332" w:rsidRPr="00FE35D4">
        <w:rPr>
          <w:rFonts w:ascii="Angsana New" w:eastAsia="SimSun" w:hAnsi="Angsana New"/>
          <w:sz w:val="30"/>
          <w:szCs w:val="30"/>
          <w:cs/>
        </w:rPr>
        <w:t>งบการเงินรวมตั้งแต่วันที่บริษัท</w:t>
      </w:r>
      <w:r w:rsidRPr="00FE35D4">
        <w:rPr>
          <w:rFonts w:ascii="Angsana New" w:eastAsia="SimSun" w:hAnsi="Angsana New"/>
          <w:sz w:val="30"/>
          <w:szCs w:val="30"/>
          <w:cs/>
        </w:rPr>
        <w:t>มีอำนาจในการคว</w:t>
      </w:r>
      <w:r w:rsidR="001A7332" w:rsidRPr="00FE35D4">
        <w:rPr>
          <w:rFonts w:ascii="Angsana New" w:eastAsia="SimSun" w:hAnsi="Angsana New"/>
          <w:sz w:val="30"/>
          <w:szCs w:val="30"/>
          <w:cs/>
        </w:rPr>
        <w:t>บคุมบริษัทย่อยจนถึงวันที่บริษัท</w:t>
      </w:r>
      <w:r w:rsidRPr="00FE35D4">
        <w:rPr>
          <w:rFonts w:ascii="Angsana New" w:eastAsia="SimSun" w:hAnsi="Angsana New"/>
          <w:sz w:val="30"/>
          <w:szCs w:val="30"/>
          <w:cs/>
        </w:rPr>
        <w:t>สิ้นสุดการควบคุมบริษัทย่อยนั้น</w:t>
      </w:r>
    </w:p>
    <w:p w:rsidR="006D20E4" w:rsidRPr="00FE35D4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ง)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ab/>
        <w:t>งบการเงินของบริษัทย่อยได้จัดทำขึ้นโดยใช้นโยบายการบัญชีท</w:t>
      </w:r>
      <w:r w:rsidR="001A7332" w:rsidRPr="00FE35D4">
        <w:rPr>
          <w:rFonts w:ascii="Angsana New" w:eastAsia="SimSun" w:hAnsi="Angsana New"/>
          <w:sz w:val="30"/>
          <w:szCs w:val="30"/>
          <w:cs/>
          <w:lang w:val="en-GB"/>
        </w:rPr>
        <w:t>ี่สำคัญเช่นเดียวกันกับของบริษัท</w:t>
      </w:r>
    </w:p>
    <w:p w:rsidR="006D20E4" w:rsidRPr="00FE35D4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จ)</w:t>
      </w:r>
      <w:r w:rsidRPr="00FE35D4">
        <w:rPr>
          <w:rFonts w:ascii="Angsana New" w:eastAsia="SimSun" w:hAnsi="Angsana New"/>
          <w:sz w:val="30"/>
          <w:szCs w:val="30"/>
          <w:lang w:val="en-GB"/>
        </w:rPr>
        <w:tab/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ยอดคงค้างระหว่างกลุ่มบริษัท รายการค้าระหว่างกันที่มีสาระสำคัญของ</w:t>
      </w:r>
      <w:r w:rsidRPr="00FE35D4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บริษัท ราคาตามบัญชีของเงินลงทุนในบริษัทย่อยในงบการเงินของบริษัทฯกับส่วนของผู้ถือหุ้นของบริษัทย่อยได้ตัดออกจากงบการเงินรวมแล้ว</w:t>
      </w:r>
    </w:p>
    <w:p w:rsidR="00011870" w:rsidRPr="00FE35D4" w:rsidRDefault="00011870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ฉ)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1A7332" w:rsidRPr="00FE35D4">
        <w:rPr>
          <w:rFonts w:ascii="Angsana New" w:eastAsia="SimSun" w:hAnsi="Angsana New"/>
          <w:sz w:val="30"/>
          <w:szCs w:val="30"/>
          <w:cs/>
          <w:lang w:val="en-GB"/>
        </w:rPr>
        <w:t>ทย่อยส่วนที่ไม่ได้เป็นของบริษัท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6D20E4" w:rsidRPr="00FE35D4" w:rsidRDefault="006D20E4" w:rsidP="00FE35D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20E4" w:rsidRPr="003B0FAB" w:rsidRDefault="0001187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B0FAB">
        <w:rPr>
          <w:rFonts w:ascii="Angsana New" w:hAnsi="Angsana New"/>
          <w:spacing w:val="-2"/>
          <w:sz w:val="30"/>
          <w:szCs w:val="30"/>
        </w:rPr>
        <w:t xml:space="preserve">2.3 </w:t>
      </w:r>
      <w:r w:rsidRPr="003B0FAB">
        <w:rPr>
          <w:rFonts w:ascii="Angsana New" w:hAnsi="Angsana New"/>
          <w:spacing w:val="-2"/>
          <w:sz w:val="30"/>
          <w:szCs w:val="30"/>
          <w:cs/>
        </w:rPr>
        <w:t>บร</w:t>
      </w:r>
      <w:r w:rsidR="001A7332" w:rsidRPr="003B0FAB">
        <w:rPr>
          <w:rFonts w:ascii="Angsana New" w:hAnsi="Angsana New"/>
          <w:spacing w:val="-2"/>
          <w:sz w:val="30"/>
          <w:szCs w:val="30"/>
          <w:cs/>
        </w:rPr>
        <w:t>ิษัท</w:t>
      </w:r>
      <w:r w:rsidRPr="003B0FAB">
        <w:rPr>
          <w:rFonts w:ascii="Angsana New" w:hAnsi="Angsana New"/>
          <w:spacing w:val="-2"/>
          <w:sz w:val="30"/>
          <w:szCs w:val="30"/>
          <w:cs/>
        </w:rPr>
        <w:t>จัดทำงบการเงินเฉพาะกิจการโดยแสดงเงินลงทุนในบริษัทย่อย การร่วมค้าและบริษัทร่วมตามวิธีราคาทุน</w:t>
      </w:r>
    </w:p>
    <w:p w:rsidR="006D20E4" w:rsidRPr="00FE35D4" w:rsidRDefault="006D20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F62458" w:rsidRPr="00FE35D4" w:rsidRDefault="00F6245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:rsidR="00A552BC" w:rsidRPr="00FE35D4" w:rsidRDefault="00A552BC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นโยบายการบัญชีที่สำคัญ    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FE35D4">
        <w:rPr>
          <w:rFonts w:ascii="Angsana New" w:hAnsi="Angsana New"/>
          <w:b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A552BC" w:rsidRPr="00FE35D4" w:rsidRDefault="00A552BC" w:rsidP="00FE35D4">
      <w:pPr>
        <w:pStyle w:val="Heading8"/>
        <w:numPr>
          <w:ilvl w:val="1"/>
          <w:numId w:val="20"/>
        </w:numPr>
        <w:spacing w:after="240"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E35D4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:rsidR="00A552BC" w:rsidRPr="00FE35D4" w:rsidRDefault="00A552BC" w:rsidP="00FE35D4">
      <w:pPr>
        <w:pStyle w:val="Heading8"/>
        <w:spacing w:line="240" w:lineRule="auto"/>
        <w:ind w:left="518"/>
        <w:jc w:val="both"/>
        <w:rPr>
          <w:rFonts w:ascii="Angsana New" w:eastAsia="EucrosiaUPCBold" w:hAnsi="Angsana New" w:cs="Angsana New"/>
          <w:b w:val="0"/>
          <w:bCs w:val="0"/>
          <w:i/>
          <w:iCs/>
          <w:sz w:val="10"/>
          <w:szCs w:val="10"/>
        </w:rPr>
      </w:pPr>
      <w:r w:rsidRPr="00FE35D4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รายการบัญชีที่เป็นเงินตราต่างประเทศ</w:t>
      </w:r>
      <w:r w:rsidRPr="00FE35D4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br/>
      </w:r>
    </w:p>
    <w:p w:rsidR="00A552BC" w:rsidRPr="00FE35D4" w:rsidRDefault="00A552BC" w:rsidP="00FE35D4">
      <w:pPr>
        <w:pStyle w:val="BodyText2"/>
        <w:spacing w:line="240" w:lineRule="atLeast"/>
        <w:ind w:left="540" w:right="47"/>
        <w:jc w:val="thaiDistribute"/>
      </w:pPr>
      <w:r w:rsidRPr="00FE35D4">
        <w:rPr>
          <w:cs/>
        </w:rPr>
        <w:t>รายการบัญชีที่เป็นเงินตราต่างประเทศแปลงค่าเป็นสกุลเงินที่ใช้ในก</w:t>
      </w:r>
      <w:r w:rsidR="00110EA1" w:rsidRPr="00FE35D4">
        <w:rPr>
          <w:cs/>
        </w:rPr>
        <w:t>ารดำเนินงานของแต่ละบริษัทใน</w:t>
      </w:r>
      <w:r w:rsidR="001A7332" w:rsidRPr="00FE35D4">
        <w:rPr>
          <w:rFonts w:hint="cs"/>
          <w:cs/>
        </w:rPr>
        <w:t>กลุ่ม</w:t>
      </w:r>
      <w:r w:rsidRPr="00FE35D4">
        <w:rPr>
          <w:cs/>
        </w:rPr>
        <w:t xml:space="preserve">บริษัท โดยใช้อัตราแลกเปลี่ยน ณ วันที่เกิดรายการ </w:t>
      </w:r>
    </w:p>
    <w:p w:rsidR="00A552BC" w:rsidRPr="00FE35D4" w:rsidRDefault="00A552BC" w:rsidP="00FE35D4">
      <w:pPr>
        <w:pStyle w:val="BodyText2"/>
        <w:spacing w:line="240" w:lineRule="atLeast"/>
        <w:ind w:left="540" w:right="47"/>
        <w:jc w:val="thaiDistribute"/>
      </w:pPr>
      <w:r w:rsidRPr="00FE35D4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:rsidR="008A2512" w:rsidRPr="00FE35D4" w:rsidRDefault="008A2512" w:rsidP="00FE35D4">
      <w:pPr>
        <w:pStyle w:val="BodyText2"/>
        <w:spacing w:line="240" w:lineRule="atLeast"/>
        <w:ind w:left="540" w:right="47"/>
        <w:jc w:val="thaiDistribute"/>
        <w:rPr>
          <w:sz w:val="18"/>
          <w:szCs w:val="18"/>
        </w:rPr>
      </w:pPr>
    </w:p>
    <w:p w:rsidR="00A552BC" w:rsidRPr="00FE35D4" w:rsidRDefault="00A552BC" w:rsidP="00FE35D4">
      <w:pPr>
        <w:pStyle w:val="BodyText2"/>
        <w:spacing w:line="240" w:lineRule="atLeast"/>
        <w:ind w:left="540" w:right="47"/>
        <w:jc w:val="thaiDistribute"/>
      </w:pPr>
      <w:r w:rsidRPr="00FE35D4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A552BC" w:rsidRPr="00FE35D4" w:rsidRDefault="00A552BC" w:rsidP="00FE35D4">
      <w:pPr>
        <w:pStyle w:val="BodyText2"/>
        <w:spacing w:line="240" w:lineRule="atLeast"/>
        <w:ind w:left="540" w:right="47"/>
        <w:jc w:val="thaiDistribute"/>
        <w:rPr>
          <w:sz w:val="10"/>
          <w:szCs w:val="10"/>
        </w:rPr>
      </w:pPr>
    </w:p>
    <w:p w:rsidR="00A552BC" w:rsidRPr="00FE35D4" w:rsidRDefault="00A552BC" w:rsidP="00FE35D4">
      <w:pPr>
        <w:pStyle w:val="BodyText2"/>
        <w:spacing w:line="240" w:lineRule="atLeast"/>
        <w:ind w:left="540" w:right="47"/>
        <w:jc w:val="thaiDistribute"/>
      </w:pPr>
      <w:r w:rsidRPr="00FE35D4">
        <w:rPr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</w:t>
      </w:r>
      <w:r w:rsidR="003E0E91" w:rsidRPr="00FE35D4">
        <w:rPr>
          <w:cs/>
        </w:rPr>
        <w:t>ปี</w:t>
      </w:r>
      <w:r w:rsidRPr="00FE35D4">
        <w:rPr>
          <w:cs/>
        </w:rPr>
        <w:t xml:space="preserve">บัญชีนั้น </w:t>
      </w:r>
    </w:p>
    <w:p w:rsidR="0020494D" w:rsidRPr="00FE35D4" w:rsidRDefault="0020494D" w:rsidP="00FE35D4">
      <w:pPr>
        <w:pStyle w:val="BodyText2"/>
        <w:spacing w:line="240" w:lineRule="atLeast"/>
        <w:ind w:left="540" w:right="47"/>
        <w:jc w:val="thaiDistribute"/>
      </w:pPr>
    </w:p>
    <w:p w:rsidR="008A2512" w:rsidRPr="00FE35D4" w:rsidRDefault="008A2512" w:rsidP="00FE35D4">
      <w:pPr>
        <w:pStyle w:val="BodyText2"/>
        <w:spacing w:line="240" w:lineRule="atLeast"/>
        <w:ind w:left="518" w:right="47"/>
        <w:jc w:val="thaiDistribute"/>
        <w:rPr>
          <w:sz w:val="10"/>
          <w:szCs w:val="10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E35D4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730CBD" w:rsidRPr="00FE35D4" w:rsidRDefault="00730CBD" w:rsidP="00FE35D4">
      <w:pPr>
        <w:pStyle w:val="BodyText2"/>
        <w:spacing w:line="240" w:lineRule="atLeast"/>
        <w:ind w:left="518" w:right="47"/>
        <w:jc w:val="thaiDistribute"/>
        <w:rPr>
          <w:sz w:val="10"/>
          <w:szCs w:val="10"/>
        </w:rPr>
      </w:pPr>
    </w:p>
    <w:p w:rsidR="00A552BC" w:rsidRPr="00FE35D4" w:rsidRDefault="00A552BC" w:rsidP="00FE35D4">
      <w:pPr>
        <w:pStyle w:val="BodyText2"/>
        <w:ind w:left="540" w:right="43"/>
        <w:jc w:val="thaiDistribute"/>
      </w:pPr>
      <w:r w:rsidRPr="00FE35D4">
        <w:rPr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:rsidR="00A552BC" w:rsidRPr="00FE35D4" w:rsidRDefault="00A552BC" w:rsidP="00FE35D4">
      <w:pPr>
        <w:pStyle w:val="BodyText2"/>
        <w:ind w:left="540" w:right="43"/>
        <w:jc w:val="thaiDistribute"/>
        <w:rPr>
          <w:sz w:val="10"/>
          <w:szCs w:val="10"/>
        </w:rPr>
      </w:pPr>
    </w:p>
    <w:p w:rsidR="00235C99" w:rsidRPr="00FE35D4" w:rsidRDefault="00235C99" w:rsidP="00FE35D4">
      <w:pPr>
        <w:pStyle w:val="BodyText2"/>
        <w:spacing w:after="240" w:line="240" w:lineRule="atLeast"/>
        <w:ind w:left="540"/>
        <w:jc w:val="thaiDistribute"/>
      </w:pPr>
      <w:r w:rsidRPr="00FE35D4">
        <w:rPr>
          <w:spacing w:val="6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FE35D4">
        <w:rPr>
          <w:cs/>
        </w:rPr>
        <w:t>งบกระแสเงินสด</w:t>
      </w:r>
    </w:p>
    <w:p w:rsidR="00A552BC" w:rsidRPr="00FE35D4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:rsidR="00A552BC" w:rsidRPr="00FE35D4" w:rsidRDefault="00A552BC" w:rsidP="00FE35D4">
      <w:pPr>
        <w:pStyle w:val="BodyText2"/>
        <w:ind w:left="518" w:right="43"/>
        <w:rPr>
          <w:sz w:val="18"/>
          <w:szCs w:val="18"/>
        </w:rPr>
      </w:pPr>
    </w:p>
    <w:p w:rsidR="00394DC5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>สินค้าคงเหลือ</w:t>
      </w:r>
      <w:r w:rsidR="00730CBD" w:rsidRPr="00FE35D4">
        <w:rPr>
          <w:rFonts w:ascii="Angsana New" w:hAnsi="Angsana New"/>
          <w:sz w:val="30"/>
          <w:szCs w:val="30"/>
          <w:cs/>
        </w:rPr>
        <w:t>วัดมูลค่าด้วย</w:t>
      </w:r>
      <w:r w:rsidRPr="00FE35D4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 </w:t>
      </w:r>
    </w:p>
    <w:p w:rsidR="003C56CC" w:rsidRPr="00FE35D4" w:rsidRDefault="003C56CC" w:rsidP="00FE35D4">
      <w:pPr>
        <w:pStyle w:val="BodyText2"/>
        <w:tabs>
          <w:tab w:val="clear" w:pos="540"/>
        </w:tabs>
        <w:ind w:left="540" w:right="43"/>
        <w:jc w:val="thaiDistribute"/>
        <w:rPr>
          <w:sz w:val="18"/>
          <w:szCs w:val="18"/>
        </w:rPr>
      </w:pPr>
    </w:p>
    <w:p w:rsidR="00A552BC" w:rsidRPr="00FE35D4" w:rsidRDefault="00A552BC" w:rsidP="00FE35D4">
      <w:pPr>
        <w:pStyle w:val="BodyText2"/>
        <w:tabs>
          <w:tab w:val="clear" w:pos="540"/>
        </w:tabs>
        <w:ind w:left="540" w:right="43"/>
        <w:jc w:val="thaiDistribute"/>
      </w:pPr>
      <w:r w:rsidRPr="00FE35D4">
        <w:rPr>
          <w:cs/>
        </w:rPr>
        <w:t>ต้นทุนของสินค้าคำนวณโดยใช้วิธีเข้าก่อนออกก่อน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 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547E08" w:rsidRPr="00FE35D4" w:rsidRDefault="00547E08" w:rsidP="00FE35D4">
      <w:pPr>
        <w:pStyle w:val="BodyText2"/>
        <w:tabs>
          <w:tab w:val="clear" w:pos="540"/>
        </w:tabs>
        <w:spacing w:after="240"/>
        <w:ind w:left="540" w:right="43"/>
        <w:jc w:val="thaiDistribute"/>
        <w:rPr>
          <w:sz w:val="10"/>
          <w:szCs w:val="10"/>
        </w:rPr>
      </w:pPr>
    </w:p>
    <w:p w:rsidR="005E143C" w:rsidRPr="00FE35D4" w:rsidRDefault="001A7332" w:rsidP="00FE35D4">
      <w:pPr>
        <w:pStyle w:val="BodyText2"/>
        <w:tabs>
          <w:tab w:val="clear" w:pos="540"/>
        </w:tabs>
        <w:spacing w:after="240"/>
        <w:ind w:left="540" w:right="43"/>
        <w:jc w:val="thaiDistribute"/>
      </w:pPr>
      <w:r w:rsidRPr="00FE35D4">
        <w:rPr>
          <w:rFonts w:hint="cs"/>
          <w:cs/>
        </w:rPr>
        <w:t>กลุ่ม</w:t>
      </w:r>
      <w:r w:rsidR="005E143C" w:rsidRPr="00FE35D4">
        <w:rPr>
          <w:cs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A552BC" w:rsidRPr="00FE35D4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งานก่อสร้างตามสัญญาระหว่างก่อสร้าง</w:t>
      </w:r>
    </w:p>
    <w:p w:rsidR="00A552BC" w:rsidRPr="00FE35D4" w:rsidRDefault="00A552BC" w:rsidP="00FE35D4">
      <w:pPr>
        <w:pStyle w:val="BodyText2"/>
        <w:ind w:left="518" w:right="43"/>
        <w:rPr>
          <w:sz w:val="18"/>
          <w:szCs w:val="18"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</w:t>
      </w:r>
      <w:r w:rsidR="002B7C28" w:rsidRPr="00FE35D4">
        <w:rPr>
          <w:rFonts w:ascii="Angsana New" w:hAnsi="Angsana New"/>
          <w:sz w:val="30"/>
          <w:szCs w:val="30"/>
          <w:cs/>
        </w:rPr>
        <w:t>มีสิทธิได้รับจาก</w:t>
      </w:r>
      <w:r w:rsidRPr="00FE35D4">
        <w:rPr>
          <w:rFonts w:ascii="Angsana New" w:hAnsi="Angsana New"/>
          <w:sz w:val="30"/>
          <w:szCs w:val="30"/>
          <w:cs/>
        </w:rPr>
        <w:t>ลูกค้าสำหรับสัญญางานก่อสร้างที่มีอยู่ ณ วันนั้น  ต้นทุนงานระหว่างก่อสร้างวัดมูลค่าด้วยต้นทุนการก่อสร้างบวกกำไรที่รับรู้     หักด้วยจำนวนที่เรียกเก็บจากลูกค้าและขาดทุนที่รับรู้  ต้นทุนการก่อสร้าง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ผันแปรซึ่งเกิดขึ้นตามสัญญาก่อสร้างของ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 xml:space="preserve">บริษัทโดยขึ้นอยู่กับความสามารถในการดำเนินงานตามปกติ </w:t>
      </w:r>
    </w:p>
    <w:p w:rsidR="00730CBD" w:rsidRPr="00FE35D4" w:rsidRDefault="00730CBD" w:rsidP="00FE35D4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มูลค่างานก่อสร้างตามสัญญาระหว่างก่อสร้างแสดงเป็นรายการแยกต่างหากภายใต้สินทรัพย์หมุนเวียนในงบแสดงฐานะทางการเงิน  ผลต่างของจำนวนที่เรียกเก็บจากลูกค้าที่สูงกว่ารายได้ค่าก่อสร้างที่รับรู้แสดงเป็นเงินรับล่วงหน้าจากลูกค้าภายใต้หนี้สินหมุนเวียนในงบแสดงฐานะการเงิน</w:t>
      </w:r>
    </w:p>
    <w:p w:rsidR="00130A8B" w:rsidRPr="00FE35D4" w:rsidRDefault="00130A8B" w:rsidP="00FE35D4">
      <w:pPr>
        <w:tabs>
          <w:tab w:val="left" w:pos="540"/>
        </w:tabs>
        <w:jc w:val="thaiDistribute"/>
        <w:rPr>
          <w:rFonts w:ascii="Angsana New" w:hAnsi="Angsana New"/>
        </w:rPr>
      </w:pPr>
    </w:p>
    <w:p w:rsidR="00130A8B" w:rsidRPr="00FE35D4" w:rsidRDefault="00130A8B" w:rsidP="00FE35D4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</w:t>
      </w:r>
    </w:p>
    <w:p w:rsidR="00130A8B" w:rsidRPr="00FE35D4" w:rsidRDefault="00130A8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:rsidR="00C67B95" w:rsidRPr="00FE35D4" w:rsidRDefault="00130A8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เงินลงทุนในบริษัทย่อย ในงบการเงินเฉพาะกิจการของบริษัท บันทึกบัญชีโดยใช้วิธีราคาทุน</w:t>
      </w:r>
    </w:p>
    <w:p w:rsidR="005C5777" w:rsidRPr="00FE35D4" w:rsidRDefault="005C577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AC3B1C" w:rsidRPr="00FE35D4" w:rsidRDefault="00AC3B1C" w:rsidP="00FE35D4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AC3B1C" w:rsidRPr="00FE35D4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AC3B1C" w:rsidRPr="00FE35D4" w:rsidRDefault="00AC3B1C" w:rsidP="00FE35D4">
      <w:pPr>
        <w:rPr>
          <w:rFonts w:ascii="Angsana New" w:hAnsi="Angsana New"/>
        </w:rPr>
      </w:pPr>
    </w:p>
    <w:p w:rsidR="00AC3B1C" w:rsidRPr="00FE35D4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หักค่าเสื่อมราคาสะสมและขาดทุนจากการด้อยค่า</w:t>
      </w:r>
    </w:p>
    <w:p w:rsidR="00AC3B1C" w:rsidRPr="00FE35D4" w:rsidRDefault="00AC3B1C" w:rsidP="00FE35D4">
      <w:pPr>
        <w:ind w:left="540"/>
        <w:rPr>
          <w:rFonts w:ascii="Angsana New" w:hAnsi="Angsana New"/>
        </w:rPr>
      </w:pPr>
    </w:p>
    <w:p w:rsidR="00AC3B1C" w:rsidRPr="00FE35D4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</w:p>
    <w:p w:rsidR="00AC3B1C" w:rsidRPr="00FE35D4" w:rsidRDefault="00AC3B1C" w:rsidP="00FE35D4">
      <w:pPr>
        <w:ind w:left="540"/>
        <w:rPr>
          <w:rFonts w:ascii="Angsana New" w:hAnsi="Angsana New"/>
        </w:rPr>
      </w:pPr>
    </w:p>
    <w:p w:rsidR="00AC3B1C" w:rsidRPr="00FE35D4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</w:t>
      </w:r>
    </w:p>
    <w:p w:rsidR="00AC3B1C" w:rsidRPr="00FE35D4" w:rsidRDefault="00AC3B1C" w:rsidP="00FE35D4">
      <w:pPr>
        <w:ind w:left="540"/>
        <w:rPr>
          <w:rFonts w:ascii="Angsana New" w:hAnsi="Angsana New"/>
        </w:rPr>
      </w:pPr>
    </w:p>
    <w:p w:rsidR="00AC3B1C" w:rsidRPr="00FE35D4" w:rsidRDefault="001A7332" w:rsidP="00FE35D4">
      <w:pPr>
        <w:ind w:left="540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AC3B1C" w:rsidRPr="00FE35D4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:rsidR="00547E08" w:rsidRPr="00FE35D4" w:rsidRDefault="00547E08" w:rsidP="00FE35D4">
      <w:pPr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:rsidR="00A552BC" w:rsidRPr="00FE35D4" w:rsidRDefault="00A552BC" w:rsidP="00FE35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  <w:r w:rsidR="00B85465" w:rsidRPr="00FE35D4">
        <w:rPr>
          <w:rFonts w:ascii="Angsana New" w:hAnsi="Angsana New"/>
          <w:sz w:val="30"/>
          <w:szCs w:val="30"/>
          <w:cs/>
        </w:rPr>
        <w:t xml:space="preserve"> (ถ้ามี)</w:t>
      </w:r>
    </w:p>
    <w:p w:rsidR="00A552BC" w:rsidRPr="00FE35D4" w:rsidRDefault="00A552BC" w:rsidP="00FE35D4">
      <w:pPr>
        <w:spacing w:line="240" w:lineRule="auto"/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</w:t>
      </w:r>
      <w:r w:rsidR="004B19CD" w:rsidRPr="00FE35D4">
        <w:rPr>
          <w:rFonts w:ascii="Angsana New" w:hAnsi="Angsana New"/>
          <w:sz w:val="30"/>
          <w:szCs w:val="30"/>
          <w:cs/>
        </w:rPr>
        <w:t>์  ต้นทุนในการรื้อถอน การขนย้าย</w:t>
      </w:r>
      <w:r w:rsidR="004B19CD"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 สำหรับเครื่องมือที่ควบคุมโดยลิขสิทธ์ซอฟ</w:t>
      </w:r>
      <w:r w:rsidR="00730CBD" w:rsidRPr="00FE35D4">
        <w:rPr>
          <w:rFonts w:ascii="Angsana New" w:hAnsi="Angsana New"/>
          <w:sz w:val="30"/>
          <w:szCs w:val="30"/>
          <w:cs/>
        </w:rPr>
        <w:t>ต์</w:t>
      </w:r>
      <w:r w:rsidRPr="00FE35D4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แวร์ซึ่งไม่สามารถทำงานได้โดยปราศจากลิขสิทธ์ซอฟ</w:t>
      </w:r>
      <w:r w:rsidR="00730CBD" w:rsidRPr="00FE35D4">
        <w:rPr>
          <w:rFonts w:ascii="Angsana New" w:hAnsi="Angsana New"/>
          <w:sz w:val="30"/>
          <w:szCs w:val="30"/>
          <w:cs/>
        </w:rPr>
        <w:t>ต์</w:t>
      </w:r>
      <w:r w:rsidRPr="00FE35D4">
        <w:rPr>
          <w:rFonts w:ascii="Angsana New" w:hAnsi="Angsana New"/>
          <w:sz w:val="30"/>
          <w:szCs w:val="30"/>
          <w:cs/>
        </w:rPr>
        <w:t>แวร์นั้นให้ถือว่าลิขสิทธ์ซอฟ</w:t>
      </w:r>
      <w:r w:rsidR="00AE20C3" w:rsidRPr="00FE35D4">
        <w:rPr>
          <w:rFonts w:ascii="Angsana New" w:hAnsi="Angsana New"/>
          <w:sz w:val="30"/>
          <w:szCs w:val="30"/>
          <w:cs/>
        </w:rPr>
        <w:t>ต์</w:t>
      </w:r>
      <w:r w:rsidRPr="00FE35D4">
        <w:rPr>
          <w:rFonts w:ascii="Angsana New" w:hAnsi="Angsana New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:rsidR="00135AAD" w:rsidRPr="00FE35D4" w:rsidRDefault="00135AA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40" w:lineRule="exact"/>
        <w:ind w:left="547"/>
        <w:jc w:val="thaiDistribute"/>
        <w:rPr>
          <w:rFonts w:ascii="Angsana New" w:hAnsi="Angsana New"/>
          <w:sz w:val="30"/>
          <w:szCs w:val="30"/>
          <w:lang w:eastAsia="en-GB"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  <w:lang w:eastAsia="en-GB"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:rsidR="00A552BC" w:rsidRPr="00FE35D4" w:rsidRDefault="00A552BC" w:rsidP="00FE35D4">
      <w:pPr>
        <w:pStyle w:val="Default"/>
        <w:ind w:left="540"/>
        <w:rPr>
          <w:rFonts w:ascii="Angsana New" w:eastAsia="Times New Roman" w:hAnsi="Angsana New" w:cs="Angsana New"/>
          <w:color w:val="auto"/>
          <w:sz w:val="18"/>
          <w:szCs w:val="18"/>
          <w:shd w:val="clear" w:color="auto" w:fill="E0E0E0"/>
        </w:rPr>
      </w:pPr>
    </w:p>
    <w:p w:rsidR="00A552BC" w:rsidRPr="00FE35D4" w:rsidRDefault="00A552BC" w:rsidP="00FE35D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FE35D4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:rsidR="000A4B57" w:rsidRPr="00FE35D4" w:rsidRDefault="000A4B5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</w:rPr>
      </w:pPr>
    </w:p>
    <w:p w:rsidR="00A552BC" w:rsidRPr="00FE35D4" w:rsidRDefault="00A552BC" w:rsidP="00FE35D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FE35D4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</w:t>
      </w:r>
      <w:r w:rsidR="001A7332" w:rsidRPr="00FE35D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FE35D4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730CBD" w:rsidRPr="00FE35D4" w:rsidRDefault="00730CBD" w:rsidP="00FE35D4">
      <w:pPr>
        <w:pStyle w:val="Default"/>
        <w:spacing w:line="120" w:lineRule="exact"/>
        <w:ind w:left="547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:rsidR="00A552BC" w:rsidRPr="00FE35D4" w:rsidRDefault="00A552BC" w:rsidP="00FE35D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E35D4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EC3F17" w:rsidRPr="00FE35D4" w:rsidRDefault="00EC3F17" w:rsidP="00FE35D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:rsidR="00547E08" w:rsidRPr="00FE35D4" w:rsidRDefault="00547E0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1638" w:type="dxa"/>
        <w:tblLook w:val="0000"/>
      </w:tblPr>
      <w:tblGrid>
        <w:gridCol w:w="5390"/>
        <w:gridCol w:w="1195"/>
        <w:gridCol w:w="675"/>
      </w:tblGrid>
      <w:tr w:rsidR="00FE35D4" w:rsidRPr="00FE35D4" w:rsidTr="00547E08">
        <w:tc>
          <w:tcPr>
            <w:tcW w:w="5390" w:type="dxa"/>
            <w:vAlign w:val="bottom"/>
          </w:tcPr>
          <w:p w:rsidR="00A552BC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:rsidR="00A552BC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A552BC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E35D4" w:rsidRPr="00FE35D4" w:rsidTr="00547E08">
        <w:tc>
          <w:tcPr>
            <w:tcW w:w="5390" w:type="dxa"/>
            <w:shd w:val="clear" w:color="auto" w:fill="auto"/>
            <w:vAlign w:val="bottom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อาคารและโรงงาน</w:t>
            </w:r>
          </w:p>
        </w:tc>
        <w:tc>
          <w:tcPr>
            <w:tcW w:w="1195" w:type="dxa"/>
            <w:shd w:val="clear" w:color="auto" w:fill="auto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056DFC" w:rsidRPr="00FE35D4">
              <w:rPr>
                <w:rFonts w:ascii="Angsana New" w:hAnsi="Angsana New"/>
                <w:sz w:val="30"/>
                <w:szCs w:val="30"/>
              </w:rPr>
              <w:t>3</w:t>
            </w:r>
            <w:r w:rsidRPr="00FE35D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E35D4" w:rsidRPr="00FE35D4" w:rsidTr="00547E08">
        <w:tc>
          <w:tcPr>
            <w:tcW w:w="5390" w:type="dxa"/>
            <w:vAlign w:val="bottom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br w:type="page"/>
              <w:t>เครื่องจักรและอุปกรณ์</w:t>
            </w:r>
          </w:p>
        </w:tc>
        <w:tc>
          <w:tcPr>
            <w:tcW w:w="1195" w:type="dxa"/>
          </w:tcPr>
          <w:p w:rsidR="00FC57CF" w:rsidRPr="00FE35D4" w:rsidRDefault="00BA32C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="00FC57CF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E35D4" w:rsidRPr="00FE35D4" w:rsidTr="00547E08">
        <w:tc>
          <w:tcPr>
            <w:tcW w:w="5390" w:type="dxa"/>
            <w:vAlign w:val="bottom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E35D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FE35D4" w:rsidTr="00547E08">
        <w:tc>
          <w:tcPr>
            <w:tcW w:w="5390" w:type="dxa"/>
            <w:shd w:val="clear" w:color="auto" w:fill="auto"/>
            <w:vAlign w:val="bottom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E35D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:rsidR="00FC57CF" w:rsidRPr="00FE35D4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29476B" w:rsidRPr="00FE35D4" w:rsidRDefault="0029476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both"/>
        <w:rPr>
          <w:rFonts w:ascii="Angsana New" w:hAnsi="Angsana New"/>
          <w:sz w:val="30"/>
          <w:szCs w:val="30"/>
        </w:rPr>
      </w:pPr>
    </w:p>
    <w:p w:rsidR="00A552BC" w:rsidRPr="00FE35D4" w:rsidRDefault="001A733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A552BC" w:rsidRPr="00FE35D4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235C99" w:rsidRPr="00FE35D4" w:rsidRDefault="00235C9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both"/>
        <w:rPr>
          <w:rFonts w:ascii="Angsana New" w:hAnsi="Angsana New"/>
          <w:sz w:val="30"/>
          <w:szCs w:val="30"/>
        </w:rPr>
      </w:pPr>
    </w:p>
    <w:p w:rsidR="00C67B95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202B29" w:rsidRPr="00FE35D4" w:rsidRDefault="00202B2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542F0C" w:rsidRPr="00FE35D4" w:rsidRDefault="00542F0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:rsidR="00542F0C" w:rsidRPr="00FE35D4" w:rsidRDefault="00542F0C" w:rsidP="00FE35D4">
      <w:pPr>
        <w:tabs>
          <w:tab w:val="left" w:pos="1440"/>
          <w:tab w:val="left" w:pos="2880"/>
          <w:tab w:val="left" w:pos="9781"/>
        </w:tabs>
        <w:spacing w:before="120" w:after="120"/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E35D4">
        <w:rPr>
          <w:rFonts w:ascii="Angsana New" w:hAnsi="Angsana New"/>
          <w:spacing w:val="-2"/>
          <w:sz w:val="30"/>
          <w:szCs w:val="30"/>
          <w:cs/>
        </w:rPr>
        <w:t xml:space="preserve">ณ วันเริ่มต้นของสัญญา </w:t>
      </w:r>
      <w:r w:rsidR="001A7332" w:rsidRPr="00FE35D4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1A7332" w:rsidRPr="00FE35D4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E35D4">
        <w:rPr>
          <w:rFonts w:ascii="Angsana New" w:hAnsi="Angsana New"/>
          <w:spacing w:val="-2"/>
          <w:sz w:val="30"/>
          <w:szCs w:val="30"/>
          <w:cs/>
        </w:rPr>
        <w:t xml:space="preserve"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 </w:t>
      </w:r>
    </w:p>
    <w:p w:rsidR="00542F0C" w:rsidRPr="00FE35D4" w:rsidRDefault="00542F0C" w:rsidP="00FE35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FE35D4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:rsidR="00542F0C" w:rsidRPr="00FE35D4" w:rsidRDefault="00542F0C" w:rsidP="00FE35D4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hAnsi="Angsana New"/>
          <w:spacing w:val="-2"/>
          <w:sz w:val="30"/>
          <w:szCs w:val="30"/>
        </w:rPr>
      </w:pPr>
      <w:r w:rsidRPr="00FE35D4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42F0C" w:rsidRPr="00FE35D4" w:rsidRDefault="00542F0C" w:rsidP="00FE35D4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eastAsia="SimSun" w:hAnsi="Angsana New"/>
          <w:strike/>
          <w:sz w:val="30"/>
          <w:szCs w:val="30"/>
          <w:cs/>
          <w:lang w:val="en-GB"/>
        </w:rPr>
      </w:pPr>
      <w:r w:rsidRPr="00FE35D4">
        <w:rPr>
          <w:rFonts w:ascii="Angsana New" w:hAnsi="Angsana New"/>
          <w:sz w:val="30"/>
          <w:szCs w:val="30"/>
          <w:cs/>
        </w:rPr>
        <w:lastRenderedPageBreak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542F0C" w:rsidRPr="00FE35D4" w:rsidRDefault="00542F0C" w:rsidP="00FE35D4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:rsidR="00542F0C" w:rsidRPr="00FE35D4" w:rsidRDefault="00542F0C" w:rsidP="00FE35D4">
      <w:pPr>
        <w:tabs>
          <w:tab w:val="clear" w:pos="6322"/>
          <w:tab w:val="clear" w:pos="6549"/>
          <w:tab w:val="left" w:pos="1440"/>
          <w:tab w:val="left" w:pos="774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</w:rPr>
        <w:tab/>
      </w:r>
      <w:r w:rsidRPr="00FE35D4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Pr="00FE35D4">
        <w:rPr>
          <w:rFonts w:ascii="Angsana New" w:hAnsi="Angsana New"/>
          <w:sz w:val="30"/>
          <w:szCs w:val="30"/>
        </w:rPr>
        <w:tab/>
      </w:r>
      <w:r w:rsidRPr="00FE35D4">
        <w:rPr>
          <w:rFonts w:ascii="Angsana New" w:hAnsi="Angsana New"/>
          <w:sz w:val="30"/>
          <w:szCs w:val="30"/>
        </w:rPr>
        <w:tab/>
      </w:r>
      <w:r w:rsidR="00547E08" w:rsidRPr="00FE35D4">
        <w:rPr>
          <w:rFonts w:ascii="Angsana New" w:hAnsi="Angsana New"/>
          <w:sz w:val="30"/>
          <w:szCs w:val="30"/>
          <w:cs/>
        </w:rPr>
        <w:tab/>
      </w:r>
      <w:r w:rsidR="00547E08" w:rsidRPr="00FE35D4">
        <w:rPr>
          <w:rFonts w:ascii="Angsana New" w:hAnsi="Angsana New"/>
          <w:sz w:val="30"/>
          <w:szCs w:val="30"/>
          <w:cs/>
        </w:rPr>
        <w:tab/>
      </w:r>
      <w:r w:rsidR="00547E08"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</w:rPr>
        <w:t>5 - 15</w:t>
      </w:r>
      <w:r w:rsidRPr="00FE35D4">
        <w:rPr>
          <w:rFonts w:ascii="Angsana New" w:hAnsi="Angsana New"/>
          <w:sz w:val="30"/>
          <w:szCs w:val="30"/>
          <w:cs/>
        </w:rPr>
        <w:t xml:space="preserve"> ปี</w:t>
      </w:r>
    </w:p>
    <w:p w:rsidR="00542F0C" w:rsidRPr="00FE35D4" w:rsidRDefault="00542F0C" w:rsidP="00FE35D4">
      <w:pPr>
        <w:tabs>
          <w:tab w:val="clear" w:pos="6549"/>
          <w:tab w:val="left" w:pos="1440"/>
          <w:tab w:val="left" w:pos="6390"/>
          <w:tab w:val="left" w:pos="774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</w:rPr>
        <w:tab/>
      </w:r>
      <w:r w:rsidRPr="00FE35D4">
        <w:rPr>
          <w:rFonts w:ascii="Angsana New" w:hAnsi="Angsana New"/>
          <w:sz w:val="30"/>
          <w:szCs w:val="30"/>
          <w:cs/>
        </w:rPr>
        <w:t>ยานพาหนะ</w:t>
      </w:r>
      <w:r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</w:rPr>
        <w:tab/>
      </w:r>
      <w:r w:rsidR="00547E08" w:rsidRPr="00FE35D4">
        <w:rPr>
          <w:rFonts w:ascii="Angsana New" w:hAnsi="Angsana New"/>
          <w:sz w:val="30"/>
          <w:szCs w:val="30"/>
          <w:cs/>
        </w:rPr>
        <w:tab/>
      </w:r>
      <w:r w:rsidR="00547E08" w:rsidRPr="00FE35D4">
        <w:rPr>
          <w:rFonts w:ascii="Angsana New" w:hAnsi="Angsana New"/>
          <w:sz w:val="30"/>
          <w:szCs w:val="30"/>
          <w:cs/>
        </w:rPr>
        <w:tab/>
      </w:r>
      <w:r w:rsidR="00547E08" w:rsidRPr="00FE35D4">
        <w:rPr>
          <w:rFonts w:ascii="Angsana New" w:hAnsi="Angsana New"/>
          <w:sz w:val="30"/>
          <w:szCs w:val="30"/>
          <w:cs/>
        </w:rPr>
        <w:tab/>
      </w:r>
      <w:r w:rsidR="00547E08" w:rsidRPr="00FE35D4">
        <w:rPr>
          <w:rFonts w:ascii="Angsana New" w:hAnsi="Angsana New"/>
          <w:sz w:val="30"/>
          <w:szCs w:val="30"/>
          <w:cs/>
        </w:rPr>
        <w:tab/>
      </w:r>
      <w:r w:rsidR="00547E08" w:rsidRPr="00FE35D4">
        <w:rPr>
          <w:rFonts w:ascii="Angsana New" w:hAnsi="Angsana New"/>
          <w:sz w:val="30"/>
          <w:szCs w:val="30"/>
          <w:cs/>
        </w:rPr>
        <w:tab/>
      </w:r>
      <w:r w:rsidR="00547E08" w:rsidRPr="00FE35D4">
        <w:rPr>
          <w:rFonts w:ascii="Angsana New" w:hAnsi="Angsana New"/>
          <w:sz w:val="30"/>
          <w:szCs w:val="30"/>
          <w:cs/>
        </w:rPr>
        <w:tab/>
      </w:r>
      <w:r w:rsidRPr="00FE35D4">
        <w:rPr>
          <w:rFonts w:ascii="Angsana New" w:hAnsi="Angsana New"/>
          <w:sz w:val="30"/>
          <w:szCs w:val="30"/>
        </w:rPr>
        <w:t>5 - 15</w:t>
      </w:r>
      <w:r w:rsidRPr="00FE35D4">
        <w:rPr>
          <w:rFonts w:ascii="Angsana New" w:hAnsi="Angsana New"/>
          <w:sz w:val="30"/>
          <w:szCs w:val="30"/>
          <w:cs/>
        </w:rPr>
        <w:t xml:space="preserve"> ปี</w:t>
      </w:r>
    </w:p>
    <w:p w:rsidR="00424E82" w:rsidRPr="00FE35D4" w:rsidRDefault="00424E82" w:rsidP="00FE35D4">
      <w:pPr>
        <w:tabs>
          <w:tab w:val="left" w:pos="1440"/>
          <w:tab w:val="left" w:pos="6390"/>
          <w:tab w:val="right" w:pos="7560"/>
          <w:tab w:val="left" w:pos="8160"/>
        </w:tabs>
        <w:spacing w:line="100" w:lineRule="exact"/>
        <w:ind w:left="1987" w:firstLine="562"/>
        <w:jc w:val="thaiDistribute"/>
        <w:rPr>
          <w:rFonts w:ascii="Angsana New" w:hAnsi="Angsana New"/>
          <w:sz w:val="30"/>
          <w:szCs w:val="30"/>
        </w:rPr>
      </w:pPr>
    </w:p>
    <w:p w:rsidR="00542F0C" w:rsidRPr="00FE35D4" w:rsidRDefault="00542F0C" w:rsidP="00FE35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FE35D4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หนี้สินตามสัญญาเช่า</w:t>
      </w:r>
    </w:p>
    <w:p w:rsidR="00542F0C" w:rsidRPr="00FE35D4" w:rsidRDefault="00542F0C" w:rsidP="00FE35D4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1A7332" w:rsidRPr="00FE35D4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="001A7332" w:rsidRPr="00FE35D4">
        <w:rPr>
          <w:rFonts w:ascii="Angsana New" w:hAnsi="Angsana New"/>
          <w:sz w:val="30"/>
          <w:szCs w:val="30"/>
          <w:cs/>
        </w:rPr>
        <w:t>บริษัท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1A7332" w:rsidRPr="00FE35D4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="001A7332" w:rsidRPr="00FE35D4">
        <w:rPr>
          <w:rFonts w:ascii="Angsana New" w:hAnsi="Angsana New"/>
          <w:sz w:val="30"/>
          <w:szCs w:val="30"/>
          <w:cs/>
        </w:rPr>
        <w:t>บริษัท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จะใช้สิทธิในการยกเลิกสัญญาเช่า</w:t>
      </w:r>
      <w:r w:rsidRPr="00FE35D4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1A7332" w:rsidRPr="00FE35D4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E35D4">
        <w:rPr>
          <w:rFonts w:ascii="Angsana New" w:eastAsia="SimSun" w:hAnsi="Angsana New"/>
          <w:sz w:val="30"/>
          <w:szCs w:val="30"/>
          <w:lang w:val="en-GB"/>
        </w:rPr>
        <w:t xml:space="preserve"> </w:t>
      </w:r>
    </w:p>
    <w:p w:rsidR="00542F0C" w:rsidRPr="00FE35D4" w:rsidRDefault="001A7332" w:rsidP="00FE35D4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</w:t>
      </w:r>
      <w:r w:rsidR="00542F0C" w:rsidRPr="00FE35D4">
        <w:rPr>
          <w:rFonts w:ascii="Angsana New" w:eastAsia="SimSun" w:hAnsi="Angsana New"/>
          <w:sz w:val="30"/>
          <w:szCs w:val="30"/>
          <w:cs/>
          <w:lang w:val="en-GB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542F0C" w:rsidRPr="00FE35D4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542F0C" w:rsidRPr="00FE35D4">
        <w:rPr>
          <w:rFonts w:ascii="Angsana New" w:eastAsia="SimSun" w:hAnsi="Angsana New"/>
          <w:sz w:val="30"/>
          <w:szCs w:val="30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9E36E7" w:rsidRPr="00FE35D4" w:rsidRDefault="009E36E7" w:rsidP="00FE35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FE35D4">
        <w:rPr>
          <w:rFonts w:ascii="Angsana New" w:eastAsia="SimSun" w:hAnsi="Angsana New"/>
          <w:sz w:val="30"/>
          <w:szCs w:val="30"/>
          <w:cs/>
          <w:lang w:val="en-GB"/>
        </w:rPr>
        <w:t xml:space="preserve">    </w:t>
      </w:r>
      <w:r w:rsidRPr="00FE35D4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9E36E7" w:rsidRPr="00FE35D4" w:rsidRDefault="009E36E7" w:rsidP="00FE35D4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542F0C" w:rsidRPr="00FE35D4" w:rsidRDefault="00542F0C" w:rsidP="00FE35D4">
      <w:pPr>
        <w:rPr>
          <w:rFonts w:ascii="Angsana New" w:hAnsi="Angsana New"/>
          <w:cs/>
          <w:lang w:val="th-TH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:rsidR="00A552BC" w:rsidRPr="00FE35D4" w:rsidRDefault="00A552BC" w:rsidP="00FE35D4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18"/>
          <w:szCs w:val="18"/>
        </w:rPr>
      </w:pP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</w:rPr>
      </w:pP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 แสดงในราคาทุนหักค่าตัดจำหน่ายสะสมและขาดทุนจากการด้อยค่าสะสม</w:t>
      </w:r>
      <w:r w:rsidR="00B85465" w:rsidRPr="00FE35D4">
        <w:rPr>
          <w:rFonts w:ascii="Angsana New" w:hAnsi="Angsana New"/>
          <w:sz w:val="30"/>
          <w:szCs w:val="30"/>
        </w:rPr>
        <w:t xml:space="preserve"> </w:t>
      </w:r>
      <w:r w:rsidR="00B85465" w:rsidRPr="00FE35D4">
        <w:rPr>
          <w:rFonts w:ascii="Angsana New" w:hAnsi="Angsana New"/>
          <w:sz w:val="30"/>
          <w:szCs w:val="30"/>
          <w:cs/>
        </w:rPr>
        <w:t>(ถ้ามี)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E35D4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264AC" w:rsidRPr="00FE35D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E35D4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</w:t>
      </w:r>
      <w:r w:rsidR="007264AC" w:rsidRPr="00FE35D4">
        <w:rPr>
          <w:rFonts w:ascii="Angsana New" w:eastAsia="Calibri" w:hAnsi="Angsana New"/>
          <w:sz w:val="30"/>
          <w:szCs w:val="30"/>
          <w:cs/>
        </w:rPr>
        <w:t xml:space="preserve">ที่เกี่ยวข้องนั้น </w:t>
      </w:r>
      <w:r w:rsidRPr="00FE35D4">
        <w:rPr>
          <w:rFonts w:ascii="Angsana New" w:eastAsia="Calibri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 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FE35D4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715804" w:rsidRPr="00FE35D4" w:rsidRDefault="0071580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p w:rsidR="00730CBD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730CBD" w:rsidRPr="00FE35D4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7200" w:type="dxa"/>
        <w:tblInd w:w="1368" w:type="dxa"/>
        <w:tblLook w:val="01E0"/>
      </w:tblPr>
      <w:tblGrid>
        <w:gridCol w:w="5400"/>
        <w:gridCol w:w="1170"/>
        <w:gridCol w:w="630"/>
      </w:tblGrid>
      <w:tr w:rsidR="00A552BC" w:rsidRPr="00FE35D4" w:rsidTr="00547E08">
        <w:tc>
          <w:tcPr>
            <w:tcW w:w="5400" w:type="dxa"/>
          </w:tcPr>
          <w:p w:rsidR="00A552BC" w:rsidRPr="00FE35D4" w:rsidRDefault="00A552B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br w:type="page"/>
              <w:t>ค่าลิขสิทธิ์ซอฟต์แวร์</w:t>
            </w:r>
          </w:p>
        </w:tc>
        <w:tc>
          <w:tcPr>
            <w:tcW w:w="1170" w:type="dxa"/>
          </w:tcPr>
          <w:p w:rsidR="00A552BC" w:rsidRPr="00FE35D4" w:rsidRDefault="00A552B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:rsidR="00A552BC" w:rsidRPr="00FE35D4" w:rsidRDefault="00A552B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A552BC" w:rsidRPr="00FE35D4" w:rsidRDefault="00A552BC" w:rsidP="00FE35D4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:rsidR="00A552BC" w:rsidRPr="00FE35D4" w:rsidRDefault="00A552B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FE35D4" w:rsidDel="00E44C55">
        <w:rPr>
          <w:rFonts w:ascii="Angsana New" w:hAnsi="Angsana New"/>
          <w:sz w:val="30"/>
          <w:szCs w:val="30"/>
          <w:cs/>
        </w:rPr>
        <w:t xml:space="preserve"> </w:t>
      </w:r>
    </w:p>
    <w:p w:rsidR="00A552BC" w:rsidRPr="00FE35D4" w:rsidRDefault="00A552BC" w:rsidP="00FE35D4">
      <w:pPr>
        <w:pStyle w:val="BodyText2"/>
        <w:ind w:left="518" w:right="43"/>
      </w:pPr>
      <w:bookmarkStart w:id="1" w:name="OLE_LINK7"/>
      <w:bookmarkStart w:id="2" w:name="OLE_LINK8"/>
    </w:p>
    <w:p w:rsidR="00A552BC" w:rsidRPr="00FE35D4" w:rsidRDefault="0023408F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การด้อยค่าของสินทรัพย์ที่ไม่ใช่สินทรัพย์ทางการเงิน</w:t>
      </w: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ทุกวันที่รายงานว่ามีข้</w:t>
      </w:r>
      <w:r w:rsidR="00A86946" w:rsidRPr="00FE35D4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FE35D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EB46DC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EB46DC" w:rsidRPr="00FE35D4">
        <w:rPr>
          <w:rFonts w:ascii="Angsana New" w:hAnsi="Angsana New"/>
          <w:sz w:val="30"/>
          <w:szCs w:val="30"/>
          <w:cs/>
        </w:rPr>
        <w:t xml:space="preserve">บแน่นอน หรือ ยังไม่พร้อมใช้งาน </w:t>
      </w:r>
      <w:r w:rsidRPr="00FE35D4">
        <w:rPr>
          <w:rFonts w:ascii="Angsana New" w:hAnsi="Angsana New"/>
          <w:sz w:val="30"/>
          <w:szCs w:val="30"/>
          <w:cs/>
        </w:rPr>
        <w:t>จะประมาณ</w:t>
      </w:r>
      <w:r w:rsidR="003A6EDD" w:rsidRPr="00FE35D4">
        <w:rPr>
          <w:rFonts w:ascii="Angsana New" w:hAnsi="Angsana New"/>
          <w:sz w:val="30"/>
          <w:szCs w:val="30"/>
          <w:cs/>
        </w:rPr>
        <w:t>มูลค่าที่คาดว่าจะได้รับคืนทุกปี</w:t>
      </w:r>
      <w:r w:rsidRPr="00FE35D4">
        <w:rPr>
          <w:rFonts w:ascii="Angsana New" w:hAnsi="Angsana New"/>
          <w:sz w:val="30"/>
          <w:szCs w:val="30"/>
          <w:cs/>
        </w:rPr>
        <w:t xml:space="preserve">ในช่วงเวลาเดียวกัน  </w:t>
      </w:r>
    </w:p>
    <w:p w:rsidR="00202B29" w:rsidRPr="00FE35D4" w:rsidRDefault="00202B2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EB46DC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47F2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</w:t>
      </w:r>
      <w:r w:rsidR="00EB46DC" w:rsidRPr="00FE35D4">
        <w:rPr>
          <w:rFonts w:ascii="Angsana New" w:hAnsi="Angsana New"/>
          <w:sz w:val="30"/>
          <w:szCs w:val="30"/>
          <w:cs/>
        </w:rPr>
        <w:t xml:space="preserve">ยุติธรรมในปัจจุบันของสินทรัพย์ </w:t>
      </w:r>
      <w:r w:rsidRPr="00FE35D4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226D19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ๆ ซึ่งเคยรับรู้แล้วในกำไรหรือขาดทุน</w:t>
      </w:r>
    </w:p>
    <w:p w:rsidR="00AE47F2" w:rsidRPr="00FE35D4" w:rsidRDefault="00AE47F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:rsidR="00547E08" w:rsidRPr="00FE35D4" w:rsidRDefault="00547E0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4B1BB4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  <w:r w:rsidR="00547E08"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4C3794" w:rsidRPr="00FE35D4" w:rsidRDefault="004C379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E35D4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</w:t>
      </w:r>
      <w:r w:rsidR="00054452" w:rsidRPr="00FE35D4">
        <w:rPr>
          <w:rFonts w:ascii="Angsana New" w:hAnsi="Angsana New"/>
          <w:sz w:val="30"/>
          <w:szCs w:val="30"/>
          <w:cs/>
        </w:rPr>
        <w:t xml:space="preserve">จะถูกกลับรายการ  </w:t>
      </w:r>
      <w:r w:rsidRPr="00FE35D4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="001F43E5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การกลับราย</w:t>
      </w:r>
      <w:r w:rsidR="00054452" w:rsidRPr="00FE35D4">
        <w:rPr>
          <w:rFonts w:ascii="Angsana New" w:hAnsi="Angsana New"/>
          <w:sz w:val="30"/>
          <w:szCs w:val="30"/>
          <w:cs/>
        </w:rPr>
        <w:t xml:space="preserve">การจะถูกบันทึกในกำไรหรือขาดทุน </w:t>
      </w:r>
      <w:r w:rsidRPr="00FE35D4">
        <w:rPr>
          <w:rFonts w:ascii="Angsana New" w:hAnsi="Angsana New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1D6EF9" w:rsidRPr="00FE35D4" w:rsidRDefault="001D6EF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hd w:val="clear" w:color="auto" w:fill="D9D9D9"/>
        </w:rPr>
      </w:pPr>
    </w:p>
    <w:p w:rsidR="001D6EF9" w:rsidRPr="00FE35D4" w:rsidRDefault="001D6EF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</w:t>
      </w:r>
      <w:r w:rsidR="009215E3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ที่เคยรับรู้ใน</w:t>
      </w:r>
      <w:r w:rsidR="003905F3" w:rsidRPr="00FE35D4">
        <w:rPr>
          <w:rFonts w:ascii="Angsana New" w:hAnsi="Angsana New"/>
          <w:sz w:val="30"/>
          <w:szCs w:val="30"/>
          <w:cs/>
        </w:rPr>
        <w:t>ปี</w:t>
      </w:r>
      <w:r w:rsidR="00A86946" w:rsidRPr="00FE35D4">
        <w:rPr>
          <w:rFonts w:ascii="Angsana New" w:hAnsi="Angsana New"/>
          <w:sz w:val="30"/>
          <w:szCs w:val="30"/>
          <w:cs/>
        </w:rPr>
        <w:t>ก่อนจะถูกประเมิน</w:t>
      </w:r>
      <w:r w:rsidRPr="00FE35D4">
        <w:rPr>
          <w:rFonts w:ascii="Angsana New" w:hAnsi="Angsana New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1D6EF9" w:rsidRPr="00FE35D4" w:rsidRDefault="001D6EF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</w:t>
      </w:r>
      <w:r w:rsidR="00054452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ผลประโยชน์ของพนักงาน  </w:t>
      </w:r>
    </w:p>
    <w:bookmarkEnd w:id="1"/>
    <w:bookmarkEnd w:id="2"/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:rsidR="000A4B57" w:rsidRPr="00FE35D4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FD5A71" w:rsidRPr="00FE35D4" w:rsidRDefault="00FD5A71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A552BC" w:rsidRPr="00FE35D4" w:rsidRDefault="00A552BC" w:rsidP="00FE35D4">
      <w:pPr>
        <w:ind w:left="540"/>
        <w:rPr>
          <w:rFonts w:ascii="Angsana New" w:hAnsi="Angsana New"/>
        </w:rPr>
      </w:pPr>
    </w:p>
    <w:p w:rsidR="00A552BC" w:rsidRPr="00FE35D4" w:rsidRDefault="00A552B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3905F3" w:rsidRPr="00FE35D4">
        <w:rPr>
          <w:rFonts w:ascii="Angsana New" w:hAnsi="Angsana New"/>
          <w:sz w:val="30"/>
          <w:szCs w:val="30"/>
          <w:cs/>
        </w:rPr>
        <w:t>ปี</w:t>
      </w:r>
      <w:r w:rsidRPr="00FE35D4">
        <w:rPr>
          <w:rFonts w:ascii="Angsana New" w:hAnsi="Angsana New"/>
          <w:sz w:val="30"/>
          <w:szCs w:val="30"/>
          <w:cs/>
        </w:rPr>
        <w:t>ปัจจุบันและ</w:t>
      </w:r>
      <w:r w:rsidR="003905F3" w:rsidRPr="00FE35D4">
        <w:rPr>
          <w:rFonts w:ascii="Angsana New" w:hAnsi="Angsana New"/>
          <w:sz w:val="30"/>
          <w:szCs w:val="30"/>
          <w:cs/>
        </w:rPr>
        <w:t>ปี</w:t>
      </w:r>
      <w:r w:rsidRPr="00FE35D4">
        <w:rPr>
          <w:rFonts w:ascii="Angsana New" w:hAnsi="Angsana New"/>
          <w:sz w:val="30"/>
          <w:szCs w:val="30"/>
          <w:cs/>
        </w:rPr>
        <w:t xml:space="preserve">ก่อน ๆ  ผลประโยชน์ดังกล่าวได้มีการคิดลดกระแสเงินสดเพื่อให้เป็นมูลค่าปัจจุบัน </w:t>
      </w:r>
    </w:p>
    <w:p w:rsidR="00202B29" w:rsidRPr="00FE35D4" w:rsidRDefault="00202B29" w:rsidP="00FE35D4">
      <w:pPr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ผลจากการคำนวณ</w:t>
      </w:r>
      <w:r w:rsidR="00110EA1" w:rsidRPr="00FE35D4">
        <w:rPr>
          <w:rFonts w:ascii="Angsana New" w:hAnsi="Angsana New"/>
          <w:sz w:val="30"/>
          <w:szCs w:val="30"/>
          <w:cs/>
        </w:rPr>
        <w:t>อาจทำให้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</w:t>
      </w:r>
    </w:p>
    <w:p w:rsidR="00202B29" w:rsidRPr="00FE35D4" w:rsidRDefault="00202B29" w:rsidP="00FE35D4">
      <w:pPr>
        <w:pStyle w:val="BodyText"/>
        <w:spacing w:after="0"/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1F43E5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</w:t>
      </w:r>
      <w:r w:rsidR="002F1071" w:rsidRPr="00FE35D4">
        <w:rPr>
          <w:rFonts w:ascii="Angsana New" w:hAnsi="Angsana New"/>
          <w:sz w:val="30"/>
          <w:szCs w:val="30"/>
          <w:cs/>
        </w:rPr>
        <w:t>น</w:t>
      </w:r>
      <w:r w:rsidRPr="00FE35D4">
        <w:rPr>
          <w:rFonts w:ascii="Angsana New" w:hAnsi="Angsana New"/>
          <w:sz w:val="30"/>
          <w:szCs w:val="30"/>
          <w:cs/>
        </w:rPr>
        <w:t>กำไร</w:t>
      </w:r>
      <w:r w:rsidR="002F1071" w:rsidRPr="00FE35D4">
        <w:rPr>
          <w:rFonts w:ascii="Angsana New" w:hAnsi="Angsana New"/>
          <w:sz w:val="30"/>
          <w:szCs w:val="30"/>
          <w:cs/>
        </w:rPr>
        <w:t>หรือ</w:t>
      </w:r>
      <w:r w:rsidRPr="00FE35D4">
        <w:rPr>
          <w:rFonts w:ascii="Angsana New" w:hAnsi="Angsana New"/>
          <w:sz w:val="30"/>
          <w:szCs w:val="30"/>
          <w:cs/>
        </w:rPr>
        <w:t>ขาดทุน</w:t>
      </w:r>
    </w:p>
    <w:p w:rsidR="00A552BC" w:rsidRPr="00FE35D4" w:rsidRDefault="00A552BC" w:rsidP="00FE35D4">
      <w:pPr>
        <w:pStyle w:val="BodyText"/>
        <w:spacing w:after="0"/>
        <w:ind w:left="540"/>
        <w:jc w:val="thaiDistribute"/>
        <w:rPr>
          <w:rFonts w:ascii="Angsana New" w:hAnsi="Angsana New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 </w:t>
      </w:r>
    </w:p>
    <w:p w:rsidR="00A552BC" w:rsidRPr="00FE35D4" w:rsidRDefault="00A552BC" w:rsidP="00FE35D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="002F1071" w:rsidRPr="00FE35D4">
        <w:rPr>
          <w:rFonts w:ascii="Angsana New" w:hAnsi="Angsana New"/>
          <w:sz w:val="30"/>
          <w:szCs w:val="30"/>
          <w:cs/>
        </w:rPr>
        <w:t>หรือ</w:t>
      </w:r>
      <w:r w:rsidRPr="00FE35D4">
        <w:rPr>
          <w:rFonts w:ascii="Angsana New" w:hAnsi="Angsana New"/>
          <w:sz w:val="30"/>
          <w:szCs w:val="30"/>
          <w:cs/>
        </w:rPr>
        <w:t xml:space="preserve">ขาดทุนทันที 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:rsidR="00394DC5" w:rsidRPr="00FE35D4" w:rsidRDefault="00394DC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iCs/>
          <w:sz w:val="30"/>
          <w:szCs w:val="30"/>
        </w:rPr>
      </w:pPr>
      <w:r w:rsidRPr="00FE35D4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E35D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AC13E1" w:rsidRPr="00FE35D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1A7332" w:rsidRPr="00FE35D4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FE35D4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202B29" w:rsidRPr="00FE35D4" w:rsidRDefault="00202B2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</w:rPr>
      </w:pPr>
    </w:p>
    <w:p w:rsidR="00B030CE" w:rsidRPr="00FE35D4" w:rsidRDefault="00B030CE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การจ่ายโดยใช้หุ้นเป็นเกณฑ์</w:t>
      </w:r>
    </w:p>
    <w:p w:rsidR="00BA32C7" w:rsidRPr="00FE35D4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:rsidR="00BA32C7" w:rsidRPr="00FE35D4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:rsidR="00A552BC" w:rsidRPr="00FE35D4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</w:t>
      </w:r>
      <w:r w:rsidR="00730CBD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 xml:space="preserve">ๆ </w:t>
      </w:r>
      <w:r w:rsidR="00CB4540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</w:t>
      </w:r>
      <w:r w:rsidR="00730CBD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:rsidR="00A552BC" w:rsidRPr="00FE35D4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:rsidR="00A552BC" w:rsidRPr="00FE35D4" w:rsidRDefault="00A552BC" w:rsidP="00FE35D4">
      <w:pPr>
        <w:spacing w:line="240" w:lineRule="auto"/>
        <w:rPr>
          <w:rFonts w:ascii="Angsana New" w:hAnsi="Angsana New"/>
          <w:cs/>
          <w:lang w:val="th-TH"/>
        </w:rPr>
      </w:pPr>
    </w:p>
    <w:p w:rsidR="00730CBD" w:rsidRPr="00FE35D4" w:rsidRDefault="00A552BC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บริษัทมีภาระ</w:t>
      </w:r>
      <w:r w:rsidR="00730CBD" w:rsidRPr="00FE35D4">
        <w:rPr>
          <w:rFonts w:ascii="Angsana New" w:hAnsi="Angsana New"/>
          <w:sz w:val="30"/>
          <w:szCs w:val="30"/>
          <w:cs/>
        </w:rPr>
        <w:t>ผูกพัน</w:t>
      </w:r>
      <w:r w:rsidRPr="00FE35D4">
        <w:rPr>
          <w:rFonts w:ascii="Angsana New" w:hAnsi="Angsana New"/>
          <w:sz w:val="30"/>
          <w:szCs w:val="30"/>
          <w:cs/>
        </w:rPr>
        <w:t>ตามกฎหมาย</w:t>
      </w:r>
      <w:r w:rsidR="00730CBD" w:rsidRPr="00FE35D4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="00B030CE" w:rsidRPr="00FE35D4">
        <w:rPr>
          <w:rFonts w:ascii="Angsana New" w:hAnsi="Angsana New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730CBD" w:rsidRPr="00FE35D4">
        <w:rPr>
          <w:rFonts w:ascii="Angsana New" w:hAnsi="Angsana New"/>
          <w:sz w:val="30"/>
          <w:szCs w:val="30"/>
          <w:cs/>
        </w:rPr>
        <w:t>ซึ่งสามารถประมาณจำนวนข</w:t>
      </w:r>
      <w:r w:rsidR="00B030CE" w:rsidRPr="00FE35D4">
        <w:rPr>
          <w:rFonts w:ascii="Angsana New" w:hAnsi="Angsana New"/>
          <w:sz w:val="30"/>
          <w:szCs w:val="30"/>
          <w:cs/>
        </w:rPr>
        <w:t>องภาระผูกพันได้อย่างน่าเชื่อถือ</w:t>
      </w:r>
      <w:r w:rsidR="000E14CA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9D19B8" w:rsidRPr="00FE35D4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FE35D4">
        <w:rPr>
          <w:rFonts w:ascii="Angsana New" w:hAnsi="Angsana New"/>
          <w:sz w:val="30"/>
          <w:szCs w:val="30"/>
          <w:cs/>
        </w:rPr>
        <w:t xml:space="preserve">ดังกล่าว  </w:t>
      </w:r>
    </w:p>
    <w:p w:rsidR="00F94B1A" w:rsidRPr="00FE35D4" w:rsidRDefault="00F94B1A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:rsidR="00730CBD" w:rsidRPr="00FE35D4" w:rsidRDefault="00730CBD" w:rsidP="00FE35D4">
      <w:pPr>
        <w:pStyle w:val="BodyText"/>
        <w:tabs>
          <w:tab w:val="clear" w:pos="454"/>
          <w:tab w:val="left" w:pos="540"/>
        </w:tabs>
        <w:spacing w:after="0"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ประมาณการค่าประกันความเสียหาย</w:t>
      </w:r>
    </w:p>
    <w:p w:rsidR="00BA32C7" w:rsidRPr="00FE35D4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:rsidR="00730CBD" w:rsidRPr="00FE35D4" w:rsidRDefault="00730CBD" w:rsidP="00FE35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</w:t>
      </w:r>
      <w:r w:rsidR="007041F7" w:rsidRPr="00FE35D4">
        <w:rPr>
          <w:rFonts w:ascii="Angsana New" w:hAnsi="Angsana New"/>
          <w:sz w:val="30"/>
          <w:szCs w:val="30"/>
          <w:cs/>
        </w:rPr>
        <w:t xml:space="preserve">ัติการจ่ายค่าประกันความเสียหาย </w:t>
      </w:r>
      <w:r w:rsidRPr="00FE35D4">
        <w:rPr>
          <w:rFonts w:ascii="Angsana New" w:hAnsi="Angsana New"/>
          <w:sz w:val="30"/>
          <w:szCs w:val="30"/>
          <w:cs/>
        </w:rPr>
        <w:t xml:space="preserve">และปัจจัยต่าง ๆ ที่อาจเกี่ยวข้องกับความน่าจะเป็นที่จะเกิดความเสียหายดังกล่าว  </w:t>
      </w:r>
    </w:p>
    <w:p w:rsidR="00621912" w:rsidRPr="00FE35D4" w:rsidRDefault="00621912" w:rsidP="00FE35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A552BC" w:rsidRPr="00FE35D4" w:rsidRDefault="00782FE2" w:rsidP="00FE35D4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 xml:space="preserve">           </w:t>
      </w:r>
      <w:r w:rsidR="00A552BC" w:rsidRPr="00FE35D4">
        <w:rPr>
          <w:rFonts w:ascii="Angsana New" w:hAnsi="Angsana New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:rsidR="00A552BC" w:rsidRPr="00FE35D4" w:rsidRDefault="00A552BC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บริษัทจะบันทึกเมื่อประโยชน์ที่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 xml:space="preserve"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</w:t>
      </w:r>
      <w:r w:rsidR="001A733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</w:t>
      </w:r>
      <w:r w:rsidR="009D19B8" w:rsidRPr="00FE35D4">
        <w:rPr>
          <w:rFonts w:ascii="Angsana New" w:hAnsi="Angsana New"/>
          <w:sz w:val="30"/>
          <w:szCs w:val="30"/>
          <w:cs/>
        </w:rPr>
        <w:t>ิษัทรับรู้ผลขาดทุนจากการด้อยค่า</w:t>
      </w:r>
      <w:r w:rsidRPr="00FE35D4">
        <w:rPr>
          <w:rFonts w:ascii="Angsana New" w:hAnsi="Angsana New"/>
          <w:sz w:val="30"/>
          <w:szCs w:val="30"/>
          <w:cs/>
        </w:rPr>
        <w:t xml:space="preserve">ที่เกิดขึ้นจากสินทรัพย์ที่ระบุไว้ในสัญญาก่อนที่จะรับรู้และวัดมูลค่าประมาณการหนี้สิน  </w:t>
      </w:r>
    </w:p>
    <w:p w:rsidR="004C3794" w:rsidRPr="00FE35D4" w:rsidRDefault="004C3794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:rsidR="00542F0C" w:rsidRPr="00FE35D4" w:rsidRDefault="00542F0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542F0C" w:rsidRPr="00FE35D4" w:rsidRDefault="001A7332" w:rsidP="00FE35D4">
      <w:pPr>
        <w:tabs>
          <w:tab w:val="left" w:pos="1440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</w:t>
      </w:r>
      <w:r w:rsidR="00542F0C" w:rsidRPr="00FE35D4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</w:t>
      </w:r>
      <w:r w:rsidR="00542F0C" w:rsidRPr="00FE35D4">
        <w:rPr>
          <w:rFonts w:ascii="Angsana New" w:hAnsi="Angsana New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542F0C" w:rsidRPr="00FE35D4" w:rsidRDefault="00542F0C" w:rsidP="00FE35D4">
      <w:pPr>
        <w:spacing w:before="120" w:after="120"/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FE35D4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:rsidR="00542F0C" w:rsidRPr="00FE35D4" w:rsidRDefault="008205D2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E35D4">
        <w:rPr>
          <w:rFonts w:ascii="Angsana New" w:hAnsi="Angsana New"/>
          <w:sz w:val="30"/>
          <w:szCs w:val="30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</w:t>
      </w:r>
      <w:r w:rsidR="003530C0" w:rsidRPr="00FE35D4">
        <w:rPr>
          <w:rFonts w:ascii="Angsana New" w:hAnsi="Angsana New" w:hint="cs"/>
          <w:sz w:val="30"/>
          <w:szCs w:val="30"/>
          <w:cs/>
        </w:rPr>
        <w:t>หรือ</w:t>
      </w:r>
      <w:r w:rsidR="003530C0" w:rsidRPr="00FE35D4">
        <w:rPr>
          <w:rFonts w:ascii="Angsana New" w:hAnsi="Angsana New" w:hint="cs"/>
          <w:strike/>
          <w:sz w:val="30"/>
          <w:szCs w:val="30"/>
          <w:cs/>
        </w:rPr>
        <w:t xml:space="preserve"> </w:t>
      </w:r>
      <w:r w:rsidR="00542F0C" w:rsidRPr="00FE35D4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4C3794" w:rsidRPr="00FE35D4" w:rsidRDefault="004C3794" w:rsidP="00FE35D4">
      <w:pPr>
        <w:ind w:left="540"/>
        <w:jc w:val="thaiDistribute"/>
        <w:rPr>
          <w:rFonts w:ascii="Angsana New" w:hAnsi="Angsana New"/>
        </w:rPr>
      </w:pPr>
    </w:p>
    <w:p w:rsidR="00542F0C" w:rsidRPr="00FE35D4" w:rsidRDefault="00542F0C" w:rsidP="00FE35D4">
      <w:pPr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FE35D4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FE35D4">
        <w:rPr>
          <w:rFonts w:ascii="Angsana New" w:eastAsia="Arial Unicode MS" w:hAnsi="Angsana New"/>
          <w:sz w:val="30"/>
          <w:szCs w:val="30"/>
          <w:u w:val="single"/>
          <w:cs/>
        </w:rPr>
        <w:t xml:space="preserve"> </w:t>
      </w:r>
    </w:p>
    <w:p w:rsidR="00542F0C" w:rsidRPr="00FE35D4" w:rsidRDefault="008205D2" w:rsidP="00FE35D4">
      <w:pPr>
        <w:spacing w:before="120" w:after="120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E35D4">
        <w:rPr>
          <w:rFonts w:ascii="Angsana New" w:hAnsi="Angsana New"/>
          <w:sz w:val="30"/>
          <w:szCs w:val="30"/>
          <w:cs/>
        </w:rPr>
        <w:t>บริษัทวัดมูลค่าสินทรัพย์ทางการเงินด้วยราคาทุนตัดจำหน่าย เมื่อ</w:t>
      </w: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E35D4">
        <w:rPr>
          <w:rFonts w:ascii="Angsana New" w:hAnsi="Angsana New"/>
          <w:sz w:val="30"/>
          <w:szCs w:val="30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542F0C" w:rsidRPr="00FE35D4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="004C3794" w:rsidRPr="00FE35D4" w:rsidRDefault="004C3794" w:rsidP="00FE35D4">
      <w:pPr>
        <w:ind w:left="540" w:right="72"/>
        <w:jc w:val="thaiDistribute"/>
        <w:rPr>
          <w:rFonts w:ascii="Angsana New" w:hAnsi="Angsana New"/>
        </w:rPr>
      </w:pPr>
    </w:p>
    <w:p w:rsidR="00542F0C" w:rsidRPr="00FE35D4" w:rsidRDefault="00542F0C" w:rsidP="00FE35D4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FE35D4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542F0C" w:rsidRPr="00FE35D4" w:rsidRDefault="00542F0C" w:rsidP="00FE35D4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542F0C" w:rsidRPr="00FE35D4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</w:p>
    <w:p w:rsidR="004C3794" w:rsidRPr="00FE35D4" w:rsidRDefault="004C3794" w:rsidP="00FE35D4">
      <w:pPr>
        <w:ind w:left="540" w:right="72"/>
        <w:jc w:val="thaiDistribute"/>
        <w:rPr>
          <w:rFonts w:ascii="Angsana New" w:hAnsi="Angsana New"/>
        </w:rPr>
      </w:pPr>
    </w:p>
    <w:p w:rsidR="00542F0C" w:rsidRPr="00FE35D4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  <w:u w:val="single"/>
        </w:rPr>
      </w:pPr>
      <w:r w:rsidRPr="00FE35D4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:rsidR="00542F0C" w:rsidRPr="00FE35D4" w:rsidRDefault="00542F0C" w:rsidP="00FE35D4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สินทรัพย์ทางการเงิน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</w:t>
      </w:r>
    </w:p>
    <w:p w:rsidR="00542F0C" w:rsidRPr="00FE35D4" w:rsidRDefault="00542F0C" w:rsidP="00FE35D4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lastRenderedPageBreak/>
        <w:t>เงินปันผลรับจากเงินลงทุนในตราสารทุนของ</w:t>
      </w:r>
      <w:r w:rsidR="008205D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 xml:space="preserve">บริษัทจดทะเบียนถือเป็นรายได้อื่นในส่วนของกำไรหรือขาดทุน </w:t>
      </w:r>
    </w:p>
    <w:p w:rsidR="00542F0C" w:rsidRPr="00FE35D4" w:rsidRDefault="00542F0C" w:rsidP="00FE35D4">
      <w:pPr>
        <w:spacing w:before="120" w:after="120"/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FE35D4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:rsidR="00542F0C" w:rsidRPr="00FE35D4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ยกเว้นหนี้สินตราสารอนุพันธ์ </w:t>
      </w:r>
      <w:r w:rsidR="008205D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E35D4">
        <w:rPr>
          <w:rFonts w:ascii="Angsana New" w:hAnsi="Angsana New"/>
          <w:sz w:val="30"/>
          <w:szCs w:val="30"/>
          <w:cs/>
        </w:rPr>
        <w:tab/>
      </w:r>
    </w:p>
    <w:p w:rsidR="004C3794" w:rsidRPr="00FE35D4" w:rsidRDefault="004C3794" w:rsidP="00FE35D4">
      <w:pPr>
        <w:ind w:left="540" w:right="72"/>
        <w:jc w:val="thaiDistribute"/>
        <w:rPr>
          <w:rFonts w:ascii="Angsana New" w:hAnsi="Angsana New"/>
        </w:rPr>
      </w:pPr>
    </w:p>
    <w:p w:rsidR="00542F0C" w:rsidRPr="00FE35D4" w:rsidRDefault="008205D2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E35D4">
        <w:rPr>
          <w:rFonts w:ascii="Angsana New" w:hAnsi="Angsana New"/>
          <w:sz w:val="30"/>
          <w:szCs w:val="30"/>
          <w:cs/>
        </w:rPr>
        <w:t>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="00542F0C" w:rsidRPr="00FE35D4">
        <w:rPr>
          <w:rFonts w:ascii="Angsana New" w:hAnsi="Angsana New"/>
          <w:sz w:val="30"/>
          <w:szCs w:val="30"/>
        </w:rPr>
        <w:t xml:space="preserve"> (</w:t>
      </w:r>
      <w:r w:rsidR="00542F0C" w:rsidRPr="00FE35D4">
        <w:rPr>
          <w:rFonts w:ascii="Angsana New" w:hAnsi="Angsana New"/>
          <w:sz w:val="30"/>
          <w:szCs w:val="30"/>
          <w:cs/>
        </w:rPr>
        <w:t>บางครั้งเรียกว่าการไม่จับคู่ทางบัญชี</w:t>
      </w:r>
      <w:r w:rsidR="00542F0C" w:rsidRPr="00FE35D4">
        <w:rPr>
          <w:rFonts w:ascii="Angsana New" w:hAnsi="Angsana New"/>
          <w:sz w:val="30"/>
          <w:szCs w:val="30"/>
        </w:rPr>
        <w:t>)</w:t>
      </w:r>
    </w:p>
    <w:p w:rsidR="004C3794" w:rsidRPr="00FE35D4" w:rsidRDefault="004C3794" w:rsidP="00FE35D4">
      <w:pPr>
        <w:ind w:left="540" w:right="72"/>
        <w:jc w:val="thaiDistribute"/>
        <w:rPr>
          <w:rFonts w:ascii="Angsana New" w:hAnsi="Angsana New"/>
          <w:sz w:val="10"/>
          <w:szCs w:val="10"/>
        </w:rPr>
      </w:pPr>
    </w:p>
    <w:p w:rsidR="00542F0C" w:rsidRPr="00FE35D4" w:rsidRDefault="00542F0C" w:rsidP="00FE35D4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FE35D4">
        <w:rPr>
          <w:rFonts w:ascii="Angsana New" w:hAnsi="Angsana New"/>
          <w:sz w:val="30"/>
          <w:szCs w:val="30"/>
          <w:u w:val="single"/>
          <w:cs/>
        </w:rPr>
        <w:t>การตัดรายการของเครื่องมือทางการเงิน</w:t>
      </w:r>
    </w:p>
    <w:p w:rsidR="00542F0C" w:rsidRPr="00FE35D4" w:rsidRDefault="00542F0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4C3794" w:rsidRPr="00FE35D4" w:rsidRDefault="004C3794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542F0C" w:rsidRPr="00FE35D4" w:rsidRDefault="008205D2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E35D4">
        <w:rPr>
          <w:rFonts w:ascii="Angsana New" w:hAnsi="Angsana New"/>
          <w:sz w:val="30"/>
          <w:szCs w:val="30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4C3794" w:rsidRPr="00FE35D4" w:rsidRDefault="004C3794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542F0C" w:rsidRPr="00FE35D4" w:rsidRDefault="00542F0C" w:rsidP="00FE35D4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FE35D4">
        <w:rPr>
          <w:rFonts w:ascii="Angsana New" w:hAnsi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:rsidR="00A514DF" w:rsidRPr="00FE35D4" w:rsidRDefault="008205D2" w:rsidP="00FE35D4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</w:t>
      </w:r>
      <w:r w:rsidR="00542F0C" w:rsidRPr="00FE35D4">
        <w:rPr>
          <w:rFonts w:ascii="Angsana New" w:hAnsi="Angsana New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E35D4">
        <w:rPr>
          <w:rFonts w:ascii="Angsana New" w:hAnsi="Angsana New"/>
          <w:sz w:val="30"/>
          <w:szCs w:val="30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3" w:name="_Hlk59432702"/>
      <w:r w:rsidR="00542F0C" w:rsidRPr="00FE35D4">
        <w:rPr>
          <w:rFonts w:ascii="Angsana New" w:hAnsi="Angsana New"/>
          <w:sz w:val="30"/>
          <w:szCs w:val="30"/>
          <w:cs/>
        </w:rPr>
        <w:t xml:space="preserve"> โดยอ้างอิงจากข้อมูลผลขาดทุน</w:t>
      </w:r>
    </w:p>
    <w:p w:rsidR="00A514DF" w:rsidRPr="00FE35D4" w:rsidRDefault="00A514DF" w:rsidP="00FE35D4">
      <w:pPr>
        <w:spacing w:line="240" w:lineRule="auto"/>
        <w:ind w:left="540"/>
        <w:rPr>
          <w:rFonts w:ascii="Angsana New" w:hAnsi="Angsana New"/>
        </w:rPr>
      </w:pPr>
    </w:p>
    <w:p w:rsidR="00542F0C" w:rsidRPr="00FE35D4" w:rsidRDefault="00542F0C" w:rsidP="00FE35D4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:rsidR="00A514DF" w:rsidRPr="00FE35D4" w:rsidRDefault="00A514DF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542F0C" w:rsidRPr="00FE35D4" w:rsidRDefault="00542F0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A552BC" w:rsidRPr="00FE35D4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ทุนเรือนหุ้น</w:t>
      </w:r>
    </w:p>
    <w:p w:rsidR="00A552BC" w:rsidRPr="00FE35D4" w:rsidRDefault="00A552BC" w:rsidP="00FE35D4">
      <w:pPr>
        <w:pStyle w:val="AccPolicyHeading"/>
        <w:rPr>
          <w:sz w:val="18"/>
          <w:szCs w:val="18"/>
        </w:rPr>
      </w:pPr>
    </w:p>
    <w:p w:rsidR="00A552BC" w:rsidRPr="00FE35D4" w:rsidRDefault="007041F7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หุ้นสามัญจัดประเภทเป็นทุน </w:t>
      </w:r>
      <w:r w:rsidR="00A552BC" w:rsidRPr="00FE35D4">
        <w:rPr>
          <w:rFonts w:ascii="Angsana New" w:hAnsi="Angsana New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:rsidR="004C3794" w:rsidRPr="00FE35D4" w:rsidRDefault="004C3794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:rsidR="00A552BC" w:rsidRPr="00FE35D4" w:rsidRDefault="00A552BC" w:rsidP="00FE35D4">
      <w:pPr>
        <w:pStyle w:val="BodyText2"/>
        <w:ind w:left="540" w:right="43"/>
        <w:jc w:val="thaiDistribute"/>
        <w:rPr>
          <w:sz w:val="18"/>
          <w:szCs w:val="18"/>
          <w:cs/>
        </w:rPr>
      </w:pPr>
    </w:p>
    <w:p w:rsidR="00E54C4B" w:rsidRPr="00FE35D4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205D2" w:rsidRPr="00FE35D4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FE35D4">
        <w:rPr>
          <w:rFonts w:ascii="Angsana New" w:hAnsi="Angsana New"/>
          <w:spacing w:val="2"/>
          <w:sz w:val="30"/>
          <w:szCs w:val="30"/>
          <w:cs/>
        </w:rPr>
        <w:t>บริษัทคาด</w:t>
      </w:r>
      <w:r w:rsidRPr="00FE35D4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:rsidR="00E22BD9" w:rsidRPr="00FE35D4" w:rsidRDefault="00E22BD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</w:rPr>
      </w:pPr>
    </w:p>
    <w:p w:rsidR="00E54C4B" w:rsidRPr="00FE35D4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FE35D4">
        <w:rPr>
          <w:rFonts w:ascii="Angsana New" w:hAnsi="Angsana New"/>
          <w:iCs/>
          <w:sz w:val="30"/>
          <w:szCs w:val="30"/>
          <w:cs/>
        </w:rPr>
        <w:t>การขายสินค้าและบริการ</w:t>
      </w:r>
    </w:p>
    <w:p w:rsidR="00243257" w:rsidRPr="00FE35D4" w:rsidRDefault="0024325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</w:rPr>
      </w:pPr>
    </w:p>
    <w:p w:rsidR="00E54C4B" w:rsidRPr="00FE35D4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FE35D4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FE35D4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E54C4B" w:rsidRPr="00FE35D4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</w:rPr>
      </w:pPr>
    </w:p>
    <w:p w:rsidR="00E54C4B" w:rsidRPr="00FE35D4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FE35D4">
        <w:rPr>
          <w:rFonts w:ascii="Angsana New" w:hAnsi="Angsana New"/>
          <w:i/>
          <w:iCs/>
          <w:spacing w:val="2"/>
          <w:sz w:val="30"/>
          <w:szCs w:val="30"/>
          <w:cs/>
        </w:rPr>
        <w:t>รายได้จากการให้บริการรับรู้เมื่อมีการให้บริการแล้วตามขั้นความสำเร็จของรายการ</w:t>
      </w:r>
    </w:p>
    <w:p w:rsidR="00E54C4B" w:rsidRPr="00FE35D4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pacing w:val="2"/>
        </w:rPr>
      </w:pPr>
    </w:p>
    <w:p w:rsidR="00E54C4B" w:rsidRPr="00FE35D4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FE35D4">
        <w:rPr>
          <w:rFonts w:ascii="Angsana New" w:hAnsi="Angsana New"/>
          <w:spacing w:val="2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8205D2" w:rsidRPr="00FE35D4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FE35D4">
        <w:rPr>
          <w:rFonts w:ascii="Angsana New" w:hAnsi="Angsana New"/>
          <w:spacing w:val="2"/>
          <w:sz w:val="30"/>
          <w:szCs w:val="30"/>
          <w:cs/>
        </w:rPr>
        <w:t>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</w:t>
      </w:r>
      <w:r w:rsidRPr="00FE35D4">
        <w:rPr>
          <w:rFonts w:ascii="Angsana New" w:hAnsi="Angsana New"/>
          <w:spacing w:val="4"/>
          <w:sz w:val="30"/>
          <w:szCs w:val="30"/>
          <w:cs/>
        </w:rPr>
        <w:t>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</w:t>
      </w:r>
      <w:r w:rsidRPr="00FE35D4">
        <w:rPr>
          <w:rFonts w:ascii="Angsana New" w:hAnsi="Angsana New"/>
          <w:spacing w:val="2"/>
          <w:sz w:val="30"/>
          <w:szCs w:val="30"/>
          <w:cs/>
        </w:rPr>
        <w:t>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</w:t>
      </w:r>
      <w:r w:rsidR="008205D2" w:rsidRPr="00FE35D4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FE35D4">
        <w:rPr>
          <w:rFonts w:ascii="Angsana New" w:hAnsi="Angsana New"/>
          <w:spacing w:val="2"/>
          <w:sz w:val="30"/>
          <w:szCs w:val="30"/>
          <w:cs/>
        </w:rPr>
        <w:t>บริษัทขายสินค้าและบริการเป็นเอกเทศแยกต่างหาก</w:t>
      </w:r>
    </w:p>
    <w:p w:rsidR="00E54C4B" w:rsidRPr="00FE35D4" w:rsidRDefault="00FA0C53" w:rsidP="00FE35D4">
      <w:pPr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 w:hanging="27"/>
        <w:jc w:val="thaiDistribute"/>
        <w:rPr>
          <w:rFonts w:ascii="Angsana New" w:hAnsi="Angsana New"/>
          <w:iCs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ab/>
      </w:r>
      <w:r w:rsidR="00E54C4B" w:rsidRPr="00FE35D4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E54C4B" w:rsidRPr="00FE35D4" w:rsidRDefault="00E54C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E54C4B" w:rsidRPr="00FE35D4" w:rsidRDefault="00E54C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</w:t>
      </w:r>
      <w:r w:rsidRPr="00FE35D4">
        <w:rPr>
          <w:rFonts w:ascii="Angsana New" w:hAnsi="Angsana New" w:hint="cs"/>
          <w:sz w:val="30"/>
          <w:szCs w:val="30"/>
          <w:cs/>
        </w:rPr>
        <w:t>อัตราดอกเบี้ยแท้จริง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</w:p>
    <w:p w:rsidR="00E54C4B" w:rsidRPr="00FE35D4" w:rsidRDefault="00E54C4B" w:rsidP="00FE35D4">
      <w:pPr>
        <w:pStyle w:val="BodyText2"/>
        <w:ind w:left="540" w:right="43"/>
        <w:jc w:val="thaiDistribute"/>
        <w:rPr>
          <w:sz w:val="18"/>
          <w:szCs w:val="18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BA32C7" w:rsidRPr="00FE35D4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A552BC" w:rsidRPr="00FE35D4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FE35D4">
        <w:rPr>
          <w:rFonts w:ascii="Angsana New" w:hAnsi="Angsana New" w:hint="cs"/>
          <w:sz w:val="30"/>
          <w:szCs w:val="30"/>
          <w:cs/>
        </w:rPr>
        <w:t>หรือ</w:t>
      </w:r>
      <w:r w:rsidRPr="00FE35D4">
        <w:rPr>
          <w:rFonts w:ascii="Angsana New" w:hAnsi="Angsana New"/>
          <w:sz w:val="30"/>
          <w:szCs w:val="30"/>
          <w:cs/>
        </w:rPr>
        <w:t>ขาดทุนใน</w:t>
      </w:r>
      <w:r w:rsidR="003905F3" w:rsidRPr="00FE35D4">
        <w:rPr>
          <w:rFonts w:ascii="Angsana New" w:hAnsi="Angsana New"/>
          <w:sz w:val="30"/>
          <w:szCs w:val="30"/>
          <w:cs/>
        </w:rPr>
        <w:t>ปี</w:t>
      </w:r>
      <w:r w:rsidRPr="00FE35D4">
        <w:rPr>
          <w:rFonts w:ascii="Angsana New" w:hAnsi="Angsana New"/>
          <w:sz w:val="30"/>
          <w:szCs w:val="30"/>
          <w:cs/>
        </w:rPr>
        <w:t>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9215E3" w:rsidRPr="00FE35D4">
        <w:rPr>
          <w:rFonts w:ascii="Angsana New" w:hAnsi="Angsana New"/>
          <w:sz w:val="30"/>
          <w:szCs w:val="30"/>
          <w:cs/>
        </w:rPr>
        <w:t xml:space="preserve"> </w:t>
      </w:r>
      <w:r w:rsidR="009215E3" w:rsidRPr="00FE35D4">
        <w:rPr>
          <w:rFonts w:ascii="Angsana New" w:hAnsi="Angsana New" w:hint="cs"/>
          <w:sz w:val="30"/>
          <w:szCs w:val="30"/>
          <w:cs/>
        </w:rPr>
        <w:t>ดอกเบี้ยซึ่งเป็นส่วนหนึ่งของค่าปีตามสัญญ</w:t>
      </w:r>
      <w:r w:rsidR="004B3D4F" w:rsidRPr="00FE35D4">
        <w:rPr>
          <w:rFonts w:ascii="Angsana New" w:hAnsi="Angsana New" w:hint="cs"/>
          <w:sz w:val="30"/>
          <w:szCs w:val="30"/>
          <w:cs/>
        </w:rPr>
        <w:t>าเช่าการเงินบันทึกในกำไรหรือขาดทุน</w:t>
      </w:r>
      <w:r w:rsidR="009215E3" w:rsidRPr="00FE35D4">
        <w:rPr>
          <w:rFonts w:ascii="Angsana New" w:hAnsi="Angsana New" w:hint="cs"/>
          <w:sz w:val="30"/>
          <w:szCs w:val="30"/>
          <w:cs/>
        </w:rPr>
        <w:t>โดยใช้วิธีอัตราดอกเบี้ยที่แท้จริง</w:t>
      </w:r>
    </w:p>
    <w:p w:rsidR="00BA32C7" w:rsidRPr="00FE35D4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4B1BB4" w:rsidRPr="00FE35D4" w:rsidRDefault="004B1BB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:rsidR="00570087" w:rsidRPr="00FE35D4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pacing w:val="-4"/>
          <w:sz w:val="30"/>
          <w:szCs w:val="30"/>
          <w:cs/>
        </w:rPr>
        <w:t>ค่าใช้จ่ายภาษีเงินได้สำหรับปี ประกอบด้วย ภาษีเงินได้ของ</w:t>
      </w:r>
      <w:r w:rsidR="003905F3" w:rsidRPr="00FE35D4">
        <w:rPr>
          <w:rFonts w:ascii="Angsana New" w:hAnsi="Angsana New"/>
          <w:spacing w:val="-4"/>
          <w:sz w:val="30"/>
          <w:szCs w:val="30"/>
          <w:cs/>
        </w:rPr>
        <w:t>ปี</w:t>
      </w:r>
      <w:r w:rsidRPr="00FE35D4">
        <w:rPr>
          <w:rFonts w:ascii="Angsana New" w:hAnsi="Angsana New"/>
          <w:spacing w:val="-4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="003905F3" w:rsidRPr="00FE35D4">
        <w:rPr>
          <w:rFonts w:ascii="Angsana New" w:hAnsi="Angsana New"/>
          <w:sz w:val="30"/>
          <w:szCs w:val="30"/>
          <w:cs/>
        </w:rPr>
        <w:t>ปี</w:t>
      </w:r>
      <w:r w:rsidRPr="00FE35D4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570087" w:rsidRPr="00FE35D4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FE35D4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ภาษีเงินได้ของ</w:t>
      </w:r>
      <w:r w:rsidR="003905F3" w:rsidRPr="00FE35D4">
        <w:rPr>
          <w:rFonts w:ascii="Angsana New" w:hAnsi="Angsana New"/>
          <w:i/>
          <w:iCs/>
          <w:sz w:val="30"/>
          <w:szCs w:val="30"/>
          <w:cs/>
        </w:rPr>
        <w:t>ปี</w:t>
      </w:r>
      <w:r w:rsidRPr="00FE35D4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:rsidR="00570087" w:rsidRPr="00FE35D4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FE35D4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ภาษีเงินได้ของ</w:t>
      </w:r>
      <w:r w:rsidR="003905F3" w:rsidRPr="00FE35D4">
        <w:rPr>
          <w:rFonts w:ascii="Angsana New" w:hAnsi="Angsana New"/>
          <w:sz w:val="30"/>
          <w:szCs w:val="30"/>
          <w:cs/>
        </w:rPr>
        <w:t>ปี</w:t>
      </w:r>
      <w:r w:rsidRPr="00FE35D4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</w:t>
      </w:r>
      <w:r w:rsidRPr="00FE35D4">
        <w:rPr>
          <w:rFonts w:ascii="Angsana New" w:hAnsi="Angsana New" w:hint="cs"/>
          <w:sz w:val="30"/>
          <w:szCs w:val="30"/>
          <w:cs/>
        </w:rPr>
        <w:t>ผล</w:t>
      </w:r>
      <w:r w:rsidRPr="00FE35D4">
        <w:rPr>
          <w:rFonts w:ascii="Angsana New" w:hAnsi="Angsana New"/>
          <w:sz w:val="30"/>
          <w:szCs w:val="30"/>
          <w:cs/>
        </w:rPr>
        <w:t>กำไรหรือขาดทุนประจำปีที่ต้องเสียภาษี โดยใช้อัตราภาษีที่ประกาศใช้หรือที่คาดว่ามีผล</w:t>
      </w:r>
      <w:r w:rsidR="004C3794" w:rsidRPr="00FE35D4">
        <w:rPr>
          <w:rFonts w:ascii="Angsana New" w:hAnsi="Angsana New"/>
          <w:sz w:val="30"/>
          <w:szCs w:val="30"/>
          <w:cs/>
        </w:rPr>
        <w:t>บังคับใช้ ณ วันที่รายงาน ตลอดจน</w:t>
      </w:r>
      <w:r w:rsidRPr="00FE35D4">
        <w:rPr>
          <w:rFonts w:ascii="Angsana New" w:hAnsi="Angsana New"/>
          <w:sz w:val="30"/>
          <w:szCs w:val="30"/>
          <w:cs/>
        </w:rPr>
        <w:t xml:space="preserve">การปรับปรุงทางภาษีที่เกี่ยวกับรายการในปีก่อนๆ </w:t>
      </w:r>
    </w:p>
    <w:p w:rsidR="00570087" w:rsidRPr="00FE35D4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570087" w:rsidRPr="00FE35D4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570087" w:rsidRPr="00FE35D4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  <w:cs/>
        </w:rPr>
      </w:pPr>
    </w:p>
    <w:p w:rsidR="00570087" w:rsidRPr="00FE35D4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</w:t>
      </w:r>
      <w:r w:rsidRPr="00FE35D4">
        <w:rPr>
          <w:rFonts w:ascii="Angsana New" w:hAnsi="Angsana New"/>
          <w:spacing w:val="-8"/>
          <w:sz w:val="30"/>
          <w:szCs w:val="30"/>
          <w:cs/>
        </w:rPr>
        <w:t>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</w:t>
      </w:r>
      <w:r w:rsidRPr="00FE35D4">
        <w:rPr>
          <w:rFonts w:ascii="Angsana New" w:hAnsi="Angsana New"/>
          <w:sz w:val="30"/>
          <w:szCs w:val="30"/>
          <w:cs/>
        </w:rPr>
        <w:t>ระยะเวลารายงาน</w:t>
      </w:r>
    </w:p>
    <w:p w:rsidR="00570087" w:rsidRPr="00FE35D4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FE35D4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205D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:rsidR="00570087" w:rsidRPr="00FE35D4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FE35D4" w:rsidRDefault="00570087" w:rsidP="00FE35D4">
      <w:pPr>
        <w:pStyle w:val="BodyText"/>
        <w:spacing w:after="0"/>
        <w:ind w:left="518" w:right="28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pacing w:val="4"/>
          <w:sz w:val="30"/>
          <w:szCs w:val="30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8205D2" w:rsidRPr="00FE35D4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FE35D4">
        <w:rPr>
          <w:rFonts w:ascii="Angsana New" w:hAnsi="Angsana New"/>
          <w:spacing w:val="4"/>
          <w:sz w:val="30"/>
          <w:szCs w:val="30"/>
          <w:cs/>
        </w:rPr>
        <w:t>บริษัทต้องคำนึงถึง</w:t>
      </w:r>
      <w:r w:rsidRPr="00FE35D4">
        <w:rPr>
          <w:rFonts w:ascii="Angsana New" w:hAnsi="Angsana New"/>
          <w:sz w:val="30"/>
          <w:szCs w:val="30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1B1FF3" w:rsidRPr="00FE35D4">
        <w:rPr>
          <w:rFonts w:ascii="Angsana New" w:hAnsi="Angsana New" w:hint="cs"/>
          <w:sz w:val="30"/>
          <w:szCs w:val="30"/>
          <w:cs/>
        </w:rPr>
        <w:t xml:space="preserve">  </w:t>
      </w:r>
      <w:r w:rsidR="008205D2" w:rsidRPr="00FE35D4">
        <w:rPr>
          <w:rFonts w:ascii="Angsana New" w:hAnsi="Angsana New" w:hint="cs"/>
          <w:sz w:val="30"/>
          <w:szCs w:val="30"/>
          <w:cs/>
        </w:rPr>
        <w:t>กลุ่ม</w:t>
      </w:r>
      <w:r w:rsidRPr="00FE35D4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</w:t>
      </w:r>
      <w:r w:rsidR="00975BA1" w:rsidRPr="00FE35D4">
        <w:rPr>
          <w:rFonts w:ascii="Angsana New" w:hAnsi="Angsana New" w:hint="cs"/>
          <w:sz w:val="30"/>
          <w:szCs w:val="30"/>
          <w:cs/>
        </w:rPr>
        <w:t>ฎ</w:t>
      </w:r>
      <w:r w:rsidR="00202B29" w:rsidRPr="00FE35D4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FE35D4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</w:t>
      </w:r>
      <w:r w:rsidRPr="00FE35D4">
        <w:rPr>
          <w:rFonts w:ascii="Angsana New" w:hAnsi="Angsana New"/>
          <w:spacing w:val="4"/>
          <w:sz w:val="30"/>
          <w:szCs w:val="30"/>
          <w:cs/>
        </w:rPr>
        <w:t>ในอนาคต ข้อมูลใหม่ๆ อาจจะทำให้</w:t>
      </w:r>
      <w:r w:rsidR="008205D2" w:rsidRPr="00FE35D4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FE35D4">
        <w:rPr>
          <w:rFonts w:ascii="Angsana New" w:hAnsi="Angsana New"/>
          <w:spacing w:val="4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</w:t>
      </w:r>
      <w:r w:rsidRPr="00FE35D4">
        <w:rPr>
          <w:rFonts w:ascii="Angsana New" w:hAnsi="Angsana New"/>
          <w:sz w:val="30"/>
          <w:szCs w:val="30"/>
          <w:cs/>
        </w:rPr>
        <w:t>เงิน</w:t>
      </w:r>
      <w:r w:rsidRPr="00FE35D4">
        <w:rPr>
          <w:rFonts w:ascii="Angsana New" w:hAnsi="Angsana New"/>
          <w:spacing w:val="12"/>
          <w:sz w:val="30"/>
          <w:szCs w:val="30"/>
          <w:cs/>
        </w:rPr>
        <w:t>ได้ค้างจ่ายที่มีอยู่</w:t>
      </w:r>
      <w:r w:rsidRPr="00FE35D4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pacing w:val="12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</w:t>
      </w:r>
      <w:r w:rsidR="003905F3" w:rsidRPr="00FE35D4">
        <w:rPr>
          <w:rFonts w:ascii="Angsana New" w:hAnsi="Angsana New"/>
          <w:spacing w:val="12"/>
          <w:sz w:val="30"/>
          <w:szCs w:val="30"/>
          <w:cs/>
        </w:rPr>
        <w:t>ปี</w:t>
      </w:r>
      <w:r w:rsidRPr="00FE35D4">
        <w:rPr>
          <w:rFonts w:ascii="Angsana New" w:hAnsi="Angsana New"/>
          <w:spacing w:val="12"/>
          <w:sz w:val="30"/>
          <w:szCs w:val="30"/>
          <w:cs/>
        </w:rPr>
        <w:t>ที่เกิด</w:t>
      </w:r>
      <w:r w:rsidRPr="00FE35D4">
        <w:rPr>
          <w:rFonts w:ascii="Angsana New" w:hAnsi="Angsana New"/>
          <w:sz w:val="30"/>
          <w:szCs w:val="30"/>
          <w:cs/>
        </w:rPr>
        <w:t>การเปลี่ยนแปลง</w:t>
      </w:r>
    </w:p>
    <w:p w:rsidR="00621912" w:rsidRPr="00FE35D4" w:rsidRDefault="0062191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4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:rsidR="00570087" w:rsidRPr="00FE35D4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FE35D4">
        <w:rPr>
          <w:rFonts w:ascii="Angsana New" w:hAnsi="Angsana New"/>
          <w:spacing w:val="4"/>
          <w:sz w:val="30"/>
          <w:szCs w:val="30"/>
          <w:cs/>
        </w:rPr>
        <w:t>กฎหมายที่จะนำสินทรัพย์ภาษีเงินได้ของ</w:t>
      </w:r>
      <w:r w:rsidR="003905F3" w:rsidRPr="00FE35D4">
        <w:rPr>
          <w:rFonts w:ascii="Angsana New" w:hAnsi="Angsana New"/>
          <w:spacing w:val="4"/>
          <w:sz w:val="30"/>
          <w:szCs w:val="30"/>
          <w:cs/>
        </w:rPr>
        <w:t>ปี</w:t>
      </w:r>
      <w:r w:rsidRPr="00FE35D4">
        <w:rPr>
          <w:rFonts w:ascii="Angsana New" w:hAnsi="Angsana New"/>
          <w:spacing w:val="4"/>
          <w:sz w:val="30"/>
          <w:szCs w:val="30"/>
          <w:cs/>
        </w:rPr>
        <w:t>ปัจจุบันมาหักกลบกับหนี้สินภาษีเงินได้ของ</w:t>
      </w:r>
      <w:r w:rsidR="003905F3" w:rsidRPr="00FE35D4">
        <w:rPr>
          <w:rFonts w:ascii="Angsana New" w:hAnsi="Angsana New"/>
          <w:spacing w:val="4"/>
          <w:sz w:val="30"/>
          <w:szCs w:val="30"/>
          <w:cs/>
        </w:rPr>
        <w:t>ปี</w:t>
      </w:r>
      <w:r w:rsidRPr="00FE35D4">
        <w:rPr>
          <w:rFonts w:ascii="Angsana New" w:hAnsi="Angsana New"/>
          <w:spacing w:val="4"/>
          <w:sz w:val="30"/>
          <w:szCs w:val="30"/>
          <w:cs/>
        </w:rPr>
        <w:t>ปัจจุบันและภาษี</w:t>
      </w:r>
      <w:r w:rsidRPr="00FE35D4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3905F3" w:rsidRPr="00FE35D4">
        <w:rPr>
          <w:rFonts w:ascii="Angsana New" w:hAnsi="Angsana New"/>
          <w:sz w:val="30"/>
          <w:szCs w:val="30"/>
          <w:cs/>
        </w:rPr>
        <w:t>ปี</w:t>
      </w:r>
      <w:r w:rsidRPr="00FE35D4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570087" w:rsidRPr="00FE35D4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24"/>
          <w:szCs w:val="24"/>
        </w:rPr>
      </w:pPr>
    </w:p>
    <w:p w:rsidR="00570087" w:rsidRPr="00FE35D4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pacing w:val="4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FE35D4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4B1BB4" w:rsidRPr="00FE35D4" w:rsidRDefault="004B1BB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  <w:r w:rsidR="00B85465" w:rsidRPr="00FE35D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  <w:r w:rsidRPr="00FE35D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:rsidR="00DA6674" w:rsidRPr="00FE35D4" w:rsidRDefault="00DA667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:rsidR="00A552BC" w:rsidRPr="00FE35D4" w:rsidRDefault="008205D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A552BC" w:rsidRPr="00FE35D4">
        <w:rPr>
          <w:rFonts w:ascii="Angsana New" w:hAnsi="Angsana New" w:hint="cs"/>
          <w:sz w:val="30"/>
          <w:szCs w:val="30"/>
          <w:cs/>
        </w:rPr>
        <w:t>บริษัทแสดงกำไรต่อหุ้นขั้นพื้นฐาน กำไรต่อหุ้นขั้นพื้นฐานคำนวณโดยการหารกำไรหรือขาดทุนของผู้ถือหุ้นสามัญของ</w:t>
      </w:r>
      <w:r w:rsidR="00A552BC" w:rsidRPr="00FE35D4">
        <w:rPr>
          <w:rFonts w:ascii="Angsana New" w:hAnsi="Angsana New"/>
          <w:sz w:val="30"/>
          <w:szCs w:val="30"/>
          <w:cs/>
        </w:rPr>
        <w:t>บริษัท ด้วย</w:t>
      </w:r>
      <w:r w:rsidR="00A552BC" w:rsidRPr="00FE35D4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A552BC" w:rsidRPr="00FE35D4">
        <w:rPr>
          <w:rFonts w:ascii="Angsana New" w:hAnsi="Angsana New"/>
          <w:sz w:val="30"/>
          <w:szCs w:val="30"/>
          <w:cs/>
        </w:rPr>
        <w:t xml:space="preserve"> </w:t>
      </w:r>
    </w:p>
    <w:p w:rsidR="00DA6674" w:rsidRPr="00FE35D4" w:rsidRDefault="00DA667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E35D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DA6674" w:rsidRPr="00FE35D4" w:rsidRDefault="00DA667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:rsidR="00A552BC" w:rsidRPr="00FE35D4" w:rsidRDefault="00A552BC" w:rsidP="00FE35D4">
      <w:pPr>
        <w:spacing w:line="240" w:lineRule="auto"/>
        <w:ind w:left="518"/>
        <w:jc w:val="thaiDistribute"/>
        <w:rPr>
          <w:sz w:val="30"/>
          <w:szCs w:val="30"/>
        </w:rPr>
      </w:pPr>
      <w:r w:rsidRPr="00FE35D4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8205D2" w:rsidRPr="00FE35D4">
        <w:rPr>
          <w:rFonts w:hint="cs"/>
          <w:sz w:val="30"/>
          <w:szCs w:val="30"/>
          <w:cs/>
        </w:rPr>
        <w:t>กลุ่ม</w:t>
      </w:r>
      <w:r w:rsidRPr="00FE35D4">
        <w:rPr>
          <w:sz w:val="30"/>
          <w:szCs w:val="30"/>
          <w:cs/>
        </w:rPr>
        <w:t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FE35D4">
        <w:rPr>
          <w:rFonts w:hint="cs"/>
          <w:sz w:val="30"/>
          <w:szCs w:val="30"/>
          <w:cs/>
        </w:rPr>
        <w:t>สินทรัพย์ หนี้สิน ค่าใช้จ่ายบริหารต้นทุนทางการเงิน สินทรัพย์หรือหนี้สินภาษีเงินได้</w:t>
      </w:r>
    </w:p>
    <w:p w:rsidR="00F94B1A" w:rsidRPr="00FE35D4" w:rsidRDefault="00F94B1A" w:rsidP="00FE35D4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456F4F" w:rsidRPr="00FE35D4" w:rsidRDefault="00456F4F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FF43AB" w:rsidRPr="00FE35D4" w:rsidRDefault="00FF43A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FE35D4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3A1772" w:rsidRPr="00FE35D4">
        <w:rPr>
          <w:rFonts w:ascii="Angsana New" w:hAnsi="Angsana New"/>
          <w:b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b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4C3794" w:rsidRPr="00FE35D4" w:rsidRDefault="004C3794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20494D" w:rsidRPr="00FE35D4" w:rsidRDefault="0020494D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F83984" w:rsidRPr="00FE35D4" w:rsidRDefault="00F83984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F83984" w:rsidRPr="00FE35D4" w:rsidRDefault="00F83984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F83984" w:rsidRPr="00FE35D4" w:rsidRDefault="00F83984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F83984" w:rsidRPr="00FE35D4" w:rsidRDefault="00F83984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F83984" w:rsidRPr="00FE35D4" w:rsidRDefault="00F83984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F83984" w:rsidRPr="00FE35D4" w:rsidRDefault="00F83984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F83984" w:rsidRPr="00FE35D4" w:rsidRDefault="00F83984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F83984" w:rsidRPr="00FE35D4" w:rsidRDefault="00F83984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F83984" w:rsidRPr="00FE35D4" w:rsidRDefault="00F83984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20494D" w:rsidRPr="00FE35D4" w:rsidRDefault="0020494D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C67B95" w:rsidRPr="00FE35D4" w:rsidRDefault="0011287E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FE35D4">
        <w:rPr>
          <w:rFonts w:ascii="Angsana New" w:hAnsi="Angsana New" w:cs="Angsana New"/>
          <w:b/>
          <w:sz w:val="30"/>
          <w:szCs w:val="30"/>
          <w:cs/>
          <w:lang w:val="en-US" w:bidi="th-TH"/>
        </w:rPr>
        <w:lastRenderedPageBreak/>
        <w:t>สำหรับความสัมพันธ์</w:t>
      </w:r>
      <w:r w:rsidR="00C2772D" w:rsidRPr="00FE35D4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FE35D4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FE35D4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FE35D4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FE35D4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FE35D4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FE35D4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10008" w:type="dxa"/>
        <w:tblInd w:w="540" w:type="dxa"/>
        <w:tblLook w:val="01E0"/>
      </w:tblPr>
      <w:tblGrid>
        <w:gridCol w:w="4068"/>
        <w:gridCol w:w="1890"/>
        <w:gridCol w:w="4050"/>
      </w:tblGrid>
      <w:tr w:rsidR="00FE35D4" w:rsidRPr="00FE35D4" w:rsidTr="004B19CD">
        <w:trPr>
          <w:tblHeader/>
        </w:trPr>
        <w:tc>
          <w:tcPr>
            <w:tcW w:w="4068" w:type="dxa"/>
          </w:tcPr>
          <w:p w:rsidR="00C2772D" w:rsidRPr="00FE35D4" w:rsidRDefault="00C2772D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890" w:type="dxa"/>
          </w:tcPr>
          <w:p w:rsidR="00C2772D" w:rsidRPr="00FE35D4" w:rsidRDefault="00C2772D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="002402CA" w:rsidRPr="00FE35D4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FE35D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สัญชาติ</w:t>
            </w:r>
          </w:p>
        </w:tc>
        <w:tc>
          <w:tcPr>
            <w:tcW w:w="4050" w:type="dxa"/>
          </w:tcPr>
          <w:p w:rsidR="00C2772D" w:rsidRPr="00FE35D4" w:rsidRDefault="00C2772D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FE35D4" w:rsidRPr="00FE35D4" w:rsidTr="004B19CD">
        <w:tc>
          <w:tcPr>
            <w:tcW w:w="4068" w:type="dxa"/>
          </w:tcPr>
          <w:p w:rsidR="003120EB" w:rsidRPr="00FE35D4" w:rsidRDefault="003120E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890" w:type="dxa"/>
          </w:tcPr>
          <w:p w:rsidR="003120EB" w:rsidRPr="00FE35D4" w:rsidRDefault="003120EB" w:rsidP="00FE35D4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3120EB" w:rsidRPr="00FE35D4" w:rsidRDefault="003120EB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FE35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ทั้งนี้รวมถึงกรรมการของบริษัท</w:t>
            </w:r>
            <w:r w:rsidR="000E1547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FE35D4" w:rsidRPr="00FE35D4" w:rsidTr="004B19CD">
        <w:tc>
          <w:tcPr>
            <w:tcW w:w="4068" w:type="dxa"/>
          </w:tcPr>
          <w:p w:rsidR="003120EB" w:rsidRPr="00FE35D4" w:rsidRDefault="003120E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1890" w:type="dxa"/>
          </w:tcPr>
          <w:p w:rsidR="003120EB" w:rsidRPr="00FE35D4" w:rsidRDefault="003120EB" w:rsidP="00FE35D4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CE1A7F" w:rsidRPr="00FE35D4" w:rsidRDefault="003120EB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Pr="00FE35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ร้อยละ</w:t>
            </w:r>
            <w:r w:rsidRPr="00FE35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57BE3" w:rsidRPr="00FE35D4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49.24</w:t>
            </w:r>
            <w:r w:rsidRPr="00FE35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และมีกรรมการร่วมกัน</w:t>
            </w:r>
          </w:p>
        </w:tc>
      </w:tr>
      <w:tr w:rsidR="00FE35D4" w:rsidRPr="00FE35D4" w:rsidTr="004B19CD">
        <w:tc>
          <w:tcPr>
            <w:tcW w:w="4068" w:type="dxa"/>
          </w:tcPr>
          <w:p w:rsidR="000E1547" w:rsidRPr="00FE35D4" w:rsidRDefault="0011694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เอส เทค ซีวิล แอนด์ </w:t>
            </w:r>
            <w:r w:rsidR="000E1547"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คอนสตรัคชั่น จำกัด</w:t>
            </w:r>
          </w:p>
        </w:tc>
        <w:tc>
          <w:tcPr>
            <w:tcW w:w="1890" w:type="dxa"/>
          </w:tcPr>
          <w:p w:rsidR="000E1547" w:rsidRPr="00FE35D4" w:rsidRDefault="000E1547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  <w:p w:rsidR="000E1547" w:rsidRPr="00FE35D4" w:rsidRDefault="000E1547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4050" w:type="dxa"/>
          </w:tcPr>
          <w:p w:rsidR="000E1547" w:rsidRPr="00FE35D4" w:rsidRDefault="000E1547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FE35D4" w:rsidRPr="00FE35D4" w:rsidTr="004B19CD">
        <w:tc>
          <w:tcPr>
            <w:tcW w:w="4068" w:type="dxa"/>
          </w:tcPr>
          <w:p w:rsidR="00D50EFC" w:rsidRPr="00FE35D4" w:rsidRDefault="00D50EFC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890" w:type="dxa"/>
          </w:tcPr>
          <w:p w:rsidR="00D50EFC" w:rsidRPr="00FE35D4" w:rsidRDefault="00CE1A7F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4050" w:type="dxa"/>
          </w:tcPr>
          <w:p w:rsidR="00CE1A7F" w:rsidRPr="00FE35D4" w:rsidRDefault="00CE1A7F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FE35D4" w:rsidRPr="00FE35D4" w:rsidTr="004B19CD">
        <w:tc>
          <w:tcPr>
            <w:tcW w:w="4068" w:type="dxa"/>
          </w:tcPr>
          <w:p w:rsidR="003120EB" w:rsidRPr="00FE35D4" w:rsidRDefault="002402CA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90" w:type="dxa"/>
          </w:tcPr>
          <w:p w:rsidR="003120EB" w:rsidRPr="00FE35D4" w:rsidRDefault="00A16C3C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3120EB" w:rsidRPr="00FE35D4" w:rsidRDefault="003120EB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FE35D4" w:rsidRPr="00FE35D4" w:rsidTr="004B19CD">
        <w:tc>
          <w:tcPr>
            <w:tcW w:w="4068" w:type="dxa"/>
          </w:tcPr>
          <w:p w:rsidR="003120EB" w:rsidRPr="00FE35D4" w:rsidRDefault="003120EB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FE35D4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FE35D4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890" w:type="dxa"/>
          </w:tcPr>
          <w:p w:rsidR="003120EB" w:rsidRPr="00FE35D4" w:rsidRDefault="003120EB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3120EB" w:rsidRPr="00FE35D4" w:rsidRDefault="003120EB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="007C3D8B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3120EB" w:rsidRPr="00FE35D4" w:rsidRDefault="003120E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1890" w:type="dxa"/>
          </w:tcPr>
          <w:p w:rsidR="003120EB" w:rsidRPr="00FE35D4" w:rsidRDefault="003120EB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4050" w:type="dxa"/>
          </w:tcPr>
          <w:p w:rsidR="003120EB" w:rsidRPr="00FE35D4" w:rsidRDefault="003120EB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 มงคลเสริมกิจ จำกัด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มีกรรมการเป็นผู้ถือหุ้นรายใหญ่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(สระบุรี)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(สุโขทัย)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(บุรีรัมย์)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(อุบลราชธานี)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(ขอนแก่น)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(ลำพูน)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บริษัทสยามเทคนิค ไมโครไพล์ จำกัด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(นครราชสีมา) </w:t>
            </w: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 สยามสตีลไวร์ จำกัด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F0BD6" w:rsidRPr="00FE35D4" w:rsidTr="004B19CD">
        <w:trPr>
          <w:trHeight w:val="413"/>
        </w:trPr>
        <w:tc>
          <w:tcPr>
            <w:tcW w:w="4068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สยามสตีลไวร์ เทรดดิ้ง จำกัด</w:t>
            </w:r>
          </w:p>
        </w:tc>
        <w:tc>
          <w:tcPr>
            <w:tcW w:w="189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:rsidR="008F0BD6" w:rsidRPr="00FE35D4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</w:tbl>
    <w:p w:rsidR="004B19CD" w:rsidRPr="00FE35D4" w:rsidRDefault="004B19CD" w:rsidP="00FE35D4">
      <w:pPr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</w:p>
    <w:p w:rsidR="0020494D" w:rsidRPr="00FE35D4" w:rsidRDefault="0020494D" w:rsidP="00FE35D4">
      <w:pPr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</w:p>
    <w:p w:rsidR="0020494D" w:rsidRPr="00FE35D4" w:rsidRDefault="0020494D" w:rsidP="00FE35D4">
      <w:pPr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</w:p>
    <w:p w:rsidR="0020494D" w:rsidRPr="00FE35D4" w:rsidRDefault="0020494D" w:rsidP="00FE35D4">
      <w:pPr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</w:p>
    <w:p w:rsidR="003D1086" w:rsidRPr="00FE35D4" w:rsidRDefault="003D1086" w:rsidP="00FE35D4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FE35D4">
        <w:rPr>
          <w:rFonts w:ascii="Angsana New" w:hAnsi="Angsana New"/>
          <w:b/>
          <w:sz w:val="30"/>
          <w:szCs w:val="30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/>
      </w:tblPr>
      <w:tblGrid>
        <w:gridCol w:w="3420"/>
        <w:gridCol w:w="270"/>
        <w:gridCol w:w="5580"/>
      </w:tblGrid>
      <w:tr w:rsidR="00FE35D4" w:rsidRPr="00FE35D4" w:rsidTr="00495DEF">
        <w:trPr>
          <w:trHeight w:val="20"/>
          <w:tblHeader/>
        </w:trPr>
        <w:tc>
          <w:tcPr>
            <w:tcW w:w="3420" w:type="dxa"/>
          </w:tcPr>
          <w:p w:rsidR="003D1086" w:rsidRPr="00FE35D4" w:rsidRDefault="003D1086" w:rsidP="00FE35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D1086" w:rsidRPr="00FE35D4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FE35D4" w:rsidRDefault="003D1086" w:rsidP="00FE35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FE35D4" w:rsidRPr="00FE35D4" w:rsidTr="00495DEF">
        <w:trPr>
          <w:trHeight w:val="20"/>
        </w:trPr>
        <w:tc>
          <w:tcPr>
            <w:tcW w:w="3420" w:type="dxa"/>
          </w:tcPr>
          <w:p w:rsidR="003D1086" w:rsidRPr="00FE35D4" w:rsidRDefault="003D1086" w:rsidP="00FE35D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:rsidR="003D1086" w:rsidRPr="00FE35D4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FE35D4" w:rsidRDefault="003D108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E35D4" w:rsidTr="00495DEF">
        <w:tblPrEx>
          <w:tblLook w:val="01E0"/>
        </w:tblPrEx>
        <w:tc>
          <w:tcPr>
            <w:tcW w:w="3690" w:type="dxa"/>
            <w:gridSpan w:val="2"/>
          </w:tcPr>
          <w:p w:rsidR="003D1086" w:rsidRPr="00FE35D4" w:rsidRDefault="003D108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:rsidR="003D1086" w:rsidRPr="00FE35D4" w:rsidRDefault="003D108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E35D4" w:rsidTr="00495DEF">
        <w:tblPrEx>
          <w:tblLook w:val="01E0"/>
        </w:tblPrEx>
        <w:tc>
          <w:tcPr>
            <w:tcW w:w="3690" w:type="dxa"/>
            <w:gridSpan w:val="2"/>
          </w:tcPr>
          <w:p w:rsidR="008F0BD6" w:rsidRPr="00FE35D4" w:rsidRDefault="008F0BD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ขายสินทรัพย์ถาวร</w:t>
            </w:r>
          </w:p>
        </w:tc>
        <w:tc>
          <w:tcPr>
            <w:tcW w:w="5580" w:type="dxa"/>
          </w:tcPr>
          <w:p w:rsidR="008F0BD6" w:rsidRPr="00FE35D4" w:rsidRDefault="008F0BD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E35D4" w:rsidTr="00495DEF">
        <w:tblPrEx>
          <w:tblLook w:val="01E0"/>
        </w:tblPrEx>
        <w:tc>
          <w:tcPr>
            <w:tcW w:w="3690" w:type="dxa"/>
            <w:gridSpan w:val="2"/>
          </w:tcPr>
          <w:p w:rsidR="008F0BD6" w:rsidRPr="00FE35D4" w:rsidRDefault="008F0BD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580" w:type="dxa"/>
          </w:tcPr>
          <w:p w:rsidR="008F0BD6" w:rsidRPr="00FE35D4" w:rsidRDefault="008F0BD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E35D4" w:rsidTr="00495DEF">
        <w:tblPrEx>
          <w:tblLook w:val="01E0"/>
        </w:tblPrEx>
        <w:tc>
          <w:tcPr>
            <w:tcW w:w="3690" w:type="dxa"/>
            <w:gridSpan w:val="2"/>
          </w:tcPr>
          <w:p w:rsidR="003D1086" w:rsidRPr="00FE35D4" w:rsidRDefault="003D108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:rsidR="003D1086" w:rsidRPr="00FE35D4" w:rsidRDefault="003D1086" w:rsidP="00FE35D4">
            <w:pPr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E35D4" w:rsidTr="00495DEF">
        <w:tblPrEx>
          <w:tblLook w:val="01E0"/>
        </w:tblPrEx>
        <w:tc>
          <w:tcPr>
            <w:tcW w:w="3690" w:type="dxa"/>
            <w:gridSpan w:val="2"/>
          </w:tcPr>
          <w:p w:rsidR="00495DEF" w:rsidRPr="00FE35D4" w:rsidRDefault="00495DEF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:rsidR="00495DEF" w:rsidRPr="00FE35D4" w:rsidRDefault="00495DEF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E35D4" w:rsidTr="00495DEF">
        <w:trPr>
          <w:trHeight w:val="20"/>
        </w:trPr>
        <w:tc>
          <w:tcPr>
            <w:tcW w:w="3420" w:type="dxa"/>
          </w:tcPr>
          <w:p w:rsidR="003D1086" w:rsidRPr="00FE35D4" w:rsidRDefault="008F0BD6" w:rsidP="00FE35D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270" w:type="dxa"/>
          </w:tcPr>
          <w:p w:rsidR="003D1086" w:rsidRPr="00FE35D4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FE35D4" w:rsidRDefault="00B67108" w:rsidP="00FE35D4">
            <w:pPr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976B80" w:rsidRPr="00FE35D4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</w:p>
        </w:tc>
      </w:tr>
      <w:tr w:rsidR="00FE35D4" w:rsidRPr="00FE35D4" w:rsidTr="00495DEF">
        <w:trPr>
          <w:trHeight w:val="20"/>
        </w:trPr>
        <w:tc>
          <w:tcPr>
            <w:tcW w:w="3420" w:type="dxa"/>
          </w:tcPr>
          <w:p w:rsidR="003D1086" w:rsidRPr="00FE35D4" w:rsidRDefault="003D1086" w:rsidP="00FE35D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D1086" w:rsidRPr="00FE35D4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424E82" w:rsidRPr="00FE35D4" w:rsidRDefault="00424E82" w:rsidP="00FE35D4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114872" w:rsidRPr="00FE35D4" w:rsidRDefault="00456F4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E35D4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FE35D4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FE35D4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FE35D4">
        <w:rPr>
          <w:rFonts w:ascii="Angsana New" w:hAnsi="Angsana New"/>
          <w:b/>
          <w:sz w:val="30"/>
          <w:szCs w:val="30"/>
          <w:cs/>
        </w:rPr>
        <w:t>สำหรับ</w:t>
      </w:r>
      <w:r w:rsidR="006A7715" w:rsidRPr="00FE35D4">
        <w:rPr>
          <w:rFonts w:ascii="Angsana New" w:hAnsi="Angsana New"/>
          <w:b/>
          <w:sz w:val="30"/>
          <w:szCs w:val="30"/>
          <w:cs/>
        </w:rPr>
        <w:t>แต่ละ</w:t>
      </w:r>
      <w:r w:rsidR="002F42F6" w:rsidRPr="00FE35D4">
        <w:rPr>
          <w:rFonts w:ascii="Angsana New" w:hAnsi="Angsana New"/>
          <w:b/>
          <w:sz w:val="30"/>
          <w:szCs w:val="30"/>
          <w:cs/>
        </w:rPr>
        <w:t>ปี</w:t>
      </w:r>
      <w:r w:rsidRPr="00FE35D4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FE35D4">
        <w:rPr>
          <w:rFonts w:ascii="Angsana New" w:hAnsi="Angsana New"/>
          <w:b/>
          <w:sz w:val="30"/>
          <w:szCs w:val="30"/>
          <w:cs/>
        </w:rPr>
        <w:t xml:space="preserve">่ </w:t>
      </w:r>
      <w:r w:rsidR="00D06B6A" w:rsidRPr="00FE35D4">
        <w:rPr>
          <w:rFonts w:ascii="Angsana New" w:hAnsi="Angsana New"/>
          <w:bCs/>
          <w:sz w:val="30"/>
          <w:szCs w:val="30"/>
        </w:rPr>
        <w:t xml:space="preserve">31 </w:t>
      </w:r>
      <w:r w:rsidR="00D06B6A" w:rsidRPr="00FE35D4">
        <w:rPr>
          <w:rFonts w:ascii="Angsana New" w:hAnsi="Angsana New"/>
          <w:b/>
          <w:sz w:val="30"/>
          <w:szCs w:val="30"/>
          <w:cs/>
        </w:rPr>
        <w:t>ธันวาคม</w:t>
      </w:r>
      <w:r w:rsidR="00D06B6A" w:rsidRPr="00FE35D4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FE35D4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FF0E82" w:rsidRPr="00FE35D4" w:rsidRDefault="00FF0E8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0"/>
        <w:gridCol w:w="1260"/>
        <w:gridCol w:w="180"/>
        <w:gridCol w:w="1260"/>
        <w:gridCol w:w="180"/>
        <w:gridCol w:w="1260"/>
      </w:tblGrid>
      <w:tr w:rsidR="00FE35D4" w:rsidRPr="00FE35D4" w:rsidTr="006D20E4">
        <w:trPr>
          <w:tblHeader/>
        </w:trPr>
        <w:tc>
          <w:tcPr>
            <w:tcW w:w="3780" w:type="dxa"/>
          </w:tcPr>
          <w:p w:rsidR="00495DEF" w:rsidRPr="00FE35D4" w:rsidRDefault="00495DEF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10" w:type="dxa"/>
            <w:gridSpan w:val="3"/>
            <w:vAlign w:val="center"/>
          </w:tcPr>
          <w:p w:rsidR="00495DEF" w:rsidRPr="00FE35D4" w:rsidRDefault="00495DEF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495DEF" w:rsidRPr="00FE35D4" w:rsidRDefault="00495DEF" w:rsidP="00FE35D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495DEF" w:rsidRPr="00FE35D4" w:rsidRDefault="00C61649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35D4" w:rsidRPr="00FE35D4" w:rsidTr="00571460">
        <w:trPr>
          <w:tblHeader/>
        </w:trPr>
        <w:tc>
          <w:tcPr>
            <w:tcW w:w="3780" w:type="dxa"/>
          </w:tcPr>
          <w:p w:rsidR="00495DEF" w:rsidRPr="00FE35D4" w:rsidRDefault="00495DEF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:rsidR="00495DEF" w:rsidRPr="00FE35D4" w:rsidRDefault="00495DEF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131003"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:rsidR="00495DEF" w:rsidRPr="00FE35D4" w:rsidRDefault="00495DEF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95DEF" w:rsidRPr="00FE35D4" w:rsidRDefault="00AF5844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131003"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center"/>
          </w:tcPr>
          <w:p w:rsidR="00495DEF" w:rsidRPr="00FE35D4" w:rsidRDefault="00495DEF" w:rsidP="00FE35D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495DEF" w:rsidRPr="00FE35D4" w:rsidRDefault="00495DEF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="00AF5844"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131003"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:rsidR="00495DEF" w:rsidRPr="00FE35D4" w:rsidRDefault="00495DEF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95DEF" w:rsidRPr="00FE35D4" w:rsidRDefault="00AF5844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131003"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FE35D4" w:rsidRPr="00FE35D4" w:rsidTr="00571460">
        <w:trPr>
          <w:tblHeader/>
        </w:trPr>
        <w:tc>
          <w:tcPr>
            <w:tcW w:w="3780" w:type="dxa"/>
          </w:tcPr>
          <w:p w:rsidR="00567AAD" w:rsidRPr="00FE35D4" w:rsidRDefault="00567AAD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567AAD" w:rsidRPr="00FE35D4" w:rsidRDefault="00056DFC" w:rsidP="00FE35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</w:t>
            </w:r>
            <w:r w:rsidR="00567AAD"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64817"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1848EE"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64817"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:</w:t>
            </w:r>
            <w:r w:rsidR="001848EE"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67AAD"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567AAD"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35D4" w:rsidRPr="00FE35D4" w:rsidTr="00571460">
        <w:trPr>
          <w:cantSplit/>
          <w:trHeight w:hRule="exact" w:val="170"/>
        </w:trPr>
        <w:tc>
          <w:tcPr>
            <w:tcW w:w="3780" w:type="dxa"/>
          </w:tcPr>
          <w:p w:rsidR="00D570B8" w:rsidRPr="00FE35D4" w:rsidRDefault="00D570B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D570B8" w:rsidRPr="00FE35D4" w:rsidRDefault="00D570B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570B8" w:rsidRPr="00FE35D4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131003" w:rsidRPr="00FE35D4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131003" w:rsidRPr="00FE35D4" w:rsidRDefault="003B0ACC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94,769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88,482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70E25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219,796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186,136</w:t>
            </w: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131003" w:rsidRPr="00FE35D4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1170" w:type="dxa"/>
          </w:tcPr>
          <w:p w:rsidR="00131003" w:rsidRPr="00FE35D4" w:rsidRDefault="003B0ACC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0508A6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131003" w:rsidRPr="00FE35D4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กำไร(ขาดทุน)จากการจากการขายสินทรัพย์</w:t>
            </w:r>
          </w:p>
        </w:tc>
        <w:tc>
          <w:tcPr>
            <w:tcW w:w="1170" w:type="dxa"/>
          </w:tcPr>
          <w:p w:rsidR="00131003" w:rsidRPr="00FE35D4" w:rsidRDefault="003B0ACC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(275)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0508A6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(275)</w:t>
            </w: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170E25" w:rsidRPr="00FE35D4" w:rsidRDefault="00170E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:rsidR="00170E25" w:rsidRPr="00FE35D4" w:rsidRDefault="003B0ACC" w:rsidP="00FE35D4">
            <w:pPr>
              <w:pStyle w:val="acctfourfigures"/>
              <w:tabs>
                <w:tab w:val="clear" w:pos="765"/>
              </w:tabs>
              <w:spacing w:line="240" w:lineRule="auto"/>
              <w:ind w:left="18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80" w:type="dxa"/>
          </w:tcPr>
          <w:p w:rsidR="00170E25" w:rsidRPr="00FE35D4" w:rsidRDefault="00170E25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70E25" w:rsidRPr="00FE35D4" w:rsidRDefault="003B0ACC" w:rsidP="00FE35D4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70E25" w:rsidRPr="00FE35D4" w:rsidRDefault="00170E25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70E25" w:rsidRPr="00FE35D4" w:rsidRDefault="00170E25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1,363</w:t>
            </w:r>
          </w:p>
        </w:tc>
        <w:tc>
          <w:tcPr>
            <w:tcW w:w="180" w:type="dxa"/>
          </w:tcPr>
          <w:p w:rsidR="00170E25" w:rsidRPr="00FE35D4" w:rsidRDefault="00170E25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70E25" w:rsidRPr="00FE35D4" w:rsidRDefault="00170E25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131003" w:rsidRPr="00FE35D4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131003" w:rsidRPr="00FE35D4" w:rsidRDefault="003B0ACC" w:rsidP="00FE35D4">
            <w:pPr>
              <w:pStyle w:val="acctfourfigures"/>
              <w:tabs>
                <w:tab w:val="clear" w:pos="765"/>
              </w:tabs>
              <w:spacing w:line="240" w:lineRule="auto"/>
              <w:ind w:left="180"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70E25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131003" w:rsidRPr="00FE35D4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131003" w:rsidRPr="00FE35D4" w:rsidRDefault="003B0ACC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84,042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14,848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70E25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69,299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14,848</w:t>
            </w: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131003" w:rsidRPr="00FE35D4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สินทรัพย์ถาวรหรือสินทรัพย์อื่น</w:t>
            </w:r>
          </w:p>
        </w:tc>
        <w:tc>
          <w:tcPr>
            <w:tcW w:w="1170" w:type="dxa"/>
          </w:tcPr>
          <w:p w:rsidR="00131003" w:rsidRPr="00FE35D4" w:rsidRDefault="003B0ACC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22,751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6,048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70E25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6,048</w:t>
            </w: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131003" w:rsidRPr="00FE35D4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70" w:type="dxa"/>
          </w:tcPr>
          <w:p w:rsidR="00131003" w:rsidRPr="00FE35D4" w:rsidRDefault="003B0ACC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="00822C66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70E25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404</w:t>
            </w:r>
          </w:p>
        </w:tc>
      </w:tr>
      <w:tr w:rsidR="00FE35D4" w:rsidRPr="00FE35D4" w:rsidTr="008E37E1">
        <w:trPr>
          <w:cantSplit/>
          <w:trHeight w:hRule="exact" w:val="284"/>
        </w:trPr>
        <w:tc>
          <w:tcPr>
            <w:tcW w:w="3780" w:type="dxa"/>
          </w:tcPr>
          <w:p w:rsidR="00131003" w:rsidRPr="00FE35D4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131003" w:rsidRPr="00FE35D4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35D4" w:rsidRPr="00FE35D4" w:rsidTr="00822C66">
        <w:trPr>
          <w:cantSplit/>
          <w:trHeight w:val="73"/>
        </w:trPr>
        <w:tc>
          <w:tcPr>
            <w:tcW w:w="3780" w:type="dxa"/>
          </w:tcPr>
          <w:p w:rsidR="00131003" w:rsidRPr="00FE35D4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1003" w:rsidRPr="00FE35D4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571460">
        <w:trPr>
          <w:cantSplit/>
        </w:trPr>
        <w:tc>
          <w:tcPr>
            <w:tcW w:w="3780" w:type="dxa"/>
          </w:tcPr>
          <w:p w:rsidR="00FA0E74" w:rsidRPr="00FE35D4" w:rsidRDefault="00FA0E74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36,089</w:t>
            </w:r>
          </w:p>
        </w:tc>
        <w:tc>
          <w:tcPr>
            <w:tcW w:w="18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31,302</w:t>
            </w:r>
          </w:p>
        </w:tc>
        <w:tc>
          <w:tcPr>
            <w:tcW w:w="18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36,089</w:t>
            </w:r>
          </w:p>
        </w:tc>
        <w:tc>
          <w:tcPr>
            <w:tcW w:w="18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31,302</w:t>
            </w:r>
          </w:p>
        </w:tc>
      </w:tr>
      <w:tr w:rsidR="00FE35D4" w:rsidRPr="00FE35D4" w:rsidTr="00C61649">
        <w:trPr>
          <w:cantSplit/>
        </w:trPr>
        <w:tc>
          <w:tcPr>
            <w:tcW w:w="3780" w:type="dxa"/>
          </w:tcPr>
          <w:p w:rsidR="00FA0E74" w:rsidRPr="00FE35D4" w:rsidRDefault="00FA0E74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1,557</w:t>
            </w:r>
          </w:p>
        </w:tc>
        <w:tc>
          <w:tcPr>
            <w:tcW w:w="18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8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1,557</w:t>
            </w:r>
          </w:p>
        </w:tc>
        <w:tc>
          <w:tcPr>
            <w:tcW w:w="18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661</w:t>
            </w:r>
          </w:p>
        </w:tc>
      </w:tr>
      <w:tr w:rsidR="00FA0E74" w:rsidRPr="00FE35D4" w:rsidTr="00C61649">
        <w:trPr>
          <w:cantSplit/>
        </w:trPr>
        <w:tc>
          <w:tcPr>
            <w:tcW w:w="3780" w:type="dxa"/>
          </w:tcPr>
          <w:p w:rsidR="00FA0E74" w:rsidRPr="00FE35D4" w:rsidRDefault="00FA0E74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37,646</w:t>
            </w:r>
          </w:p>
        </w:tc>
        <w:tc>
          <w:tcPr>
            <w:tcW w:w="18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31,963</w:t>
            </w:r>
          </w:p>
        </w:tc>
        <w:tc>
          <w:tcPr>
            <w:tcW w:w="18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37,646</w:t>
            </w:r>
          </w:p>
        </w:tc>
        <w:tc>
          <w:tcPr>
            <w:tcW w:w="180" w:type="dxa"/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A0E74" w:rsidRPr="00FE35D4" w:rsidRDefault="00FA0E7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31,963</w:t>
            </w:r>
          </w:p>
        </w:tc>
      </w:tr>
    </w:tbl>
    <w:p w:rsidR="0000005A" w:rsidRPr="00FE35D4" w:rsidRDefault="0000005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F12682" w:rsidRPr="00FE35D4" w:rsidRDefault="0025460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FE35D4">
        <w:rPr>
          <w:rFonts w:ascii="Angsana New" w:hAnsi="Angsana New"/>
          <w:sz w:val="30"/>
          <w:szCs w:val="30"/>
        </w:rPr>
        <w:t>31</w:t>
      </w:r>
      <w:r w:rsidRPr="00FE35D4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4B4833"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="007136A3" w:rsidRPr="00FE35D4">
        <w:rPr>
          <w:rFonts w:ascii="Angsana New" w:hAnsi="Angsana New"/>
          <w:sz w:val="30"/>
          <w:szCs w:val="30"/>
        </w:rPr>
        <w:t>25</w:t>
      </w:r>
      <w:r w:rsidR="004B4833" w:rsidRPr="00FE35D4">
        <w:rPr>
          <w:rFonts w:ascii="Angsana New" w:hAnsi="Angsana New"/>
          <w:sz w:val="30"/>
          <w:szCs w:val="30"/>
        </w:rPr>
        <w:t>6</w:t>
      </w:r>
      <w:r w:rsidR="00131003" w:rsidRPr="00FE35D4">
        <w:rPr>
          <w:rFonts w:ascii="Angsana New" w:hAnsi="Angsana New"/>
          <w:sz w:val="30"/>
          <w:szCs w:val="30"/>
        </w:rPr>
        <w:t>6</w:t>
      </w:r>
      <w:r w:rsidR="004B4833"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36A3" w:rsidRPr="00FE35D4">
        <w:rPr>
          <w:rFonts w:ascii="Angsana New" w:hAnsi="Angsana New"/>
          <w:sz w:val="30"/>
          <w:szCs w:val="30"/>
        </w:rPr>
        <w:t>25</w:t>
      </w:r>
      <w:r w:rsidR="004B4833" w:rsidRPr="00FE35D4">
        <w:rPr>
          <w:rFonts w:ascii="Angsana New" w:hAnsi="Angsana New"/>
          <w:sz w:val="30"/>
          <w:szCs w:val="30"/>
        </w:rPr>
        <w:t>6</w:t>
      </w:r>
      <w:r w:rsidR="00131003" w:rsidRPr="00FE35D4">
        <w:rPr>
          <w:rFonts w:ascii="Angsana New" w:hAnsi="Angsana New"/>
          <w:sz w:val="30"/>
          <w:szCs w:val="30"/>
        </w:rPr>
        <w:t>5</w:t>
      </w:r>
      <w:r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E35D4" w:rsidRPr="00FE35D4" w:rsidTr="006D20E4">
        <w:trPr>
          <w:tblHeader/>
        </w:trPr>
        <w:tc>
          <w:tcPr>
            <w:tcW w:w="378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F12682" w:rsidRPr="00FE35D4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F12682" w:rsidRPr="00FE35D4" w:rsidRDefault="00F12682" w:rsidP="00FE35D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F12682" w:rsidRPr="00FE35D4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35D4" w:rsidRPr="00FE35D4" w:rsidTr="006D20E4">
        <w:trPr>
          <w:tblHeader/>
        </w:trPr>
        <w:tc>
          <w:tcPr>
            <w:tcW w:w="3780" w:type="dxa"/>
          </w:tcPr>
          <w:p w:rsidR="00F12682" w:rsidRPr="00FE35D4" w:rsidRDefault="00F12682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F12682" w:rsidRPr="00FE35D4" w:rsidRDefault="00EE16FD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F12682"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F5844"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12B63"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:rsidR="00F12682" w:rsidRPr="00FE35D4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F12682" w:rsidRPr="00FE35D4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F5844"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12B63"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:rsidR="00F12682" w:rsidRPr="00FE35D4" w:rsidRDefault="00F12682" w:rsidP="00FE35D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F12682" w:rsidRPr="00FE35D4" w:rsidRDefault="00EE16FD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F12682"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F5844"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12B63"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F12682" w:rsidRPr="00FE35D4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F12682" w:rsidRPr="00FE35D4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F5844"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12B63" w:rsidRPr="00FE35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E35D4" w:rsidRPr="00FE35D4" w:rsidTr="008F0BD6">
        <w:trPr>
          <w:cantSplit/>
        </w:trPr>
        <w:tc>
          <w:tcPr>
            <w:tcW w:w="3780" w:type="dxa"/>
          </w:tcPr>
          <w:p w:rsidR="00A514DF" w:rsidRPr="00FE35D4" w:rsidRDefault="00A514D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514DF" w:rsidRPr="00FE35D4" w:rsidRDefault="00A514DF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35D4" w:rsidRPr="00FE35D4" w:rsidTr="006D20E4">
        <w:trPr>
          <w:cantSplit/>
        </w:trPr>
        <w:tc>
          <w:tcPr>
            <w:tcW w:w="3780" w:type="dxa"/>
          </w:tcPr>
          <w:p w:rsidR="00F12682" w:rsidRPr="00FE35D4" w:rsidRDefault="00F1268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3780" w:type="dxa"/>
          </w:tcPr>
          <w:p w:rsidR="00AF5844" w:rsidRPr="00FE35D4" w:rsidRDefault="00AF584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F5844" w:rsidRPr="00FE35D4" w:rsidRDefault="003B0ACC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</w:t>
            </w:r>
            <w:r w:rsidR="00A55B51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83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AF5844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44,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8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F5844" w:rsidRPr="00FE35D4" w:rsidRDefault="00A55B51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53,277</w:t>
            </w:r>
          </w:p>
        </w:tc>
        <w:tc>
          <w:tcPr>
            <w:tcW w:w="18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F5844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88,887</w:t>
            </w:r>
          </w:p>
        </w:tc>
      </w:tr>
      <w:tr w:rsidR="00FE35D4" w:rsidRPr="00FE35D4" w:rsidTr="00F83984">
        <w:trPr>
          <w:cantSplit/>
          <w:trHeight w:hRule="exact" w:val="288"/>
        </w:trPr>
        <w:tc>
          <w:tcPr>
            <w:tcW w:w="3780" w:type="dxa"/>
          </w:tcPr>
          <w:p w:rsidR="003C4BFF" w:rsidRPr="00FE35D4" w:rsidRDefault="003C4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3780" w:type="dxa"/>
          </w:tcPr>
          <w:p w:rsidR="00AF5844" w:rsidRPr="00FE35D4" w:rsidRDefault="00AF584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3780" w:type="dxa"/>
          </w:tcPr>
          <w:p w:rsidR="00AF5844" w:rsidRPr="00FE35D4" w:rsidRDefault="00AF584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F5844" w:rsidRPr="00FE35D4" w:rsidRDefault="003B0ACC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35,113</w:t>
            </w:r>
          </w:p>
        </w:tc>
        <w:tc>
          <w:tcPr>
            <w:tcW w:w="180" w:type="dxa"/>
          </w:tcPr>
          <w:p w:rsidR="00AF5844" w:rsidRPr="00FE35D4" w:rsidRDefault="00AF5844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F5844" w:rsidRPr="00FE35D4" w:rsidRDefault="00D12B63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FE35D4" w:rsidRPr="00FE35D4" w:rsidTr="007E0B93">
        <w:trPr>
          <w:gridAfter w:val="1"/>
          <w:wAfter w:w="1260" w:type="dxa"/>
          <w:cantSplit/>
          <w:trHeight w:hRule="exact" w:val="288"/>
        </w:trPr>
        <w:tc>
          <w:tcPr>
            <w:tcW w:w="3780" w:type="dxa"/>
          </w:tcPr>
          <w:p w:rsidR="00A55B51" w:rsidRPr="00FE35D4" w:rsidRDefault="00A55B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Merge w:val="restart"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vMerge w:val="restart"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35D4" w:rsidRPr="00FE35D4" w:rsidTr="006D20E4">
        <w:trPr>
          <w:gridAfter w:val="1"/>
          <w:wAfter w:w="1260" w:type="dxa"/>
          <w:cantSplit/>
        </w:trPr>
        <w:tc>
          <w:tcPr>
            <w:tcW w:w="3780" w:type="dxa"/>
          </w:tcPr>
          <w:p w:rsidR="00A55B51" w:rsidRPr="00FE35D4" w:rsidRDefault="00A55B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  <w:vMerge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vMerge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55B51" w:rsidRPr="00FE35D4" w:rsidRDefault="00A55B51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3780" w:type="dxa"/>
          </w:tcPr>
          <w:p w:rsidR="00F12682" w:rsidRPr="00FE35D4" w:rsidRDefault="00F1268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12682" w:rsidRPr="00FE35D4" w:rsidRDefault="00F12682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378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12B63" w:rsidRPr="00FE35D4" w:rsidRDefault="003B0ACC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12B63" w:rsidRPr="00FE35D4" w:rsidRDefault="003B0ACC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FE35D4" w:rsidRPr="00FE35D4" w:rsidTr="007E0B93">
        <w:trPr>
          <w:cantSplit/>
          <w:trHeight w:hRule="exact" w:val="288"/>
        </w:trPr>
        <w:tc>
          <w:tcPr>
            <w:tcW w:w="378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378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7F6321">
        <w:trPr>
          <w:cantSplit/>
        </w:trPr>
        <w:tc>
          <w:tcPr>
            <w:tcW w:w="378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12B63" w:rsidRPr="00FE35D4" w:rsidRDefault="003B0ACC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</w:t>
            </w:r>
            <w:r w:rsidR="008403BA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83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D12B63" w:rsidRPr="00FE35D4" w:rsidRDefault="008403B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</w:t>
            </w:r>
            <w:r w:rsidR="003B0ACC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</w:tr>
      <w:tr w:rsidR="00FE35D4" w:rsidRPr="00FE35D4" w:rsidTr="007E0B93">
        <w:trPr>
          <w:cantSplit/>
          <w:trHeight w:hRule="exact" w:val="288"/>
        </w:trPr>
        <w:tc>
          <w:tcPr>
            <w:tcW w:w="378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7F6321">
        <w:trPr>
          <w:cantSplit/>
        </w:trPr>
        <w:tc>
          <w:tcPr>
            <w:tcW w:w="378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12B63" w:rsidRPr="00FE35D4" w:rsidTr="007F6321">
        <w:trPr>
          <w:cantSplit/>
        </w:trPr>
        <w:tc>
          <w:tcPr>
            <w:tcW w:w="378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12B63" w:rsidRPr="00FE35D4" w:rsidRDefault="003B0ACC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83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D12B63" w:rsidRPr="00FE35D4" w:rsidRDefault="003B0ACC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</w:t>
            </w:r>
            <w:r w:rsidR="00BD0120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80" w:type="dxa"/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D12B63" w:rsidRPr="00FE35D4" w:rsidRDefault="00D12B63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</w:p>
        </w:tc>
      </w:tr>
    </w:tbl>
    <w:p w:rsidR="00F12682" w:rsidRPr="00FE35D4" w:rsidRDefault="00F1268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9153FC" w:rsidRPr="00FE35D4" w:rsidRDefault="009153FC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9153FC" w:rsidRPr="00FE35D4" w:rsidRDefault="009153FC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100" w:lineRule="exact"/>
        <w:ind w:firstLine="547"/>
        <w:rPr>
          <w:rFonts w:ascii="Angsana New" w:hAnsi="Angsana New"/>
          <w:b/>
          <w:bCs/>
          <w:i/>
          <w:iCs/>
        </w:rPr>
      </w:pPr>
    </w:p>
    <w:p w:rsidR="0086694E" w:rsidRPr="00FE35D4" w:rsidRDefault="0086694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:rsidR="0086694E" w:rsidRPr="00FE35D4" w:rsidRDefault="0086694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firstLine="547"/>
        <w:rPr>
          <w:rFonts w:ascii="Angsana New" w:hAnsi="Angsana New"/>
          <w:i/>
          <w:iCs/>
        </w:rPr>
      </w:pPr>
    </w:p>
    <w:p w:rsidR="0086694E" w:rsidRPr="00FE35D4" w:rsidRDefault="006D66E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35D4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FE35D4">
        <w:rPr>
          <w:rFonts w:ascii="Angsana New" w:hAnsi="Angsana New"/>
          <w:spacing w:val="5"/>
          <w:sz w:val="30"/>
          <w:szCs w:val="30"/>
        </w:rPr>
        <w:t>12</w:t>
      </w:r>
      <w:r w:rsidRPr="00FE35D4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FE35D4">
        <w:rPr>
          <w:rFonts w:ascii="Angsana New" w:hAnsi="Angsana New"/>
          <w:spacing w:val="5"/>
          <w:sz w:val="30"/>
          <w:szCs w:val="30"/>
        </w:rPr>
        <w:t>2559</w:t>
      </w:r>
      <w:r w:rsidRPr="00FE35D4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FE35D4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FE35D4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FE35D4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FE35D4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FE35D4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FE35D4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FE35D4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FE35D4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FE35D4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FE35D4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FE35D4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FE35D4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FE35D4">
        <w:rPr>
          <w:rFonts w:ascii="Angsana New" w:hAnsi="Angsana New"/>
          <w:spacing w:val="5"/>
          <w:sz w:val="30"/>
          <w:szCs w:val="30"/>
        </w:rPr>
        <w:t>3</w:t>
      </w:r>
      <w:r w:rsidR="00EE5AB6" w:rsidRPr="00FE35D4">
        <w:rPr>
          <w:rFonts w:ascii="Angsana New" w:hAnsi="Angsana New"/>
          <w:spacing w:val="5"/>
          <w:sz w:val="30"/>
          <w:szCs w:val="30"/>
        </w:rPr>
        <w:t>00</w:t>
      </w:r>
      <w:r w:rsidRPr="00FE35D4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FE35D4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FE35D4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FE35D4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31 มีนาคม </w:t>
      </w:r>
      <w:r w:rsidR="008D63E4" w:rsidRPr="00FE35D4">
        <w:rPr>
          <w:rFonts w:ascii="Angsana New" w:hAnsi="Angsana New"/>
          <w:spacing w:val="5"/>
          <w:sz w:val="30"/>
          <w:szCs w:val="30"/>
        </w:rPr>
        <w:t>2563</w:t>
      </w:r>
      <w:r w:rsidR="00724EB9" w:rsidRPr="00FE35D4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FE35D4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FE35D4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FE35D4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FE35D4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FE35D4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FE35D4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FE35D4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FE35D4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FE35D4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FE35D4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FE35D4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FE35D4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FE35D4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FE35D4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FE35D4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FE35D4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:rsidR="003A024B" w:rsidRPr="00FE35D4" w:rsidRDefault="00976B8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bookmarkStart w:id="4" w:name="_Hlk103085298"/>
      <w:r w:rsidRPr="00FE35D4">
        <w:rPr>
          <w:rFonts w:ascii="Angsana New" w:hAnsi="Angsana New"/>
          <w:spacing w:val="5"/>
          <w:sz w:val="30"/>
          <w:szCs w:val="30"/>
          <w:cs/>
        </w:rPr>
        <w:lastRenderedPageBreak/>
        <w:t>บริษัทมีเงินประกันผลงานโครงการก่อสร้างเขื่อนคอนกรีตเสริมเหล็กพร้อมทางเดินริมคลองแสนแสบ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>ที่คู่สัญญา</w:t>
      </w:r>
      <w:r w:rsidRPr="00FE35D4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FE35D4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pacing w:val="5"/>
          <w:sz w:val="30"/>
          <w:szCs w:val="30"/>
        </w:rPr>
        <w:t>23.83</w:t>
      </w:r>
      <w:r w:rsidRPr="00FE35D4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Pr="00FE35D4">
        <w:rPr>
          <w:rFonts w:ascii="Angsana New" w:hAnsi="Angsana New"/>
          <w:spacing w:val="5"/>
          <w:sz w:val="30"/>
          <w:szCs w:val="30"/>
        </w:rPr>
        <w:t>2</w:t>
      </w:r>
      <w:r w:rsidRPr="00FE35D4">
        <w:rPr>
          <w:rFonts w:ascii="Angsana New" w:hAnsi="Angsana New"/>
          <w:spacing w:val="5"/>
          <w:sz w:val="30"/>
          <w:szCs w:val="30"/>
          <w:cs/>
        </w:rPr>
        <w:t xml:space="preserve"> ปีนับจากคู่สัญญาส่งมอบงาน และผู้ว่าจ้างของคู่สัญญาได้ตรวจรับมอบงานงวดสุดท้ายแล้วเสร็จ ซึ่งคาดว่าจะส่งมองงานงวดสุดท้ายภายใน</w:t>
      </w:r>
      <w:r w:rsidR="00605612" w:rsidRPr="00FE35D4">
        <w:rPr>
          <w:rFonts w:ascii="Angsana New" w:hAnsi="Angsana New"/>
          <w:spacing w:val="5"/>
          <w:sz w:val="30"/>
          <w:szCs w:val="30"/>
          <w:cs/>
        </w:rPr>
        <w:t xml:space="preserve">ไตรมาสที่ </w:t>
      </w:r>
      <w:r w:rsidR="00605612" w:rsidRPr="00FE35D4">
        <w:rPr>
          <w:rFonts w:ascii="Angsana New" w:hAnsi="Angsana New"/>
          <w:spacing w:val="5"/>
          <w:sz w:val="30"/>
          <w:szCs w:val="30"/>
        </w:rPr>
        <w:t>1</w:t>
      </w:r>
      <w:r w:rsidR="00605612" w:rsidRPr="00FE35D4">
        <w:rPr>
          <w:rFonts w:ascii="Angsana New" w:hAnsi="Angsana New"/>
          <w:spacing w:val="5"/>
          <w:sz w:val="30"/>
          <w:szCs w:val="30"/>
          <w:cs/>
        </w:rPr>
        <w:t xml:space="preserve"> ปี </w:t>
      </w:r>
      <w:r w:rsidR="00605612" w:rsidRPr="00FE35D4">
        <w:rPr>
          <w:rFonts w:ascii="Angsana New" w:hAnsi="Angsana New"/>
          <w:spacing w:val="5"/>
          <w:sz w:val="30"/>
          <w:szCs w:val="30"/>
        </w:rPr>
        <w:t>2567</w:t>
      </w:r>
      <w:r w:rsidR="00605612" w:rsidRPr="00FE35D4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605612" w:rsidRPr="00FE35D4">
        <w:rPr>
          <w:rFonts w:ascii="Angsana New" w:hAnsi="Angsana New"/>
          <w:spacing w:val="5"/>
          <w:sz w:val="30"/>
          <w:szCs w:val="30"/>
          <w:cs/>
        </w:rPr>
        <w:t>และคาดว่า</w:t>
      </w:r>
      <w:r w:rsidR="00605612" w:rsidRPr="00FE35D4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="00605612" w:rsidRPr="00FE35D4">
        <w:rPr>
          <w:rFonts w:ascii="Angsana New" w:hAnsi="Angsana New"/>
          <w:spacing w:val="5"/>
          <w:sz w:val="30"/>
          <w:szCs w:val="30"/>
          <w:cs/>
        </w:rPr>
        <w:t>จะได้รับคืน</w:t>
      </w:r>
      <w:r w:rsidR="00605612" w:rsidRPr="00FE35D4">
        <w:rPr>
          <w:rFonts w:ascii="Angsana New" w:hAnsi="Angsana New" w:hint="cs"/>
          <w:spacing w:val="5"/>
          <w:sz w:val="30"/>
          <w:szCs w:val="30"/>
          <w:cs/>
        </w:rPr>
        <w:t>เงินประกันผลงาน</w:t>
      </w:r>
      <w:r w:rsidR="00605612" w:rsidRPr="00FE35D4">
        <w:rPr>
          <w:rFonts w:ascii="Angsana New" w:hAnsi="Angsana New"/>
          <w:spacing w:val="5"/>
          <w:sz w:val="30"/>
          <w:szCs w:val="30"/>
          <w:cs/>
        </w:rPr>
        <w:t xml:space="preserve">ภายในไตรมาสที่ </w:t>
      </w:r>
      <w:r w:rsidR="00605612" w:rsidRPr="00FE35D4">
        <w:rPr>
          <w:rFonts w:ascii="Angsana New" w:hAnsi="Angsana New"/>
          <w:spacing w:val="5"/>
          <w:sz w:val="30"/>
          <w:szCs w:val="30"/>
        </w:rPr>
        <w:t>1</w:t>
      </w:r>
      <w:r w:rsidR="00605612" w:rsidRPr="00FE35D4">
        <w:rPr>
          <w:rFonts w:ascii="Angsana New" w:hAnsi="Angsana New"/>
          <w:spacing w:val="5"/>
          <w:sz w:val="30"/>
          <w:szCs w:val="30"/>
          <w:cs/>
        </w:rPr>
        <w:t xml:space="preserve"> ปี </w:t>
      </w:r>
      <w:r w:rsidR="00605612" w:rsidRPr="00FE35D4">
        <w:rPr>
          <w:rFonts w:ascii="Angsana New" w:hAnsi="Angsana New"/>
          <w:spacing w:val="5"/>
          <w:sz w:val="30"/>
          <w:szCs w:val="30"/>
        </w:rPr>
        <w:t>2569</w:t>
      </w:r>
    </w:p>
    <w:p w:rsidR="003A024B" w:rsidRPr="00FE35D4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FE35D4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Pr="00FE35D4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Pr="00FE35D4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:rsidR="003A024B" w:rsidRPr="00FE35D4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20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2566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บริษัทได้ทำสัญญาเช่าที่ดินกับบริษัท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1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31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2566 </w:t>
      </w:r>
    </w:p>
    <w:p w:rsidR="003A024B" w:rsidRPr="00FE35D4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E35D4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FE35D4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E35D4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:rsidR="003A024B" w:rsidRPr="00FE35D4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35D4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Pr="00FE35D4">
        <w:rPr>
          <w:rFonts w:ascii="Angsana New" w:hAnsi="Angsana New"/>
          <w:spacing w:val="5"/>
          <w:sz w:val="30"/>
          <w:szCs w:val="30"/>
        </w:rPr>
        <w:t xml:space="preserve"> 1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Pr="00FE35D4">
        <w:rPr>
          <w:rFonts w:ascii="Angsana New" w:hAnsi="Angsana New"/>
          <w:spacing w:val="5"/>
          <w:sz w:val="30"/>
          <w:szCs w:val="30"/>
        </w:rPr>
        <w:t>2566</w:t>
      </w:r>
      <w:r w:rsidR="0077480F" w:rsidRPr="00FE35D4">
        <w:rPr>
          <w:rFonts w:ascii="Angsana New" w:hAnsi="Angsana New"/>
          <w:spacing w:val="5"/>
          <w:sz w:val="30"/>
          <w:szCs w:val="30"/>
        </w:rPr>
        <w:t xml:space="preserve">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FE35D4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FE35D4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3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31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r w:rsidRPr="00FE35D4">
        <w:rPr>
          <w:rFonts w:ascii="Angsana New" w:hAnsi="Angsana New"/>
          <w:spacing w:val="5"/>
          <w:sz w:val="30"/>
          <w:szCs w:val="30"/>
        </w:rPr>
        <w:t>2569</w:t>
      </w:r>
    </w:p>
    <w:p w:rsidR="003A024B" w:rsidRPr="00FE35D4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E35D4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FE35D4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E35D4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p w:rsidR="003A024B" w:rsidRPr="00FE35D4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20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2566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FE35D4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1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31 </w:t>
      </w:r>
      <w:r w:rsidRPr="00FE35D4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E35D4">
        <w:rPr>
          <w:rFonts w:ascii="Angsana New" w:hAnsi="Angsana New"/>
          <w:spacing w:val="5"/>
          <w:sz w:val="30"/>
          <w:szCs w:val="30"/>
        </w:rPr>
        <w:t xml:space="preserve">2566 </w:t>
      </w:r>
    </w:p>
    <w:p w:rsidR="003A024B" w:rsidRPr="00FE35D4" w:rsidRDefault="003A024B" w:rsidP="00FE35D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:rsidR="003A024B" w:rsidRPr="00FE35D4" w:rsidRDefault="00AB6B59" w:rsidP="00FE35D4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ในปี</w:t>
      </w:r>
      <w:r w:rsidR="003A024B"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="003A024B" w:rsidRPr="00FE35D4">
        <w:rPr>
          <w:rFonts w:ascii="Angsana New" w:hAnsi="Angsana New"/>
          <w:sz w:val="30"/>
          <w:szCs w:val="30"/>
        </w:rPr>
        <w:t>2566</w:t>
      </w:r>
      <w:r w:rsidR="003A024B" w:rsidRPr="00FE35D4">
        <w:rPr>
          <w:rFonts w:ascii="Angsana New" w:hAnsi="Angsana New" w:hint="cs"/>
          <w:sz w:val="30"/>
          <w:szCs w:val="30"/>
          <w:cs/>
        </w:rPr>
        <w:t xml:space="preserve"> บริษัทได้ลงนามในการเข้าค้ำประกันให้แก่ บริษัท สยามสตีลไวร์ จำกัด ในการเข้ารับวงเงินสินเชื่อกับสถาบันการเงิน เป็นจำนวนทั้งสิ้น </w:t>
      </w:r>
      <w:r w:rsidR="00AA0547" w:rsidRPr="00FE35D4">
        <w:rPr>
          <w:rFonts w:ascii="Angsana New" w:hAnsi="Angsana New"/>
          <w:sz w:val="30"/>
          <w:szCs w:val="30"/>
        </w:rPr>
        <w:t>756.60</w:t>
      </w:r>
      <w:r w:rsidR="003A024B" w:rsidRPr="00FE35D4">
        <w:rPr>
          <w:rFonts w:ascii="Angsana New" w:hAnsi="Angsana New"/>
          <w:sz w:val="30"/>
          <w:szCs w:val="30"/>
          <w:cs/>
        </w:rPr>
        <w:t xml:space="preserve"> </w:t>
      </w:r>
      <w:r w:rsidR="003A024B" w:rsidRPr="00FE35D4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bookmarkEnd w:id="4"/>
    <w:p w:rsidR="000B1E95" w:rsidRPr="00FE35D4" w:rsidRDefault="002824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b/>
          <w:sz w:val="30"/>
          <w:szCs w:val="30"/>
        </w:rPr>
        <w:t>5</w:t>
      </w:r>
      <w:bookmarkStart w:id="5" w:name="_Hlk31727798"/>
      <w:bookmarkEnd w:id="5"/>
      <w:r w:rsidR="00D65531" w:rsidRPr="00FE35D4">
        <w:rPr>
          <w:rFonts w:ascii="Angsana New" w:hAnsi="Angsana New"/>
          <w:b/>
          <w:sz w:val="30"/>
          <w:szCs w:val="30"/>
        </w:rPr>
        <w:tab/>
      </w:r>
      <w:r w:rsidR="009A135E" w:rsidRPr="00FE35D4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  <w:r w:rsidR="009A135E" w:rsidRPr="00FE35D4">
        <w:rPr>
          <w:rFonts w:ascii="Angsana New" w:hAnsi="Angsana New"/>
          <w:sz w:val="30"/>
          <w:szCs w:val="30"/>
          <w:cs/>
        </w:rPr>
        <w:t xml:space="preserve">  </w:t>
      </w:r>
    </w:p>
    <w:tbl>
      <w:tblPr>
        <w:tblW w:w="9357" w:type="dxa"/>
        <w:tblInd w:w="558" w:type="dxa"/>
        <w:tblLayout w:type="fixed"/>
        <w:tblLook w:val="01E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35D4" w:rsidRPr="00FE35D4" w:rsidTr="006D20E4">
        <w:tc>
          <w:tcPr>
            <w:tcW w:w="3378" w:type="dxa"/>
          </w:tcPr>
          <w:p w:rsidR="000B1E95" w:rsidRPr="00FE35D4" w:rsidRDefault="000B1E9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:rsidR="000B1E95" w:rsidRPr="00FE35D4" w:rsidRDefault="000B1E9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:rsidR="000B1E95" w:rsidRPr="00FE35D4" w:rsidRDefault="000B1E9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:rsidR="000B1E95" w:rsidRPr="00FE35D4" w:rsidRDefault="000B1E9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393496">
        <w:tc>
          <w:tcPr>
            <w:tcW w:w="3378" w:type="dxa"/>
          </w:tcPr>
          <w:p w:rsidR="007F74D3" w:rsidRPr="00FE35D4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7F74D3" w:rsidRPr="00FE35D4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="00AF5844" w:rsidRPr="00FE35D4">
              <w:rPr>
                <w:rFonts w:ascii="Angsana New" w:hAnsi="Angsana New"/>
                <w:sz w:val="30"/>
                <w:szCs w:val="30"/>
              </w:rPr>
              <w:t>6</w:t>
            </w:r>
            <w:r w:rsidR="00D12B63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7F74D3" w:rsidRPr="00FE35D4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F74D3" w:rsidRPr="00FE35D4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D12B63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8" w:type="dxa"/>
          </w:tcPr>
          <w:p w:rsidR="007F74D3" w:rsidRPr="00FE35D4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7F74D3" w:rsidRPr="00FE35D4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D12B63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vAlign w:val="center"/>
          </w:tcPr>
          <w:p w:rsidR="007F74D3" w:rsidRPr="00FE35D4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7F74D3" w:rsidRPr="00FE35D4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D12B63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393496">
        <w:tc>
          <w:tcPr>
            <w:tcW w:w="3378" w:type="dxa"/>
          </w:tcPr>
          <w:p w:rsidR="007F74D3" w:rsidRPr="00FE35D4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:rsidR="007F74D3" w:rsidRPr="00FE35D4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393496">
        <w:tc>
          <w:tcPr>
            <w:tcW w:w="3378" w:type="dxa"/>
          </w:tcPr>
          <w:p w:rsidR="00D12B63" w:rsidRPr="00FE35D4" w:rsidRDefault="00D12B63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92" w:type="dxa"/>
          </w:tcPr>
          <w:p w:rsidR="00BC7680" w:rsidRPr="00FE35D4" w:rsidRDefault="00BC76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8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D12B63" w:rsidRPr="00FE35D4" w:rsidRDefault="000508A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64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6C1367">
        <w:tc>
          <w:tcPr>
            <w:tcW w:w="3378" w:type="dxa"/>
          </w:tcPr>
          <w:p w:rsidR="00D12B63" w:rsidRPr="00FE35D4" w:rsidRDefault="00D12B63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92" w:type="dxa"/>
          </w:tcPr>
          <w:p w:rsidR="00D12B63" w:rsidRPr="00FE35D4" w:rsidRDefault="00477A2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40,075</w:t>
            </w:r>
          </w:p>
        </w:tc>
        <w:tc>
          <w:tcPr>
            <w:tcW w:w="27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21,879</w:t>
            </w:r>
          </w:p>
        </w:tc>
        <w:tc>
          <w:tcPr>
            <w:tcW w:w="258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D12B63" w:rsidRPr="00FE35D4" w:rsidRDefault="000508A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39,</w:t>
            </w:r>
            <w:r w:rsidR="00477A23" w:rsidRPr="00FE35D4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264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20,139</w:t>
            </w:r>
          </w:p>
        </w:tc>
      </w:tr>
      <w:tr w:rsidR="00FE35D4" w:rsidRPr="00FE35D4" w:rsidTr="000B1E95">
        <w:tc>
          <w:tcPr>
            <w:tcW w:w="3378" w:type="dxa"/>
          </w:tcPr>
          <w:p w:rsidR="00D12B63" w:rsidRPr="00FE35D4" w:rsidRDefault="00D12B63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:rsidR="00D12B63" w:rsidRPr="00FE35D4" w:rsidRDefault="00477A2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7,9</w:t>
            </w:r>
            <w:r w:rsidR="00C74793" w:rsidRPr="00FE35D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112,967</w:t>
            </w:r>
          </w:p>
        </w:tc>
        <w:tc>
          <w:tcPr>
            <w:tcW w:w="258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D12B63" w:rsidRPr="00FE35D4" w:rsidRDefault="00477A2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</w:t>
            </w:r>
            <w:r w:rsidR="000508A6" w:rsidRPr="00FE35D4">
              <w:rPr>
                <w:rFonts w:ascii="Angsana New" w:hAnsi="Angsana New"/>
                <w:sz w:val="30"/>
                <w:szCs w:val="30"/>
              </w:rPr>
              <w:t>,23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90,589</w:t>
            </w:r>
          </w:p>
        </w:tc>
      </w:tr>
      <w:tr w:rsidR="00D12B63" w:rsidRPr="00FE35D4" w:rsidTr="000B1E95">
        <w:tc>
          <w:tcPr>
            <w:tcW w:w="3378" w:type="dxa"/>
          </w:tcPr>
          <w:p w:rsidR="00D12B63" w:rsidRPr="00FE35D4" w:rsidRDefault="00D12B63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B63" w:rsidRPr="00FE35D4" w:rsidRDefault="00477A2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48,029</w:t>
            </w:r>
          </w:p>
        </w:tc>
        <w:tc>
          <w:tcPr>
            <w:tcW w:w="270" w:type="dxa"/>
            <w:vAlign w:val="bottom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134,855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B63" w:rsidRPr="00FE35D4" w:rsidRDefault="00477A2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42,985</w:t>
            </w:r>
          </w:p>
        </w:tc>
        <w:tc>
          <w:tcPr>
            <w:tcW w:w="264" w:type="dxa"/>
            <w:vAlign w:val="bottom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B63" w:rsidRPr="00FE35D4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110,728</w:t>
            </w:r>
          </w:p>
        </w:tc>
      </w:tr>
    </w:tbl>
    <w:p w:rsidR="003E2EEB" w:rsidRPr="00FE35D4" w:rsidRDefault="003E2EEB" w:rsidP="00FE35D4">
      <w:pPr>
        <w:spacing w:line="240" w:lineRule="auto"/>
        <w:ind w:left="426"/>
        <w:jc w:val="thaiDistribute"/>
        <w:rPr>
          <w:rFonts w:ascii="Angsana New" w:hAnsi="Angsana New"/>
        </w:rPr>
      </w:pPr>
    </w:p>
    <w:p w:rsidR="00547CDA" w:rsidRPr="00FE35D4" w:rsidRDefault="00B81449" w:rsidP="00FE35D4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ณ วันที่</w:t>
      </w:r>
      <w:r w:rsidR="005E06F6" w:rsidRPr="00FE35D4">
        <w:rPr>
          <w:rFonts w:ascii="Angsana New" w:hAnsi="Angsana New"/>
          <w:sz w:val="30"/>
          <w:szCs w:val="30"/>
        </w:rPr>
        <w:t xml:space="preserve"> 31</w:t>
      </w:r>
      <w:r w:rsidRPr="00FE35D4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="005E06F6" w:rsidRPr="00FE35D4">
        <w:rPr>
          <w:rFonts w:ascii="Angsana New" w:hAnsi="Angsana New"/>
          <w:sz w:val="30"/>
          <w:szCs w:val="30"/>
        </w:rPr>
        <w:t>25</w:t>
      </w:r>
      <w:r w:rsidRPr="00FE35D4">
        <w:rPr>
          <w:rFonts w:ascii="Angsana New" w:hAnsi="Angsana New"/>
          <w:sz w:val="30"/>
          <w:szCs w:val="30"/>
          <w:cs/>
        </w:rPr>
        <w:t>6</w:t>
      </w:r>
      <w:r w:rsidR="000361CA" w:rsidRPr="00FE35D4">
        <w:rPr>
          <w:rFonts w:ascii="Angsana New" w:hAnsi="Angsana New"/>
          <w:sz w:val="30"/>
          <w:szCs w:val="30"/>
        </w:rPr>
        <w:t>6</w:t>
      </w:r>
      <w:r w:rsidR="004B4833"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 xml:space="preserve">มีอัตราดอกเบี้ยระหว่างร้อยละ </w:t>
      </w:r>
      <w:r w:rsidR="00C74793" w:rsidRPr="00FE35D4">
        <w:rPr>
          <w:rFonts w:ascii="Angsana New" w:hAnsi="Angsana New"/>
          <w:sz w:val="30"/>
          <w:szCs w:val="30"/>
        </w:rPr>
        <w:t>0.25</w:t>
      </w:r>
      <w:r w:rsidR="005B2986"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="005B2986" w:rsidRPr="00FE35D4">
        <w:rPr>
          <w:rFonts w:ascii="Angsana New" w:hAnsi="Angsana New"/>
          <w:sz w:val="30"/>
          <w:szCs w:val="30"/>
          <w:cs/>
        </w:rPr>
        <w:t>–</w:t>
      </w:r>
      <w:r w:rsidR="005B2986"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="00C74793" w:rsidRPr="00FE35D4">
        <w:rPr>
          <w:rFonts w:ascii="Angsana New" w:hAnsi="Angsana New"/>
          <w:sz w:val="30"/>
          <w:szCs w:val="30"/>
        </w:rPr>
        <w:t>0.45</w:t>
      </w:r>
      <w:r w:rsidR="00975BA1"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>ต่อปี</w:t>
      </w:r>
    </w:p>
    <w:p w:rsidR="004D2592" w:rsidRPr="00FE35D4" w:rsidRDefault="004D2592" w:rsidP="00FE35D4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:rsidR="004D2592" w:rsidRPr="00FE35D4" w:rsidRDefault="004D2592" w:rsidP="00FE35D4">
      <w:pPr>
        <w:spacing w:line="240" w:lineRule="auto"/>
        <w:ind w:left="426"/>
        <w:jc w:val="thaiDistribute"/>
        <w:rPr>
          <w:rFonts w:ascii="Angsana New" w:hAnsi="Angsana New"/>
        </w:rPr>
      </w:pPr>
    </w:p>
    <w:p w:rsidR="00CA20A5" w:rsidRPr="00FE35D4" w:rsidRDefault="00CA20A5" w:rsidP="00FE35D4">
      <w:pPr>
        <w:spacing w:line="240" w:lineRule="auto"/>
        <w:ind w:firstLine="426"/>
        <w:jc w:val="thaiDistribute"/>
        <w:rPr>
          <w:rFonts w:ascii="Angsana New" w:hAnsi="Angsana New"/>
          <w:sz w:val="20"/>
          <w:szCs w:val="20"/>
        </w:rPr>
      </w:pPr>
    </w:p>
    <w:p w:rsidR="006220FD" w:rsidRPr="00FE35D4" w:rsidRDefault="006220FD" w:rsidP="00FE35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กระทบยอดหนี้สินจากกิจกรรมจัดหาเงิน</w:t>
      </w:r>
    </w:p>
    <w:tbl>
      <w:tblPr>
        <w:tblW w:w="9776" w:type="dxa"/>
        <w:tblInd w:w="18" w:type="dxa"/>
        <w:tblLayout w:type="fixed"/>
        <w:tblLook w:val="01E0"/>
      </w:tblPr>
      <w:tblGrid>
        <w:gridCol w:w="2610"/>
        <w:gridCol w:w="236"/>
        <w:gridCol w:w="934"/>
        <w:gridCol w:w="270"/>
        <w:gridCol w:w="900"/>
        <w:gridCol w:w="236"/>
        <w:gridCol w:w="236"/>
        <w:gridCol w:w="844"/>
        <w:gridCol w:w="270"/>
        <w:gridCol w:w="798"/>
        <w:gridCol w:w="236"/>
        <w:gridCol w:w="946"/>
        <w:gridCol w:w="236"/>
        <w:gridCol w:w="1024"/>
      </w:tblGrid>
      <w:tr w:rsidR="00FE35D4" w:rsidRPr="00FE35D4" w:rsidTr="002B2786">
        <w:trPr>
          <w:trHeight w:val="597"/>
        </w:trPr>
        <w:tc>
          <w:tcPr>
            <w:tcW w:w="261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5"/>
            <w:vMerge w:val="restart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35D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081CD9" w:rsidRPr="00FE35D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  <w:r w:rsidRPr="00FE35D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br/>
            </w:r>
          </w:p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รายการที่ไม่เป็นตัวเงิน</w:t>
            </w: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35D4" w:rsidRPr="00FE35D4" w:rsidTr="002B2786">
        <w:trPr>
          <w:trHeight w:val="597"/>
        </w:trPr>
        <w:tc>
          <w:tcPr>
            <w:tcW w:w="261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vMerge w:val="restart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FE35D4">
              <w:rPr>
                <w:rFonts w:ascii="Angsana New" w:hAnsi="Angsana New"/>
                <w:sz w:val="24"/>
                <w:szCs w:val="24"/>
              </w:rPr>
              <w:t xml:space="preserve"> 2566</w:t>
            </w:r>
          </w:p>
        </w:tc>
        <w:tc>
          <w:tcPr>
            <w:tcW w:w="27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กระแส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เงินสดจากกิจกรรมจัดหาเงินสุทธิ</w:t>
            </w: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5"/>
            <w:vMerge/>
            <w:tcBorders>
              <w:bottom w:val="single" w:sz="4" w:space="0" w:color="auto"/>
            </w:tcBorders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FE35D4" w:rsidRPr="00FE35D4" w:rsidTr="002B2786">
        <w:tc>
          <w:tcPr>
            <w:tcW w:w="261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ค่า</w:t>
            </w:r>
            <w:r w:rsidRPr="00FE35D4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ตัดจำหน่าย</w:t>
            </w:r>
            <w:r w:rsidRPr="00FE35D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ในการจัดหาเงินกู้ยืมรอตัดบัญชี</w:t>
            </w:r>
          </w:p>
        </w:tc>
        <w:tc>
          <w:tcPr>
            <w:tcW w:w="27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หนี้สินตาม</w:t>
            </w:r>
            <w:r w:rsidRPr="00FE35D4">
              <w:rPr>
                <w:rFonts w:ascii="Angsana New" w:hAnsi="Angsana New" w:hint="cs"/>
                <w:spacing w:val="-4"/>
                <w:sz w:val="24"/>
                <w:szCs w:val="24"/>
                <w:cs/>
                <w:lang w:val="en-GB"/>
              </w:rPr>
              <w:t>สัญญาเช่าเพิ่มขึ้น</w:t>
            </w: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ดอกเบี้ยจ่ายตามสัญญาเช่ารอตัดจ่าย</w:t>
            </w: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35D4" w:rsidRPr="00FE35D4" w:rsidTr="00081CD9">
        <w:trPr>
          <w:trHeight w:val="280"/>
        </w:trPr>
        <w:tc>
          <w:tcPr>
            <w:tcW w:w="261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0" w:type="dxa"/>
            <w:gridSpan w:val="12"/>
          </w:tcPr>
          <w:p w:rsidR="00613596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E35D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</w:t>
            </w:r>
            <w:r w:rsidR="00613596" w:rsidRPr="00FE35D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หน่วย : พันบาท</w:t>
            </w:r>
            <w:r w:rsidRPr="00FE35D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FE35D4" w:rsidRPr="00FE35D4" w:rsidTr="002B2786">
        <w:tc>
          <w:tcPr>
            <w:tcW w:w="261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hanging="176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</w:t>
            </w: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ะ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492,981</w:t>
            </w:r>
          </w:p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13596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282,610</w:t>
            </w:r>
          </w:p>
        </w:tc>
        <w:tc>
          <w:tcPr>
            <w:tcW w:w="236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613596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775,591</w:t>
            </w:r>
          </w:p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317,895</w:t>
            </w:r>
          </w:p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36,521</w:t>
            </w:r>
          </w:p>
        </w:tc>
      </w:tr>
      <w:tr w:rsidR="00FE35D4" w:rsidRPr="00FE35D4" w:rsidTr="002B2786">
        <w:tc>
          <w:tcPr>
            <w:tcW w:w="2610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271,730</w:t>
            </w:r>
          </w:p>
        </w:tc>
        <w:tc>
          <w:tcPr>
            <w:tcW w:w="270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13596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46,165</w:t>
            </w:r>
          </w:p>
        </w:tc>
        <w:tc>
          <w:tcPr>
            <w:tcW w:w="236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Merge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E35D4" w:rsidRPr="00FE35D4" w:rsidTr="002B2786">
        <w:tc>
          <w:tcPr>
            <w:tcW w:w="2610" w:type="dxa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59,914</w:t>
            </w:r>
          </w:p>
        </w:tc>
        <w:tc>
          <w:tcPr>
            <w:tcW w:w="270" w:type="dxa"/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(25,113)</w:t>
            </w:r>
          </w:p>
        </w:tc>
        <w:tc>
          <w:tcPr>
            <w:tcW w:w="236" w:type="dxa"/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1,830</w:t>
            </w:r>
          </w:p>
        </w:tc>
        <w:tc>
          <w:tcPr>
            <w:tcW w:w="236" w:type="dxa"/>
            <w:vMerge/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(110)</w:t>
            </w:r>
          </w:p>
        </w:tc>
        <w:tc>
          <w:tcPr>
            <w:tcW w:w="236" w:type="dxa"/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1CD9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E35D4" w:rsidRPr="00FE35D4" w:rsidTr="002B2786">
        <w:trPr>
          <w:trHeight w:val="432"/>
        </w:trPr>
        <w:tc>
          <w:tcPr>
            <w:tcW w:w="2610" w:type="dxa"/>
            <w:vMerge w:val="restart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รวมหนี้สินจากกิจกรรมจัดหาเงิน</w:t>
            </w:r>
          </w:p>
        </w:tc>
        <w:tc>
          <w:tcPr>
            <w:tcW w:w="236" w:type="dxa"/>
            <w:vMerge w:val="restart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824,625</w:t>
            </w:r>
          </w:p>
        </w:tc>
        <w:tc>
          <w:tcPr>
            <w:tcW w:w="270" w:type="dxa"/>
            <w:vMerge w:val="restart"/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305,382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Merge w:val="restart"/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3596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1,830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(</w:t>
            </w:r>
            <w:r w:rsidR="00081CD9" w:rsidRPr="00FE35D4">
              <w:rPr>
                <w:rFonts w:ascii="Angsana New" w:hAnsi="Angsana New"/>
                <w:sz w:val="24"/>
                <w:szCs w:val="24"/>
              </w:rPr>
              <w:t>110</w:t>
            </w:r>
            <w:r w:rsidRPr="00FE35D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1,130,008</w:t>
            </w:r>
          </w:p>
        </w:tc>
      </w:tr>
      <w:tr w:rsidR="00613596" w:rsidRPr="00FE35D4" w:rsidTr="002B2786">
        <w:trPr>
          <w:trHeight w:val="216"/>
        </w:trPr>
        <w:tc>
          <w:tcPr>
            <w:tcW w:w="2610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:rsidR="00613596" w:rsidRPr="00FE35D4" w:rsidRDefault="00613596" w:rsidP="00FE35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13596" w:rsidRPr="00FE35D4" w:rsidRDefault="00613596" w:rsidP="00FE35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76" w:type="dxa"/>
        <w:tblInd w:w="18" w:type="dxa"/>
        <w:tblLayout w:type="fixed"/>
        <w:tblLook w:val="01E0"/>
      </w:tblPr>
      <w:tblGrid>
        <w:gridCol w:w="2610"/>
        <w:gridCol w:w="236"/>
        <w:gridCol w:w="934"/>
        <w:gridCol w:w="270"/>
        <w:gridCol w:w="900"/>
        <w:gridCol w:w="236"/>
        <w:gridCol w:w="236"/>
        <w:gridCol w:w="844"/>
        <w:gridCol w:w="270"/>
        <w:gridCol w:w="798"/>
        <w:gridCol w:w="236"/>
        <w:gridCol w:w="946"/>
        <w:gridCol w:w="236"/>
        <w:gridCol w:w="1024"/>
      </w:tblGrid>
      <w:tr w:rsidR="00FE35D4" w:rsidRPr="00FE35D4" w:rsidTr="00857BE3">
        <w:trPr>
          <w:trHeight w:val="597"/>
        </w:trPr>
        <w:tc>
          <w:tcPr>
            <w:tcW w:w="2610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5"/>
            <w:vMerge w:val="restart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35D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FE35D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br/>
            </w:r>
          </w:p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รายการที่ไม่เป็นตัวเงิน</w:t>
            </w: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35D4" w:rsidRPr="00FE35D4" w:rsidTr="00857BE3">
        <w:trPr>
          <w:trHeight w:val="597"/>
        </w:trPr>
        <w:tc>
          <w:tcPr>
            <w:tcW w:w="2610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vMerge w:val="restart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FE35D4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0361CA" w:rsidRPr="00FE35D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กระแส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เงินสดจากกิจกรรมจัดหาเงินสุทธิ</w:t>
            </w: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5"/>
            <w:vMerge/>
            <w:tcBorders>
              <w:bottom w:val="single" w:sz="4" w:space="0" w:color="auto"/>
            </w:tcBorders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24"/>
                <w:szCs w:val="24"/>
              </w:rPr>
              <w:t>256</w:t>
            </w:r>
            <w:r w:rsidR="000361CA" w:rsidRPr="00FE35D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E35D4" w:rsidRPr="00FE35D4" w:rsidTr="00857BE3">
        <w:tc>
          <w:tcPr>
            <w:tcW w:w="2610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ค่า</w:t>
            </w:r>
            <w:r w:rsidRPr="00FE35D4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ตัดจำหน่าย</w:t>
            </w:r>
            <w:r w:rsidRPr="00FE35D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ในการจัดหาเงินกู้ยืมรอตัดบัญชี</w:t>
            </w:r>
          </w:p>
        </w:tc>
        <w:tc>
          <w:tcPr>
            <w:tcW w:w="270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หนี้สินตาม</w:t>
            </w:r>
            <w:r w:rsidRPr="00FE35D4">
              <w:rPr>
                <w:rFonts w:ascii="Angsana New" w:hAnsi="Angsana New" w:hint="cs"/>
                <w:spacing w:val="-4"/>
                <w:sz w:val="24"/>
                <w:szCs w:val="24"/>
                <w:cs/>
                <w:lang w:val="en-GB"/>
              </w:rPr>
              <w:t>สัญญาเช่าเพิ่มขึ้น</w:t>
            </w: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ดอกเบี้ยจ่ายตามสัญญาเช่ารอตัดจ่าย</w:t>
            </w: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35D4" w:rsidRPr="00FE35D4" w:rsidTr="00857BE3">
        <w:tc>
          <w:tcPr>
            <w:tcW w:w="2610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0" w:type="dxa"/>
            <w:gridSpan w:val="12"/>
          </w:tcPr>
          <w:p w:rsidR="008E3CEC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E35D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</w:t>
            </w:r>
            <w:r w:rsidR="008E3CEC" w:rsidRPr="00FE35D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หน่วย : พันบาท</w:t>
            </w:r>
            <w:r w:rsidRPr="00FE35D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FE35D4" w:rsidRPr="00FE35D4" w:rsidTr="00857BE3">
        <w:tc>
          <w:tcPr>
            <w:tcW w:w="2610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hanging="176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</w:t>
            </w: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ะ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236" w:type="dxa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492,981</w:t>
            </w:r>
          </w:p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8E3CEC" w:rsidRPr="00FE35D4" w:rsidRDefault="00C7479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37,363</w:t>
            </w:r>
          </w:p>
        </w:tc>
        <w:tc>
          <w:tcPr>
            <w:tcW w:w="236" w:type="dxa"/>
            <w:shd w:val="clear" w:color="auto" w:fill="auto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8E3CEC" w:rsidRPr="00FE35D4" w:rsidRDefault="00C7479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530,344</w:t>
            </w:r>
          </w:p>
          <w:p w:rsidR="00613596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E3CEC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187,895</w:t>
            </w:r>
          </w:p>
          <w:p w:rsidR="008E3CEC" w:rsidRPr="00FE35D4" w:rsidRDefault="0060561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36,521</w:t>
            </w:r>
          </w:p>
        </w:tc>
      </w:tr>
      <w:tr w:rsidR="00FE35D4" w:rsidRPr="00FE35D4" w:rsidTr="00857BE3">
        <w:tc>
          <w:tcPr>
            <w:tcW w:w="2610" w:type="dxa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271,730</w:t>
            </w:r>
          </w:p>
        </w:tc>
        <w:tc>
          <w:tcPr>
            <w:tcW w:w="270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F5FB0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FE35D4">
              <w:rPr>
                <w:rFonts w:ascii="Angsana New" w:hAnsi="Angsana New"/>
                <w:sz w:val="24"/>
                <w:szCs w:val="24"/>
              </w:rPr>
              <w:t>83,835</w:t>
            </w: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Merge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E35D4" w:rsidRPr="00FE35D4" w:rsidTr="00857BE3">
        <w:tc>
          <w:tcPr>
            <w:tcW w:w="2610" w:type="dxa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59,914</w:t>
            </w:r>
          </w:p>
        </w:tc>
        <w:tc>
          <w:tcPr>
            <w:tcW w:w="270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(2</w:t>
            </w:r>
            <w:r w:rsidR="00613596" w:rsidRPr="00FE35D4">
              <w:rPr>
                <w:rFonts w:ascii="Angsana New" w:hAnsi="Angsana New"/>
                <w:sz w:val="24"/>
                <w:szCs w:val="24"/>
              </w:rPr>
              <w:t>5,113</w:t>
            </w:r>
            <w:r w:rsidRPr="00FE35D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:rsidR="000F5FB0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1,830</w:t>
            </w:r>
          </w:p>
        </w:tc>
        <w:tc>
          <w:tcPr>
            <w:tcW w:w="236" w:type="dxa"/>
            <w:vMerge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</w:tcPr>
          <w:p w:rsidR="000F5FB0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(110</w:t>
            </w:r>
            <w:r w:rsidR="000F5FB0" w:rsidRPr="00FE35D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5FB0" w:rsidRPr="00FE35D4" w:rsidRDefault="000F5FB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E35D4" w:rsidRPr="00FE35D4" w:rsidTr="00857BE3">
        <w:trPr>
          <w:trHeight w:val="432"/>
        </w:trPr>
        <w:tc>
          <w:tcPr>
            <w:tcW w:w="2610" w:type="dxa"/>
            <w:vMerge w:val="restart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รวมหนี้สินจากกิจกรรมจัดหาเงิน</w:t>
            </w:r>
          </w:p>
        </w:tc>
        <w:tc>
          <w:tcPr>
            <w:tcW w:w="236" w:type="dxa"/>
            <w:vMerge w:val="restart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FE35D4" w:rsidRDefault="0060561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824,625</w:t>
            </w:r>
          </w:p>
        </w:tc>
        <w:tc>
          <w:tcPr>
            <w:tcW w:w="270" w:type="dxa"/>
            <w:vMerge w:val="restart"/>
            <w:shd w:val="clear" w:color="auto" w:fill="auto"/>
            <w:vAlign w:val="bottom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FE35D4" w:rsidRDefault="00081CD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FE35D4">
              <w:rPr>
                <w:rFonts w:ascii="Angsana New" w:hAnsi="Angsana New"/>
                <w:sz w:val="24"/>
                <w:szCs w:val="24"/>
              </w:rPr>
              <w:t>71,585</w:t>
            </w: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Merge w:val="restart"/>
            <w:shd w:val="clear" w:color="auto" w:fill="auto"/>
            <w:vAlign w:val="bottom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FE35D4" w:rsidRDefault="0060561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1,</w:t>
            </w:r>
            <w:r w:rsidR="00081CD9" w:rsidRPr="00FE35D4">
              <w:rPr>
                <w:rFonts w:ascii="Angsana New" w:hAnsi="Angsana New"/>
                <w:sz w:val="24"/>
                <w:szCs w:val="24"/>
              </w:rPr>
              <w:t>830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FE35D4" w:rsidRDefault="005F70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(</w:t>
            </w:r>
            <w:r w:rsidR="00081CD9" w:rsidRPr="00FE35D4">
              <w:rPr>
                <w:rFonts w:ascii="Angsana New" w:hAnsi="Angsana New"/>
                <w:sz w:val="24"/>
                <w:szCs w:val="24"/>
              </w:rPr>
              <w:t>110</w:t>
            </w:r>
            <w:r w:rsidRPr="00FE35D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CEC" w:rsidRPr="00FE35D4" w:rsidRDefault="006135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5D4">
              <w:rPr>
                <w:rFonts w:ascii="Angsana New" w:hAnsi="Angsana New"/>
                <w:sz w:val="24"/>
                <w:szCs w:val="24"/>
              </w:rPr>
              <w:t>754,76</w:t>
            </w:r>
            <w:r w:rsidR="00081CD9" w:rsidRPr="00FE35D4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E3CEC" w:rsidRPr="00FE35D4" w:rsidTr="00857BE3">
        <w:trPr>
          <w:trHeight w:val="216"/>
        </w:trPr>
        <w:tc>
          <w:tcPr>
            <w:tcW w:w="2610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8E3CEC" w:rsidRPr="00FE35D4" w:rsidRDefault="008E3CE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:rsidR="00954A7A" w:rsidRPr="00FE35D4" w:rsidRDefault="00921D8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/>
          <w:sz w:val="30"/>
          <w:szCs w:val="30"/>
        </w:rPr>
        <w:lastRenderedPageBreak/>
        <w:t>6</w:t>
      </w:r>
      <w:r w:rsidR="005D1BEB" w:rsidRPr="00FE35D4">
        <w:rPr>
          <w:rFonts w:ascii="Angsana New" w:hAnsi="Angsana New"/>
          <w:b/>
          <w:sz w:val="30"/>
          <w:szCs w:val="30"/>
        </w:rPr>
        <w:tab/>
      </w:r>
      <w:r w:rsidR="002E2517" w:rsidRPr="00FE35D4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9198" w:type="dxa"/>
        <w:tblInd w:w="450" w:type="dxa"/>
        <w:tblLayout w:type="fixed"/>
        <w:tblLook w:val="0000"/>
      </w:tblPr>
      <w:tblGrid>
        <w:gridCol w:w="109"/>
        <w:gridCol w:w="3024"/>
        <w:gridCol w:w="110"/>
        <w:gridCol w:w="1021"/>
        <w:gridCol w:w="110"/>
        <w:gridCol w:w="1306"/>
        <w:gridCol w:w="109"/>
        <w:gridCol w:w="171"/>
        <w:gridCol w:w="109"/>
        <w:gridCol w:w="1560"/>
        <w:gridCol w:w="42"/>
        <w:gridCol w:w="197"/>
        <w:gridCol w:w="42"/>
        <w:gridCol w:w="1279"/>
        <w:gridCol w:w="9"/>
      </w:tblGrid>
      <w:tr w:rsidR="00FE35D4" w:rsidRPr="00FE35D4" w:rsidTr="007E0B93">
        <w:trPr>
          <w:gridBefore w:val="1"/>
          <w:gridAfter w:val="1"/>
          <w:wBefore w:w="59" w:type="pct"/>
          <w:wAfter w:w="6" w:type="pct"/>
          <w:trHeight w:val="326"/>
          <w:tblHeader/>
        </w:trPr>
        <w:tc>
          <w:tcPr>
            <w:tcW w:w="1704" w:type="pct"/>
            <w:gridSpan w:val="2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6" w:name="_Hlk31728616"/>
          </w:p>
        </w:tc>
        <w:tc>
          <w:tcPr>
            <w:tcW w:w="615" w:type="pct"/>
            <w:gridSpan w:val="2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616" w:type="pct"/>
            <w:gridSpan w:val="9"/>
          </w:tcPr>
          <w:p w:rsidR="00C0264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 xml:space="preserve">                      </w:t>
            </w:r>
            <w:r w:rsidR="00C02648"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E35D4" w:rsidTr="007E0B93">
        <w:trPr>
          <w:gridBefore w:val="1"/>
          <w:gridAfter w:val="1"/>
          <w:wBefore w:w="59" w:type="pct"/>
          <w:wAfter w:w="6" w:type="pct"/>
          <w:trHeight w:val="326"/>
          <w:tblHeader/>
        </w:trPr>
        <w:tc>
          <w:tcPr>
            <w:tcW w:w="1704" w:type="pct"/>
            <w:gridSpan w:val="2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69" w:type="pct"/>
            <w:gridSpan w:val="2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" w:type="pct"/>
            <w:gridSpan w:val="2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8" w:type="pct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361CA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  <w:gridSpan w:val="2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E35D4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0361CA" w:rsidRPr="00FE35D4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</w:p>
        </w:tc>
      </w:tr>
      <w:tr w:rsidR="00FE35D4" w:rsidRPr="00FE35D4" w:rsidTr="007E0B93">
        <w:trPr>
          <w:gridBefore w:val="1"/>
          <w:wBefore w:w="59" w:type="pct"/>
          <w:trHeight w:val="430"/>
          <w:tblHeader/>
        </w:trPr>
        <w:tc>
          <w:tcPr>
            <w:tcW w:w="1704" w:type="pct"/>
            <w:gridSpan w:val="2"/>
          </w:tcPr>
          <w:p w:rsidR="00F365B7" w:rsidRPr="00FE35D4" w:rsidRDefault="00F365B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:rsidR="00F365B7" w:rsidRPr="00FE35D4" w:rsidRDefault="00F365B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F365B7" w:rsidRPr="00FE35D4" w:rsidRDefault="00F365B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F365B7" w:rsidRPr="00FE35D4" w:rsidRDefault="00F365B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9" w:type="pct"/>
            <w:gridSpan w:val="6"/>
          </w:tcPr>
          <w:p w:rsidR="00F365B7" w:rsidRPr="00FE35D4" w:rsidRDefault="00F365B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7E0B93">
        <w:trPr>
          <w:gridBefore w:val="1"/>
          <w:gridAfter w:val="1"/>
          <w:wBefore w:w="59" w:type="pct"/>
          <w:wAfter w:w="6" w:type="pct"/>
          <w:trHeight w:val="430"/>
        </w:trPr>
        <w:tc>
          <w:tcPr>
            <w:tcW w:w="1704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5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pct"/>
          </w:tcPr>
          <w:p w:rsidR="000361CA" w:rsidRPr="00FE35D4" w:rsidRDefault="002B2786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21,543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44,213</w:t>
            </w:r>
          </w:p>
        </w:tc>
      </w:tr>
      <w:tr w:rsidR="00FE35D4" w:rsidRPr="00FE35D4" w:rsidTr="007E0B93">
        <w:trPr>
          <w:gridBefore w:val="1"/>
          <w:gridAfter w:val="1"/>
          <w:wBefore w:w="59" w:type="pct"/>
          <w:wAfter w:w="6" w:type="pct"/>
          <w:trHeight w:val="430"/>
        </w:trPr>
        <w:tc>
          <w:tcPr>
            <w:tcW w:w="1704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15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:rsidR="000361CA" w:rsidRPr="00FE35D4" w:rsidRDefault="003F763B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418,769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392,510</w:t>
            </w:r>
          </w:p>
        </w:tc>
      </w:tr>
      <w:tr w:rsidR="00FE35D4" w:rsidRPr="00FE35D4" w:rsidTr="007E0B93">
        <w:trPr>
          <w:gridBefore w:val="1"/>
          <w:gridAfter w:val="1"/>
          <w:wBefore w:w="59" w:type="pct"/>
          <w:wAfter w:w="6" w:type="pct"/>
          <w:trHeight w:val="414"/>
        </w:trPr>
        <w:tc>
          <w:tcPr>
            <w:tcW w:w="1704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single" w:sz="4" w:space="0" w:color="auto"/>
            </w:tcBorders>
          </w:tcPr>
          <w:p w:rsidR="000361CA" w:rsidRPr="00FE35D4" w:rsidRDefault="003F763B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2B2786" w:rsidRPr="00FE3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40,312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436,723</w:t>
            </w:r>
          </w:p>
        </w:tc>
      </w:tr>
      <w:tr w:rsidR="00FE35D4" w:rsidRPr="00FE35D4" w:rsidTr="007E0B93">
        <w:trPr>
          <w:gridBefore w:val="1"/>
          <w:gridAfter w:val="1"/>
          <w:wBefore w:w="59" w:type="pct"/>
          <w:wAfter w:w="6" w:type="pct"/>
          <w:trHeight w:val="253"/>
        </w:trPr>
        <w:tc>
          <w:tcPr>
            <w:tcW w:w="2318" w:type="pct"/>
            <w:gridSpan w:val="4"/>
          </w:tcPr>
          <w:p w:rsidR="000361CA" w:rsidRPr="00FE35D4" w:rsidRDefault="000361CA" w:rsidP="00FE35D4">
            <w:pPr>
              <w:spacing w:line="33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769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:rsidR="000361CA" w:rsidRPr="00FE35D4" w:rsidRDefault="003F763B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(68,444)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(31,594)</w:t>
            </w:r>
          </w:p>
        </w:tc>
      </w:tr>
      <w:tr w:rsidR="00FE35D4" w:rsidRPr="00FE35D4" w:rsidTr="007E0B93">
        <w:trPr>
          <w:gridBefore w:val="1"/>
          <w:gridAfter w:val="1"/>
          <w:wBefore w:w="59" w:type="pct"/>
          <w:wAfter w:w="6" w:type="pct"/>
          <w:trHeight w:val="414"/>
        </w:trPr>
        <w:tc>
          <w:tcPr>
            <w:tcW w:w="1704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8" w:type="pct"/>
            <w:tcBorders>
              <w:bottom w:val="double" w:sz="4" w:space="0" w:color="auto"/>
            </w:tcBorders>
          </w:tcPr>
          <w:p w:rsidR="000361CA" w:rsidRPr="00FE35D4" w:rsidRDefault="002B2786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371,868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doub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405,129</w:t>
            </w:r>
          </w:p>
        </w:tc>
      </w:tr>
      <w:tr w:rsidR="00FE35D4" w:rsidRPr="00FE35D4" w:rsidTr="007E0B93">
        <w:trPr>
          <w:gridBefore w:val="1"/>
          <w:gridAfter w:val="1"/>
          <w:wBefore w:w="59" w:type="pct"/>
          <w:wAfter w:w="6" w:type="pct"/>
          <w:trHeight w:val="414"/>
        </w:trPr>
        <w:tc>
          <w:tcPr>
            <w:tcW w:w="1704" w:type="pct"/>
            <w:gridSpan w:val="2"/>
          </w:tcPr>
          <w:p w:rsidR="00DC5048" w:rsidRPr="00FE35D4" w:rsidRDefault="00DC504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F365B7" w:rsidRPr="00FE35D4" w:rsidRDefault="00F365B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F365B7" w:rsidRPr="00FE35D4" w:rsidRDefault="00F365B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F365B7" w:rsidRPr="00FE35D4" w:rsidRDefault="00F365B7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8" w:type="pct"/>
            <w:tcBorders>
              <w:bottom w:val="single" w:sz="4" w:space="0" w:color="FFFFFF"/>
            </w:tcBorders>
          </w:tcPr>
          <w:p w:rsidR="00F365B7" w:rsidRPr="00FE35D4" w:rsidRDefault="00F365B7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gridSpan w:val="2"/>
          </w:tcPr>
          <w:p w:rsidR="00F365B7" w:rsidRPr="00FE35D4" w:rsidRDefault="00F365B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FFFFFF"/>
            </w:tcBorders>
          </w:tcPr>
          <w:p w:rsidR="00F365B7" w:rsidRPr="00FE35D4" w:rsidRDefault="00F365B7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6"/>
      <w:tr w:rsidR="00FE35D4" w:rsidRPr="00FE35D4" w:rsidTr="007E0B93">
        <w:trPr>
          <w:trHeight w:val="414"/>
        </w:trPr>
        <w:tc>
          <w:tcPr>
            <w:tcW w:w="3088" w:type="pct"/>
            <w:gridSpan w:val="6"/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ต้นปี</w:t>
            </w:r>
            <w:r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2" w:type="pct"/>
            <w:gridSpan w:val="2"/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pct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</w:p>
        </w:tc>
        <w:tc>
          <w:tcPr>
            <w:tcW w:w="130" w:type="pct"/>
            <w:gridSpan w:val="2"/>
          </w:tcPr>
          <w:p w:rsidR="00994F8C" w:rsidRPr="00FE35D4" w:rsidRDefault="00994F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</w:tr>
      <w:tr w:rsidR="00FE35D4" w:rsidRPr="00FE35D4" w:rsidTr="007E0B93">
        <w:trPr>
          <w:trHeight w:val="414"/>
        </w:trPr>
        <w:tc>
          <w:tcPr>
            <w:tcW w:w="1703" w:type="pct"/>
            <w:gridSpan w:val="2"/>
          </w:tcPr>
          <w:p w:rsidR="00994F8C" w:rsidRPr="00FE35D4" w:rsidRDefault="00994F8C" w:rsidP="00FE35D4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615" w:type="pct"/>
            <w:gridSpan w:val="2"/>
          </w:tcPr>
          <w:p w:rsidR="00994F8C" w:rsidRPr="00FE35D4" w:rsidRDefault="00994F8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gridSpan w:val="2"/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pct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37,450</w:t>
            </w:r>
          </w:p>
        </w:tc>
        <w:tc>
          <w:tcPr>
            <w:tcW w:w="130" w:type="pct"/>
            <w:gridSpan w:val="2"/>
          </w:tcPr>
          <w:p w:rsidR="00994F8C" w:rsidRPr="00FE35D4" w:rsidRDefault="00994F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14,824</w:t>
            </w:r>
          </w:p>
        </w:tc>
      </w:tr>
      <w:tr w:rsidR="00FE35D4" w:rsidRPr="00FE35D4" w:rsidTr="007E0B93">
        <w:trPr>
          <w:trHeight w:val="414"/>
        </w:trPr>
        <w:tc>
          <w:tcPr>
            <w:tcW w:w="1703" w:type="pct"/>
            <w:gridSpan w:val="2"/>
          </w:tcPr>
          <w:p w:rsidR="00994F8C" w:rsidRPr="00FE35D4" w:rsidRDefault="00994F8C" w:rsidP="00FE35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615" w:type="pct"/>
            <w:gridSpan w:val="2"/>
          </w:tcPr>
          <w:p w:rsidR="00994F8C" w:rsidRPr="00FE35D4" w:rsidRDefault="00994F8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gridSpan w:val="2"/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2" w:type="pct"/>
            <w:gridSpan w:val="2"/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pct"/>
            <w:gridSpan w:val="3"/>
            <w:tcBorders>
              <w:top w:val="single" w:sz="4" w:space="0" w:color="FFFFFF"/>
              <w:bottom w:val="single" w:sz="4" w:space="0" w:color="auto"/>
            </w:tcBorders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(600)</w:t>
            </w:r>
          </w:p>
        </w:tc>
        <w:tc>
          <w:tcPr>
            <w:tcW w:w="130" w:type="pct"/>
            <w:gridSpan w:val="2"/>
          </w:tcPr>
          <w:p w:rsidR="00994F8C" w:rsidRPr="00FE35D4" w:rsidRDefault="00994F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(4,364)</w:t>
            </w:r>
          </w:p>
        </w:tc>
      </w:tr>
      <w:tr w:rsidR="00994F8C" w:rsidRPr="00FE35D4" w:rsidTr="007E0B93">
        <w:trPr>
          <w:trHeight w:val="414"/>
        </w:trPr>
        <w:tc>
          <w:tcPr>
            <w:tcW w:w="3088" w:type="pct"/>
            <w:gridSpan w:val="6"/>
          </w:tcPr>
          <w:p w:rsidR="00994F8C" w:rsidRPr="00FE35D4" w:rsidRDefault="00994F8C" w:rsidP="00FE35D4">
            <w:pPr>
              <w:pStyle w:val="ListParagraph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นปลายปี</w:t>
            </w:r>
          </w:p>
        </w:tc>
        <w:tc>
          <w:tcPr>
            <w:tcW w:w="152" w:type="pct"/>
            <w:gridSpan w:val="2"/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68,444</w:t>
            </w:r>
          </w:p>
        </w:tc>
        <w:tc>
          <w:tcPr>
            <w:tcW w:w="130" w:type="pct"/>
            <w:gridSpan w:val="2"/>
          </w:tcPr>
          <w:p w:rsidR="00994F8C" w:rsidRPr="00FE35D4" w:rsidRDefault="00994F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94F8C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31,594</w:t>
            </w:r>
          </w:p>
        </w:tc>
      </w:tr>
    </w:tbl>
    <w:p w:rsidR="00F94B1A" w:rsidRPr="00FE35D4" w:rsidRDefault="00F94B1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3C4BFF" w:rsidRPr="00FE35D4" w:rsidRDefault="003C4BF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4" w:type="dxa"/>
        <w:tblInd w:w="450" w:type="dxa"/>
        <w:tblLayout w:type="fixed"/>
        <w:tblLook w:val="0000"/>
      </w:tblPr>
      <w:tblGrid>
        <w:gridCol w:w="107"/>
        <w:gridCol w:w="3023"/>
        <w:gridCol w:w="110"/>
        <w:gridCol w:w="1021"/>
        <w:gridCol w:w="110"/>
        <w:gridCol w:w="1307"/>
        <w:gridCol w:w="107"/>
        <w:gridCol w:w="171"/>
        <w:gridCol w:w="108"/>
        <w:gridCol w:w="1456"/>
        <w:gridCol w:w="105"/>
        <w:gridCol w:w="134"/>
        <w:gridCol w:w="105"/>
        <w:gridCol w:w="1214"/>
        <w:gridCol w:w="107"/>
        <w:gridCol w:w="9"/>
      </w:tblGrid>
      <w:tr w:rsidR="00FE35D4" w:rsidRPr="00FE35D4" w:rsidTr="00222FB3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618" w:type="pct"/>
            <w:gridSpan w:val="10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 xml:space="preserve">                                </w:t>
            </w: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222FB3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69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9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361CA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E35D4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0361CA" w:rsidRPr="00FE35D4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</w:p>
        </w:tc>
      </w:tr>
      <w:tr w:rsidR="00FE35D4" w:rsidRPr="00FE35D4" w:rsidTr="00222FB3">
        <w:trPr>
          <w:gridBefore w:val="1"/>
          <w:wBefore w:w="58" w:type="pct"/>
          <w:trHeight w:val="430"/>
          <w:tblHeader/>
        </w:trPr>
        <w:tc>
          <w:tcPr>
            <w:tcW w:w="1704" w:type="pct"/>
            <w:gridSpan w:val="2"/>
          </w:tcPr>
          <w:p w:rsidR="006635F8" w:rsidRPr="00FE35D4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:rsidR="006635F8" w:rsidRPr="00FE35D4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6635F8" w:rsidRPr="00FE35D4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2" w:type="pct"/>
            <w:gridSpan w:val="7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222FB3">
        <w:trPr>
          <w:gridBefore w:val="1"/>
          <w:gridAfter w:val="1"/>
          <w:wBefore w:w="58" w:type="pct"/>
          <w:wAfter w:w="5" w:type="pct"/>
          <w:trHeight w:val="430"/>
        </w:trPr>
        <w:tc>
          <w:tcPr>
            <w:tcW w:w="1704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5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pct"/>
            <w:gridSpan w:val="2"/>
          </w:tcPr>
          <w:p w:rsidR="000361CA" w:rsidRPr="00FE35D4" w:rsidRDefault="003F763B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53,277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88,887</w:t>
            </w:r>
          </w:p>
        </w:tc>
      </w:tr>
      <w:tr w:rsidR="00FE35D4" w:rsidRPr="00FE35D4" w:rsidTr="00222FB3">
        <w:trPr>
          <w:gridBefore w:val="1"/>
          <w:gridAfter w:val="1"/>
          <w:wBefore w:w="58" w:type="pct"/>
          <w:wAfter w:w="5" w:type="pct"/>
          <w:trHeight w:val="430"/>
        </w:trPr>
        <w:tc>
          <w:tcPr>
            <w:tcW w:w="1704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15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:rsidR="000361CA" w:rsidRPr="00FE35D4" w:rsidRDefault="003F763B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417,820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366,237</w:t>
            </w:r>
          </w:p>
        </w:tc>
      </w:tr>
      <w:tr w:rsidR="00FE35D4" w:rsidRPr="00FE35D4" w:rsidTr="00222FB3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</w:tcBorders>
          </w:tcPr>
          <w:p w:rsidR="000361CA" w:rsidRPr="00FE35D4" w:rsidRDefault="003F763B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471,097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455,124</w:t>
            </w:r>
          </w:p>
        </w:tc>
      </w:tr>
      <w:tr w:rsidR="00FE35D4" w:rsidRPr="00FE35D4" w:rsidTr="00222FB3">
        <w:trPr>
          <w:gridBefore w:val="1"/>
          <w:gridAfter w:val="1"/>
          <w:wBefore w:w="58" w:type="pct"/>
          <w:wAfter w:w="5" w:type="pct"/>
          <w:trHeight w:val="253"/>
        </w:trPr>
        <w:tc>
          <w:tcPr>
            <w:tcW w:w="2319" w:type="pct"/>
            <w:gridSpan w:val="4"/>
          </w:tcPr>
          <w:p w:rsidR="000361CA" w:rsidRPr="00FE35D4" w:rsidRDefault="000361CA" w:rsidP="00FE35D4">
            <w:pPr>
              <w:spacing w:line="33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769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:rsidR="000361CA" w:rsidRPr="00FE35D4" w:rsidRDefault="003F763B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(68,444)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(31,594)</w:t>
            </w:r>
          </w:p>
        </w:tc>
      </w:tr>
      <w:tr w:rsidR="00FE35D4" w:rsidRPr="00FE35D4" w:rsidTr="00222FB3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double" w:sz="4" w:space="0" w:color="auto"/>
            </w:tcBorders>
          </w:tcPr>
          <w:p w:rsidR="000361CA" w:rsidRPr="00FE35D4" w:rsidRDefault="003F763B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402,653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doub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423,530</w:t>
            </w:r>
          </w:p>
        </w:tc>
      </w:tr>
      <w:tr w:rsidR="00FE35D4" w:rsidRPr="00FE35D4" w:rsidTr="00222FB3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:rsidR="006635F8" w:rsidRPr="00FE35D4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6635F8" w:rsidRPr="00FE35D4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6635F8" w:rsidRPr="00FE35D4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6635F8" w:rsidRPr="00FE35D4" w:rsidRDefault="006635F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FFFFFF"/>
            </w:tcBorders>
          </w:tcPr>
          <w:p w:rsidR="006635F8" w:rsidRPr="00FE35D4" w:rsidRDefault="006635F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gridSpan w:val="2"/>
          </w:tcPr>
          <w:p w:rsidR="006635F8" w:rsidRPr="00FE35D4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FFFFFF"/>
            </w:tcBorders>
          </w:tcPr>
          <w:p w:rsidR="006635F8" w:rsidRPr="00FE35D4" w:rsidRDefault="006635F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35D4" w:rsidRPr="00FE35D4" w:rsidTr="00222FB3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ต้นปี</w:t>
            </w:r>
            <w:r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1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0361CA" w:rsidRPr="00FE35D4" w:rsidRDefault="003F763B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</w:tr>
      <w:tr w:rsidR="00FE35D4" w:rsidRPr="00FE35D4" w:rsidTr="00222FB3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:rsidR="000361CA" w:rsidRPr="00FE35D4" w:rsidRDefault="000361CA" w:rsidP="00FE35D4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615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0361CA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37,450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14,824</w:t>
            </w:r>
          </w:p>
        </w:tc>
      </w:tr>
      <w:tr w:rsidR="00FE35D4" w:rsidRPr="00FE35D4" w:rsidTr="00994F8C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:rsidR="000361CA" w:rsidRPr="00FE35D4" w:rsidRDefault="000361CA" w:rsidP="00FE35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615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0361CA" w:rsidRPr="00FE35D4" w:rsidRDefault="003F763B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(600)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(4,364)</w:t>
            </w:r>
          </w:p>
        </w:tc>
      </w:tr>
      <w:tr w:rsidR="000361CA" w:rsidRPr="00FE35D4" w:rsidTr="00222FB3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:rsidR="000361CA" w:rsidRPr="00FE35D4" w:rsidRDefault="000361CA" w:rsidP="00FE35D4">
            <w:pPr>
              <w:pStyle w:val="ListParagraph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ค่าเผื่อผลขาดทุนด้านเครดิตที่คาดว่าจะเกิดขึ้นปลายปี</w:t>
            </w:r>
          </w:p>
        </w:tc>
        <w:tc>
          <w:tcPr>
            <w:tcW w:w="151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361CA" w:rsidRPr="00FE35D4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68,444</w:t>
            </w:r>
          </w:p>
        </w:tc>
        <w:tc>
          <w:tcPr>
            <w:tcW w:w="130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31,594</w:t>
            </w:r>
          </w:p>
        </w:tc>
      </w:tr>
    </w:tbl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D31F88" w:rsidRPr="00FE35D4" w:rsidRDefault="00D31F8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506" w:type="dxa"/>
        <w:tblInd w:w="557" w:type="dxa"/>
        <w:tblLayout w:type="fixed"/>
        <w:tblLook w:val="0000"/>
      </w:tblPr>
      <w:tblGrid>
        <w:gridCol w:w="3133"/>
        <w:gridCol w:w="778"/>
        <w:gridCol w:w="354"/>
        <w:gridCol w:w="1032"/>
        <w:gridCol w:w="1080"/>
        <w:gridCol w:w="281"/>
        <w:gridCol w:w="1283"/>
        <w:gridCol w:w="260"/>
        <w:gridCol w:w="875"/>
        <w:gridCol w:w="430"/>
      </w:tblGrid>
      <w:tr w:rsidR="00FE35D4" w:rsidRPr="00FE35D4" w:rsidTr="00C02648">
        <w:trPr>
          <w:gridAfter w:val="1"/>
          <w:wAfter w:w="226" w:type="pct"/>
          <w:trHeight w:val="326"/>
          <w:tblHeader/>
        </w:trPr>
        <w:tc>
          <w:tcPr>
            <w:tcW w:w="1648" w:type="pct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531" w:type="pct"/>
            <w:gridSpan w:val="6"/>
          </w:tcPr>
          <w:p w:rsidR="00C02648" w:rsidRPr="00FE35D4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E35D4" w:rsidTr="00BD6525">
        <w:trPr>
          <w:trHeight w:val="380"/>
        </w:trPr>
        <w:tc>
          <w:tcPr>
            <w:tcW w:w="2057" w:type="pct"/>
            <w:gridSpan w:val="2"/>
          </w:tcPr>
          <w:p w:rsidR="00DE55DC" w:rsidRPr="00FE35D4" w:rsidRDefault="00DE55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7" w:name="_Hlk31729049"/>
          </w:p>
        </w:tc>
        <w:tc>
          <w:tcPr>
            <w:tcW w:w="729" w:type="pct"/>
            <w:gridSpan w:val="2"/>
          </w:tcPr>
          <w:p w:rsidR="00DE55DC" w:rsidRPr="00FE35D4" w:rsidRDefault="00DE55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DE55DC" w:rsidRPr="00FE35D4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DE55DC" w:rsidRPr="00FE35D4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DE55DC" w:rsidRPr="00FE35D4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:rsidR="00DE55DC" w:rsidRPr="00FE35D4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vAlign w:val="center"/>
          </w:tcPr>
          <w:p w:rsidR="00DE55DC" w:rsidRPr="00FE35D4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C02648">
        <w:trPr>
          <w:trHeight w:val="299"/>
        </w:trPr>
        <w:tc>
          <w:tcPr>
            <w:tcW w:w="2057" w:type="pct"/>
            <w:gridSpan w:val="2"/>
          </w:tcPr>
          <w:p w:rsidR="00267E04" w:rsidRPr="00FE35D4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  <w:gridSpan w:val="2"/>
          </w:tcPr>
          <w:p w:rsidR="00267E04" w:rsidRPr="00FE35D4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14" w:type="pct"/>
            <w:gridSpan w:val="6"/>
          </w:tcPr>
          <w:p w:rsidR="00267E04" w:rsidRPr="00FE35D4" w:rsidRDefault="004B07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5" w:right="-7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267E04"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BD6525">
        <w:trPr>
          <w:trHeight w:val="299"/>
        </w:trPr>
        <w:tc>
          <w:tcPr>
            <w:tcW w:w="2057" w:type="pct"/>
            <w:gridSpan w:val="2"/>
          </w:tcPr>
          <w:p w:rsidR="00267E04" w:rsidRPr="00FE35D4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  <w:gridSpan w:val="2"/>
          </w:tcPr>
          <w:p w:rsidR="00267E04" w:rsidRPr="00FE35D4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267E04" w:rsidRPr="00FE35D4" w:rsidRDefault="00267E04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67E04" w:rsidRPr="00FE35D4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267E04" w:rsidRPr="00FE35D4" w:rsidRDefault="00267E04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67E04" w:rsidRPr="00FE35D4" w:rsidRDefault="00267E04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267E04" w:rsidRPr="00FE35D4" w:rsidRDefault="00267E04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D4" w:rsidRPr="00FE35D4" w:rsidTr="00BD6525">
        <w:trPr>
          <w:trHeight w:val="299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2B2786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 w:bidi="th-TH"/>
              </w:rPr>
              <w:t>9,107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 w:bidi="th-TH"/>
              </w:rPr>
              <w:t>30,169</w:t>
            </w:r>
          </w:p>
        </w:tc>
      </w:tr>
      <w:tr w:rsidR="00FE35D4" w:rsidRPr="00FE35D4" w:rsidTr="00BD6525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BD6525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E35D4">
              <w:rPr>
                <w:rFonts w:ascii="Angsana New" w:hAnsi="Angsana New"/>
                <w:sz w:val="30"/>
                <w:szCs w:val="30"/>
              </w:rPr>
              <w:t>3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12,435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14,044</w:t>
            </w:r>
          </w:p>
        </w:tc>
      </w:tr>
      <w:tr w:rsidR="00FE35D4" w:rsidRPr="00FE35D4" w:rsidTr="00BD6525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E35D4" w:rsidRPr="00FE35D4" w:rsidTr="00BD6525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E35D4" w:rsidRPr="00FE35D4" w:rsidTr="00BD6525">
        <w:trPr>
          <w:trHeight w:val="371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0361CA" w:rsidRPr="00FE35D4" w:rsidRDefault="002B2786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cs/>
                <w:lang w:bidi="th-TH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bidi="th-TH"/>
              </w:rPr>
              <w:t>21,543</w:t>
            </w:r>
          </w:p>
        </w:tc>
        <w:tc>
          <w:tcPr>
            <w:tcW w:w="137" w:type="pct"/>
            <w:vMerge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bidi="th-TH"/>
              </w:rPr>
              <w:t>44,213</w:t>
            </w:r>
          </w:p>
        </w:tc>
      </w:tr>
      <w:tr w:rsidR="00FE35D4" w:rsidRPr="00FE35D4" w:rsidTr="00BD6525">
        <w:trPr>
          <w:trHeight w:val="379"/>
        </w:trPr>
        <w:tc>
          <w:tcPr>
            <w:tcW w:w="2057" w:type="pct"/>
            <w:gridSpan w:val="2"/>
            <w:vAlign w:val="bottom"/>
          </w:tcPr>
          <w:p w:rsidR="00506267" w:rsidRPr="00FE35D4" w:rsidRDefault="005062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  <w:gridSpan w:val="2"/>
          </w:tcPr>
          <w:p w:rsidR="00506267" w:rsidRPr="00FE35D4" w:rsidRDefault="0050626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506267" w:rsidRPr="00FE35D4" w:rsidRDefault="0050626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506267" w:rsidRPr="00FE35D4" w:rsidRDefault="0050626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gridSpan w:val="2"/>
          </w:tcPr>
          <w:p w:rsidR="00506267" w:rsidRPr="00FE35D4" w:rsidRDefault="0050626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E35D4" w:rsidTr="00BD6525">
        <w:trPr>
          <w:trHeight w:val="379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171,928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172,165</w:t>
            </w:r>
          </w:p>
        </w:tc>
      </w:tr>
      <w:tr w:rsidR="00FE35D4" w:rsidRPr="00FE35D4" w:rsidTr="00BD6525">
        <w:trPr>
          <w:trHeight w:val="379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35D4" w:rsidRPr="00FE35D4" w:rsidTr="00BD6525">
        <w:trPr>
          <w:trHeight w:val="379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E35D4">
              <w:rPr>
                <w:rFonts w:ascii="Angsana New" w:hAnsi="Angsana New"/>
                <w:sz w:val="30"/>
                <w:szCs w:val="30"/>
              </w:rPr>
              <w:t>3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153,332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124,986</w:t>
            </w:r>
          </w:p>
        </w:tc>
      </w:tr>
      <w:tr w:rsidR="00FE35D4" w:rsidRPr="00FE35D4" w:rsidTr="00BD6525">
        <w:trPr>
          <w:trHeight w:val="379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2,354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26,152</w:t>
            </w:r>
          </w:p>
        </w:tc>
      </w:tr>
      <w:tr w:rsidR="00FE35D4" w:rsidRPr="00FE35D4" w:rsidTr="00BD6525">
        <w:trPr>
          <w:trHeight w:val="303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4,978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34,154</w:t>
            </w:r>
          </w:p>
        </w:tc>
      </w:tr>
      <w:tr w:rsidR="00FE35D4" w:rsidRPr="00FE35D4" w:rsidTr="00BD6525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86,177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35,053</w:t>
            </w:r>
          </w:p>
        </w:tc>
      </w:tr>
      <w:tr w:rsidR="00FE35D4" w:rsidRPr="00FE35D4" w:rsidTr="00BD6525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8" w:name="_Hlk23778902"/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418,769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392,510</w:t>
            </w:r>
          </w:p>
        </w:tc>
      </w:tr>
      <w:bookmarkEnd w:id="8"/>
      <w:tr w:rsidR="00FE35D4" w:rsidRPr="00FE35D4" w:rsidTr="00BD6525">
        <w:tc>
          <w:tcPr>
            <w:tcW w:w="2786" w:type="pct"/>
            <w:gridSpan w:val="4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(68,444)</w:t>
            </w:r>
          </w:p>
        </w:tc>
        <w:tc>
          <w:tcPr>
            <w:tcW w:w="137" w:type="pct"/>
            <w:vMerge w:val="restar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(31,594)</w:t>
            </w:r>
          </w:p>
        </w:tc>
      </w:tr>
      <w:tr w:rsidR="00FE35D4" w:rsidRPr="00FE35D4" w:rsidTr="00BD6525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350,325</w:t>
            </w:r>
          </w:p>
        </w:tc>
        <w:tc>
          <w:tcPr>
            <w:tcW w:w="137" w:type="pct"/>
            <w:vMerge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360,916</w:t>
            </w:r>
          </w:p>
        </w:tc>
      </w:tr>
      <w:tr w:rsidR="00FE35D4" w:rsidRPr="00FE35D4" w:rsidTr="00BD6525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0361CA" w:rsidRPr="00FE35D4" w:rsidRDefault="002B2786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371,868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bottom w:val="doub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405,129</w:t>
            </w:r>
          </w:p>
        </w:tc>
      </w:tr>
    </w:tbl>
    <w:bookmarkEnd w:id="7"/>
    <w:p w:rsidR="00267E04" w:rsidRPr="00FE35D4" w:rsidRDefault="00267E0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  <w:r w:rsidRPr="00FE35D4">
        <w:rPr>
          <w:rFonts w:ascii="Angsana New" w:hAnsi="Angsana New"/>
          <w:bCs/>
          <w:sz w:val="30"/>
          <w:szCs w:val="30"/>
        </w:rPr>
        <w:tab/>
      </w:r>
    </w:p>
    <w:p w:rsidR="00424E82" w:rsidRPr="00FE35D4" w:rsidRDefault="00E255B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  <w:r w:rsidRPr="00FE35D4">
        <w:rPr>
          <w:rFonts w:ascii="Angsana New" w:hAnsi="Angsana New"/>
          <w:bCs/>
          <w:sz w:val="16"/>
          <w:szCs w:val="16"/>
        </w:rPr>
        <w:tab/>
      </w: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tbl>
      <w:tblPr>
        <w:tblW w:w="9506" w:type="dxa"/>
        <w:tblInd w:w="557" w:type="dxa"/>
        <w:tblLayout w:type="fixed"/>
        <w:tblLook w:val="0000"/>
      </w:tblPr>
      <w:tblGrid>
        <w:gridCol w:w="3133"/>
        <w:gridCol w:w="778"/>
        <w:gridCol w:w="354"/>
        <w:gridCol w:w="1032"/>
        <w:gridCol w:w="1080"/>
        <w:gridCol w:w="281"/>
        <w:gridCol w:w="1283"/>
        <w:gridCol w:w="260"/>
        <w:gridCol w:w="875"/>
        <w:gridCol w:w="430"/>
      </w:tblGrid>
      <w:tr w:rsidR="00FE35D4" w:rsidRPr="00FE35D4" w:rsidTr="00222FB3">
        <w:trPr>
          <w:gridAfter w:val="1"/>
          <w:wAfter w:w="226" w:type="pct"/>
          <w:trHeight w:val="326"/>
          <w:tblHeader/>
        </w:trPr>
        <w:tc>
          <w:tcPr>
            <w:tcW w:w="1648" w:type="pct"/>
          </w:tcPr>
          <w:p w:rsidR="00C9564E" w:rsidRPr="00FE35D4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C9564E" w:rsidRPr="00FE35D4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531" w:type="pct"/>
            <w:gridSpan w:val="6"/>
          </w:tcPr>
          <w:p w:rsidR="00C9564E" w:rsidRPr="00FE35D4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222FB3">
        <w:trPr>
          <w:trHeight w:val="380"/>
        </w:trPr>
        <w:tc>
          <w:tcPr>
            <w:tcW w:w="2057" w:type="pct"/>
            <w:gridSpan w:val="2"/>
          </w:tcPr>
          <w:p w:rsidR="00C9564E" w:rsidRPr="00FE35D4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C9564E" w:rsidRPr="00FE35D4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vAlign w:val="center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222FB3">
        <w:trPr>
          <w:trHeight w:val="299"/>
        </w:trPr>
        <w:tc>
          <w:tcPr>
            <w:tcW w:w="2057" w:type="pct"/>
            <w:gridSpan w:val="2"/>
          </w:tcPr>
          <w:p w:rsidR="00C9564E" w:rsidRPr="00FE35D4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  <w:gridSpan w:val="2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14" w:type="pct"/>
            <w:gridSpan w:val="6"/>
          </w:tcPr>
          <w:p w:rsidR="00C9564E" w:rsidRPr="00FE35D4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5" w:right="-7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(หน่วย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222FB3">
        <w:trPr>
          <w:trHeight w:val="299"/>
        </w:trPr>
        <w:tc>
          <w:tcPr>
            <w:tcW w:w="2057" w:type="pct"/>
            <w:gridSpan w:val="2"/>
          </w:tcPr>
          <w:p w:rsidR="00C9564E" w:rsidRPr="00FE35D4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  <w:gridSpan w:val="2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C9564E" w:rsidRPr="00FE35D4" w:rsidRDefault="00C9564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C9564E" w:rsidRPr="00FE35D4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C9564E" w:rsidRPr="00FE35D4" w:rsidRDefault="00C9564E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C9564E" w:rsidRPr="00FE35D4" w:rsidRDefault="00C9564E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C9564E" w:rsidRPr="00FE35D4" w:rsidRDefault="00C9564E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D4" w:rsidRPr="00FE35D4" w:rsidTr="00222FB3">
        <w:trPr>
          <w:trHeight w:val="299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 w:bidi="th-TH"/>
              </w:rPr>
              <w:t>40,842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 w:bidi="th-TH"/>
              </w:rPr>
              <w:t>51,808</w:t>
            </w:r>
          </w:p>
        </w:tc>
      </w:tr>
      <w:tr w:rsidR="00FE35D4" w:rsidRPr="00FE35D4" w:rsidTr="00222FB3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222FB3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E35D4">
              <w:rPr>
                <w:rFonts w:ascii="Angsana New" w:hAnsi="Angsana New"/>
                <w:sz w:val="30"/>
                <w:szCs w:val="30"/>
              </w:rPr>
              <w:t>3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12,435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37,079</w:t>
            </w:r>
          </w:p>
        </w:tc>
      </w:tr>
      <w:tr w:rsidR="00FE35D4" w:rsidRPr="00FE35D4" w:rsidTr="00222FB3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E35D4" w:rsidRPr="00FE35D4" w:rsidTr="00222FB3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E35D4" w:rsidRPr="00FE35D4" w:rsidTr="00222FB3">
        <w:trPr>
          <w:trHeight w:val="371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cs/>
                <w:lang w:bidi="th-TH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bidi="th-TH"/>
              </w:rPr>
              <w:t>53,277</w:t>
            </w:r>
          </w:p>
        </w:tc>
        <w:tc>
          <w:tcPr>
            <w:tcW w:w="137" w:type="pct"/>
            <w:vMerge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bidi="th-TH"/>
              </w:rPr>
              <w:t>88,887</w:t>
            </w:r>
          </w:p>
        </w:tc>
      </w:tr>
      <w:tr w:rsidR="00FE35D4" w:rsidRPr="00FE35D4" w:rsidTr="00222FB3">
        <w:trPr>
          <w:trHeight w:val="379"/>
        </w:trPr>
        <w:tc>
          <w:tcPr>
            <w:tcW w:w="2057" w:type="pct"/>
            <w:gridSpan w:val="2"/>
            <w:vAlign w:val="bottom"/>
          </w:tcPr>
          <w:p w:rsidR="00C9564E" w:rsidRPr="00FE35D4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  <w:gridSpan w:val="2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gridSpan w:val="2"/>
          </w:tcPr>
          <w:p w:rsidR="00C9564E" w:rsidRPr="00FE35D4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E35D4" w:rsidTr="00222FB3">
        <w:trPr>
          <w:trHeight w:val="379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170,978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162,055</w:t>
            </w:r>
          </w:p>
        </w:tc>
      </w:tr>
      <w:tr w:rsidR="00FE35D4" w:rsidRPr="00FE35D4" w:rsidTr="00222FB3">
        <w:trPr>
          <w:trHeight w:val="379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35D4" w:rsidRPr="00FE35D4" w:rsidTr="00222FB3">
        <w:trPr>
          <w:trHeight w:val="379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E35D4">
              <w:rPr>
                <w:rFonts w:ascii="Angsana New" w:hAnsi="Angsana New"/>
                <w:sz w:val="30"/>
                <w:szCs w:val="30"/>
              </w:rPr>
              <w:t>3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153,332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108,824</w:t>
            </w:r>
          </w:p>
        </w:tc>
      </w:tr>
      <w:tr w:rsidR="00FE35D4" w:rsidRPr="00FE35D4" w:rsidTr="00222FB3">
        <w:trPr>
          <w:trHeight w:val="379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26,151</w:t>
            </w:r>
          </w:p>
        </w:tc>
      </w:tr>
      <w:tr w:rsidR="00FE35D4" w:rsidRPr="00FE35D4" w:rsidTr="00222FB3">
        <w:trPr>
          <w:trHeight w:val="303"/>
        </w:trPr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4,978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34,154</w:t>
            </w:r>
          </w:p>
        </w:tc>
      </w:tr>
      <w:tr w:rsidR="00FE35D4" w:rsidRPr="00FE35D4" w:rsidTr="00222FB3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86,17</w:t>
            </w:r>
            <w:r w:rsidR="00B33A1D" w:rsidRPr="00FE35D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35,053</w:t>
            </w:r>
          </w:p>
        </w:tc>
      </w:tr>
      <w:tr w:rsidR="00FE35D4" w:rsidRPr="00FE35D4" w:rsidTr="00222FB3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lang w:bidi="th-TH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bidi="th-TH"/>
              </w:rPr>
              <w:t>417,8</w:t>
            </w:r>
            <w:r w:rsidR="00B33A1D" w:rsidRPr="00FE35D4">
              <w:rPr>
                <w:rFonts w:ascii="Angsana New" w:hAnsi="Angsana New" w:cs="Cordia New"/>
                <w:sz w:val="30"/>
                <w:szCs w:val="38"/>
                <w:lang w:bidi="th-TH"/>
              </w:rPr>
              <w:t>20</w:t>
            </w:r>
          </w:p>
        </w:tc>
        <w:tc>
          <w:tcPr>
            <w:tcW w:w="137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bidi="th-TH"/>
              </w:rPr>
              <w:t>366,237</w:t>
            </w:r>
          </w:p>
        </w:tc>
      </w:tr>
      <w:tr w:rsidR="00FE35D4" w:rsidRPr="00FE35D4" w:rsidTr="00222FB3">
        <w:tc>
          <w:tcPr>
            <w:tcW w:w="2786" w:type="pct"/>
            <w:gridSpan w:val="4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568" w:type="pct"/>
            <w:shd w:val="clear" w:color="auto" w:fill="auto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0361CA" w:rsidRPr="00FE35D4" w:rsidRDefault="00A92959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lang w:bidi="th-TH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bidi="th-TH"/>
              </w:rPr>
              <w:t>(68,444)</w:t>
            </w:r>
          </w:p>
        </w:tc>
        <w:tc>
          <w:tcPr>
            <w:tcW w:w="137" w:type="pct"/>
            <w:vMerge w:val="restar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bidi="th-TH"/>
              </w:rPr>
              <w:t>(31,594)</w:t>
            </w:r>
          </w:p>
        </w:tc>
      </w:tr>
      <w:tr w:rsidR="00FE35D4" w:rsidRPr="00FE35D4" w:rsidTr="00222FB3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0361CA" w:rsidRPr="00FE35D4" w:rsidRDefault="00B33A1D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349,376</w:t>
            </w:r>
          </w:p>
        </w:tc>
        <w:tc>
          <w:tcPr>
            <w:tcW w:w="137" w:type="pct"/>
            <w:vMerge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334,643</w:t>
            </w:r>
          </w:p>
        </w:tc>
      </w:tr>
      <w:tr w:rsidR="000361CA" w:rsidRPr="00FE35D4" w:rsidTr="00222FB3">
        <w:tc>
          <w:tcPr>
            <w:tcW w:w="2057" w:type="pct"/>
            <w:gridSpan w:val="2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:rsidR="000361CA" w:rsidRPr="00FE35D4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0361CA" w:rsidRPr="00FE35D4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0361CA" w:rsidRPr="00FE35D4" w:rsidRDefault="00B33A1D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402,653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bottom w:val="double" w:sz="4" w:space="0" w:color="auto"/>
            </w:tcBorders>
          </w:tcPr>
          <w:p w:rsidR="000361CA" w:rsidRPr="00FE35D4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423,530</w:t>
            </w:r>
          </w:p>
        </w:tc>
      </w:tr>
    </w:tbl>
    <w:p w:rsidR="00C9564E" w:rsidRPr="00FE35D4" w:rsidRDefault="00C9564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:rsidR="00D7061E" w:rsidRPr="00FE35D4" w:rsidRDefault="00C9564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FE35D4">
        <w:rPr>
          <w:rFonts w:ascii="Angsana New" w:hAnsi="Angsana New"/>
          <w:bCs/>
          <w:sz w:val="30"/>
          <w:szCs w:val="30"/>
        </w:rPr>
        <w:tab/>
      </w:r>
      <w:r w:rsidR="007179F4" w:rsidRPr="00FE35D4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FE35D4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FE35D4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8205D2" w:rsidRPr="00FE35D4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FE35D4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FE35D4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FE35D4">
        <w:rPr>
          <w:rFonts w:ascii="Angsana New" w:hAnsi="Angsana New"/>
          <w:bCs/>
          <w:sz w:val="30"/>
          <w:szCs w:val="30"/>
        </w:rPr>
        <w:t>30</w:t>
      </w:r>
      <w:r w:rsidR="00D7061E" w:rsidRPr="00FE35D4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960C0" w:rsidRPr="00FE35D4">
        <w:rPr>
          <w:rFonts w:ascii="Angsana New" w:hAnsi="Angsana New"/>
          <w:bCs/>
          <w:sz w:val="30"/>
          <w:szCs w:val="30"/>
        </w:rPr>
        <w:t>90</w:t>
      </w:r>
      <w:r w:rsidR="00D7061E" w:rsidRPr="00FE35D4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FE35D4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B2209E" w:rsidRPr="00FE35D4" w:rsidRDefault="00D7061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FE35D4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8205D2" w:rsidRPr="00FE35D4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35D4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Pr="00FE35D4">
        <w:rPr>
          <w:rFonts w:ascii="Angsana New" w:hAnsi="Angsana New"/>
          <w:bCs/>
          <w:sz w:val="30"/>
          <w:szCs w:val="30"/>
        </w:rPr>
        <w:t xml:space="preserve">31 </w:t>
      </w:r>
      <w:r w:rsidRPr="00FE35D4">
        <w:rPr>
          <w:rFonts w:ascii="Angsana New" w:hAnsi="Angsana New"/>
          <w:b/>
          <w:sz w:val="30"/>
          <w:szCs w:val="30"/>
          <w:cs/>
        </w:rPr>
        <w:t>ธันวาคม</w:t>
      </w:r>
      <w:r w:rsidRPr="00FE35D4">
        <w:rPr>
          <w:rFonts w:ascii="Angsana New" w:hAnsi="Angsana New"/>
          <w:bCs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bCs/>
          <w:sz w:val="30"/>
          <w:szCs w:val="30"/>
        </w:rPr>
        <w:t>25</w:t>
      </w:r>
      <w:r w:rsidR="00267E04" w:rsidRPr="00FE35D4">
        <w:rPr>
          <w:rFonts w:ascii="Angsana New" w:hAnsi="Angsana New"/>
          <w:bCs/>
          <w:sz w:val="30"/>
          <w:szCs w:val="30"/>
        </w:rPr>
        <w:t>6</w:t>
      </w:r>
      <w:r w:rsidR="00683D66" w:rsidRPr="00FE35D4">
        <w:rPr>
          <w:rFonts w:ascii="Angsana New" w:hAnsi="Angsana New"/>
          <w:bCs/>
          <w:sz w:val="30"/>
          <w:szCs w:val="30"/>
        </w:rPr>
        <w:t>6</w:t>
      </w:r>
      <w:r w:rsidRPr="00FE35D4">
        <w:rPr>
          <w:rFonts w:ascii="Angsana New" w:hAnsi="Angsana New"/>
          <w:bCs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136A3" w:rsidRPr="00FE35D4">
        <w:rPr>
          <w:rFonts w:ascii="Angsana New" w:hAnsi="Angsana New"/>
          <w:bCs/>
          <w:sz w:val="30"/>
          <w:szCs w:val="30"/>
        </w:rPr>
        <w:t>256</w:t>
      </w:r>
      <w:r w:rsidR="00683D66" w:rsidRPr="00FE35D4">
        <w:rPr>
          <w:rFonts w:ascii="Angsana New" w:hAnsi="Angsana New"/>
          <w:bCs/>
          <w:sz w:val="30"/>
          <w:szCs w:val="30"/>
        </w:rPr>
        <w:t>5</w:t>
      </w:r>
      <w:r w:rsidRPr="00FE35D4">
        <w:rPr>
          <w:rFonts w:ascii="Angsana New" w:hAnsi="Angsana New"/>
          <w:bCs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/>
          <w:sz w:val="30"/>
          <w:szCs w:val="30"/>
        </w:rPr>
      </w:pPr>
      <w:bookmarkStart w:id="9" w:name="_Hlk31729391"/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/>
          <w:sz w:val="30"/>
          <w:szCs w:val="30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/>
          <w:sz w:val="30"/>
          <w:szCs w:val="30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/>
          <w:sz w:val="30"/>
          <w:szCs w:val="30"/>
        </w:rPr>
      </w:pPr>
    </w:p>
    <w:p w:rsidR="004D2592" w:rsidRPr="00FE35D4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/>
          <w:sz w:val="30"/>
          <w:szCs w:val="30"/>
        </w:rPr>
      </w:pPr>
    </w:p>
    <w:p w:rsidR="00CB76F0" w:rsidRPr="00FE35D4" w:rsidRDefault="00921D8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/>
          <w:sz w:val="30"/>
          <w:szCs w:val="30"/>
        </w:rPr>
        <w:lastRenderedPageBreak/>
        <w:t>7</w:t>
      </w:r>
      <w:r w:rsidR="00000CAA" w:rsidRPr="00FE35D4">
        <w:rPr>
          <w:rFonts w:ascii="Angsana New" w:hAnsi="Angsana New"/>
          <w:b/>
          <w:sz w:val="30"/>
          <w:szCs w:val="30"/>
        </w:rPr>
        <w:tab/>
      </w:r>
      <w:r w:rsidR="00CB76F0" w:rsidRPr="00FE35D4">
        <w:rPr>
          <w:rFonts w:ascii="Angsana New" w:hAnsi="Angsana New"/>
          <w:bCs/>
          <w:sz w:val="30"/>
          <w:szCs w:val="30"/>
          <w:cs/>
        </w:rPr>
        <w:t>ลูกหนี้</w:t>
      </w:r>
      <w:r w:rsidR="00CB76F0" w:rsidRPr="00FE35D4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CB76F0" w:rsidRPr="00FE35D4">
        <w:rPr>
          <w:rFonts w:ascii="Angsana New" w:hAnsi="Angsana New"/>
          <w:bCs/>
          <w:sz w:val="30"/>
          <w:szCs w:val="30"/>
          <w:cs/>
        </w:rPr>
        <w:t>อื่น</w:t>
      </w:r>
    </w:p>
    <w:p w:rsidR="00CB76F0" w:rsidRPr="00FE35D4" w:rsidRDefault="00AD3A4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 w:hint="cs"/>
          <w:bCs/>
          <w:sz w:val="30"/>
          <w:szCs w:val="30"/>
          <w:cs/>
        </w:rPr>
        <w:t xml:space="preserve">    </w:t>
      </w:r>
      <w:r w:rsidR="009056A9" w:rsidRPr="00FE35D4">
        <w:rPr>
          <w:rFonts w:ascii="Angsana New" w:hAnsi="Angsana New" w:hint="cs"/>
          <w:bCs/>
          <w:sz w:val="30"/>
          <w:szCs w:val="30"/>
          <w:cs/>
        </w:rPr>
        <w:t>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66"/>
        <w:gridCol w:w="1134"/>
        <w:gridCol w:w="278"/>
        <w:gridCol w:w="1280"/>
        <w:gridCol w:w="282"/>
        <w:gridCol w:w="1243"/>
      </w:tblGrid>
      <w:tr w:rsidR="00FE35D4" w:rsidRPr="00FE35D4" w:rsidTr="00351E08">
        <w:trPr>
          <w:trHeight w:val="326"/>
        </w:trPr>
        <w:tc>
          <w:tcPr>
            <w:tcW w:w="1959" w:type="pct"/>
          </w:tcPr>
          <w:p w:rsidR="00267E04" w:rsidRPr="00FE35D4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:rsidR="00267E04" w:rsidRPr="00FE35D4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267E04" w:rsidRPr="00FE35D4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267E04" w:rsidRPr="00FE35D4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67E04" w:rsidRPr="00FE35D4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:rsidR="00267E04" w:rsidRPr="00FE35D4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:rsidR="00267E04" w:rsidRPr="00FE35D4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351E08">
        <w:trPr>
          <w:trHeight w:val="430"/>
        </w:trPr>
        <w:tc>
          <w:tcPr>
            <w:tcW w:w="1959" w:type="pct"/>
          </w:tcPr>
          <w:p w:rsidR="00267E04" w:rsidRPr="00FE35D4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:rsidR="00267E04" w:rsidRPr="00FE35D4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7" w:type="pct"/>
            <w:gridSpan w:val="5"/>
          </w:tcPr>
          <w:p w:rsidR="00267E04" w:rsidRPr="00FE35D4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5"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(หน่วย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351E08">
        <w:trPr>
          <w:trHeight w:val="289"/>
        </w:trPr>
        <w:tc>
          <w:tcPr>
            <w:tcW w:w="1959" w:type="pct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3" w:type="pct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35D4" w:rsidRPr="00FE35D4" w:rsidTr="00351E08">
        <w:trPr>
          <w:trHeight w:val="430"/>
        </w:trPr>
        <w:tc>
          <w:tcPr>
            <w:tcW w:w="1959" w:type="pct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3" w:type="pct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351E08">
        <w:trPr>
          <w:trHeight w:val="334"/>
        </w:trPr>
        <w:tc>
          <w:tcPr>
            <w:tcW w:w="1959" w:type="pct"/>
            <w:vAlign w:val="bottom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3" w:type="pct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683D66" w:rsidRPr="00FE35D4" w:rsidDel="00D60FB5" w:rsidRDefault="00683D66" w:rsidP="00FE35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683D66" w:rsidRPr="00FE35D4" w:rsidDel="00D60FB5" w:rsidRDefault="00460DC7" w:rsidP="00FE35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10,885</w:t>
            </w:r>
          </w:p>
        </w:tc>
        <w:tc>
          <w:tcPr>
            <w:tcW w:w="151" w:type="pct"/>
          </w:tcPr>
          <w:p w:rsidR="00683D66" w:rsidRPr="00FE35D4" w:rsidRDefault="00683D66" w:rsidP="00FE35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6" w:type="pct"/>
            <w:vAlign w:val="bottom"/>
          </w:tcPr>
          <w:p w:rsidR="00683D66" w:rsidRPr="00FE35D4" w:rsidRDefault="00683D66" w:rsidP="00FE35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9,600</w:t>
            </w:r>
          </w:p>
        </w:tc>
      </w:tr>
      <w:tr w:rsidR="00FE35D4" w:rsidRPr="00FE35D4" w:rsidTr="00351E08">
        <w:trPr>
          <w:trHeight w:val="280"/>
        </w:trPr>
        <w:tc>
          <w:tcPr>
            <w:tcW w:w="1959" w:type="pct"/>
            <w:vAlign w:val="bottom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3" w:type="pct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683D66" w:rsidRPr="00FE35D4" w:rsidDel="00D60FB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683D66" w:rsidRPr="00FE35D4" w:rsidDel="00D60FB5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4,902</w:t>
            </w:r>
          </w:p>
        </w:tc>
        <w:tc>
          <w:tcPr>
            <w:tcW w:w="151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  <w:vAlign w:val="bottom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10,455</w:t>
            </w:r>
          </w:p>
        </w:tc>
      </w:tr>
      <w:tr w:rsidR="00FE35D4" w:rsidRPr="00FE35D4" w:rsidTr="00351E08">
        <w:trPr>
          <w:trHeight w:val="316"/>
        </w:trPr>
        <w:tc>
          <w:tcPr>
            <w:tcW w:w="1959" w:type="pct"/>
            <w:vAlign w:val="bottom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3" w:type="pct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683D66" w:rsidRPr="00FE35D4" w:rsidDel="00D60FB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683D66" w:rsidRPr="00FE35D4" w:rsidDel="00D60FB5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3,526</w:t>
            </w:r>
          </w:p>
        </w:tc>
        <w:tc>
          <w:tcPr>
            <w:tcW w:w="151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6" w:type="pct"/>
            <w:vAlign w:val="bottom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3,629</w:t>
            </w:r>
          </w:p>
        </w:tc>
      </w:tr>
      <w:tr w:rsidR="00FE35D4" w:rsidRPr="00FE35D4" w:rsidTr="00351E08">
        <w:trPr>
          <w:trHeight w:val="352"/>
        </w:trPr>
        <w:tc>
          <w:tcPr>
            <w:tcW w:w="1959" w:type="pct"/>
            <w:vAlign w:val="bottom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3" w:type="pct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683D66" w:rsidRPr="00FE35D4" w:rsidDel="00D60FB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683D66" w:rsidRPr="00FE35D4" w:rsidDel="00D60FB5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  <w:vAlign w:val="bottom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</w:p>
        </w:tc>
      </w:tr>
      <w:tr w:rsidR="00FE35D4" w:rsidRPr="00FE35D4" w:rsidTr="00351E08">
        <w:trPr>
          <w:trHeight w:val="307"/>
        </w:trPr>
        <w:tc>
          <w:tcPr>
            <w:tcW w:w="1959" w:type="pct"/>
            <w:vAlign w:val="bottom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3" w:type="pct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683D66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15,693</w:t>
            </w:r>
          </w:p>
        </w:tc>
        <w:tc>
          <w:tcPr>
            <w:tcW w:w="151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11,389</w:t>
            </w:r>
          </w:p>
        </w:tc>
      </w:tr>
      <w:tr w:rsidR="00FE35D4" w:rsidRPr="00FE35D4" w:rsidTr="00351E08">
        <w:trPr>
          <w:trHeight w:val="307"/>
        </w:trPr>
        <w:tc>
          <w:tcPr>
            <w:tcW w:w="1959" w:type="pct"/>
            <w:vAlign w:val="bottom"/>
          </w:tcPr>
          <w:p w:rsidR="00351E08" w:rsidRPr="00FE35D4" w:rsidRDefault="00351E08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:rsidR="00351E08" w:rsidRPr="00FE35D4" w:rsidRDefault="00351E0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351E08" w:rsidRPr="00FE35D4" w:rsidRDefault="00351E0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351E08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35,006</w:t>
            </w:r>
          </w:p>
        </w:tc>
        <w:tc>
          <w:tcPr>
            <w:tcW w:w="151" w:type="pct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35,464</w:t>
            </w:r>
          </w:p>
        </w:tc>
      </w:tr>
      <w:tr w:rsidR="00FE35D4" w:rsidRPr="00FE35D4" w:rsidTr="00351E08">
        <w:trPr>
          <w:trHeight w:val="307"/>
        </w:trPr>
        <w:tc>
          <w:tcPr>
            <w:tcW w:w="2743" w:type="pct"/>
            <w:gridSpan w:val="2"/>
            <w:vAlign w:val="bottom"/>
          </w:tcPr>
          <w:p w:rsidR="00351E08" w:rsidRPr="00FE35D4" w:rsidRDefault="00351E0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351E08" w:rsidRPr="00FE35D4" w:rsidRDefault="00351E0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351E08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(3,230)</w:t>
            </w:r>
          </w:p>
        </w:tc>
        <w:tc>
          <w:tcPr>
            <w:tcW w:w="151" w:type="pct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(3,226)</w:t>
            </w:r>
          </w:p>
        </w:tc>
      </w:tr>
      <w:tr w:rsidR="00FE35D4" w:rsidRPr="00FE35D4" w:rsidTr="008E0E7C">
        <w:trPr>
          <w:trHeight w:val="307"/>
        </w:trPr>
        <w:tc>
          <w:tcPr>
            <w:tcW w:w="1959" w:type="pct"/>
            <w:vAlign w:val="bottom"/>
          </w:tcPr>
          <w:p w:rsidR="00351E08" w:rsidRPr="00FE35D4" w:rsidRDefault="00351E08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:rsidR="00351E08" w:rsidRPr="00FE35D4" w:rsidRDefault="00351E0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351E08" w:rsidRPr="00FE35D4" w:rsidRDefault="00351E0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351E08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</w:t>
            </w:r>
            <w:r w:rsidR="00220F01"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151" w:type="pct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</w:tr>
      <w:tr w:rsidR="00FE35D4" w:rsidRPr="00FE35D4" w:rsidTr="008E0E7C">
        <w:trPr>
          <w:trHeight w:val="307"/>
        </w:trPr>
        <w:tc>
          <w:tcPr>
            <w:tcW w:w="1959" w:type="pct"/>
            <w:vAlign w:val="bottom"/>
          </w:tcPr>
          <w:p w:rsidR="00351E08" w:rsidRPr="00FE35D4" w:rsidRDefault="00351E08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</w:p>
        </w:tc>
        <w:tc>
          <w:tcPr>
            <w:tcW w:w="783" w:type="pct"/>
          </w:tcPr>
          <w:p w:rsidR="00351E08" w:rsidRPr="00FE35D4" w:rsidRDefault="00351E0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351E08" w:rsidRPr="00FE35D4" w:rsidRDefault="00351E0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351E08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</w:t>
            </w:r>
            <w:r w:rsidR="00220F01"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151" w:type="pct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E08" w:rsidRPr="00FE35D4" w:rsidRDefault="00351E0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</w:tr>
    </w:tbl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exact"/>
        <w:rPr>
          <w:rFonts w:ascii="Angsana New" w:hAnsi="Angsana New"/>
          <w:bCs/>
          <w:sz w:val="30"/>
          <w:szCs w:val="30"/>
        </w:rPr>
      </w:pPr>
      <w:bookmarkStart w:id="10" w:name="_Hlk31729564"/>
      <w:bookmarkEnd w:id="9"/>
    </w:p>
    <w:p w:rsidR="00EF7D90" w:rsidRPr="00FE35D4" w:rsidRDefault="00EF7D9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/>
          <w:bCs/>
          <w:sz w:val="30"/>
          <w:szCs w:val="30"/>
          <w:cs/>
        </w:rPr>
        <w:tab/>
      </w:r>
      <w:r w:rsidRPr="00FE35D4">
        <w:rPr>
          <w:rFonts w:ascii="Angsana New" w:hAnsi="Angsana New" w:hint="cs"/>
          <w:bCs/>
          <w:sz w:val="30"/>
          <w:szCs w:val="30"/>
          <w:cs/>
        </w:rPr>
        <w:t xml:space="preserve">    งบการเงิน</w:t>
      </w:r>
      <w:r w:rsidR="001A574B" w:rsidRPr="00FE35D4">
        <w:rPr>
          <w:rFonts w:ascii="Angsana New" w:hAnsi="Angsana New" w:hint="cs"/>
          <w:bCs/>
          <w:sz w:val="30"/>
          <w:szCs w:val="30"/>
          <w:cs/>
        </w:rPr>
        <w:t>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68"/>
        <w:gridCol w:w="1134"/>
        <w:gridCol w:w="278"/>
        <w:gridCol w:w="1280"/>
        <w:gridCol w:w="282"/>
        <w:gridCol w:w="1241"/>
      </w:tblGrid>
      <w:tr w:rsidR="00FE35D4" w:rsidRPr="00FE35D4" w:rsidTr="00851438">
        <w:trPr>
          <w:trHeight w:val="326"/>
        </w:trPr>
        <w:tc>
          <w:tcPr>
            <w:tcW w:w="1959" w:type="pct"/>
          </w:tcPr>
          <w:p w:rsidR="00EF7D90" w:rsidRPr="00FE35D4" w:rsidRDefault="00EF7D9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EF7D90" w:rsidRPr="00FE35D4" w:rsidRDefault="00EF7D9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EF7D90" w:rsidRPr="00FE35D4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EF7D90" w:rsidRPr="00FE35D4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EF7D90" w:rsidRPr="00FE35D4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:rsidR="00EF7D90" w:rsidRPr="00FE35D4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F7D90" w:rsidRPr="00FE35D4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851438">
        <w:trPr>
          <w:trHeight w:val="430"/>
        </w:trPr>
        <w:tc>
          <w:tcPr>
            <w:tcW w:w="1959" w:type="pct"/>
          </w:tcPr>
          <w:p w:rsidR="00EF7D90" w:rsidRPr="00FE35D4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:rsidR="00EF7D90" w:rsidRPr="00FE35D4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6" w:type="pct"/>
            <w:gridSpan w:val="5"/>
          </w:tcPr>
          <w:p w:rsidR="00EF7D90" w:rsidRPr="00FE35D4" w:rsidRDefault="00EF7D9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5"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(หน่วย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851438">
        <w:trPr>
          <w:trHeight w:val="376"/>
        </w:trPr>
        <w:tc>
          <w:tcPr>
            <w:tcW w:w="1959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4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851438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35,113</w:t>
            </w:r>
          </w:p>
        </w:tc>
        <w:tc>
          <w:tcPr>
            <w:tcW w:w="151" w:type="pct"/>
            <w:vMerge w:val="restar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FE35D4" w:rsidRPr="00FE35D4" w:rsidTr="00851438">
        <w:trPr>
          <w:trHeight w:val="430"/>
        </w:trPr>
        <w:tc>
          <w:tcPr>
            <w:tcW w:w="1959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4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851438">
        <w:trPr>
          <w:trHeight w:val="414"/>
        </w:trPr>
        <w:tc>
          <w:tcPr>
            <w:tcW w:w="1959" w:type="pct"/>
            <w:vAlign w:val="bottom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4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51438" w:rsidRPr="00FE35D4" w:rsidDel="00D60FB5" w:rsidRDefault="00851438" w:rsidP="00FE35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851438" w:rsidRPr="00FE35D4" w:rsidDel="00D60FB5" w:rsidRDefault="00460DC7" w:rsidP="00FE35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7,207</w:t>
            </w:r>
          </w:p>
        </w:tc>
        <w:tc>
          <w:tcPr>
            <w:tcW w:w="151" w:type="pct"/>
          </w:tcPr>
          <w:p w:rsidR="00851438" w:rsidRPr="00FE35D4" w:rsidRDefault="00851438" w:rsidP="00FE35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:rsidR="00851438" w:rsidRPr="00FE35D4" w:rsidRDefault="00851438" w:rsidP="00FE35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9,600</w:t>
            </w:r>
          </w:p>
        </w:tc>
      </w:tr>
      <w:tr w:rsidR="00FE35D4" w:rsidRPr="00FE35D4" w:rsidTr="00851438">
        <w:trPr>
          <w:trHeight w:val="268"/>
        </w:trPr>
        <w:tc>
          <w:tcPr>
            <w:tcW w:w="1959" w:type="pct"/>
            <w:vAlign w:val="bottom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4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51438" w:rsidRPr="00FE35D4" w:rsidDel="00D60FB5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851438" w:rsidRPr="00FE35D4" w:rsidDel="00D60FB5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4,856</w:t>
            </w:r>
          </w:p>
        </w:tc>
        <w:tc>
          <w:tcPr>
            <w:tcW w:w="151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10,455</w:t>
            </w:r>
          </w:p>
        </w:tc>
      </w:tr>
      <w:tr w:rsidR="00FE35D4" w:rsidRPr="00FE35D4" w:rsidTr="00851438">
        <w:trPr>
          <w:trHeight w:val="430"/>
        </w:trPr>
        <w:tc>
          <w:tcPr>
            <w:tcW w:w="1959" w:type="pct"/>
            <w:vAlign w:val="bottom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4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51438" w:rsidRPr="00FE35D4" w:rsidDel="00D60FB5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851438" w:rsidRPr="00FE35D4" w:rsidDel="00D60FB5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3,522</w:t>
            </w:r>
          </w:p>
        </w:tc>
        <w:tc>
          <w:tcPr>
            <w:tcW w:w="151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3,629</w:t>
            </w:r>
          </w:p>
        </w:tc>
      </w:tr>
      <w:tr w:rsidR="00FE35D4" w:rsidRPr="00FE35D4" w:rsidTr="00851438">
        <w:trPr>
          <w:trHeight w:val="430"/>
        </w:trPr>
        <w:tc>
          <w:tcPr>
            <w:tcW w:w="1959" w:type="pct"/>
            <w:vAlign w:val="bottom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4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51438" w:rsidRPr="00FE35D4" w:rsidDel="00D60FB5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851438" w:rsidRPr="00FE35D4" w:rsidDel="00D60FB5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</w:p>
        </w:tc>
      </w:tr>
      <w:tr w:rsidR="00FE35D4" w:rsidRPr="00FE35D4" w:rsidTr="00851438">
        <w:trPr>
          <w:trHeight w:val="340"/>
        </w:trPr>
        <w:tc>
          <w:tcPr>
            <w:tcW w:w="1959" w:type="pct"/>
            <w:vAlign w:val="bottom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4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851438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15,629</w:t>
            </w:r>
          </w:p>
        </w:tc>
        <w:tc>
          <w:tcPr>
            <w:tcW w:w="151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11,389</w:t>
            </w:r>
          </w:p>
        </w:tc>
      </w:tr>
      <w:tr w:rsidR="00FE35D4" w:rsidRPr="00FE35D4" w:rsidTr="00851438">
        <w:trPr>
          <w:trHeight w:val="300"/>
        </w:trPr>
        <w:tc>
          <w:tcPr>
            <w:tcW w:w="1959" w:type="pct"/>
            <w:vAlign w:val="bottom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851438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31,214</w:t>
            </w:r>
          </w:p>
        </w:tc>
        <w:tc>
          <w:tcPr>
            <w:tcW w:w="151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35,464</w:t>
            </w:r>
          </w:p>
        </w:tc>
      </w:tr>
      <w:tr w:rsidR="00FE35D4" w:rsidRPr="00FE35D4" w:rsidTr="00851438">
        <w:trPr>
          <w:trHeight w:val="430"/>
        </w:trPr>
        <w:tc>
          <w:tcPr>
            <w:tcW w:w="2744" w:type="pct"/>
            <w:gridSpan w:val="2"/>
            <w:vAlign w:val="bottom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851438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(3,230)</w:t>
            </w:r>
          </w:p>
        </w:tc>
        <w:tc>
          <w:tcPr>
            <w:tcW w:w="151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(3,226)</w:t>
            </w:r>
          </w:p>
        </w:tc>
      </w:tr>
      <w:tr w:rsidR="00FE35D4" w:rsidRPr="00FE35D4" w:rsidTr="00851438">
        <w:trPr>
          <w:trHeight w:val="430"/>
        </w:trPr>
        <w:tc>
          <w:tcPr>
            <w:tcW w:w="2744" w:type="pct"/>
            <w:gridSpan w:val="2"/>
            <w:vAlign w:val="bottom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683D66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27,984</w:t>
            </w:r>
          </w:p>
        </w:tc>
        <w:tc>
          <w:tcPr>
            <w:tcW w:w="151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</w:tr>
      <w:tr w:rsidR="00FE35D4" w:rsidRPr="00FE35D4" w:rsidTr="00851438">
        <w:trPr>
          <w:trHeight w:val="430"/>
        </w:trPr>
        <w:tc>
          <w:tcPr>
            <w:tcW w:w="2744" w:type="pct"/>
            <w:gridSpan w:val="2"/>
            <w:vAlign w:val="bottom"/>
          </w:tcPr>
          <w:p w:rsidR="00683D66" w:rsidRPr="00FE35D4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</w:p>
        </w:tc>
        <w:tc>
          <w:tcPr>
            <w:tcW w:w="607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683D66" w:rsidRPr="00FE35D4" w:rsidRDefault="00683D66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:rsidR="00683D66" w:rsidRPr="00FE35D4" w:rsidRDefault="00460DC7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63,097</w:t>
            </w:r>
          </w:p>
        </w:tc>
        <w:tc>
          <w:tcPr>
            <w:tcW w:w="151" w:type="pct"/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:rsidR="00683D66" w:rsidRPr="00FE35D4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</w:t>
            </w:r>
            <w:r w:rsidR="00460DC7"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:rsidR="00B332F1" w:rsidRPr="00FE35D4" w:rsidRDefault="00921D8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/>
          <w:sz w:val="30"/>
          <w:szCs w:val="30"/>
        </w:rPr>
        <w:lastRenderedPageBreak/>
        <w:t>8</w:t>
      </w:r>
      <w:r w:rsidR="00D65531" w:rsidRPr="00FE35D4">
        <w:rPr>
          <w:rFonts w:ascii="Angsana New" w:hAnsi="Angsana New"/>
          <w:bCs/>
          <w:sz w:val="30"/>
          <w:szCs w:val="30"/>
        </w:rPr>
        <w:tab/>
      </w:r>
      <w:r w:rsidR="00492FED" w:rsidRPr="00FE35D4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FE35D4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FE35D4">
        <w:rPr>
          <w:rFonts w:ascii="Angsana New" w:hAnsi="Angsana New"/>
          <w:bCs/>
          <w:sz w:val="30"/>
          <w:szCs w:val="30"/>
          <w:cs/>
        </w:rPr>
        <w:t xml:space="preserve">  </w:t>
      </w:r>
    </w:p>
    <w:p w:rsidR="005D1D75" w:rsidRPr="00FE35D4" w:rsidRDefault="005D1D7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FE35D4">
        <w:rPr>
          <w:rFonts w:ascii="Angsana New" w:hAnsi="Angsana New"/>
          <w:bCs/>
          <w:sz w:val="30"/>
          <w:szCs w:val="30"/>
        </w:rPr>
        <w:t>8.1</w:t>
      </w:r>
      <w:r w:rsidRPr="00FE35D4">
        <w:rPr>
          <w:rFonts w:ascii="Angsana New" w:hAnsi="Angsana New"/>
          <w:b/>
          <w:sz w:val="30"/>
          <w:szCs w:val="30"/>
        </w:rPr>
        <w:t xml:space="preserve"> </w:t>
      </w:r>
      <w:r w:rsidRPr="00FE35D4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p w:rsidR="005D1D75" w:rsidRPr="00FE35D4" w:rsidRDefault="0074107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Cs/>
          <w:sz w:val="30"/>
          <w:szCs w:val="30"/>
        </w:rPr>
        <w:t xml:space="preserve">                                                                                                                                                              </w:t>
      </w:r>
      <w:r w:rsidR="0063092D" w:rsidRPr="00FE35D4">
        <w:rPr>
          <w:rFonts w:ascii="Angsana New" w:hAnsi="Angsana New" w:hint="cs"/>
          <w:bCs/>
          <w:sz w:val="30"/>
          <w:szCs w:val="30"/>
          <w:cs/>
        </w:rPr>
        <w:t>งบการเงินรวม</w:t>
      </w:r>
    </w:p>
    <w:tbl>
      <w:tblPr>
        <w:tblW w:w="9337" w:type="dxa"/>
        <w:tblInd w:w="558" w:type="dxa"/>
        <w:tblLayout w:type="fixed"/>
        <w:tblLook w:val="0000"/>
      </w:tblPr>
      <w:tblGrid>
        <w:gridCol w:w="3643"/>
        <w:gridCol w:w="1010"/>
        <w:gridCol w:w="1275"/>
        <w:gridCol w:w="286"/>
        <w:gridCol w:w="236"/>
        <w:gridCol w:w="1328"/>
        <w:gridCol w:w="289"/>
        <w:gridCol w:w="1270"/>
      </w:tblGrid>
      <w:tr w:rsidR="00FE35D4" w:rsidRPr="00FE35D4" w:rsidTr="00B966BB">
        <w:trPr>
          <w:trHeight w:val="410"/>
        </w:trPr>
        <w:tc>
          <w:tcPr>
            <w:tcW w:w="1951" w:type="pct"/>
          </w:tcPr>
          <w:p w:rsidR="00706012" w:rsidRPr="00FE35D4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706012" w:rsidRPr="00FE35D4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:rsidR="00706012" w:rsidRPr="00FE35D4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:rsidR="00706012" w:rsidRPr="00FE35D4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706012" w:rsidRPr="00FE35D4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706012" w:rsidRPr="00FE35D4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C42115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" w:type="pct"/>
          </w:tcPr>
          <w:p w:rsidR="00706012" w:rsidRPr="00FE35D4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06012" w:rsidRPr="00FE35D4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C42115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BF5C88">
        <w:trPr>
          <w:trHeight w:val="425"/>
        </w:trPr>
        <w:tc>
          <w:tcPr>
            <w:tcW w:w="2492" w:type="pct"/>
            <w:gridSpan w:val="2"/>
          </w:tcPr>
          <w:p w:rsidR="00BF5C88" w:rsidRPr="00FE35D4" w:rsidRDefault="00BF5C8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:rsidR="00BF5C88" w:rsidRPr="00FE35D4" w:rsidRDefault="00BF5C8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6" w:type="pct"/>
            <w:gridSpan w:val="5"/>
          </w:tcPr>
          <w:p w:rsidR="00BF5C88" w:rsidRPr="00FE35D4" w:rsidRDefault="00BF5C8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                        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683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85143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338,996</w:t>
            </w:r>
          </w:p>
        </w:tc>
        <w:tc>
          <w:tcPr>
            <w:tcW w:w="155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FE35D4" w:rsidRPr="00FE35D4" w:rsidTr="00B966BB">
        <w:trPr>
          <w:trHeight w:val="262"/>
        </w:trPr>
        <w:tc>
          <w:tcPr>
            <w:tcW w:w="2492" w:type="pct"/>
            <w:gridSpan w:val="2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3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5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683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85143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298,672</w:t>
            </w:r>
          </w:p>
        </w:tc>
        <w:tc>
          <w:tcPr>
            <w:tcW w:w="155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683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85143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(225,065)</w:t>
            </w:r>
          </w:p>
        </w:tc>
        <w:tc>
          <w:tcPr>
            <w:tcW w:w="155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(111,875)</w:t>
            </w: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83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85143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FE35D4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73,607</w:t>
            </w:r>
          </w:p>
        </w:tc>
        <w:tc>
          <w:tcPr>
            <w:tcW w:w="155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8,933</w:t>
            </w:r>
          </w:p>
        </w:tc>
      </w:tr>
      <w:tr w:rsidR="00FE35D4" w:rsidRPr="00FE35D4" w:rsidTr="00B966BB">
        <w:trPr>
          <w:trHeight w:val="225"/>
        </w:trPr>
        <w:tc>
          <w:tcPr>
            <w:tcW w:w="2492" w:type="pct"/>
            <w:gridSpan w:val="2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683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85143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683" w:type="pct"/>
          </w:tcPr>
          <w:p w:rsidR="00851438" w:rsidRPr="00FE35D4" w:rsidRDefault="0085143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51438" w:rsidRPr="00FE35D4" w:rsidRDefault="008514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:rsidR="0085143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73,607</w:t>
            </w:r>
          </w:p>
        </w:tc>
        <w:tc>
          <w:tcPr>
            <w:tcW w:w="155" w:type="pct"/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851438" w:rsidRPr="00FE35D4" w:rsidRDefault="0085143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8,933</w:t>
            </w:r>
          </w:p>
        </w:tc>
      </w:tr>
      <w:tr w:rsidR="00FE35D4" w:rsidRPr="00FE35D4" w:rsidTr="00A656DA">
        <w:trPr>
          <w:trHeight w:val="425"/>
        </w:trPr>
        <w:tc>
          <w:tcPr>
            <w:tcW w:w="5000" w:type="pct"/>
            <w:gridSpan w:val="8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240" w:after="0"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A656DA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240" w:after="0"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</w:t>
            </w:r>
            <w:r w:rsidR="00A656DA"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E35D4" w:rsidTr="006D20E4">
        <w:trPr>
          <w:trHeight w:val="410"/>
        </w:trPr>
        <w:tc>
          <w:tcPr>
            <w:tcW w:w="1951" w:type="pct"/>
          </w:tcPr>
          <w:p w:rsidR="00A656DA" w:rsidRPr="00FE35D4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A656DA" w:rsidRPr="00FE35D4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:rsidR="00A656DA" w:rsidRPr="00FE35D4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:rsidR="00A656DA" w:rsidRPr="00FE35D4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A656DA" w:rsidRPr="00FE35D4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A656DA" w:rsidRPr="00FE35D4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" w:type="pct"/>
          </w:tcPr>
          <w:p w:rsidR="00A656DA" w:rsidRPr="00FE35D4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A656DA" w:rsidRPr="00FE35D4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BF5C88" w:rsidRPr="00FE35D4" w:rsidRDefault="00BF5C8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683" w:type="pct"/>
          </w:tcPr>
          <w:p w:rsidR="00BF5C88" w:rsidRPr="00FE35D4" w:rsidRDefault="00BF5C8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 w:val="restart"/>
          </w:tcPr>
          <w:p w:rsidR="00BF5C88" w:rsidRPr="00FE35D4" w:rsidRDefault="00BF5C8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F5C88" w:rsidRPr="00FE35D4" w:rsidRDefault="00BF5C8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BF5C88" w:rsidRPr="00FE35D4" w:rsidRDefault="00BF5C8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3C3669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338,996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ในปี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86317A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159,615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110,280</w:t>
            </w: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E8476E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273,683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114,068</w:t>
            </w: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E8476E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11,371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5,438</w:t>
            </w: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B966BB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E8476E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298,672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</w:tbl>
    <w:bookmarkEnd w:id="10"/>
    <w:p w:rsidR="00090EAD" w:rsidRPr="00FE35D4" w:rsidRDefault="0074107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Cs/>
          <w:sz w:val="30"/>
          <w:szCs w:val="30"/>
        </w:rPr>
        <w:t xml:space="preserve">                </w:t>
      </w:r>
    </w:p>
    <w:p w:rsidR="00090EAD" w:rsidRPr="00FE35D4" w:rsidRDefault="00090EA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30"/>
          <w:szCs w:val="30"/>
        </w:rPr>
      </w:pPr>
    </w:p>
    <w:p w:rsidR="00741078" w:rsidRPr="00FE35D4" w:rsidRDefault="0074107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Cs/>
          <w:sz w:val="30"/>
          <w:szCs w:val="30"/>
        </w:rPr>
        <w:lastRenderedPageBreak/>
        <w:t xml:space="preserve">                                                                                                                                        </w:t>
      </w:r>
      <w:r w:rsidRPr="00FE35D4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W w:w="9337" w:type="dxa"/>
        <w:tblInd w:w="558" w:type="dxa"/>
        <w:tblLayout w:type="fixed"/>
        <w:tblLook w:val="0000"/>
      </w:tblPr>
      <w:tblGrid>
        <w:gridCol w:w="3643"/>
        <w:gridCol w:w="1010"/>
        <w:gridCol w:w="1275"/>
        <w:gridCol w:w="286"/>
        <w:gridCol w:w="236"/>
        <w:gridCol w:w="1328"/>
        <w:gridCol w:w="289"/>
        <w:gridCol w:w="1270"/>
      </w:tblGrid>
      <w:tr w:rsidR="00FE35D4" w:rsidRPr="00FE35D4" w:rsidTr="008F0BD6">
        <w:trPr>
          <w:trHeight w:val="410"/>
        </w:trPr>
        <w:tc>
          <w:tcPr>
            <w:tcW w:w="1951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6" w:type="pct"/>
            <w:gridSpan w:val="5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                        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282,290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FE35D4" w:rsidRPr="00FE35D4" w:rsidTr="008F0BD6">
        <w:trPr>
          <w:trHeight w:val="262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255,669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74107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(213,243)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(111,875)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74107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FE35D4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42,426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8,933</w:t>
            </w:r>
          </w:p>
        </w:tc>
      </w:tr>
      <w:tr w:rsidR="00FE35D4" w:rsidRPr="00FE35D4" w:rsidTr="008F0BD6">
        <w:trPr>
          <w:trHeight w:val="2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74107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FE35D4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:rsidR="00741078" w:rsidRPr="00FE35D4" w:rsidRDefault="00E8476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42,426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8,933</w:t>
            </w:r>
          </w:p>
        </w:tc>
      </w:tr>
      <w:tr w:rsidR="00FE35D4" w:rsidRPr="00FE35D4" w:rsidTr="008F0BD6">
        <w:trPr>
          <w:trHeight w:val="425"/>
        </w:trPr>
        <w:tc>
          <w:tcPr>
            <w:tcW w:w="5000" w:type="pct"/>
            <w:gridSpan w:val="8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240" w:after="0"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240" w:after="0"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 xml:space="preserve">                                                                                                                                         </w:t>
            </w: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8F0BD6">
        <w:trPr>
          <w:trHeight w:val="410"/>
        </w:trPr>
        <w:tc>
          <w:tcPr>
            <w:tcW w:w="1951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FB6CB3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 w:val="restart"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E8476E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282,290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ในปี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86317A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120,844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110,280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E8476E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234,912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114,068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E8476E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6,882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5,438</w:t>
            </w:r>
          </w:p>
        </w:tc>
      </w:tr>
      <w:tr w:rsidR="00FE35D4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1078" w:rsidRPr="00FE35D4" w:rsidTr="008F0BD6">
        <w:trPr>
          <w:trHeight w:val="425"/>
        </w:trPr>
        <w:tc>
          <w:tcPr>
            <w:tcW w:w="2492" w:type="pct"/>
            <w:gridSpan w:val="2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683" w:type="pct"/>
          </w:tcPr>
          <w:p w:rsidR="00741078" w:rsidRPr="00FE35D4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741078" w:rsidRPr="00FE35D4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741078" w:rsidRPr="00FE35D4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741078" w:rsidRPr="00FE35D4" w:rsidRDefault="00E8476E" w:rsidP="00FE35D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255,669</w:t>
            </w:r>
          </w:p>
        </w:tc>
        <w:tc>
          <w:tcPr>
            <w:tcW w:w="155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741078" w:rsidRPr="00FE35D4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</w:tbl>
    <w:p w:rsidR="00741078" w:rsidRPr="00FE35D4" w:rsidRDefault="0074107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5D1D75" w:rsidRPr="00FE35D4" w:rsidRDefault="005D1D7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E35D4">
        <w:rPr>
          <w:rFonts w:ascii="Angsana New" w:hAnsi="Angsana New"/>
          <w:bCs/>
          <w:sz w:val="30"/>
          <w:szCs w:val="30"/>
        </w:rPr>
        <w:t>8</w:t>
      </w:r>
      <w:r w:rsidRPr="00FE35D4">
        <w:rPr>
          <w:rFonts w:ascii="Angsana New" w:hAnsi="Angsana New"/>
          <w:bCs/>
          <w:sz w:val="30"/>
          <w:szCs w:val="30"/>
          <w:cs/>
        </w:rPr>
        <w:t>.</w:t>
      </w:r>
      <w:r w:rsidRPr="00FE35D4">
        <w:rPr>
          <w:rFonts w:ascii="Angsana New" w:hAnsi="Angsana New"/>
          <w:b/>
          <w:sz w:val="30"/>
          <w:szCs w:val="30"/>
          <w:cs/>
        </w:rPr>
        <w:t>2</w:t>
      </w:r>
      <w:r w:rsidRPr="00FE35D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b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:rsidR="00DC5462" w:rsidRPr="00FE35D4" w:rsidRDefault="005D1D7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FE35D4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0C0FDC" w:rsidRPr="00FE35D4">
        <w:rPr>
          <w:rFonts w:ascii="Angsana New" w:hAnsi="Angsana New"/>
          <w:bCs/>
          <w:sz w:val="30"/>
          <w:szCs w:val="30"/>
        </w:rPr>
        <w:t>31</w:t>
      </w:r>
      <w:r w:rsidRPr="00FE35D4">
        <w:rPr>
          <w:rFonts w:ascii="Angsana New" w:hAnsi="Angsana New"/>
          <w:b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FE35D4">
        <w:rPr>
          <w:rFonts w:ascii="Angsana New" w:hAnsi="Angsana New"/>
          <w:b/>
          <w:sz w:val="30"/>
          <w:szCs w:val="30"/>
          <w:cs/>
        </w:rPr>
        <w:t xml:space="preserve"> </w:t>
      </w:r>
      <w:r w:rsidR="000C0FDC" w:rsidRPr="00FE35D4">
        <w:rPr>
          <w:rFonts w:ascii="Angsana New" w:hAnsi="Angsana New"/>
          <w:bCs/>
          <w:sz w:val="30"/>
          <w:szCs w:val="30"/>
        </w:rPr>
        <w:t>256</w:t>
      </w:r>
      <w:r w:rsidR="00FB6CB3" w:rsidRPr="00FE35D4">
        <w:rPr>
          <w:rFonts w:ascii="Angsana New" w:hAnsi="Angsana New"/>
          <w:bCs/>
          <w:sz w:val="30"/>
          <w:szCs w:val="30"/>
        </w:rPr>
        <w:t>6</w:t>
      </w:r>
      <w:r w:rsidR="00B026A4" w:rsidRPr="00FE35D4">
        <w:rPr>
          <w:rFonts w:ascii="Angsana New" w:hAnsi="Angsana New"/>
          <w:b/>
          <w:sz w:val="30"/>
          <w:szCs w:val="30"/>
          <w:cs/>
        </w:rPr>
        <w:t xml:space="preserve"> </w:t>
      </w:r>
      <w:r w:rsidR="008205D2" w:rsidRPr="00FE35D4">
        <w:rPr>
          <w:rFonts w:ascii="Angsana New" w:hAnsi="Angsana New" w:hint="cs"/>
          <w:b/>
          <w:sz w:val="30"/>
          <w:szCs w:val="30"/>
          <w:cs/>
        </w:rPr>
        <w:t>กลุ่ม</w:t>
      </w:r>
      <w:r w:rsidR="00B026A4" w:rsidRPr="00FE35D4">
        <w:rPr>
          <w:rFonts w:ascii="Angsana New" w:hAnsi="Angsana New"/>
          <w:b/>
          <w:sz w:val="30"/>
          <w:szCs w:val="30"/>
          <w:cs/>
        </w:rPr>
        <w:t>บริษัท</w:t>
      </w:r>
      <w:r w:rsidRPr="00FE35D4">
        <w:rPr>
          <w:rFonts w:ascii="Angsana New" w:hAnsi="Angsana New"/>
          <w:b/>
          <w:sz w:val="30"/>
          <w:szCs w:val="30"/>
          <w:cs/>
        </w:rPr>
        <w:t>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="008205D2" w:rsidRPr="00FE35D4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35D4">
        <w:rPr>
          <w:rFonts w:ascii="Angsana New" w:hAnsi="Angsana New"/>
          <w:b/>
          <w:sz w:val="30"/>
          <w:szCs w:val="30"/>
          <w:cs/>
        </w:rPr>
        <w:t>บริษัทคาดว่าจะปฏิบัติตามภาระที่ต้องปฏิบัติของสัญญาดังกล่าวเสร็จสิ้นภายใน 1 ปี</w:t>
      </w:r>
      <w:r w:rsidR="00B026A4" w:rsidRPr="00FE35D4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r w:rsidR="007C7CC3" w:rsidRPr="00FE35D4">
        <w:rPr>
          <w:rFonts w:ascii="Angsana New" w:hAnsi="Angsana New"/>
          <w:bCs/>
          <w:sz w:val="30"/>
          <w:szCs w:val="30"/>
        </w:rPr>
        <w:t>40.32</w:t>
      </w:r>
      <w:r w:rsidR="00B026A4" w:rsidRPr="00FE35D4">
        <w:rPr>
          <w:rFonts w:ascii="Angsana New" w:hAnsi="Angsana New"/>
          <w:b/>
          <w:sz w:val="30"/>
          <w:szCs w:val="30"/>
        </w:rPr>
        <w:t xml:space="preserve"> </w:t>
      </w:r>
      <w:r w:rsidR="00B026A4" w:rsidRPr="00FE35D4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FE35D4">
        <w:rPr>
          <w:rFonts w:ascii="Angsana New" w:hAnsi="Angsana New"/>
          <w:b/>
          <w:sz w:val="30"/>
          <w:szCs w:val="30"/>
          <w:cs/>
        </w:rPr>
        <w:t xml:space="preserve"> </w:t>
      </w:r>
      <w:r w:rsidR="007C7CC3" w:rsidRPr="00FE35D4">
        <w:rPr>
          <w:rFonts w:ascii="Angsana New" w:hAnsi="Angsana New" w:hint="cs"/>
          <w:b/>
          <w:sz w:val="30"/>
          <w:szCs w:val="30"/>
          <w:cs/>
        </w:rPr>
        <w:t xml:space="preserve">(งบการเงินเฉพาะกิจการ </w:t>
      </w:r>
      <w:r w:rsidR="007C7CC3" w:rsidRPr="00FE35D4">
        <w:rPr>
          <w:rFonts w:ascii="Angsana New" w:hAnsi="Angsana New"/>
          <w:bCs/>
          <w:sz w:val="30"/>
          <w:szCs w:val="30"/>
        </w:rPr>
        <w:t>26.62</w:t>
      </w:r>
      <w:r w:rsidR="007C7CC3" w:rsidRPr="00FE35D4">
        <w:rPr>
          <w:rFonts w:ascii="Angsana New" w:hAnsi="Angsana New"/>
          <w:b/>
          <w:sz w:val="30"/>
          <w:szCs w:val="30"/>
        </w:rPr>
        <w:t xml:space="preserve"> </w:t>
      </w:r>
      <w:r w:rsidR="007C7CC3" w:rsidRPr="00FE35D4">
        <w:rPr>
          <w:rFonts w:ascii="Angsana New" w:hAnsi="Angsana New" w:hint="cs"/>
          <w:b/>
          <w:sz w:val="30"/>
          <w:szCs w:val="30"/>
          <w:cs/>
        </w:rPr>
        <w:t>ล้านบาท)</w:t>
      </w:r>
    </w:p>
    <w:p w:rsidR="0059518F" w:rsidRPr="00FE35D4" w:rsidRDefault="0059518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090EAD" w:rsidRPr="00FE35D4" w:rsidRDefault="00090EA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04B28" w:rsidRPr="00FE35D4" w:rsidRDefault="00921D8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/>
          <w:sz w:val="30"/>
          <w:szCs w:val="30"/>
        </w:rPr>
        <w:lastRenderedPageBreak/>
        <w:t>9</w:t>
      </w:r>
      <w:r w:rsidR="00D65531" w:rsidRPr="00FE35D4">
        <w:rPr>
          <w:rFonts w:ascii="Angsana New" w:hAnsi="Angsana New"/>
          <w:b/>
          <w:sz w:val="30"/>
          <w:szCs w:val="30"/>
        </w:rPr>
        <w:tab/>
      </w:r>
      <w:r w:rsidR="00604B28" w:rsidRPr="00FE35D4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35D4" w:rsidRPr="00FE35D4" w:rsidTr="008F0BD6">
        <w:tc>
          <w:tcPr>
            <w:tcW w:w="3378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8F0BD6">
        <w:tc>
          <w:tcPr>
            <w:tcW w:w="3378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8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4" w:type="dxa"/>
            <w:vAlign w:val="center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E35D4" w:rsidRPr="00FE35D4" w:rsidTr="008F0BD6">
        <w:tc>
          <w:tcPr>
            <w:tcW w:w="3378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8F0BD6">
        <w:tc>
          <w:tcPr>
            <w:tcW w:w="3378" w:type="dxa"/>
          </w:tcPr>
          <w:p w:rsidR="00E36EA7" w:rsidRPr="00FE35D4" w:rsidRDefault="00E36EA7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264,787</w:t>
            </w:r>
          </w:p>
        </w:tc>
        <w:tc>
          <w:tcPr>
            <w:tcW w:w="270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231,655</w:t>
            </w:r>
          </w:p>
        </w:tc>
        <w:tc>
          <w:tcPr>
            <w:tcW w:w="258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260,255</w:t>
            </w:r>
          </w:p>
        </w:tc>
        <w:tc>
          <w:tcPr>
            <w:tcW w:w="264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231,655</w:t>
            </w:r>
          </w:p>
        </w:tc>
      </w:tr>
      <w:tr w:rsidR="00FE35D4" w:rsidRPr="00FE35D4" w:rsidTr="008F0BD6">
        <w:tc>
          <w:tcPr>
            <w:tcW w:w="3378" w:type="dxa"/>
          </w:tcPr>
          <w:p w:rsidR="00E36EA7" w:rsidRPr="00FE35D4" w:rsidRDefault="00E36EA7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141,908</w:t>
            </w:r>
          </w:p>
        </w:tc>
        <w:tc>
          <w:tcPr>
            <w:tcW w:w="270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111,367</w:t>
            </w:r>
          </w:p>
        </w:tc>
        <w:tc>
          <w:tcPr>
            <w:tcW w:w="258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98,97</w:t>
            </w:r>
            <w:r w:rsidR="004A6731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111,367</w:t>
            </w:r>
          </w:p>
        </w:tc>
      </w:tr>
      <w:tr w:rsidR="00FE35D4" w:rsidRPr="00FE35D4" w:rsidTr="009971CF">
        <w:tc>
          <w:tcPr>
            <w:tcW w:w="3378" w:type="dxa"/>
          </w:tcPr>
          <w:p w:rsidR="005F2C48" w:rsidRPr="00FE35D4" w:rsidRDefault="005F2C48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  <w:vMerge w:val="restart"/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19,341</w:t>
            </w:r>
          </w:p>
          <w:p w:rsidR="005F2C48" w:rsidRPr="00FE35D4" w:rsidRDefault="005F2C48" w:rsidP="00FE35D4">
            <w:pPr>
              <w:tabs>
                <w:tab w:val="decimal" w:pos="948"/>
                <w:tab w:val="decimal" w:pos="145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  <w:tc>
          <w:tcPr>
            <w:tcW w:w="270" w:type="dxa"/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19,218</w:t>
            </w:r>
          </w:p>
          <w:p w:rsidR="005F2C48" w:rsidRPr="00FE35D4" w:rsidRDefault="005F2C48" w:rsidP="00FE35D4">
            <w:pPr>
              <w:tabs>
                <w:tab w:val="decimal" w:pos="948"/>
                <w:tab w:val="decimal" w:pos="145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Merge w:val="restart"/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18,357</w:t>
            </w:r>
          </w:p>
          <w:p w:rsidR="005F2C48" w:rsidRPr="00FE35D4" w:rsidRDefault="005F2C48" w:rsidP="00FE35D4">
            <w:pPr>
              <w:tabs>
                <w:tab w:val="decimal" w:pos="948"/>
                <w:tab w:val="decimal" w:pos="145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Merge w:val="restart"/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19,218</w:t>
            </w:r>
          </w:p>
          <w:p w:rsidR="005F2C48" w:rsidRPr="00FE35D4" w:rsidRDefault="005F2C48" w:rsidP="00FE35D4">
            <w:pPr>
              <w:tabs>
                <w:tab w:val="decimal" w:pos="948"/>
                <w:tab w:val="decimal" w:pos="145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E36EA7">
        <w:tc>
          <w:tcPr>
            <w:tcW w:w="3378" w:type="dxa"/>
          </w:tcPr>
          <w:p w:rsidR="005F2C48" w:rsidRPr="00FE35D4" w:rsidRDefault="005F2C48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92" w:type="dxa"/>
            <w:vMerge/>
            <w:tcBorders>
              <w:bottom w:val="single" w:sz="4" w:space="0" w:color="auto"/>
            </w:tcBorders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:rsidR="005F2C48" w:rsidRPr="00FE35D4" w:rsidRDefault="005F2C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E36EA7">
        <w:tc>
          <w:tcPr>
            <w:tcW w:w="3378" w:type="dxa"/>
          </w:tcPr>
          <w:p w:rsidR="00E36EA7" w:rsidRPr="00FE35D4" w:rsidRDefault="004A6731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42</w:t>
            </w:r>
            <w:r w:rsidR="005F2C48" w:rsidRPr="00FE35D4">
              <w:rPr>
                <w:rFonts w:ascii="Angsana New" w:hAnsi="Angsana New"/>
                <w:sz w:val="30"/>
                <w:szCs w:val="30"/>
              </w:rPr>
              <w:t>7</w:t>
            </w:r>
            <w:r w:rsidRPr="00FE35D4">
              <w:rPr>
                <w:rFonts w:ascii="Angsana New" w:hAnsi="Angsana New"/>
                <w:sz w:val="30"/>
                <w:szCs w:val="30"/>
              </w:rPr>
              <w:t>,</w:t>
            </w:r>
            <w:r w:rsidR="005F2C48" w:rsidRPr="00FE35D4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362,240</w:t>
            </w:r>
          </w:p>
        </w:tc>
        <w:tc>
          <w:tcPr>
            <w:tcW w:w="258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377,58</w:t>
            </w:r>
            <w:r w:rsidR="004A6731" w:rsidRPr="00FE35D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E36EA7" w:rsidRPr="00FE35D4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362,240</w:t>
            </w:r>
          </w:p>
        </w:tc>
      </w:tr>
      <w:tr w:rsidR="00FE35D4" w:rsidRPr="00FE35D4" w:rsidTr="00E36EA7">
        <w:tc>
          <w:tcPr>
            <w:tcW w:w="3378" w:type="dxa"/>
          </w:tcPr>
          <w:p w:rsidR="004A6731" w:rsidRPr="00FE35D4" w:rsidRDefault="004A6731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(12,049)</w:t>
            </w:r>
          </w:p>
        </w:tc>
        <w:tc>
          <w:tcPr>
            <w:tcW w:w="270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(10,332)</w:t>
            </w:r>
          </w:p>
        </w:tc>
        <w:tc>
          <w:tcPr>
            <w:tcW w:w="258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(12,049)</w:t>
            </w:r>
          </w:p>
        </w:tc>
        <w:tc>
          <w:tcPr>
            <w:tcW w:w="264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(10,332)</w:t>
            </w:r>
          </w:p>
        </w:tc>
      </w:tr>
      <w:tr w:rsidR="004A6731" w:rsidRPr="00FE35D4" w:rsidTr="008F0BD6">
        <w:tc>
          <w:tcPr>
            <w:tcW w:w="3378" w:type="dxa"/>
          </w:tcPr>
          <w:p w:rsidR="004A6731" w:rsidRPr="00FE35D4" w:rsidRDefault="004A6731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FE35D4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4627A1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F2C48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270" w:type="dxa"/>
            <w:vAlign w:val="bottom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351,908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365,538</w:t>
            </w:r>
          </w:p>
        </w:tc>
        <w:tc>
          <w:tcPr>
            <w:tcW w:w="264" w:type="dxa"/>
            <w:vAlign w:val="bottom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351,908</w:t>
            </w:r>
          </w:p>
        </w:tc>
      </w:tr>
    </w:tbl>
    <w:p w:rsidR="00E36EA7" w:rsidRPr="00FE35D4" w:rsidRDefault="00E36EA7" w:rsidP="00FE35D4">
      <w:pPr>
        <w:spacing w:line="240" w:lineRule="auto"/>
        <w:ind w:left="426"/>
        <w:jc w:val="thaiDistribute"/>
        <w:rPr>
          <w:rFonts w:ascii="Angsana New" w:hAnsi="Angsana New"/>
        </w:rPr>
      </w:pPr>
    </w:p>
    <w:p w:rsidR="00E36EA7" w:rsidRPr="00FE35D4" w:rsidRDefault="00E36EA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:rsidR="00C13506" w:rsidRPr="00FE35D4" w:rsidRDefault="00600426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  <w:r w:rsidRPr="00FE35D4">
        <w:rPr>
          <w:rFonts w:ascii="Angsana New" w:hAnsi="Angsana New"/>
          <w:b/>
          <w:sz w:val="30"/>
          <w:szCs w:val="30"/>
        </w:rPr>
        <w:t xml:space="preserve">               </w:t>
      </w:r>
      <w:r w:rsidR="005C6AFB" w:rsidRPr="00FE35D4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357" w:type="dxa"/>
        <w:tblInd w:w="558" w:type="dxa"/>
        <w:tblLayout w:type="fixed"/>
        <w:tblLook w:val="01E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35D4" w:rsidRPr="00FE35D4" w:rsidTr="008F0BD6">
        <w:tc>
          <w:tcPr>
            <w:tcW w:w="3378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B47" w:rsidRPr="00FE35D4" w:rsidTr="008F0BD6">
        <w:tc>
          <w:tcPr>
            <w:tcW w:w="3378" w:type="dxa"/>
          </w:tcPr>
          <w:p w:rsidR="00D71B47" w:rsidRPr="00FE35D4" w:rsidRDefault="00D71B47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dxa"/>
          </w:tcPr>
          <w:p w:rsidR="00D71B47" w:rsidRPr="00FE35D4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:rsidR="00D71B47" w:rsidRPr="00FE35D4" w:rsidRDefault="00D71B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D71B47" w:rsidRPr="00FE35D4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8" w:type="dxa"/>
          </w:tcPr>
          <w:p w:rsidR="00D71B47" w:rsidRPr="00FE35D4" w:rsidRDefault="00D71B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D71B47" w:rsidRPr="00FE35D4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:rsidR="00D71B47" w:rsidRPr="00FE35D4" w:rsidRDefault="00D71B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71B47" w:rsidRPr="00FE35D4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71B47" w:rsidRPr="00FE35D4" w:rsidTr="005B10A8">
        <w:tc>
          <w:tcPr>
            <w:tcW w:w="3378" w:type="dxa"/>
          </w:tcPr>
          <w:p w:rsidR="00D71B47" w:rsidRPr="00FE35D4" w:rsidRDefault="00D71B47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9" w:type="dxa"/>
            <w:gridSpan w:val="7"/>
          </w:tcPr>
          <w:p w:rsidR="00D71B47" w:rsidRPr="00FE35D4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8F0BD6">
        <w:tc>
          <w:tcPr>
            <w:tcW w:w="3378" w:type="dxa"/>
          </w:tcPr>
          <w:p w:rsidR="004A6731" w:rsidRPr="00FE35D4" w:rsidRDefault="004A6731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92" w:type="dxa"/>
          </w:tcPr>
          <w:p w:rsidR="004A6731" w:rsidRPr="00FE35D4" w:rsidRDefault="006C3CE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1,026,258</w:t>
            </w:r>
          </w:p>
        </w:tc>
        <w:tc>
          <w:tcPr>
            <w:tcW w:w="270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A6731" w:rsidRPr="00FE35D4" w:rsidRDefault="0082530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1,120,626</w:t>
            </w:r>
          </w:p>
        </w:tc>
        <w:tc>
          <w:tcPr>
            <w:tcW w:w="258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A6731" w:rsidRPr="00FE35D4" w:rsidRDefault="006C3CE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1,085,005</w:t>
            </w:r>
          </w:p>
        </w:tc>
        <w:tc>
          <w:tcPr>
            <w:tcW w:w="264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4A6731" w:rsidRPr="00FE35D4" w:rsidRDefault="00410F3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1,116,641</w:t>
            </w:r>
          </w:p>
        </w:tc>
      </w:tr>
      <w:tr w:rsidR="00FE35D4" w:rsidRPr="00FE35D4" w:rsidTr="008F0BD6">
        <w:tc>
          <w:tcPr>
            <w:tcW w:w="3378" w:type="dxa"/>
          </w:tcPr>
          <w:p w:rsidR="004A6731" w:rsidRPr="00FE35D4" w:rsidRDefault="004A6731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392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3378" w:type="dxa"/>
          </w:tcPr>
          <w:p w:rsidR="004A6731" w:rsidRPr="00FE35D4" w:rsidRDefault="004A6731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392" w:type="dxa"/>
          </w:tcPr>
          <w:p w:rsidR="004A6731" w:rsidRPr="00FE35D4" w:rsidRDefault="006C3CE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70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A6731" w:rsidRPr="00FE35D4" w:rsidRDefault="0082530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58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A6731" w:rsidRPr="00FE35D4" w:rsidRDefault="006C3CE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64" w:type="dxa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4A6731" w:rsidRPr="00FE35D4" w:rsidRDefault="00410F3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4A6731" w:rsidRPr="00FE35D4" w:rsidTr="008F0BD6">
        <w:tc>
          <w:tcPr>
            <w:tcW w:w="3378" w:type="dxa"/>
          </w:tcPr>
          <w:p w:rsidR="004A6731" w:rsidRPr="00FE35D4" w:rsidRDefault="004A6731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6731" w:rsidRPr="00FE35D4" w:rsidRDefault="006C3CE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1,027,975</w:t>
            </w:r>
          </w:p>
        </w:tc>
        <w:tc>
          <w:tcPr>
            <w:tcW w:w="270" w:type="dxa"/>
            <w:vAlign w:val="bottom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A6731" w:rsidRPr="00FE35D4" w:rsidRDefault="0082530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1,121,399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6731" w:rsidRPr="00FE35D4" w:rsidRDefault="006C3CE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1,086,722</w:t>
            </w:r>
          </w:p>
        </w:tc>
        <w:tc>
          <w:tcPr>
            <w:tcW w:w="264" w:type="dxa"/>
            <w:vAlign w:val="bottom"/>
          </w:tcPr>
          <w:p w:rsidR="004A6731" w:rsidRPr="00FE35D4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4A6731" w:rsidRPr="00FE35D4" w:rsidRDefault="00410F3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1,117,414</w:t>
            </w:r>
          </w:p>
        </w:tc>
      </w:tr>
    </w:tbl>
    <w:p w:rsidR="004A6731" w:rsidRPr="00FE35D4" w:rsidRDefault="004A673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0F09B5" w:rsidRPr="00FE35D4" w:rsidRDefault="000F09B5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2"/>
          <w:szCs w:val="32"/>
        </w:rPr>
        <w:t>10</w:t>
      </w:r>
      <w:r w:rsidRPr="00FE35D4">
        <w:rPr>
          <w:rFonts w:ascii="Angsana New" w:hAnsi="Angsana New"/>
          <w:b/>
          <w:bCs/>
          <w:sz w:val="30"/>
          <w:szCs w:val="30"/>
        </w:rPr>
        <w:t xml:space="preserve">       </w:t>
      </w:r>
      <w:r w:rsidRPr="00FE35D4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176" w:type="dxa"/>
        <w:tblInd w:w="558" w:type="dxa"/>
        <w:tblLook w:val="01E0"/>
      </w:tblPr>
      <w:tblGrid>
        <w:gridCol w:w="3312"/>
        <w:gridCol w:w="1350"/>
        <w:gridCol w:w="270"/>
        <w:gridCol w:w="1165"/>
        <w:gridCol w:w="275"/>
        <w:gridCol w:w="1270"/>
        <w:gridCol w:w="259"/>
        <w:gridCol w:w="1275"/>
      </w:tblGrid>
      <w:tr w:rsidR="00FE35D4" w:rsidRPr="00FE35D4" w:rsidTr="00073C3C">
        <w:tc>
          <w:tcPr>
            <w:tcW w:w="3312" w:type="dxa"/>
          </w:tcPr>
          <w:p w:rsidR="00073C3C" w:rsidRPr="00FE35D4" w:rsidRDefault="00073C3C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3"/>
          </w:tcPr>
          <w:p w:rsidR="00073C3C" w:rsidRPr="00FE35D4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5" w:type="dxa"/>
          </w:tcPr>
          <w:p w:rsidR="00073C3C" w:rsidRPr="00FE35D4" w:rsidRDefault="00073C3C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:rsidR="00073C3C" w:rsidRPr="00FE35D4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35D4" w:rsidRPr="00FE35D4" w:rsidTr="00073C3C">
        <w:tc>
          <w:tcPr>
            <w:tcW w:w="3312" w:type="dxa"/>
          </w:tcPr>
          <w:p w:rsidR="00073C3C" w:rsidRPr="00FE35D4" w:rsidRDefault="00073C3C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73C3C" w:rsidRPr="00FE35D4" w:rsidRDefault="00992D88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9A2081"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:rsidR="00073C3C" w:rsidRPr="00FE35D4" w:rsidRDefault="00073C3C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073C3C" w:rsidRPr="00FE35D4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A2081" w:rsidRPr="00FE35D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:rsidR="00073C3C" w:rsidRPr="00FE35D4" w:rsidRDefault="00073C3C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:rsidR="00073C3C" w:rsidRPr="00FE35D4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9A2081"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9" w:type="dxa"/>
          </w:tcPr>
          <w:p w:rsidR="00073C3C" w:rsidRPr="00FE35D4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073C3C" w:rsidRPr="00FE35D4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A2081" w:rsidRPr="00FE35D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E35D4" w:rsidRPr="00FE35D4" w:rsidTr="00073C3C">
        <w:tc>
          <w:tcPr>
            <w:tcW w:w="3312" w:type="dxa"/>
          </w:tcPr>
          <w:p w:rsidR="009A2081" w:rsidRPr="00FE35D4" w:rsidRDefault="009A2081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:rsidR="009A2081" w:rsidRPr="00FE35D4" w:rsidRDefault="008F6A26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58,997</w:t>
            </w:r>
          </w:p>
        </w:tc>
        <w:tc>
          <w:tcPr>
            <w:tcW w:w="259" w:type="dxa"/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bidi="th-TH"/>
              </w:rPr>
              <w:t>8,997</w:t>
            </w:r>
          </w:p>
        </w:tc>
      </w:tr>
      <w:tr w:rsidR="00FE35D4" w:rsidRPr="00FE35D4" w:rsidTr="00992D88">
        <w:tc>
          <w:tcPr>
            <w:tcW w:w="3312" w:type="dxa"/>
          </w:tcPr>
          <w:p w:rsidR="009A2081" w:rsidRPr="00FE35D4" w:rsidRDefault="009A2081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9A2081" w:rsidRPr="00FE35D4" w:rsidRDefault="008F6A26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259" w:type="dxa"/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50,000</w:t>
            </w:r>
          </w:p>
        </w:tc>
      </w:tr>
      <w:tr w:rsidR="009A2081" w:rsidRPr="00FE35D4" w:rsidTr="00992D88">
        <w:tc>
          <w:tcPr>
            <w:tcW w:w="3312" w:type="dxa"/>
          </w:tcPr>
          <w:p w:rsidR="009A2081" w:rsidRPr="00FE35D4" w:rsidRDefault="009A2081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9A2081" w:rsidRPr="00FE35D4" w:rsidRDefault="008F6A26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158,997</w:t>
            </w:r>
          </w:p>
        </w:tc>
        <w:tc>
          <w:tcPr>
            <w:tcW w:w="259" w:type="dxa"/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9A2081" w:rsidRPr="00FE35D4" w:rsidRDefault="009A2081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58,997</w:t>
            </w:r>
          </w:p>
        </w:tc>
      </w:tr>
    </w:tbl>
    <w:p w:rsidR="004F71A4" w:rsidRPr="00FE35D4" w:rsidRDefault="004F71A4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91AE3" w:rsidRPr="00FE35D4" w:rsidRDefault="00C91AE3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C91AE3" w:rsidRPr="00FE35D4" w:rsidSect="005E6926">
          <w:headerReference w:type="default" r:id="rId8"/>
          <w:footerReference w:type="default" r:id="rId9"/>
          <w:pgSz w:w="11909" w:h="16834" w:code="9"/>
          <w:pgMar w:top="692" w:right="659" w:bottom="578" w:left="1151" w:header="720" w:footer="720" w:gutter="0"/>
          <w:pgNumType w:start="16"/>
          <w:cols w:space="720"/>
          <w:docGrid w:linePitch="245"/>
        </w:sectPr>
      </w:pPr>
    </w:p>
    <w:p w:rsidR="00C91AE3" w:rsidRPr="00FE35D4" w:rsidRDefault="00A50CE9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FE35D4">
        <w:rPr>
          <w:rFonts w:ascii="Angsana New" w:hAnsi="Angsana New"/>
          <w:sz w:val="30"/>
          <w:szCs w:val="30"/>
        </w:rPr>
        <w:t>3</w:t>
      </w:r>
      <w:r w:rsidRPr="00FE35D4">
        <w:rPr>
          <w:rFonts w:ascii="Angsana New" w:hAnsi="Angsana New" w:hint="cs"/>
          <w:sz w:val="30"/>
          <w:szCs w:val="30"/>
          <w:cs/>
        </w:rPr>
        <w:t>1</w:t>
      </w:r>
      <w:r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E35D4">
        <w:rPr>
          <w:rFonts w:ascii="Angsana New" w:hAnsi="Angsana New"/>
          <w:sz w:val="30"/>
          <w:szCs w:val="30"/>
        </w:rPr>
        <w:t>256</w:t>
      </w:r>
      <w:r w:rsidR="007763B5" w:rsidRPr="00FE35D4">
        <w:rPr>
          <w:rFonts w:ascii="Angsana New" w:hAnsi="Angsana New" w:hint="cs"/>
          <w:sz w:val="30"/>
          <w:szCs w:val="30"/>
          <w:cs/>
        </w:rPr>
        <w:t>6</w:t>
      </w:r>
      <w:r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>และ</w:t>
      </w:r>
      <w:r w:rsidRPr="00FE35D4">
        <w:rPr>
          <w:rFonts w:ascii="Angsana New" w:hAnsi="Angsana New"/>
          <w:sz w:val="30"/>
          <w:szCs w:val="30"/>
        </w:rPr>
        <w:t xml:space="preserve"> 256</w:t>
      </w:r>
      <w:r w:rsidR="007763B5" w:rsidRPr="00FE35D4">
        <w:rPr>
          <w:rFonts w:ascii="Angsana New" w:hAnsi="Angsana New"/>
          <w:sz w:val="30"/>
          <w:szCs w:val="30"/>
        </w:rPr>
        <w:t>5</w:t>
      </w:r>
      <w:r w:rsidRPr="00FE35D4"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และเงินปันผลรับจากเงินลงทุนสำหรับแต่ละปี ดังนี้</w:t>
      </w:r>
    </w:p>
    <w:p w:rsidR="00D54696" w:rsidRPr="00FE35D4" w:rsidRDefault="00D54696" w:rsidP="00FE35D4">
      <w:pPr>
        <w:tabs>
          <w:tab w:val="clear" w:pos="227"/>
          <w:tab w:val="clear" w:pos="454"/>
          <w:tab w:val="clear" w:pos="680"/>
          <w:tab w:val="left" w:pos="567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E35D4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="216" w:tblpY="10"/>
        <w:tblW w:w="16176" w:type="dxa"/>
        <w:tblLayout w:type="fixed"/>
        <w:tblLook w:val="04A0"/>
      </w:tblPr>
      <w:tblGrid>
        <w:gridCol w:w="4234"/>
        <w:gridCol w:w="3319"/>
        <w:gridCol w:w="987"/>
        <w:gridCol w:w="1305"/>
        <w:gridCol w:w="898"/>
        <w:gridCol w:w="823"/>
        <w:gridCol w:w="1103"/>
        <w:gridCol w:w="131"/>
        <w:gridCol w:w="270"/>
        <w:gridCol w:w="856"/>
        <w:gridCol w:w="338"/>
        <w:gridCol w:w="63"/>
        <w:gridCol w:w="835"/>
        <w:gridCol w:w="1014"/>
      </w:tblGrid>
      <w:tr w:rsidR="00FE35D4" w:rsidRPr="00FE35D4" w:rsidTr="008F0BD6">
        <w:trPr>
          <w:trHeight w:val="35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\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ลักษณะ ธุรกิจ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FE35D4" w:rsidRPr="00FE35D4" w:rsidTr="008F0BD6">
        <w:trPr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E35D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FE35D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FE35D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E35D4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E35D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E35D4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E35D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E35D4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FE35D4" w:rsidRPr="00FE35D4" w:rsidTr="008F0BD6">
        <w:trPr>
          <w:trHeight w:val="39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63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(หน่วย</w:t>
            </w:r>
            <w:r w:rsidRPr="00FE35D4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  <w:r w:rsidRPr="00FE35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E35D4" w:rsidRPr="00FE35D4" w:rsidTr="008F0BD6">
        <w:trPr>
          <w:trHeight w:val="43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 ไมโครไพล์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99.9998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149,999.700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49,999.85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 บริษัท สยามสตีลไวร์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E35D4" w:rsidTr="008F0BD6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158,997.00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58,997.15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4696" w:rsidRPr="00FE35D4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701BE2" w:rsidRPr="00FE35D4" w:rsidRDefault="00701BE2" w:rsidP="00FE35D4">
      <w:pPr>
        <w:framePr w:w="14747" w:wrap="auto" w:hAnchor="text" w:x="993"/>
        <w:rPr>
          <w:rFonts w:ascii="Angsana New" w:hAnsi="Angsana New"/>
          <w:sz w:val="32"/>
          <w:szCs w:val="32"/>
        </w:rPr>
      </w:pPr>
    </w:p>
    <w:p w:rsidR="00D54696" w:rsidRPr="00FE35D4" w:rsidRDefault="00D54696" w:rsidP="00FE35D4">
      <w:pPr>
        <w:framePr w:w="14747" w:wrap="auto" w:hAnchor="text" w:x="993"/>
        <w:rPr>
          <w:rFonts w:ascii="Angsana New" w:hAnsi="Angsana New"/>
          <w:sz w:val="32"/>
          <w:szCs w:val="32"/>
        </w:rPr>
        <w:sectPr w:rsidR="00D54696" w:rsidRPr="00FE35D4" w:rsidSect="005E6926">
          <w:pgSz w:w="16834" w:h="11909" w:orient="landscape" w:code="9"/>
          <w:pgMar w:top="1151" w:right="692" w:bottom="569" w:left="578" w:header="720" w:footer="720" w:gutter="0"/>
          <w:cols w:space="720"/>
          <w:docGrid w:linePitch="245"/>
        </w:sectPr>
      </w:pPr>
    </w:p>
    <w:p w:rsidR="003E2DB5" w:rsidRPr="00FE35D4" w:rsidRDefault="003E2DB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bookmarkStart w:id="11" w:name="_Hlk102994083"/>
      <w:r w:rsidRPr="00FE35D4">
        <w:rPr>
          <w:rFonts w:ascii="Angsana New" w:hAnsi="Angsana New" w:hint="cs"/>
          <w:sz w:val="32"/>
          <w:szCs w:val="32"/>
          <w:cs/>
        </w:rPr>
        <w:lastRenderedPageBreak/>
        <w:t xml:space="preserve">วันที่ </w:t>
      </w:r>
      <w:r w:rsidRPr="00FE35D4">
        <w:rPr>
          <w:rFonts w:ascii="Angsana New" w:hAnsi="Angsana New"/>
          <w:sz w:val="32"/>
          <w:szCs w:val="32"/>
        </w:rPr>
        <w:t xml:space="preserve">7 </w:t>
      </w:r>
      <w:r w:rsidRPr="00FE35D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E35D4">
        <w:rPr>
          <w:rFonts w:ascii="Angsana New" w:hAnsi="Angsana New"/>
          <w:sz w:val="32"/>
          <w:szCs w:val="32"/>
        </w:rPr>
        <w:t xml:space="preserve">2564 </w:t>
      </w:r>
      <w:r w:rsidRPr="00FE35D4">
        <w:rPr>
          <w:rFonts w:ascii="Angsana New" w:hAnsi="Angsana New" w:hint="cs"/>
          <w:sz w:val="32"/>
          <w:szCs w:val="32"/>
          <w:cs/>
        </w:rPr>
        <w:t>มีการ</w:t>
      </w:r>
      <w:r w:rsidRPr="00FE35D4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จัดตั้งบริษัทย่อยเพื่อประเกอบธุรกิจ จำหน่ายผลิตภัณฑ์คอนกรีตอัดแรงภายใต้เครื่องหมายการค้า </w:t>
      </w:r>
      <w:r w:rsidRPr="00FE35D4">
        <w:rPr>
          <w:rFonts w:ascii="Angsana New" w:hAnsi="Angsana New"/>
          <w:sz w:val="30"/>
          <w:szCs w:val="30"/>
        </w:rPr>
        <w:t>“STEC”</w:t>
      </w:r>
      <w:r w:rsidRPr="00FE35D4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115 </w:t>
      </w:r>
      <w:r w:rsidRPr="00FE35D4">
        <w:rPr>
          <w:rFonts w:ascii="Angsana New" w:hAnsi="Angsana New"/>
          <w:sz w:val="30"/>
          <w:szCs w:val="30"/>
        </w:rPr>
        <w:t>KV</w:t>
      </w:r>
      <w:r w:rsidRPr="00FE35D4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  <w:bookmarkEnd w:id="11"/>
    </w:p>
    <w:p w:rsidR="003E2DB5" w:rsidRPr="00FE35D4" w:rsidRDefault="003E2DB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2" w:name="_Hlk102994324"/>
      <w:r w:rsidRPr="00FE35D4">
        <w:rPr>
          <w:rFonts w:ascii="Angsana New" w:hAnsi="Angsana New"/>
          <w:sz w:val="30"/>
          <w:szCs w:val="30"/>
          <w:cs/>
        </w:rPr>
        <w:t xml:space="preserve">วันที่ </w:t>
      </w:r>
      <w:r w:rsidRPr="00FE35D4">
        <w:rPr>
          <w:rFonts w:ascii="Angsana New" w:hAnsi="Angsana New"/>
          <w:sz w:val="30"/>
          <w:szCs w:val="30"/>
        </w:rPr>
        <w:t xml:space="preserve">4 </w:t>
      </w:r>
      <w:r w:rsidRPr="00FE35D4">
        <w:rPr>
          <w:rFonts w:ascii="Angsana New" w:hAnsi="Angsana New" w:hint="cs"/>
          <w:sz w:val="30"/>
          <w:szCs w:val="30"/>
          <w:cs/>
        </w:rPr>
        <w:t>มีนาคม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</w:rPr>
        <w:t xml:space="preserve">2565 </w:t>
      </w:r>
      <w:r w:rsidRPr="00FE35D4">
        <w:rPr>
          <w:rFonts w:ascii="Angsana New" w:hAnsi="Angsana New"/>
          <w:sz w:val="30"/>
          <w:szCs w:val="30"/>
          <w:cs/>
        </w:rPr>
        <w:t xml:space="preserve">มีการจัดตั้งบริษัทย่อยเพื่อประกอบธุรกิจ </w:t>
      </w:r>
      <w:r w:rsidRPr="00FE35D4">
        <w:rPr>
          <w:rFonts w:ascii="Angsana New" w:hAnsi="Angsana New" w:hint="cs"/>
          <w:sz w:val="30"/>
          <w:szCs w:val="30"/>
          <w:cs/>
        </w:rPr>
        <w:t>ผลิตและ</w:t>
      </w:r>
      <w:r w:rsidRPr="00FE35D4">
        <w:rPr>
          <w:rFonts w:ascii="Angsana New" w:hAnsi="Angsana New"/>
          <w:sz w:val="30"/>
          <w:szCs w:val="30"/>
          <w:cs/>
        </w:rPr>
        <w:t>จำหน่าย</w:t>
      </w:r>
      <w:r w:rsidRPr="00FE35D4">
        <w:rPr>
          <w:rFonts w:ascii="Angsana New" w:hAnsi="Angsana New" w:hint="cs"/>
          <w:sz w:val="30"/>
          <w:szCs w:val="30"/>
          <w:cs/>
        </w:rPr>
        <w:t>ลวดเหล็ก</w:t>
      </w:r>
      <w:bookmarkStart w:id="13" w:name="_Hlk102996128"/>
      <w:r w:rsidRPr="00FE35D4">
        <w:rPr>
          <w:rFonts w:ascii="Angsana New" w:hAnsi="Angsana New" w:hint="cs"/>
          <w:sz w:val="30"/>
          <w:szCs w:val="30"/>
          <w:cs/>
        </w:rPr>
        <w:t>เพื่อ</w:t>
      </w:r>
      <w:r w:rsidRPr="00FE35D4">
        <w:rPr>
          <w:rFonts w:ascii="Angsana New" w:hAnsi="Angsana New"/>
          <w:sz w:val="30"/>
          <w:szCs w:val="30"/>
          <w:cs/>
        </w:rPr>
        <w:t>เพิ่มรายได้ให้กับบริษัท  ลดต</w:t>
      </w:r>
      <w:r w:rsidR="005F2C48" w:rsidRPr="00FE35D4">
        <w:rPr>
          <w:rFonts w:ascii="Angsana New" w:hAnsi="Angsana New"/>
          <w:sz w:val="30"/>
          <w:szCs w:val="30"/>
          <w:cs/>
        </w:rPr>
        <w:t>้นทุนในการผล</w:t>
      </w:r>
      <w:r w:rsidR="005F2C48" w:rsidRPr="00FE35D4">
        <w:rPr>
          <w:rFonts w:ascii="Angsana New" w:hAnsi="Angsana New" w:hint="cs"/>
          <w:sz w:val="30"/>
          <w:szCs w:val="30"/>
          <w:cs/>
        </w:rPr>
        <w:t>ิ</w:t>
      </w:r>
      <w:r w:rsidRPr="00FE35D4">
        <w:rPr>
          <w:rFonts w:ascii="Angsana New" w:hAnsi="Angsana New"/>
          <w:sz w:val="30"/>
          <w:szCs w:val="30"/>
          <w:cs/>
        </w:rPr>
        <w:t xml:space="preserve">ต </w:t>
      </w:r>
      <w:r w:rsidRPr="00FE35D4">
        <w:rPr>
          <w:rFonts w:ascii="Angsana New" w:hAnsi="Angsana New" w:hint="cs"/>
          <w:sz w:val="30"/>
          <w:szCs w:val="30"/>
          <w:cs/>
        </w:rPr>
        <w:t>และ</w:t>
      </w:r>
      <w:r w:rsidRPr="00FE35D4">
        <w:rPr>
          <w:rFonts w:ascii="Angsana New" w:hAnsi="Angsana New"/>
          <w:sz w:val="30"/>
          <w:szCs w:val="30"/>
          <w:cs/>
        </w:rPr>
        <w:t>เพิ่มความสามารถในการแข่งขัน</w:t>
      </w:r>
    </w:p>
    <w:p w:rsidR="00D54696" w:rsidRPr="00FE35D4" w:rsidRDefault="00D5469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4" w:name="_Hlk142711267"/>
    </w:p>
    <w:p w:rsidR="00D54696" w:rsidRPr="00FE35D4" w:rsidRDefault="00D5469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FE35D4">
        <w:rPr>
          <w:rFonts w:ascii="Angsana New" w:hAnsi="Angsana New"/>
          <w:sz w:val="30"/>
          <w:szCs w:val="30"/>
        </w:rPr>
        <w:t xml:space="preserve">9 </w:t>
      </w:r>
      <w:r w:rsidRPr="00FE35D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E35D4">
        <w:rPr>
          <w:rFonts w:ascii="Angsana New" w:hAnsi="Angsana New"/>
          <w:sz w:val="30"/>
          <w:szCs w:val="30"/>
        </w:rPr>
        <w:t xml:space="preserve">2566 </w:t>
      </w:r>
      <w:r w:rsidRPr="00FE35D4">
        <w:rPr>
          <w:rFonts w:ascii="Angsana New" w:hAnsi="Angsana New" w:hint="cs"/>
          <w:sz w:val="30"/>
          <w:szCs w:val="30"/>
          <w:cs/>
        </w:rPr>
        <w:t>มีการจัดตั้งบริษัทย่อย</w:t>
      </w:r>
      <w:r w:rsidRPr="00FE35D4">
        <w:rPr>
          <w:rFonts w:ascii="Angsana New" w:hAnsi="Angsana New"/>
          <w:sz w:val="30"/>
          <w:szCs w:val="30"/>
          <w:cs/>
        </w:rPr>
        <w:t xml:space="preserve">ที่ถือหุ้นโดย บริษัท สยามสตีลไวร์ จำกัด </w:t>
      </w:r>
      <w:r w:rsidRPr="00FE35D4">
        <w:rPr>
          <w:rFonts w:ascii="Angsana New" w:hAnsi="Angsana New" w:hint="cs"/>
          <w:sz w:val="30"/>
          <w:szCs w:val="30"/>
          <w:cs/>
        </w:rPr>
        <w:t>โดยประกอบธุรกิจ จำหน่ายลวดเหล็ก เพื่อเพิ่มช่องทางการจัดจำหน่ายและเพิ่มรายได้ให้กับบริษัท</w:t>
      </w:r>
    </w:p>
    <w:bookmarkEnd w:id="14"/>
    <w:p w:rsidR="00D54696" w:rsidRPr="00FE35D4" w:rsidRDefault="00D5469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2"/>
    <w:bookmarkEnd w:id="13"/>
    <w:p w:rsidR="00A51632" w:rsidRPr="00FE35D4" w:rsidRDefault="00A50690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2"/>
          <w:szCs w:val="32"/>
        </w:rPr>
        <w:t>1</w:t>
      </w:r>
      <w:r w:rsidR="00A50CE9" w:rsidRPr="00FE35D4">
        <w:rPr>
          <w:rFonts w:ascii="Angsana New" w:hAnsi="Angsana New"/>
          <w:b/>
          <w:bCs/>
          <w:sz w:val="32"/>
          <w:szCs w:val="32"/>
        </w:rPr>
        <w:t>1</w:t>
      </w:r>
      <w:r w:rsidR="00A51632" w:rsidRPr="00FE35D4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A51632" w:rsidRPr="00FE35D4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072" w:type="dxa"/>
        <w:tblInd w:w="534" w:type="dxa"/>
        <w:tblLayout w:type="fixed"/>
        <w:tblLook w:val="0000"/>
      </w:tblPr>
      <w:tblGrid>
        <w:gridCol w:w="7229"/>
        <w:gridCol w:w="1843"/>
      </w:tblGrid>
      <w:tr w:rsidR="00FE35D4" w:rsidRPr="00FE35D4" w:rsidTr="006D20E4">
        <w:trPr>
          <w:tblHeader/>
        </w:trPr>
        <w:tc>
          <w:tcPr>
            <w:tcW w:w="9072" w:type="dxa"/>
            <w:gridSpan w:val="2"/>
            <w:vAlign w:val="bottom"/>
          </w:tcPr>
          <w:p w:rsidR="00EA1732" w:rsidRPr="00FE35D4" w:rsidRDefault="00EA1732" w:rsidP="00FE35D4">
            <w:pPr>
              <w:ind w:right="-11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E35D4" w:rsidRPr="00FE35D4" w:rsidTr="00904AD7">
        <w:trPr>
          <w:tblHeader/>
        </w:trPr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9E4B1F" w:rsidRPr="00FE35D4" w:rsidRDefault="009E4B1F" w:rsidP="00FE35D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FE35D4" w:rsidRPr="00FE35D4" w:rsidTr="00904AD7">
        <w:trPr>
          <w:tblHeader/>
        </w:trPr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9E4B1F" w:rsidRPr="00FE35D4" w:rsidRDefault="009E4B1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:rsidR="009E4B1F" w:rsidRPr="00FE35D4" w:rsidRDefault="009E4B1F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E63FF1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  <w:vAlign w:val="bottom"/>
          </w:tcPr>
          <w:p w:rsidR="009E4B1F" w:rsidRPr="00FE35D4" w:rsidRDefault="0014265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70,388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:rsidR="009E4B1F" w:rsidRPr="00FE35D4" w:rsidRDefault="00787CAB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843" w:type="dxa"/>
            <w:vAlign w:val="bottom"/>
          </w:tcPr>
          <w:p w:rsidR="009E4B1F" w:rsidRPr="00FE35D4" w:rsidRDefault="009E4B1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E4B1F" w:rsidRPr="00FE35D4" w:rsidRDefault="009E4B1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63FF1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63FF1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E4B1F" w:rsidRPr="00FE35D4" w:rsidRDefault="0014265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70,388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:rsidR="009E4B1F" w:rsidRPr="00FE35D4" w:rsidRDefault="008407C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843" w:type="dxa"/>
            <w:vAlign w:val="bottom"/>
          </w:tcPr>
          <w:p w:rsidR="009E4B1F" w:rsidRPr="00FE35D4" w:rsidRDefault="009E4B1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E4B1F" w:rsidRPr="00FE35D4" w:rsidRDefault="009E4B1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9601C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4B1F" w:rsidRPr="00FE35D4" w:rsidRDefault="009E4B1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70,388</w:t>
            </w:r>
          </w:p>
        </w:tc>
      </w:tr>
      <w:tr w:rsidR="00FE35D4" w:rsidRPr="00FE35D4" w:rsidTr="00904AD7">
        <w:trPr>
          <w:trHeight w:hRule="exact" w:val="227"/>
        </w:trPr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43" w:type="dxa"/>
            <w:vAlign w:val="bottom"/>
          </w:tcPr>
          <w:p w:rsidR="009E4B1F" w:rsidRPr="00FE35D4" w:rsidRDefault="009E4B1F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63FF1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3" w:type="dxa"/>
            <w:vAlign w:val="bottom"/>
          </w:tcPr>
          <w:p w:rsidR="009E4B1F" w:rsidRPr="00FE35D4" w:rsidRDefault="00787CA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</w:t>
            </w:r>
            <w:r w:rsidR="00E63FF1" w:rsidRPr="00FE35D4">
              <w:rPr>
                <w:rFonts w:ascii="Angsana New" w:hAnsi="Angsana New"/>
                <w:sz w:val="30"/>
                <w:szCs w:val="30"/>
              </w:rPr>
              <w:t>6,326</w:t>
            </w:r>
            <w:r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35D4" w:rsidRPr="00FE35D4" w:rsidTr="003E3AB3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vAlign w:val="bottom"/>
          </w:tcPr>
          <w:p w:rsidR="009E4B1F" w:rsidRPr="00FE35D4" w:rsidRDefault="009E4B1F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E35D4" w:rsidRPr="00FE35D4" w:rsidTr="003E3AB3">
        <w:tc>
          <w:tcPr>
            <w:tcW w:w="7229" w:type="dxa"/>
            <w:vAlign w:val="bottom"/>
          </w:tcPr>
          <w:p w:rsidR="003E3AB3" w:rsidRPr="00FE35D4" w:rsidRDefault="003E3AB3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vAlign w:val="bottom"/>
          </w:tcPr>
          <w:p w:rsidR="003E3AB3" w:rsidRPr="00FE35D4" w:rsidRDefault="003E3AB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3E3AB3">
        <w:tc>
          <w:tcPr>
            <w:tcW w:w="7229" w:type="dxa"/>
            <w:vAlign w:val="bottom"/>
          </w:tcPr>
          <w:p w:rsidR="009E4B1F" w:rsidRPr="00FE35D4" w:rsidRDefault="00C858C5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E4B1F" w:rsidRPr="00FE35D4" w:rsidRDefault="00E63FF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63FF1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63FF1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E4B1F" w:rsidRPr="00FE35D4" w:rsidRDefault="00C43655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D2277F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6,326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vAlign w:val="bottom"/>
          </w:tcPr>
          <w:p w:rsidR="009E4B1F" w:rsidRPr="00FE35D4" w:rsidRDefault="009E4B1F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lastRenderedPageBreak/>
              <w:t>จำหน่ายและตัดจำหน่าย</w:t>
            </w:r>
          </w:p>
        </w:tc>
        <w:tc>
          <w:tcPr>
            <w:tcW w:w="1843" w:type="dxa"/>
            <w:vMerge w:val="restart"/>
            <w:vAlign w:val="bottom"/>
          </w:tcPr>
          <w:p w:rsidR="009E4B1F" w:rsidRPr="00FE35D4" w:rsidRDefault="009E4B1F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9E4B1F" w:rsidRPr="00FE35D4" w:rsidRDefault="00E63FF1" w:rsidP="00FE35D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3,725</w:t>
            </w: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709A8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:rsidR="009E4B1F" w:rsidRPr="00FE35D4" w:rsidRDefault="009E4B1F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E35D4" w:rsidRPr="00FE35D4" w:rsidTr="00904AD7">
        <w:tc>
          <w:tcPr>
            <w:tcW w:w="7229" w:type="dxa"/>
            <w:vAlign w:val="bottom"/>
          </w:tcPr>
          <w:p w:rsidR="009E4B1F" w:rsidRPr="00FE35D4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9601C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4B1F" w:rsidRPr="00FE35D4" w:rsidRDefault="009B5DD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E63FF1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2,601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E35D4" w:rsidRPr="00FE35D4" w:rsidTr="00701BE2">
        <w:tc>
          <w:tcPr>
            <w:tcW w:w="7229" w:type="dxa"/>
          </w:tcPr>
          <w:p w:rsidR="009E4B1F" w:rsidRPr="00FE35D4" w:rsidRDefault="009E4B1F" w:rsidP="00FE35D4">
            <w:pPr>
              <w:pStyle w:val="ListParagraph"/>
              <w:ind w:left="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E4B1F" w:rsidRPr="00FE35D4" w:rsidRDefault="009E4B1F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FE35D4" w:rsidRPr="00FE35D4" w:rsidTr="00701BE2">
        <w:tc>
          <w:tcPr>
            <w:tcW w:w="7229" w:type="dxa"/>
          </w:tcPr>
          <w:p w:rsidR="00701BE2" w:rsidRPr="00FE35D4" w:rsidRDefault="00701BE2" w:rsidP="00FE35D4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43" w:type="dxa"/>
            <w:vAlign w:val="bottom"/>
          </w:tcPr>
          <w:p w:rsidR="00701BE2" w:rsidRPr="00FE35D4" w:rsidRDefault="00701BE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701BE2">
        <w:tc>
          <w:tcPr>
            <w:tcW w:w="7229" w:type="dxa"/>
          </w:tcPr>
          <w:p w:rsidR="009E4B1F" w:rsidRPr="00FE35D4" w:rsidRDefault="009E4B1F" w:rsidP="00FE35D4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E63FF1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bottom w:val="double" w:sz="4" w:space="0" w:color="000000"/>
            </w:tcBorders>
            <w:vAlign w:val="bottom"/>
          </w:tcPr>
          <w:p w:rsidR="009E4B1F" w:rsidRPr="00FE35D4" w:rsidRDefault="00C858C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9E4B1F" w:rsidRPr="00FE35D4" w:rsidTr="00904AD7">
        <w:tc>
          <w:tcPr>
            <w:tcW w:w="7229" w:type="dxa"/>
          </w:tcPr>
          <w:p w:rsidR="009E4B1F" w:rsidRPr="00FE35D4" w:rsidRDefault="009E4B1F" w:rsidP="00FE35D4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49601C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:rsidR="009E4B1F" w:rsidRPr="00FE35D4" w:rsidRDefault="00E63FF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</w:tbl>
    <w:p w:rsidR="00912CAC" w:rsidRPr="00FE35D4" w:rsidRDefault="00912CAC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A5958" w:rsidRPr="00FE35D4" w:rsidRDefault="00EA5958" w:rsidP="00FE35D4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บริษัทมีการจัดประเภทที่ดินที่จังหวัดอุดรธานีใหม่ ซึ่งเดิมจัดประเภทอยู่ในรายการบัญชีที่ดิน อาคารและอุปกรณ์ โดยจัดประเภทใหม่เป็นอสังหาริมทรัพย์เพื่อการลงทุน เนื่องจากบริษัทไม่มีแผนชัดเจนที่จะใช้ประโยชน์เพื่อการตั้งโรงงานใหม่ตั้งแต่เริ่มแรก แต่ซื้อไว้เพื่อรองรับดินที่ได้จากการขุดของโครงการแก้มลิง ณ ปัจจุบันทางบริษัทมีความตั้งใจที่จะขายให้แก่บริษัทที่จะเข้ามาพัฒนาพื้นที่ดังกล่าว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FE35D4">
        <w:rPr>
          <w:rFonts w:ascii="Angsana New" w:hAnsi="Angsana New"/>
          <w:sz w:val="30"/>
          <w:szCs w:val="30"/>
        </w:rPr>
        <w:t xml:space="preserve"> </w:t>
      </w:r>
    </w:p>
    <w:p w:rsidR="009709A8" w:rsidRPr="00FE35D4" w:rsidRDefault="009709A8" w:rsidP="00FE35D4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FE35D4">
        <w:rPr>
          <w:rFonts w:ascii="Angsana New" w:hAnsi="Angsana New"/>
          <w:sz w:val="30"/>
          <w:szCs w:val="30"/>
        </w:rPr>
        <w:t xml:space="preserve">29 </w:t>
      </w:r>
      <w:r w:rsidRPr="00FE35D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E35D4">
        <w:rPr>
          <w:rFonts w:ascii="Angsana New" w:hAnsi="Angsana New"/>
          <w:sz w:val="30"/>
          <w:szCs w:val="30"/>
        </w:rPr>
        <w:t>2564</w:t>
      </w:r>
      <w:r w:rsidRPr="00FE35D4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Pr="00FE35D4">
        <w:rPr>
          <w:rFonts w:ascii="Angsana New" w:hAnsi="Angsana New"/>
          <w:sz w:val="30"/>
          <w:szCs w:val="30"/>
        </w:rPr>
        <w:t xml:space="preserve">64.06 </w:t>
      </w:r>
      <w:r w:rsidRPr="00FE35D4">
        <w:rPr>
          <w:rFonts w:ascii="Angsana New" w:hAnsi="Angsana New"/>
          <w:sz w:val="30"/>
          <w:szCs w:val="30"/>
          <w:cs/>
        </w:rPr>
        <w:t>ล้านบาท</w:t>
      </w:r>
    </w:p>
    <w:p w:rsidR="00E63FF1" w:rsidRPr="00FE35D4" w:rsidRDefault="00E63FF1" w:rsidP="00FE35D4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590282" w:rsidRPr="00FE35D4">
        <w:rPr>
          <w:rFonts w:ascii="Angsana New" w:hAnsi="Angsana New"/>
          <w:sz w:val="30"/>
          <w:szCs w:val="30"/>
        </w:rPr>
        <w:t>30</w:t>
      </w:r>
      <w:r w:rsidR="00590282" w:rsidRPr="00FE35D4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="00590282" w:rsidRPr="00FE35D4">
        <w:rPr>
          <w:rFonts w:ascii="Angsana New" w:hAnsi="Angsana New"/>
          <w:sz w:val="30"/>
          <w:szCs w:val="30"/>
        </w:rPr>
        <w:t xml:space="preserve"> </w:t>
      </w:r>
      <w:r w:rsidR="00590282" w:rsidRPr="00FE35D4">
        <w:rPr>
          <w:rFonts w:ascii="Angsana New" w:hAnsi="Angsana New" w:hint="cs"/>
          <w:sz w:val="30"/>
          <w:szCs w:val="30"/>
          <w:cs/>
        </w:rPr>
        <w:t>2567</w:t>
      </w:r>
      <w:r w:rsidRPr="00FE35D4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590282" w:rsidRPr="00FE35D4">
        <w:rPr>
          <w:rFonts w:ascii="Angsana New" w:hAnsi="Angsana New"/>
          <w:sz w:val="30"/>
          <w:szCs w:val="30"/>
        </w:rPr>
        <w:t>67.79</w:t>
      </w:r>
      <w:r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ล้านบาท</w:t>
      </w:r>
    </w:p>
    <w:p w:rsidR="00271EC7" w:rsidRPr="00FE35D4" w:rsidRDefault="00271E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</w:rPr>
        <w:br w:type="page"/>
      </w:r>
    </w:p>
    <w:p w:rsidR="009709A8" w:rsidRPr="00FE35D4" w:rsidRDefault="009709A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  <w:sectPr w:rsidR="009709A8" w:rsidRPr="00FE35D4" w:rsidSect="005E6926">
          <w:pgSz w:w="11909" w:h="16834" w:code="9"/>
          <w:pgMar w:top="692" w:right="569" w:bottom="578" w:left="1151" w:header="720" w:footer="720" w:gutter="0"/>
          <w:cols w:space="720"/>
          <w:docGrid w:linePitch="245"/>
        </w:sectPr>
      </w:pPr>
    </w:p>
    <w:p w:rsidR="00113B0B" w:rsidRPr="00FE35D4" w:rsidRDefault="00DD5D1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FE35D4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A50CE9" w:rsidRPr="00FE35D4">
        <w:rPr>
          <w:rFonts w:ascii="Angsana New" w:hAnsi="Angsana New"/>
          <w:b/>
          <w:bCs/>
          <w:sz w:val="28"/>
          <w:szCs w:val="28"/>
        </w:rPr>
        <w:t>2</w:t>
      </w:r>
      <w:r w:rsidR="009D4B2D" w:rsidRPr="00FE35D4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113B0B" w:rsidRPr="00FE35D4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 </w:t>
      </w:r>
    </w:p>
    <w:tbl>
      <w:tblPr>
        <w:tblW w:w="15183" w:type="dxa"/>
        <w:tblInd w:w="198" w:type="dxa"/>
        <w:tblLayout w:type="fixed"/>
        <w:tblLook w:val="0000"/>
      </w:tblPr>
      <w:tblGrid>
        <w:gridCol w:w="51"/>
        <w:gridCol w:w="2834"/>
        <w:gridCol w:w="1260"/>
        <w:gridCol w:w="270"/>
        <w:gridCol w:w="1170"/>
        <w:gridCol w:w="270"/>
        <w:gridCol w:w="1260"/>
        <w:gridCol w:w="270"/>
        <w:gridCol w:w="1260"/>
        <w:gridCol w:w="236"/>
        <w:gridCol w:w="34"/>
        <w:gridCol w:w="65"/>
        <w:gridCol w:w="1183"/>
        <w:gridCol w:w="34"/>
        <w:gridCol w:w="151"/>
        <w:gridCol w:w="51"/>
        <w:gridCol w:w="46"/>
        <w:gridCol w:w="139"/>
        <w:gridCol w:w="12"/>
        <w:gridCol w:w="1078"/>
        <w:gridCol w:w="185"/>
        <w:gridCol w:w="39"/>
        <w:gridCol w:w="151"/>
        <w:gridCol w:w="39"/>
        <w:gridCol w:w="51"/>
        <w:gridCol w:w="134"/>
        <w:gridCol w:w="17"/>
        <w:gridCol w:w="1208"/>
        <w:gridCol w:w="173"/>
        <w:gridCol w:w="10"/>
        <w:gridCol w:w="89"/>
        <w:gridCol w:w="24"/>
        <w:gridCol w:w="149"/>
        <w:gridCol w:w="12"/>
        <w:gridCol w:w="22"/>
        <w:gridCol w:w="997"/>
        <w:gridCol w:w="24"/>
        <w:gridCol w:w="149"/>
        <w:gridCol w:w="12"/>
        <w:gridCol w:w="24"/>
      </w:tblGrid>
      <w:tr w:rsidR="00FE35D4" w:rsidRPr="00FE35D4" w:rsidTr="00643454">
        <w:trPr>
          <w:tblHeader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2" w:type="dxa"/>
            <w:gridSpan w:val="31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6" w:type="dxa"/>
            <w:gridSpan w:val="5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E35D4" w:rsidRPr="00FE35D4" w:rsidTr="00643454">
        <w:trPr>
          <w:gridAfter w:val="2"/>
          <w:wAfter w:w="36" w:type="dxa"/>
          <w:tblHeader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541311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541311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541311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เครื่องตกแต่ง</w:t>
            </w:r>
            <w:r w:rsidR="00090EAD"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ติดตั้ง </w:t>
            </w:r>
          </w:p>
        </w:tc>
        <w:tc>
          <w:tcPr>
            <w:tcW w:w="248" w:type="dxa"/>
            <w:gridSpan w:val="4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4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1" w:type="dxa"/>
            <w:gridSpan w:val="2"/>
          </w:tcPr>
          <w:p w:rsidR="00541311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2" w:type="dxa"/>
            <w:gridSpan w:val="4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5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FE35D4" w:rsidRPr="00FE35D4" w:rsidTr="00643454">
        <w:trPr>
          <w:gridAfter w:val="2"/>
          <w:wAfter w:w="36" w:type="dxa"/>
          <w:tblHeader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541311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541311"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541311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541311"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541311" w:rsidRPr="00FE35D4" w:rsidRDefault="00643454" w:rsidP="00FE35D4">
            <w:pPr>
              <w:ind w:left="-108" w:right="-176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090EAD"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เครื่องใช้</w:t>
            </w:r>
            <w:r w:rsidR="00541311"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8" w:type="dxa"/>
            <w:gridSpan w:val="4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gridSpan w:val="4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1" w:type="dxa"/>
            <w:gridSpan w:val="2"/>
          </w:tcPr>
          <w:p w:rsidR="00541311" w:rsidRPr="00FE35D4" w:rsidRDefault="0064345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ระหว่าง</w:t>
            </w:r>
            <w:r w:rsidR="00541311"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2" w:type="dxa"/>
            <w:gridSpan w:val="4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5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E35D4" w:rsidRPr="00FE35D4" w:rsidTr="00643454">
        <w:trPr>
          <w:tblHeader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98" w:type="dxa"/>
            <w:gridSpan w:val="38"/>
            <w:vAlign w:val="bottom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 xml:space="preserve">(หน่วย </w:t>
            </w:r>
            <w:r w:rsidRPr="00FE35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: </w:t>
            </w:r>
            <w:r w:rsidRPr="00FE35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พันบาท)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:rsidR="00541311" w:rsidRPr="00FE35D4" w:rsidRDefault="00541311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gridSpan w:val="4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:rsidR="00541311" w:rsidRPr="00FE35D4" w:rsidRDefault="00541311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4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1" w:type="dxa"/>
            <w:gridSpan w:val="2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4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9A2081" w:rsidRPr="00FE35D4" w:rsidRDefault="009A2081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 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2565 </w:t>
            </w: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519,088</w:t>
            </w:r>
          </w:p>
        </w:tc>
        <w:tc>
          <w:tcPr>
            <w:tcW w:w="270" w:type="dxa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23,581</w:t>
            </w:r>
          </w:p>
        </w:tc>
        <w:tc>
          <w:tcPr>
            <w:tcW w:w="270" w:type="dxa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276,816</w:t>
            </w:r>
          </w:p>
        </w:tc>
        <w:tc>
          <w:tcPr>
            <w:tcW w:w="270" w:type="dxa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805,471</w:t>
            </w:r>
          </w:p>
        </w:tc>
        <w:tc>
          <w:tcPr>
            <w:tcW w:w="270" w:type="dxa"/>
            <w:gridSpan w:val="2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26,760</w:t>
            </w:r>
          </w:p>
        </w:tc>
        <w:tc>
          <w:tcPr>
            <w:tcW w:w="248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245,882</w:t>
            </w:r>
          </w:p>
        </w:tc>
        <w:tc>
          <w:tcPr>
            <w:tcW w:w="241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10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0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,999</w:t>
            </w:r>
          </w:p>
        </w:tc>
        <w:tc>
          <w:tcPr>
            <w:tcW w:w="272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1,998,597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9A2081" w:rsidRPr="00FE35D4" w:rsidRDefault="009A2081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70" w:type="dxa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9,310</w:t>
            </w:r>
          </w:p>
        </w:tc>
        <w:tc>
          <w:tcPr>
            <w:tcW w:w="270" w:type="dxa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11,515</w:t>
            </w:r>
          </w:p>
        </w:tc>
        <w:tc>
          <w:tcPr>
            <w:tcW w:w="270" w:type="dxa"/>
            <w:gridSpan w:val="2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3,710</w:t>
            </w:r>
          </w:p>
        </w:tc>
        <w:tc>
          <w:tcPr>
            <w:tcW w:w="248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10,83</w:t>
            </w:r>
            <w:r w:rsidR="00D37AF9" w:rsidRPr="00FE35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255,911</w:t>
            </w:r>
          </w:p>
        </w:tc>
        <w:tc>
          <w:tcPr>
            <w:tcW w:w="272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291,496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9A2081" w:rsidRPr="00FE35D4" w:rsidRDefault="009A2081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9,136</w:t>
            </w:r>
          </w:p>
        </w:tc>
        <w:tc>
          <w:tcPr>
            <w:tcW w:w="270" w:type="dxa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8,719</w:t>
            </w:r>
          </w:p>
        </w:tc>
        <w:tc>
          <w:tcPr>
            <w:tcW w:w="270" w:type="dxa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90,445</w:t>
            </w:r>
          </w:p>
        </w:tc>
        <w:tc>
          <w:tcPr>
            <w:tcW w:w="270" w:type="dxa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119,913</w:t>
            </w:r>
          </w:p>
        </w:tc>
        <w:tc>
          <w:tcPr>
            <w:tcW w:w="270" w:type="dxa"/>
            <w:gridSpan w:val="2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48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(18,296)</w:t>
            </w:r>
          </w:p>
        </w:tc>
        <w:tc>
          <w:tcPr>
            <w:tcW w:w="241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(209,989)</w:t>
            </w:r>
          </w:p>
        </w:tc>
        <w:tc>
          <w:tcPr>
            <w:tcW w:w="272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9A2081" w:rsidRPr="00FE35D4" w:rsidRDefault="009A208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(387)</w:t>
            </w:r>
          </w:p>
        </w:tc>
        <w:tc>
          <w:tcPr>
            <w:tcW w:w="270" w:type="dxa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(5,803)</w:t>
            </w:r>
          </w:p>
        </w:tc>
        <w:tc>
          <w:tcPr>
            <w:tcW w:w="270" w:type="dxa"/>
            <w:gridSpan w:val="2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(1,103)</w:t>
            </w:r>
          </w:p>
        </w:tc>
        <w:tc>
          <w:tcPr>
            <w:tcW w:w="248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(2,435)</w:t>
            </w:r>
          </w:p>
        </w:tc>
        <w:tc>
          <w:tcPr>
            <w:tcW w:w="241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(9,728)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9A2081" w:rsidRPr="00FE35D4" w:rsidRDefault="009A208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77,526</w:t>
            </w:r>
          </w:p>
        </w:tc>
        <w:tc>
          <w:tcPr>
            <w:tcW w:w="270" w:type="dxa"/>
            <w:gridSpan w:val="2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  <w:tc>
          <w:tcPr>
            <w:tcW w:w="241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:rsidR="009A208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9A208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79,601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9A2081"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5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9A2081"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541311" w:rsidRPr="00FE35D4" w:rsidRDefault="009A208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528,438</w:t>
            </w:r>
          </w:p>
        </w:tc>
        <w:tc>
          <w:tcPr>
            <w:tcW w:w="270" w:type="dxa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54131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32,300</w:t>
            </w: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54131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376,184</w:t>
            </w: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54131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1,008,622</w:t>
            </w:r>
          </w:p>
        </w:tc>
        <w:tc>
          <w:tcPr>
            <w:tcW w:w="270" w:type="dxa"/>
            <w:gridSpan w:val="2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54131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29,439</w:t>
            </w:r>
          </w:p>
        </w:tc>
        <w:tc>
          <w:tcPr>
            <w:tcW w:w="248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541311" w:rsidRPr="00FE35D4" w:rsidRDefault="009A208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238,06</w:t>
            </w:r>
            <w:r w:rsidR="00D37AF9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:rsidR="00541311" w:rsidRPr="00FE35D4" w:rsidRDefault="009A2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146,921</w:t>
            </w:r>
          </w:p>
        </w:tc>
        <w:tc>
          <w:tcPr>
            <w:tcW w:w="272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541311" w:rsidRPr="00FE35D4" w:rsidRDefault="009A208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2,359,966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F3122F" w:rsidRPr="00FE35D4" w:rsidRDefault="00F3122F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70" w:type="dxa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70" w:type="dxa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8,664</w:t>
            </w:r>
          </w:p>
        </w:tc>
        <w:tc>
          <w:tcPr>
            <w:tcW w:w="270" w:type="dxa"/>
            <w:gridSpan w:val="2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248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41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:rsidR="00F3122F" w:rsidRPr="00FE35D4" w:rsidRDefault="00D95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551,817</w:t>
            </w:r>
          </w:p>
        </w:tc>
        <w:tc>
          <w:tcPr>
            <w:tcW w:w="272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3122F" w:rsidRPr="00FE35D4" w:rsidRDefault="00D95BF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570,284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F3122F" w:rsidRPr="00FE35D4" w:rsidRDefault="00F3122F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270" w:type="dxa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3,159</w:t>
            </w:r>
          </w:p>
        </w:tc>
        <w:tc>
          <w:tcPr>
            <w:tcW w:w="270" w:type="dxa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60,565</w:t>
            </w:r>
          </w:p>
        </w:tc>
        <w:tc>
          <w:tcPr>
            <w:tcW w:w="270" w:type="dxa"/>
            <w:gridSpan w:val="2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8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(5,025)</w:t>
            </w:r>
          </w:p>
        </w:tc>
        <w:tc>
          <w:tcPr>
            <w:tcW w:w="241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(61,123)</w:t>
            </w:r>
          </w:p>
        </w:tc>
        <w:tc>
          <w:tcPr>
            <w:tcW w:w="272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F3122F" w:rsidRPr="00FE35D4" w:rsidRDefault="00F3122F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(1,467)</w:t>
            </w:r>
          </w:p>
        </w:tc>
        <w:tc>
          <w:tcPr>
            <w:tcW w:w="270" w:type="dxa"/>
            <w:gridSpan w:val="2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(810)</w:t>
            </w:r>
          </w:p>
        </w:tc>
        <w:tc>
          <w:tcPr>
            <w:tcW w:w="248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(4,206)</w:t>
            </w:r>
          </w:p>
        </w:tc>
        <w:tc>
          <w:tcPr>
            <w:tcW w:w="241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(6,483)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F3122F" w:rsidRPr="00FE35D4" w:rsidRDefault="00F3122F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29,179</w:t>
            </w:r>
          </w:p>
        </w:tc>
        <w:tc>
          <w:tcPr>
            <w:tcW w:w="270" w:type="dxa"/>
            <w:gridSpan w:val="2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241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30,020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F3122F" w:rsidRPr="00FE35D4" w:rsidRDefault="00F3122F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535,438</w:t>
            </w:r>
          </w:p>
        </w:tc>
        <w:tc>
          <w:tcPr>
            <w:tcW w:w="270" w:type="dxa"/>
          </w:tcPr>
          <w:p w:rsidR="00F3122F" w:rsidRPr="00FE35D4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34,777</w:t>
            </w:r>
          </w:p>
        </w:tc>
        <w:tc>
          <w:tcPr>
            <w:tcW w:w="27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379,420</w:t>
            </w:r>
          </w:p>
        </w:tc>
        <w:tc>
          <w:tcPr>
            <w:tcW w:w="270" w:type="dxa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1,105,563</w:t>
            </w:r>
          </w:p>
        </w:tc>
        <w:tc>
          <w:tcPr>
            <w:tcW w:w="270" w:type="dxa"/>
            <w:gridSpan w:val="2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30,585</w:t>
            </w:r>
          </w:p>
        </w:tc>
        <w:tc>
          <w:tcPr>
            <w:tcW w:w="248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230,3</w:t>
            </w:r>
            <w:r w:rsidR="005723F7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41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2F" w:rsidRPr="00FE35D4" w:rsidRDefault="00D95BFF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637,61</w:t>
            </w:r>
            <w:r w:rsidR="00D37AF9"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272" w:type="dxa"/>
            <w:gridSpan w:val="4"/>
            <w:vAlign w:val="bottom"/>
          </w:tcPr>
          <w:p w:rsidR="00F3122F" w:rsidRPr="00FE35D4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2F" w:rsidRPr="00FE35D4" w:rsidRDefault="00D37AF9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2,953,787</w:t>
            </w:r>
          </w:p>
        </w:tc>
      </w:tr>
      <w:tr w:rsidR="00FE35D4" w:rsidRPr="00FE35D4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8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1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43454" w:rsidRPr="00FE35D4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43454" w:rsidRPr="00FE35D4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:rsidR="00643454" w:rsidRPr="00FE35D4" w:rsidRDefault="00643454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:rsidR="00643454" w:rsidRPr="00FE35D4" w:rsidRDefault="00643454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08" w:type="dxa"/>
            <w:gridSpan w:val="4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4" w:type="dxa"/>
            <w:gridSpan w:val="4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43454" w:rsidRPr="00FE35D4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43454" w:rsidRPr="00FE35D4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:rsidR="00643454" w:rsidRPr="00FE35D4" w:rsidRDefault="00643454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:rsidR="00643454" w:rsidRPr="00FE35D4" w:rsidRDefault="00643454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08" w:type="dxa"/>
            <w:gridSpan w:val="4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4" w:type="dxa"/>
            <w:gridSpan w:val="4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:rsidR="00541311" w:rsidRPr="00FE35D4" w:rsidRDefault="00541311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:rsidR="00541311" w:rsidRPr="00FE35D4" w:rsidRDefault="00541311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08" w:type="dxa"/>
            <w:gridSpan w:val="4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4" w:type="dxa"/>
            <w:gridSpan w:val="4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8D3302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dxa"/>
            <w:gridSpan w:val="5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2565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(22,516)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(95,462)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(527,309)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(23,464)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(202,643)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(871,39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(475)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(15,374)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(76,128)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(1,732)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(8,430)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(102,139)</w:t>
            </w: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35D4">
              <w:rPr>
                <w:rFonts w:ascii="Angsana New" w:hAnsi="Angsana New"/>
                <w:sz w:val="28"/>
                <w:szCs w:val="28"/>
              </w:rPr>
              <w:t>31,281)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35D4">
              <w:rPr>
                <w:rFonts w:ascii="Angsana New" w:hAnsi="Angsana New"/>
                <w:sz w:val="28"/>
                <w:szCs w:val="28"/>
              </w:rPr>
              <w:t>45)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DD6ED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</w:t>
            </w:r>
            <w:r w:rsidR="008D3302" w:rsidRPr="00FE35D4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4,569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2,176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8,235</w:t>
            </w: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(39,050)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(698)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(39,748)</w:t>
            </w: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3302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D6EDA" w:rsidRPr="00FE3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14" w:type="dxa"/>
            <w:gridSpan w:val="5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4"/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(22,991)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(110,449)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(669,199)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(24,138)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(178,269)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(1,005,046)</w:t>
            </w: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3A5D51" w:rsidRPr="00FE35D4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(855)</w:t>
            </w:r>
          </w:p>
        </w:tc>
        <w:tc>
          <w:tcPr>
            <w:tcW w:w="27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(15,681)</w:t>
            </w:r>
          </w:p>
        </w:tc>
        <w:tc>
          <w:tcPr>
            <w:tcW w:w="27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(78,7</w:t>
            </w:r>
            <w:r w:rsidR="00EA54FA" w:rsidRPr="00FE35D4">
              <w:rPr>
                <w:rFonts w:ascii="Angsana New" w:hAnsi="Angsana New"/>
                <w:sz w:val="28"/>
                <w:szCs w:val="28"/>
              </w:rPr>
              <w:t>83</w:t>
            </w:r>
            <w:r w:rsidRPr="00FE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(2,</w:t>
            </w:r>
            <w:r w:rsidR="00EA54FA" w:rsidRPr="00FE35D4">
              <w:rPr>
                <w:rFonts w:ascii="Angsana New" w:hAnsi="Angsana New"/>
                <w:sz w:val="28"/>
                <w:szCs w:val="28"/>
              </w:rPr>
              <w:t>227</w:t>
            </w:r>
            <w:r w:rsidRPr="00FE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(9,856)</w:t>
            </w:r>
          </w:p>
        </w:tc>
        <w:tc>
          <w:tcPr>
            <w:tcW w:w="414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(107,</w:t>
            </w:r>
            <w:r w:rsidR="00EA54FA" w:rsidRPr="00FE35D4">
              <w:rPr>
                <w:rFonts w:ascii="Angsana New" w:hAnsi="Angsana New"/>
                <w:sz w:val="28"/>
                <w:szCs w:val="28"/>
              </w:rPr>
              <w:t>402</w:t>
            </w:r>
            <w:r w:rsidRPr="00FE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3A5D51" w:rsidRPr="00FE35D4" w:rsidRDefault="003A5D51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236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(401)</w:t>
            </w:r>
          </w:p>
        </w:tc>
        <w:tc>
          <w:tcPr>
            <w:tcW w:w="414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3A5D51" w:rsidRPr="00FE35D4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236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236" w:type="dxa"/>
            <w:gridSpan w:val="3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4,206</w:t>
            </w:r>
          </w:p>
        </w:tc>
        <w:tc>
          <w:tcPr>
            <w:tcW w:w="414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6,454</w:t>
            </w: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3A5D51" w:rsidRPr="00FE35D4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(13,091)</w:t>
            </w:r>
          </w:p>
        </w:tc>
        <w:tc>
          <w:tcPr>
            <w:tcW w:w="236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(281)</w:t>
            </w:r>
          </w:p>
        </w:tc>
        <w:tc>
          <w:tcPr>
            <w:tcW w:w="414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4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(13,372)</w:t>
            </w:r>
          </w:p>
        </w:tc>
      </w:tr>
      <w:tr w:rsidR="00FE35D4" w:rsidRPr="00FE35D4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:rsidR="003A5D51" w:rsidRPr="00FE35D4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D6EDA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(23,846)</w:t>
            </w:r>
          </w:p>
        </w:tc>
        <w:tc>
          <w:tcPr>
            <w:tcW w:w="27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(126,130)</w:t>
            </w:r>
          </w:p>
        </w:tc>
        <w:tc>
          <w:tcPr>
            <w:tcW w:w="270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(759,</w:t>
            </w:r>
            <w:r w:rsidR="00EA54FA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240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(25,</w:t>
            </w:r>
            <w:r w:rsidR="00EA54FA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549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(184,601)</w:t>
            </w:r>
          </w:p>
        </w:tc>
        <w:tc>
          <w:tcPr>
            <w:tcW w:w="414" w:type="dxa"/>
            <w:gridSpan w:val="5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:rsidR="003A5D51" w:rsidRPr="00FE35D4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5D51" w:rsidRPr="00FE35D4" w:rsidRDefault="003A5D5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(1,119,</w:t>
            </w:r>
            <w:r w:rsidR="00EA54FA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366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5D4" w:rsidRPr="00FE35D4" w:rsidTr="00643454">
        <w:trPr>
          <w:gridAfter w:val="4"/>
          <w:wAfter w:w="209" w:type="dxa"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E35D4" w:rsidTr="00643454">
        <w:trPr>
          <w:gridAfter w:val="4"/>
          <w:wAfter w:w="209" w:type="dxa"/>
        </w:trPr>
        <w:tc>
          <w:tcPr>
            <w:tcW w:w="2885" w:type="dxa"/>
            <w:gridSpan w:val="2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E35D4" w:rsidTr="00643454">
        <w:trPr>
          <w:gridAfter w:val="4"/>
          <w:wAfter w:w="209" w:type="dxa"/>
        </w:trPr>
        <w:tc>
          <w:tcPr>
            <w:tcW w:w="2885" w:type="dxa"/>
            <w:gridSpan w:val="2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E35D4" w:rsidTr="00643454">
        <w:trPr>
          <w:gridAfter w:val="4"/>
          <w:wAfter w:w="209" w:type="dxa"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:rsidR="00541311" w:rsidRPr="00FE35D4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E35D4" w:rsidTr="00643454">
        <w:trPr>
          <w:gridAfter w:val="1"/>
          <w:wAfter w:w="24" w:type="dxa"/>
        </w:trPr>
        <w:tc>
          <w:tcPr>
            <w:tcW w:w="2885" w:type="dxa"/>
            <w:gridSpan w:val="2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528,438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9,309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265,735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339,423</w:t>
            </w:r>
          </w:p>
        </w:tc>
        <w:tc>
          <w:tcPr>
            <w:tcW w:w="335" w:type="dxa"/>
            <w:gridSpan w:val="3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5,30</w:t>
            </w:r>
            <w:r w:rsidR="005723F7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8" w:type="dxa"/>
            <w:gridSpan w:val="3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59,79</w:t>
            </w:r>
            <w:r w:rsidR="005723F7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" w:type="dxa"/>
            <w:gridSpan w:val="3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9" w:type="dxa"/>
            <w:gridSpan w:val="3"/>
            <w:tcBorders>
              <w:bottom w:val="double" w:sz="4" w:space="0" w:color="auto"/>
            </w:tcBorders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146,921</w:t>
            </w:r>
          </w:p>
        </w:tc>
        <w:tc>
          <w:tcPr>
            <w:tcW w:w="457" w:type="dxa"/>
            <w:gridSpan w:val="6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bottom w:val="double" w:sz="4" w:space="0" w:color="auto"/>
            </w:tcBorders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1,354,920</w:t>
            </w:r>
          </w:p>
        </w:tc>
      </w:tr>
      <w:tr w:rsidR="00FE35D4" w:rsidRPr="00FE35D4" w:rsidTr="00643454">
        <w:trPr>
          <w:gridAfter w:val="1"/>
          <w:wAfter w:w="24" w:type="dxa"/>
        </w:trPr>
        <w:tc>
          <w:tcPr>
            <w:tcW w:w="2885" w:type="dxa"/>
            <w:gridSpan w:val="2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3302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541311" w:rsidRPr="00FE35D4" w:rsidRDefault="00B11AB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535,43</w:t>
            </w:r>
            <w:r w:rsidR="005723F7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1311" w:rsidRPr="00FE35D4" w:rsidRDefault="00B11AB3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10,93</w:t>
            </w:r>
            <w:r w:rsidR="005723F7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41311" w:rsidRPr="00FE35D4" w:rsidRDefault="00B11AB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253,29</w:t>
            </w:r>
            <w:r w:rsidR="005723F7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41311" w:rsidRPr="00FE35D4" w:rsidRDefault="007374F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346,323</w:t>
            </w:r>
          </w:p>
        </w:tc>
        <w:tc>
          <w:tcPr>
            <w:tcW w:w="335" w:type="dxa"/>
            <w:gridSpan w:val="3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:rsidR="00541311" w:rsidRPr="00FE35D4" w:rsidRDefault="007374F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5,03</w:t>
            </w:r>
            <w:r w:rsidR="005723F7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8" w:type="dxa"/>
            <w:gridSpan w:val="3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:rsidR="00541311" w:rsidRPr="00FE35D4" w:rsidRDefault="007374F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45,78</w:t>
            </w:r>
            <w:r w:rsidR="005723F7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1" w:type="dxa"/>
            <w:gridSpan w:val="3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9" w:type="dxa"/>
            <w:gridSpan w:val="3"/>
            <w:tcBorders>
              <w:bottom w:val="double" w:sz="4" w:space="0" w:color="auto"/>
            </w:tcBorders>
          </w:tcPr>
          <w:p w:rsidR="00541311" w:rsidRPr="00FE35D4" w:rsidRDefault="009926C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637</w:t>
            </w:r>
            <w:r w:rsidR="004A278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="005723F7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57" w:type="dxa"/>
            <w:gridSpan w:val="6"/>
          </w:tcPr>
          <w:p w:rsidR="00541311" w:rsidRPr="00FE35D4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bottom w:val="double" w:sz="4" w:space="0" w:color="auto"/>
            </w:tcBorders>
          </w:tcPr>
          <w:p w:rsidR="00541311" w:rsidRPr="00FE35D4" w:rsidRDefault="007374FB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9926C2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834,421</w:t>
            </w:r>
          </w:p>
        </w:tc>
      </w:tr>
      <w:tr w:rsidR="00FE35D4" w:rsidRPr="00FE35D4" w:rsidTr="00643454">
        <w:trPr>
          <w:gridBefore w:val="1"/>
          <w:gridAfter w:val="3"/>
          <w:wBefore w:w="51" w:type="dxa"/>
          <w:wAfter w:w="185" w:type="dxa"/>
        </w:trPr>
        <w:tc>
          <w:tcPr>
            <w:tcW w:w="4094" w:type="dxa"/>
            <w:gridSpan w:val="2"/>
          </w:tcPr>
          <w:p w:rsidR="00541311" w:rsidRPr="00FE35D4" w:rsidRDefault="00541311" w:rsidP="00FE35D4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ค่าเสื่อมราคาสำหรับปี สิ้นสุดวันที่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:rsidR="00541311" w:rsidRPr="00FE35D4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5" w:type="dxa"/>
            <w:gridSpan w:val="3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:rsidR="00541311" w:rsidRPr="00FE35D4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gridSpan w:val="3"/>
          </w:tcPr>
          <w:p w:rsidR="00541311" w:rsidRPr="00FE35D4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:rsidR="00541311" w:rsidRPr="00FE35D4" w:rsidRDefault="00541311" w:rsidP="00FE35D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0" w:type="dxa"/>
            <w:gridSpan w:val="4"/>
            <w:tcBorders>
              <w:top w:val="double" w:sz="4" w:space="0" w:color="FFFFFF"/>
            </w:tcBorders>
            <w:vAlign w:val="bottom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6" w:type="dxa"/>
            <w:gridSpan w:val="4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double" w:sz="4" w:space="0" w:color="auto"/>
            </w:tcBorders>
            <w:vAlign w:val="center"/>
          </w:tcPr>
          <w:p w:rsidR="00541311" w:rsidRPr="00FE35D4" w:rsidRDefault="00541311" w:rsidP="00FE35D4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FE35D4" w:rsidRPr="00FE35D4" w:rsidTr="00643454">
        <w:trPr>
          <w:gridBefore w:val="1"/>
          <w:gridAfter w:val="3"/>
          <w:wBefore w:w="51" w:type="dxa"/>
          <w:wAfter w:w="185" w:type="dxa"/>
        </w:trPr>
        <w:tc>
          <w:tcPr>
            <w:tcW w:w="5534" w:type="dxa"/>
            <w:gridSpan w:val="4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70,079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รวมอยู่ในต้นทุนการผลิต))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:rsidR="008D3302" w:rsidRPr="00FE35D4" w:rsidRDefault="008D3302" w:rsidP="00FE35D4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102,139</w:t>
            </w:r>
          </w:p>
        </w:tc>
      </w:tr>
      <w:tr w:rsidR="008D3302" w:rsidRPr="00FE35D4" w:rsidTr="00643454">
        <w:trPr>
          <w:gridBefore w:val="1"/>
          <w:gridAfter w:val="3"/>
          <w:wBefore w:w="51" w:type="dxa"/>
          <w:wAfter w:w="185" w:type="dxa"/>
        </w:trPr>
        <w:tc>
          <w:tcPr>
            <w:tcW w:w="5534" w:type="dxa"/>
            <w:gridSpan w:val="4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 xml:space="preserve">  2566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Pr="00FE35D4">
              <w:rPr>
                <w:rFonts w:ascii="Angsana New" w:hAnsi="Angsana New"/>
                <w:sz w:val="28"/>
                <w:szCs w:val="28"/>
              </w:rPr>
              <w:t>7</w:t>
            </w:r>
            <w:r w:rsidR="008F70AD" w:rsidRPr="00FE35D4">
              <w:rPr>
                <w:rFonts w:ascii="Angsana New" w:hAnsi="Angsana New"/>
                <w:sz w:val="28"/>
                <w:szCs w:val="28"/>
              </w:rPr>
              <w:t>1</w:t>
            </w:r>
            <w:r w:rsidRPr="00FE35D4">
              <w:rPr>
                <w:rFonts w:ascii="Angsana New" w:hAnsi="Angsana New"/>
                <w:sz w:val="28"/>
                <w:szCs w:val="28"/>
              </w:rPr>
              <w:t>,</w:t>
            </w:r>
            <w:r w:rsidR="008F70AD" w:rsidRPr="00FE35D4">
              <w:rPr>
                <w:rFonts w:ascii="Angsana New" w:hAnsi="Angsana New"/>
                <w:sz w:val="28"/>
                <w:szCs w:val="28"/>
              </w:rPr>
              <w:t>022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:rsidR="008D3302" w:rsidRPr="00FE35D4" w:rsidRDefault="007374FB" w:rsidP="00FE35D4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107,</w:t>
            </w:r>
            <w:r w:rsidR="008F70AD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402</w:t>
            </w:r>
          </w:p>
        </w:tc>
      </w:tr>
    </w:tbl>
    <w:p w:rsidR="00541311" w:rsidRPr="00FE35D4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41311" w:rsidRPr="00FE35D4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41311" w:rsidRPr="00FE35D4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41311" w:rsidRPr="00FE35D4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41311" w:rsidRPr="00FE35D4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41311" w:rsidRPr="00FE35D4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643454" w:rsidRPr="00FE35D4" w:rsidRDefault="0064345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643454" w:rsidRPr="00FE35D4" w:rsidRDefault="0064345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41311" w:rsidRPr="00FE35D4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41311" w:rsidRPr="00FE35D4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4979" w:type="dxa"/>
        <w:tblInd w:w="198" w:type="dxa"/>
        <w:tblLayout w:type="fixed"/>
        <w:tblLook w:val="0000"/>
      </w:tblPr>
      <w:tblGrid>
        <w:gridCol w:w="52"/>
        <w:gridCol w:w="2835"/>
        <w:gridCol w:w="1260"/>
        <w:gridCol w:w="270"/>
        <w:gridCol w:w="1170"/>
        <w:gridCol w:w="270"/>
        <w:gridCol w:w="1260"/>
        <w:gridCol w:w="270"/>
        <w:gridCol w:w="1260"/>
        <w:gridCol w:w="236"/>
        <w:gridCol w:w="34"/>
        <w:gridCol w:w="65"/>
        <w:gridCol w:w="1183"/>
        <w:gridCol w:w="34"/>
        <w:gridCol w:w="151"/>
        <w:gridCol w:w="51"/>
        <w:gridCol w:w="46"/>
        <w:gridCol w:w="139"/>
        <w:gridCol w:w="12"/>
        <w:gridCol w:w="1078"/>
        <w:gridCol w:w="185"/>
        <w:gridCol w:w="39"/>
        <w:gridCol w:w="151"/>
        <w:gridCol w:w="39"/>
        <w:gridCol w:w="51"/>
        <w:gridCol w:w="134"/>
        <w:gridCol w:w="17"/>
        <w:gridCol w:w="1002"/>
        <w:gridCol w:w="24"/>
        <w:gridCol w:w="151"/>
        <w:gridCol w:w="10"/>
        <w:gridCol w:w="111"/>
        <w:gridCol w:w="151"/>
        <w:gridCol w:w="10"/>
        <w:gridCol w:w="24"/>
        <w:gridCol w:w="1019"/>
        <w:gridCol w:w="151"/>
        <w:gridCol w:w="10"/>
        <w:gridCol w:w="24"/>
      </w:tblGrid>
      <w:tr w:rsidR="00FE35D4" w:rsidRPr="00FE35D4" w:rsidTr="00876691">
        <w:trPr>
          <w:tblHeader/>
        </w:trPr>
        <w:tc>
          <w:tcPr>
            <w:tcW w:w="2887" w:type="dxa"/>
            <w:gridSpan w:val="2"/>
            <w:vAlign w:val="bottom"/>
          </w:tcPr>
          <w:p w:rsidR="003200EF" w:rsidRPr="00FE35D4" w:rsidRDefault="003200E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200EF" w:rsidRPr="00FE35D4" w:rsidRDefault="003200E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3200EF" w:rsidRPr="00FE35D4" w:rsidRDefault="003200E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58" w:type="dxa"/>
            <w:gridSpan w:val="31"/>
          </w:tcPr>
          <w:p w:rsidR="003200EF" w:rsidRPr="00FE35D4" w:rsidRDefault="003200EF" w:rsidP="00FE35D4">
            <w:pPr>
              <w:ind w:right="-115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04" w:type="dxa"/>
            <w:gridSpan w:val="4"/>
          </w:tcPr>
          <w:p w:rsidR="003200EF" w:rsidRPr="00FE35D4" w:rsidRDefault="003200EF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E35D4" w:rsidRPr="00FE35D4" w:rsidTr="0087669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:rsidR="00DA6674" w:rsidRPr="00FE35D4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6674" w:rsidRPr="00FE35D4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DA6674" w:rsidRPr="00FE35D4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DA667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DA667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DA667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เครื่องตกแต่งติดตั้ง</w:t>
            </w:r>
          </w:p>
        </w:tc>
        <w:tc>
          <w:tcPr>
            <w:tcW w:w="248" w:type="dxa"/>
            <w:gridSpan w:val="4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4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</w:tcPr>
          <w:p w:rsidR="00DA667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2" w:type="dxa"/>
            <w:gridSpan w:val="3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4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FE35D4" w:rsidRPr="00FE35D4" w:rsidTr="0087669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:rsidR="00DA6674" w:rsidRPr="00FE35D4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DA6674" w:rsidRPr="00FE35D4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DA667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DA6674"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DA667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DA6674"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DA6674" w:rsidRPr="00FE35D4" w:rsidRDefault="00643454" w:rsidP="00FE35D4">
            <w:pPr>
              <w:ind w:left="-108" w:right="-176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และเครื่องใช้</w:t>
            </w:r>
            <w:r w:rsidR="00DA6674"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8" w:type="dxa"/>
            <w:gridSpan w:val="4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gridSpan w:val="4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</w:tcPr>
          <w:p w:rsidR="00DA667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ระหว่าง</w:t>
            </w:r>
            <w:r w:rsidR="00DA6674"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2" w:type="dxa"/>
            <w:gridSpan w:val="3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4"/>
          </w:tcPr>
          <w:p w:rsidR="00DA6674" w:rsidRPr="00FE35D4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E35D4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E35D4" w:rsidRPr="00FE35D4" w:rsidTr="00876691">
        <w:trPr>
          <w:tblHeader/>
        </w:trPr>
        <w:tc>
          <w:tcPr>
            <w:tcW w:w="2887" w:type="dxa"/>
            <w:gridSpan w:val="2"/>
            <w:vAlign w:val="bottom"/>
          </w:tcPr>
          <w:p w:rsidR="00050FA8" w:rsidRPr="00FE35D4" w:rsidRDefault="00050FA8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92" w:type="dxa"/>
            <w:gridSpan w:val="37"/>
            <w:vAlign w:val="bottom"/>
          </w:tcPr>
          <w:p w:rsidR="00050FA8" w:rsidRPr="00FE35D4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 xml:space="preserve">(หน่วย </w:t>
            </w:r>
            <w:r w:rsidRPr="00FE35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: </w:t>
            </w:r>
            <w:r w:rsidRPr="00FE35D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พันบาท)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050FA8" w:rsidRPr="00FE35D4" w:rsidRDefault="00050FA8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050FA8" w:rsidRPr="00FE35D4" w:rsidRDefault="00050FA8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050FA8" w:rsidRPr="00FE35D4" w:rsidRDefault="00050FA8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0FA8" w:rsidRPr="00FE35D4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50FA8" w:rsidRPr="00FE35D4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50FA8" w:rsidRPr="00FE35D4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50FA8" w:rsidRPr="00FE35D4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50FA8" w:rsidRPr="00FE35D4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050FA8" w:rsidRPr="00FE35D4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:rsidR="00050FA8" w:rsidRPr="00FE35D4" w:rsidRDefault="00050FA8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gridSpan w:val="4"/>
          </w:tcPr>
          <w:p w:rsidR="00050FA8" w:rsidRPr="00FE35D4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:rsidR="00050FA8" w:rsidRPr="00FE35D4" w:rsidRDefault="00050FA8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4"/>
          </w:tcPr>
          <w:p w:rsidR="00050FA8" w:rsidRPr="00FE35D4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7" w:type="dxa"/>
            <w:gridSpan w:val="3"/>
          </w:tcPr>
          <w:p w:rsidR="00050FA8" w:rsidRPr="00FE35D4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:rsidR="00050FA8" w:rsidRPr="00FE35D4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:rsidR="00050FA8" w:rsidRPr="00FE35D4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1C3A99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 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2565 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519,088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23,581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276,816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805,471</w:t>
            </w:r>
          </w:p>
        </w:tc>
        <w:tc>
          <w:tcPr>
            <w:tcW w:w="270" w:type="dxa"/>
            <w:gridSpan w:val="2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26,760</w:t>
            </w:r>
          </w:p>
        </w:tc>
        <w:tc>
          <w:tcPr>
            <w:tcW w:w="24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245,882</w:t>
            </w:r>
          </w:p>
        </w:tc>
        <w:tc>
          <w:tcPr>
            <w:tcW w:w="241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10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0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,999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1,998,597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9,310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11,515</w:t>
            </w:r>
          </w:p>
        </w:tc>
        <w:tc>
          <w:tcPr>
            <w:tcW w:w="270" w:type="dxa"/>
            <w:gridSpan w:val="2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3,710</w:t>
            </w:r>
          </w:p>
        </w:tc>
        <w:tc>
          <w:tcPr>
            <w:tcW w:w="24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10,836</w:t>
            </w:r>
          </w:p>
        </w:tc>
        <w:tc>
          <w:tcPr>
            <w:tcW w:w="241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245,847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281,43</w:t>
            </w:r>
            <w:r w:rsidR="00795915" w:rsidRPr="00FE35D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9,136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8,719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90,445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119,913</w:t>
            </w:r>
          </w:p>
        </w:tc>
        <w:tc>
          <w:tcPr>
            <w:tcW w:w="270" w:type="dxa"/>
            <w:gridSpan w:val="2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4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(18,296)</w:t>
            </w:r>
          </w:p>
        </w:tc>
        <w:tc>
          <w:tcPr>
            <w:tcW w:w="241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(209,989)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(387)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(5,803)</w:t>
            </w:r>
          </w:p>
        </w:tc>
        <w:tc>
          <w:tcPr>
            <w:tcW w:w="270" w:type="dxa"/>
            <w:gridSpan w:val="2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(1,103)</w:t>
            </w:r>
          </w:p>
        </w:tc>
        <w:tc>
          <w:tcPr>
            <w:tcW w:w="24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(2,435)</w:t>
            </w:r>
          </w:p>
        </w:tc>
        <w:tc>
          <w:tcPr>
            <w:tcW w:w="241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(9,728)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77,526</w:t>
            </w:r>
          </w:p>
        </w:tc>
        <w:tc>
          <w:tcPr>
            <w:tcW w:w="270" w:type="dxa"/>
            <w:gridSpan w:val="2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  <w:tc>
          <w:tcPr>
            <w:tcW w:w="241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79,601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D7591B" w:rsidRPr="00FE35D4" w:rsidRDefault="00D7591B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8D3302"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5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7591B" w:rsidRPr="00FE35D4" w:rsidRDefault="00D7591B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7591B" w:rsidRPr="00FE35D4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7591B" w:rsidRPr="00FE35D4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D7591B" w:rsidRPr="00FE35D4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7591B" w:rsidRPr="00FE35D4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D7591B" w:rsidRPr="00FE35D4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7591B" w:rsidRPr="00FE35D4" w:rsidRDefault="00D7591B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7591B" w:rsidRPr="00FE35D4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:rsidR="00D7591B" w:rsidRPr="00FE35D4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4"/>
            <w:vAlign w:val="bottom"/>
          </w:tcPr>
          <w:p w:rsidR="00D7591B" w:rsidRPr="00FE35D4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:rsidR="00D7591B" w:rsidRPr="00FE35D4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4"/>
            <w:vAlign w:val="bottom"/>
          </w:tcPr>
          <w:p w:rsidR="00D7591B" w:rsidRPr="00FE35D4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:rsidR="00D7591B" w:rsidRPr="00FE35D4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:rsidR="00D7591B" w:rsidRPr="00FE35D4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:rsidR="00D7591B" w:rsidRPr="00FE35D4" w:rsidRDefault="00D7591B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2566 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528,438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BD62F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32,300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376,184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1,008,622</w:t>
            </w:r>
          </w:p>
        </w:tc>
        <w:tc>
          <w:tcPr>
            <w:tcW w:w="270" w:type="dxa"/>
            <w:gridSpan w:val="2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29,439</w:t>
            </w:r>
          </w:p>
        </w:tc>
        <w:tc>
          <w:tcPr>
            <w:tcW w:w="248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238,06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136,857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2,349,90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7537A0" w:rsidRPr="00FE35D4" w:rsidRDefault="007537A0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70" w:type="dxa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70" w:type="dxa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2,256</w:t>
            </w:r>
          </w:p>
        </w:tc>
        <w:tc>
          <w:tcPr>
            <w:tcW w:w="270" w:type="dxa"/>
            <w:gridSpan w:val="2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248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41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53,499</w:t>
            </w:r>
          </w:p>
        </w:tc>
        <w:tc>
          <w:tcPr>
            <w:tcW w:w="272" w:type="dxa"/>
            <w:gridSpan w:val="3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64,46</w:t>
            </w:r>
            <w:r w:rsidR="00F3122F" w:rsidRPr="00FE35D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7537A0" w:rsidRPr="00FE35D4" w:rsidRDefault="007537A0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270" w:type="dxa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3,159</w:t>
            </w:r>
          </w:p>
        </w:tc>
        <w:tc>
          <w:tcPr>
            <w:tcW w:w="270" w:type="dxa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537A0" w:rsidRPr="00FE35D4" w:rsidRDefault="00F0448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60,565</w:t>
            </w:r>
          </w:p>
        </w:tc>
        <w:tc>
          <w:tcPr>
            <w:tcW w:w="270" w:type="dxa"/>
            <w:gridSpan w:val="2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8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7537A0" w:rsidRPr="00FE35D4" w:rsidRDefault="00F0448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(5,025)</w:t>
            </w:r>
          </w:p>
        </w:tc>
        <w:tc>
          <w:tcPr>
            <w:tcW w:w="241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(61,123)</w:t>
            </w:r>
          </w:p>
        </w:tc>
        <w:tc>
          <w:tcPr>
            <w:tcW w:w="272" w:type="dxa"/>
            <w:gridSpan w:val="3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7537A0" w:rsidRPr="00FE35D4" w:rsidRDefault="007537A0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(1,467)</w:t>
            </w:r>
          </w:p>
        </w:tc>
        <w:tc>
          <w:tcPr>
            <w:tcW w:w="270" w:type="dxa"/>
            <w:gridSpan w:val="2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(810)</w:t>
            </w:r>
          </w:p>
        </w:tc>
        <w:tc>
          <w:tcPr>
            <w:tcW w:w="248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(4,206)</w:t>
            </w:r>
          </w:p>
        </w:tc>
        <w:tc>
          <w:tcPr>
            <w:tcW w:w="241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(6,483)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7537A0" w:rsidRPr="00FE35D4" w:rsidRDefault="007537A0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29,179</w:t>
            </w:r>
          </w:p>
        </w:tc>
        <w:tc>
          <w:tcPr>
            <w:tcW w:w="270" w:type="dxa"/>
            <w:gridSpan w:val="2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7537A0" w:rsidRPr="00FE35D4" w:rsidRDefault="00F0448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241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30,</w:t>
            </w:r>
            <w:r w:rsidR="00F3122F" w:rsidRPr="00FE35D4">
              <w:rPr>
                <w:rFonts w:ascii="Angsana New" w:hAnsi="Angsana New"/>
                <w:sz w:val="28"/>
                <w:szCs w:val="28"/>
              </w:rPr>
              <w:t>020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7537A0" w:rsidRPr="00FE35D4" w:rsidRDefault="007537A0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535,438</w:t>
            </w:r>
          </w:p>
        </w:tc>
        <w:tc>
          <w:tcPr>
            <w:tcW w:w="270" w:type="dxa"/>
          </w:tcPr>
          <w:p w:rsidR="007537A0" w:rsidRPr="00FE35D4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34,777</w:t>
            </w:r>
          </w:p>
        </w:tc>
        <w:tc>
          <w:tcPr>
            <w:tcW w:w="27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379,420</w:t>
            </w:r>
          </w:p>
        </w:tc>
        <w:tc>
          <w:tcPr>
            <w:tcW w:w="270" w:type="dxa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1,099,155</w:t>
            </w:r>
          </w:p>
        </w:tc>
        <w:tc>
          <w:tcPr>
            <w:tcW w:w="270" w:type="dxa"/>
            <w:gridSpan w:val="2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29,4</w:t>
            </w:r>
            <w:r w:rsidR="00F3122F" w:rsidRPr="00FE35D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90</w:t>
            </w:r>
          </w:p>
        </w:tc>
        <w:tc>
          <w:tcPr>
            <w:tcW w:w="248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230,3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41" w:type="dxa"/>
            <w:gridSpan w:val="4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129,233</w:t>
            </w:r>
          </w:p>
        </w:tc>
        <w:tc>
          <w:tcPr>
            <w:tcW w:w="272" w:type="dxa"/>
            <w:gridSpan w:val="3"/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37A0" w:rsidRPr="00FE35D4" w:rsidRDefault="007537A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2,437,90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FE35D4" w:rsidRPr="00FE35D4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:rsidR="005D1B6B" w:rsidRPr="00FE35D4" w:rsidRDefault="005D1B6B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:rsidR="005D1B6B" w:rsidRPr="00FE35D4" w:rsidRDefault="005D1B6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8" w:type="dxa"/>
            <w:gridSpan w:val="4"/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1" w:type="dxa"/>
            <w:gridSpan w:val="4"/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3"/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:rsidR="005D1B6B" w:rsidRPr="00FE35D4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43454" w:rsidRPr="00FE35D4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43454" w:rsidRPr="00FE35D4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:rsidR="00643454" w:rsidRPr="00FE35D4" w:rsidRDefault="00643454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:rsidR="00643454" w:rsidRPr="00FE35D4" w:rsidRDefault="00643454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5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43454" w:rsidRPr="00FE35D4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43454" w:rsidRPr="00FE35D4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:rsidR="00643454" w:rsidRPr="00FE35D4" w:rsidRDefault="00643454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643454" w:rsidRPr="00FE35D4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:rsidR="00643454" w:rsidRPr="00FE35D4" w:rsidRDefault="00643454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5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:rsidR="00643454" w:rsidRPr="00FE35D4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876691" w:rsidRPr="00FE35D4" w:rsidRDefault="0087669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876691" w:rsidRPr="00FE35D4" w:rsidRDefault="0087669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876691" w:rsidRPr="00FE35D4" w:rsidRDefault="0087669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76691" w:rsidRPr="00FE35D4" w:rsidRDefault="0087669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76691" w:rsidRPr="00FE35D4" w:rsidRDefault="0087669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76691" w:rsidRPr="00FE35D4" w:rsidRDefault="00876691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876691" w:rsidRPr="00FE35D4" w:rsidRDefault="0087669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76691" w:rsidRPr="00FE35D4" w:rsidRDefault="0087669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76691" w:rsidRPr="00FE35D4" w:rsidRDefault="0087669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:rsidR="00876691" w:rsidRPr="00FE35D4" w:rsidRDefault="00876691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876691" w:rsidRPr="00FE35D4" w:rsidRDefault="0087669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:rsidR="00876691" w:rsidRPr="00FE35D4" w:rsidRDefault="00876691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:rsidR="00876691" w:rsidRPr="00FE35D4" w:rsidRDefault="0087669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5"/>
          </w:tcPr>
          <w:p w:rsidR="00876691" w:rsidRPr="00FE35D4" w:rsidRDefault="0087669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:rsidR="00876691" w:rsidRPr="00FE35D4" w:rsidRDefault="0087669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:rsidR="00876691" w:rsidRPr="00FE35D4" w:rsidRDefault="0087669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FE35D4" w:rsidRDefault="00F94B1A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4B1A" w:rsidRPr="00FE35D4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94B1A" w:rsidRPr="00FE35D4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94B1A" w:rsidRPr="00FE35D4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94B1A" w:rsidRPr="00FE35D4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94B1A" w:rsidRPr="00FE35D4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94B1A" w:rsidRPr="00FE35D4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:rsidR="00F94B1A" w:rsidRPr="00FE35D4" w:rsidRDefault="00F94B1A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F94B1A" w:rsidRPr="00FE35D4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:rsidR="00F94B1A" w:rsidRPr="00FE35D4" w:rsidRDefault="00F94B1A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:rsidR="00F94B1A" w:rsidRPr="00FE35D4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5"/>
          </w:tcPr>
          <w:p w:rsidR="00F94B1A" w:rsidRPr="00FE35D4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:rsidR="00F94B1A" w:rsidRPr="00FE35D4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:rsidR="00F94B1A" w:rsidRPr="00FE35D4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FE35D4" w:rsidRDefault="00F94B1A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3302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dxa"/>
            <w:gridSpan w:val="5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FE35D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2565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(22,516)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(95,462)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(527,309)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(23,464)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(202,643)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(871,39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(475)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(15,374)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(76,128)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795915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(1,731</w:t>
            </w:r>
            <w:r w:rsidR="008D3302" w:rsidRPr="00FE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(8,430)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(102,13</w:t>
            </w:r>
            <w:r w:rsidR="00795915" w:rsidRPr="00FE35D4">
              <w:rPr>
                <w:rFonts w:ascii="Angsana New" w:hAnsi="Angsana New"/>
                <w:sz w:val="28"/>
                <w:szCs w:val="28"/>
              </w:rPr>
              <w:t>8</w:t>
            </w:r>
            <w:r w:rsidRPr="00FE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35D4">
              <w:rPr>
                <w:rFonts w:ascii="Angsana New" w:hAnsi="Angsana New"/>
                <w:sz w:val="28"/>
                <w:szCs w:val="28"/>
              </w:rPr>
              <w:t>31,281)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35D4">
              <w:rPr>
                <w:rFonts w:ascii="Angsana New" w:hAnsi="Angsana New"/>
                <w:sz w:val="28"/>
                <w:szCs w:val="28"/>
              </w:rPr>
              <w:t>45)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5C41FD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8D3302" w:rsidRPr="00FE35D4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4,569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2,176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8,235</w:t>
            </w: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(39,050)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(698)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(39,748)</w:t>
            </w: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FE35D4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3302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14" w:type="dxa"/>
            <w:gridSpan w:val="5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8D3302" w:rsidRPr="00FE35D4" w:rsidRDefault="008D3302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(22,991)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(110,449)</w:t>
            </w:r>
          </w:p>
        </w:tc>
        <w:tc>
          <w:tcPr>
            <w:tcW w:w="270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(669,199)</w:t>
            </w:r>
          </w:p>
        </w:tc>
        <w:tc>
          <w:tcPr>
            <w:tcW w:w="236" w:type="dxa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8D3302" w:rsidRPr="00FE35D4" w:rsidRDefault="00795915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(24,137</w:t>
            </w:r>
            <w:r w:rsidR="008D3302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(178,269)</w:t>
            </w:r>
          </w:p>
        </w:tc>
        <w:tc>
          <w:tcPr>
            <w:tcW w:w="41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8D3302" w:rsidRPr="00FE35D4" w:rsidRDefault="008D330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8D3302" w:rsidRPr="00FE35D4" w:rsidRDefault="008D330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8D3302" w:rsidRPr="00FE35D4" w:rsidRDefault="00795915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(1,005,045</w:t>
            </w:r>
            <w:r w:rsidR="008D3302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FE35D4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FE35D4" w:rsidRDefault="0064399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(855)</w:t>
            </w: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FE35D4" w:rsidRDefault="0064399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(15,68</w:t>
            </w:r>
            <w:r w:rsidR="00795915" w:rsidRPr="00FE35D4">
              <w:rPr>
                <w:rFonts w:ascii="Angsana New" w:hAnsi="Angsana New"/>
                <w:sz w:val="28"/>
                <w:szCs w:val="28"/>
              </w:rPr>
              <w:t>0</w:t>
            </w:r>
            <w:r w:rsidRPr="00FE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94B1A" w:rsidRPr="00FE35D4" w:rsidRDefault="0064399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(78,734)</w:t>
            </w:r>
          </w:p>
        </w:tc>
        <w:tc>
          <w:tcPr>
            <w:tcW w:w="236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(2,168)</w:t>
            </w:r>
          </w:p>
        </w:tc>
        <w:tc>
          <w:tcPr>
            <w:tcW w:w="236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(9,856)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F94B1A" w:rsidRPr="00FE35D4" w:rsidRDefault="00795915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(107,293</w:t>
            </w:r>
            <w:r w:rsidR="002F240A" w:rsidRPr="00FE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FE35D4" w:rsidRDefault="00F94B1A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FE35D4" w:rsidRDefault="0064399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FE35D4" w:rsidRDefault="0064399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236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FE35D4" w:rsidRDefault="0064399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</w:t>
            </w:r>
            <w:r w:rsidR="002F240A" w:rsidRPr="00FE35D4">
              <w:rPr>
                <w:rFonts w:ascii="Angsana New" w:hAnsi="Angsana New"/>
                <w:sz w:val="28"/>
                <w:szCs w:val="28"/>
              </w:rPr>
              <w:t>401</w:t>
            </w:r>
            <w:r w:rsidRPr="00FE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FE35D4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FE35D4" w:rsidRDefault="0064399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FE35D4" w:rsidRDefault="0064399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FE35D4" w:rsidRDefault="0064399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236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FE35D4" w:rsidRDefault="002F240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236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4,206</w:t>
            </w:r>
          </w:p>
        </w:tc>
        <w:tc>
          <w:tcPr>
            <w:tcW w:w="414" w:type="dxa"/>
            <w:gridSpan w:val="5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6,454</w:t>
            </w: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FE35D4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4B1A" w:rsidRPr="00FE35D4" w:rsidRDefault="0064399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FE35D4" w:rsidRDefault="0064399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F94B1A" w:rsidRPr="00FE35D4" w:rsidRDefault="0064399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(13,091)</w:t>
            </w:r>
          </w:p>
        </w:tc>
        <w:tc>
          <w:tcPr>
            <w:tcW w:w="236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:rsidR="00F94B1A" w:rsidRPr="00FE35D4" w:rsidRDefault="002F240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(281)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:rsidR="00F94B1A" w:rsidRPr="00FE35D4" w:rsidRDefault="002F240A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(13,372)</w:t>
            </w:r>
          </w:p>
        </w:tc>
      </w:tr>
      <w:tr w:rsidR="00FE35D4" w:rsidRPr="00FE35D4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F94B1A" w:rsidRPr="00FE35D4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7576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43994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23,846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43994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126,1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="00D021FE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C2B32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759,191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F240A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25,490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FE35D4" w:rsidRDefault="00ED786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F240A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184,601</w:t>
            </w:r>
            <w:r w:rsidR="00F94B1A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:rsidR="00F94B1A" w:rsidRPr="00FE35D4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B1A" w:rsidRPr="00FE35D4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021FE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119,257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5D4" w:rsidRPr="00FE35D4" w:rsidTr="00605028">
        <w:trPr>
          <w:gridAfter w:val="3"/>
          <w:wAfter w:w="185" w:type="dxa"/>
          <w:trHeight w:val="269"/>
        </w:trPr>
        <w:tc>
          <w:tcPr>
            <w:tcW w:w="2887" w:type="dxa"/>
            <w:gridSpan w:val="2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E35D4" w:rsidTr="00605028">
        <w:trPr>
          <w:gridAfter w:val="3"/>
          <w:wAfter w:w="185" w:type="dxa"/>
          <w:trHeight w:val="269"/>
        </w:trPr>
        <w:tc>
          <w:tcPr>
            <w:tcW w:w="2887" w:type="dxa"/>
            <w:gridSpan w:val="2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43454" w:rsidRPr="00FE35D4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:rsidR="00643454" w:rsidRPr="00FE35D4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E35D4" w:rsidTr="00605028">
        <w:trPr>
          <w:gridAfter w:val="3"/>
          <w:wAfter w:w="185" w:type="dxa"/>
          <w:trHeight w:val="269"/>
        </w:trPr>
        <w:tc>
          <w:tcPr>
            <w:tcW w:w="2887" w:type="dxa"/>
            <w:gridSpan w:val="2"/>
            <w:vAlign w:val="bottom"/>
          </w:tcPr>
          <w:p w:rsidR="007C78FD" w:rsidRPr="00FE35D4" w:rsidRDefault="007C78FD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</w:p>
          <w:p w:rsidR="009C514B" w:rsidRPr="00FE35D4" w:rsidRDefault="009C514B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:rsidR="009C514B" w:rsidRPr="00FE35D4" w:rsidRDefault="009C514B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C514B" w:rsidRPr="00FE35D4" w:rsidRDefault="009C514B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:rsidR="009C514B" w:rsidRPr="00FE35D4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E35D4" w:rsidTr="00271EC7">
        <w:tc>
          <w:tcPr>
            <w:tcW w:w="2887" w:type="dxa"/>
            <w:gridSpan w:val="2"/>
            <w:vAlign w:val="bottom"/>
          </w:tcPr>
          <w:p w:rsidR="00657576" w:rsidRPr="00FE35D4" w:rsidRDefault="00657576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528,438</w:t>
            </w:r>
          </w:p>
        </w:tc>
        <w:tc>
          <w:tcPr>
            <w:tcW w:w="270" w:type="dxa"/>
            <w:vAlign w:val="bottom"/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9,309</w:t>
            </w:r>
          </w:p>
        </w:tc>
        <w:tc>
          <w:tcPr>
            <w:tcW w:w="270" w:type="dxa"/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265,735</w:t>
            </w:r>
          </w:p>
        </w:tc>
        <w:tc>
          <w:tcPr>
            <w:tcW w:w="270" w:type="dxa"/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339,423</w:t>
            </w:r>
          </w:p>
        </w:tc>
        <w:tc>
          <w:tcPr>
            <w:tcW w:w="335" w:type="dxa"/>
            <w:gridSpan w:val="3"/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5,30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" w:type="dxa"/>
            <w:gridSpan w:val="3"/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59,79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" w:type="dxa"/>
            <w:gridSpan w:val="3"/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136,857</w:t>
            </w:r>
          </w:p>
        </w:tc>
        <w:tc>
          <w:tcPr>
            <w:tcW w:w="457" w:type="dxa"/>
            <w:gridSpan w:val="6"/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bottom w:val="double" w:sz="4" w:space="0" w:color="auto"/>
            </w:tcBorders>
          </w:tcPr>
          <w:p w:rsidR="00657576" w:rsidRPr="00FE35D4" w:rsidRDefault="00657576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1,344,85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FE35D4" w:rsidRPr="00FE35D4" w:rsidTr="00271EC7">
        <w:tc>
          <w:tcPr>
            <w:tcW w:w="2887" w:type="dxa"/>
            <w:gridSpan w:val="2"/>
            <w:vAlign w:val="bottom"/>
          </w:tcPr>
          <w:p w:rsidR="007374FB" w:rsidRPr="00FE35D4" w:rsidRDefault="007374FB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535,43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10,93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253,29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339,964</w:t>
            </w:r>
          </w:p>
        </w:tc>
        <w:tc>
          <w:tcPr>
            <w:tcW w:w="335" w:type="dxa"/>
            <w:gridSpan w:val="3"/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:rsidR="007374FB" w:rsidRPr="00FE35D4" w:rsidRDefault="00795915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4,000</w:t>
            </w:r>
          </w:p>
        </w:tc>
        <w:tc>
          <w:tcPr>
            <w:tcW w:w="248" w:type="dxa"/>
            <w:gridSpan w:val="3"/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45,78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1" w:type="dxa"/>
            <w:gridSpan w:val="3"/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129,233</w:t>
            </w:r>
          </w:p>
        </w:tc>
        <w:tc>
          <w:tcPr>
            <w:tcW w:w="457" w:type="dxa"/>
            <w:gridSpan w:val="6"/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bottom w:val="double" w:sz="4" w:space="0" w:color="auto"/>
            </w:tcBorders>
          </w:tcPr>
          <w:p w:rsidR="007374FB" w:rsidRPr="00FE35D4" w:rsidRDefault="007374F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1,318,64</w:t>
            </w:r>
            <w:r w:rsidR="00795915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FE35D4" w:rsidRPr="00FE35D4" w:rsidTr="00271EC7">
        <w:trPr>
          <w:gridBefore w:val="1"/>
          <w:gridAfter w:val="3"/>
          <w:wBefore w:w="52" w:type="dxa"/>
          <w:wAfter w:w="185" w:type="dxa"/>
        </w:trPr>
        <w:tc>
          <w:tcPr>
            <w:tcW w:w="4095" w:type="dxa"/>
            <w:gridSpan w:val="2"/>
          </w:tcPr>
          <w:p w:rsidR="009C514B" w:rsidRPr="00FE35D4" w:rsidRDefault="009C514B" w:rsidP="00FE35D4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ค่าเสื่อมราคาสำหรับปี สิ้นสุดวันที่ </w:t>
            </w:r>
            <w:r w:rsidR="00AD0AFF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:rsidR="009C514B" w:rsidRPr="00FE35D4" w:rsidRDefault="009C514B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9C514B" w:rsidRPr="00FE35D4" w:rsidRDefault="009C514B" w:rsidP="00FE35D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:rsidR="009C514B" w:rsidRPr="00FE35D4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:rsidR="009C514B" w:rsidRPr="00FE35D4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5" w:type="dxa"/>
            <w:gridSpan w:val="3"/>
          </w:tcPr>
          <w:p w:rsidR="009C514B" w:rsidRPr="00FE35D4" w:rsidRDefault="009C514B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gridSpan w:val="3"/>
          </w:tcPr>
          <w:p w:rsidR="009C514B" w:rsidRPr="00FE35D4" w:rsidRDefault="009C514B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:rsidR="009C514B" w:rsidRPr="00FE35D4" w:rsidRDefault="009C514B" w:rsidP="00FE35D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:rsidR="009C514B" w:rsidRPr="00FE35D4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</w:tcBorders>
            <w:vAlign w:val="bottom"/>
          </w:tcPr>
          <w:p w:rsidR="009C514B" w:rsidRPr="00FE35D4" w:rsidRDefault="009C514B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6" w:type="dxa"/>
            <w:gridSpan w:val="4"/>
          </w:tcPr>
          <w:p w:rsidR="009C514B" w:rsidRPr="00FE35D4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auto"/>
            </w:tcBorders>
            <w:vAlign w:val="center"/>
          </w:tcPr>
          <w:p w:rsidR="009C514B" w:rsidRPr="00FE35D4" w:rsidRDefault="009C514B" w:rsidP="00FE35D4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FE35D4" w:rsidRPr="00FE35D4" w:rsidTr="00271EC7">
        <w:trPr>
          <w:gridBefore w:val="1"/>
          <w:gridAfter w:val="3"/>
          <w:wBefore w:w="52" w:type="dxa"/>
          <w:wAfter w:w="185" w:type="dxa"/>
        </w:trPr>
        <w:tc>
          <w:tcPr>
            <w:tcW w:w="5535" w:type="dxa"/>
            <w:gridSpan w:val="4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70,079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:rsidR="00657576" w:rsidRPr="00FE35D4" w:rsidRDefault="00657576" w:rsidP="00FE35D4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102,13</w:t>
            </w:r>
            <w:r w:rsidR="00DC1B7E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541311" w:rsidRPr="00FE35D4" w:rsidTr="00271EC7">
        <w:trPr>
          <w:gridBefore w:val="1"/>
          <w:gridAfter w:val="3"/>
          <w:wBefore w:w="52" w:type="dxa"/>
          <w:wAfter w:w="185" w:type="dxa"/>
        </w:trPr>
        <w:tc>
          <w:tcPr>
            <w:tcW w:w="5535" w:type="dxa"/>
            <w:gridSpan w:val="4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657576" w:rsidRPr="00FE35D4">
              <w:rPr>
                <w:rFonts w:ascii="Angsana New" w:hAnsi="Angsana New"/>
                <w:sz w:val="28"/>
                <w:szCs w:val="28"/>
              </w:rPr>
              <w:t>6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="008F70AD" w:rsidRPr="00FE35D4">
              <w:rPr>
                <w:rFonts w:ascii="Angsana New" w:hAnsi="Angsana New"/>
                <w:sz w:val="28"/>
                <w:szCs w:val="28"/>
              </w:rPr>
              <w:t>70,973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:rsidR="009C514B" w:rsidRPr="00FE35D4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:rsidR="009C514B" w:rsidRPr="00FE35D4" w:rsidRDefault="007374FB" w:rsidP="00FE35D4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t>107,29</w:t>
            </w:r>
            <w:r w:rsidR="00DC1B7E" w:rsidRPr="00FE35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:rsidR="004F0812" w:rsidRPr="00FE35D4" w:rsidRDefault="004F0812" w:rsidP="00FE35D4">
      <w:pPr>
        <w:tabs>
          <w:tab w:val="clear" w:pos="680"/>
          <w:tab w:val="decimal" w:pos="663"/>
        </w:tabs>
        <w:ind w:right="252"/>
        <w:rPr>
          <w:rFonts w:ascii="Angsana New" w:hAnsi="Angsana New"/>
          <w:sz w:val="24"/>
          <w:szCs w:val="24"/>
          <w:cs/>
        </w:rPr>
        <w:sectPr w:rsidR="004F0812" w:rsidRPr="00FE35D4" w:rsidSect="005E6926">
          <w:pgSz w:w="16834" w:h="11909" w:orient="landscape" w:code="9"/>
          <w:pgMar w:top="180" w:right="1152" w:bottom="851" w:left="1152" w:header="720" w:footer="720" w:gutter="0"/>
          <w:cols w:space="720"/>
          <w:docGrid w:linePitch="245"/>
        </w:sectPr>
      </w:pPr>
    </w:p>
    <w:p w:rsidR="006B1A24" w:rsidRPr="00FE35D4" w:rsidRDefault="006B1A24" w:rsidP="00FE35D4">
      <w:pPr>
        <w:spacing w:line="240" w:lineRule="auto"/>
        <w:rPr>
          <w:sz w:val="2"/>
          <w:szCs w:val="2"/>
        </w:rPr>
      </w:pPr>
    </w:p>
    <w:p w:rsidR="00FD1A7E" w:rsidRPr="00FE35D4" w:rsidRDefault="00FD1A7E" w:rsidP="00FE35D4">
      <w:pPr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FE35D4">
        <w:rPr>
          <w:rFonts w:ascii="Angsana New" w:hAnsi="Angsana New"/>
          <w:sz w:val="30"/>
          <w:szCs w:val="30"/>
        </w:rPr>
        <w:t>31</w:t>
      </w:r>
      <w:r w:rsidRPr="00FE35D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E35D4">
        <w:rPr>
          <w:rFonts w:ascii="Angsana New" w:hAnsi="Angsana New"/>
          <w:sz w:val="30"/>
          <w:szCs w:val="30"/>
        </w:rPr>
        <w:t>256</w:t>
      </w:r>
      <w:r w:rsidR="00605028" w:rsidRPr="00FE35D4">
        <w:rPr>
          <w:rFonts w:ascii="Angsana New" w:hAnsi="Angsana New"/>
          <w:sz w:val="30"/>
          <w:szCs w:val="30"/>
        </w:rPr>
        <w:t>6</w:t>
      </w:r>
      <w:r w:rsidRPr="00FE35D4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FE35D4">
        <w:rPr>
          <w:rFonts w:ascii="Angsana New" w:hAnsi="Angsana New"/>
          <w:sz w:val="30"/>
          <w:szCs w:val="30"/>
        </w:rPr>
        <w:t xml:space="preserve"> </w:t>
      </w:r>
      <w:bookmarkStart w:id="15" w:name="_Hlk31731348"/>
      <w:r w:rsidR="00DD6339" w:rsidRPr="00FE35D4">
        <w:rPr>
          <w:rFonts w:ascii="Angsana New" w:hAnsi="Angsana New"/>
          <w:sz w:val="30"/>
          <w:szCs w:val="30"/>
        </w:rPr>
        <w:t>759.44</w:t>
      </w:r>
      <w:r w:rsidRPr="00FE35D4">
        <w:rPr>
          <w:rFonts w:ascii="Angsana New" w:hAnsi="Angsana New"/>
          <w:sz w:val="30"/>
          <w:szCs w:val="30"/>
        </w:rPr>
        <w:t xml:space="preserve"> </w:t>
      </w:r>
      <w:bookmarkEnd w:id="15"/>
      <w:r w:rsidRPr="00FE35D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E35D4">
        <w:rPr>
          <w:rFonts w:ascii="Angsana New" w:hAnsi="Angsana New"/>
          <w:i/>
          <w:iCs/>
          <w:sz w:val="30"/>
          <w:szCs w:val="30"/>
          <w:cs/>
        </w:rPr>
        <w:t>(</w:t>
      </w:r>
      <w:r w:rsidRPr="00FE35D4">
        <w:rPr>
          <w:rFonts w:ascii="Angsana New" w:hAnsi="Angsana New"/>
          <w:i/>
          <w:iCs/>
          <w:sz w:val="30"/>
          <w:szCs w:val="30"/>
        </w:rPr>
        <w:t>25</w:t>
      </w:r>
      <w:r w:rsidR="00FC496C" w:rsidRPr="00FE35D4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605028" w:rsidRPr="00FE35D4">
        <w:rPr>
          <w:rFonts w:ascii="Angsana New" w:hAnsi="Angsana New"/>
          <w:i/>
          <w:iCs/>
          <w:sz w:val="30"/>
          <w:szCs w:val="30"/>
        </w:rPr>
        <w:t>5</w:t>
      </w:r>
      <w:r w:rsidRPr="00FE35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E35D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05028" w:rsidRPr="00FE35D4">
        <w:rPr>
          <w:rFonts w:ascii="Angsana New" w:hAnsi="Angsana New"/>
          <w:i/>
          <w:iCs/>
          <w:sz w:val="30"/>
          <w:szCs w:val="30"/>
        </w:rPr>
        <w:t>585</w:t>
      </w:r>
      <w:r w:rsidR="00B3213F" w:rsidRPr="00FE35D4">
        <w:rPr>
          <w:rFonts w:ascii="Angsana New" w:hAnsi="Angsana New"/>
          <w:i/>
          <w:iCs/>
          <w:sz w:val="30"/>
          <w:szCs w:val="30"/>
        </w:rPr>
        <w:t>.</w:t>
      </w:r>
      <w:r w:rsidR="00605028" w:rsidRPr="00FE35D4">
        <w:rPr>
          <w:rFonts w:ascii="Angsana New" w:hAnsi="Angsana New"/>
          <w:i/>
          <w:iCs/>
          <w:sz w:val="30"/>
          <w:szCs w:val="30"/>
        </w:rPr>
        <w:t>63</w:t>
      </w:r>
      <w:r w:rsidR="00B3213F"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89309B" w:rsidRPr="00FE35D4" w:rsidRDefault="0089309B" w:rsidP="00FE35D4">
      <w:pPr>
        <w:tabs>
          <w:tab w:val="clear" w:pos="227"/>
          <w:tab w:val="clear" w:pos="454"/>
          <w:tab w:val="clear" w:pos="680"/>
        </w:tabs>
        <w:ind w:left="284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9309B" w:rsidRPr="00FE35D4" w:rsidRDefault="0089309B" w:rsidP="00FE35D4">
      <w:pPr>
        <w:tabs>
          <w:tab w:val="clear" w:pos="227"/>
          <w:tab w:val="clear" w:pos="454"/>
          <w:tab w:val="clear" w:pos="680"/>
          <w:tab w:val="clear" w:pos="907"/>
        </w:tabs>
        <w:ind w:left="450" w:right="65"/>
        <w:jc w:val="thaiDistribute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E35D4">
        <w:rPr>
          <w:rFonts w:ascii="Angsana New" w:hAnsi="Angsana New"/>
          <w:sz w:val="30"/>
          <w:szCs w:val="30"/>
        </w:rPr>
        <w:t>31</w:t>
      </w:r>
      <w:r w:rsidRPr="00FE35D4">
        <w:rPr>
          <w:rFonts w:ascii="Angsana New" w:hAnsi="Angsana New"/>
          <w:sz w:val="30"/>
          <w:szCs w:val="30"/>
          <w:rtl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E35D4">
        <w:rPr>
          <w:rFonts w:ascii="Angsana New" w:hAnsi="Angsana New"/>
          <w:sz w:val="30"/>
          <w:szCs w:val="30"/>
        </w:rPr>
        <w:t>256</w:t>
      </w:r>
      <w:r w:rsidR="00605028" w:rsidRPr="00FE35D4">
        <w:rPr>
          <w:rFonts w:ascii="Angsana New" w:hAnsi="Angsana New"/>
          <w:sz w:val="30"/>
          <w:szCs w:val="30"/>
        </w:rPr>
        <w:t>6</w:t>
      </w:r>
      <w:r w:rsidRPr="00FE35D4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อาคารและอุปกรณ์ของบริษัทมูลค่าสุทธิทางบัญชีจำนวน</w:t>
      </w:r>
      <w:r w:rsidR="008D5B49" w:rsidRPr="00FE35D4">
        <w:rPr>
          <w:rFonts w:ascii="Angsana New" w:hAnsi="Angsana New"/>
          <w:sz w:val="30"/>
          <w:szCs w:val="30"/>
        </w:rPr>
        <w:t xml:space="preserve"> </w:t>
      </w:r>
      <w:bookmarkStart w:id="16" w:name="_Hlk31731398"/>
      <w:r w:rsidR="00605028" w:rsidRPr="00FE35D4">
        <w:rPr>
          <w:rFonts w:ascii="Angsana New" w:hAnsi="Angsana New"/>
          <w:sz w:val="30"/>
          <w:szCs w:val="30"/>
        </w:rPr>
        <w:t>554.34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bookmarkEnd w:id="16"/>
      <w:r w:rsidRPr="00FE35D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E35D4">
        <w:rPr>
          <w:rFonts w:ascii="Angsana New" w:hAnsi="Angsana New"/>
          <w:i/>
          <w:iCs/>
          <w:sz w:val="30"/>
          <w:szCs w:val="30"/>
          <w:cs/>
        </w:rPr>
        <w:t>(</w:t>
      </w:r>
      <w:r w:rsidRPr="00FE35D4">
        <w:rPr>
          <w:rFonts w:ascii="Angsana New" w:hAnsi="Angsana New"/>
          <w:i/>
          <w:iCs/>
          <w:sz w:val="30"/>
          <w:szCs w:val="30"/>
        </w:rPr>
        <w:t>25</w:t>
      </w:r>
      <w:r w:rsidR="00FC496C" w:rsidRPr="00FE35D4">
        <w:rPr>
          <w:rFonts w:ascii="Angsana New" w:hAnsi="Angsana New"/>
          <w:i/>
          <w:iCs/>
          <w:sz w:val="30"/>
          <w:szCs w:val="30"/>
        </w:rPr>
        <w:t>6</w:t>
      </w:r>
      <w:r w:rsidR="00605028" w:rsidRPr="00FE35D4">
        <w:rPr>
          <w:rFonts w:ascii="Angsana New" w:hAnsi="Angsana New"/>
          <w:i/>
          <w:iCs/>
          <w:sz w:val="30"/>
          <w:szCs w:val="30"/>
        </w:rPr>
        <w:t>5</w:t>
      </w:r>
      <w:r w:rsidRPr="00FE35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E35D4">
        <w:rPr>
          <w:rFonts w:ascii="Angsana New" w:hAnsi="Angsana New"/>
          <w:i/>
          <w:iCs/>
          <w:sz w:val="30"/>
          <w:szCs w:val="30"/>
          <w:cs/>
        </w:rPr>
        <w:t>:</w:t>
      </w:r>
      <w:r w:rsidR="00605028" w:rsidRPr="00FE35D4">
        <w:rPr>
          <w:rFonts w:ascii="Angsana New" w:hAnsi="Angsana New"/>
          <w:i/>
          <w:iCs/>
          <w:sz w:val="30"/>
          <w:szCs w:val="30"/>
        </w:rPr>
        <w:t xml:space="preserve"> 627,21</w:t>
      </w:r>
      <w:r w:rsidR="003C15E8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FE35D4">
        <w:rPr>
          <w:rFonts w:ascii="Angsana New" w:hAnsi="Angsana New" w:hint="cs"/>
          <w:sz w:val="30"/>
          <w:szCs w:val="30"/>
          <w:cs/>
        </w:rPr>
        <w:t>ใช้</w:t>
      </w:r>
      <w:r w:rsidRPr="00FE35D4">
        <w:rPr>
          <w:rFonts w:ascii="Angsana New" w:hAnsi="Angsana New"/>
          <w:sz w:val="30"/>
          <w:szCs w:val="30"/>
          <w:cs/>
        </w:rPr>
        <w:t>เป็นหลักประกันเงินกู้ยืม</w:t>
      </w:r>
      <w:r w:rsidRPr="00FE35D4">
        <w:rPr>
          <w:rFonts w:ascii="Angsana New" w:hAnsi="Angsana New" w:hint="cs"/>
          <w:sz w:val="30"/>
          <w:szCs w:val="30"/>
          <w:cs/>
        </w:rPr>
        <w:t>จาก</w:t>
      </w:r>
      <w:r w:rsidRPr="00FE35D4">
        <w:rPr>
          <w:rFonts w:ascii="Angsana New" w:hAnsi="Angsana New"/>
          <w:sz w:val="30"/>
          <w:szCs w:val="30"/>
          <w:cs/>
        </w:rPr>
        <w:t>สถาบันการเงิน  (ดูหมายเหตุ</w:t>
      </w:r>
      <w:r w:rsidRPr="00FE35D4">
        <w:rPr>
          <w:rFonts w:ascii="Angsana New" w:hAnsi="Angsana New" w:hint="cs"/>
          <w:sz w:val="30"/>
          <w:szCs w:val="30"/>
          <w:cs/>
        </w:rPr>
        <w:t>ข้อ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</w:rPr>
        <w:t>1</w:t>
      </w:r>
      <w:r w:rsidR="00BD00DA" w:rsidRPr="00FE35D4">
        <w:rPr>
          <w:rFonts w:ascii="Angsana New" w:hAnsi="Angsana New"/>
          <w:sz w:val="30"/>
          <w:szCs w:val="30"/>
        </w:rPr>
        <w:t>6</w:t>
      </w:r>
      <w:r w:rsidRPr="00FE35D4">
        <w:rPr>
          <w:rFonts w:ascii="Angsana New" w:hAnsi="Angsana New"/>
          <w:sz w:val="30"/>
          <w:szCs w:val="30"/>
          <w:cs/>
        </w:rPr>
        <w:t>)</w:t>
      </w:r>
    </w:p>
    <w:p w:rsidR="00FD1A7E" w:rsidRPr="00FE35D4" w:rsidRDefault="00FD1A7E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50"/>
          <w:tab w:val="left" w:pos="993"/>
          <w:tab w:val="left" w:pos="1440"/>
        </w:tabs>
        <w:spacing w:line="240" w:lineRule="auto"/>
        <w:ind w:left="993"/>
        <w:contextualSpacing w:val="0"/>
        <w:jc w:val="thaiDistribute"/>
        <w:rPr>
          <w:rFonts w:ascii="Angsana New" w:hAnsi="Angsana New"/>
          <w:sz w:val="30"/>
          <w:szCs w:val="30"/>
        </w:rPr>
      </w:pPr>
    </w:p>
    <w:p w:rsidR="0055643D" w:rsidRPr="00FE35D4" w:rsidRDefault="0055643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1</w:t>
      </w:r>
      <w:r w:rsidR="00A50CE9" w:rsidRPr="00FE35D4">
        <w:rPr>
          <w:rFonts w:ascii="Angsana New" w:hAnsi="Angsana New"/>
          <w:b/>
          <w:bCs/>
          <w:sz w:val="30"/>
          <w:szCs w:val="30"/>
        </w:rPr>
        <w:t>3</w:t>
      </w:r>
      <w:r w:rsidRPr="00FE35D4">
        <w:rPr>
          <w:rFonts w:ascii="Angsana New" w:hAnsi="Angsana New"/>
          <w:b/>
          <w:bCs/>
          <w:sz w:val="30"/>
          <w:szCs w:val="30"/>
        </w:rPr>
        <w:tab/>
      </w:r>
      <w:r w:rsidRPr="00FE35D4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:rsidR="0055643D" w:rsidRPr="00FE35D4" w:rsidRDefault="0055643D" w:rsidP="00FE35D4">
      <w:pPr>
        <w:spacing w:after="240"/>
        <w:ind w:left="547" w:hanging="121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รายการเปลี่ยนแปลงของบัญชีสินทรัพย์สิทธิการใช้/สิทธิการเช่าสิ้นสุดวันที่</w:t>
      </w:r>
      <w:r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FE35D4">
        <w:rPr>
          <w:rFonts w:ascii="Angsana New" w:hAnsi="Angsana New"/>
          <w:sz w:val="30"/>
          <w:szCs w:val="30"/>
        </w:rPr>
        <w:t>31</w:t>
      </w:r>
      <w:r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FE35D4">
        <w:rPr>
          <w:rFonts w:ascii="Angsana New" w:hAnsi="Angsana New" w:hint="cs"/>
          <w:sz w:val="30"/>
          <w:szCs w:val="30"/>
          <w:cs/>
        </w:rPr>
        <w:t>ธันวาคม</w:t>
      </w:r>
      <w:r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648" w:type="dxa"/>
        <w:tblInd w:w="450" w:type="dxa"/>
        <w:tblLayout w:type="fixed"/>
        <w:tblLook w:val="04A0"/>
      </w:tblPr>
      <w:tblGrid>
        <w:gridCol w:w="4158"/>
        <w:gridCol w:w="1710"/>
        <w:gridCol w:w="272"/>
        <w:gridCol w:w="1620"/>
        <w:gridCol w:w="272"/>
        <w:gridCol w:w="1616"/>
      </w:tblGrid>
      <w:tr w:rsidR="00FE35D4" w:rsidRPr="00FE35D4" w:rsidTr="00BE1F2B">
        <w:trPr>
          <w:tblHeader/>
        </w:trPr>
        <w:tc>
          <w:tcPr>
            <w:tcW w:w="4158" w:type="dxa"/>
          </w:tcPr>
          <w:p w:rsidR="00BE1F2B" w:rsidRPr="00FE35D4" w:rsidRDefault="00BE1F2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:rsidR="00BE1F2B" w:rsidRPr="00FE35D4" w:rsidRDefault="0087669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E35D4" w:rsidRPr="00FE35D4" w:rsidTr="00BE1F2B">
        <w:trPr>
          <w:tblHeader/>
        </w:trPr>
        <w:tc>
          <w:tcPr>
            <w:tcW w:w="4158" w:type="dxa"/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7" w:name="_Hlk64641798"/>
          </w:p>
        </w:tc>
        <w:tc>
          <w:tcPr>
            <w:tcW w:w="1710" w:type="dxa"/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2" w:type="dxa"/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76691">
        <w:trPr>
          <w:tblHeader/>
        </w:trPr>
        <w:tc>
          <w:tcPr>
            <w:tcW w:w="4158" w:type="dxa"/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2" w:type="dxa"/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D95049" w:rsidRPr="00FE35D4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E35D4" w:rsidRPr="00FE35D4" w:rsidTr="008F0BD6">
        <w:tc>
          <w:tcPr>
            <w:tcW w:w="4158" w:type="dxa"/>
          </w:tcPr>
          <w:p w:rsidR="00876691" w:rsidRPr="00FE35D4" w:rsidRDefault="0087669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</w:tcBorders>
          </w:tcPr>
          <w:p w:rsidR="00876691" w:rsidRPr="00FE35D4" w:rsidRDefault="0087669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FE35D4" w:rsidTr="00876691">
        <w:tc>
          <w:tcPr>
            <w:tcW w:w="4158" w:type="dxa"/>
          </w:tcPr>
          <w:p w:rsidR="004F09FB" w:rsidRPr="00FE35D4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</w:tcPr>
          <w:p w:rsidR="004F09FB" w:rsidRPr="00FE35D4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4F09FB" w:rsidRPr="00FE35D4" w:rsidRDefault="004F09FB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F09FB" w:rsidRPr="00FE35D4" w:rsidRDefault="004F09FB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4F09FB" w:rsidRPr="00FE35D4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4F09FB" w:rsidRPr="00FE35D4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4F09FB">
        <w:tc>
          <w:tcPr>
            <w:tcW w:w="4158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122,685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85,620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208,305</w:t>
            </w:r>
          </w:p>
        </w:tc>
      </w:tr>
      <w:tr w:rsidR="00FE35D4" w:rsidRPr="00FE35D4" w:rsidTr="004F09FB">
        <w:tc>
          <w:tcPr>
            <w:tcW w:w="4158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3,988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3,988</w:t>
            </w:r>
          </w:p>
        </w:tc>
      </w:tr>
      <w:tr w:rsidR="00FE35D4" w:rsidRPr="00FE35D4" w:rsidTr="004F09FB">
        <w:tc>
          <w:tcPr>
            <w:tcW w:w="4158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4F09FB">
        <w:tc>
          <w:tcPr>
            <w:tcW w:w="4158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(77,526)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(2,075)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(79,601)</w:t>
            </w:r>
          </w:p>
        </w:tc>
      </w:tr>
      <w:tr w:rsidR="00FE35D4" w:rsidRPr="00FE35D4" w:rsidTr="004F09FB">
        <w:tc>
          <w:tcPr>
            <w:tcW w:w="4158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D95049">
        <w:tc>
          <w:tcPr>
            <w:tcW w:w="4158" w:type="dxa"/>
            <w:hideMark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45,159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57576" w:rsidRPr="00FE35D4" w:rsidRDefault="00657576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87,533</w:t>
            </w:r>
          </w:p>
        </w:tc>
        <w:tc>
          <w:tcPr>
            <w:tcW w:w="272" w:type="dxa"/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657576" w:rsidRPr="00FE35D4" w:rsidRDefault="006575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132,692</w:t>
            </w:r>
          </w:p>
        </w:tc>
      </w:tr>
      <w:tr w:rsidR="00FE35D4" w:rsidRPr="00FE35D4" w:rsidTr="00D95049">
        <w:tc>
          <w:tcPr>
            <w:tcW w:w="4158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:rsidR="00343FD5" w:rsidRPr="00FE35D4" w:rsidRDefault="005B7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43FD5" w:rsidRPr="00FE35D4" w:rsidRDefault="005B7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="00105A0F" w:rsidRPr="00FE35D4">
              <w:rPr>
                <w:rFonts w:ascii="Angsana New" w:hAnsi="Angsana New"/>
                <w:sz w:val="30"/>
                <w:szCs w:val="30"/>
              </w:rPr>
              <w:t>,720</w:t>
            </w:r>
          </w:p>
        </w:tc>
        <w:tc>
          <w:tcPr>
            <w:tcW w:w="272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343FD5" w:rsidRPr="00FE35D4" w:rsidRDefault="00105A0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1,720</w:t>
            </w:r>
          </w:p>
        </w:tc>
      </w:tr>
      <w:tr w:rsidR="00FE35D4" w:rsidRPr="00FE35D4" w:rsidTr="00D95049">
        <w:tc>
          <w:tcPr>
            <w:tcW w:w="4158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:rsidR="00343FD5" w:rsidRPr="00FE35D4" w:rsidRDefault="005B7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43FD5" w:rsidRPr="00FE35D4" w:rsidRDefault="00105A0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343FD5" w:rsidRPr="00FE35D4" w:rsidRDefault="00105A0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D95049">
        <w:tc>
          <w:tcPr>
            <w:tcW w:w="4158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:rsidR="00343FD5" w:rsidRPr="00FE35D4" w:rsidRDefault="005B7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(29,1</w:t>
            </w:r>
            <w:r w:rsidR="0017043F" w:rsidRPr="00FE35D4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43FD5" w:rsidRPr="00FE35D4" w:rsidRDefault="00FB72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(840</w:t>
            </w:r>
            <w:r w:rsidR="00105A0F"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343FD5" w:rsidRPr="00FE35D4" w:rsidRDefault="0086580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</w:t>
            </w:r>
            <w:r w:rsidR="00105A0F" w:rsidRPr="00FE35D4">
              <w:rPr>
                <w:rFonts w:ascii="Angsana New" w:hAnsi="Angsana New"/>
                <w:sz w:val="30"/>
                <w:szCs w:val="30"/>
              </w:rPr>
              <w:t>30,02</w:t>
            </w:r>
            <w:r w:rsidR="004B3E00" w:rsidRPr="00FE35D4">
              <w:rPr>
                <w:rFonts w:ascii="Angsana New" w:hAnsi="Angsana New"/>
                <w:sz w:val="30"/>
                <w:szCs w:val="30"/>
              </w:rPr>
              <w:t>0</w:t>
            </w:r>
            <w:r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35D4" w:rsidRPr="00FE35D4" w:rsidTr="00D95049">
        <w:tc>
          <w:tcPr>
            <w:tcW w:w="4158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43FD5" w:rsidRPr="00FE35D4" w:rsidRDefault="005B7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43FD5" w:rsidRPr="00FE35D4" w:rsidRDefault="00105A0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</w:t>
            </w:r>
            <w:r w:rsidR="0086580C" w:rsidRPr="00FE35D4">
              <w:rPr>
                <w:rFonts w:ascii="Angsana New" w:hAnsi="Angsana New"/>
                <w:sz w:val="30"/>
                <w:szCs w:val="30"/>
              </w:rPr>
              <w:t>570</w:t>
            </w:r>
            <w:r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343FD5" w:rsidRPr="00FE35D4" w:rsidRDefault="00343FD5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343FD5" w:rsidRPr="00FE35D4" w:rsidRDefault="00105A0F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(5</w:t>
            </w:r>
            <w:r w:rsidR="0086580C" w:rsidRPr="00FE35D4">
              <w:rPr>
                <w:rFonts w:ascii="Angsana New" w:hAnsi="Angsana New"/>
                <w:sz w:val="30"/>
                <w:szCs w:val="30"/>
              </w:rPr>
              <w:t>70</w:t>
            </w:r>
            <w:r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3FD5" w:rsidRPr="00FE35D4" w:rsidTr="00022E0B">
        <w:tc>
          <w:tcPr>
            <w:tcW w:w="4158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30F16"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04AB0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43FD5" w:rsidRPr="00FE35D4" w:rsidRDefault="005B7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15,9</w:t>
            </w:r>
            <w:r w:rsidR="00941525"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79</w:t>
            </w:r>
          </w:p>
        </w:tc>
        <w:tc>
          <w:tcPr>
            <w:tcW w:w="272" w:type="dxa"/>
          </w:tcPr>
          <w:p w:rsidR="00343FD5" w:rsidRPr="00FE35D4" w:rsidRDefault="00343F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43FD5" w:rsidRPr="00FE35D4" w:rsidRDefault="00105A0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87,84</w:t>
            </w:r>
            <w:r w:rsidR="00FB7280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343FD5" w:rsidRPr="00FE35D4" w:rsidRDefault="00343FD5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343FD5" w:rsidRPr="00FE35D4" w:rsidRDefault="0086580C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103,82</w:t>
            </w:r>
            <w:r w:rsidR="00FB7280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bookmarkEnd w:id="17"/>
    </w:tbl>
    <w:p w:rsidR="00876691" w:rsidRPr="00FE35D4" w:rsidRDefault="0087669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4A0"/>
      </w:tblPr>
      <w:tblGrid>
        <w:gridCol w:w="4158"/>
        <w:gridCol w:w="1710"/>
        <w:gridCol w:w="272"/>
        <w:gridCol w:w="1620"/>
        <w:gridCol w:w="272"/>
        <w:gridCol w:w="1616"/>
      </w:tblGrid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71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(49,501)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(12,492)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(61,993)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(7,644)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753728" w:rsidRPr="00FE35D4" w:rsidRDefault="00FB72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(10,605</w:t>
            </w:r>
            <w:r w:rsidR="00753728"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(18,24</w:t>
            </w:r>
            <w:r w:rsidR="00FB7280" w:rsidRPr="00FE35D4">
              <w:rPr>
                <w:rFonts w:ascii="Angsana New" w:hAnsi="Angsana New"/>
                <w:sz w:val="30"/>
                <w:szCs w:val="30"/>
              </w:rPr>
              <w:t>9</w:t>
            </w:r>
            <w:r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39,050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39,748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(18,095)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53728" w:rsidRPr="00FE35D4" w:rsidRDefault="00FB72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(22,399</w:t>
            </w:r>
            <w:r w:rsidR="00753728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(40,49</w:t>
            </w:r>
            <w:r w:rsidR="00E22225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:rsidR="00753728" w:rsidRPr="00FE35D4" w:rsidRDefault="0086580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(2,763)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53728" w:rsidRPr="00FE35D4" w:rsidRDefault="00D364F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(10,887)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753728" w:rsidRPr="00FE35D4" w:rsidRDefault="00513ED5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(13,65</w:t>
            </w:r>
            <w:r w:rsidR="00E22225" w:rsidRPr="00FE35D4">
              <w:rPr>
                <w:rFonts w:ascii="Angsana New" w:hAnsi="Angsana New"/>
                <w:sz w:val="30"/>
                <w:szCs w:val="30"/>
              </w:rPr>
              <w:t>0</w:t>
            </w:r>
            <w:r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:rsidR="00753728" w:rsidRPr="00FE35D4" w:rsidRDefault="0086580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53728" w:rsidRPr="00FE35D4" w:rsidRDefault="00D364F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753728" w:rsidRPr="00FE35D4" w:rsidRDefault="00513ED5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:rsidR="00753728" w:rsidRPr="00FE35D4" w:rsidRDefault="0086580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13,091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53728" w:rsidRPr="00FE35D4" w:rsidRDefault="00513E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753728" w:rsidRPr="00FE35D4" w:rsidRDefault="00513ED5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13,372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53728" w:rsidRPr="00FE35D4" w:rsidRDefault="00513E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27</w:t>
            </w:r>
            <w:r w:rsidR="00E22225" w:rsidRPr="00FE35D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753728" w:rsidRPr="00FE35D4" w:rsidRDefault="00513ED5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</w:t>
            </w:r>
            <w:r w:rsidR="00E22225" w:rsidRPr="00FE35D4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53728" w:rsidRPr="00FE35D4" w:rsidRDefault="00D364F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(7,767)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53728" w:rsidRPr="00FE35D4" w:rsidRDefault="00FB72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(32,728</w:t>
            </w:r>
            <w:r w:rsidR="00513ED5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753728" w:rsidRPr="00FE35D4" w:rsidRDefault="00941525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7280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40,495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753728" w:rsidRPr="00FE35D4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27,06</w:t>
            </w:r>
            <w:r w:rsidR="00795915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65,13</w:t>
            </w:r>
            <w:r w:rsidR="00795915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92,198</w:t>
            </w:r>
          </w:p>
        </w:tc>
      </w:tr>
      <w:tr w:rsidR="00753728" w:rsidRPr="00FE35D4" w:rsidTr="008F0BD6">
        <w:tc>
          <w:tcPr>
            <w:tcW w:w="4158" w:type="dxa"/>
          </w:tcPr>
          <w:p w:rsidR="00753728" w:rsidRPr="00FE35D4" w:rsidRDefault="00753728" w:rsidP="00FE35D4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:rsidR="00753728" w:rsidRPr="00FE35D4" w:rsidRDefault="009415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8,212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753728" w:rsidRPr="00FE35D4" w:rsidRDefault="00941525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55,115</w:t>
            </w:r>
          </w:p>
        </w:tc>
        <w:tc>
          <w:tcPr>
            <w:tcW w:w="272" w:type="dxa"/>
          </w:tcPr>
          <w:p w:rsidR="00753728" w:rsidRPr="00FE35D4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</w:tcPr>
          <w:p w:rsidR="00753728" w:rsidRPr="00FE35D4" w:rsidRDefault="00941525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63,327</w:t>
            </w:r>
          </w:p>
        </w:tc>
      </w:tr>
    </w:tbl>
    <w:p w:rsidR="00753728" w:rsidRPr="00FE35D4" w:rsidRDefault="0075372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53728" w:rsidRPr="00FE35D4" w:rsidRDefault="0075372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4A0"/>
      </w:tblPr>
      <w:tblGrid>
        <w:gridCol w:w="8032"/>
        <w:gridCol w:w="1616"/>
      </w:tblGrid>
      <w:tr w:rsidR="00FE35D4" w:rsidRPr="00FE35D4" w:rsidTr="008F0BD6">
        <w:tc>
          <w:tcPr>
            <w:tcW w:w="8032" w:type="dxa"/>
          </w:tcPr>
          <w:p w:rsidR="00CD6E64" w:rsidRPr="00FE35D4" w:rsidRDefault="00CD6E64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Pr="00FE35D4">
              <w:rPr>
                <w:rFonts w:ascii="Angsana New" w:hAnsi="Angsana New"/>
                <w:sz w:val="30"/>
                <w:szCs w:val="30"/>
              </w:rPr>
              <w:t>2,931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tcBorders>
              <w:bottom w:val="nil"/>
            </w:tcBorders>
          </w:tcPr>
          <w:p w:rsidR="00CD6E64" w:rsidRPr="00FE35D4" w:rsidRDefault="00CD6E64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18,24</w:t>
            </w:r>
            <w:r w:rsidR="00855C32" w:rsidRPr="00FE35D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D6E64" w:rsidRPr="00FE35D4" w:rsidTr="00CD6E64">
        <w:tc>
          <w:tcPr>
            <w:tcW w:w="8032" w:type="dxa"/>
          </w:tcPr>
          <w:p w:rsidR="00CD6E64" w:rsidRPr="00FE35D4" w:rsidRDefault="00CD6E64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104AB0" w:rsidRPr="00FE35D4">
              <w:rPr>
                <w:rFonts w:ascii="Angsana New" w:hAnsi="Angsana New"/>
                <w:sz w:val="30"/>
                <w:szCs w:val="30"/>
              </w:rPr>
              <w:t>6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="00356CFD" w:rsidRPr="00FE35D4">
              <w:rPr>
                <w:rFonts w:ascii="Angsana New" w:hAnsi="Angsana New"/>
                <w:sz w:val="30"/>
                <w:szCs w:val="30"/>
              </w:rPr>
              <w:t>4,387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tcBorders>
              <w:bottom w:val="nil"/>
            </w:tcBorders>
          </w:tcPr>
          <w:p w:rsidR="00CD6E64" w:rsidRPr="00FE35D4" w:rsidRDefault="00941525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13,650</w:t>
            </w:r>
          </w:p>
        </w:tc>
      </w:tr>
    </w:tbl>
    <w:p w:rsidR="00CD6E64" w:rsidRPr="00FE35D4" w:rsidRDefault="00CD6E6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D6E64" w:rsidRPr="00FE35D4" w:rsidRDefault="00CD6E6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61E15" w:rsidRPr="00FE35D4" w:rsidRDefault="0001248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1</w:t>
      </w:r>
      <w:r w:rsidR="00A50CE9" w:rsidRPr="00FE35D4">
        <w:rPr>
          <w:rFonts w:ascii="Angsana New" w:hAnsi="Angsana New"/>
          <w:b/>
          <w:bCs/>
          <w:sz w:val="30"/>
          <w:szCs w:val="30"/>
        </w:rPr>
        <w:t>4</w:t>
      </w:r>
      <w:r w:rsidR="00320764" w:rsidRPr="00FE35D4">
        <w:rPr>
          <w:rFonts w:ascii="Angsana New" w:hAnsi="Angsana New"/>
          <w:b/>
          <w:bCs/>
          <w:sz w:val="30"/>
          <w:szCs w:val="30"/>
        </w:rPr>
        <w:tab/>
      </w:r>
      <w:r w:rsidR="006813B9" w:rsidRPr="00FE35D4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090" w:type="dxa"/>
        <w:tblInd w:w="450" w:type="dxa"/>
        <w:tblLayout w:type="fixed"/>
        <w:tblLook w:val="04A0"/>
      </w:tblPr>
      <w:tblGrid>
        <w:gridCol w:w="4770"/>
        <w:gridCol w:w="1890"/>
        <w:gridCol w:w="270"/>
        <w:gridCol w:w="2160"/>
      </w:tblGrid>
      <w:tr w:rsidR="00FE35D4" w:rsidRPr="00FE35D4" w:rsidTr="008F0BD6">
        <w:tc>
          <w:tcPr>
            <w:tcW w:w="4770" w:type="dxa"/>
          </w:tcPr>
          <w:p w:rsidR="001F7BA8" w:rsidRPr="00FE35D4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:rsidR="001F7BA8" w:rsidRPr="00FE35D4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ค่าลิขสิทธิ์ซอฟต์แวร์</w:t>
            </w:r>
          </w:p>
        </w:tc>
      </w:tr>
      <w:tr w:rsidR="00FE35D4" w:rsidRPr="00FE35D4" w:rsidTr="001F7BA8">
        <w:tc>
          <w:tcPr>
            <w:tcW w:w="4770" w:type="dxa"/>
          </w:tcPr>
          <w:p w:rsidR="001F7BA8" w:rsidRPr="00FE35D4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1F7BA8" w:rsidRPr="00FE35D4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F7BA8" w:rsidRPr="00FE35D4" w:rsidRDefault="001F7BA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1F7BA8" w:rsidRPr="00FE35D4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1F7BA8">
        <w:tc>
          <w:tcPr>
            <w:tcW w:w="4770" w:type="dxa"/>
          </w:tcPr>
          <w:p w:rsidR="001F7BA8" w:rsidRPr="00FE35D4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:rsidR="001F7BA8" w:rsidRPr="00FE35D4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FE35D4" w:rsidTr="001F7BA8">
        <w:tc>
          <w:tcPr>
            <w:tcW w:w="4770" w:type="dxa"/>
          </w:tcPr>
          <w:p w:rsidR="001F7BA8" w:rsidRPr="00FE35D4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90" w:type="dxa"/>
          </w:tcPr>
          <w:p w:rsidR="001F7BA8" w:rsidRPr="00FE35D4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F7BA8" w:rsidRPr="00FE35D4" w:rsidRDefault="001F7BA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1F7BA8" w:rsidRPr="00FE35D4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1F7BA8">
        <w:tc>
          <w:tcPr>
            <w:tcW w:w="477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16,289</w:t>
            </w:r>
          </w:p>
        </w:tc>
        <w:tc>
          <w:tcPr>
            <w:tcW w:w="270" w:type="dxa"/>
          </w:tcPr>
          <w:p w:rsidR="00B13367" w:rsidRPr="00FE35D4" w:rsidRDefault="00B13367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16,289</w:t>
            </w:r>
          </w:p>
        </w:tc>
      </w:tr>
      <w:tr w:rsidR="00FE35D4" w:rsidRPr="00FE35D4" w:rsidTr="001F7BA8">
        <w:tc>
          <w:tcPr>
            <w:tcW w:w="477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3,756</w:t>
            </w:r>
          </w:p>
        </w:tc>
        <w:tc>
          <w:tcPr>
            <w:tcW w:w="270" w:type="dxa"/>
          </w:tcPr>
          <w:p w:rsidR="00B13367" w:rsidRPr="00FE35D4" w:rsidRDefault="00B13367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3,756</w:t>
            </w:r>
          </w:p>
        </w:tc>
      </w:tr>
      <w:tr w:rsidR="00FE35D4" w:rsidRPr="00FE35D4" w:rsidTr="00073B0D">
        <w:tc>
          <w:tcPr>
            <w:tcW w:w="477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13367" w:rsidRPr="00FE35D4" w:rsidRDefault="00B13367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073B0D">
        <w:tc>
          <w:tcPr>
            <w:tcW w:w="477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20,045</w:t>
            </w:r>
          </w:p>
        </w:tc>
        <w:tc>
          <w:tcPr>
            <w:tcW w:w="270" w:type="dxa"/>
          </w:tcPr>
          <w:p w:rsidR="00B13367" w:rsidRPr="00FE35D4" w:rsidRDefault="00B13367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20,045</w:t>
            </w:r>
          </w:p>
        </w:tc>
      </w:tr>
      <w:tr w:rsidR="00FE35D4" w:rsidRPr="00FE35D4" w:rsidTr="001F7BA8">
        <w:tc>
          <w:tcPr>
            <w:tcW w:w="4770" w:type="dxa"/>
          </w:tcPr>
          <w:p w:rsidR="00073B0D" w:rsidRPr="00FE35D4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1,072</w:t>
            </w:r>
          </w:p>
        </w:tc>
        <w:tc>
          <w:tcPr>
            <w:tcW w:w="270" w:type="dxa"/>
          </w:tcPr>
          <w:p w:rsidR="00073B0D" w:rsidRPr="00FE35D4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1,0</w:t>
            </w:r>
            <w:r w:rsidR="00CB3F77" w:rsidRPr="00FE35D4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FE35D4" w:rsidRPr="00FE35D4" w:rsidTr="00073B0D">
        <w:tc>
          <w:tcPr>
            <w:tcW w:w="4770" w:type="dxa"/>
          </w:tcPr>
          <w:p w:rsidR="00073B0D" w:rsidRPr="00FE35D4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3B0D" w:rsidRPr="00FE35D4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073B0D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B0D" w:rsidRPr="00FE35D4" w:rsidTr="00073B0D">
        <w:tc>
          <w:tcPr>
            <w:tcW w:w="4770" w:type="dxa"/>
          </w:tcPr>
          <w:p w:rsidR="00073B0D" w:rsidRPr="00FE35D4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 3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21,117</w:t>
            </w:r>
          </w:p>
        </w:tc>
        <w:tc>
          <w:tcPr>
            <w:tcW w:w="270" w:type="dxa"/>
          </w:tcPr>
          <w:p w:rsidR="00073B0D" w:rsidRPr="00FE35D4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21,07</w:t>
            </w:r>
            <w:r w:rsidR="00CB3F77" w:rsidRPr="00FE35D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1F7BA8" w:rsidRPr="00FE35D4" w:rsidRDefault="001F7BA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/>
      </w:tblPr>
      <w:tblGrid>
        <w:gridCol w:w="4770"/>
        <w:gridCol w:w="1890"/>
        <w:gridCol w:w="270"/>
        <w:gridCol w:w="2160"/>
      </w:tblGrid>
      <w:tr w:rsidR="00FE35D4" w:rsidRPr="00FE35D4" w:rsidTr="00A51F48">
        <w:tc>
          <w:tcPr>
            <w:tcW w:w="4770" w:type="dxa"/>
          </w:tcPr>
          <w:p w:rsidR="00073B0D" w:rsidRPr="00FE35D4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890" w:type="dxa"/>
          </w:tcPr>
          <w:p w:rsidR="00073B0D" w:rsidRPr="00FE35D4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3B0D" w:rsidRPr="00FE35D4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073B0D" w:rsidRPr="00FE35D4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477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14,997</w:t>
            </w:r>
          </w:p>
        </w:tc>
        <w:tc>
          <w:tcPr>
            <w:tcW w:w="270" w:type="dxa"/>
          </w:tcPr>
          <w:p w:rsidR="00B13367" w:rsidRPr="00FE35D4" w:rsidRDefault="00B13367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14,997</w:t>
            </w:r>
          </w:p>
        </w:tc>
      </w:tr>
      <w:tr w:rsidR="00FE35D4" w:rsidRPr="00FE35D4" w:rsidTr="00A51F48">
        <w:tc>
          <w:tcPr>
            <w:tcW w:w="477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:rsidR="00B13367" w:rsidRPr="00FE35D4" w:rsidRDefault="00B13367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FE35D4" w:rsidRPr="00FE35D4" w:rsidTr="00A51F48">
        <w:tc>
          <w:tcPr>
            <w:tcW w:w="477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13367" w:rsidRPr="00FE35D4" w:rsidRDefault="00B13367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A51F48">
        <w:tc>
          <w:tcPr>
            <w:tcW w:w="4770" w:type="dxa"/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15,213</w:t>
            </w:r>
          </w:p>
        </w:tc>
        <w:tc>
          <w:tcPr>
            <w:tcW w:w="270" w:type="dxa"/>
          </w:tcPr>
          <w:p w:rsidR="00B13367" w:rsidRPr="00FE35D4" w:rsidRDefault="00B13367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13367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15,213</w:t>
            </w:r>
          </w:p>
        </w:tc>
      </w:tr>
      <w:tr w:rsidR="00FE35D4" w:rsidRPr="00FE35D4" w:rsidTr="00A51F48">
        <w:tc>
          <w:tcPr>
            <w:tcW w:w="4770" w:type="dxa"/>
          </w:tcPr>
          <w:p w:rsidR="00073B0D" w:rsidRPr="00FE35D4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  <w:tc>
          <w:tcPr>
            <w:tcW w:w="270" w:type="dxa"/>
          </w:tcPr>
          <w:p w:rsidR="00073B0D" w:rsidRPr="00FE35D4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FE35D4" w:rsidRPr="00FE35D4" w:rsidTr="00A51F48">
        <w:tc>
          <w:tcPr>
            <w:tcW w:w="4770" w:type="dxa"/>
          </w:tcPr>
          <w:p w:rsidR="00073B0D" w:rsidRPr="00FE35D4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73B0D" w:rsidRPr="00FE35D4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B0D" w:rsidRPr="00FE35D4" w:rsidTr="00A51F48">
        <w:tc>
          <w:tcPr>
            <w:tcW w:w="4770" w:type="dxa"/>
          </w:tcPr>
          <w:p w:rsidR="00073B0D" w:rsidRPr="00FE35D4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15,773</w:t>
            </w:r>
          </w:p>
        </w:tc>
        <w:tc>
          <w:tcPr>
            <w:tcW w:w="270" w:type="dxa"/>
          </w:tcPr>
          <w:p w:rsidR="00073B0D" w:rsidRPr="00FE35D4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73B0D" w:rsidRPr="00FE35D4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15,772</w:t>
            </w:r>
          </w:p>
        </w:tc>
      </w:tr>
    </w:tbl>
    <w:p w:rsidR="00092811" w:rsidRPr="00FE35D4" w:rsidRDefault="000928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D4B49" w:rsidRPr="00FE35D4" w:rsidRDefault="008D4B49" w:rsidP="00FE35D4">
      <w:pPr>
        <w:pStyle w:val="NoSpacing"/>
        <w:ind w:firstLine="450"/>
        <w:rPr>
          <w:rFonts w:ascii="Angsana New" w:hAnsi="Angsana New" w:cs="Angsana New"/>
          <w:b/>
          <w:bCs/>
          <w:sz w:val="30"/>
          <w:szCs w:val="30"/>
          <w:cs/>
        </w:rPr>
      </w:pPr>
      <w:r w:rsidRPr="00FE35D4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มูลค่าสุทธิทางบัญชี</w:t>
      </w:r>
    </w:p>
    <w:tbl>
      <w:tblPr>
        <w:tblW w:w="9090" w:type="dxa"/>
        <w:tblInd w:w="450" w:type="dxa"/>
        <w:tblLayout w:type="fixed"/>
        <w:tblLook w:val="04A0"/>
      </w:tblPr>
      <w:tblGrid>
        <w:gridCol w:w="4770"/>
        <w:gridCol w:w="1890"/>
        <w:gridCol w:w="270"/>
        <w:gridCol w:w="2160"/>
      </w:tblGrid>
      <w:tr w:rsidR="00FE35D4" w:rsidRPr="00FE35D4" w:rsidTr="00B13367">
        <w:tc>
          <w:tcPr>
            <w:tcW w:w="4770" w:type="dxa"/>
          </w:tcPr>
          <w:p w:rsidR="008D4B49" w:rsidRPr="00FE35D4" w:rsidRDefault="008D4B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8D4B49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4,832</w:t>
            </w:r>
          </w:p>
        </w:tc>
        <w:tc>
          <w:tcPr>
            <w:tcW w:w="270" w:type="dxa"/>
          </w:tcPr>
          <w:p w:rsidR="008D4B49" w:rsidRPr="00FE35D4" w:rsidRDefault="008D4B49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:rsidR="008D4B49" w:rsidRPr="00FE35D4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4,832</w:t>
            </w:r>
          </w:p>
        </w:tc>
      </w:tr>
      <w:tr w:rsidR="008D4B49" w:rsidRPr="00FE35D4" w:rsidTr="00B13367">
        <w:tc>
          <w:tcPr>
            <w:tcW w:w="4770" w:type="dxa"/>
          </w:tcPr>
          <w:p w:rsidR="008D4B49" w:rsidRPr="00FE35D4" w:rsidRDefault="008D4B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:rsidR="008D4B49" w:rsidRPr="00FE35D4" w:rsidRDefault="00CB3F7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5,344</w:t>
            </w:r>
          </w:p>
        </w:tc>
        <w:tc>
          <w:tcPr>
            <w:tcW w:w="270" w:type="dxa"/>
          </w:tcPr>
          <w:p w:rsidR="008D4B49" w:rsidRPr="00FE35D4" w:rsidRDefault="008D4B49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:rsidR="008D4B49" w:rsidRPr="00FE35D4" w:rsidRDefault="00CB3F7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5,302</w:t>
            </w:r>
          </w:p>
        </w:tc>
      </w:tr>
    </w:tbl>
    <w:p w:rsidR="008D4B49" w:rsidRPr="00FE35D4" w:rsidRDefault="008D4B4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51F48" w:rsidRPr="00FE35D4" w:rsidRDefault="00A51F48" w:rsidP="00FE35D4">
      <w:pPr>
        <w:pStyle w:val="NoSpacing"/>
        <w:ind w:firstLine="450"/>
        <w:rPr>
          <w:rFonts w:ascii="Angsana New" w:hAnsi="Angsana New" w:cs="Angsana New"/>
          <w:b/>
          <w:bCs/>
          <w:sz w:val="30"/>
          <w:szCs w:val="30"/>
        </w:rPr>
      </w:pPr>
      <w:r w:rsidRPr="00FE35D4">
        <w:rPr>
          <w:rFonts w:ascii="Angsana New" w:hAnsi="Angsana New" w:cs="Angsana New" w:hint="cs"/>
          <w:b/>
          <w:bCs/>
          <w:sz w:val="30"/>
          <w:szCs w:val="30"/>
          <w:cs/>
        </w:rPr>
        <w:t>ค่าตัดจำหน่ายที่อยู่ในงบกำไรขาดทุน สำหรับปีสิ้นสุด</w:t>
      </w:r>
    </w:p>
    <w:tbl>
      <w:tblPr>
        <w:tblW w:w="9090" w:type="dxa"/>
        <w:tblInd w:w="450" w:type="dxa"/>
        <w:tblLayout w:type="fixed"/>
        <w:tblLook w:val="04A0"/>
      </w:tblPr>
      <w:tblGrid>
        <w:gridCol w:w="4770"/>
        <w:gridCol w:w="1890"/>
        <w:gridCol w:w="270"/>
        <w:gridCol w:w="2160"/>
      </w:tblGrid>
      <w:tr w:rsidR="00FE35D4" w:rsidRPr="00FE35D4" w:rsidTr="008D4B49">
        <w:tc>
          <w:tcPr>
            <w:tcW w:w="4770" w:type="dxa"/>
          </w:tcPr>
          <w:p w:rsidR="008D4B49" w:rsidRPr="00FE35D4" w:rsidRDefault="008D4B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:rsidR="008D4B49" w:rsidRPr="00FE35D4" w:rsidRDefault="008D4B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:rsidR="008D4B49" w:rsidRPr="00FE35D4" w:rsidRDefault="008D4B49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8D4B49" w:rsidRPr="00FE35D4" w:rsidRDefault="008D4B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FE35D4" w:rsidRPr="00FE35D4" w:rsidTr="008D4B49">
        <w:tc>
          <w:tcPr>
            <w:tcW w:w="4770" w:type="dxa"/>
          </w:tcPr>
          <w:p w:rsidR="008D4B49" w:rsidRPr="00FE35D4" w:rsidRDefault="008D4B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:rsidR="008D4B49" w:rsidRPr="00FE35D4" w:rsidRDefault="00CB3F7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:rsidR="008D4B49" w:rsidRPr="00FE35D4" w:rsidRDefault="008D4B49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8D4B49" w:rsidRPr="00FE35D4" w:rsidRDefault="00CB3F7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</w:tbl>
    <w:p w:rsidR="00155C2C" w:rsidRPr="00FE35D4" w:rsidRDefault="00AD32C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FE35D4">
        <w:rPr>
          <w:rFonts w:ascii="Angsana New" w:hAnsi="Angsana New"/>
          <w:b/>
          <w:bCs/>
          <w:sz w:val="30"/>
          <w:szCs w:val="30"/>
        </w:rPr>
        <w:t>5</w:t>
      </w:r>
      <w:r w:rsidR="00155C2C" w:rsidRPr="00FE35D4">
        <w:rPr>
          <w:rFonts w:ascii="Angsana New" w:hAnsi="Angsana New"/>
          <w:b/>
          <w:bCs/>
          <w:sz w:val="30"/>
          <w:szCs w:val="30"/>
        </w:rPr>
        <w:tab/>
      </w:r>
      <w:r w:rsidR="00155C2C" w:rsidRPr="00FE35D4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E76457" w:rsidRPr="00FE35D4" w:rsidRDefault="00155C2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FE35D4">
        <w:rPr>
          <w:rFonts w:ascii="Angsana New" w:hAnsi="Angsana New"/>
          <w:sz w:val="30"/>
          <w:szCs w:val="30"/>
        </w:rPr>
        <w:t xml:space="preserve">31 </w:t>
      </w:r>
      <w:r w:rsidRPr="00FE35D4">
        <w:rPr>
          <w:rFonts w:ascii="Angsana New" w:hAnsi="Angsana New"/>
          <w:sz w:val="30"/>
          <w:szCs w:val="30"/>
          <w:cs/>
        </w:rPr>
        <w:t xml:space="preserve">ธันวาคม มีดังนี้  </w:t>
      </w:r>
    </w:p>
    <w:tbl>
      <w:tblPr>
        <w:tblW w:w="9180" w:type="dxa"/>
        <w:tblInd w:w="558" w:type="dxa"/>
        <w:tblLook w:val="01E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990"/>
      </w:tblGrid>
      <w:tr w:rsidR="00FE35D4" w:rsidRPr="00FE35D4" w:rsidTr="006D20E4">
        <w:tc>
          <w:tcPr>
            <w:tcW w:w="4320" w:type="dxa"/>
          </w:tcPr>
          <w:p w:rsidR="00444F29" w:rsidRPr="00FE35D4" w:rsidRDefault="00444F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444F29" w:rsidRPr="00FE35D4" w:rsidRDefault="00444F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234C9"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F94C2C">
        <w:tc>
          <w:tcPr>
            <w:tcW w:w="4320" w:type="dxa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E35D4" w:rsidRPr="00FE35D4" w:rsidTr="00F94C2C">
        <w:tc>
          <w:tcPr>
            <w:tcW w:w="4320" w:type="dxa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092811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092811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092811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092811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F94C2C">
        <w:tc>
          <w:tcPr>
            <w:tcW w:w="4320" w:type="dxa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137E24" w:rsidRPr="00FE35D4" w:rsidRDefault="00137E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F94C2C">
        <w:tc>
          <w:tcPr>
            <w:tcW w:w="4320" w:type="dxa"/>
          </w:tcPr>
          <w:p w:rsidR="00092811" w:rsidRPr="00FE35D4" w:rsidRDefault="00092811" w:rsidP="00FE35D4">
            <w:pPr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:rsidR="00092811" w:rsidRPr="00FE35D4" w:rsidRDefault="009766A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270" w:type="dxa"/>
          </w:tcPr>
          <w:p w:rsidR="00092811" w:rsidRPr="00FE35D4" w:rsidRDefault="000928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20,862</w:t>
            </w:r>
          </w:p>
        </w:tc>
        <w:tc>
          <w:tcPr>
            <w:tcW w:w="270" w:type="dxa"/>
          </w:tcPr>
          <w:p w:rsidR="00092811" w:rsidRPr="00FE35D4" w:rsidRDefault="000928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092811" w:rsidRPr="00FE35D4" w:rsidRDefault="009766A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70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</w:tr>
      <w:tr w:rsidR="00FE35D4" w:rsidRPr="00FE35D4" w:rsidTr="00F94C2C">
        <w:tc>
          <w:tcPr>
            <w:tcW w:w="4320" w:type="dxa"/>
          </w:tcPr>
          <w:p w:rsidR="00092811" w:rsidRPr="00FE35D4" w:rsidRDefault="00092811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990" w:type="dxa"/>
          </w:tcPr>
          <w:p w:rsidR="00092811" w:rsidRPr="00FE35D4" w:rsidRDefault="009766A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70" w:type="dxa"/>
          </w:tcPr>
          <w:p w:rsidR="00092811" w:rsidRPr="00FE35D4" w:rsidRDefault="000928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270" w:type="dxa"/>
          </w:tcPr>
          <w:p w:rsidR="00092811" w:rsidRPr="00FE35D4" w:rsidRDefault="000928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092811" w:rsidRPr="00FE35D4" w:rsidRDefault="009766A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70" w:type="dxa"/>
          </w:tcPr>
          <w:p w:rsidR="00092811" w:rsidRPr="00FE35D4" w:rsidRDefault="000928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</w:tr>
      <w:tr w:rsidR="00092811" w:rsidRPr="00FE35D4" w:rsidTr="00F94C2C">
        <w:tc>
          <w:tcPr>
            <w:tcW w:w="4320" w:type="dxa"/>
          </w:tcPr>
          <w:p w:rsidR="00092811" w:rsidRPr="00FE35D4" w:rsidRDefault="00092811" w:rsidP="00FE35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92811" w:rsidRPr="00FE35D4" w:rsidRDefault="009766A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25,505</w:t>
            </w:r>
          </w:p>
        </w:tc>
        <w:tc>
          <w:tcPr>
            <w:tcW w:w="270" w:type="dxa"/>
          </w:tcPr>
          <w:p w:rsidR="00092811" w:rsidRPr="00FE35D4" w:rsidRDefault="000928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20,216</w:t>
            </w:r>
          </w:p>
        </w:tc>
        <w:tc>
          <w:tcPr>
            <w:tcW w:w="270" w:type="dxa"/>
          </w:tcPr>
          <w:p w:rsidR="00092811" w:rsidRPr="00FE35D4" w:rsidRDefault="000928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2811" w:rsidRPr="00FE35D4" w:rsidRDefault="009766A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92811" w:rsidRPr="00FE35D4" w:rsidRDefault="000928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6D0D2D" w:rsidRPr="00FE35D4" w:rsidRDefault="006D0D2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:rsidR="00B17CF3" w:rsidRPr="00FE35D4" w:rsidRDefault="00B17CF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รายการเคลื่อนไหวของสินทรัพย์และหนี้สินภาษีเงินได้รอการตัดบัญชีสำหรับปีสิ้นสุดวันที่</w:t>
      </w:r>
      <w:r w:rsidRPr="00FE35D4">
        <w:rPr>
          <w:rFonts w:ascii="Angsana New" w:hAnsi="Angsana New"/>
          <w:sz w:val="30"/>
          <w:szCs w:val="30"/>
        </w:rPr>
        <w:t xml:space="preserve"> 31 </w:t>
      </w:r>
      <w:r w:rsidRPr="00FE35D4">
        <w:rPr>
          <w:rFonts w:ascii="Angsana New" w:hAnsi="Angsana New"/>
          <w:sz w:val="30"/>
          <w:szCs w:val="30"/>
          <w:cs/>
        </w:rPr>
        <w:t>ธันวาคม มีดังนี้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319"/>
        <w:gridCol w:w="1440"/>
        <w:gridCol w:w="180"/>
        <w:gridCol w:w="1800"/>
        <w:gridCol w:w="179"/>
        <w:gridCol w:w="1432"/>
        <w:gridCol w:w="6"/>
      </w:tblGrid>
      <w:tr w:rsidR="00FE35D4" w:rsidRPr="00FE35D4" w:rsidTr="00C61EB0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:rsidR="00942EE7" w:rsidRPr="00FE35D4" w:rsidRDefault="00942EE7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5"/>
            <w:vAlign w:val="bottom"/>
          </w:tcPr>
          <w:p w:rsidR="00942EE7" w:rsidRPr="00FE35D4" w:rsidRDefault="00942EE7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5234C9"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C61EB0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:rsidR="00942EE7" w:rsidRPr="00FE35D4" w:rsidRDefault="00942EE7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42EE7" w:rsidRPr="00FE35D4" w:rsidRDefault="00942EE7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42EE7" w:rsidRPr="00FE35D4" w:rsidRDefault="00942EE7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42EE7" w:rsidRPr="00FE35D4" w:rsidRDefault="00942EE7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092811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:rsidR="00942EE7" w:rsidRPr="00FE35D4" w:rsidRDefault="00942EE7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FE35D4" w:rsidRDefault="00942EE7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:rsidR="00942EE7" w:rsidRPr="00FE35D4" w:rsidRDefault="00942EE7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:rsidR="00942EE7" w:rsidRPr="00FE35D4" w:rsidRDefault="00942EE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942EE7" w:rsidRPr="00FE35D4" w:rsidRDefault="00942EE7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:rsidR="00942EE7" w:rsidRPr="00FE35D4" w:rsidRDefault="00942EE7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:rsidR="00942EE7" w:rsidRPr="00FE35D4" w:rsidRDefault="00942EE7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092811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E35D4" w:rsidTr="00C61EB0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:rsidR="00942EE7" w:rsidRPr="00FE35D4" w:rsidRDefault="00942EE7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42EE7" w:rsidRPr="00FE35D4" w:rsidRDefault="00942EE7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42EE7" w:rsidRPr="00FE35D4" w:rsidRDefault="00942EE7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FE35D4" w:rsidRDefault="00942EE7" w:rsidP="00FE35D4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="00AB3F4D" w:rsidRPr="00FE35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:rsidR="00942EE7" w:rsidRPr="00FE35D4" w:rsidRDefault="00942EE7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:rsidR="00942EE7" w:rsidRPr="00FE35D4" w:rsidRDefault="00942EE7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C61EB0">
        <w:trPr>
          <w:trHeight w:val="80"/>
          <w:tblHeader/>
        </w:trPr>
        <w:tc>
          <w:tcPr>
            <w:tcW w:w="4319" w:type="dxa"/>
          </w:tcPr>
          <w:p w:rsidR="00942EE7" w:rsidRPr="00FE35D4" w:rsidRDefault="00942EE7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7" w:type="dxa"/>
            <w:gridSpan w:val="6"/>
          </w:tcPr>
          <w:p w:rsidR="00942EE7" w:rsidRPr="00FE35D4" w:rsidRDefault="00942EE7" w:rsidP="00FE35D4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E35D4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942EE7" w:rsidRPr="00FE35D4" w:rsidRDefault="00942EE7" w:rsidP="00FE35D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942EE7" w:rsidRPr="00FE35D4" w:rsidRDefault="00942EE7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42EE7" w:rsidRPr="00FE35D4" w:rsidRDefault="00942EE7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42EE7" w:rsidRPr="00FE35D4" w:rsidRDefault="00942EE7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942EE7" w:rsidRPr="00FE35D4" w:rsidRDefault="00942EE7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:rsidR="00942EE7" w:rsidRPr="00FE35D4" w:rsidRDefault="00942EE7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6,319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7,370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13,689</w:t>
            </w:r>
          </w:p>
        </w:tc>
      </w:tr>
      <w:tr w:rsidR="00FE35D4" w:rsidRPr="00FE35D4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</w:tr>
      <w:tr w:rsidR="00FE35D4" w:rsidRPr="00FE35D4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12,633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(1,814)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10,819</w:t>
            </w:r>
          </w:p>
        </w:tc>
      </w:tr>
      <w:tr w:rsidR="00FE35D4" w:rsidRPr="00FE35D4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35D4" w:rsidRPr="00FE35D4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(745)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FE35D4" w:rsidRPr="00FE35D4" w:rsidTr="00C61EB0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20,862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4,812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25,674</w:t>
            </w:r>
          </w:p>
        </w:tc>
      </w:tr>
      <w:tr w:rsidR="00FE35D4" w:rsidRPr="00FE35D4" w:rsidTr="00C61EB0">
        <w:trPr>
          <w:trHeight w:val="80"/>
        </w:trPr>
        <w:tc>
          <w:tcPr>
            <w:tcW w:w="4319" w:type="dxa"/>
          </w:tcPr>
          <w:p w:rsidR="00C61EB0" w:rsidRPr="00FE35D4" w:rsidRDefault="00C61EB0" w:rsidP="00FE35D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C61EB0" w:rsidRPr="00FE35D4" w:rsidRDefault="00C61EB0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61EB0" w:rsidRPr="00FE35D4" w:rsidRDefault="00C61EB0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C61EB0" w:rsidRPr="00FE35D4" w:rsidRDefault="00C61EB0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C61EB0" w:rsidRPr="00FE35D4" w:rsidRDefault="00C61EB0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:rsidR="00C61EB0" w:rsidRPr="00FE35D4" w:rsidRDefault="00C61EB0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C61EB0">
        <w:trPr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FE35D4" w:rsidRPr="00FE35D4" w:rsidTr="00C61EB0">
        <w:trPr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811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(169)</w:t>
            </w:r>
          </w:p>
        </w:tc>
      </w:tr>
      <w:tr w:rsidR="00FE35D4" w:rsidRPr="00FE35D4" w:rsidTr="00C61EB0">
        <w:trPr>
          <w:trHeight w:val="80"/>
        </w:trPr>
        <w:tc>
          <w:tcPr>
            <w:tcW w:w="4319" w:type="dxa"/>
          </w:tcPr>
          <w:p w:rsidR="00D2277F" w:rsidRPr="00FE35D4" w:rsidRDefault="00D2277F" w:rsidP="00FE35D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277F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20,216</w:t>
            </w:r>
          </w:p>
        </w:tc>
        <w:tc>
          <w:tcPr>
            <w:tcW w:w="180" w:type="dxa"/>
            <w:vAlign w:val="bottom"/>
          </w:tcPr>
          <w:p w:rsidR="00D2277F" w:rsidRPr="00FE35D4" w:rsidRDefault="00D2277F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:rsidR="00D2277F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5,289</w:t>
            </w:r>
          </w:p>
        </w:tc>
        <w:tc>
          <w:tcPr>
            <w:tcW w:w="179" w:type="dxa"/>
          </w:tcPr>
          <w:p w:rsidR="00D2277F" w:rsidRPr="00FE35D4" w:rsidRDefault="00D2277F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  <w:vAlign w:val="bottom"/>
          </w:tcPr>
          <w:p w:rsidR="00D2277F" w:rsidRPr="00FE35D4" w:rsidRDefault="00811F5A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25,505</w:t>
            </w:r>
          </w:p>
        </w:tc>
      </w:tr>
    </w:tbl>
    <w:p w:rsidR="00E214E4" w:rsidRPr="00FE35D4" w:rsidRDefault="00C61EB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 xml:space="preserve">     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319"/>
        <w:gridCol w:w="1440"/>
        <w:gridCol w:w="180"/>
        <w:gridCol w:w="1800"/>
        <w:gridCol w:w="179"/>
        <w:gridCol w:w="1432"/>
        <w:gridCol w:w="6"/>
      </w:tblGrid>
      <w:tr w:rsidR="00FE35D4" w:rsidRPr="00FE35D4" w:rsidTr="00CB562A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:rsidR="00E214E4" w:rsidRPr="00FE35D4" w:rsidRDefault="00E214E4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5"/>
            <w:vAlign w:val="bottom"/>
          </w:tcPr>
          <w:p w:rsidR="00E214E4" w:rsidRPr="00FE35D4" w:rsidRDefault="00E214E4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E35D4" w:rsidRPr="00FE35D4" w:rsidTr="00CB562A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:rsidR="00E214E4" w:rsidRPr="00FE35D4" w:rsidRDefault="00E214E4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214E4" w:rsidRPr="00FE35D4" w:rsidRDefault="00E214E4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214E4" w:rsidRPr="00FE35D4" w:rsidRDefault="00E214E4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214E4" w:rsidRPr="00FE35D4" w:rsidRDefault="00E214E4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092811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E214E4" w:rsidRPr="00FE35D4" w:rsidRDefault="00E214E4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E214E4" w:rsidRPr="00FE35D4" w:rsidRDefault="00E214E4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:rsidR="00E214E4" w:rsidRPr="00FE35D4" w:rsidRDefault="00E214E4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:rsidR="00E214E4" w:rsidRPr="00FE35D4" w:rsidRDefault="00E214E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E214E4" w:rsidRPr="00FE35D4" w:rsidRDefault="00E214E4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:rsidR="00E214E4" w:rsidRPr="00FE35D4" w:rsidRDefault="00E214E4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092811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CB562A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:rsidR="00E214E4" w:rsidRPr="00FE35D4" w:rsidRDefault="00E214E4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214E4" w:rsidRPr="00FE35D4" w:rsidRDefault="00E214E4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214E4" w:rsidRPr="00FE35D4" w:rsidRDefault="00E214E4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E214E4" w:rsidRPr="00FE35D4" w:rsidRDefault="00E214E4" w:rsidP="00FE35D4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</w:t>
            </w:r>
            <w:r w:rsidR="00AB3F4D" w:rsidRPr="00FE35D4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:rsidR="00E214E4" w:rsidRPr="00FE35D4" w:rsidRDefault="00E214E4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CB562A">
        <w:trPr>
          <w:trHeight w:val="80"/>
          <w:tblHeader/>
        </w:trPr>
        <w:tc>
          <w:tcPr>
            <w:tcW w:w="4319" w:type="dxa"/>
          </w:tcPr>
          <w:p w:rsidR="00E214E4" w:rsidRPr="00FE35D4" w:rsidRDefault="00E214E4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7" w:type="dxa"/>
            <w:gridSpan w:val="6"/>
          </w:tcPr>
          <w:p w:rsidR="00E214E4" w:rsidRPr="00FE35D4" w:rsidRDefault="00E214E4" w:rsidP="00FE35D4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E35D4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:rsidR="00E214E4" w:rsidRPr="00FE35D4" w:rsidRDefault="00E214E4" w:rsidP="00FE35D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4,227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2,092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6,319</w:t>
            </w:r>
          </w:p>
        </w:tc>
      </w:tr>
      <w:tr w:rsidR="00FE35D4" w:rsidRPr="00FE35D4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</w:tr>
      <w:tr w:rsidR="00FE35D4" w:rsidRPr="00FE35D4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12,151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12,633</w:t>
            </w:r>
          </w:p>
        </w:tc>
      </w:tr>
      <w:tr w:rsidR="00FE35D4" w:rsidRPr="00FE35D4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35D4" w:rsidRPr="00FE35D4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1,265</w:t>
            </w:r>
          </w:p>
        </w:tc>
      </w:tr>
      <w:tr w:rsidR="00FE35D4" w:rsidRPr="00FE35D4" w:rsidTr="00CB562A">
        <w:trPr>
          <w:gridAfter w:val="1"/>
          <w:wAfter w:w="6" w:type="dxa"/>
          <w:trHeight w:val="80"/>
        </w:trPr>
        <w:tc>
          <w:tcPr>
            <w:tcW w:w="4319" w:type="dxa"/>
          </w:tcPr>
          <w:p w:rsidR="00092811" w:rsidRPr="00FE35D4" w:rsidRDefault="00092811" w:rsidP="00FE35D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18,298</w:t>
            </w:r>
          </w:p>
        </w:tc>
        <w:tc>
          <w:tcPr>
            <w:tcW w:w="180" w:type="dxa"/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2,564</w:t>
            </w:r>
          </w:p>
        </w:tc>
        <w:tc>
          <w:tcPr>
            <w:tcW w:w="179" w:type="dxa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811" w:rsidRPr="00FE35D4" w:rsidRDefault="00092811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20,862</w:t>
            </w:r>
          </w:p>
        </w:tc>
      </w:tr>
      <w:tr w:rsidR="00FE35D4" w:rsidRPr="00FE35D4" w:rsidTr="00CB562A">
        <w:trPr>
          <w:trHeight w:val="80"/>
        </w:trPr>
        <w:tc>
          <w:tcPr>
            <w:tcW w:w="4319" w:type="dxa"/>
          </w:tcPr>
          <w:p w:rsidR="00E214E4" w:rsidRPr="00FE35D4" w:rsidRDefault="00E214E4" w:rsidP="00FE35D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:rsidR="00E214E4" w:rsidRPr="00FE35D4" w:rsidRDefault="00E214E4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CB562A">
        <w:trPr>
          <w:trHeight w:val="80"/>
        </w:trPr>
        <w:tc>
          <w:tcPr>
            <w:tcW w:w="4319" w:type="dxa"/>
          </w:tcPr>
          <w:p w:rsidR="008622C1" w:rsidRPr="00FE35D4" w:rsidRDefault="008622C1" w:rsidP="00FE35D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440" w:type="dxa"/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(115)</w:t>
            </w:r>
          </w:p>
        </w:tc>
        <w:tc>
          <w:tcPr>
            <w:tcW w:w="179" w:type="dxa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</w:tr>
      <w:tr w:rsidR="00FE35D4" w:rsidRPr="00FE35D4" w:rsidTr="00CB562A">
        <w:trPr>
          <w:trHeight w:val="80"/>
        </w:trPr>
        <w:tc>
          <w:tcPr>
            <w:tcW w:w="4319" w:type="dxa"/>
          </w:tcPr>
          <w:p w:rsidR="008622C1" w:rsidRPr="00FE35D4" w:rsidRDefault="008622C1" w:rsidP="00FE35D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531</w:t>
            </w:r>
            <w:r w:rsidRPr="00FE35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(115)</w:t>
            </w:r>
          </w:p>
        </w:tc>
        <w:tc>
          <w:tcPr>
            <w:tcW w:w="179" w:type="dxa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(646)</w:t>
            </w:r>
          </w:p>
        </w:tc>
      </w:tr>
      <w:tr w:rsidR="008622C1" w:rsidRPr="00FE35D4" w:rsidTr="00CB562A">
        <w:trPr>
          <w:trHeight w:val="80"/>
        </w:trPr>
        <w:tc>
          <w:tcPr>
            <w:tcW w:w="4319" w:type="dxa"/>
          </w:tcPr>
          <w:p w:rsidR="008622C1" w:rsidRPr="00FE35D4" w:rsidRDefault="008622C1" w:rsidP="00FE35D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17,767</w:t>
            </w:r>
          </w:p>
        </w:tc>
        <w:tc>
          <w:tcPr>
            <w:tcW w:w="180" w:type="dxa"/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2,449</w:t>
            </w:r>
          </w:p>
        </w:tc>
        <w:tc>
          <w:tcPr>
            <w:tcW w:w="179" w:type="dxa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  <w:vAlign w:val="bottom"/>
          </w:tcPr>
          <w:p w:rsidR="008622C1" w:rsidRPr="00FE35D4" w:rsidRDefault="008622C1" w:rsidP="00FE35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20,216</w:t>
            </w:r>
          </w:p>
        </w:tc>
      </w:tr>
    </w:tbl>
    <w:p w:rsidR="00BE1F2B" w:rsidRPr="00FE35D4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Pr="00FE35D4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Pr="00FE35D4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Pr="00FE35D4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Pr="00FE35D4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E1F2B" w:rsidRPr="00FE35D4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4E4" w:rsidRPr="00FE35D4" w:rsidRDefault="00E214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4E4" w:rsidRPr="00FE35D4" w:rsidRDefault="00E214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4E4" w:rsidRPr="00FE35D4" w:rsidRDefault="00E214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4E4" w:rsidRPr="00FE35D4" w:rsidRDefault="00E214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11F5A" w:rsidRPr="00FE35D4" w:rsidRDefault="00811F5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11F5A" w:rsidRPr="00FE35D4" w:rsidRDefault="00811F5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11F5A" w:rsidRPr="00FE35D4" w:rsidRDefault="00811F5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97BA5" w:rsidRPr="00FE35D4" w:rsidRDefault="008332E8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E35D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FE35D4">
        <w:rPr>
          <w:rFonts w:ascii="Angsana New" w:hAnsi="Angsana New"/>
          <w:b/>
          <w:bCs/>
          <w:sz w:val="30"/>
          <w:szCs w:val="30"/>
        </w:rPr>
        <w:t>6</w:t>
      </w:r>
      <w:r w:rsidRPr="00FE35D4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FE35D4">
        <w:rPr>
          <w:rFonts w:ascii="Angsana New" w:hAnsi="Angsana New"/>
          <w:b/>
          <w:bCs/>
          <w:sz w:val="30"/>
          <w:szCs w:val="30"/>
        </w:rPr>
        <w:tab/>
      </w:r>
      <w:r w:rsidR="00597BA5" w:rsidRPr="00FE35D4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50" w:type="dxa"/>
        <w:tblInd w:w="558" w:type="dxa"/>
        <w:tblLayout w:type="fixed"/>
        <w:tblLook w:val="04A0"/>
      </w:tblPr>
      <w:tblGrid>
        <w:gridCol w:w="4370"/>
        <w:gridCol w:w="1417"/>
        <w:gridCol w:w="236"/>
        <w:gridCol w:w="1465"/>
        <w:gridCol w:w="283"/>
        <w:gridCol w:w="1679"/>
      </w:tblGrid>
      <w:tr w:rsidR="00FE35D4" w:rsidRPr="00FE35D4" w:rsidTr="005234C9">
        <w:trPr>
          <w:cantSplit/>
          <w:tblHeader/>
        </w:trPr>
        <w:tc>
          <w:tcPr>
            <w:tcW w:w="4370" w:type="dxa"/>
          </w:tcPr>
          <w:p w:rsidR="00AB59DD" w:rsidRPr="00FE35D4" w:rsidRDefault="00AB59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AB59DD" w:rsidRPr="00FE35D4" w:rsidRDefault="00AB59DD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B59DD" w:rsidRPr="00FE35D4" w:rsidRDefault="00AB59DD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:rsidR="00AB59DD" w:rsidRPr="00FE35D4" w:rsidRDefault="00AB59DD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35D4" w:rsidRPr="00FE35D4" w:rsidTr="005234C9">
        <w:trPr>
          <w:cantSplit/>
          <w:tblHeader/>
        </w:trPr>
        <w:tc>
          <w:tcPr>
            <w:tcW w:w="4370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8" w:name="_Hlk31785986"/>
          </w:p>
        </w:tc>
        <w:tc>
          <w:tcPr>
            <w:tcW w:w="1417" w:type="dxa"/>
          </w:tcPr>
          <w:p w:rsidR="009C0413" w:rsidRPr="00FE35D4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9C0413" w:rsidRPr="00FE35D4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FE35D4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8622C1" w:rsidRPr="00FE35D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283" w:type="dxa"/>
          </w:tcPr>
          <w:p w:rsidR="009C0413" w:rsidRPr="00FE35D4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:rsidR="009C0413" w:rsidRPr="00FE35D4" w:rsidRDefault="00B371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8622C1" w:rsidRPr="00FE35D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FE35D4" w:rsidRPr="00FE35D4" w:rsidTr="005234C9">
        <w:trPr>
          <w:cantSplit/>
          <w:tblHeader/>
        </w:trPr>
        <w:tc>
          <w:tcPr>
            <w:tcW w:w="4370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:rsidR="009C0413" w:rsidRPr="00FE35D4" w:rsidRDefault="00B371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="009C0413"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E35D4" w:rsidTr="005234C9">
        <w:trPr>
          <w:trHeight w:val="434"/>
        </w:trPr>
        <w:tc>
          <w:tcPr>
            <w:tcW w:w="4370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5234C9">
        <w:trPr>
          <w:trHeight w:val="321"/>
        </w:trPr>
        <w:tc>
          <w:tcPr>
            <w:tcW w:w="4370" w:type="dxa"/>
          </w:tcPr>
          <w:p w:rsidR="009C0413" w:rsidRPr="00FE35D4" w:rsidRDefault="009C0413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5234C9">
        <w:tc>
          <w:tcPr>
            <w:tcW w:w="4370" w:type="dxa"/>
          </w:tcPr>
          <w:p w:rsidR="008622C1" w:rsidRPr="00FE35D4" w:rsidRDefault="008622C1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8622C1" w:rsidRPr="00FE35D4" w:rsidRDefault="006B157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5234C9">
        <w:tc>
          <w:tcPr>
            <w:tcW w:w="4370" w:type="dxa"/>
          </w:tcPr>
          <w:p w:rsidR="008622C1" w:rsidRPr="00FE35D4" w:rsidRDefault="008622C1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48106D">
        <w:tc>
          <w:tcPr>
            <w:tcW w:w="4370" w:type="dxa"/>
          </w:tcPr>
          <w:p w:rsidR="008622C1" w:rsidRPr="00FE35D4" w:rsidRDefault="008622C1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8622C1" w:rsidRPr="00FE35D4" w:rsidRDefault="005030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775,592</w:t>
            </w:r>
          </w:p>
        </w:tc>
        <w:tc>
          <w:tcPr>
            <w:tcW w:w="283" w:type="dxa"/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8622C1" w:rsidRPr="00FE35D4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</w:tr>
      <w:tr w:rsidR="00FE35D4" w:rsidRPr="00FE35D4" w:rsidTr="008F0BD6">
        <w:tc>
          <w:tcPr>
            <w:tcW w:w="5787" w:type="dxa"/>
            <w:gridSpan w:val="2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48106D" w:rsidRPr="00FE35D4" w:rsidRDefault="005030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775,592</w:t>
            </w:r>
          </w:p>
        </w:tc>
        <w:tc>
          <w:tcPr>
            <w:tcW w:w="283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492,981</w:t>
            </w:r>
          </w:p>
        </w:tc>
      </w:tr>
      <w:tr w:rsidR="00FE35D4" w:rsidRPr="00FE35D4" w:rsidTr="005234C9">
        <w:tc>
          <w:tcPr>
            <w:tcW w:w="4370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5234C9">
        <w:tc>
          <w:tcPr>
            <w:tcW w:w="4370" w:type="dxa"/>
          </w:tcPr>
          <w:p w:rsidR="00BA42F5" w:rsidRPr="00FE35D4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5234C9">
        <w:tc>
          <w:tcPr>
            <w:tcW w:w="4370" w:type="dxa"/>
          </w:tcPr>
          <w:p w:rsidR="0048106D" w:rsidRPr="00FE35D4" w:rsidRDefault="0048106D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48106D" w:rsidRPr="00FE35D4" w:rsidRDefault="005030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90,002</w:t>
            </w:r>
          </w:p>
        </w:tc>
        <w:tc>
          <w:tcPr>
            <w:tcW w:w="283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</w:tr>
      <w:tr w:rsidR="00FE35D4" w:rsidRPr="00FE35D4" w:rsidTr="005234C9">
        <w:tc>
          <w:tcPr>
            <w:tcW w:w="4370" w:type="dxa"/>
          </w:tcPr>
          <w:p w:rsidR="0048106D" w:rsidRPr="00FE35D4" w:rsidRDefault="0048106D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5234C9">
        <w:tc>
          <w:tcPr>
            <w:tcW w:w="4370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48106D" w:rsidRPr="00FE35D4" w:rsidRDefault="005030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  <w:tc>
          <w:tcPr>
            <w:tcW w:w="283" w:type="dxa"/>
            <w:vMerge w:val="restart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</w:tr>
      <w:tr w:rsidR="00FE35D4" w:rsidRPr="00FE35D4" w:rsidTr="005234C9">
        <w:tc>
          <w:tcPr>
            <w:tcW w:w="4370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48106D" w:rsidRPr="00FE35D4" w:rsidRDefault="005030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881,368</w:t>
            </w:r>
          </w:p>
        </w:tc>
        <w:tc>
          <w:tcPr>
            <w:tcW w:w="283" w:type="dxa"/>
            <w:vMerge/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48106D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604,521</w:t>
            </w:r>
          </w:p>
        </w:tc>
      </w:tr>
      <w:tr w:rsidR="00FE35D4" w:rsidRPr="00FE35D4" w:rsidTr="005234C9">
        <w:tc>
          <w:tcPr>
            <w:tcW w:w="4370" w:type="dxa"/>
          </w:tcPr>
          <w:p w:rsidR="00BA42F5" w:rsidRPr="00FE35D4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5234C9">
        <w:tc>
          <w:tcPr>
            <w:tcW w:w="5787" w:type="dxa"/>
            <w:gridSpan w:val="2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A42F5" w:rsidRPr="00FE35D4" w:rsidRDefault="005030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  <w:tc>
          <w:tcPr>
            <w:tcW w:w="283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BA42F5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</w:tr>
      <w:tr w:rsidR="00FE35D4" w:rsidRPr="00FE35D4" w:rsidTr="005234C9">
        <w:tc>
          <w:tcPr>
            <w:tcW w:w="4370" w:type="dxa"/>
          </w:tcPr>
          <w:p w:rsidR="00BA42F5" w:rsidRPr="00FE35D4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A42F5" w:rsidRPr="00FE35D4" w:rsidRDefault="005030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  <w:tc>
          <w:tcPr>
            <w:tcW w:w="283" w:type="dxa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BA42F5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</w:tr>
      <w:tr w:rsidR="00FE35D4" w:rsidRPr="00FE35D4" w:rsidTr="005234C9">
        <w:tc>
          <w:tcPr>
            <w:tcW w:w="4370" w:type="dxa"/>
          </w:tcPr>
          <w:p w:rsidR="00BA42F5" w:rsidRPr="00FE35D4" w:rsidRDefault="00BA42F5" w:rsidP="00FE35D4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BA42F5" w:rsidRPr="00FE35D4" w:rsidRDefault="005030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248,640</w:t>
            </w:r>
          </w:p>
        </w:tc>
        <w:tc>
          <w:tcPr>
            <w:tcW w:w="283" w:type="dxa"/>
            <w:vMerge w:val="restart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BA42F5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220,104</w:t>
            </w:r>
          </w:p>
        </w:tc>
      </w:tr>
      <w:tr w:rsidR="00FE35D4" w:rsidRPr="00FE35D4" w:rsidTr="005234C9">
        <w:tc>
          <w:tcPr>
            <w:tcW w:w="4370" w:type="dxa"/>
          </w:tcPr>
          <w:p w:rsidR="00BA42F5" w:rsidRPr="00FE35D4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2F5" w:rsidRPr="00FE35D4" w:rsidTr="005234C9">
        <w:tc>
          <w:tcPr>
            <w:tcW w:w="4370" w:type="dxa"/>
          </w:tcPr>
          <w:p w:rsidR="00BA42F5" w:rsidRPr="00FE35D4" w:rsidRDefault="00BA42F5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BA42F5" w:rsidRPr="00FE35D4" w:rsidRDefault="005030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1,130,008</w:t>
            </w:r>
          </w:p>
        </w:tc>
        <w:tc>
          <w:tcPr>
            <w:tcW w:w="283" w:type="dxa"/>
            <w:tcBorders>
              <w:bottom w:val="nil"/>
            </w:tcBorders>
          </w:tcPr>
          <w:p w:rsidR="00BA42F5" w:rsidRPr="00FE35D4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:rsidR="00BA42F5" w:rsidRPr="00FE35D4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824,625</w:t>
            </w:r>
          </w:p>
        </w:tc>
      </w:tr>
      <w:bookmarkEnd w:id="18"/>
    </w:tbl>
    <w:p w:rsidR="00654F2B" w:rsidRPr="00FE35D4" w:rsidRDefault="00654F2B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C4BFF" w:rsidRPr="00FE35D4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C4BFF" w:rsidRPr="00FE35D4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C4BFF" w:rsidRPr="00FE35D4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C4BFF" w:rsidRPr="00FE35D4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C4BFF" w:rsidRPr="00FE35D4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C4BFF" w:rsidRPr="00FE35D4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C4BFF" w:rsidRPr="00FE35D4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558" w:type="dxa"/>
        <w:tblLayout w:type="fixed"/>
        <w:tblLook w:val="04A0"/>
      </w:tblPr>
      <w:tblGrid>
        <w:gridCol w:w="4370"/>
        <w:gridCol w:w="1417"/>
        <w:gridCol w:w="236"/>
        <w:gridCol w:w="1465"/>
        <w:gridCol w:w="283"/>
        <w:gridCol w:w="1679"/>
      </w:tblGrid>
      <w:tr w:rsidR="00FE35D4" w:rsidRPr="00FE35D4" w:rsidTr="008F0BD6">
        <w:trPr>
          <w:cantSplit/>
          <w:tblHeader/>
        </w:trPr>
        <w:tc>
          <w:tcPr>
            <w:tcW w:w="4370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121E0B" w:rsidRPr="00FE35D4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:rsidR="00121E0B" w:rsidRPr="00FE35D4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35D4" w:rsidRPr="00FE35D4" w:rsidTr="008F0BD6">
        <w:trPr>
          <w:cantSplit/>
          <w:tblHeader/>
        </w:trPr>
        <w:tc>
          <w:tcPr>
            <w:tcW w:w="4370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121E0B" w:rsidRPr="00FE35D4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121E0B" w:rsidRPr="00FE35D4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283" w:type="dxa"/>
          </w:tcPr>
          <w:p w:rsidR="00121E0B" w:rsidRPr="00FE35D4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:rsidR="00121E0B" w:rsidRPr="00FE35D4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FE35D4" w:rsidRPr="00FE35D4" w:rsidTr="008F0BD6">
        <w:trPr>
          <w:cantSplit/>
          <w:tblHeader/>
        </w:trPr>
        <w:tc>
          <w:tcPr>
            <w:tcW w:w="4370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E35D4" w:rsidTr="008F0BD6">
        <w:trPr>
          <w:trHeight w:val="434"/>
        </w:trPr>
        <w:tc>
          <w:tcPr>
            <w:tcW w:w="4370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rPr>
          <w:trHeight w:val="321"/>
        </w:trPr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530,345</w:t>
            </w: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</w:tr>
      <w:tr w:rsidR="00FE35D4" w:rsidRPr="00FE35D4" w:rsidTr="008F0BD6">
        <w:tc>
          <w:tcPr>
            <w:tcW w:w="5787" w:type="dxa"/>
            <w:gridSpan w:val="2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530,345</w:t>
            </w: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492,981</w:t>
            </w: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79,927</w:t>
            </w: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  <w:tc>
          <w:tcPr>
            <w:tcW w:w="283" w:type="dxa"/>
            <w:vMerge w:val="restart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626,046</w:t>
            </w:r>
          </w:p>
        </w:tc>
        <w:tc>
          <w:tcPr>
            <w:tcW w:w="283" w:type="dxa"/>
            <w:vMerge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604,521</w:t>
            </w: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5787" w:type="dxa"/>
            <w:gridSpan w:val="2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  <w:tc>
          <w:tcPr>
            <w:tcW w:w="283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128,715</w:t>
            </w:r>
          </w:p>
        </w:tc>
        <w:tc>
          <w:tcPr>
            <w:tcW w:w="283" w:type="dxa"/>
            <w:vMerge w:val="restart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220,104</w:t>
            </w:r>
          </w:p>
        </w:tc>
      </w:tr>
      <w:tr w:rsidR="00FE35D4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E0B" w:rsidRPr="00FE35D4" w:rsidTr="008F0BD6">
        <w:tc>
          <w:tcPr>
            <w:tcW w:w="4370" w:type="dxa"/>
          </w:tcPr>
          <w:p w:rsidR="00121E0B" w:rsidRPr="00FE35D4" w:rsidRDefault="00121E0B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754,761</w:t>
            </w:r>
          </w:p>
        </w:tc>
        <w:tc>
          <w:tcPr>
            <w:tcW w:w="283" w:type="dxa"/>
            <w:tcBorders>
              <w:bottom w:val="nil"/>
            </w:tcBorders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824,625</w:t>
            </w:r>
          </w:p>
        </w:tc>
      </w:tr>
    </w:tbl>
    <w:p w:rsidR="00007B87" w:rsidRPr="00FE35D4" w:rsidRDefault="00007B87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04B9" w:rsidRPr="00FE35D4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77315" w:rsidRPr="00FE35D4" w:rsidRDefault="00597BA5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E35D4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FE35D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E35D4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FE35D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FE35D4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654F2B" w:rsidRPr="00FE35D4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654F2B" w:rsidRPr="00FE35D4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16051F" w:rsidRPr="00FE35D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27CE0" w:rsidRPr="00FE35D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121E0B" w:rsidRPr="00FE35D4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B27CE0" w:rsidRPr="00FE35D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27CE0" w:rsidRPr="00FE35D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B27CE0" w:rsidRPr="00FE35D4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121E0B" w:rsidRPr="00FE35D4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654F2B" w:rsidRPr="00FE35D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FE35D4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FE35D4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450" w:type="dxa"/>
        <w:tblInd w:w="558" w:type="dxa"/>
        <w:tblLayout w:type="fixed"/>
        <w:tblLook w:val="04A0"/>
      </w:tblPr>
      <w:tblGrid>
        <w:gridCol w:w="4370"/>
        <w:gridCol w:w="1417"/>
        <w:gridCol w:w="236"/>
        <w:gridCol w:w="34"/>
        <w:gridCol w:w="1431"/>
        <w:gridCol w:w="284"/>
        <w:gridCol w:w="1678"/>
      </w:tblGrid>
      <w:tr w:rsidR="00FE35D4" w:rsidRPr="00FE35D4" w:rsidTr="005234C9">
        <w:trPr>
          <w:cantSplit/>
          <w:tblHeader/>
        </w:trPr>
        <w:tc>
          <w:tcPr>
            <w:tcW w:w="4370" w:type="dxa"/>
          </w:tcPr>
          <w:p w:rsidR="00863747" w:rsidRPr="00FE35D4" w:rsidRDefault="008637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63747" w:rsidRPr="00FE35D4" w:rsidRDefault="00863747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63747" w:rsidRPr="00FE35D4" w:rsidRDefault="00863747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4"/>
          </w:tcPr>
          <w:p w:rsidR="00863747" w:rsidRPr="00FE35D4" w:rsidRDefault="00863747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35D4" w:rsidRPr="00FE35D4" w:rsidTr="005234C9">
        <w:tc>
          <w:tcPr>
            <w:tcW w:w="4370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9" w:name="_Hlk31789410"/>
          </w:p>
        </w:tc>
        <w:tc>
          <w:tcPr>
            <w:tcW w:w="1417" w:type="dxa"/>
          </w:tcPr>
          <w:p w:rsidR="009C0413" w:rsidRPr="00FE35D4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9C0413" w:rsidRPr="00FE35D4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31" w:type="dxa"/>
          </w:tcPr>
          <w:p w:rsidR="009C0413" w:rsidRPr="00FE35D4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br/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121E0B" w:rsidRPr="00FE35D4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9C0413" w:rsidRPr="00FE35D4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678" w:type="dxa"/>
          </w:tcPr>
          <w:p w:rsidR="009C0413" w:rsidRPr="00FE35D4" w:rsidRDefault="00B371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</w:t>
            </w:r>
            <w:r w:rsidR="00121E0B" w:rsidRPr="00FE35D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FE35D4" w:rsidRPr="00FE35D4" w:rsidTr="005234C9">
        <w:tc>
          <w:tcPr>
            <w:tcW w:w="4370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0" w:type="dxa"/>
            <w:gridSpan w:val="6"/>
          </w:tcPr>
          <w:p w:rsidR="009C0413" w:rsidRPr="00FE35D4" w:rsidRDefault="00B371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</w:t>
            </w:r>
            <w:r w:rsidR="009C0413"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E35D4" w:rsidTr="005234C9">
        <w:tc>
          <w:tcPr>
            <w:tcW w:w="4370" w:type="dxa"/>
          </w:tcPr>
          <w:p w:rsidR="00121E0B" w:rsidRPr="00FE35D4" w:rsidRDefault="00121E0B" w:rsidP="00FE35D4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865,594</w:t>
            </w:r>
          </w:p>
        </w:tc>
        <w:tc>
          <w:tcPr>
            <w:tcW w:w="284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580,161</w:t>
            </w:r>
          </w:p>
        </w:tc>
      </w:tr>
      <w:tr w:rsidR="00FE35D4" w:rsidRPr="00FE35D4" w:rsidTr="005234C9">
        <w:tc>
          <w:tcPr>
            <w:tcW w:w="4370" w:type="dxa"/>
          </w:tcPr>
          <w:p w:rsidR="00121E0B" w:rsidRPr="00FE35D4" w:rsidRDefault="00121E0B" w:rsidP="00FE35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  <w:tc>
          <w:tcPr>
            <w:tcW w:w="284" w:type="dxa"/>
            <w:vMerge w:val="restart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</w:tr>
      <w:tr w:rsidR="00FE35D4" w:rsidRPr="00FE35D4" w:rsidTr="005234C9">
        <w:tc>
          <w:tcPr>
            <w:tcW w:w="4370" w:type="dxa"/>
          </w:tcPr>
          <w:p w:rsidR="00121E0B" w:rsidRPr="00FE35D4" w:rsidRDefault="00121E0B" w:rsidP="00FE35D4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121E0B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1,093,487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:rsidR="00121E0B" w:rsidRPr="00FE35D4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764,711</w:t>
            </w:r>
          </w:p>
        </w:tc>
      </w:tr>
      <w:bookmarkEnd w:id="19"/>
      <w:tr w:rsidR="00FE35D4" w:rsidRPr="00FE35D4" w:rsidTr="008F0BD6">
        <w:trPr>
          <w:cantSplit/>
          <w:tblHeader/>
        </w:trPr>
        <w:tc>
          <w:tcPr>
            <w:tcW w:w="4370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A544A" w:rsidRPr="00FE35D4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A544A" w:rsidRPr="00FE35D4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4"/>
          </w:tcPr>
          <w:p w:rsidR="00BA544A" w:rsidRPr="00FE35D4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35D4" w:rsidRPr="00FE35D4" w:rsidTr="008F0BD6">
        <w:tc>
          <w:tcPr>
            <w:tcW w:w="4370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BA544A" w:rsidRPr="00FE35D4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A544A" w:rsidRPr="00FE35D4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31" w:type="dxa"/>
          </w:tcPr>
          <w:p w:rsidR="00BA544A" w:rsidRPr="00FE35D4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br/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:rsidR="00BA544A" w:rsidRPr="00FE35D4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678" w:type="dxa"/>
          </w:tcPr>
          <w:p w:rsidR="00BA544A" w:rsidRPr="00FE35D4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E35D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</w:t>
            </w:r>
            <w:r w:rsidRPr="00FE35D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FE35D4" w:rsidRPr="00FE35D4" w:rsidTr="008F0BD6">
        <w:tc>
          <w:tcPr>
            <w:tcW w:w="4370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0" w:type="dxa"/>
            <w:gridSpan w:val="6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E35D4" w:rsidTr="008F0BD6">
        <w:tc>
          <w:tcPr>
            <w:tcW w:w="4370" w:type="dxa"/>
          </w:tcPr>
          <w:p w:rsidR="00BA544A" w:rsidRPr="00FE35D4" w:rsidRDefault="00BA544A" w:rsidP="00FE35D4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610,272</w:t>
            </w:r>
          </w:p>
        </w:tc>
        <w:tc>
          <w:tcPr>
            <w:tcW w:w="284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580,161</w:t>
            </w:r>
          </w:p>
        </w:tc>
      </w:tr>
      <w:tr w:rsidR="00FE35D4" w:rsidRPr="00FE35D4" w:rsidTr="008F0BD6">
        <w:tc>
          <w:tcPr>
            <w:tcW w:w="4370" w:type="dxa"/>
          </w:tcPr>
          <w:p w:rsidR="00BA544A" w:rsidRPr="00FE35D4" w:rsidRDefault="00BA544A" w:rsidP="00FE35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  <w:tc>
          <w:tcPr>
            <w:tcW w:w="284" w:type="dxa"/>
            <w:vMerge w:val="restart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</w:tr>
      <w:tr w:rsidR="00FE35D4" w:rsidRPr="00FE35D4" w:rsidTr="008F0BD6">
        <w:tc>
          <w:tcPr>
            <w:tcW w:w="4370" w:type="dxa"/>
          </w:tcPr>
          <w:p w:rsidR="00BA544A" w:rsidRPr="00FE35D4" w:rsidRDefault="00BA544A" w:rsidP="00FE35D4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718,240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:rsidR="00BA544A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764,711</w:t>
            </w:r>
          </w:p>
        </w:tc>
      </w:tr>
    </w:tbl>
    <w:p w:rsidR="00BA4B06" w:rsidRPr="00FE35D4" w:rsidRDefault="00BA4B06" w:rsidP="00FE35D4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FE35D4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FE35D4">
        <w:rPr>
          <w:rFonts w:ascii="Angsana New" w:hAnsi="Angsana New"/>
          <w:sz w:val="30"/>
          <w:szCs w:val="30"/>
          <w:cs/>
        </w:rPr>
        <w:t>ต่าง ๆ</w:t>
      </w:r>
      <w:r w:rsidRPr="00FE35D4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:rsidR="002D7E42" w:rsidRPr="00FE35D4" w:rsidRDefault="002D7E42" w:rsidP="00FE35D4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:rsidR="00BA4B06" w:rsidRPr="00FE35D4" w:rsidRDefault="00BA4B06" w:rsidP="00FE35D4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:rsidR="00BA4B06" w:rsidRPr="00FE35D4" w:rsidRDefault="00BA4B06" w:rsidP="00FE35D4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22D53" w:rsidRPr="00FE35D4" w:rsidRDefault="00BB2C55" w:rsidP="00FE35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ณ วันที่</w:t>
      </w:r>
      <w:r w:rsidRPr="00FE35D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FE35D4">
        <w:rPr>
          <w:rFonts w:ascii="Angsana New" w:hAnsi="Angsana New"/>
          <w:spacing w:val="2"/>
          <w:sz w:val="30"/>
          <w:szCs w:val="30"/>
        </w:rPr>
        <w:t>31</w:t>
      </w:r>
      <w:r w:rsidRPr="00FE35D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FE35D4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CA3356" w:rsidRPr="00FE35D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0108C" w:rsidRPr="00FE35D4">
        <w:rPr>
          <w:rFonts w:ascii="Angsana New" w:hAnsi="Angsana New"/>
          <w:spacing w:val="2"/>
          <w:sz w:val="30"/>
          <w:szCs w:val="30"/>
        </w:rPr>
        <w:t>25</w:t>
      </w:r>
      <w:r w:rsidR="00A6299B" w:rsidRPr="00FE35D4">
        <w:rPr>
          <w:rFonts w:ascii="Angsana New" w:hAnsi="Angsana New"/>
          <w:spacing w:val="2"/>
          <w:sz w:val="30"/>
          <w:szCs w:val="30"/>
        </w:rPr>
        <w:t>6</w:t>
      </w:r>
      <w:r w:rsidR="00121E0B" w:rsidRPr="00FE35D4">
        <w:rPr>
          <w:rFonts w:ascii="Angsana New" w:hAnsi="Angsana New"/>
          <w:spacing w:val="2"/>
          <w:sz w:val="30"/>
          <w:szCs w:val="30"/>
        </w:rPr>
        <w:t>6</w:t>
      </w:r>
      <w:r w:rsidR="008A53A2" w:rsidRPr="00FE35D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A64C5" w:rsidRPr="00FE35D4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13515C" w:rsidRPr="00FE35D4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FE35D4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FE35D4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FE35D4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FE35D4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DA64C5" w:rsidRPr="00FE35D4">
        <w:rPr>
          <w:rFonts w:ascii="Angsana New" w:hAnsi="Angsana New"/>
          <w:spacing w:val="2"/>
          <w:sz w:val="30"/>
          <w:szCs w:val="30"/>
        </w:rPr>
        <w:t>8</w:t>
      </w:r>
      <w:r w:rsidR="00451C7D" w:rsidRPr="00FE35D4">
        <w:rPr>
          <w:rFonts w:ascii="Angsana New" w:hAnsi="Angsana New"/>
          <w:spacing w:val="2"/>
          <w:sz w:val="30"/>
          <w:szCs w:val="30"/>
        </w:rPr>
        <w:t>3</w:t>
      </w:r>
      <w:r w:rsidR="00066419" w:rsidRPr="00FE35D4">
        <w:rPr>
          <w:rFonts w:ascii="Angsana New" w:hAnsi="Angsana New"/>
          <w:spacing w:val="2"/>
          <w:sz w:val="30"/>
          <w:szCs w:val="30"/>
        </w:rPr>
        <w:t xml:space="preserve"> </w:t>
      </w:r>
      <w:r w:rsidR="00BA4B06" w:rsidRPr="00FE35D4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BA4B06" w:rsidRPr="00FE35D4" w:rsidRDefault="00DA64C5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FE35D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(งบการเงินเฉพาะกิจการจำนวน </w:t>
      </w:r>
      <w:r w:rsidRPr="00FE35D4">
        <w:rPr>
          <w:rFonts w:ascii="Angsana New" w:hAnsi="Angsana New"/>
          <w:i/>
          <w:iCs/>
          <w:spacing w:val="2"/>
          <w:sz w:val="30"/>
          <w:szCs w:val="30"/>
        </w:rPr>
        <w:t xml:space="preserve">73 </w:t>
      </w:r>
      <w:r w:rsidRPr="00FE35D4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="00BA4B06" w:rsidRPr="00FE35D4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:rsidR="00A65C59" w:rsidRPr="00FE35D4" w:rsidRDefault="00A65C5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93D49" w:rsidRPr="00FE35D4" w:rsidRDefault="00BA4B06" w:rsidP="00FE35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FE35D4">
        <w:rPr>
          <w:rFonts w:ascii="Angsana New" w:hAnsi="Angsana New"/>
          <w:sz w:val="30"/>
          <w:szCs w:val="30"/>
          <w:cs/>
        </w:rPr>
        <w:t>ณ วันท</w:t>
      </w:r>
      <w:r w:rsidR="00D77624" w:rsidRPr="00FE35D4">
        <w:rPr>
          <w:rFonts w:ascii="Angsana New" w:hAnsi="Angsana New"/>
          <w:sz w:val="30"/>
          <w:szCs w:val="30"/>
          <w:cs/>
        </w:rPr>
        <w:t xml:space="preserve">ี่ </w:t>
      </w:r>
      <w:r w:rsidR="00104DAC" w:rsidRPr="00FE35D4">
        <w:rPr>
          <w:rFonts w:ascii="Angsana New" w:hAnsi="Angsana New"/>
          <w:sz w:val="30"/>
          <w:szCs w:val="30"/>
        </w:rPr>
        <w:t>31</w:t>
      </w:r>
      <w:r w:rsidR="00BB2C55" w:rsidRPr="00FE35D4">
        <w:rPr>
          <w:rFonts w:ascii="Angsana New" w:hAnsi="Angsana New"/>
          <w:sz w:val="30"/>
          <w:szCs w:val="30"/>
          <w:cs/>
        </w:rPr>
        <w:t xml:space="preserve"> </w:t>
      </w:r>
      <w:r w:rsidR="00104DAC" w:rsidRPr="00FE35D4">
        <w:rPr>
          <w:rFonts w:ascii="Angsana New" w:hAnsi="Angsana New"/>
          <w:sz w:val="30"/>
          <w:szCs w:val="30"/>
          <w:cs/>
        </w:rPr>
        <w:t>ธันวาคม</w:t>
      </w:r>
      <w:r w:rsidR="00BB2C55" w:rsidRPr="00FE35D4">
        <w:rPr>
          <w:rFonts w:ascii="Angsana New" w:hAnsi="Angsana New"/>
          <w:sz w:val="30"/>
          <w:szCs w:val="30"/>
          <w:cs/>
        </w:rPr>
        <w:t xml:space="preserve"> </w:t>
      </w:r>
      <w:r w:rsidR="00E0108C" w:rsidRPr="00FE35D4">
        <w:rPr>
          <w:rFonts w:ascii="Angsana New" w:hAnsi="Angsana New"/>
          <w:sz w:val="30"/>
          <w:szCs w:val="30"/>
        </w:rPr>
        <w:t>25</w:t>
      </w:r>
      <w:r w:rsidR="00A6299B" w:rsidRPr="00FE35D4">
        <w:rPr>
          <w:rFonts w:ascii="Angsana New" w:hAnsi="Angsana New"/>
          <w:sz w:val="30"/>
          <w:szCs w:val="30"/>
        </w:rPr>
        <w:t>6</w:t>
      </w:r>
      <w:r w:rsidR="00121E0B" w:rsidRPr="00FE35D4">
        <w:rPr>
          <w:rFonts w:ascii="Angsana New" w:hAnsi="Angsana New"/>
          <w:sz w:val="30"/>
          <w:szCs w:val="30"/>
        </w:rPr>
        <w:t>6</w:t>
      </w:r>
      <w:r w:rsidR="00DA64C5" w:rsidRPr="00FE35D4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3B238E" w:rsidRPr="00FE35D4">
        <w:rPr>
          <w:rFonts w:ascii="Angsana New" w:hAnsi="Angsana New" w:hint="cs"/>
          <w:sz w:val="30"/>
          <w:szCs w:val="30"/>
          <w:cs/>
        </w:rPr>
        <w:t>บ</w:t>
      </w:r>
      <w:r w:rsidR="0013515C" w:rsidRPr="00FE35D4">
        <w:rPr>
          <w:rFonts w:ascii="Angsana New" w:hAnsi="Angsana New"/>
          <w:sz w:val="30"/>
          <w:szCs w:val="30"/>
          <w:cs/>
        </w:rPr>
        <w:t>ริษัท</w:t>
      </w:r>
      <w:r w:rsidRPr="00FE35D4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FE35D4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FE35D4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FE35D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FE35D4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FE35D4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FE35D4">
        <w:rPr>
          <w:rFonts w:ascii="Angsana New" w:hAnsi="Angsana New"/>
          <w:sz w:val="30"/>
          <w:szCs w:val="30"/>
        </w:rPr>
        <w:t>MLR</w:t>
      </w:r>
      <w:r w:rsidR="004D556F" w:rsidRPr="00FE35D4">
        <w:rPr>
          <w:rFonts w:ascii="Angsana New" w:hAnsi="Angsana New"/>
          <w:sz w:val="30"/>
          <w:szCs w:val="30"/>
          <w:cs/>
        </w:rPr>
        <w:t xml:space="preserve"> </w:t>
      </w:r>
      <w:r w:rsidR="004D556F" w:rsidRPr="00FE35D4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FE35D4">
        <w:rPr>
          <w:rFonts w:ascii="Angsana New" w:hAnsi="Angsana New"/>
          <w:sz w:val="30"/>
          <w:szCs w:val="30"/>
        </w:rPr>
        <w:t>2</w:t>
      </w:r>
      <w:r w:rsidR="009D3452" w:rsidRPr="00FE35D4">
        <w:rPr>
          <w:rFonts w:ascii="Angsana New" w:hAnsi="Angsana New"/>
          <w:sz w:val="30"/>
          <w:szCs w:val="30"/>
          <w:cs/>
        </w:rPr>
        <w:t xml:space="preserve"> </w:t>
      </w:r>
      <w:r w:rsidR="009D3452" w:rsidRPr="00FE35D4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FE35D4">
        <w:rPr>
          <w:rFonts w:ascii="Angsana New" w:hAnsi="Angsana New"/>
          <w:sz w:val="30"/>
          <w:szCs w:val="30"/>
        </w:rPr>
        <w:t>MOR</w:t>
      </w:r>
      <w:r w:rsidR="004D556F" w:rsidRPr="00FE35D4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FE35D4">
        <w:rPr>
          <w:rFonts w:ascii="Angsana New" w:hAnsi="Angsana New"/>
          <w:sz w:val="30"/>
          <w:szCs w:val="30"/>
        </w:rPr>
        <w:t>2</w:t>
      </w:r>
      <w:r w:rsidR="009D3452" w:rsidRPr="00FE35D4">
        <w:rPr>
          <w:rFonts w:ascii="Angsana New" w:hAnsi="Angsana New"/>
          <w:sz w:val="30"/>
          <w:szCs w:val="30"/>
          <w:cs/>
        </w:rPr>
        <w:t xml:space="preserve"> </w:t>
      </w:r>
    </w:p>
    <w:p w:rsidR="008E04B9" w:rsidRPr="00FE35D4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E04B9" w:rsidRPr="00FE35D4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E04B9" w:rsidRPr="00FE35D4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E04B9" w:rsidRPr="00FE35D4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E04B9" w:rsidRPr="00FE35D4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E04B9" w:rsidRPr="00FE35D4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E04B9" w:rsidRPr="00FE35D4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E04B9" w:rsidRPr="00FE35D4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545E8" w:rsidRPr="00FE35D4" w:rsidRDefault="008428D1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D545E8" w:rsidRPr="00FE35D4" w:rsidRDefault="000F0D5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ab/>
      </w:r>
      <w:r w:rsidR="00A64C8E" w:rsidRPr="00FE35D4">
        <w:rPr>
          <w:rFonts w:ascii="Angsana New" w:hAnsi="Angsana New"/>
          <w:sz w:val="30"/>
          <w:szCs w:val="30"/>
          <w:cs/>
        </w:rPr>
        <w:t>บริษัท</w:t>
      </w:r>
      <w:r w:rsidRPr="00FE35D4">
        <w:rPr>
          <w:rFonts w:ascii="Angsana New" w:hAnsi="Angsana New"/>
          <w:sz w:val="30"/>
          <w:szCs w:val="30"/>
          <w:cs/>
        </w:rPr>
        <w:t>มี</w:t>
      </w:r>
      <w:r w:rsidR="00D545E8" w:rsidRPr="00FE35D4">
        <w:rPr>
          <w:rFonts w:ascii="Angsana New" w:hAnsi="Angsana New"/>
          <w:sz w:val="30"/>
          <w:szCs w:val="30"/>
          <w:cs/>
        </w:rPr>
        <w:t>เงินกู้</w:t>
      </w:r>
      <w:r w:rsidR="00D83132" w:rsidRPr="00FE35D4">
        <w:rPr>
          <w:rFonts w:ascii="Angsana New" w:hAnsi="Angsana New"/>
          <w:sz w:val="30"/>
          <w:szCs w:val="30"/>
          <w:cs/>
        </w:rPr>
        <w:t>ยืม</w:t>
      </w:r>
      <w:r w:rsidR="00266439" w:rsidRPr="00FE35D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FE35D4">
        <w:rPr>
          <w:rFonts w:ascii="Angsana New" w:hAnsi="Angsana New"/>
          <w:sz w:val="30"/>
          <w:szCs w:val="30"/>
          <w:cs/>
        </w:rPr>
        <w:t>ในประเทศ</w:t>
      </w:r>
      <w:r w:rsidR="00BF7985" w:rsidRPr="00FE35D4">
        <w:rPr>
          <w:rFonts w:ascii="Angsana New" w:hAnsi="Angsana New" w:hint="cs"/>
          <w:sz w:val="30"/>
          <w:szCs w:val="30"/>
          <w:cs/>
        </w:rPr>
        <w:t>สาม</w:t>
      </w:r>
      <w:r w:rsidRPr="00FE35D4">
        <w:rPr>
          <w:rFonts w:ascii="Angsana New" w:hAnsi="Angsana New"/>
          <w:sz w:val="30"/>
          <w:szCs w:val="30"/>
          <w:cs/>
        </w:rPr>
        <w:t>แห่ง</w:t>
      </w:r>
      <w:r w:rsidR="00D545E8" w:rsidRPr="00FE35D4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FE35D4" w:rsidRPr="00FE35D4" w:rsidTr="008F0BD6">
        <w:trPr>
          <w:cantSplit/>
          <w:tblHeader/>
        </w:trPr>
        <w:tc>
          <w:tcPr>
            <w:tcW w:w="810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E35D4" w:rsidTr="008F0BD6">
        <w:trPr>
          <w:cantSplit/>
          <w:tblHeader/>
        </w:trPr>
        <w:tc>
          <w:tcPr>
            <w:tcW w:w="810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20" w:name="_Hlk31789632"/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510524" w:rsidRPr="00FE35D4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31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510524"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10524" w:rsidRPr="00FE35D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E35D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5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E35D4" w:rsidTr="008F0BD6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FE35D4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FE35D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E35D4" w:rsidTr="008F0BD6">
        <w:trPr>
          <w:cantSplit/>
          <w:tblHeader/>
        </w:trPr>
        <w:tc>
          <w:tcPr>
            <w:tcW w:w="810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FE35D4" w:rsidRPr="00FE35D4" w:rsidTr="008F0BD6">
        <w:tc>
          <w:tcPr>
            <w:tcW w:w="810" w:type="dxa"/>
            <w:tcBorders>
              <w:top w:val="single" w:sz="4" w:space="0" w:color="FFFFFF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</w:t>
            </w:r>
            <w:r w:rsidR="004A275B" w:rsidRPr="00FE35D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510524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29.4</w:t>
            </w:r>
            <w:r w:rsidR="00FE2BAD" w:rsidRPr="00FE35D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69.5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5" w:type="dxa"/>
            <w:vMerge w:val="restart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E35D4" w:rsidTr="008F0BD6">
        <w:tc>
          <w:tcPr>
            <w:tcW w:w="810" w:type="dxa"/>
            <w:tcBorders>
              <w:top w:val="single" w:sz="4" w:space="0" w:color="FFFFFF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510524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8.07</w:t>
            </w:r>
          </w:p>
        </w:tc>
        <w:tc>
          <w:tcPr>
            <w:tcW w:w="255" w:type="dxa"/>
            <w:vMerge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E35D4" w:rsidTr="008F0BD6">
        <w:tc>
          <w:tcPr>
            <w:tcW w:w="810" w:type="dxa"/>
            <w:tcBorders>
              <w:top w:val="single" w:sz="4" w:space="0" w:color="FFFFFF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510524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9.05</w:t>
            </w:r>
          </w:p>
        </w:tc>
        <w:tc>
          <w:tcPr>
            <w:tcW w:w="255" w:type="dxa"/>
            <w:vMerge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E35D4" w:rsidTr="008F0BD6">
        <w:tc>
          <w:tcPr>
            <w:tcW w:w="810" w:type="dxa"/>
            <w:tcBorders>
              <w:top w:val="single" w:sz="4" w:space="0" w:color="FFFFFF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510524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1.</w:t>
            </w:r>
            <w:r w:rsidR="00317AE3" w:rsidRPr="00FE35D4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2.12</w:t>
            </w:r>
          </w:p>
        </w:tc>
        <w:tc>
          <w:tcPr>
            <w:tcW w:w="255" w:type="dxa"/>
            <w:vMerge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E35D4" w:rsidTr="008F0BD6">
        <w:tc>
          <w:tcPr>
            <w:tcW w:w="810" w:type="dxa"/>
            <w:tcBorders>
              <w:top w:val="single" w:sz="4" w:space="0" w:color="FFFFFF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FE35D4">
              <w:rPr>
                <w:rFonts w:ascii="Angsana New" w:hAnsi="Angsana New"/>
                <w:sz w:val="24"/>
                <w:szCs w:val="24"/>
              </w:rPr>
              <w:t>2</w:t>
            </w: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FE35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FE35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FE35D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510524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139.50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173.00</w:t>
            </w:r>
          </w:p>
        </w:tc>
        <w:tc>
          <w:tcPr>
            <w:tcW w:w="255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E35D4" w:rsidTr="008F0BD6">
        <w:tc>
          <w:tcPr>
            <w:tcW w:w="810" w:type="dxa"/>
            <w:tcBorders>
              <w:top w:val="single" w:sz="4" w:space="0" w:color="FFFFFF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510524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3.06</w:t>
            </w:r>
          </w:p>
        </w:tc>
        <w:tc>
          <w:tcPr>
            <w:tcW w:w="255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E35D4" w:rsidTr="008F0BD6">
        <w:tc>
          <w:tcPr>
            <w:tcW w:w="810" w:type="dxa"/>
            <w:tcBorders>
              <w:top w:val="single" w:sz="4" w:space="0" w:color="FFFFFF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510524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4.89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6.89</w:t>
            </w:r>
          </w:p>
        </w:tc>
        <w:tc>
          <w:tcPr>
            <w:tcW w:w="255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E35D4" w:rsidTr="00DA64C5">
        <w:tc>
          <w:tcPr>
            <w:tcW w:w="810" w:type="dxa"/>
            <w:tcBorders>
              <w:top w:val="single" w:sz="4" w:space="0" w:color="FFFFFF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ชำระคืนเงินต้นและดอกเบี้ยเป็นรายเดือนในงวดที่ 13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510524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80</w:t>
            </w:r>
            <w:r w:rsidR="00FE2BAD" w:rsidRPr="00FE35D4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E35D4" w:rsidTr="00DA64C5">
        <w:tc>
          <w:tcPr>
            <w:tcW w:w="810" w:type="dxa"/>
            <w:tcBorders>
              <w:top w:val="single" w:sz="4" w:space="0" w:color="FFFFFF"/>
            </w:tcBorders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FE35D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71" w:type="dxa"/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50</w:t>
            </w:r>
            <w:r w:rsidR="00FE2BAD" w:rsidRPr="00FE35D4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:rsidR="00265D87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E35D4" w:rsidTr="00DA64C5">
        <w:tc>
          <w:tcPr>
            <w:tcW w:w="81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10524" w:rsidRPr="00FE35D4" w:rsidRDefault="00265D8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6"/>
                <w:szCs w:val="26"/>
              </w:rPr>
              <w:t>317.</w:t>
            </w:r>
            <w:r w:rsidR="00317AE3" w:rsidRPr="00FE35D4">
              <w:rPr>
                <w:rFonts w:ascii="Angsana New" w:hAnsi="Angsana New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6"/>
                <w:szCs w:val="26"/>
              </w:rPr>
              <w:t>271.73</w:t>
            </w:r>
          </w:p>
        </w:tc>
        <w:tc>
          <w:tcPr>
            <w:tcW w:w="255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35D4" w:rsidRPr="00FE35D4" w:rsidTr="00DA64C5">
        <w:tc>
          <w:tcPr>
            <w:tcW w:w="7284" w:type="dxa"/>
            <w:gridSpan w:val="5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(</w:t>
            </w:r>
            <w:r w:rsidR="00265D87" w:rsidRPr="00FE35D4">
              <w:rPr>
                <w:rFonts w:ascii="Angsana New" w:hAnsi="Angsana New"/>
                <w:sz w:val="26"/>
                <w:szCs w:val="26"/>
              </w:rPr>
              <w:t>90</w:t>
            </w:r>
            <w:r w:rsidR="00FE2BAD" w:rsidRPr="00FE35D4">
              <w:rPr>
                <w:rFonts w:ascii="Angsana New" w:hAnsi="Angsana New"/>
                <w:sz w:val="26"/>
                <w:szCs w:val="26"/>
              </w:rPr>
              <w:t>.</w:t>
            </w:r>
            <w:r w:rsidR="00265D87" w:rsidRPr="00FE35D4">
              <w:rPr>
                <w:rFonts w:ascii="Angsana New" w:hAnsi="Angsana New"/>
                <w:sz w:val="26"/>
                <w:szCs w:val="26"/>
              </w:rPr>
              <w:t>0</w:t>
            </w:r>
            <w:r w:rsidR="00FE2BAD" w:rsidRPr="00FE35D4">
              <w:rPr>
                <w:rFonts w:ascii="Angsana New" w:hAnsi="Angsana New"/>
                <w:sz w:val="26"/>
                <w:szCs w:val="26"/>
              </w:rPr>
              <w:t>0</w:t>
            </w:r>
            <w:r w:rsidRPr="00FE35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E35D4">
              <w:rPr>
                <w:rFonts w:ascii="Angsana New" w:hAnsi="Angsana New"/>
                <w:sz w:val="26"/>
                <w:szCs w:val="26"/>
              </w:rPr>
              <w:t>87.18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E35D4" w:rsidTr="00DA64C5">
        <w:tc>
          <w:tcPr>
            <w:tcW w:w="7284" w:type="dxa"/>
            <w:gridSpan w:val="5"/>
            <w:tcBorders>
              <w:bottom w:val="nil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10524" w:rsidRPr="00FE35D4" w:rsidRDefault="00FE2BA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6"/>
                <w:szCs w:val="26"/>
              </w:rPr>
              <w:t>227.</w:t>
            </w:r>
            <w:r w:rsidR="00317AE3" w:rsidRPr="00FE35D4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FE35D4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35D4">
              <w:rPr>
                <w:rFonts w:ascii="Angsana New" w:hAnsi="Angsana New"/>
                <w:b/>
                <w:bCs/>
                <w:sz w:val="26"/>
                <w:szCs w:val="26"/>
              </w:rPr>
              <w:t>184.55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20"/>
    </w:tbl>
    <w:p w:rsidR="00510524" w:rsidRPr="00FE35D4" w:rsidRDefault="0051052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8E04B9" w:rsidRPr="00FE35D4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E04B9" w:rsidRPr="00FE35D4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E04B9" w:rsidRPr="00FE35D4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E04B9" w:rsidRPr="00FE35D4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E04B9" w:rsidRPr="00FE35D4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E04B9" w:rsidRPr="00FE35D4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10396" w:type="dxa"/>
        <w:tblInd w:w="-176" w:type="dxa"/>
        <w:tblLayout w:type="fixed"/>
        <w:tblLook w:val="04A0"/>
      </w:tblPr>
      <w:tblGrid>
        <w:gridCol w:w="830"/>
        <w:gridCol w:w="242"/>
        <w:gridCol w:w="1689"/>
        <w:gridCol w:w="276"/>
        <w:gridCol w:w="4430"/>
        <w:gridCol w:w="380"/>
        <w:gridCol w:w="242"/>
        <w:gridCol w:w="1015"/>
        <w:gridCol w:w="277"/>
        <w:gridCol w:w="1015"/>
      </w:tblGrid>
      <w:tr w:rsidR="00FE35D4" w:rsidRPr="00FE35D4" w:rsidTr="004A2786">
        <w:trPr>
          <w:cantSplit/>
          <w:tblHeader/>
        </w:trPr>
        <w:tc>
          <w:tcPr>
            <w:tcW w:w="830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29" w:type="dxa"/>
            <w:gridSpan w:val="5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35D4" w:rsidRPr="00FE35D4" w:rsidTr="004A2786">
        <w:trPr>
          <w:cantSplit/>
          <w:tblHeader/>
        </w:trPr>
        <w:tc>
          <w:tcPr>
            <w:tcW w:w="830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42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7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E35D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E35D4" w:rsidRPr="00FE35D4" w:rsidTr="004A2786">
        <w:trPr>
          <w:cantSplit/>
          <w:tblHeader/>
        </w:trPr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42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76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tcBorders>
              <w:bottom w:val="single" w:sz="4" w:space="0" w:color="auto"/>
            </w:tcBorders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49" w:type="dxa"/>
            <w:gridSpan w:val="4"/>
            <w:tcBorders>
              <w:bottom w:val="single" w:sz="4" w:space="0" w:color="auto"/>
            </w:tcBorders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FE35D4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FE35D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E35D4" w:rsidRPr="00FE35D4" w:rsidTr="004A2786">
        <w:trPr>
          <w:cantSplit/>
          <w:tblHeader/>
        </w:trPr>
        <w:tc>
          <w:tcPr>
            <w:tcW w:w="830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auto"/>
            </w:tcBorders>
            <w:vAlign w:val="bottom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FE35D4" w:rsidRPr="00FE35D4" w:rsidTr="004A2786">
        <w:tc>
          <w:tcPr>
            <w:tcW w:w="830" w:type="dxa"/>
            <w:tcBorders>
              <w:top w:val="single" w:sz="4" w:space="0" w:color="FFFFFF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6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29.40</w:t>
            </w:r>
          </w:p>
        </w:tc>
        <w:tc>
          <w:tcPr>
            <w:tcW w:w="277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69.5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FE35D4" w:rsidRPr="00FE35D4" w:rsidTr="004A2786">
        <w:tc>
          <w:tcPr>
            <w:tcW w:w="830" w:type="dxa"/>
            <w:tcBorders>
              <w:top w:val="single" w:sz="4" w:space="0" w:color="FFFFFF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  <w:tc>
          <w:tcPr>
            <w:tcW w:w="277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8.07</w:t>
            </w:r>
          </w:p>
        </w:tc>
      </w:tr>
      <w:tr w:rsidR="00FE35D4" w:rsidRPr="00FE35D4" w:rsidTr="004A2786">
        <w:tc>
          <w:tcPr>
            <w:tcW w:w="830" w:type="dxa"/>
            <w:tcBorders>
              <w:top w:val="single" w:sz="4" w:space="0" w:color="FFFFFF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  <w:tc>
          <w:tcPr>
            <w:tcW w:w="277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9.05</w:t>
            </w:r>
          </w:p>
        </w:tc>
      </w:tr>
      <w:tr w:rsidR="00FE35D4" w:rsidRPr="00FE35D4" w:rsidTr="004A2786">
        <w:tc>
          <w:tcPr>
            <w:tcW w:w="830" w:type="dxa"/>
            <w:tcBorders>
              <w:top w:val="single" w:sz="4" w:space="0" w:color="FFFFFF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  <w:tc>
          <w:tcPr>
            <w:tcW w:w="277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2.12</w:t>
            </w:r>
          </w:p>
        </w:tc>
      </w:tr>
      <w:tr w:rsidR="00FE35D4" w:rsidRPr="00FE35D4" w:rsidTr="004A2786">
        <w:tc>
          <w:tcPr>
            <w:tcW w:w="830" w:type="dxa"/>
            <w:tcBorders>
              <w:top w:val="single" w:sz="4" w:space="0" w:color="FFFFFF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FE35D4">
              <w:rPr>
                <w:rFonts w:ascii="Angsana New" w:hAnsi="Angsana New"/>
                <w:sz w:val="24"/>
                <w:szCs w:val="24"/>
              </w:rPr>
              <w:t>2</w:t>
            </w: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FE35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76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FE35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E35D4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FE35D4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FE35D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139.50</w:t>
            </w:r>
          </w:p>
        </w:tc>
        <w:tc>
          <w:tcPr>
            <w:tcW w:w="277" w:type="dxa"/>
            <w:shd w:val="clear" w:color="auto" w:fill="auto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173.00</w:t>
            </w:r>
          </w:p>
        </w:tc>
      </w:tr>
      <w:tr w:rsidR="00FE35D4" w:rsidRPr="00FE35D4" w:rsidTr="004A2786">
        <w:tc>
          <w:tcPr>
            <w:tcW w:w="830" w:type="dxa"/>
            <w:tcBorders>
              <w:top w:val="single" w:sz="4" w:space="0" w:color="FFFFFF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76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277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3.06</w:t>
            </w:r>
          </w:p>
        </w:tc>
      </w:tr>
      <w:tr w:rsidR="00FE35D4" w:rsidRPr="00FE35D4" w:rsidTr="004A2786">
        <w:tc>
          <w:tcPr>
            <w:tcW w:w="830" w:type="dxa"/>
            <w:tcBorders>
              <w:top w:val="single" w:sz="4" w:space="0" w:color="FFFFFF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35D4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76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FE35D4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4.89</w:t>
            </w:r>
          </w:p>
        </w:tc>
        <w:tc>
          <w:tcPr>
            <w:tcW w:w="277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6.89</w:t>
            </w:r>
          </w:p>
        </w:tc>
      </w:tr>
      <w:tr w:rsidR="00FE35D4" w:rsidRPr="00FE35D4" w:rsidTr="004A2786">
        <w:tc>
          <w:tcPr>
            <w:tcW w:w="83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6"/>
                <w:szCs w:val="26"/>
              </w:rPr>
              <w:t>187.90</w:t>
            </w:r>
          </w:p>
        </w:tc>
        <w:tc>
          <w:tcPr>
            <w:tcW w:w="277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6"/>
                <w:szCs w:val="26"/>
              </w:rPr>
              <w:t>271.73</w:t>
            </w:r>
          </w:p>
        </w:tc>
      </w:tr>
      <w:tr w:rsidR="00FE35D4" w:rsidRPr="00FE35D4" w:rsidTr="004A2786">
        <w:tc>
          <w:tcPr>
            <w:tcW w:w="7467" w:type="dxa"/>
            <w:gridSpan w:val="5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>(79.93)</w:t>
            </w:r>
          </w:p>
        </w:tc>
        <w:tc>
          <w:tcPr>
            <w:tcW w:w="277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E35D4">
              <w:rPr>
                <w:rFonts w:ascii="Angsana New" w:hAnsi="Angsana New"/>
                <w:sz w:val="26"/>
                <w:szCs w:val="26"/>
              </w:rPr>
              <w:t>87.18</w:t>
            </w:r>
            <w:r w:rsidRPr="00FE35D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E35D4" w:rsidRPr="00FE35D4" w:rsidTr="004A2786">
        <w:tc>
          <w:tcPr>
            <w:tcW w:w="7467" w:type="dxa"/>
            <w:gridSpan w:val="5"/>
            <w:tcBorders>
              <w:bottom w:val="nil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80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26"/>
                <w:szCs w:val="26"/>
              </w:rPr>
              <w:t>107.97</w:t>
            </w:r>
          </w:p>
        </w:tc>
        <w:tc>
          <w:tcPr>
            <w:tcW w:w="277" w:type="dxa"/>
            <w:tcBorders>
              <w:bottom w:val="nil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8E04B9" w:rsidRPr="00FE35D4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35D4">
              <w:rPr>
                <w:rFonts w:ascii="Angsana New" w:hAnsi="Angsana New"/>
                <w:b/>
                <w:bCs/>
                <w:sz w:val="26"/>
                <w:szCs w:val="26"/>
              </w:rPr>
              <w:t>184.55</w:t>
            </w:r>
          </w:p>
        </w:tc>
      </w:tr>
    </w:tbl>
    <w:p w:rsidR="008E04B9" w:rsidRPr="00FE35D4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E04B9" w:rsidRPr="00FE35D4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F6A61" w:rsidRPr="00FE35D4" w:rsidRDefault="00B76E62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AA4484" w:rsidRPr="00FE35D4">
        <w:rPr>
          <w:rFonts w:ascii="Angsana New" w:hAnsi="Angsana New"/>
          <w:sz w:val="30"/>
          <w:szCs w:val="30"/>
        </w:rPr>
        <w:t>31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="00AA4484" w:rsidRPr="00FE35D4">
        <w:rPr>
          <w:rFonts w:ascii="Angsana New" w:hAnsi="Angsana New"/>
          <w:sz w:val="30"/>
          <w:szCs w:val="30"/>
          <w:cs/>
        </w:rPr>
        <w:t>ธันวาคม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="00E0108C" w:rsidRPr="00FE35D4">
        <w:rPr>
          <w:rFonts w:ascii="Angsana New" w:hAnsi="Angsana New"/>
          <w:sz w:val="30"/>
          <w:szCs w:val="30"/>
        </w:rPr>
        <w:t>2</w:t>
      </w:r>
      <w:r w:rsidR="00051987" w:rsidRPr="00FE35D4">
        <w:rPr>
          <w:rFonts w:ascii="Angsana New" w:hAnsi="Angsana New"/>
          <w:sz w:val="30"/>
          <w:szCs w:val="30"/>
        </w:rPr>
        <w:t>56</w:t>
      </w:r>
      <w:r w:rsidR="00510524" w:rsidRPr="00FE35D4">
        <w:rPr>
          <w:rFonts w:ascii="Angsana New" w:hAnsi="Angsana New"/>
          <w:sz w:val="30"/>
          <w:szCs w:val="30"/>
        </w:rPr>
        <w:t>6</w:t>
      </w:r>
      <w:r w:rsidRPr="00FE35D4">
        <w:rPr>
          <w:rFonts w:ascii="Angsana New" w:hAnsi="Angsana New"/>
          <w:sz w:val="30"/>
          <w:szCs w:val="30"/>
          <w:cs/>
        </w:rPr>
        <w:t xml:space="preserve"> และ </w:t>
      </w:r>
      <w:r w:rsidR="00E0108C" w:rsidRPr="00FE35D4">
        <w:rPr>
          <w:rFonts w:ascii="Angsana New" w:hAnsi="Angsana New"/>
          <w:sz w:val="30"/>
          <w:szCs w:val="30"/>
        </w:rPr>
        <w:t>25</w:t>
      </w:r>
      <w:r w:rsidR="004B3B81" w:rsidRPr="00FE35D4">
        <w:rPr>
          <w:rFonts w:ascii="Angsana New" w:hAnsi="Angsana New"/>
          <w:sz w:val="30"/>
          <w:szCs w:val="30"/>
        </w:rPr>
        <w:t>6</w:t>
      </w:r>
      <w:r w:rsidR="00510524" w:rsidRPr="00FE35D4">
        <w:rPr>
          <w:rFonts w:ascii="Angsana New" w:hAnsi="Angsana New"/>
          <w:sz w:val="30"/>
          <w:szCs w:val="30"/>
        </w:rPr>
        <w:t>5</w:t>
      </w:r>
      <w:r w:rsidR="005601EF"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180" w:type="dxa"/>
        <w:tblInd w:w="558" w:type="dxa"/>
        <w:tblLayout w:type="fixed"/>
        <w:tblLook w:val="04A0"/>
      </w:tblPr>
      <w:tblGrid>
        <w:gridCol w:w="6480"/>
        <w:gridCol w:w="1170"/>
        <w:gridCol w:w="270"/>
        <w:gridCol w:w="1260"/>
      </w:tblGrid>
      <w:tr w:rsidR="00FE35D4" w:rsidRPr="00FE35D4" w:rsidTr="006D20E4">
        <w:tc>
          <w:tcPr>
            <w:tcW w:w="9180" w:type="dxa"/>
            <w:gridSpan w:val="4"/>
          </w:tcPr>
          <w:p w:rsidR="00863747" w:rsidRPr="00FE35D4" w:rsidRDefault="008637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="005234C9" w:rsidRPr="00FE35D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>
        <w:tc>
          <w:tcPr>
            <w:tcW w:w="6480" w:type="dxa"/>
          </w:tcPr>
          <w:p w:rsidR="00B76E62" w:rsidRPr="00FE35D4" w:rsidRDefault="00B76E6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76E62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FE35D4">
              <w:rPr>
                <w:rFonts w:ascii="Angsana New" w:hAnsi="Angsana New"/>
                <w:sz w:val="30"/>
                <w:szCs w:val="30"/>
              </w:rPr>
              <w:t>6</w:t>
            </w:r>
            <w:r w:rsidR="00510524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76E62" w:rsidRPr="00FE35D4" w:rsidRDefault="00B76E6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6E62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FE35D4">
              <w:rPr>
                <w:rFonts w:ascii="Angsana New" w:hAnsi="Angsana New"/>
                <w:sz w:val="30"/>
                <w:szCs w:val="30"/>
              </w:rPr>
              <w:t>6</w:t>
            </w:r>
            <w:r w:rsidR="00510524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>
        <w:tc>
          <w:tcPr>
            <w:tcW w:w="6480" w:type="dxa"/>
          </w:tcPr>
          <w:p w:rsidR="00B76E62" w:rsidRPr="00FE35D4" w:rsidRDefault="00B76E6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76E62" w:rsidRPr="00FE35D4" w:rsidRDefault="00B76E6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FE35D4">
        <w:tc>
          <w:tcPr>
            <w:tcW w:w="6480" w:type="dxa"/>
          </w:tcPr>
          <w:p w:rsidR="008A53DD" w:rsidRPr="00FE35D4" w:rsidRDefault="008A53DD" w:rsidP="00FE35D4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A53DD" w:rsidRPr="00FE35D4" w:rsidRDefault="0027647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554,338</w:t>
            </w:r>
          </w:p>
        </w:tc>
        <w:tc>
          <w:tcPr>
            <w:tcW w:w="270" w:type="dxa"/>
            <w:vAlign w:val="bottom"/>
          </w:tcPr>
          <w:p w:rsidR="008A53DD" w:rsidRPr="00FE35D4" w:rsidRDefault="008A53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3DD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627,213</w:t>
            </w:r>
          </w:p>
        </w:tc>
      </w:tr>
    </w:tbl>
    <w:p w:rsidR="001F777F" w:rsidRPr="00FE35D4" w:rsidRDefault="001F777F" w:rsidP="00FE35D4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C8578C" w:rsidRPr="00FE35D4" w:rsidRDefault="00C8578C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1" w:name="_Hlk506205301"/>
      <w:r w:rsidRPr="00FE35D4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FE35D4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FE35D4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Pr="00FE35D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FE35D4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FE35D4">
        <w:rPr>
          <w:rFonts w:ascii="Angsana New" w:hAnsi="Angsana New" w:hint="cs"/>
          <w:sz w:val="30"/>
          <w:szCs w:val="30"/>
          <w:cs/>
        </w:rPr>
        <w:t>วง</w:t>
      </w:r>
      <w:r w:rsidRPr="00FE35D4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FE35D4">
        <w:rPr>
          <w:rFonts w:ascii="Angsana New" w:hAnsi="Angsana New" w:hint="cs"/>
          <w:sz w:val="30"/>
          <w:szCs w:val="30"/>
          <w:cs/>
        </w:rPr>
        <w:t>ของบริษัท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</w:p>
    <w:bookmarkEnd w:id="21"/>
    <w:p w:rsidR="007E7593" w:rsidRPr="00FE35D4" w:rsidRDefault="00FB2F4A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lastRenderedPageBreak/>
        <w:t>ภายใต้สัญญาเงินกู้ยืมระยะยาว</w:t>
      </w:r>
      <w:r w:rsidRPr="00FE35D4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="00D521CF" w:rsidRPr="00FE35D4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2011E3" w:rsidRPr="00FE35D4">
        <w:rPr>
          <w:rFonts w:ascii="Angsana New" w:hAnsi="Angsana New" w:hint="cs"/>
          <w:sz w:val="30"/>
          <w:szCs w:val="30"/>
          <w:cs/>
        </w:rPr>
        <w:t>ไม่เกิน</w:t>
      </w:r>
      <w:r w:rsidR="007E7593" w:rsidRPr="00FE35D4">
        <w:rPr>
          <w:rFonts w:ascii="Angsana New" w:hAnsi="Angsana New" w:hint="cs"/>
          <w:sz w:val="30"/>
          <w:szCs w:val="30"/>
          <w:cs/>
        </w:rPr>
        <w:t>กว่า</w:t>
      </w:r>
      <w:r w:rsidR="002011E3"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="002011E3" w:rsidRPr="00FE35D4">
        <w:rPr>
          <w:rFonts w:ascii="Angsana New" w:hAnsi="Angsana New"/>
          <w:sz w:val="30"/>
          <w:szCs w:val="30"/>
        </w:rPr>
        <w:t xml:space="preserve">1.5 </w:t>
      </w:r>
      <w:r w:rsidR="002011E3" w:rsidRPr="00FE35D4">
        <w:rPr>
          <w:rFonts w:ascii="Angsana New" w:hAnsi="Angsana New" w:hint="cs"/>
          <w:sz w:val="30"/>
          <w:szCs w:val="30"/>
          <w:cs/>
        </w:rPr>
        <w:t>เท่า</w:t>
      </w:r>
      <w:r w:rsidR="00AA23C4" w:rsidRPr="00FE35D4">
        <w:rPr>
          <w:rFonts w:ascii="Angsana New" w:hAnsi="Angsana New"/>
          <w:sz w:val="30"/>
          <w:szCs w:val="30"/>
        </w:rPr>
        <w:t xml:space="preserve">, 2 </w:t>
      </w:r>
      <w:r w:rsidR="00AA23C4" w:rsidRPr="00FE35D4">
        <w:rPr>
          <w:rFonts w:ascii="Angsana New" w:hAnsi="Angsana New" w:hint="cs"/>
          <w:sz w:val="30"/>
          <w:szCs w:val="30"/>
          <w:cs/>
        </w:rPr>
        <w:t>เท่า</w:t>
      </w:r>
      <w:r w:rsidR="002011E3" w:rsidRPr="00FE35D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011E3" w:rsidRPr="00FE35D4">
        <w:rPr>
          <w:rFonts w:ascii="Angsana New" w:hAnsi="Angsana New"/>
          <w:sz w:val="30"/>
          <w:szCs w:val="30"/>
        </w:rPr>
        <w:t xml:space="preserve">2.25 </w:t>
      </w:r>
      <w:r w:rsidR="002011E3" w:rsidRPr="00FE35D4">
        <w:rPr>
          <w:rFonts w:ascii="Angsana New" w:hAnsi="Angsana New" w:hint="cs"/>
          <w:sz w:val="30"/>
          <w:szCs w:val="30"/>
          <w:cs/>
        </w:rPr>
        <w:t>เท่า</w:t>
      </w:r>
      <w:r w:rsidRPr="00FE35D4">
        <w:rPr>
          <w:rFonts w:ascii="Angsana New" w:hAnsi="Angsana New" w:hint="cs"/>
          <w:sz w:val="30"/>
          <w:szCs w:val="30"/>
          <w:cs/>
        </w:rPr>
        <w:t>ตามลำดับ</w:t>
      </w:r>
      <w:r w:rsidR="00D521CF" w:rsidRPr="00FE35D4">
        <w:rPr>
          <w:rFonts w:ascii="Angsana New" w:hAnsi="Angsana New"/>
          <w:sz w:val="30"/>
          <w:szCs w:val="30"/>
          <w:cs/>
        </w:rPr>
        <w:t xml:space="preserve"> </w:t>
      </w:r>
      <w:r w:rsidR="007E7593" w:rsidRPr="00FE35D4">
        <w:rPr>
          <w:rFonts w:ascii="Angsana New" w:hAnsi="Angsana New"/>
          <w:sz w:val="30"/>
          <w:szCs w:val="30"/>
          <w:cs/>
        </w:rPr>
        <w:t>และ อัตราส่วนความสามารถในการชำระหนี้ (</w:t>
      </w:r>
      <w:r w:rsidR="007E7593" w:rsidRPr="00FE35D4">
        <w:rPr>
          <w:rFonts w:ascii="Angsana New" w:hAnsi="Angsana New"/>
          <w:sz w:val="30"/>
          <w:szCs w:val="30"/>
        </w:rPr>
        <w:t xml:space="preserve">DSCR) </w:t>
      </w:r>
      <w:r w:rsidR="002011E3" w:rsidRPr="00FE35D4">
        <w:rPr>
          <w:rFonts w:ascii="Angsana New" w:hAnsi="Angsana New"/>
          <w:sz w:val="30"/>
          <w:szCs w:val="30"/>
          <w:cs/>
        </w:rPr>
        <w:t>ต้องไม่</w:t>
      </w:r>
      <w:r w:rsidR="002011E3" w:rsidRPr="00FE35D4">
        <w:rPr>
          <w:rFonts w:ascii="Angsana New" w:hAnsi="Angsana New" w:hint="cs"/>
          <w:sz w:val="30"/>
          <w:szCs w:val="30"/>
          <w:cs/>
        </w:rPr>
        <w:t>น้อย</w:t>
      </w:r>
      <w:r w:rsidR="007E7593" w:rsidRPr="00FE35D4">
        <w:rPr>
          <w:rFonts w:ascii="Angsana New" w:hAnsi="Angsana New"/>
          <w:sz w:val="30"/>
          <w:szCs w:val="30"/>
          <w:cs/>
        </w:rPr>
        <w:t xml:space="preserve">กว่า </w:t>
      </w:r>
      <w:r w:rsidR="007E7593" w:rsidRPr="00FE35D4">
        <w:rPr>
          <w:rFonts w:ascii="Angsana New" w:hAnsi="Angsana New"/>
          <w:sz w:val="30"/>
          <w:szCs w:val="30"/>
        </w:rPr>
        <w:t>1.</w:t>
      </w:r>
      <w:r w:rsidR="002011E3" w:rsidRPr="00FE35D4">
        <w:rPr>
          <w:rFonts w:ascii="Angsana New" w:hAnsi="Angsana New"/>
          <w:sz w:val="30"/>
          <w:szCs w:val="30"/>
        </w:rPr>
        <w:t>5</w:t>
      </w:r>
      <w:r w:rsidR="007E7593" w:rsidRPr="00FE35D4">
        <w:rPr>
          <w:rFonts w:ascii="Angsana New" w:hAnsi="Angsana New"/>
          <w:sz w:val="30"/>
          <w:szCs w:val="30"/>
          <w:cs/>
        </w:rPr>
        <w:t xml:space="preserve"> เท่า </w:t>
      </w:r>
      <w:r w:rsidR="00AA23C4" w:rsidRPr="00FE35D4">
        <w:rPr>
          <w:rFonts w:ascii="Angsana New" w:hAnsi="Angsana New" w:hint="cs"/>
          <w:sz w:val="30"/>
          <w:szCs w:val="30"/>
          <w:cs/>
        </w:rPr>
        <w:t>และ 1.3 เท่า</w:t>
      </w:r>
    </w:p>
    <w:p w:rsidR="00605B8E" w:rsidRPr="00FE35D4" w:rsidRDefault="00605B8E" w:rsidP="00FE35D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8C5EB0" w:rsidRPr="00FE35D4" w:rsidRDefault="00C8578C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E35D4">
        <w:rPr>
          <w:rFonts w:ascii="Angsana New" w:hAnsi="Angsana New"/>
          <w:sz w:val="30"/>
          <w:szCs w:val="30"/>
        </w:rPr>
        <w:t xml:space="preserve">31 </w:t>
      </w:r>
      <w:r w:rsidRPr="00FE35D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E35D4">
        <w:rPr>
          <w:rFonts w:ascii="Angsana New" w:hAnsi="Angsana New"/>
          <w:sz w:val="30"/>
          <w:szCs w:val="30"/>
        </w:rPr>
        <w:t>2566</w:t>
      </w:r>
      <w:r w:rsidR="008C5EB0" w:rsidRPr="00FE35D4">
        <w:rPr>
          <w:rFonts w:ascii="Angsana New" w:hAnsi="Angsana New"/>
          <w:sz w:val="30"/>
          <w:szCs w:val="30"/>
        </w:rPr>
        <w:t xml:space="preserve"> </w:t>
      </w:r>
      <w:r w:rsidR="008C5EB0" w:rsidRPr="00FE35D4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r w:rsidR="00276477" w:rsidRPr="00FE35D4">
        <w:rPr>
          <w:rFonts w:ascii="Angsana New" w:hAnsi="Angsana New"/>
          <w:sz w:val="30"/>
          <w:szCs w:val="30"/>
        </w:rPr>
        <w:t>0.89</w:t>
      </w:r>
      <w:r w:rsidR="00FB2F4A" w:rsidRPr="00FE35D4">
        <w:rPr>
          <w:rFonts w:ascii="Angsana New" w:hAnsi="Angsana New"/>
          <w:sz w:val="30"/>
          <w:szCs w:val="30"/>
        </w:rPr>
        <w:t xml:space="preserve"> </w:t>
      </w:r>
      <w:r w:rsidR="00FB2F4A" w:rsidRPr="00FE35D4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FE35D4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FE35D4">
        <w:rPr>
          <w:rFonts w:ascii="Angsana New" w:hAnsi="Angsana New"/>
          <w:sz w:val="30"/>
          <w:szCs w:val="30"/>
        </w:rPr>
        <w:t xml:space="preserve">DSCR) </w:t>
      </w:r>
      <w:r w:rsidR="00C67DCC" w:rsidRPr="00FE35D4">
        <w:rPr>
          <w:rFonts w:ascii="Angsana New" w:hAnsi="Angsana New"/>
          <w:sz w:val="30"/>
          <w:szCs w:val="30"/>
        </w:rPr>
        <w:t>2</w:t>
      </w:r>
      <w:r w:rsidR="007F74D8" w:rsidRPr="00FE35D4">
        <w:rPr>
          <w:rFonts w:ascii="Angsana New" w:hAnsi="Angsana New"/>
          <w:sz w:val="30"/>
          <w:szCs w:val="30"/>
        </w:rPr>
        <w:t>.</w:t>
      </w:r>
      <w:r w:rsidR="00C67DCC" w:rsidRPr="00FE35D4">
        <w:rPr>
          <w:rFonts w:ascii="Angsana New" w:hAnsi="Angsana New"/>
          <w:sz w:val="30"/>
          <w:szCs w:val="30"/>
        </w:rPr>
        <w:t>44</w:t>
      </w:r>
      <w:r w:rsidR="007F74D8" w:rsidRPr="00FE35D4">
        <w:rPr>
          <w:rFonts w:ascii="Angsana New" w:hAnsi="Angsana New"/>
          <w:sz w:val="30"/>
          <w:szCs w:val="30"/>
        </w:rPr>
        <w:t xml:space="preserve"> </w:t>
      </w:r>
      <w:r w:rsidR="00FB2F4A" w:rsidRPr="00FE35D4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FE35D4">
        <w:rPr>
          <w:rFonts w:ascii="Angsana New" w:hAnsi="Angsana New"/>
          <w:sz w:val="30"/>
          <w:szCs w:val="30"/>
        </w:rPr>
        <w:t xml:space="preserve"> </w:t>
      </w:r>
    </w:p>
    <w:p w:rsidR="00E86D04" w:rsidRPr="00FE35D4" w:rsidRDefault="00E86D04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:rsidR="006C454C" w:rsidRPr="00FE35D4" w:rsidRDefault="006C454C" w:rsidP="00FE35D4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E35D4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FE35D4">
        <w:rPr>
          <w:rFonts w:ascii="Angsana New" w:hAnsi="Angsana New"/>
          <w:spacing w:val="-2"/>
          <w:sz w:val="30"/>
          <w:szCs w:val="30"/>
        </w:rPr>
        <w:t xml:space="preserve">31 </w:t>
      </w:r>
      <w:r w:rsidRPr="00FE35D4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FE35D4">
        <w:rPr>
          <w:rFonts w:ascii="Angsana New" w:hAnsi="Angsana New"/>
          <w:spacing w:val="-2"/>
          <w:sz w:val="30"/>
          <w:szCs w:val="30"/>
        </w:rPr>
        <w:t>25</w:t>
      </w:r>
      <w:r w:rsidR="00981611" w:rsidRPr="00FE35D4">
        <w:rPr>
          <w:rFonts w:ascii="Angsana New" w:hAnsi="Angsana New"/>
          <w:spacing w:val="-2"/>
          <w:sz w:val="30"/>
          <w:szCs w:val="30"/>
        </w:rPr>
        <w:t>6</w:t>
      </w:r>
      <w:r w:rsidR="00510524" w:rsidRPr="00FE35D4">
        <w:rPr>
          <w:rFonts w:ascii="Angsana New" w:hAnsi="Angsana New"/>
          <w:spacing w:val="-2"/>
          <w:sz w:val="30"/>
          <w:szCs w:val="30"/>
        </w:rPr>
        <w:t>6</w:t>
      </w:r>
      <w:r w:rsidRPr="00FE35D4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FE35D4">
        <w:rPr>
          <w:rFonts w:ascii="Angsana New" w:hAnsi="Angsana New"/>
          <w:spacing w:val="-2"/>
          <w:sz w:val="30"/>
          <w:szCs w:val="30"/>
        </w:rPr>
        <w:t>25</w:t>
      </w:r>
      <w:r w:rsidR="004B3B81" w:rsidRPr="00FE35D4">
        <w:rPr>
          <w:rFonts w:ascii="Angsana New" w:hAnsi="Angsana New"/>
          <w:spacing w:val="-2"/>
          <w:sz w:val="30"/>
          <w:szCs w:val="30"/>
        </w:rPr>
        <w:t>6</w:t>
      </w:r>
      <w:r w:rsidR="00510524" w:rsidRPr="00FE35D4">
        <w:rPr>
          <w:rFonts w:ascii="Angsana New" w:hAnsi="Angsana New"/>
          <w:spacing w:val="-2"/>
          <w:sz w:val="30"/>
          <w:szCs w:val="30"/>
        </w:rPr>
        <w:t>5</w:t>
      </w:r>
      <w:r w:rsidRPr="00FE35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FE35D4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FE35D4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720" w:type="dxa"/>
        <w:tblInd w:w="558" w:type="dxa"/>
        <w:tblLayout w:type="fixed"/>
        <w:tblLook w:val="04A0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FE35D4" w:rsidRPr="00FE35D4" w:rsidTr="008F0BD6">
        <w:tc>
          <w:tcPr>
            <w:tcW w:w="360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8F0BD6">
        <w:tc>
          <w:tcPr>
            <w:tcW w:w="360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ธันวาคม2</w:t>
            </w:r>
            <w:r w:rsidRPr="00FE35D4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ธันวาคม2</w:t>
            </w:r>
            <w:r w:rsidRPr="00FE35D4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</w:tr>
      <w:tr w:rsidR="00FE35D4" w:rsidRPr="00FE35D4" w:rsidTr="008F0BD6">
        <w:tc>
          <w:tcPr>
            <w:tcW w:w="360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0524" w:rsidRPr="00FE35D4" w:rsidTr="008F0BD6">
        <w:tc>
          <w:tcPr>
            <w:tcW w:w="3600" w:type="dxa"/>
          </w:tcPr>
          <w:p w:rsidR="00510524" w:rsidRPr="00FE35D4" w:rsidRDefault="00510524" w:rsidP="00FE35D4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FE35D4">
              <w:rPr>
                <w:rFonts w:ascii="Angsana New" w:hAnsi="Angsana New"/>
                <w:sz w:val="30"/>
                <w:szCs w:val="30"/>
              </w:rPr>
              <w:t>/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:rsidR="00510524" w:rsidRPr="00FE35D4" w:rsidRDefault="006B656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1,220,284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723,691</w:t>
            </w:r>
          </w:p>
        </w:tc>
        <w:tc>
          <w:tcPr>
            <w:tcW w:w="27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0524" w:rsidRPr="00FE35D4" w:rsidRDefault="006B656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985,284</w:t>
            </w:r>
          </w:p>
        </w:tc>
        <w:tc>
          <w:tcPr>
            <w:tcW w:w="270" w:type="dxa"/>
            <w:vAlign w:val="bottom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10524" w:rsidRPr="00FE35D4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723,691</w:t>
            </w:r>
          </w:p>
        </w:tc>
      </w:tr>
    </w:tbl>
    <w:p w:rsidR="009E4B1F" w:rsidRPr="00FE35D4" w:rsidRDefault="009E4B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064B9" w:rsidRPr="00FE35D4" w:rsidRDefault="001064B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1064B9" w:rsidRPr="00FE35D4" w:rsidRDefault="001064B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056B10" w:rsidRPr="00FE35D4">
        <w:rPr>
          <w:rFonts w:ascii="Angsana New" w:hAnsi="Angsana New"/>
          <w:spacing w:val="2"/>
          <w:sz w:val="30"/>
          <w:szCs w:val="30"/>
        </w:rPr>
        <w:t xml:space="preserve">31 </w:t>
      </w:r>
      <w:r w:rsidR="00056B10" w:rsidRPr="00FE35D4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BB2C55" w:rsidRPr="00FE35D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861F6" w:rsidRPr="00FE35D4">
        <w:rPr>
          <w:rFonts w:ascii="Angsana New" w:hAnsi="Angsana New"/>
          <w:spacing w:val="2"/>
          <w:sz w:val="30"/>
          <w:szCs w:val="30"/>
        </w:rPr>
        <w:t>25</w:t>
      </w:r>
      <w:r w:rsidR="00981611" w:rsidRPr="00FE35D4">
        <w:rPr>
          <w:rFonts w:ascii="Angsana New" w:hAnsi="Angsana New"/>
          <w:spacing w:val="2"/>
          <w:sz w:val="30"/>
          <w:szCs w:val="30"/>
        </w:rPr>
        <w:t>6</w:t>
      </w:r>
      <w:r w:rsidR="00C8578C" w:rsidRPr="00FE35D4">
        <w:rPr>
          <w:rFonts w:ascii="Angsana New" w:hAnsi="Angsana New"/>
          <w:spacing w:val="2"/>
          <w:sz w:val="30"/>
          <w:szCs w:val="30"/>
        </w:rPr>
        <w:t>6</w:t>
      </w:r>
      <w:r w:rsidR="004B3B81" w:rsidRPr="00FE35D4">
        <w:rPr>
          <w:rFonts w:ascii="Angsana New" w:hAnsi="Angsana New"/>
          <w:spacing w:val="2"/>
          <w:sz w:val="30"/>
          <w:szCs w:val="30"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และ</w:t>
      </w:r>
      <w:r w:rsidR="00877E05" w:rsidRPr="00FE35D4">
        <w:rPr>
          <w:rFonts w:ascii="Angsana New" w:hAnsi="Angsana New"/>
          <w:sz w:val="30"/>
          <w:szCs w:val="30"/>
        </w:rPr>
        <w:t xml:space="preserve"> 256</w:t>
      </w:r>
      <w:r w:rsidR="00C8578C" w:rsidRPr="00FE35D4">
        <w:rPr>
          <w:rFonts w:ascii="Angsana New" w:hAnsi="Angsana New"/>
          <w:sz w:val="30"/>
          <w:szCs w:val="30"/>
        </w:rPr>
        <w:t>5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="001F1F88" w:rsidRPr="00FE35D4">
        <w:rPr>
          <w:rFonts w:ascii="Angsana New" w:hAnsi="Angsana New"/>
          <w:sz w:val="30"/>
          <w:szCs w:val="30"/>
          <w:cs/>
        </w:rPr>
        <w:t>มีรายล</w:t>
      </w:r>
      <w:r w:rsidRPr="00FE35D4">
        <w:rPr>
          <w:rFonts w:ascii="Angsana New" w:hAnsi="Angsana New"/>
          <w:sz w:val="30"/>
          <w:szCs w:val="30"/>
          <w:cs/>
        </w:rPr>
        <w:t>ะเอียดดังนี้</w:t>
      </w:r>
    </w:p>
    <w:tbl>
      <w:tblPr>
        <w:tblW w:w="9218" w:type="dxa"/>
        <w:tblInd w:w="534" w:type="dxa"/>
        <w:tblLook w:val="04A0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FE35D4" w:rsidRPr="00FE35D4" w:rsidTr="006D20E4">
        <w:tc>
          <w:tcPr>
            <w:tcW w:w="4394" w:type="dxa"/>
            <w:shd w:val="clear" w:color="auto" w:fill="auto"/>
          </w:tcPr>
          <w:p w:rsidR="00800665" w:rsidRPr="00FE35D4" w:rsidRDefault="00800665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800665" w:rsidRPr="00FE35D4" w:rsidRDefault="00800665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tcBorders>
              <w:top w:val="nil"/>
            </w:tcBorders>
            <w:shd w:val="clear" w:color="auto" w:fill="auto"/>
          </w:tcPr>
          <w:p w:rsidR="00800665" w:rsidRPr="00FE35D4" w:rsidRDefault="00800665" w:rsidP="00FE35D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E35D4" w:rsidRPr="00FE35D4" w:rsidTr="009C0413">
        <w:tc>
          <w:tcPr>
            <w:tcW w:w="4394" w:type="dxa"/>
            <w:shd w:val="clear" w:color="auto" w:fill="auto"/>
          </w:tcPr>
          <w:p w:rsidR="009C0413" w:rsidRPr="00FE35D4" w:rsidRDefault="009C0413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22" w:name="_Hlk31790462"/>
          </w:p>
        </w:tc>
        <w:tc>
          <w:tcPr>
            <w:tcW w:w="692" w:type="dxa"/>
            <w:shd w:val="clear" w:color="auto" w:fill="auto"/>
          </w:tcPr>
          <w:p w:rsidR="009C0413" w:rsidRPr="00FE35D4" w:rsidRDefault="009C0413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:rsidR="009C0413" w:rsidRPr="00FE35D4" w:rsidRDefault="009C0413" w:rsidP="00FE35D4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:rsidR="009C0413" w:rsidRPr="00FE35D4" w:rsidRDefault="009C0413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9C0413" w:rsidRPr="00FE35D4" w:rsidRDefault="009C0413" w:rsidP="00FE35D4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843F0" w:rsidRPr="00FE35D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</w:tcBorders>
          </w:tcPr>
          <w:p w:rsidR="009C0413" w:rsidRPr="00FE35D4" w:rsidRDefault="009C0413" w:rsidP="00FE35D4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:rsidR="009C0413" w:rsidRPr="00FE35D4" w:rsidRDefault="00596F25" w:rsidP="00FE35D4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9C0413" w:rsidRPr="00FE35D4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9843F0" w:rsidRPr="00FE35D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E35D4" w:rsidRPr="00FE35D4" w:rsidTr="009C0413">
        <w:tc>
          <w:tcPr>
            <w:tcW w:w="4394" w:type="dxa"/>
            <w:shd w:val="clear" w:color="auto" w:fill="auto"/>
          </w:tcPr>
          <w:p w:rsidR="009C0413" w:rsidRPr="00FE35D4" w:rsidRDefault="009C0413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9C0413" w:rsidRPr="00FE35D4" w:rsidRDefault="009C0413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C0413" w:rsidRPr="00FE35D4" w:rsidRDefault="00596F25" w:rsidP="00FE35D4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</w:t>
            </w:r>
            <w:r w:rsidR="009C0413"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22"/>
      <w:tr w:rsidR="00FE35D4" w:rsidRPr="00FE35D4" w:rsidTr="00596F25">
        <w:tc>
          <w:tcPr>
            <w:tcW w:w="4394" w:type="dxa"/>
            <w:shd w:val="clear" w:color="auto" w:fill="auto"/>
          </w:tcPr>
          <w:p w:rsidR="009843F0" w:rsidRPr="00FE35D4" w:rsidRDefault="009843F0" w:rsidP="00FE35D4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:rsidR="009843F0" w:rsidRPr="00FE35D4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9843F0" w:rsidRPr="00FE35D4" w:rsidRDefault="009843F0" w:rsidP="00FE35D4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9843F0" w:rsidRPr="00FE35D4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43F0" w:rsidRPr="00FE35D4" w:rsidRDefault="00BA544A" w:rsidP="00FE35D4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  <w:tc>
          <w:tcPr>
            <w:tcW w:w="236" w:type="dxa"/>
          </w:tcPr>
          <w:p w:rsidR="009843F0" w:rsidRPr="00FE35D4" w:rsidRDefault="009843F0" w:rsidP="00FE35D4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9843F0" w:rsidRPr="00FE35D4" w:rsidRDefault="009843F0" w:rsidP="00FE35D4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</w:tr>
      <w:tr w:rsidR="00FE35D4" w:rsidRPr="00FE35D4" w:rsidTr="009C0413">
        <w:tc>
          <w:tcPr>
            <w:tcW w:w="4394" w:type="dxa"/>
            <w:shd w:val="clear" w:color="auto" w:fill="auto"/>
          </w:tcPr>
          <w:p w:rsidR="009843F0" w:rsidRPr="00FE35D4" w:rsidRDefault="009843F0" w:rsidP="00FE35D4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692" w:type="dxa"/>
            <w:shd w:val="clear" w:color="auto" w:fill="auto"/>
          </w:tcPr>
          <w:p w:rsidR="009843F0" w:rsidRPr="00FE35D4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9843F0" w:rsidRPr="00FE35D4" w:rsidRDefault="009843F0" w:rsidP="00FE35D4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9843F0" w:rsidRPr="00FE35D4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843F0" w:rsidRPr="00FE35D4" w:rsidRDefault="00BA544A" w:rsidP="00FE35D4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(15,774)</w:t>
            </w:r>
          </w:p>
        </w:tc>
        <w:tc>
          <w:tcPr>
            <w:tcW w:w="236" w:type="dxa"/>
          </w:tcPr>
          <w:p w:rsidR="009843F0" w:rsidRPr="00FE35D4" w:rsidRDefault="009843F0" w:rsidP="00FE35D4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:rsidR="009843F0" w:rsidRPr="00FE35D4" w:rsidRDefault="009843F0" w:rsidP="00FE35D4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(24,360)</w:t>
            </w:r>
          </w:p>
        </w:tc>
      </w:tr>
      <w:tr w:rsidR="00FE700D" w:rsidRPr="00FE35D4" w:rsidTr="00596F25">
        <w:tc>
          <w:tcPr>
            <w:tcW w:w="5086" w:type="dxa"/>
            <w:gridSpan w:val="2"/>
            <w:shd w:val="clear" w:color="auto" w:fill="auto"/>
          </w:tcPr>
          <w:p w:rsidR="00FE700D" w:rsidRPr="00FE35D4" w:rsidRDefault="00FE700D" w:rsidP="00FE35D4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23" w:name="_Hlk31790605"/>
            <w:r w:rsidRPr="00FE35D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201" w:type="dxa"/>
            <w:shd w:val="clear" w:color="auto" w:fill="auto"/>
          </w:tcPr>
          <w:p w:rsidR="00FE700D" w:rsidRPr="00FE35D4" w:rsidRDefault="00FE700D" w:rsidP="00FE35D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E700D" w:rsidRPr="00FE35D4" w:rsidRDefault="00FE700D" w:rsidP="00FE35D4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700D" w:rsidRPr="00FE35D4" w:rsidRDefault="00BA544A" w:rsidP="00FE35D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20,747</w:t>
            </w:r>
          </w:p>
        </w:tc>
        <w:tc>
          <w:tcPr>
            <w:tcW w:w="236" w:type="dxa"/>
          </w:tcPr>
          <w:p w:rsidR="00FE700D" w:rsidRPr="00FE35D4" w:rsidRDefault="00FE700D" w:rsidP="00FE35D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FE700D" w:rsidRPr="00FE35D4" w:rsidRDefault="009843F0" w:rsidP="00FE35D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35,554</w:t>
            </w:r>
          </w:p>
        </w:tc>
      </w:tr>
      <w:bookmarkEnd w:id="23"/>
    </w:tbl>
    <w:p w:rsidR="009E1648" w:rsidRPr="00FE35D4" w:rsidRDefault="009E164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38" w:type="dxa"/>
        <w:tblInd w:w="468" w:type="dxa"/>
        <w:tblLayout w:type="fixed"/>
        <w:tblLook w:val="04A0"/>
      </w:tblPr>
      <w:tblGrid>
        <w:gridCol w:w="2617"/>
        <w:gridCol w:w="270"/>
        <w:gridCol w:w="1431"/>
        <w:gridCol w:w="270"/>
        <w:gridCol w:w="1290"/>
        <w:gridCol w:w="270"/>
        <w:gridCol w:w="1289"/>
        <w:gridCol w:w="270"/>
        <w:gridCol w:w="1431"/>
      </w:tblGrid>
      <w:tr w:rsidR="00FE35D4" w:rsidRPr="00FE35D4" w:rsidTr="00BE7691">
        <w:tc>
          <w:tcPr>
            <w:tcW w:w="2617" w:type="dxa"/>
          </w:tcPr>
          <w:p w:rsidR="004575BE" w:rsidRPr="00FE35D4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75BE" w:rsidRPr="00FE35D4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75BE" w:rsidRPr="00FE35D4" w:rsidRDefault="004575BE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35D4">
              <w:rPr>
                <w:rFonts w:ascii="Angsana New" w:eastAsia="Calibri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4575BE" w:rsidRPr="00FE35D4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75BE" w:rsidRPr="00FE35D4" w:rsidRDefault="004575BE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35D4">
              <w:rPr>
                <w:rFonts w:ascii="Angsana New" w:eastAsia="Calibri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E35D4" w:rsidRPr="00FE35D4" w:rsidTr="00BE7691">
        <w:tc>
          <w:tcPr>
            <w:tcW w:w="2617" w:type="dxa"/>
          </w:tcPr>
          <w:p w:rsidR="004575BE" w:rsidRPr="00FE35D4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75BE" w:rsidRPr="00FE35D4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FE35D4" w:rsidRDefault="00DB6C1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35D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FE35D4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843F0" w:rsidRPr="00FE35D4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75BE" w:rsidRPr="00FE35D4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FE35D4" w:rsidRDefault="00DB6C1C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35D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FE35D4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843F0" w:rsidRPr="00FE35D4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75BE" w:rsidRPr="00FE35D4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FE35D4" w:rsidRDefault="00DB6C1C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35D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FE35D4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843F0" w:rsidRPr="00FE35D4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75BE" w:rsidRPr="00FE35D4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FE35D4" w:rsidRDefault="00DB6C1C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35D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E35D4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FE35D4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843F0" w:rsidRPr="00FE35D4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FE35D4" w:rsidRPr="00FE35D4" w:rsidTr="004A2786">
        <w:tc>
          <w:tcPr>
            <w:tcW w:w="2617" w:type="dxa"/>
          </w:tcPr>
          <w:p w:rsidR="004A275B" w:rsidRPr="00FE35D4" w:rsidRDefault="004A275B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275B" w:rsidRPr="00FE35D4" w:rsidRDefault="004A275B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1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A275B" w:rsidRPr="00FE35D4" w:rsidRDefault="004A275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35D4" w:rsidRPr="00FE35D4" w:rsidTr="00F97C74">
        <w:tc>
          <w:tcPr>
            <w:tcW w:w="2617" w:type="dxa"/>
            <w:hideMark/>
          </w:tcPr>
          <w:p w:rsidR="009843F0" w:rsidRPr="00FE35D4" w:rsidRDefault="009843F0" w:rsidP="00FE35D4">
            <w:pPr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70" w:type="dxa"/>
          </w:tcPr>
          <w:p w:rsidR="009843F0" w:rsidRPr="00FE35D4" w:rsidRDefault="009843F0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9843F0" w:rsidRPr="00FE35D4" w:rsidRDefault="00BA544A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16,570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25,783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9843F0" w:rsidRPr="00FE35D4" w:rsidRDefault="008F083E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15,774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24,360</w:t>
            </w:r>
          </w:p>
        </w:tc>
      </w:tr>
      <w:tr w:rsidR="00FE35D4" w:rsidRPr="00FE35D4" w:rsidTr="00F97C74">
        <w:tc>
          <w:tcPr>
            <w:tcW w:w="2617" w:type="dxa"/>
            <w:hideMark/>
          </w:tcPr>
          <w:p w:rsidR="009843F0" w:rsidRPr="00FE35D4" w:rsidRDefault="009843F0" w:rsidP="00FE35D4">
            <w:pPr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FE35D4">
              <w:rPr>
                <w:rFonts w:ascii="Angsana New" w:hAnsi="Angsana New"/>
                <w:sz w:val="30"/>
                <w:szCs w:val="30"/>
              </w:rPr>
              <w:t>5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9843F0" w:rsidRPr="00FE35D4" w:rsidRDefault="009843F0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9843F0" w:rsidRPr="00FE35D4" w:rsidRDefault="00BA544A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21,25</w:t>
            </w:r>
            <w:r w:rsidR="008F083E" w:rsidRPr="00FE35D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36,778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9843F0" w:rsidRPr="00FE35D4" w:rsidRDefault="008F083E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20,747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35,554</w:t>
            </w:r>
          </w:p>
        </w:tc>
      </w:tr>
      <w:tr w:rsidR="00FE35D4" w:rsidRPr="00FE35D4" w:rsidTr="00F97C74">
        <w:tc>
          <w:tcPr>
            <w:tcW w:w="2617" w:type="dxa"/>
          </w:tcPr>
          <w:p w:rsidR="009843F0" w:rsidRPr="00FE35D4" w:rsidRDefault="009843F0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43F0" w:rsidRPr="00FE35D4" w:rsidRDefault="009843F0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3F0" w:rsidRPr="00FE35D4" w:rsidRDefault="008F083E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37,823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62,561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3F0" w:rsidRPr="00FE35D4" w:rsidRDefault="008F083E" w:rsidP="00FE35D4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3F0" w:rsidRPr="00FE35D4" w:rsidRDefault="009843F0" w:rsidP="00FE35D4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</w:tr>
      <w:tr w:rsidR="00FE35D4" w:rsidRPr="00FE35D4" w:rsidTr="00F97C74">
        <w:tc>
          <w:tcPr>
            <w:tcW w:w="2617" w:type="dxa"/>
            <w:hideMark/>
          </w:tcPr>
          <w:p w:rsidR="00FE700D" w:rsidRPr="00FE35D4" w:rsidRDefault="00FE700D" w:rsidP="00FE35D4">
            <w:pPr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หัก : ดอกเบี้ยจ่ายในอนาคต</w:t>
            </w:r>
          </w:p>
          <w:p w:rsidR="00FE700D" w:rsidRPr="00FE35D4" w:rsidRDefault="00FE700D" w:rsidP="00FE35D4">
            <w:pPr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270" w:type="dxa"/>
          </w:tcPr>
          <w:p w:rsidR="00FE700D" w:rsidRPr="00FE35D4" w:rsidRDefault="00FE700D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00D" w:rsidRPr="00FE35D4" w:rsidRDefault="008F083E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(1,302)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FE35D4" w:rsidRDefault="00FE700D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00D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(2,647)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FE35D4" w:rsidRDefault="00FE700D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700D" w:rsidRPr="00FE35D4" w:rsidRDefault="00896D9F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FE35D4" w:rsidRDefault="00FE700D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00D" w:rsidRPr="00FE35D4" w:rsidRDefault="00FE700D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700D" w:rsidRPr="00FE35D4" w:rsidTr="00F97C74">
        <w:tc>
          <w:tcPr>
            <w:tcW w:w="2617" w:type="dxa"/>
            <w:hideMark/>
          </w:tcPr>
          <w:p w:rsidR="00FE700D" w:rsidRPr="00FE35D4" w:rsidRDefault="00FE700D" w:rsidP="00FE35D4">
            <w:pPr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มูลค่าปัจจุบันของเจ้าหนี้ตามสัญญาเช่า    </w:t>
            </w:r>
          </w:p>
        </w:tc>
        <w:tc>
          <w:tcPr>
            <w:tcW w:w="270" w:type="dxa"/>
          </w:tcPr>
          <w:p w:rsidR="00FE700D" w:rsidRPr="00FE35D4" w:rsidRDefault="00FE700D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E700D" w:rsidRPr="00FE35D4" w:rsidRDefault="008F083E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FE35D4" w:rsidRDefault="00FE700D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E700D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FE35D4" w:rsidRDefault="00FE700D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E700D" w:rsidRPr="00FE35D4" w:rsidRDefault="008F083E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E700D" w:rsidRPr="00FE35D4" w:rsidRDefault="00FE700D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E700D" w:rsidRPr="00FE35D4" w:rsidRDefault="009843F0" w:rsidP="00FE35D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</w:tr>
    </w:tbl>
    <w:p w:rsidR="004575BE" w:rsidRPr="00FE35D4" w:rsidRDefault="004575BE" w:rsidP="00FE35D4">
      <w:pPr>
        <w:ind w:left="540"/>
        <w:jc w:val="thaiDistribute"/>
        <w:rPr>
          <w:rFonts w:ascii="Angsana New" w:hAnsi="Angsana New"/>
        </w:rPr>
      </w:pPr>
    </w:p>
    <w:p w:rsidR="004575BE" w:rsidRPr="00FE35D4" w:rsidRDefault="004575BE" w:rsidP="00FE35D4">
      <w:pPr>
        <w:ind w:left="454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 มีกำหนดระยะเวลา </w:t>
      </w:r>
      <w:r w:rsidRPr="00FE35D4">
        <w:rPr>
          <w:rFonts w:ascii="Angsana New" w:hAnsi="Angsana New"/>
          <w:sz w:val="30"/>
          <w:szCs w:val="30"/>
        </w:rPr>
        <w:t>4</w:t>
      </w:r>
      <w:r w:rsidRPr="00FE35D4">
        <w:rPr>
          <w:rFonts w:ascii="Angsana New" w:hAnsi="Angsana New"/>
          <w:sz w:val="30"/>
          <w:szCs w:val="30"/>
          <w:cs/>
        </w:rPr>
        <w:t>-</w:t>
      </w:r>
      <w:r w:rsidRPr="00FE35D4">
        <w:rPr>
          <w:rFonts w:ascii="Angsana New" w:hAnsi="Angsana New"/>
          <w:sz w:val="30"/>
          <w:szCs w:val="30"/>
        </w:rPr>
        <w:t xml:space="preserve">5 </w:t>
      </w:r>
      <w:r w:rsidRPr="00FE35D4">
        <w:rPr>
          <w:rFonts w:ascii="Angsana New" w:hAnsi="Angsana New"/>
          <w:sz w:val="30"/>
          <w:szCs w:val="30"/>
          <w:cs/>
        </w:rPr>
        <w:t xml:space="preserve">ปี และมีเงื่อนไขให้บริษัทซื้อเครื่องจักรและยานพาหนะตามสัญญาเช่าการเงินเมื่อสิ้นสุดสัญญาเช่า </w:t>
      </w:r>
      <w:r w:rsidRPr="00FE35D4">
        <w:rPr>
          <w:rFonts w:ascii="Angsana New" w:hAnsi="Angsana New" w:hint="cs"/>
          <w:sz w:val="30"/>
          <w:szCs w:val="30"/>
          <w:cs/>
        </w:rPr>
        <w:t xml:space="preserve"> </w:t>
      </w:r>
    </w:p>
    <w:p w:rsidR="004575BE" w:rsidRPr="00FE35D4" w:rsidRDefault="004575BE" w:rsidP="00FE35D4">
      <w:pPr>
        <w:ind w:left="454"/>
        <w:rPr>
          <w:rFonts w:ascii="Angsana New" w:hAnsi="Angsana New"/>
        </w:rPr>
      </w:pPr>
    </w:p>
    <w:p w:rsidR="004575BE" w:rsidRPr="00FE35D4" w:rsidRDefault="004575B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FE35D4">
        <w:rPr>
          <w:rFonts w:ascii="Angsana New" w:hAnsi="Angsana New"/>
          <w:b/>
          <w:sz w:val="30"/>
          <w:szCs w:val="30"/>
        </w:rPr>
        <w:tab/>
      </w:r>
      <w:r w:rsidRPr="00FE35D4">
        <w:rPr>
          <w:rFonts w:ascii="Angsana New" w:hAnsi="Angsana New" w:hint="cs"/>
          <w:b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Pr="00FE35D4">
        <w:rPr>
          <w:rFonts w:ascii="Angsana New" w:hAnsi="Angsana New"/>
          <w:bCs/>
          <w:sz w:val="30"/>
          <w:szCs w:val="30"/>
        </w:rPr>
        <w:t>31</w:t>
      </w:r>
      <w:r w:rsidRPr="00FE35D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Pr="00FE35D4">
        <w:rPr>
          <w:rFonts w:ascii="Angsana New" w:hAnsi="Angsana New"/>
          <w:bCs/>
          <w:sz w:val="30"/>
          <w:szCs w:val="30"/>
        </w:rPr>
        <w:t>256</w:t>
      </w:r>
      <w:r w:rsidR="008F083E" w:rsidRPr="00FE35D4">
        <w:rPr>
          <w:rFonts w:ascii="Angsana New" w:hAnsi="Angsana New"/>
          <w:bCs/>
          <w:sz w:val="30"/>
          <w:szCs w:val="30"/>
        </w:rPr>
        <w:t>6</w:t>
      </w:r>
      <w:r w:rsidRPr="00FE35D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FE35D4">
        <w:rPr>
          <w:rFonts w:ascii="Angsana New" w:hAnsi="Angsana New"/>
          <w:bCs/>
          <w:sz w:val="30"/>
          <w:szCs w:val="30"/>
        </w:rPr>
        <w:t>256</w:t>
      </w:r>
      <w:r w:rsidR="008F083E" w:rsidRPr="00FE35D4">
        <w:rPr>
          <w:rFonts w:ascii="Angsana New" w:hAnsi="Angsana New"/>
          <w:bCs/>
          <w:sz w:val="30"/>
          <w:szCs w:val="30"/>
        </w:rPr>
        <w:t>5</w:t>
      </w:r>
      <w:r w:rsidRPr="00FE35D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3C4BFF" w:rsidRPr="00FE35D4" w:rsidRDefault="003C4BF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41312D" w:rsidRPr="00FE35D4" w:rsidRDefault="001034C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1</w:t>
      </w:r>
      <w:r w:rsidR="00A50CE9" w:rsidRPr="00FE35D4">
        <w:rPr>
          <w:rFonts w:ascii="Angsana New" w:hAnsi="Angsana New"/>
          <w:b/>
          <w:bCs/>
          <w:sz w:val="30"/>
          <w:szCs w:val="30"/>
        </w:rPr>
        <w:t>7</w:t>
      </w:r>
      <w:r w:rsidR="00AA1708" w:rsidRPr="00FE35D4">
        <w:rPr>
          <w:rFonts w:ascii="Angsana New" w:hAnsi="Angsana New"/>
          <w:b/>
          <w:bCs/>
          <w:sz w:val="30"/>
          <w:szCs w:val="30"/>
        </w:rPr>
        <w:tab/>
      </w:r>
      <w:r w:rsidR="0041312D" w:rsidRPr="00FE35D4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FE35D4">
        <w:rPr>
          <w:rFonts w:ascii="Angsana New" w:hAnsi="Angsana New"/>
          <w:sz w:val="30"/>
          <w:szCs w:val="30"/>
          <w:cs/>
        </w:rPr>
        <w:t xml:space="preserve">   </w:t>
      </w:r>
    </w:p>
    <w:p w:rsidR="009843F0" w:rsidRPr="00FE35D4" w:rsidRDefault="009843F0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E35D4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</w:t>
      </w:r>
    </w:p>
    <w:tbl>
      <w:tblPr>
        <w:tblW w:w="9218" w:type="dxa"/>
        <w:tblInd w:w="534" w:type="dxa"/>
        <w:tblLayout w:type="fixed"/>
        <w:tblLook w:val="04A0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FE35D4" w:rsidRPr="00FE35D4" w:rsidTr="008F0BD6">
        <w:trPr>
          <w:gridAfter w:val="1"/>
          <w:wAfter w:w="147" w:type="dxa"/>
        </w:trPr>
        <w:tc>
          <w:tcPr>
            <w:tcW w:w="4545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9843F0" w:rsidRPr="00FE35D4" w:rsidRDefault="009843F0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:rsidR="009843F0" w:rsidRPr="00FE35D4" w:rsidRDefault="009843F0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96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4394" w:type="dxa"/>
            <w:shd w:val="clear" w:color="auto" w:fill="auto"/>
          </w:tcPr>
          <w:p w:rsidR="009843F0" w:rsidRPr="00FE35D4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9843F0" w:rsidRPr="00FE35D4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:rsidR="009843F0" w:rsidRPr="00FE35D4" w:rsidRDefault="009843F0" w:rsidP="00FE35D4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35D4" w:rsidRPr="00FE35D4" w:rsidTr="008F0BD6">
        <w:trPr>
          <w:gridAfter w:val="1"/>
          <w:wAfter w:w="147" w:type="dxa"/>
        </w:trPr>
        <w:tc>
          <w:tcPr>
            <w:tcW w:w="4545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843F0" w:rsidRPr="00FE35D4" w:rsidRDefault="008403B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14,292</w:t>
            </w:r>
          </w:p>
        </w:tc>
        <w:tc>
          <w:tcPr>
            <w:tcW w:w="270" w:type="dxa"/>
            <w:shd w:val="clear" w:color="auto" w:fill="auto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396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rPr>
          <w:gridAfter w:val="1"/>
          <w:wAfter w:w="147" w:type="dxa"/>
        </w:trPr>
        <w:tc>
          <w:tcPr>
            <w:tcW w:w="4545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3F0" w:rsidRPr="00FE35D4" w:rsidRDefault="008403B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253,135</w:t>
            </w:r>
          </w:p>
        </w:tc>
        <w:tc>
          <w:tcPr>
            <w:tcW w:w="27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280,796</w:t>
            </w:r>
          </w:p>
        </w:tc>
        <w:tc>
          <w:tcPr>
            <w:tcW w:w="396" w:type="dxa"/>
            <w:vMerge w:val="restart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3F0" w:rsidRPr="00FE35D4" w:rsidTr="008F0BD6">
        <w:trPr>
          <w:gridAfter w:val="1"/>
          <w:wAfter w:w="147" w:type="dxa"/>
        </w:trPr>
        <w:tc>
          <w:tcPr>
            <w:tcW w:w="4545" w:type="dxa"/>
            <w:gridSpan w:val="2"/>
          </w:tcPr>
          <w:p w:rsidR="009843F0" w:rsidRPr="00FE35D4" w:rsidRDefault="009843F0" w:rsidP="00FE35D4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843F0" w:rsidRPr="00FE35D4" w:rsidRDefault="00C857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267,427</w:t>
            </w:r>
          </w:p>
        </w:tc>
        <w:tc>
          <w:tcPr>
            <w:tcW w:w="270" w:type="dxa"/>
            <w:vAlign w:val="bottom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281,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843F0" w:rsidRPr="00FE35D4" w:rsidRDefault="009843F0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843F0" w:rsidRPr="00FE35D4" w:rsidRDefault="009843F0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E04B9" w:rsidRPr="00FE35D4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843F0" w:rsidRPr="00FE35D4" w:rsidRDefault="009843F0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E35D4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                                                                                                     งบการเงินเฉพาะกิจการ</w:t>
      </w:r>
    </w:p>
    <w:tbl>
      <w:tblPr>
        <w:tblW w:w="9218" w:type="dxa"/>
        <w:tblInd w:w="534" w:type="dxa"/>
        <w:tblLayout w:type="fixed"/>
        <w:tblLook w:val="04A0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FE35D4" w:rsidRPr="00FE35D4" w:rsidTr="008F0BD6">
        <w:trPr>
          <w:gridAfter w:val="1"/>
          <w:wAfter w:w="147" w:type="dxa"/>
        </w:trPr>
        <w:tc>
          <w:tcPr>
            <w:tcW w:w="4545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9843F0" w:rsidRPr="00FE35D4" w:rsidRDefault="009843F0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:rsidR="009843F0" w:rsidRPr="00FE35D4" w:rsidRDefault="009843F0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96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4394" w:type="dxa"/>
            <w:shd w:val="clear" w:color="auto" w:fill="auto"/>
          </w:tcPr>
          <w:p w:rsidR="009843F0" w:rsidRPr="00FE35D4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9843F0" w:rsidRPr="00FE35D4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:rsidR="009843F0" w:rsidRPr="00FE35D4" w:rsidRDefault="009843F0" w:rsidP="00FE35D4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35D4" w:rsidRPr="00FE35D4" w:rsidTr="008F0BD6">
        <w:trPr>
          <w:gridAfter w:val="1"/>
          <w:wAfter w:w="147" w:type="dxa"/>
        </w:trPr>
        <w:tc>
          <w:tcPr>
            <w:tcW w:w="4545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3F0" w:rsidRPr="00FE35D4" w:rsidRDefault="00380C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9,818</w:t>
            </w:r>
          </w:p>
        </w:tc>
        <w:tc>
          <w:tcPr>
            <w:tcW w:w="27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396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rPr>
          <w:gridAfter w:val="1"/>
          <w:wAfter w:w="147" w:type="dxa"/>
        </w:trPr>
        <w:tc>
          <w:tcPr>
            <w:tcW w:w="4545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3F0" w:rsidRPr="00FE35D4" w:rsidRDefault="00380C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252,648</w:t>
            </w:r>
          </w:p>
        </w:tc>
        <w:tc>
          <w:tcPr>
            <w:tcW w:w="27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280,796</w:t>
            </w:r>
          </w:p>
        </w:tc>
        <w:tc>
          <w:tcPr>
            <w:tcW w:w="396" w:type="dxa"/>
            <w:vMerge w:val="restart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3F0" w:rsidRPr="00FE35D4" w:rsidTr="008F0BD6">
        <w:trPr>
          <w:gridAfter w:val="1"/>
          <w:wAfter w:w="147" w:type="dxa"/>
        </w:trPr>
        <w:tc>
          <w:tcPr>
            <w:tcW w:w="4545" w:type="dxa"/>
            <w:gridSpan w:val="2"/>
          </w:tcPr>
          <w:p w:rsidR="009843F0" w:rsidRPr="00FE35D4" w:rsidRDefault="009843F0" w:rsidP="00FE35D4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843F0" w:rsidRPr="00FE35D4" w:rsidRDefault="00380C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262,466</w:t>
            </w:r>
          </w:p>
        </w:tc>
        <w:tc>
          <w:tcPr>
            <w:tcW w:w="270" w:type="dxa"/>
            <w:vAlign w:val="bottom"/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281,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9843F0" w:rsidRPr="00FE35D4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C0413" w:rsidRPr="00FE35D4" w:rsidRDefault="009C0413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3561" w:rsidRPr="00FE35D4" w:rsidRDefault="00CB646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E35D4">
        <w:rPr>
          <w:rFonts w:ascii="Angsana New" w:hAnsi="Angsana New"/>
          <w:b/>
          <w:sz w:val="30"/>
          <w:szCs w:val="30"/>
          <w:cs/>
        </w:rPr>
        <w:tab/>
      </w:r>
      <w:r w:rsidR="001034C2" w:rsidRPr="00FE35D4">
        <w:rPr>
          <w:rFonts w:ascii="Angsana New" w:hAnsi="Angsana New" w:hint="cs"/>
          <w:b/>
          <w:sz w:val="30"/>
          <w:szCs w:val="30"/>
          <w:cs/>
        </w:rPr>
        <w:t xml:space="preserve">เจ้าหนี้การค้าทั้งหมดของบริษัท ณ วันที่ </w:t>
      </w:r>
      <w:r w:rsidR="001034C2" w:rsidRPr="00FE35D4">
        <w:rPr>
          <w:rFonts w:ascii="Angsana New" w:hAnsi="Angsana New"/>
          <w:bCs/>
          <w:sz w:val="30"/>
          <w:szCs w:val="30"/>
        </w:rPr>
        <w:t xml:space="preserve">31 </w:t>
      </w:r>
      <w:r w:rsidR="001034C2" w:rsidRPr="00FE35D4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1034C2" w:rsidRPr="00FE35D4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034C2" w:rsidRPr="00FE35D4">
        <w:rPr>
          <w:rFonts w:ascii="Angsana New" w:hAnsi="Angsana New"/>
          <w:bCs/>
          <w:sz w:val="30"/>
          <w:szCs w:val="30"/>
        </w:rPr>
        <w:t>25</w:t>
      </w:r>
      <w:r w:rsidR="008546F6" w:rsidRPr="00FE35D4">
        <w:rPr>
          <w:rFonts w:ascii="Angsana New" w:hAnsi="Angsana New"/>
          <w:bCs/>
          <w:sz w:val="30"/>
          <w:szCs w:val="30"/>
        </w:rPr>
        <w:t>6</w:t>
      </w:r>
      <w:r w:rsidR="00C8578C" w:rsidRPr="00FE35D4">
        <w:rPr>
          <w:rFonts w:ascii="Angsana New" w:hAnsi="Angsana New"/>
          <w:bCs/>
          <w:sz w:val="30"/>
          <w:szCs w:val="30"/>
        </w:rPr>
        <w:t>6</w:t>
      </w:r>
      <w:r w:rsidR="001034C2" w:rsidRPr="00FE35D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947FE" w:rsidRPr="00FE35D4">
        <w:rPr>
          <w:rFonts w:ascii="Angsana New" w:hAnsi="Angsana New" w:hint="cs"/>
          <w:b/>
          <w:sz w:val="30"/>
          <w:szCs w:val="30"/>
          <w:cs/>
        </w:rPr>
        <w:t>และ</w:t>
      </w:r>
      <w:r w:rsidR="00C82636" w:rsidRPr="00FE35D4">
        <w:rPr>
          <w:rFonts w:ascii="Angsana New" w:hAnsi="Angsana New"/>
          <w:b/>
          <w:sz w:val="30"/>
          <w:szCs w:val="30"/>
        </w:rPr>
        <w:t xml:space="preserve"> </w:t>
      </w:r>
      <w:r w:rsidR="00C82636" w:rsidRPr="00FE35D4">
        <w:rPr>
          <w:rFonts w:ascii="Angsana New" w:hAnsi="Angsana New"/>
          <w:bCs/>
          <w:sz w:val="30"/>
          <w:szCs w:val="30"/>
        </w:rPr>
        <w:t>256</w:t>
      </w:r>
      <w:r w:rsidR="00C8578C" w:rsidRPr="00FE35D4">
        <w:rPr>
          <w:rFonts w:ascii="Angsana New" w:hAnsi="Angsana New"/>
          <w:bCs/>
          <w:sz w:val="30"/>
          <w:szCs w:val="30"/>
        </w:rPr>
        <w:t>5</w:t>
      </w:r>
      <w:r w:rsidR="005601EF" w:rsidRPr="00FE35D4">
        <w:rPr>
          <w:rFonts w:ascii="Angsana New" w:hAnsi="Angsana New"/>
          <w:bCs/>
          <w:sz w:val="30"/>
          <w:szCs w:val="30"/>
        </w:rPr>
        <w:t xml:space="preserve"> </w:t>
      </w:r>
      <w:r w:rsidR="001034C2" w:rsidRPr="00FE35D4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A1748F" w:rsidRPr="00FE35D4" w:rsidRDefault="00A1748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:rsidR="000102FF" w:rsidRPr="00FE35D4" w:rsidRDefault="0001248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1</w:t>
      </w:r>
      <w:r w:rsidR="00A50CE9" w:rsidRPr="00FE35D4">
        <w:rPr>
          <w:rFonts w:ascii="Angsana New" w:hAnsi="Angsana New"/>
          <w:b/>
          <w:bCs/>
          <w:sz w:val="30"/>
          <w:szCs w:val="30"/>
        </w:rPr>
        <w:t>8</w:t>
      </w:r>
      <w:r w:rsidR="000102FF" w:rsidRPr="00FE35D4">
        <w:rPr>
          <w:rFonts w:ascii="Angsana New" w:hAnsi="Angsana New"/>
          <w:b/>
          <w:bCs/>
          <w:sz w:val="30"/>
          <w:szCs w:val="30"/>
        </w:rPr>
        <w:tab/>
      </w:r>
      <w:r w:rsidR="000102FF" w:rsidRPr="00FE35D4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D4073" w:rsidRPr="00FE35D4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FE35D4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773" w:type="dxa"/>
        <w:tblInd w:w="558" w:type="dxa"/>
        <w:tblLook w:val="01E0"/>
      </w:tblPr>
      <w:tblGrid>
        <w:gridCol w:w="2565"/>
        <w:gridCol w:w="954"/>
        <w:gridCol w:w="284"/>
        <w:gridCol w:w="263"/>
        <w:gridCol w:w="446"/>
        <w:gridCol w:w="712"/>
        <w:gridCol w:w="1422"/>
        <w:gridCol w:w="263"/>
        <w:gridCol w:w="1292"/>
        <w:gridCol w:w="280"/>
        <w:gridCol w:w="1292"/>
      </w:tblGrid>
      <w:tr w:rsidR="00FE35D4" w:rsidRPr="00FE35D4" w:rsidTr="006D20E4">
        <w:tc>
          <w:tcPr>
            <w:tcW w:w="2565" w:type="dxa"/>
            <w:shd w:val="clear" w:color="auto" w:fill="auto"/>
          </w:tcPr>
          <w:p w:rsidR="002F1E92" w:rsidRPr="00FE35D4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2F1E92" w:rsidRPr="00FE35D4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E35D4" w:rsidTr="009C0413">
        <w:tc>
          <w:tcPr>
            <w:tcW w:w="2565" w:type="dxa"/>
            <w:shd w:val="clear" w:color="auto" w:fill="auto"/>
          </w:tcPr>
          <w:p w:rsidR="009C0413" w:rsidRPr="00FE35D4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4" w:name="_Hlk31804057"/>
          </w:p>
        </w:tc>
        <w:tc>
          <w:tcPr>
            <w:tcW w:w="954" w:type="dxa"/>
            <w:shd w:val="clear" w:color="auto" w:fill="auto"/>
          </w:tcPr>
          <w:p w:rsidR="009C0413" w:rsidRPr="00FE35D4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24C1B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9C0413" w:rsidRPr="00FE35D4" w:rsidRDefault="00C8263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D24C1B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9C0413">
        <w:tc>
          <w:tcPr>
            <w:tcW w:w="2565" w:type="dxa"/>
            <w:shd w:val="clear" w:color="auto" w:fill="auto"/>
          </w:tcPr>
          <w:p w:rsidR="009C0413" w:rsidRPr="00FE35D4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C0413" w:rsidRPr="00FE35D4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254" w:type="dxa"/>
            <w:gridSpan w:val="9"/>
            <w:shd w:val="clear" w:color="auto" w:fill="auto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</w:t>
            </w:r>
            <w:r w:rsidR="00A81E54"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(หน่วย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C82636">
        <w:tc>
          <w:tcPr>
            <w:tcW w:w="2565" w:type="dxa"/>
            <w:shd w:val="clear" w:color="auto" w:fill="auto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9C0413" w:rsidRPr="00FE35D4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0413" w:rsidRPr="00FE35D4" w:rsidRDefault="00AC7AC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80" w:type="dxa"/>
            <w:vMerge w:val="restart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9C0413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</w:tr>
      <w:tr w:rsidR="00FE35D4" w:rsidRPr="00FE35D4" w:rsidTr="009C0413">
        <w:tc>
          <w:tcPr>
            <w:tcW w:w="2565" w:type="dxa"/>
            <w:shd w:val="clear" w:color="auto" w:fill="auto"/>
          </w:tcPr>
          <w:p w:rsidR="009C0413" w:rsidRPr="00FE35D4" w:rsidRDefault="00805BC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9C0413" w:rsidRPr="00FE35D4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0413" w:rsidRPr="00FE35D4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9C0413" w:rsidRPr="00FE35D4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C0413" w:rsidRPr="00FE35D4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FE35D4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C0413" w:rsidRPr="00FE35D4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vMerge/>
          </w:tcPr>
          <w:p w:rsidR="009C0413" w:rsidRPr="00FE35D4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9C0413" w:rsidRPr="00FE35D4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D4" w:rsidRPr="00FE35D4" w:rsidTr="00C82636">
        <w:tc>
          <w:tcPr>
            <w:tcW w:w="2565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D24C1B" w:rsidRPr="00FE35D4" w:rsidRDefault="00D24C1B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D24C1B" w:rsidRPr="00FE35D4" w:rsidRDefault="00AC7AC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14,932</w:t>
            </w:r>
          </w:p>
        </w:tc>
        <w:tc>
          <w:tcPr>
            <w:tcW w:w="280" w:type="dxa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13,536</w:t>
            </w:r>
          </w:p>
        </w:tc>
      </w:tr>
      <w:tr w:rsidR="00FE35D4" w:rsidRPr="00FE35D4" w:rsidTr="009C0413">
        <w:tc>
          <w:tcPr>
            <w:tcW w:w="2565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D24C1B" w:rsidRPr="00FE35D4" w:rsidRDefault="00D24C1B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D24C1B" w:rsidRPr="00FE35D4" w:rsidRDefault="00AC7AC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55,167</w:t>
            </w:r>
          </w:p>
        </w:tc>
        <w:tc>
          <w:tcPr>
            <w:tcW w:w="280" w:type="dxa"/>
            <w:vMerge w:val="restart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23,629</w:t>
            </w:r>
          </w:p>
        </w:tc>
      </w:tr>
      <w:tr w:rsidR="00FE35D4" w:rsidRPr="00FE35D4" w:rsidTr="00C82636">
        <w:tc>
          <w:tcPr>
            <w:tcW w:w="2565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D24C1B" w:rsidRPr="00FE35D4" w:rsidRDefault="00D24C1B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4C1B" w:rsidRPr="00FE35D4" w:rsidRDefault="00AC7AC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70,099</w:t>
            </w:r>
          </w:p>
        </w:tc>
        <w:tc>
          <w:tcPr>
            <w:tcW w:w="280" w:type="dxa"/>
            <w:vMerge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37,165</w:t>
            </w:r>
          </w:p>
        </w:tc>
      </w:tr>
      <w:tr w:rsidR="00D24C1B" w:rsidRPr="00FE35D4" w:rsidTr="00C82636">
        <w:trPr>
          <w:trHeight w:val="235"/>
        </w:trPr>
        <w:tc>
          <w:tcPr>
            <w:tcW w:w="2565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D24C1B" w:rsidRPr="00FE35D4" w:rsidRDefault="00D24C1B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4C1B" w:rsidRPr="00FE35D4" w:rsidRDefault="00AC7AC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70,8</w:t>
            </w:r>
            <w:r w:rsidR="00A16D78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80" w:type="dxa"/>
            <w:vMerge/>
            <w:tcBorders>
              <w:bottom w:val="nil"/>
            </w:tcBorders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:rsidR="00D24C1B" w:rsidRPr="00FE35D4" w:rsidRDefault="00D24C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37,410</w:t>
            </w:r>
          </w:p>
        </w:tc>
      </w:tr>
      <w:bookmarkEnd w:id="24"/>
    </w:tbl>
    <w:p w:rsidR="009C0413" w:rsidRPr="00FE35D4" w:rsidRDefault="009C0413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73" w:type="dxa"/>
        <w:tblInd w:w="558" w:type="dxa"/>
        <w:tblLook w:val="01E0"/>
      </w:tblPr>
      <w:tblGrid>
        <w:gridCol w:w="2565"/>
        <w:gridCol w:w="954"/>
        <w:gridCol w:w="284"/>
        <w:gridCol w:w="263"/>
        <w:gridCol w:w="446"/>
        <w:gridCol w:w="712"/>
        <w:gridCol w:w="1422"/>
        <w:gridCol w:w="263"/>
        <w:gridCol w:w="1292"/>
        <w:gridCol w:w="280"/>
        <w:gridCol w:w="1292"/>
      </w:tblGrid>
      <w:tr w:rsidR="00FE35D4" w:rsidRPr="00FE35D4" w:rsidTr="006D20E4">
        <w:tc>
          <w:tcPr>
            <w:tcW w:w="2565" w:type="dxa"/>
            <w:shd w:val="clear" w:color="auto" w:fill="auto"/>
          </w:tcPr>
          <w:p w:rsidR="002F1E92" w:rsidRPr="00FE35D4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2F1E92" w:rsidRPr="00FE35D4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6D20E4">
        <w:tc>
          <w:tcPr>
            <w:tcW w:w="2565" w:type="dxa"/>
            <w:shd w:val="clear" w:color="auto" w:fill="auto"/>
          </w:tcPr>
          <w:p w:rsidR="002F1E92" w:rsidRPr="00FE35D4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2F1E92" w:rsidRPr="00FE35D4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3A09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433A09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6D20E4">
        <w:tc>
          <w:tcPr>
            <w:tcW w:w="2565" w:type="dxa"/>
            <w:shd w:val="clear" w:color="auto" w:fill="auto"/>
          </w:tcPr>
          <w:p w:rsidR="002F1E92" w:rsidRPr="00FE35D4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2F1E92" w:rsidRPr="00FE35D4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254" w:type="dxa"/>
            <w:gridSpan w:val="9"/>
            <w:shd w:val="clear" w:color="auto" w:fill="auto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                                  (หน่วย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6D20E4">
        <w:tc>
          <w:tcPr>
            <w:tcW w:w="2565" w:type="dxa"/>
            <w:shd w:val="clear" w:color="auto" w:fill="auto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2F1E92" w:rsidRPr="00FE35D4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1E92" w:rsidRPr="00FE35D4" w:rsidRDefault="00AC7AC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15,254</w:t>
            </w:r>
          </w:p>
        </w:tc>
        <w:tc>
          <w:tcPr>
            <w:tcW w:w="280" w:type="dxa"/>
            <w:vMerge w:val="restart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2F1E92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  <w:tr w:rsidR="00FE35D4" w:rsidRPr="00FE35D4" w:rsidTr="006D20E4">
        <w:tc>
          <w:tcPr>
            <w:tcW w:w="2565" w:type="dxa"/>
            <w:shd w:val="clear" w:color="auto" w:fill="auto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2F1E92" w:rsidRPr="00FE35D4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1E92" w:rsidRPr="00FE35D4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2F1E92" w:rsidRPr="00FE35D4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2F1E92" w:rsidRPr="00FE35D4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2F1E92" w:rsidRPr="00FE35D4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vMerge/>
          </w:tcPr>
          <w:p w:rsidR="002F1E92" w:rsidRPr="00FE35D4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2F1E92" w:rsidRPr="00FE35D4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D4" w:rsidRPr="00FE35D4" w:rsidTr="006D20E4">
        <w:tc>
          <w:tcPr>
            <w:tcW w:w="2565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433A09" w:rsidRPr="00FE35D4" w:rsidRDefault="00433A0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433A09" w:rsidRPr="00FE35D4" w:rsidRDefault="00AC7AC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13,501</w:t>
            </w:r>
          </w:p>
        </w:tc>
        <w:tc>
          <w:tcPr>
            <w:tcW w:w="28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13,215</w:t>
            </w:r>
          </w:p>
        </w:tc>
      </w:tr>
      <w:tr w:rsidR="00FE35D4" w:rsidRPr="00FE35D4" w:rsidTr="006D20E4">
        <w:tc>
          <w:tcPr>
            <w:tcW w:w="2565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433A09" w:rsidRPr="00FE35D4" w:rsidRDefault="00433A0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433A09" w:rsidRPr="00FE35D4" w:rsidRDefault="00AC7AC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25,287</w:t>
            </w:r>
          </w:p>
        </w:tc>
        <w:tc>
          <w:tcPr>
            <w:tcW w:w="280" w:type="dxa"/>
            <w:vMerge w:val="restart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23,496</w:t>
            </w:r>
          </w:p>
        </w:tc>
      </w:tr>
      <w:tr w:rsidR="00FE35D4" w:rsidRPr="00FE35D4" w:rsidTr="006D20E4">
        <w:tc>
          <w:tcPr>
            <w:tcW w:w="2565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433A09" w:rsidRPr="00FE35D4" w:rsidRDefault="00433A0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3A09" w:rsidRPr="00FE35D4" w:rsidRDefault="00AC7AC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38,788</w:t>
            </w:r>
          </w:p>
        </w:tc>
        <w:tc>
          <w:tcPr>
            <w:tcW w:w="280" w:type="dxa"/>
            <w:vMerge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36,711</w:t>
            </w:r>
          </w:p>
        </w:tc>
      </w:tr>
      <w:tr w:rsidR="00433A09" w:rsidRPr="00FE35D4" w:rsidTr="006D20E4">
        <w:trPr>
          <w:trHeight w:val="235"/>
        </w:trPr>
        <w:tc>
          <w:tcPr>
            <w:tcW w:w="2565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433A09" w:rsidRPr="00FE35D4" w:rsidRDefault="00433A0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33A09" w:rsidRPr="00FE35D4" w:rsidRDefault="003E11B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54,042</w:t>
            </w:r>
          </w:p>
        </w:tc>
        <w:tc>
          <w:tcPr>
            <w:tcW w:w="280" w:type="dxa"/>
            <w:vMerge/>
            <w:tcBorders>
              <w:bottom w:val="nil"/>
            </w:tcBorders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36,987</w:t>
            </w:r>
          </w:p>
        </w:tc>
      </w:tr>
    </w:tbl>
    <w:p w:rsidR="002F1E92" w:rsidRPr="00FE35D4" w:rsidRDefault="002F1E9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51FB2" w:rsidRPr="00FE35D4" w:rsidRDefault="0044109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1</w:t>
      </w:r>
      <w:r w:rsidR="00A50CE9" w:rsidRPr="00FE35D4">
        <w:rPr>
          <w:rFonts w:ascii="Angsana New" w:hAnsi="Angsana New"/>
          <w:b/>
          <w:bCs/>
          <w:sz w:val="30"/>
          <w:szCs w:val="30"/>
        </w:rPr>
        <w:t>9</w:t>
      </w:r>
      <w:r w:rsidR="009D732A" w:rsidRPr="00FE35D4">
        <w:rPr>
          <w:rFonts w:ascii="Angsana New" w:hAnsi="Angsana New"/>
          <w:b/>
          <w:bCs/>
          <w:sz w:val="30"/>
          <w:szCs w:val="30"/>
        </w:rPr>
        <w:tab/>
      </w:r>
      <w:r w:rsidR="00DA7ED8" w:rsidRPr="00FE35D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331" w:type="dxa"/>
        <w:tblInd w:w="558" w:type="dxa"/>
        <w:tblLayout w:type="fixed"/>
        <w:tblLook w:val="04A0"/>
      </w:tblPr>
      <w:tblGrid>
        <w:gridCol w:w="4590"/>
        <w:gridCol w:w="1764"/>
        <w:gridCol w:w="1418"/>
        <w:gridCol w:w="270"/>
        <w:gridCol w:w="1289"/>
      </w:tblGrid>
      <w:tr w:rsidR="00FE35D4" w:rsidRPr="00FE35D4" w:rsidTr="006D20E4">
        <w:tc>
          <w:tcPr>
            <w:tcW w:w="4590" w:type="dxa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1" w:type="dxa"/>
            <w:gridSpan w:val="4"/>
          </w:tcPr>
          <w:p w:rsidR="002F1E92" w:rsidRPr="00FE35D4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E35D4" w:rsidRPr="00FE35D4" w:rsidTr="004D61B8">
        <w:tc>
          <w:tcPr>
            <w:tcW w:w="4590" w:type="dxa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4" w:type="dxa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3A09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FE35D4">
              <w:rPr>
                <w:rFonts w:ascii="Angsana New" w:hAnsi="Angsana New"/>
                <w:sz w:val="30"/>
                <w:szCs w:val="30"/>
              </w:rPr>
              <w:t>6</w:t>
            </w:r>
            <w:r w:rsidR="00433A09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4D61B8">
        <w:tc>
          <w:tcPr>
            <w:tcW w:w="4590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4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  <w:gridSpan w:val="3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D94625"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4D61B8">
        <w:tc>
          <w:tcPr>
            <w:tcW w:w="4590" w:type="dxa"/>
          </w:tcPr>
          <w:p w:rsidR="00551FB2" w:rsidRPr="00FE35D4" w:rsidRDefault="00551FB2" w:rsidP="00FE35D4">
            <w:pPr>
              <w:ind w:left="191" w:right="-21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64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4D61B8">
        <w:tc>
          <w:tcPr>
            <w:tcW w:w="4590" w:type="dxa"/>
          </w:tcPr>
          <w:p w:rsidR="00551FB2" w:rsidRPr="00FE35D4" w:rsidRDefault="00551FB2" w:rsidP="00FE35D4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1764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4D61B8">
        <w:tc>
          <w:tcPr>
            <w:tcW w:w="4590" w:type="dxa"/>
          </w:tcPr>
          <w:p w:rsidR="00433A09" w:rsidRPr="00FE35D4" w:rsidRDefault="00433A09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764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433A09" w:rsidRPr="00FE35D4" w:rsidRDefault="00BA06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54,093</w:t>
            </w:r>
          </w:p>
        </w:tc>
        <w:tc>
          <w:tcPr>
            <w:tcW w:w="27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63,165</w:t>
            </w:r>
          </w:p>
        </w:tc>
      </w:tr>
      <w:tr w:rsidR="00433A09" w:rsidRPr="00FE35D4" w:rsidTr="004D61B8">
        <w:tc>
          <w:tcPr>
            <w:tcW w:w="459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64" w:type="dxa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33A09" w:rsidRPr="00FE35D4" w:rsidRDefault="00BA06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54,093</w:t>
            </w:r>
          </w:p>
        </w:tc>
        <w:tc>
          <w:tcPr>
            <w:tcW w:w="270" w:type="dxa"/>
            <w:vAlign w:val="bottom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63,165</w:t>
            </w:r>
          </w:p>
        </w:tc>
      </w:tr>
    </w:tbl>
    <w:p w:rsidR="00AE5FCA" w:rsidRPr="00FE35D4" w:rsidRDefault="00AE5FCA" w:rsidP="00FE35D4">
      <w:pPr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558" w:type="dxa"/>
        <w:tblLayout w:type="fixed"/>
        <w:tblLook w:val="04A0"/>
      </w:tblPr>
      <w:tblGrid>
        <w:gridCol w:w="4575"/>
        <w:gridCol w:w="1758"/>
        <w:gridCol w:w="1414"/>
        <w:gridCol w:w="283"/>
        <w:gridCol w:w="1272"/>
        <w:gridCol w:w="29"/>
      </w:tblGrid>
      <w:tr w:rsidR="00FE35D4" w:rsidRPr="00FE35D4" w:rsidTr="003E7D76">
        <w:tc>
          <w:tcPr>
            <w:tcW w:w="4575" w:type="dxa"/>
          </w:tcPr>
          <w:p w:rsidR="004562B5" w:rsidRPr="00FE35D4" w:rsidRDefault="004562B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6" w:type="dxa"/>
            <w:gridSpan w:val="5"/>
          </w:tcPr>
          <w:p w:rsidR="004562B5" w:rsidRPr="00FE35D4" w:rsidRDefault="004562B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E35D4" w:rsidRPr="00FE35D4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  <w:tblHeader/>
        </w:trPr>
        <w:tc>
          <w:tcPr>
            <w:tcW w:w="6333" w:type="dxa"/>
            <w:gridSpan w:val="2"/>
            <w:shd w:val="clear" w:color="auto" w:fill="auto"/>
          </w:tcPr>
          <w:p w:rsidR="00E0108C" w:rsidRPr="00FE35D4" w:rsidRDefault="00E0108C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414" w:type="dxa"/>
            <w:shd w:val="clear" w:color="auto" w:fill="FFFFFF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="00B949BE" w:rsidRPr="00FE35D4">
              <w:rPr>
                <w:rFonts w:ascii="Angsana New" w:hAnsi="Angsana New"/>
                <w:sz w:val="30"/>
                <w:szCs w:val="30"/>
              </w:rPr>
              <w:t>6</w:t>
            </w:r>
            <w:r w:rsidR="00433A09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FFFFF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FE35D4">
              <w:rPr>
                <w:rFonts w:ascii="Angsana New" w:hAnsi="Angsana New"/>
                <w:sz w:val="30"/>
                <w:szCs w:val="30"/>
              </w:rPr>
              <w:t>6</w:t>
            </w:r>
            <w:r w:rsidR="00433A09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:rsidR="004831A9" w:rsidRPr="00FE35D4" w:rsidRDefault="004831A9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shd w:val="clear" w:color="auto" w:fill="FFFFFF"/>
          </w:tcPr>
          <w:p w:rsidR="004831A9" w:rsidRPr="00FE35D4" w:rsidRDefault="004831A9" w:rsidP="00FE35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94625"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D94625"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E35D4" w:rsidRPr="00FE35D4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:rsidR="004831A9" w:rsidRPr="00FE35D4" w:rsidRDefault="004831A9" w:rsidP="00FE35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งบกำไรขาดทุน</w:t>
            </w:r>
            <w:r w:rsidR="0074251A"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</w:p>
        </w:tc>
        <w:tc>
          <w:tcPr>
            <w:tcW w:w="1414" w:type="dxa"/>
            <w:shd w:val="clear" w:color="auto" w:fill="FFFFFF"/>
          </w:tcPr>
          <w:p w:rsidR="004831A9" w:rsidRPr="00FE35D4" w:rsidRDefault="004831A9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:rsidR="004831A9" w:rsidRPr="00FE35D4" w:rsidRDefault="004831A9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FFFFF"/>
          </w:tcPr>
          <w:p w:rsidR="004831A9" w:rsidRPr="00FE35D4" w:rsidRDefault="004831A9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D4" w:rsidRPr="00FE35D4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:rsidR="004831A9" w:rsidRPr="00FE35D4" w:rsidRDefault="004831A9" w:rsidP="00FE35D4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414" w:type="dxa"/>
            <w:shd w:val="clear" w:color="auto" w:fill="FFFFFF"/>
          </w:tcPr>
          <w:p w:rsidR="004831A9" w:rsidRPr="00FE35D4" w:rsidRDefault="004831A9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FFFFFF"/>
          </w:tcPr>
          <w:p w:rsidR="004831A9" w:rsidRPr="00FE35D4" w:rsidRDefault="004831A9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shd w:val="clear" w:color="auto" w:fill="FFFFFF"/>
          </w:tcPr>
          <w:p w:rsidR="004831A9" w:rsidRPr="00FE35D4" w:rsidRDefault="004831A9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35D4" w:rsidRPr="00FE35D4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:rsidR="00433A09" w:rsidRPr="00FE35D4" w:rsidRDefault="00433A09" w:rsidP="00FE35D4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14" w:type="dxa"/>
            <w:shd w:val="clear" w:color="auto" w:fill="FFFFFF"/>
          </w:tcPr>
          <w:p w:rsidR="00433A09" w:rsidRPr="00FE35D4" w:rsidRDefault="00BA06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6,710</w:t>
            </w:r>
          </w:p>
        </w:tc>
        <w:tc>
          <w:tcPr>
            <w:tcW w:w="283" w:type="dxa"/>
            <w:shd w:val="clear" w:color="auto" w:fill="FFFFFF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2" w:type="dxa"/>
            <w:shd w:val="clear" w:color="auto" w:fill="FFFFFF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4,913</w:t>
            </w:r>
          </w:p>
        </w:tc>
      </w:tr>
      <w:tr w:rsidR="00FE35D4" w:rsidRPr="00FE35D4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:rsidR="00433A09" w:rsidRPr="00FE35D4" w:rsidRDefault="00433A09" w:rsidP="00FE35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33A09" w:rsidRPr="00FE35D4" w:rsidRDefault="00BA06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6,710</w:t>
            </w:r>
          </w:p>
        </w:tc>
        <w:tc>
          <w:tcPr>
            <w:tcW w:w="283" w:type="dxa"/>
            <w:shd w:val="clear" w:color="auto" w:fill="FFFFFF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4,913</w:t>
            </w:r>
          </w:p>
        </w:tc>
      </w:tr>
      <w:tr w:rsidR="00FE35D4" w:rsidRPr="00FE35D4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auto"/>
          </w:tcPr>
          <w:p w:rsidR="00FF707A" w:rsidRPr="00FE35D4" w:rsidRDefault="00FF707A" w:rsidP="00FE35D4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กำไรขาดทุน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FFFFFF"/>
            </w:tcBorders>
            <w:shd w:val="clear" w:color="auto" w:fill="FFFFFF"/>
          </w:tcPr>
          <w:p w:rsidR="00FF707A" w:rsidRPr="00FE35D4" w:rsidRDefault="00FF707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:rsidR="00FF707A" w:rsidRPr="00FE35D4" w:rsidRDefault="00FF707A" w:rsidP="00FE35D4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FFFFFF"/>
            </w:tcBorders>
            <w:shd w:val="clear" w:color="auto" w:fill="FFFFFF"/>
          </w:tcPr>
          <w:p w:rsidR="00FF707A" w:rsidRPr="00FE35D4" w:rsidRDefault="00FF707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FFFFFF"/>
          </w:tcPr>
          <w:p w:rsidR="00FF707A" w:rsidRPr="00FE35D4" w:rsidRDefault="00FF707A" w:rsidP="00FE35D4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="00390DE9"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14" w:type="dxa"/>
            <w:tcBorders>
              <w:top w:val="double" w:sz="4" w:space="0" w:color="FFFFFF"/>
              <w:bottom w:val="double" w:sz="4" w:space="0" w:color="FFFFFF"/>
            </w:tcBorders>
            <w:shd w:val="clear" w:color="auto" w:fill="FFFFFF"/>
          </w:tcPr>
          <w:p w:rsidR="00FF707A" w:rsidRPr="00FE35D4" w:rsidRDefault="00FF707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:rsidR="00FF707A" w:rsidRPr="00FE35D4" w:rsidRDefault="00FF707A" w:rsidP="00FE35D4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double" w:sz="4" w:space="0" w:color="FFFFFF"/>
              <w:bottom w:val="double" w:sz="4" w:space="0" w:color="FFFFFF"/>
            </w:tcBorders>
            <w:shd w:val="clear" w:color="auto" w:fill="FFFFFF"/>
          </w:tcPr>
          <w:p w:rsidR="00FF707A" w:rsidRPr="00FE35D4" w:rsidRDefault="00FF707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FFFFFF"/>
          </w:tcPr>
          <w:p w:rsidR="003E7D76" w:rsidRPr="00FE35D4" w:rsidRDefault="003E7D76" w:rsidP="00FE35D4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14" w:type="dxa"/>
            <w:tcBorders>
              <w:top w:val="double" w:sz="4" w:space="0" w:color="FFFFFF"/>
              <w:bottom w:val="single" w:sz="4" w:space="0" w:color="auto"/>
            </w:tcBorders>
            <w:shd w:val="clear" w:color="auto" w:fill="FFFFFF"/>
          </w:tcPr>
          <w:p w:rsidR="003E7D76" w:rsidRPr="00FE35D4" w:rsidRDefault="0089437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(14,813)</w:t>
            </w:r>
          </w:p>
        </w:tc>
        <w:tc>
          <w:tcPr>
            <w:tcW w:w="283" w:type="dxa"/>
            <w:shd w:val="clear" w:color="auto" w:fill="FFFFFF"/>
          </w:tcPr>
          <w:p w:rsidR="003E7D76" w:rsidRPr="00FE35D4" w:rsidRDefault="003E7D76" w:rsidP="00FE35D4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double" w:sz="4" w:space="0" w:color="FFFFFF"/>
              <w:bottom w:val="single" w:sz="4" w:space="0" w:color="auto"/>
            </w:tcBorders>
            <w:shd w:val="clear" w:color="auto" w:fill="FFFFFF"/>
          </w:tcPr>
          <w:p w:rsidR="003E7D76" w:rsidRPr="00FE35D4" w:rsidRDefault="003E7D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3E7D76">
        <w:tblPrEx>
          <w:shd w:val="clear" w:color="auto" w:fill="FFFFFF"/>
          <w:tblCellMar>
            <w:left w:w="79" w:type="dxa"/>
            <w:right w:w="79" w:type="dxa"/>
          </w:tblCellMar>
          <w:tblLook w:val="0000"/>
        </w:tblPrEx>
        <w:trPr>
          <w:gridAfter w:val="1"/>
          <w:wAfter w:w="29" w:type="dxa"/>
          <w:cantSplit/>
        </w:trPr>
        <w:tc>
          <w:tcPr>
            <w:tcW w:w="6333" w:type="dxa"/>
            <w:gridSpan w:val="2"/>
            <w:shd w:val="clear" w:color="auto" w:fill="FFFFFF"/>
          </w:tcPr>
          <w:p w:rsidR="003E7D76" w:rsidRPr="00FE35D4" w:rsidRDefault="003E7D76" w:rsidP="00FE35D4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E7D76" w:rsidRPr="00FE35D4" w:rsidRDefault="0089437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(14,813)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:rsidR="003E7D76" w:rsidRPr="00FE35D4" w:rsidRDefault="003E7D76" w:rsidP="00FE35D4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E7D76" w:rsidRPr="00FE35D4" w:rsidRDefault="003E7D7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0494D" w:rsidRPr="00FE35D4" w:rsidRDefault="0020494D" w:rsidP="00FE35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51FB2" w:rsidRPr="00FE35D4" w:rsidRDefault="0074251A" w:rsidP="00FE35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551FB2" w:rsidRPr="00FE35D4">
        <w:rPr>
          <w:rFonts w:ascii="Angsana New" w:hAnsi="Angsana New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551FB2" w:rsidRPr="00FE35D4">
        <w:rPr>
          <w:rFonts w:ascii="Angsana New" w:hAnsi="Angsana New"/>
          <w:sz w:val="30"/>
          <w:szCs w:val="30"/>
        </w:rPr>
        <w:t xml:space="preserve">2541 </w:t>
      </w:r>
      <w:r w:rsidR="00551FB2" w:rsidRPr="00FE35D4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20494D" w:rsidRPr="00FE35D4" w:rsidRDefault="0020494D" w:rsidP="00FE35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:rsidR="00551FB2" w:rsidRPr="00FE35D4" w:rsidRDefault="00551FB2" w:rsidP="00FE35D4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5760"/>
        <w:gridCol w:w="878"/>
        <w:gridCol w:w="1192"/>
        <w:gridCol w:w="180"/>
        <w:gridCol w:w="1170"/>
      </w:tblGrid>
      <w:tr w:rsidR="00FE35D4" w:rsidRPr="00FE35D4" w:rsidTr="006D20E4">
        <w:trPr>
          <w:cantSplit/>
          <w:tblHeader/>
        </w:trPr>
        <w:tc>
          <w:tcPr>
            <w:tcW w:w="9180" w:type="dxa"/>
            <w:gridSpan w:val="5"/>
          </w:tcPr>
          <w:p w:rsidR="00162D9A" w:rsidRPr="00FE35D4" w:rsidRDefault="00162D9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E35D4" w:rsidRPr="00FE35D4" w:rsidTr="00CB56B1">
        <w:trPr>
          <w:cantSplit/>
          <w:tblHeader/>
        </w:trPr>
        <w:tc>
          <w:tcPr>
            <w:tcW w:w="5760" w:type="dxa"/>
          </w:tcPr>
          <w:p w:rsidR="00E0108C" w:rsidRPr="00FE35D4" w:rsidRDefault="00E0108C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78" w:type="dxa"/>
          </w:tcPr>
          <w:p w:rsidR="00E0108C" w:rsidRPr="00FE35D4" w:rsidRDefault="00E0108C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3A09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108C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FE35D4">
              <w:rPr>
                <w:rFonts w:ascii="Angsana New" w:hAnsi="Angsana New"/>
                <w:sz w:val="30"/>
                <w:szCs w:val="30"/>
              </w:rPr>
              <w:t>6</w:t>
            </w:r>
            <w:r w:rsidR="00433A09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CB56B1">
        <w:trPr>
          <w:cantSplit/>
        </w:trPr>
        <w:tc>
          <w:tcPr>
            <w:tcW w:w="5760" w:type="dxa"/>
          </w:tcPr>
          <w:p w:rsidR="000B1ADC" w:rsidRPr="00FE35D4" w:rsidRDefault="000B1ADC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8" w:type="dxa"/>
          </w:tcPr>
          <w:p w:rsidR="000B1ADC" w:rsidRPr="00FE35D4" w:rsidRDefault="000B1ADC" w:rsidP="00FE35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2" w:type="dxa"/>
            <w:gridSpan w:val="3"/>
          </w:tcPr>
          <w:p w:rsidR="000B1ADC" w:rsidRPr="00FE35D4" w:rsidRDefault="000B1ADC" w:rsidP="00FE35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94625"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D94625"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E35D4" w:rsidRPr="00FE35D4" w:rsidTr="00CB56B1">
        <w:trPr>
          <w:cantSplit/>
        </w:trPr>
        <w:tc>
          <w:tcPr>
            <w:tcW w:w="5760" w:type="dxa"/>
          </w:tcPr>
          <w:p w:rsidR="00433A09" w:rsidRPr="00FE35D4" w:rsidRDefault="00433A09" w:rsidP="00FE35D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E35D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433A09" w:rsidRPr="00FE35D4" w:rsidRDefault="00BA06CA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63,165</w:t>
            </w:r>
          </w:p>
        </w:tc>
        <w:tc>
          <w:tcPr>
            <w:tcW w:w="18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60,754</w:t>
            </w:r>
          </w:p>
        </w:tc>
      </w:tr>
      <w:tr w:rsidR="00FE35D4" w:rsidRPr="00FE35D4" w:rsidTr="00CB56B1">
        <w:trPr>
          <w:cantSplit/>
        </w:trPr>
        <w:tc>
          <w:tcPr>
            <w:tcW w:w="5760" w:type="dxa"/>
          </w:tcPr>
          <w:p w:rsidR="00433A09" w:rsidRPr="00FE35D4" w:rsidRDefault="00433A09" w:rsidP="00FE35D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8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433A09" w:rsidRPr="00FE35D4" w:rsidRDefault="00BA06CA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(969)</w:t>
            </w:r>
          </w:p>
        </w:tc>
        <w:tc>
          <w:tcPr>
            <w:tcW w:w="18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(2,502)</w:t>
            </w:r>
          </w:p>
        </w:tc>
      </w:tr>
      <w:tr w:rsidR="00FE35D4" w:rsidRPr="00FE35D4" w:rsidTr="00CB56B1">
        <w:trPr>
          <w:cantSplit/>
        </w:trPr>
        <w:tc>
          <w:tcPr>
            <w:tcW w:w="576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รับรู้ในกำไร</w:t>
            </w:r>
            <w:r w:rsidRPr="00FE35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หรือ</w:t>
            </w: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878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left" w:pos="731"/>
                <w:tab w:val="decimal" w:pos="1721"/>
              </w:tabs>
              <w:spacing w:line="240" w:lineRule="auto"/>
              <w:ind w:right="2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   </w:t>
            </w:r>
          </w:p>
        </w:tc>
        <w:tc>
          <w:tcPr>
            <w:tcW w:w="1192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D4" w:rsidRPr="00FE35D4" w:rsidTr="00CB56B1">
        <w:trPr>
          <w:cantSplit/>
        </w:trPr>
        <w:tc>
          <w:tcPr>
            <w:tcW w:w="576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ต้นทุนบริการปัจจุบัน </w:t>
            </w:r>
          </w:p>
        </w:tc>
        <w:tc>
          <w:tcPr>
            <w:tcW w:w="878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433A09" w:rsidRPr="00FE35D4" w:rsidRDefault="00BA06CA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5,485</w:t>
            </w:r>
          </w:p>
        </w:tc>
        <w:tc>
          <w:tcPr>
            <w:tcW w:w="18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4,361</w:t>
            </w:r>
          </w:p>
        </w:tc>
      </w:tr>
      <w:tr w:rsidR="00FE35D4" w:rsidRPr="00FE35D4" w:rsidTr="00CB56B1">
        <w:trPr>
          <w:cantSplit/>
        </w:trPr>
        <w:tc>
          <w:tcPr>
            <w:tcW w:w="576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878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433A09" w:rsidRPr="00FE35D4" w:rsidRDefault="00BA06CA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E35D4" w:rsidRPr="00FE35D4" w:rsidTr="004123F7">
        <w:trPr>
          <w:cantSplit/>
        </w:trPr>
        <w:tc>
          <w:tcPr>
            <w:tcW w:w="5760" w:type="dxa"/>
          </w:tcPr>
          <w:p w:rsidR="00433A09" w:rsidRPr="00FE35D4" w:rsidRDefault="00433A09" w:rsidP="00FE35D4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8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:rsidR="00433A09" w:rsidRPr="00FE35D4" w:rsidRDefault="00BA06CA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1,225</w:t>
            </w:r>
          </w:p>
        </w:tc>
        <w:tc>
          <w:tcPr>
            <w:tcW w:w="180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</w:tr>
      <w:tr w:rsidR="00FE35D4" w:rsidRPr="00FE35D4" w:rsidTr="004123F7">
        <w:trPr>
          <w:cantSplit/>
        </w:trPr>
        <w:tc>
          <w:tcPr>
            <w:tcW w:w="5760" w:type="dxa"/>
          </w:tcPr>
          <w:p w:rsidR="002E0745" w:rsidRPr="00FE35D4" w:rsidRDefault="002E0745" w:rsidP="00FE35D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878" w:type="dxa"/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D4" w:rsidRPr="00FE35D4" w:rsidTr="004123F7">
        <w:trPr>
          <w:cantSplit/>
        </w:trPr>
        <w:tc>
          <w:tcPr>
            <w:tcW w:w="5760" w:type="dxa"/>
          </w:tcPr>
          <w:p w:rsidR="002E0745" w:rsidRPr="00FE35D4" w:rsidRDefault="002E0745" w:rsidP="00FE35D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ขาดทุนจากการประมาณการตามหลักคณิตศาสตร์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878" w:type="dxa"/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:rsidR="002E0745" w:rsidRPr="00FE35D4" w:rsidRDefault="0089437E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(14,813)</w:t>
            </w:r>
          </w:p>
        </w:tc>
        <w:tc>
          <w:tcPr>
            <w:tcW w:w="180" w:type="dxa"/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35D4" w:rsidRPr="00FE35D4" w:rsidTr="004123F7">
        <w:trPr>
          <w:cantSplit/>
        </w:trPr>
        <w:tc>
          <w:tcPr>
            <w:tcW w:w="5760" w:type="dxa"/>
          </w:tcPr>
          <w:p w:rsidR="002E0745" w:rsidRPr="00FE35D4" w:rsidRDefault="002E0745" w:rsidP="00FE35D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FE35D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878" w:type="dxa"/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35D4" w:rsidRPr="00FE35D4" w:rsidTr="004123F7">
        <w:trPr>
          <w:cantSplit/>
        </w:trPr>
        <w:tc>
          <w:tcPr>
            <w:tcW w:w="5760" w:type="dxa"/>
          </w:tcPr>
          <w:p w:rsidR="002E0745" w:rsidRPr="00FE35D4" w:rsidRDefault="002E0745" w:rsidP="00FE35D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878" w:type="dxa"/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35D4" w:rsidRPr="00FE35D4" w:rsidTr="002E0745">
        <w:trPr>
          <w:cantSplit/>
        </w:trPr>
        <w:tc>
          <w:tcPr>
            <w:tcW w:w="5760" w:type="dxa"/>
          </w:tcPr>
          <w:p w:rsidR="002E0745" w:rsidRPr="00FE35D4" w:rsidRDefault="002E0745" w:rsidP="00FE35D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878" w:type="dxa"/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0745" w:rsidRPr="00FE35D4" w:rsidRDefault="002E0745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33A09" w:rsidRPr="00FE35D4" w:rsidTr="00CB56B1">
        <w:trPr>
          <w:cantSplit/>
        </w:trPr>
        <w:tc>
          <w:tcPr>
            <w:tcW w:w="5760" w:type="dxa"/>
          </w:tcPr>
          <w:p w:rsidR="00433A09" w:rsidRPr="00FE35D4" w:rsidRDefault="00433A09" w:rsidP="00FE35D4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433A09" w:rsidRPr="00FE35D4" w:rsidRDefault="0089437E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54,093</w:t>
            </w:r>
          </w:p>
        </w:tc>
        <w:tc>
          <w:tcPr>
            <w:tcW w:w="180" w:type="dxa"/>
            <w:tcBorders>
              <w:bottom w:val="nil"/>
            </w:tcBorders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33A09" w:rsidRPr="00FE35D4" w:rsidRDefault="00433A09" w:rsidP="00FE35D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63,165</w:t>
            </w:r>
          </w:p>
        </w:tc>
      </w:tr>
    </w:tbl>
    <w:p w:rsidR="00626215" w:rsidRPr="00FE35D4" w:rsidRDefault="0062621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551FB2" w:rsidRPr="00FE35D4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FE35D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:rsidR="00551FB2" w:rsidRPr="00FE35D4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</w:rPr>
      </w:pPr>
    </w:p>
    <w:p w:rsidR="00551FB2" w:rsidRPr="00FE35D4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9615" w:type="dxa"/>
        <w:tblInd w:w="558" w:type="dxa"/>
        <w:tblLayout w:type="fixed"/>
        <w:tblLook w:val="04A0"/>
      </w:tblPr>
      <w:tblGrid>
        <w:gridCol w:w="4937"/>
        <w:gridCol w:w="2205"/>
        <w:gridCol w:w="360"/>
        <w:gridCol w:w="2113"/>
      </w:tblGrid>
      <w:tr w:rsidR="00FE35D4" w:rsidRPr="00FE35D4" w:rsidTr="00893693">
        <w:tc>
          <w:tcPr>
            <w:tcW w:w="4937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:rsidR="00551FB2" w:rsidRPr="00FE35D4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="00090D60" w:rsidRPr="00FE35D4">
              <w:rPr>
                <w:rFonts w:ascii="Angsana New" w:hAnsi="Angsana New"/>
                <w:sz w:val="30"/>
                <w:szCs w:val="30"/>
              </w:rPr>
              <w:t>6</w:t>
            </w:r>
            <w:r w:rsidR="00433A09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551FB2" w:rsidRPr="00FE35D4" w:rsidRDefault="00571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433A09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893693">
        <w:tc>
          <w:tcPr>
            <w:tcW w:w="4937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3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E35D4" w:rsidRPr="00FE35D4" w:rsidTr="00893693">
        <w:tc>
          <w:tcPr>
            <w:tcW w:w="4937" w:type="dxa"/>
          </w:tcPr>
          <w:p w:rsidR="00433A09" w:rsidRPr="00FE35D4" w:rsidRDefault="00433A09" w:rsidP="00FE35D4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:rsidR="00433A09" w:rsidRPr="00FE35D4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  <w:tc>
          <w:tcPr>
            <w:tcW w:w="36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1.39</w:t>
            </w:r>
          </w:p>
        </w:tc>
      </w:tr>
      <w:tr w:rsidR="00FE35D4" w:rsidRPr="00FE35D4" w:rsidTr="00893693">
        <w:tc>
          <w:tcPr>
            <w:tcW w:w="4937" w:type="dxa"/>
          </w:tcPr>
          <w:p w:rsidR="00433A09" w:rsidRPr="00FE35D4" w:rsidRDefault="00433A09" w:rsidP="00FE35D4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205" w:type="dxa"/>
          </w:tcPr>
          <w:p w:rsidR="00433A09" w:rsidRPr="00FE35D4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1.47-4.00</w:t>
            </w:r>
          </w:p>
        </w:tc>
        <w:tc>
          <w:tcPr>
            <w:tcW w:w="36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3.00-5.80</w:t>
            </w:r>
          </w:p>
        </w:tc>
      </w:tr>
      <w:tr w:rsidR="00FE35D4" w:rsidRPr="00FE35D4" w:rsidTr="00893693">
        <w:tc>
          <w:tcPr>
            <w:tcW w:w="4937" w:type="dxa"/>
          </w:tcPr>
          <w:p w:rsidR="00433A09" w:rsidRPr="00FE35D4" w:rsidRDefault="00433A09" w:rsidP="00FE35D4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2205" w:type="dxa"/>
          </w:tcPr>
          <w:p w:rsidR="00433A09" w:rsidRPr="00FE35D4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0-52</w:t>
            </w:r>
          </w:p>
        </w:tc>
        <w:tc>
          <w:tcPr>
            <w:tcW w:w="36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0-46</w:t>
            </w:r>
          </w:p>
        </w:tc>
      </w:tr>
      <w:tr w:rsidR="00433A09" w:rsidRPr="00FE35D4" w:rsidTr="00893693">
        <w:tc>
          <w:tcPr>
            <w:tcW w:w="4937" w:type="dxa"/>
          </w:tcPr>
          <w:p w:rsidR="00433A09" w:rsidRPr="00FE35D4" w:rsidRDefault="00433A09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:rsidR="00433A09" w:rsidRPr="00FE35D4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FE35D4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FE35D4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E35D4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  <w:tc>
          <w:tcPr>
            <w:tcW w:w="36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FE35D4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FE35D4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E35D4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</w:tr>
    </w:tbl>
    <w:p w:rsidR="00E86D04" w:rsidRPr="00FE35D4" w:rsidRDefault="00E86D04" w:rsidP="00FE35D4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20494D" w:rsidRPr="00FE35D4" w:rsidRDefault="0020494D" w:rsidP="00FE35D4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20494D" w:rsidRPr="00FE35D4" w:rsidRDefault="0020494D" w:rsidP="00FE35D4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8E04B9" w:rsidRPr="00FE35D4" w:rsidRDefault="008E04B9" w:rsidP="00FE35D4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20494D" w:rsidRPr="00FE35D4" w:rsidRDefault="0020494D" w:rsidP="00FE35D4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551FB2" w:rsidRPr="00FE35D4" w:rsidRDefault="00551FB2" w:rsidP="00FE35D4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35D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551FB2" w:rsidRPr="00FE35D4" w:rsidRDefault="00551FB2" w:rsidP="00FE35D4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551FB2" w:rsidRPr="00FE35D4" w:rsidRDefault="00B964A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51FB2" w:rsidRPr="00FE35D4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FE35D4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3D4C52" w:rsidRPr="00FE35D4">
        <w:rPr>
          <w:rFonts w:ascii="Angsana New" w:hAnsi="Angsana New"/>
          <w:sz w:val="30"/>
          <w:szCs w:val="30"/>
          <w:cs/>
        </w:rPr>
        <w:t>อื่น ๆ</w:t>
      </w:r>
      <w:r w:rsidR="00551FB2" w:rsidRPr="00FE35D4">
        <w:rPr>
          <w:rFonts w:ascii="Angsana New" w:hAnsi="Angsana New"/>
          <w:sz w:val="30"/>
          <w:szCs w:val="30"/>
          <w:cs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80" w:type="dxa"/>
        <w:tblInd w:w="558" w:type="dxa"/>
        <w:tblLook w:val="01E0"/>
      </w:tblPr>
      <w:tblGrid>
        <w:gridCol w:w="5670"/>
        <w:gridCol w:w="810"/>
        <w:gridCol w:w="1260"/>
        <w:gridCol w:w="270"/>
        <w:gridCol w:w="1170"/>
      </w:tblGrid>
      <w:tr w:rsidR="00FE35D4" w:rsidRPr="00FE35D4" w:rsidTr="00895541">
        <w:tc>
          <w:tcPr>
            <w:tcW w:w="5670" w:type="dxa"/>
          </w:tcPr>
          <w:p w:rsidR="006D63DC" w:rsidRPr="00FE35D4" w:rsidRDefault="006D63DC" w:rsidP="00FE35D4">
            <w:pPr>
              <w:spacing w:line="240" w:lineRule="auto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6D63DC" w:rsidRPr="00FE35D4" w:rsidRDefault="006D63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6D63DC" w:rsidRPr="00FE35D4" w:rsidRDefault="006D63DC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212333" w:rsidRPr="00FE35D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212333" w:rsidRPr="00FE35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FE35D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E35D4" w:rsidRPr="00FE35D4">
        <w:trPr>
          <w:tblHeader/>
        </w:trPr>
        <w:tc>
          <w:tcPr>
            <w:tcW w:w="5670" w:type="dxa"/>
          </w:tcPr>
          <w:p w:rsidR="00551FB2" w:rsidRPr="00FE35D4" w:rsidRDefault="00551FB2" w:rsidP="00FE35D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53C3A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33A09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10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51FB2" w:rsidRPr="00FE35D4" w:rsidRDefault="00551FB2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551FB2" w:rsidRPr="00FE35D4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51FB2" w:rsidRPr="00FE35D4" w:rsidRDefault="00551FB2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E35D4" w:rsidRPr="00FE35D4" w:rsidTr="00A04437">
        <w:tc>
          <w:tcPr>
            <w:tcW w:w="5670" w:type="dxa"/>
          </w:tcPr>
          <w:p w:rsidR="00416C18" w:rsidRPr="00FE35D4" w:rsidRDefault="00416C18" w:rsidP="00FE35D4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416C18" w:rsidRPr="00FE35D4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16C18" w:rsidRPr="00FE35D4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/>
                <w:sz w:val="30"/>
                <w:szCs w:val="30"/>
              </w:rPr>
              <w:t>2,816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16C18" w:rsidRPr="00FE35D4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16C18" w:rsidRPr="00FE35D4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3,230</w:t>
            </w:r>
          </w:p>
        </w:tc>
      </w:tr>
      <w:tr w:rsidR="00FE35D4" w:rsidRPr="00FE35D4" w:rsidTr="00C01E56">
        <w:tc>
          <w:tcPr>
            <w:tcW w:w="5670" w:type="dxa"/>
          </w:tcPr>
          <w:p w:rsidR="00416C18" w:rsidRPr="00FE35D4" w:rsidRDefault="00416C18" w:rsidP="00FE35D4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416C18" w:rsidRPr="00FE35D4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16C18" w:rsidRPr="00FE35D4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3,155</w:t>
            </w:r>
          </w:p>
        </w:tc>
        <w:tc>
          <w:tcPr>
            <w:tcW w:w="270" w:type="dxa"/>
            <w:shd w:val="clear" w:color="auto" w:fill="auto"/>
          </w:tcPr>
          <w:p w:rsidR="00416C18" w:rsidRPr="00FE35D4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16C18" w:rsidRPr="00FE35D4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/>
                <w:sz w:val="30"/>
                <w:szCs w:val="30"/>
              </w:rPr>
              <w:t>2,808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3564A" w:rsidRPr="00FE35D4" w:rsidTr="00A04437">
        <w:tc>
          <w:tcPr>
            <w:tcW w:w="5670" w:type="dxa"/>
          </w:tcPr>
          <w:p w:rsidR="0003564A" w:rsidRPr="00FE35D4" w:rsidRDefault="0003564A" w:rsidP="00FE35D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03564A" w:rsidRPr="00FE35D4" w:rsidRDefault="000356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3564A" w:rsidRPr="00FE35D4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/>
                <w:sz w:val="30"/>
                <w:szCs w:val="30"/>
              </w:rPr>
              <w:t>3,006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3564A" w:rsidRPr="00FE35D4" w:rsidRDefault="000356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3564A" w:rsidRPr="00FE35D4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</w:tbl>
    <w:p w:rsidR="00B83E5C" w:rsidRPr="00FE35D4" w:rsidRDefault="00B83E5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/>
      </w:tblPr>
      <w:tblGrid>
        <w:gridCol w:w="5670"/>
        <w:gridCol w:w="810"/>
        <w:gridCol w:w="1260"/>
        <w:gridCol w:w="270"/>
        <w:gridCol w:w="1170"/>
      </w:tblGrid>
      <w:tr w:rsidR="00FE35D4" w:rsidRPr="00FE35D4" w:rsidTr="00F62AA3">
        <w:trPr>
          <w:tblHeader/>
        </w:trPr>
        <w:tc>
          <w:tcPr>
            <w:tcW w:w="5670" w:type="dxa"/>
          </w:tcPr>
          <w:p w:rsidR="006D63DC" w:rsidRPr="00FE35D4" w:rsidRDefault="006D63DC" w:rsidP="00FE35D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33A09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:rsidR="006D63DC" w:rsidRPr="00FE35D4" w:rsidRDefault="006D63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D63DC" w:rsidRPr="00FE35D4" w:rsidRDefault="006D63DC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6D63DC" w:rsidRPr="00FE35D4" w:rsidRDefault="006D63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63DC" w:rsidRPr="00FE35D4" w:rsidRDefault="006D63DC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E35D4" w:rsidRPr="00FE35D4" w:rsidTr="00F62AA3">
        <w:tc>
          <w:tcPr>
            <w:tcW w:w="5670" w:type="dxa"/>
          </w:tcPr>
          <w:p w:rsidR="00433A09" w:rsidRPr="00FE35D4" w:rsidRDefault="00433A09" w:rsidP="00FE35D4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(3,938)</w:t>
            </w:r>
          </w:p>
        </w:tc>
        <w:tc>
          <w:tcPr>
            <w:tcW w:w="270" w:type="dxa"/>
            <w:vAlign w:val="center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4,552</w:t>
            </w:r>
          </w:p>
        </w:tc>
      </w:tr>
      <w:tr w:rsidR="00FE35D4" w:rsidRPr="00FE35D4" w:rsidTr="00C01E56">
        <w:tc>
          <w:tcPr>
            <w:tcW w:w="5670" w:type="dxa"/>
          </w:tcPr>
          <w:p w:rsidR="00433A09" w:rsidRPr="00FE35D4" w:rsidRDefault="00433A09" w:rsidP="00FE35D4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4,905</w:t>
            </w:r>
          </w:p>
        </w:tc>
        <w:tc>
          <w:tcPr>
            <w:tcW w:w="27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(4,313)</w:t>
            </w:r>
          </w:p>
        </w:tc>
      </w:tr>
      <w:tr w:rsidR="00433A09" w:rsidRPr="00FE35D4" w:rsidTr="00F62AA3">
        <w:tc>
          <w:tcPr>
            <w:tcW w:w="5670" w:type="dxa"/>
          </w:tcPr>
          <w:p w:rsidR="00433A09" w:rsidRPr="00FE35D4" w:rsidRDefault="00433A09" w:rsidP="00FE35D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(179)</w:t>
            </w:r>
          </w:p>
        </w:tc>
        <w:tc>
          <w:tcPr>
            <w:tcW w:w="27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3A09" w:rsidRPr="00FE35D4" w:rsidRDefault="00433A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</w:tbl>
    <w:p w:rsidR="00A94692" w:rsidRPr="00FE35D4" w:rsidRDefault="00A946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797B" w:rsidRPr="00FE35D4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5123C6" w:rsidRPr="00FE35D4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="00AE2512" w:rsidRPr="00FE35D4">
        <w:rPr>
          <w:rFonts w:ascii="Angsana New" w:hAnsi="Angsana New"/>
          <w:sz w:val="30"/>
          <w:szCs w:val="30"/>
          <w:cs/>
        </w:rPr>
        <w:t xml:space="preserve">ต่าง </w:t>
      </w:r>
      <w:r w:rsidR="00C977A8" w:rsidRPr="00FE35D4">
        <w:rPr>
          <w:rFonts w:ascii="Angsana New" w:hAnsi="Angsana New"/>
          <w:sz w:val="30"/>
          <w:szCs w:val="30"/>
          <w:cs/>
        </w:rPr>
        <w:t>ๆ</w:t>
      </w:r>
    </w:p>
    <w:p w:rsidR="00333ACB" w:rsidRPr="00FE35D4" w:rsidRDefault="0058015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2</w:t>
      </w:r>
      <w:r w:rsidR="00597040" w:rsidRPr="00FE35D4">
        <w:rPr>
          <w:rFonts w:ascii="Angsana New" w:hAnsi="Angsana New"/>
          <w:b/>
          <w:bCs/>
          <w:sz w:val="30"/>
          <w:szCs w:val="30"/>
        </w:rPr>
        <w:t>0</w:t>
      </w:r>
      <w:r w:rsidR="00EC1A46" w:rsidRPr="00FE35D4">
        <w:rPr>
          <w:rFonts w:ascii="Angsana New" w:hAnsi="Angsana New"/>
          <w:b/>
          <w:bCs/>
          <w:sz w:val="30"/>
          <w:szCs w:val="30"/>
          <w:cs/>
        </w:rPr>
        <w:t xml:space="preserve">    </w:t>
      </w:r>
      <w:r w:rsidR="006B1A24" w:rsidRPr="00FE35D4">
        <w:rPr>
          <w:rFonts w:ascii="Angsana New" w:hAnsi="Angsana New"/>
          <w:b/>
          <w:bCs/>
          <w:sz w:val="30"/>
          <w:szCs w:val="30"/>
          <w:cs/>
        </w:rPr>
        <w:tab/>
      </w:r>
      <w:r w:rsidR="00EC1A46" w:rsidRPr="00FE35D4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tbl>
      <w:tblPr>
        <w:tblW w:w="9630" w:type="dxa"/>
        <w:tblInd w:w="558" w:type="dxa"/>
        <w:tblLayout w:type="fixed"/>
        <w:tblLook w:val="04A0"/>
      </w:tblPr>
      <w:tblGrid>
        <w:gridCol w:w="3150"/>
        <w:gridCol w:w="900"/>
        <w:gridCol w:w="1170"/>
        <w:gridCol w:w="266"/>
        <w:gridCol w:w="1170"/>
        <w:gridCol w:w="362"/>
        <w:gridCol w:w="1170"/>
        <w:gridCol w:w="270"/>
        <w:gridCol w:w="1172"/>
      </w:tblGrid>
      <w:tr w:rsidR="00FE35D4" w:rsidRPr="00FE35D4" w:rsidTr="007917C6">
        <w:tc>
          <w:tcPr>
            <w:tcW w:w="3150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05721" w:rsidRPr="00FE35D4" w:rsidRDefault="00305721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7917C6">
        <w:tc>
          <w:tcPr>
            <w:tcW w:w="3150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05721" w:rsidRPr="00FE35D4" w:rsidRDefault="00305721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305721" w:rsidRPr="00FE35D4" w:rsidRDefault="00305721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D23325" w:rsidRPr="00FE35D4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D23325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2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D23325" w:rsidRPr="00FE35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D23325"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7917C6">
        <w:tc>
          <w:tcPr>
            <w:tcW w:w="3150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305721" w:rsidRPr="00FE35D4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E35D4" w:rsidTr="007917C6">
        <w:tc>
          <w:tcPr>
            <w:tcW w:w="3150" w:type="dxa"/>
          </w:tcPr>
          <w:p w:rsidR="00D23325" w:rsidRPr="00FE35D4" w:rsidRDefault="00D23325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ภาษีหัก ณ ที่จ่า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ยค้างจ่าย</w:t>
            </w:r>
          </w:p>
        </w:tc>
        <w:tc>
          <w:tcPr>
            <w:tcW w:w="900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23325" w:rsidRPr="00FE35D4" w:rsidRDefault="00527CC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3,681</w:t>
            </w:r>
          </w:p>
        </w:tc>
        <w:tc>
          <w:tcPr>
            <w:tcW w:w="266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3,698</w:t>
            </w:r>
          </w:p>
        </w:tc>
        <w:tc>
          <w:tcPr>
            <w:tcW w:w="362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23325" w:rsidRPr="00FE35D4" w:rsidRDefault="00527CC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  <w:tc>
          <w:tcPr>
            <w:tcW w:w="270" w:type="dxa"/>
            <w:vAlign w:val="bottom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3,688</w:t>
            </w:r>
          </w:p>
        </w:tc>
      </w:tr>
      <w:tr w:rsidR="00FE35D4" w:rsidRPr="00FE35D4" w:rsidTr="007917C6">
        <w:tc>
          <w:tcPr>
            <w:tcW w:w="3150" w:type="dxa"/>
          </w:tcPr>
          <w:p w:rsidR="00D23325" w:rsidRPr="00FE35D4" w:rsidRDefault="00D23325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900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23325" w:rsidRPr="00FE35D4" w:rsidRDefault="00527CC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7,205</w:t>
            </w:r>
          </w:p>
        </w:tc>
        <w:tc>
          <w:tcPr>
            <w:tcW w:w="266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6,574</w:t>
            </w:r>
          </w:p>
        </w:tc>
        <w:tc>
          <w:tcPr>
            <w:tcW w:w="362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23325" w:rsidRPr="00FE35D4" w:rsidRDefault="00527CC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7,205</w:t>
            </w:r>
          </w:p>
        </w:tc>
        <w:tc>
          <w:tcPr>
            <w:tcW w:w="270" w:type="dxa"/>
            <w:vAlign w:val="bottom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7,537</w:t>
            </w:r>
          </w:p>
        </w:tc>
      </w:tr>
      <w:tr w:rsidR="00D23325" w:rsidRPr="00FE35D4" w:rsidTr="007917C6">
        <w:tc>
          <w:tcPr>
            <w:tcW w:w="3150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23325" w:rsidRPr="00FE35D4" w:rsidRDefault="00527CC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10,886</w:t>
            </w:r>
          </w:p>
        </w:tc>
        <w:tc>
          <w:tcPr>
            <w:tcW w:w="266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10,272</w:t>
            </w:r>
          </w:p>
        </w:tc>
        <w:tc>
          <w:tcPr>
            <w:tcW w:w="362" w:type="dxa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23325" w:rsidRPr="00FE35D4" w:rsidRDefault="00527CC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10,578</w:t>
            </w:r>
          </w:p>
        </w:tc>
        <w:tc>
          <w:tcPr>
            <w:tcW w:w="270" w:type="dxa"/>
            <w:vAlign w:val="bottom"/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D23325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11,225</w:t>
            </w:r>
          </w:p>
        </w:tc>
      </w:tr>
    </w:tbl>
    <w:p w:rsidR="00E86D04" w:rsidRPr="00FE35D4" w:rsidRDefault="00E86D04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D4687" w:rsidRPr="00FE35D4" w:rsidRDefault="004D4687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D4687" w:rsidRPr="00FE35D4" w:rsidRDefault="004D4687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D4687" w:rsidRPr="00FE35D4" w:rsidRDefault="004D4687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D4687" w:rsidRPr="00FE35D4" w:rsidRDefault="004D4687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D4687" w:rsidRPr="00FE35D4" w:rsidRDefault="004D4687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D4687" w:rsidRPr="00FE35D4" w:rsidRDefault="004D4687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B19A0" w:rsidRPr="00FE35D4" w:rsidRDefault="00441094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97040" w:rsidRPr="00FE35D4">
        <w:rPr>
          <w:rFonts w:ascii="Angsana New" w:hAnsi="Angsana New"/>
          <w:b/>
          <w:bCs/>
          <w:sz w:val="30"/>
          <w:szCs w:val="30"/>
        </w:rPr>
        <w:t>1</w:t>
      </w:r>
      <w:r w:rsidR="003B19A0" w:rsidRPr="00FE35D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B19A0" w:rsidRPr="00FE35D4">
        <w:rPr>
          <w:rFonts w:ascii="Angsana New" w:hAnsi="Angsana New"/>
          <w:b/>
          <w:bCs/>
          <w:sz w:val="30"/>
          <w:szCs w:val="30"/>
          <w:cs/>
        </w:rPr>
        <w:tab/>
      </w:r>
      <w:r w:rsidR="003B19A0" w:rsidRPr="00FE35D4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tbl>
      <w:tblPr>
        <w:tblW w:w="9450" w:type="dxa"/>
        <w:tblInd w:w="558" w:type="dxa"/>
        <w:tblLayout w:type="fixed"/>
        <w:tblLook w:val="0000"/>
      </w:tblPr>
      <w:tblGrid>
        <w:gridCol w:w="2244"/>
        <w:gridCol w:w="236"/>
        <w:gridCol w:w="1140"/>
        <w:gridCol w:w="265"/>
        <w:gridCol w:w="627"/>
        <w:gridCol w:w="236"/>
        <w:gridCol w:w="1046"/>
        <w:gridCol w:w="236"/>
        <w:gridCol w:w="1077"/>
        <w:gridCol w:w="244"/>
        <w:gridCol w:w="21"/>
        <w:gridCol w:w="684"/>
        <w:gridCol w:w="251"/>
        <w:gridCol w:w="21"/>
        <w:gridCol w:w="1080"/>
        <w:gridCol w:w="42"/>
      </w:tblGrid>
      <w:tr w:rsidR="00FE35D4" w:rsidRPr="00FE35D4" w:rsidTr="009E6156">
        <w:trPr>
          <w:trHeight w:val="74"/>
          <w:tblHeader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970" w:type="dxa"/>
            <w:gridSpan w:val="14"/>
          </w:tcPr>
          <w:p w:rsidR="001169DE" w:rsidRPr="00FE35D4" w:rsidRDefault="001169DE" w:rsidP="00FE35D4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FE35D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E35D4" w:rsidRPr="00FE35D4" w:rsidTr="0044651A">
        <w:trPr>
          <w:trHeight w:val="74"/>
          <w:tblHeader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314" w:type="dxa"/>
            <w:gridSpan w:val="5"/>
          </w:tcPr>
          <w:p w:rsidR="001169DE" w:rsidRPr="00FE35D4" w:rsidRDefault="001169DE" w:rsidP="00FE35D4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D23325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8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D23325" w:rsidRPr="00FE35D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FE35D4" w:rsidRPr="00FE35D4" w:rsidTr="0044651A">
        <w:trPr>
          <w:gridAfter w:val="1"/>
          <w:wAfter w:w="42" w:type="dxa"/>
          <w:trHeight w:val="74"/>
          <w:tblHeader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FE35D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FE35D4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 xml:space="preserve">        (บาท)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69DE" w:rsidRPr="00FE35D4" w:rsidRDefault="001169DE" w:rsidP="00FE35D4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169DE" w:rsidRPr="00FE35D4" w:rsidRDefault="001169DE" w:rsidP="00FE35D4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FE35D4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FE35D4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</w:r>
            <w:r w:rsidRPr="00FE35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:rsidR="001169DE" w:rsidRPr="00FE35D4" w:rsidRDefault="001169DE" w:rsidP="00FE35D4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FE35D4" w:rsidRPr="00FE35D4" w:rsidTr="0044651A">
        <w:trPr>
          <w:trHeight w:val="407"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6970" w:type="dxa"/>
            <w:gridSpan w:val="14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/</w:t>
            </w:r>
            <w:r w:rsidRPr="00FE35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FE35D4" w:rsidRPr="00FE35D4" w:rsidTr="0044651A">
        <w:trPr>
          <w:trHeight w:val="407"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E35D4" w:rsidRPr="00FE35D4" w:rsidTr="0044651A">
        <w:trPr>
          <w:trHeight w:val="407"/>
        </w:trPr>
        <w:tc>
          <w:tcPr>
            <w:tcW w:w="2244" w:type="dxa"/>
            <w:vAlign w:val="center"/>
          </w:tcPr>
          <w:p w:rsidR="008559B9" w:rsidRPr="00FE35D4" w:rsidRDefault="008559B9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:rsidR="008559B9" w:rsidRPr="00FE35D4" w:rsidRDefault="008559B9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:rsidR="008559B9" w:rsidRPr="00FE35D4" w:rsidRDefault="008559B9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:rsidR="008559B9" w:rsidRPr="00FE35D4" w:rsidRDefault="008559B9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:rsidR="008559B9" w:rsidRPr="00FE35D4" w:rsidRDefault="008559B9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FE35D4" w:rsidRPr="00FE35D4" w:rsidTr="0044651A">
        <w:trPr>
          <w:trHeight w:val="407"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44651A">
        <w:trPr>
          <w:trHeight w:val="407"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FE35D4" w:rsidRPr="00FE35D4" w:rsidTr="0044651A">
        <w:trPr>
          <w:trHeight w:val="197"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44651A">
        <w:trPr>
          <w:trHeight w:val="407"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FE35D4" w:rsidRDefault="001169DE" w:rsidP="00FE35D4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E35D4" w:rsidRPr="00FE35D4" w:rsidTr="0044651A">
        <w:trPr>
          <w:trHeight w:val="407"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FE35D4" w:rsidRDefault="001169DE" w:rsidP="00FE35D4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E35D4" w:rsidRPr="00FE35D4" w:rsidTr="0044651A">
        <w:trPr>
          <w:trHeight w:val="407"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1169DE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1169DE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725,500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1169DE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725,500</w:t>
            </w:r>
          </w:p>
        </w:tc>
        <w:tc>
          <w:tcPr>
            <w:tcW w:w="244" w:type="dxa"/>
            <w:vAlign w:val="center"/>
          </w:tcPr>
          <w:p w:rsidR="001169DE" w:rsidRPr="00FE35D4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1169DE" w:rsidRPr="00FE35D4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1169DE" w:rsidRPr="00FE35D4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725,500</w:t>
            </w:r>
          </w:p>
        </w:tc>
      </w:tr>
      <w:tr w:rsidR="00FE35D4" w:rsidRPr="00FE35D4" w:rsidTr="0044651A">
        <w:trPr>
          <w:trHeight w:val="407"/>
        </w:trPr>
        <w:tc>
          <w:tcPr>
            <w:tcW w:w="2244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  <w:tab w:val="decimal" w:pos="8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1169DE" w:rsidRPr="00FE35D4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1169DE" w:rsidRPr="00FE35D4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59B9" w:rsidRPr="00FE35D4" w:rsidTr="0044651A">
        <w:trPr>
          <w:trHeight w:val="407"/>
        </w:trPr>
        <w:tc>
          <w:tcPr>
            <w:tcW w:w="2244" w:type="dxa"/>
            <w:vAlign w:val="center"/>
          </w:tcPr>
          <w:p w:rsidR="008559B9" w:rsidRPr="00FE35D4" w:rsidRDefault="008559B9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:rsidR="008559B9" w:rsidRPr="00FE35D4" w:rsidRDefault="008559B9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center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:rsidR="008559B9" w:rsidRPr="00FE35D4" w:rsidRDefault="008559B9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center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:rsidR="008559B9" w:rsidRPr="00FE35D4" w:rsidRDefault="008559B9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8559B9" w:rsidRPr="00FE35D4" w:rsidRDefault="008559B9" w:rsidP="00FE35D4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:rsidR="008559B9" w:rsidRPr="00FE35D4" w:rsidRDefault="008559B9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  <w:vAlign w:val="center"/>
          </w:tcPr>
          <w:p w:rsidR="008559B9" w:rsidRPr="00FE35D4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</w:tbl>
    <w:p w:rsidR="00D23325" w:rsidRPr="00FE35D4" w:rsidRDefault="00D23325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E3F0B" w:rsidRPr="00FE35D4" w:rsidRDefault="00441094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E35D4">
        <w:rPr>
          <w:rFonts w:ascii="Angsana New" w:hAnsi="Angsana New"/>
          <w:b/>
          <w:bCs/>
          <w:sz w:val="30"/>
          <w:szCs w:val="30"/>
        </w:rPr>
        <w:t>2</w:t>
      </w:r>
      <w:r w:rsidR="00597040" w:rsidRPr="00FE35D4">
        <w:rPr>
          <w:rFonts w:ascii="Angsana New" w:hAnsi="Angsana New"/>
          <w:b/>
          <w:bCs/>
          <w:sz w:val="30"/>
          <w:szCs w:val="30"/>
        </w:rPr>
        <w:t>2</w:t>
      </w:r>
      <w:r w:rsidR="000A5D41" w:rsidRPr="00FE35D4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0A5D41" w:rsidRPr="00FE35D4">
        <w:rPr>
          <w:rFonts w:ascii="Angsana New" w:hAnsi="Angsana New"/>
          <w:b/>
          <w:bCs/>
          <w:sz w:val="30"/>
          <w:szCs w:val="30"/>
          <w:cs/>
        </w:rPr>
        <w:tab/>
      </w:r>
      <w:r w:rsidR="000A5D41" w:rsidRPr="00FE35D4">
        <w:rPr>
          <w:rFonts w:ascii="Angsana New" w:hAnsi="Angsana New"/>
          <w:b/>
          <w:bCs/>
          <w:sz w:val="30"/>
          <w:szCs w:val="30"/>
          <w:cs/>
        </w:rPr>
        <w:tab/>
      </w:r>
      <w:bookmarkStart w:id="25" w:name="_Hlk128394360"/>
      <w:r w:rsidR="00DA7ED8" w:rsidRPr="00FE35D4">
        <w:rPr>
          <w:rFonts w:ascii="Angsana New" w:hAnsi="Angsana New" w:hint="cs"/>
          <w:b/>
          <w:bCs/>
          <w:sz w:val="30"/>
          <w:szCs w:val="30"/>
          <w:cs/>
        </w:rPr>
        <w:t>ทุนสำรองตามกฏหมาย</w:t>
      </w:r>
      <w:bookmarkEnd w:id="25"/>
    </w:p>
    <w:p w:rsidR="007C78FD" w:rsidRPr="00FE35D4" w:rsidRDefault="007C78F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ตามพระราชบัญญัติบริษัทมหาชนจำกัด พ.ศ. </w:t>
      </w:r>
      <w:r w:rsidRPr="00FE35D4">
        <w:rPr>
          <w:rFonts w:ascii="Angsana New" w:hAnsi="Angsana New"/>
          <w:sz w:val="30"/>
          <w:szCs w:val="30"/>
        </w:rPr>
        <w:t xml:space="preserve">2535 </w:t>
      </w:r>
      <w:r w:rsidRPr="00FE35D4">
        <w:rPr>
          <w:rFonts w:ascii="Angsana New" w:hAnsi="Angsana New"/>
          <w:sz w:val="30"/>
          <w:szCs w:val="30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</w:t>
      </w:r>
    </w:p>
    <w:p w:rsidR="00EA5E3B" w:rsidRPr="00FE35D4" w:rsidRDefault="00EA5E3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6" w:name="_Hlk24037648"/>
      <w:r w:rsidRPr="00FE35D4">
        <w:rPr>
          <w:rFonts w:ascii="Angsana New" w:hAnsi="Angsana New"/>
          <w:b/>
          <w:bCs/>
          <w:sz w:val="30"/>
          <w:szCs w:val="30"/>
        </w:rPr>
        <w:t>2</w:t>
      </w:r>
      <w:r w:rsidR="00597040" w:rsidRPr="00FE35D4">
        <w:rPr>
          <w:rFonts w:ascii="Angsana New" w:hAnsi="Angsana New"/>
          <w:b/>
          <w:bCs/>
          <w:sz w:val="30"/>
          <w:szCs w:val="30"/>
        </w:rPr>
        <w:t>3</w:t>
      </w:r>
      <w:r w:rsidRPr="00FE35D4">
        <w:rPr>
          <w:rFonts w:ascii="Angsana New" w:hAnsi="Angsana New"/>
          <w:b/>
          <w:bCs/>
          <w:sz w:val="30"/>
          <w:szCs w:val="30"/>
        </w:rPr>
        <w:tab/>
      </w:r>
      <w:r w:rsidRPr="00FE35D4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EA5E3B" w:rsidRPr="00FE35D4" w:rsidRDefault="00EA5E3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  <w:cs/>
        </w:rPr>
        <w:tab/>
      </w:r>
      <w:r w:rsidRPr="00FE35D4">
        <w:rPr>
          <w:rFonts w:ascii="Angsana New" w:hAnsi="Angsana New" w:hint="cs"/>
          <w:sz w:val="30"/>
          <w:szCs w:val="30"/>
          <w:cs/>
        </w:rPr>
        <w:t>รายได้อื่นประกอบด้วยรายละเอียดดังนี้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FE35D4" w:rsidRPr="00FE35D4" w:rsidTr="00CB562A">
        <w:trPr>
          <w:cantSplit/>
        </w:trPr>
        <w:tc>
          <w:tcPr>
            <w:tcW w:w="6476" w:type="dxa"/>
            <w:gridSpan w:val="4"/>
          </w:tcPr>
          <w:bookmarkEnd w:id="26"/>
          <w:p w:rsidR="0034419A" w:rsidRPr="00FE35D4" w:rsidRDefault="0034419A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34419A" w:rsidRPr="00FE35D4" w:rsidRDefault="0034419A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4419A" w:rsidRPr="00FE35D4" w:rsidRDefault="0034419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35D4" w:rsidRPr="00FE35D4" w:rsidTr="00CB562A">
        <w:trPr>
          <w:cantSplit/>
        </w:trPr>
        <w:tc>
          <w:tcPr>
            <w:tcW w:w="3866" w:type="dxa"/>
          </w:tcPr>
          <w:p w:rsidR="0034419A" w:rsidRPr="00FE35D4" w:rsidRDefault="0034419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4419A" w:rsidRPr="00FE35D4" w:rsidRDefault="0034419A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3325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:rsidR="0034419A" w:rsidRPr="00FE35D4" w:rsidRDefault="0034419A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34419A" w:rsidRPr="00FE35D4" w:rsidRDefault="0034419A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3325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:rsidR="0034419A" w:rsidRPr="00FE35D4" w:rsidRDefault="0034419A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4419A" w:rsidRPr="00FE35D4" w:rsidRDefault="0034419A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3325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34419A" w:rsidRPr="00FE35D4" w:rsidRDefault="0034419A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34419A" w:rsidRPr="00FE35D4" w:rsidRDefault="0034419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23325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FE35D4" w:rsidRPr="00FE35D4" w:rsidTr="00CB562A">
        <w:trPr>
          <w:tblHeader/>
        </w:trPr>
        <w:tc>
          <w:tcPr>
            <w:tcW w:w="3866" w:type="dxa"/>
          </w:tcPr>
          <w:p w:rsidR="0034419A" w:rsidRPr="00FE35D4" w:rsidRDefault="0034419A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34419A" w:rsidRPr="00FE35D4" w:rsidRDefault="0034419A" w:rsidP="00FE35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35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E35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FE35D4" w:rsidRPr="00FE35D4" w:rsidTr="00CB562A">
        <w:trPr>
          <w:cantSplit/>
        </w:trPr>
        <w:tc>
          <w:tcPr>
            <w:tcW w:w="3866" w:type="dxa"/>
          </w:tcPr>
          <w:p w:rsidR="00C95531" w:rsidRPr="00FE35D4" w:rsidRDefault="00C955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:rsidR="00C95531" w:rsidRPr="00FE35D4" w:rsidRDefault="004D4687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18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18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95531" w:rsidRPr="00FE35D4" w:rsidRDefault="00527CCD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18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</w:p>
        </w:tc>
      </w:tr>
      <w:tr w:rsidR="00FE35D4" w:rsidRPr="00FE35D4" w:rsidTr="00CB562A">
        <w:trPr>
          <w:cantSplit/>
        </w:trPr>
        <w:tc>
          <w:tcPr>
            <w:tcW w:w="3866" w:type="dxa"/>
          </w:tcPr>
          <w:p w:rsidR="00C95531" w:rsidRPr="00FE35D4" w:rsidRDefault="00C955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UPC" w:hAnsi="AngsanaUPC" w:cs="AngsanaUPC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95531" w:rsidRPr="00FE35D4" w:rsidRDefault="004D4687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31,357</w:t>
            </w:r>
          </w:p>
        </w:tc>
        <w:tc>
          <w:tcPr>
            <w:tcW w:w="18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7,708</w:t>
            </w:r>
          </w:p>
        </w:tc>
        <w:tc>
          <w:tcPr>
            <w:tcW w:w="18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95531" w:rsidRPr="00FE35D4" w:rsidRDefault="00527CCD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31,843</w:t>
            </w:r>
          </w:p>
        </w:tc>
        <w:tc>
          <w:tcPr>
            <w:tcW w:w="18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7,753</w:t>
            </w:r>
          </w:p>
        </w:tc>
      </w:tr>
      <w:tr w:rsidR="00C95531" w:rsidRPr="00FE35D4" w:rsidTr="00CB562A">
        <w:trPr>
          <w:cantSplit/>
        </w:trPr>
        <w:tc>
          <w:tcPr>
            <w:tcW w:w="3866" w:type="dxa"/>
          </w:tcPr>
          <w:p w:rsidR="00C95531" w:rsidRPr="00FE35D4" w:rsidRDefault="00C955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95531" w:rsidRPr="00FE35D4" w:rsidRDefault="004D4687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32,130</w:t>
            </w:r>
          </w:p>
        </w:tc>
        <w:tc>
          <w:tcPr>
            <w:tcW w:w="18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8,438</w:t>
            </w:r>
          </w:p>
        </w:tc>
        <w:tc>
          <w:tcPr>
            <w:tcW w:w="18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95531" w:rsidRPr="00FE35D4" w:rsidRDefault="00527CCD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32,616</w:t>
            </w:r>
          </w:p>
        </w:tc>
        <w:tc>
          <w:tcPr>
            <w:tcW w:w="180" w:type="dxa"/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95531" w:rsidRPr="00FE35D4" w:rsidRDefault="00C95531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8,483</w:t>
            </w:r>
          </w:p>
        </w:tc>
      </w:tr>
    </w:tbl>
    <w:p w:rsidR="0034419A" w:rsidRPr="00FE35D4" w:rsidRDefault="0034419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5D2F29" w:rsidRPr="00FE35D4" w:rsidRDefault="0044109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97040" w:rsidRPr="00FE35D4">
        <w:rPr>
          <w:rFonts w:ascii="Angsana New" w:hAnsi="Angsana New"/>
          <w:b/>
          <w:bCs/>
          <w:sz w:val="30"/>
          <w:szCs w:val="30"/>
        </w:rPr>
        <w:t>4</w:t>
      </w:r>
      <w:r w:rsidR="00E0108C" w:rsidRPr="00FE35D4">
        <w:rPr>
          <w:rFonts w:ascii="Angsana New" w:hAnsi="Angsana New"/>
          <w:b/>
          <w:bCs/>
          <w:sz w:val="30"/>
          <w:szCs w:val="30"/>
        </w:rPr>
        <w:tab/>
      </w:r>
      <w:r w:rsidR="000B3EA0" w:rsidRPr="00FE35D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E1518B" w:rsidRPr="00FE35D4" w:rsidRDefault="008205D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FE35D4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E35D4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FE35D4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FE35D4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FE35D4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FE35D4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E35D4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FE35D4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E35D4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:rsidR="00FA6A53" w:rsidRPr="00FE35D4" w:rsidRDefault="00FA6A5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E35D4">
        <w:rPr>
          <w:rFonts w:ascii="Angsana New" w:hAnsi="Angsana New"/>
          <w:sz w:val="30"/>
          <w:szCs w:val="30"/>
        </w:rPr>
        <w:t>1</w:t>
      </w:r>
      <w:r w:rsidRPr="00FE35D4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FE35D4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:rsidR="00FA6A53" w:rsidRPr="00FE35D4" w:rsidRDefault="00FA6A5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E35D4">
        <w:rPr>
          <w:rFonts w:ascii="Angsana New" w:hAnsi="Angsana New"/>
          <w:sz w:val="30"/>
          <w:szCs w:val="30"/>
        </w:rPr>
        <w:t xml:space="preserve">2 </w:t>
      </w:r>
      <w:r w:rsidRPr="00FE35D4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:rsidR="007C5668" w:rsidRPr="00FE35D4" w:rsidRDefault="0036246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rPr>
          <w:rFonts w:ascii="AngsanaUPC" w:hAnsi="AngsanaUPC" w:cs="AngsanaUPC"/>
          <w:sz w:val="30"/>
          <w:szCs w:val="30"/>
          <w:cs/>
        </w:rPr>
        <w:sectPr w:rsidR="007C5668" w:rsidRPr="00FE35D4" w:rsidSect="005E6926">
          <w:footerReference w:type="default" r:id="rId10"/>
          <w:pgSz w:w="11909" w:h="16834" w:code="9"/>
          <w:pgMar w:top="691" w:right="710" w:bottom="576" w:left="1152" w:header="720" w:footer="720" w:gutter="0"/>
          <w:cols w:space="720"/>
          <w:docGrid w:linePitch="245"/>
        </w:sectPr>
      </w:pPr>
      <w:r w:rsidRPr="00FE35D4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FE35D4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FE35D4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FE35D4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8205D2" w:rsidRPr="00FE35D4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FE35D4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FE35D4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รอื่นที่ดำเนินธุรกิจในอุตสาหกรร</w:t>
      </w:r>
      <w:r w:rsidR="00AE5FCA" w:rsidRPr="00FE35D4">
        <w:rPr>
          <w:rFonts w:ascii="AngsanaUPC" w:hAnsi="AngsanaUPC" w:cs="AngsanaUPC" w:hint="cs"/>
          <w:sz w:val="30"/>
          <w:szCs w:val="30"/>
          <w:cs/>
        </w:rPr>
        <w:t>ม</w:t>
      </w:r>
      <w:r w:rsidRPr="00FE35D4">
        <w:rPr>
          <w:rFonts w:ascii="AngsanaUPC" w:hAnsi="AngsanaUPC" w:cs="AngsanaUPC"/>
          <w:sz w:val="30"/>
          <w:szCs w:val="30"/>
          <w:cs/>
        </w:rPr>
        <w:t>เดียวกัน</w:t>
      </w:r>
    </w:p>
    <w:p w:rsidR="005E73F5" w:rsidRPr="00FE35D4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5E73F5" w:rsidRPr="00FE35D4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งบการเงินรวม</w:t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FE35D4" w:rsidRPr="00FE35D4" w:rsidTr="006D20E4">
        <w:trPr>
          <w:tblHeader/>
        </w:trPr>
        <w:tc>
          <w:tcPr>
            <w:tcW w:w="6041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35D4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35D4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35D4" w:rsidRPr="00FE35D4" w:rsidTr="006D20E4">
        <w:trPr>
          <w:tblHeader/>
        </w:trPr>
        <w:tc>
          <w:tcPr>
            <w:tcW w:w="6041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494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FE35D4" w:rsidRPr="00FE35D4" w:rsidTr="006D20E4">
        <w:trPr>
          <w:tblHeader/>
        </w:trPr>
        <w:tc>
          <w:tcPr>
            <w:tcW w:w="6041" w:type="dxa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  <w:shd w:val="clear" w:color="auto" w:fill="auto"/>
          </w:tcPr>
          <w:p w:rsidR="005E73F5" w:rsidRPr="00FE35D4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1,791,568</w:t>
            </w: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2,000,223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177,864</w:t>
            </w: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116,823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1,969,432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2,117,046</w:t>
            </w: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1,791,568</w:t>
            </w: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2,000,223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177,864</w:t>
            </w: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116,823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1,969,432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2,117,046</w:t>
            </w: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32,130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8,438</w:t>
            </w: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2,001,562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2,125,484</w:t>
            </w: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595BCF" w:rsidRPr="00FE35D4" w:rsidRDefault="00A07D8E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339,566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310,130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18,249</w:t>
            </w: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6,543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595BCF" w:rsidRPr="00FE35D4" w:rsidRDefault="00A07D8E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186,234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143,519</w:t>
            </w: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(28,943)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(19,886)</w:t>
            </w: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A07D8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157,291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123,633</w:t>
            </w:r>
          </w:p>
        </w:tc>
      </w:tr>
      <w:tr w:rsidR="00FE35D4" w:rsidRPr="00FE35D4" w:rsidTr="008F0BD6">
        <w:trPr>
          <w:trHeight w:val="511"/>
        </w:trPr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49285F" w:rsidRPr="00FE35D4" w:rsidRDefault="002820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121,61</w:t>
            </w:r>
            <w:r w:rsidR="0049285F" w:rsidRPr="00FE35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494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120,604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49285F" w:rsidRPr="00FE35D4" w:rsidRDefault="002820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121,61</w:t>
            </w:r>
            <w:r w:rsidR="0049285F" w:rsidRPr="00FE35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120,604</w:t>
            </w:r>
          </w:p>
        </w:tc>
      </w:tr>
      <w:tr w:rsidR="00FE35D4" w:rsidRPr="00FE35D4" w:rsidTr="006D20E4">
        <w:tc>
          <w:tcPr>
            <w:tcW w:w="6041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494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49285F" w:rsidRPr="00FE35D4" w:rsidTr="006D20E4">
        <w:tc>
          <w:tcPr>
            <w:tcW w:w="6041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49285F" w:rsidRPr="00FE35D4" w:rsidRDefault="002820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36,854</w:t>
            </w:r>
          </w:p>
        </w:tc>
        <w:tc>
          <w:tcPr>
            <w:tcW w:w="494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10,410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49285F" w:rsidRPr="00FE35D4" w:rsidRDefault="002820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36,854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10,410</w:t>
            </w:r>
          </w:p>
        </w:tc>
      </w:tr>
    </w:tbl>
    <w:p w:rsidR="005E73F5" w:rsidRPr="00FE35D4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5E73F5" w:rsidRPr="00FE35D4" w:rsidSect="005E6926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FE35D4" w:rsidRDefault="00A9743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5E73F5"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7C5668" w:rsidRPr="00FE35D4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/>
          <w:sz w:val="30"/>
          <w:szCs w:val="30"/>
          <w:cs/>
        </w:rPr>
        <w:tab/>
      </w:r>
      <w:r w:rsidRPr="00FE35D4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FE35D4" w:rsidRPr="00FE35D4" w:rsidTr="007F51B6">
        <w:trPr>
          <w:tblHeader/>
        </w:trPr>
        <w:tc>
          <w:tcPr>
            <w:tcW w:w="6041" w:type="dxa"/>
            <w:shd w:val="clear" w:color="auto" w:fill="auto"/>
          </w:tcPr>
          <w:p w:rsidR="00885529" w:rsidRPr="00FE35D4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885529" w:rsidRPr="00FE35D4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35D4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85529" w:rsidRPr="00FE35D4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885529" w:rsidRPr="00FE35D4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35D4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885529" w:rsidRPr="00FE35D4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shd w:val="clear" w:color="auto" w:fill="auto"/>
          </w:tcPr>
          <w:p w:rsidR="00885529" w:rsidRPr="00FE35D4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35D4" w:rsidRPr="00FE35D4" w:rsidTr="007F51B6">
        <w:trPr>
          <w:tblHeader/>
        </w:trPr>
        <w:tc>
          <w:tcPr>
            <w:tcW w:w="6041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494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922FF7" w:rsidRPr="00FE35D4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FE35D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95BCF" w:rsidRPr="00FE35D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FE35D4" w:rsidRPr="00FE35D4" w:rsidTr="007F51B6">
        <w:trPr>
          <w:tblHeader/>
        </w:trPr>
        <w:tc>
          <w:tcPr>
            <w:tcW w:w="6041" w:type="dxa"/>
            <w:shd w:val="clear" w:color="auto" w:fill="auto"/>
          </w:tcPr>
          <w:p w:rsidR="00754338" w:rsidRPr="00FE35D4" w:rsidRDefault="007543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  <w:shd w:val="clear" w:color="auto" w:fill="auto"/>
          </w:tcPr>
          <w:p w:rsidR="00754338" w:rsidRPr="00FE35D4" w:rsidRDefault="007543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หน่วย :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1,845,064</w:t>
            </w: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1,993,441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134,860</w:t>
            </w: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116,823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1,979,924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2,110,264</w:t>
            </w: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1,845,064</w:t>
            </w: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1,993,441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134,860</w:t>
            </w: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116,823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1,979,924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2,110,264</w:t>
            </w: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32,616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8,484</w:t>
            </w: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2,012,540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2,118,748</w:t>
            </w: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595BCF" w:rsidRPr="00FE35D4" w:rsidRDefault="00B819EB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335,789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304,586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14,017</w:t>
            </w: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6,543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595BCF" w:rsidRPr="00FE35D4" w:rsidRDefault="00B819EB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181,856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138,418</w:t>
            </w: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(28,810)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(19,761)</w:t>
            </w: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B819E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153,046</w:t>
            </w: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118,657</w:t>
            </w:r>
          </w:p>
        </w:tc>
      </w:tr>
      <w:tr w:rsidR="00FE35D4" w:rsidRPr="00FE35D4" w:rsidTr="008F0BD6">
        <w:trPr>
          <w:trHeight w:val="511"/>
        </w:trPr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95BCF" w:rsidRPr="00FE35D4" w:rsidRDefault="00595B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49285F" w:rsidRPr="00FE35D4" w:rsidRDefault="002820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121,50</w:t>
            </w:r>
            <w:r w:rsidR="0049285F" w:rsidRPr="00FE35D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94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120,604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49285F" w:rsidRPr="00FE35D4" w:rsidRDefault="002820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121,50</w:t>
            </w:r>
            <w:r w:rsidR="0049285F" w:rsidRPr="00FE35D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120,604</w:t>
            </w:r>
          </w:p>
        </w:tc>
      </w:tr>
      <w:tr w:rsidR="00FE35D4" w:rsidRPr="00FE35D4" w:rsidTr="007F51B6">
        <w:tc>
          <w:tcPr>
            <w:tcW w:w="6041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494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49285F" w:rsidRPr="00FE35D4" w:rsidTr="007F51B6">
        <w:tc>
          <w:tcPr>
            <w:tcW w:w="6041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49285F" w:rsidRPr="00FE35D4" w:rsidRDefault="002820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36,854</w:t>
            </w:r>
          </w:p>
        </w:tc>
        <w:tc>
          <w:tcPr>
            <w:tcW w:w="494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10,410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49285F" w:rsidRPr="00FE35D4" w:rsidRDefault="0028208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36,854</w:t>
            </w:r>
          </w:p>
        </w:tc>
        <w:tc>
          <w:tcPr>
            <w:tcW w:w="262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49285F" w:rsidRPr="00FE35D4" w:rsidRDefault="0049285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10,410</w:t>
            </w:r>
          </w:p>
        </w:tc>
      </w:tr>
    </w:tbl>
    <w:p w:rsidR="00EF194B" w:rsidRPr="00FE35D4" w:rsidRDefault="00EF19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EF194B" w:rsidRPr="00FE35D4" w:rsidSect="005E6926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FE35D4" w:rsidRDefault="00D7787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FE35D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:rsidR="00D77877" w:rsidRPr="00FE35D4" w:rsidRDefault="008205D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E35D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FE35D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FE35D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190522" w:rsidRPr="00FE35D4" w:rsidRDefault="0019052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091326" w:rsidRPr="00FE35D4" w:rsidRDefault="0009132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35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091326" w:rsidRPr="00FE35D4" w:rsidRDefault="00091326" w:rsidP="00FE35D4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E35D4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FE35D4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FE35D4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FE35D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ของบริษัทเป็น</w:t>
      </w:r>
      <w:r w:rsidR="00781639" w:rsidRPr="00FE35D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FE35D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FE35D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27" w:name="_Hlk31812899"/>
      <w:r w:rsidR="003D584F" w:rsidRPr="00FE35D4">
        <w:rPr>
          <w:rFonts w:ascii="Angsana New" w:hAnsi="Angsana New"/>
          <w:snapToGrid w:val="0"/>
          <w:sz w:val="30"/>
          <w:szCs w:val="30"/>
          <w:lang w:eastAsia="th-TH"/>
        </w:rPr>
        <w:t>94.17</w:t>
      </w:r>
      <w:r w:rsidR="00F43233" w:rsidRPr="00FE35D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27"/>
      <w:r w:rsidRPr="00FE35D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FE35D4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FE35D4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FE35D4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595BCF" w:rsidRPr="00FE35D4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</w:t>
      </w:r>
      <w:r w:rsidR="00114872" w:rsidRPr="00FE35D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r w:rsidRPr="00FE35D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595BCF" w:rsidRPr="00FE35D4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88.48</w:t>
      </w:r>
      <w:r w:rsidR="00595BCF" w:rsidRPr="00FE35D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FE35D4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FE35D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จากรายได้รวมของบริษัท</w:t>
      </w:r>
    </w:p>
    <w:p w:rsidR="005D2F29" w:rsidRPr="00FE35D4" w:rsidRDefault="005D2F2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22109" w:rsidRPr="00FE35D4" w:rsidRDefault="00740DA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2</w:t>
      </w:r>
      <w:r w:rsidR="00597040" w:rsidRPr="00FE35D4">
        <w:rPr>
          <w:rFonts w:ascii="Angsana New" w:hAnsi="Angsana New"/>
          <w:b/>
          <w:bCs/>
          <w:sz w:val="30"/>
          <w:szCs w:val="30"/>
        </w:rPr>
        <w:t>5</w:t>
      </w:r>
      <w:r w:rsidRPr="00FE35D4">
        <w:rPr>
          <w:rFonts w:ascii="Angsana New" w:hAnsi="Angsana New"/>
          <w:b/>
          <w:bCs/>
          <w:sz w:val="30"/>
          <w:szCs w:val="30"/>
        </w:rPr>
        <w:tab/>
      </w:r>
      <w:r w:rsidR="0060103E" w:rsidRPr="00FE35D4">
        <w:rPr>
          <w:rFonts w:ascii="Angsana New" w:hAnsi="Angsana New"/>
          <w:b/>
          <w:bCs/>
          <w:sz w:val="30"/>
          <w:szCs w:val="30"/>
          <w:cs/>
        </w:rPr>
        <w:t>ต</w:t>
      </w:r>
      <w:r w:rsidR="0060103E" w:rsidRPr="00FE35D4">
        <w:rPr>
          <w:rFonts w:ascii="Angsana New" w:hAnsi="Angsana New" w:hint="cs"/>
          <w:b/>
          <w:bCs/>
          <w:sz w:val="30"/>
          <w:szCs w:val="30"/>
          <w:cs/>
        </w:rPr>
        <w:t>้</w:t>
      </w:r>
      <w:r w:rsidR="0060103E" w:rsidRPr="00FE35D4">
        <w:rPr>
          <w:rFonts w:ascii="Angsana New" w:hAnsi="Angsana New"/>
          <w:b/>
          <w:bCs/>
          <w:sz w:val="30"/>
          <w:szCs w:val="30"/>
          <w:cs/>
        </w:rPr>
        <w:t>นทุนในการจัดจำหน่าย</w:t>
      </w:r>
    </w:p>
    <w:tbl>
      <w:tblPr>
        <w:tblW w:w="9180" w:type="dxa"/>
        <w:tblInd w:w="558" w:type="dxa"/>
        <w:tblLayout w:type="fixed"/>
        <w:tblLook w:val="000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FE35D4" w:rsidRPr="00FE35D4" w:rsidTr="008F0BD6">
        <w:trPr>
          <w:tblHeader/>
        </w:trPr>
        <w:tc>
          <w:tcPr>
            <w:tcW w:w="2790" w:type="dxa"/>
          </w:tcPr>
          <w:p w:rsidR="00595BCF" w:rsidRPr="00FE35D4" w:rsidRDefault="00595BC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95BCF" w:rsidRPr="00FE35D4" w:rsidRDefault="00595BC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E35D4" w:rsidTr="008F0BD6">
        <w:trPr>
          <w:tblHeader/>
        </w:trPr>
        <w:tc>
          <w:tcPr>
            <w:tcW w:w="2790" w:type="dxa"/>
          </w:tcPr>
          <w:p w:rsidR="00595BCF" w:rsidRPr="00FE35D4" w:rsidRDefault="00595BC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95BCF" w:rsidRPr="00FE35D4" w:rsidRDefault="00595BC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FE35D4" w:rsidRPr="00FE35D4" w:rsidTr="008F0BD6">
        <w:trPr>
          <w:tblHeader/>
        </w:trPr>
        <w:tc>
          <w:tcPr>
            <w:tcW w:w="2790" w:type="dxa"/>
          </w:tcPr>
          <w:p w:rsidR="00595BCF" w:rsidRPr="00FE35D4" w:rsidRDefault="00595BC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95BCF" w:rsidRPr="00FE35D4" w:rsidRDefault="00595BC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595BCF" w:rsidRPr="00FE35D4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FE35D4" w:rsidRPr="00FE35D4" w:rsidTr="006E1242">
        <w:trPr>
          <w:cantSplit/>
        </w:trPr>
        <w:tc>
          <w:tcPr>
            <w:tcW w:w="2790" w:type="dxa"/>
          </w:tcPr>
          <w:p w:rsidR="00DA3A92" w:rsidRPr="00FE35D4" w:rsidRDefault="00DA3A92" w:rsidP="00FE35D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16,840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16,948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16,544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16,948</w:t>
            </w:r>
          </w:p>
        </w:tc>
      </w:tr>
      <w:tr w:rsidR="00FE35D4" w:rsidRPr="00FE35D4" w:rsidTr="006E1242">
        <w:trPr>
          <w:cantSplit/>
        </w:trPr>
        <w:tc>
          <w:tcPr>
            <w:tcW w:w="2790" w:type="dxa"/>
          </w:tcPr>
          <w:p w:rsidR="00DA3A92" w:rsidRPr="00FE35D4" w:rsidRDefault="00DA3A92" w:rsidP="00FE35D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</w:tr>
      <w:tr w:rsidR="00FE35D4" w:rsidRPr="00FE35D4" w:rsidTr="006E1242">
        <w:trPr>
          <w:cantSplit/>
        </w:trPr>
        <w:tc>
          <w:tcPr>
            <w:tcW w:w="2790" w:type="dxa"/>
          </w:tcPr>
          <w:p w:rsidR="00DA3A92" w:rsidRPr="00FE35D4" w:rsidRDefault="00DA3A92" w:rsidP="00FE35D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:rsidR="00DA3A92" w:rsidRPr="00FE35D4" w:rsidRDefault="00DA3A92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4,417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4,6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3,919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4,6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</w:p>
        </w:tc>
      </w:tr>
      <w:tr w:rsidR="00DA3A92" w:rsidRPr="00FE35D4" w:rsidTr="002B58F9">
        <w:trPr>
          <w:cantSplit/>
        </w:trPr>
        <w:tc>
          <w:tcPr>
            <w:tcW w:w="2790" w:type="dxa"/>
          </w:tcPr>
          <w:p w:rsidR="00DA3A92" w:rsidRPr="00FE35D4" w:rsidRDefault="00DA3A9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DA3A92" w:rsidRPr="00FE35D4" w:rsidRDefault="00DA3A9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A3A92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24,517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501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23,723</w:t>
            </w:r>
          </w:p>
        </w:tc>
        <w:tc>
          <w:tcPr>
            <w:tcW w:w="270" w:type="dxa"/>
          </w:tcPr>
          <w:p w:rsidR="00DA3A92" w:rsidRPr="00FE35D4" w:rsidRDefault="00DA3A9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A3A92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501</w:t>
            </w:r>
          </w:p>
        </w:tc>
      </w:tr>
    </w:tbl>
    <w:p w:rsidR="00595BCF" w:rsidRPr="00FE35D4" w:rsidRDefault="00595BC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F6EB0" w:rsidRPr="00FE35D4" w:rsidRDefault="00984F7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2</w:t>
      </w:r>
      <w:r w:rsidR="00597040" w:rsidRPr="00FE35D4">
        <w:rPr>
          <w:rFonts w:ascii="Angsana New" w:hAnsi="Angsana New"/>
          <w:b/>
          <w:bCs/>
          <w:sz w:val="30"/>
          <w:szCs w:val="30"/>
        </w:rPr>
        <w:t>6</w:t>
      </w:r>
      <w:r w:rsidR="002F6EB0" w:rsidRPr="00FE35D4">
        <w:rPr>
          <w:rFonts w:ascii="Angsana New" w:hAnsi="Angsana New"/>
          <w:b/>
          <w:bCs/>
          <w:sz w:val="30"/>
          <w:szCs w:val="30"/>
        </w:rPr>
        <w:tab/>
      </w:r>
      <w:r w:rsidR="00EC4070" w:rsidRPr="00FE35D4">
        <w:rPr>
          <w:rFonts w:ascii="Angsana New" w:hAnsi="Angsana New"/>
          <w:b/>
          <w:bCs/>
          <w:sz w:val="30"/>
          <w:szCs w:val="30"/>
          <w:cs/>
        </w:rPr>
        <w:t>ค่าใช้จ่ายในการ</w:t>
      </w:r>
      <w:r w:rsidR="002F6EB0" w:rsidRPr="00FE35D4">
        <w:rPr>
          <w:rFonts w:ascii="Angsana New" w:hAnsi="Angsana New"/>
          <w:b/>
          <w:bCs/>
          <w:sz w:val="30"/>
          <w:szCs w:val="30"/>
          <w:cs/>
        </w:rPr>
        <w:t>บริหาร</w:t>
      </w:r>
    </w:p>
    <w:tbl>
      <w:tblPr>
        <w:tblW w:w="9180" w:type="dxa"/>
        <w:tblInd w:w="558" w:type="dxa"/>
        <w:tblLayout w:type="fixed"/>
        <w:tblLook w:val="000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FE35D4" w:rsidRPr="00FE35D4" w:rsidTr="006D20E4">
        <w:trPr>
          <w:tblHeader/>
        </w:trPr>
        <w:tc>
          <w:tcPr>
            <w:tcW w:w="2790" w:type="dxa"/>
          </w:tcPr>
          <w:p w:rsidR="001227BE" w:rsidRPr="00FE35D4" w:rsidRDefault="001227BE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227BE" w:rsidRPr="00FE35D4" w:rsidRDefault="001227BE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1227BE" w:rsidRPr="00FE35D4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1227BE" w:rsidRPr="00FE35D4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1227BE" w:rsidRPr="00FE35D4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E35D4" w:rsidTr="00D94625">
        <w:trPr>
          <w:tblHeader/>
        </w:trPr>
        <w:tc>
          <w:tcPr>
            <w:tcW w:w="2790" w:type="dxa"/>
          </w:tcPr>
          <w:p w:rsidR="0015141C" w:rsidRPr="00FE35D4" w:rsidRDefault="0015141C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5141C" w:rsidRPr="00FE35D4" w:rsidRDefault="0015141C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5141C" w:rsidRPr="00FE35D4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B58F9" w:rsidRPr="00FE35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15141C" w:rsidRPr="00FE35D4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5141C" w:rsidRPr="00FE35D4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B58F9" w:rsidRPr="00FE35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15141C" w:rsidRPr="00FE35D4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5141C" w:rsidRPr="00FE35D4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F73D1" w:rsidRPr="00FE35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B58F9" w:rsidRPr="00FE35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15141C" w:rsidRPr="00FE35D4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5141C" w:rsidRPr="00FE35D4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12204" w:rsidRPr="00FE35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B58F9" w:rsidRPr="00FE35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E35D4" w:rsidRPr="00FE35D4" w:rsidTr="006D20E4">
        <w:trPr>
          <w:tblHeader/>
        </w:trPr>
        <w:tc>
          <w:tcPr>
            <w:tcW w:w="2790" w:type="dxa"/>
          </w:tcPr>
          <w:p w:rsidR="007E0940" w:rsidRPr="00FE35D4" w:rsidRDefault="007E0940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E0940" w:rsidRPr="00FE35D4" w:rsidRDefault="007E0940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7E0940" w:rsidRPr="00FE35D4" w:rsidRDefault="007E0940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FE35D4" w:rsidRPr="00FE35D4" w:rsidTr="005175F2">
        <w:trPr>
          <w:cantSplit/>
        </w:trPr>
        <w:tc>
          <w:tcPr>
            <w:tcW w:w="2790" w:type="dxa"/>
            <w:vAlign w:val="bottom"/>
          </w:tcPr>
          <w:p w:rsidR="002B58F9" w:rsidRPr="00FE35D4" w:rsidRDefault="002B58F9" w:rsidP="00FE35D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2B58F9" w:rsidRPr="00FE35D4" w:rsidRDefault="009227F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97,303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100,010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58F9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96,738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100,005</w:t>
            </w:r>
          </w:p>
        </w:tc>
      </w:tr>
      <w:tr w:rsidR="00FE35D4" w:rsidRPr="00FE35D4" w:rsidTr="005175F2">
        <w:trPr>
          <w:cantSplit/>
        </w:trPr>
        <w:tc>
          <w:tcPr>
            <w:tcW w:w="2790" w:type="dxa"/>
          </w:tcPr>
          <w:p w:rsidR="002B58F9" w:rsidRPr="00FE35D4" w:rsidRDefault="002B58F9" w:rsidP="00FE35D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B58F9" w:rsidRPr="00FE35D4" w:rsidRDefault="009227F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8,240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8,353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58F9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8,180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8,353</w:t>
            </w:r>
          </w:p>
        </w:tc>
      </w:tr>
      <w:tr w:rsidR="00FE35D4" w:rsidRPr="00FE35D4" w:rsidTr="00960171">
        <w:trPr>
          <w:cantSplit/>
        </w:trPr>
        <w:tc>
          <w:tcPr>
            <w:tcW w:w="2790" w:type="dxa"/>
          </w:tcPr>
          <w:p w:rsidR="002B58F9" w:rsidRPr="00FE35D4" w:rsidRDefault="002B58F9" w:rsidP="00FE35D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ค่าเช่าอาคารสำนักงาน</w:t>
            </w:r>
            <w:r w:rsidR="009227F6" w:rsidRPr="00FE35D4">
              <w:rPr>
                <w:rFonts w:ascii="Angsana New" w:hAnsi="Angsana New" w:hint="cs"/>
                <w:sz w:val="30"/>
                <w:szCs w:val="30"/>
                <w:cs/>
              </w:rPr>
              <w:t>-ที่ดิน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B58F9" w:rsidRPr="00FE35D4" w:rsidRDefault="009227F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58F9" w:rsidRPr="00FE35D4" w:rsidRDefault="009227F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360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E35D4" w:rsidTr="00960171">
        <w:trPr>
          <w:cantSplit/>
        </w:trPr>
        <w:tc>
          <w:tcPr>
            <w:tcW w:w="2790" w:type="dxa"/>
          </w:tcPr>
          <w:p w:rsidR="002B58F9" w:rsidRPr="00FE35D4" w:rsidRDefault="002B58F9" w:rsidP="00FE35D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ค่าบริการที่ปรึกษา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B58F9" w:rsidRPr="00FE35D4" w:rsidRDefault="009227F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58F9" w:rsidRPr="00FE35D4" w:rsidRDefault="009227F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742</w:t>
            </w:r>
          </w:p>
        </w:tc>
      </w:tr>
      <w:tr w:rsidR="00FE35D4" w:rsidRPr="00FE35D4" w:rsidTr="00960171">
        <w:trPr>
          <w:cantSplit/>
        </w:trPr>
        <w:tc>
          <w:tcPr>
            <w:tcW w:w="2790" w:type="dxa"/>
          </w:tcPr>
          <w:p w:rsidR="002B58F9" w:rsidRPr="00FE35D4" w:rsidRDefault="002B58F9" w:rsidP="00FE35D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) หนี้สูญและ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960171">
        <w:trPr>
          <w:cantSplit/>
        </w:trPr>
        <w:tc>
          <w:tcPr>
            <w:tcW w:w="2790" w:type="dxa"/>
          </w:tcPr>
          <w:p w:rsidR="002B58F9" w:rsidRPr="00FE35D4" w:rsidRDefault="002B58F9" w:rsidP="00FE35D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960171">
        <w:trPr>
          <w:cantSplit/>
        </w:trPr>
        <w:tc>
          <w:tcPr>
            <w:tcW w:w="2790" w:type="dxa"/>
          </w:tcPr>
          <w:p w:rsidR="002B58F9" w:rsidRPr="00FE35D4" w:rsidRDefault="002B58F9" w:rsidP="00FE35D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B58F9" w:rsidRPr="00FE35D4" w:rsidRDefault="009227F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37,463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14,851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58F9" w:rsidRPr="00FE35D4" w:rsidRDefault="009227F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37,463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14,851</w:t>
            </w:r>
          </w:p>
        </w:tc>
      </w:tr>
      <w:tr w:rsidR="00FE35D4" w:rsidRPr="00FE35D4" w:rsidTr="001227BE">
        <w:trPr>
          <w:cantSplit/>
        </w:trPr>
        <w:tc>
          <w:tcPr>
            <w:tcW w:w="2790" w:type="dxa"/>
          </w:tcPr>
          <w:p w:rsidR="007A5619" w:rsidRPr="00FE35D4" w:rsidRDefault="007A5619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:rsidR="007A5619" w:rsidRPr="00FE35D4" w:rsidRDefault="007A561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34,641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34,134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32,915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</w:tr>
      <w:tr w:rsidR="007A5619" w:rsidRPr="00FE35D4" w:rsidTr="001227BE">
        <w:trPr>
          <w:cantSplit/>
        </w:trPr>
        <w:tc>
          <w:tcPr>
            <w:tcW w:w="2790" w:type="dxa"/>
          </w:tcPr>
          <w:p w:rsidR="007A5619" w:rsidRPr="00FE35D4" w:rsidRDefault="007A5619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7A5619" w:rsidRPr="00FE35D4" w:rsidRDefault="007A561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179,194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158,090</w:t>
            </w:r>
          </w:p>
        </w:tc>
        <w:tc>
          <w:tcPr>
            <w:tcW w:w="270" w:type="dxa"/>
            <w:tcBorders>
              <w:bottom w:val="nil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176,843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157,693</w:t>
            </w:r>
          </w:p>
        </w:tc>
      </w:tr>
    </w:tbl>
    <w:p w:rsidR="009227F6" w:rsidRPr="00FE35D4" w:rsidRDefault="009227F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177315" w:rsidRPr="00FE35D4" w:rsidRDefault="006770D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97040" w:rsidRPr="00FE35D4">
        <w:rPr>
          <w:rFonts w:ascii="Angsana New" w:hAnsi="Angsana New"/>
          <w:b/>
          <w:bCs/>
          <w:sz w:val="30"/>
          <w:szCs w:val="30"/>
        </w:rPr>
        <w:t>7</w:t>
      </w:r>
      <w:r w:rsidR="00F76075" w:rsidRPr="00FE35D4">
        <w:rPr>
          <w:rFonts w:ascii="Angsana New" w:hAnsi="Angsana New"/>
          <w:b/>
          <w:bCs/>
          <w:sz w:val="30"/>
          <w:szCs w:val="30"/>
        </w:rPr>
        <w:tab/>
      </w:r>
      <w:r w:rsidR="00F76075" w:rsidRPr="00FE35D4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  <w:r w:rsidR="00F76075" w:rsidRPr="00FE35D4">
        <w:rPr>
          <w:rFonts w:ascii="Angsana New" w:hAnsi="Angsana New"/>
          <w:sz w:val="30"/>
          <w:szCs w:val="30"/>
          <w:cs/>
        </w:rPr>
        <w:t xml:space="preserve">  </w:t>
      </w:r>
    </w:p>
    <w:p w:rsidR="008C1565" w:rsidRPr="00FE35D4" w:rsidRDefault="008C1565" w:rsidP="00FE35D4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FE35D4" w:rsidRPr="00FE35D4" w:rsidTr="00222FB3">
        <w:trPr>
          <w:tblHeader/>
        </w:trPr>
        <w:tc>
          <w:tcPr>
            <w:tcW w:w="2790" w:type="dxa"/>
          </w:tcPr>
          <w:p w:rsidR="00970842" w:rsidRPr="00FE35D4" w:rsidRDefault="0097084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70842" w:rsidRPr="00FE35D4" w:rsidRDefault="00970842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E35D4" w:rsidTr="00222FB3">
        <w:trPr>
          <w:tblHeader/>
        </w:trPr>
        <w:tc>
          <w:tcPr>
            <w:tcW w:w="2790" w:type="dxa"/>
          </w:tcPr>
          <w:p w:rsidR="00970842" w:rsidRPr="00FE35D4" w:rsidRDefault="0097084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70842" w:rsidRPr="00FE35D4" w:rsidRDefault="00970842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B58F9" w:rsidRPr="00FE35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B58F9" w:rsidRPr="00FE35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B58F9" w:rsidRPr="00FE35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B58F9" w:rsidRPr="00FE35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E35D4" w:rsidRPr="00FE35D4" w:rsidTr="00222FB3">
        <w:trPr>
          <w:tblHeader/>
        </w:trPr>
        <w:tc>
          <w:tcPr>
            <w:tcW w:w="2790" w:type="dxa"/>
          </w:tcPr>
          <w:p w:rsidR="00970842" w:rsidRPr="00FE35D4" w:rsidRDefault="0097084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70842" w:rsidRPr="00FE35D4" w:rsidRDefault="00970842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970842" w:rsidRPr="00FE35D4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FE35D4" w:rsidRPr="00FE35D4" w:rsidTr="00222FB3">
        <w:trPr>
          <w:cantSplit/>
        </w:trPr>
        <w:tc>
          <w:tcPr>
            <w:tcW w:w="2790" w:type="dxa"/>
            <w:vAlign w:val="bottom"/>
          </w:tcPr>
          <w:p w:rsidR="002B58F9" w:rsidRPr="00FE35D4" w:rsidRDefault="002B58F9" w:rsidP="00FE35D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เงินเดือ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ค่าแรง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และโบนัส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2B58F9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217,512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222,505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58F9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216,283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222,500</w:t>
            </w:r>
          </w:p>
        </w:tc>
      </w:tr>
      <w:tr w:rsidR="00FE35D4" w:rsidRPr="00FE35D4" w:rsidTr="00222FB3">
        <w:trPr>
          <w:cantSplit/>
        </w:trPr>
        <w:tc>
          <w:tcPr>
            <w:tcW w:w="2790" w:type="dxa"/>
          </w:tcPr>
          <w:p w:rsidR="002B58F9" w:rsidRPr="00FE35D4" w:rsidRDefault="002B58F9" w:rsidP="00FE35D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สวัสดิการพนักงาน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B58F9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12,690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17,230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58F9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12,563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17,230</w:t>
            </w:r>
          </w:p>
        </w:tc>
      </w:tr>
      <w:tr w:rsidR="00FE35D4" w:rsidRPr="00FE35D4" w:rsidTr="00222FB3">
        <w:trPr>
          <w:cantSplit/>
        </w:trPr>
        <w:tc>
          <w:tcPr>
            <w:tcW w:w="3780" w:type="dxa"/>
            <w:gridSpan w:val="2"/>
          </w:tcPr>
          <w:p w:rsidR="002B58F9" w:rsidRPr="00FE35D4" w:rsidRDefault="002B58F9" w:rsidP="00FE35D4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:rsidR="002B58F9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58F9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</w:tr>
      <w:tr w:rsidR="00FE35D4" w:rsidRPr="00FE35D4" w:rsidTr="00222FB3">
        <w:trPr>
          <w:cantSplit/>
        </w:trPr>
        <w:tc>
          <w:tcPr>
            <w:tcW w:w="2790" w:type="dxa"/>
          </w:tcPr>
          <w:p w:rsidR="002B58F9" w:rsidRPr="00FE35D4" w:rsidRDefault="002B58F9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B58F9" w:rsidRPr="00FE35D4" w:rsidRDefault="00DA3A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5,173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B58F9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5,107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</w:tr>
      <w:tr w:rsidR="002B58F9" w:rsidRPr="00FE35D4" w:rsidTr="00222FB3">
        <w:trPr>
          <w:cantSplit/>
        </w:trPr>
        <w:tc>
          <w:tcPr>
            <w:tcW w:w="2790" w:type="dxa"/>
          </w:tcPr>
          <w:p w:rsidR="002B58F9" w:rsidRPr="00FE35D4" w:rsidRDefault="002B58F9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2B58F9" w:rsidRPr="00FE35D4" w:rsidRDefault="002B58F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B58F9" w:rsidRPr="00FE35D4" w:rsidRDefault="0079591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240,8</w:t>
            </w:r>
            <w:r w:rsidR="00DA3A92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249,548</w:t>
            </w:r>
          </w:p>
        </w:tc>
        <w:tc>
          <w:tcPr>
            <w:tcW w:w="270" w:type="dxa"/>
            <w:tcBorders>
              <w:bottom w:val="nil"/>
            </w:tcBorders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B58F9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239,438</w:t>
            </w:r>
          </w:p>
        </w:tc>
        <w:tc>
          <w:tcPr>
            <w:tcW w:w="270" w:type="dxa"/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B58F9" w:rsidRPr="00FE35D4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249,543</w:t>
            </w:r>
          </w:p>
        </w:tc>
      </w:tr>
    </w:tbl>
    <w:p w:rsidR="00970842" w:rsidRPr="00FE35D4" w:rsidRDefault="00970842" w:rsidP="00FE35D4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1400C3" w:rsidRPr="00FE35D4" w:rsidRDefault="001400C3" w:rsidP="00FE35D4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FF31A1" w:rsidRPr="00FE35D4" w:rsidRDefault="00FF31A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190522" w:rsidRPr="00FE35D4" w:rsidRDefault="0094244D" w:rsidP="00FE35D4">
      <w:pPr>
        <w:pStyle w:val="ListParagraph"/>
        <w:tabs>
          <w:tab w:val="clear" w:pos="680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บริษัทได้หักเงินเดือนพนักงานไว้เป็นเงินกองทุนสำรองเลี้ยงชีพในอัตราร้อยละ </w:t>
      </w:r>
      <w:r w:rsidR="002D6E99" w:rsidRPr="00FE35D4">
        <w:rPr>
          <w:rFonts w:ascii="Angsana New" w:hAnsi="Angsana New"/>
          <w:sz w:val="30"/>
          <w:szCs w:val="30"/>
        </w:rPr>
        <w:t>2</w:t>
      </w:r>
      <w:r w:rsidRPr="00FE35D4">
        <w:rPr>
          <w:rFonts w:ascii="Angsana New" w:hAnsi="Angsana New" w:hint="cs"/>
          <w:sz w:val="30"/>
          <w:szCs w:val="30"/>
          <w:cs/>
        </w:rPr>
        <w:t xml:space="preserve"> ถึงอัตราร้อยละ </w:t>
      </w:r>
      <w:r w:rsidR="002D6E99" w:rsidRPr="00FE35D4">
        <w:rPr>
          <w:rFonts w:ascii="Angsana New" w:hAnsi="Angsana New"/>
          <w:sz w:val="30"/>
          <w:szCs w:val="30"/>
        </w:rPr>
        <w:t>5</w:t>
      </w:r>
      <w:r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 xml:space="preserve">และจ่ายสมทบร้อยละ </w:t>
      </w:r>
      <w:r w:rsidR="002D6E99" w:rsidRPr="00FE35D4">
        <w:rPr>
          <w:rFonts w:ascii="Angsana New" w:hAnsi="Angsana New"/>
          <w:sz w:val="30"/>
          <w:szCs w:val="30"/>
        </w:rPr>
        <w:t>2</w:t>
      </w:r>
      <w:r w:rsidRPr="00FE35D4">
        <w:rPr>
          <w:rFonts w:ascii="Angsana New" w:hAnsi="Angsana New" w:hint="cs"/>
          <w:sz w:val="30"/>
          <w:szCs w:val="30"/>
          <w:cs/>
        </w:rPr>
        <w:t xml:space="preserve"> ถึงอัตรา</w:t>
      </w:r>
      <w:r w:rsidRPr="00FE35D4">
        <w:rPr>
          <w:rFonts w:ascii="Angsana New" w:hAnsi="Angsana New"/>
          <w:sz w:val="30"/>
          <w:szCs w:val="30"/>
          <w:cs/>
        </w:rPr>
        <w:t xml:space="preserve">ร้อยละ </w:t>
      </w:r>
      <w:r w:rsidRPr="00FE35D4">
        <w:rPr>
          <w:rFonts w:ascii="Angsana New" w:hAnsi="Angsana New"/>
          <w:sz w:val="30"/>
          <w:szCs w:val="30"/>
        </w:rPr>
        <w:t>5</w:t>
      </w:r>
      <w:r w:rsidRPr="00FE35D4">
        <w:rPr>
          <w:rFonts w:ascii="Angsana New" w:hAnsi="Angsana New"/>
          <w:sz w:val="30"/>
          <w:szCs w:val="30"/>
          <w:cs/>
        </w:rPr>
        <w:t xml:space="preserve"> เงินกองทุนสำรองเลี้ยงชีพ ได้มอบให้บริษัทแห่งหนึ่งเป็นผู้จัดการกองทุนไว้เพื่อเป็นประโยชน์แก่พนักงานโดยเฉพาะ ณ วันที่ </w:t>
      </w:r>
      <w:r w:rsidRPr="00FE35D4">
        <w:rPr>
          <w:rFonts w:ascii="Angsana New" w:hAnsi="Angsana New"/>
          <w:sz w:val="30"/>
          <w:szCs w:val="30"/>
        </w:rPr>
        <w:t xml:space="preserve">31 </w:t>
      </w:r>
      <w:r w:rsidRPr="00FE35D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E35D4">
        <w:rPr>
          <w:rFonts w:ascii="Angsana New" w:hAnsi="Angsana New"/>
          <w:sz w:val="30"/>
          <w:szCs w:val="30"/>
        </w:rPr>
        <w:t>256</w:t>
      </w:r>
      <w:r w:rsidR="00DA3A92" w:rsidRPr="00FE35D4">
        <w:rPr>
          <w:rFonts w:ascii="Angsana New" w:hAnsi="Angsana New"/>
          <w:sz w:val="30"/>
          <w:szCs w:val="30"/>
        </w:rPr>
        <w:t>6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E35D4">
        <w:rPr>
          <w:rFonts w:ascii="Angsana New" w:hAnsi="Angsana New"/>
          <w:sz w:val="30"/>
          <w:szCs w:val="30"/>
        </w:rPr>
        <w:t>25</w:t>
      </w:r>
      <w:r w:rsidR="00ED7F7E" w:rsidRPr="00FE35D4">
        <w:rPr>
          <w:rFonts w:ascii="Angsana New" w:hAnsi="Angsana New"/>
          <w:sz w:val="30"/>
          <w:szCs w:val="30"/>
        </w:rPr>
        <w:t>6</w:t>
      </w:r>
      <w:r w:rsidR="00DA3A92" w:rsidRPr="00FE35D4">
        <w:rPr>
          <w:rFonts w:ascii="Angsana New" w:hAnsi="Angsana New"/>
          <w:sz w:val="30"/>
          <w:szCs w:val="30"/>
        </w:rPr>
        <w:t>5</w:t>
      </w:r>
      <w:r w:rsidRPr="00FE35D4">
        <w:rPr>
          <w:rFonts w:ascii="Angsana New" w:hAnsi="Angsana New"/>
          <w:sz w:val="30"/>
          <w:szCs w:val="30"/>
          <w:cs/>
        </w:rPr>
        <w:t xml:space="preserve"> บริษัทได้จ่ายเงินสมทบกองทุนจำนวน </w:t>
      </w:r>
      <w:bookmarkStart w:id="28" w:name="_Hlk31813066"/>
      <w:r w:rsidR="00E66EF4" w:rsidRPr="00FE35D4">
        <w:rPr>
          <w:rFonts w:ascii="Angsana New" w:hAnsi="Angsana New"/>
          <w:sz w:val="30"/>
          <w:szCs w:val="30"/>
        </w:rPr>
        <w:t>4</w:t>
      </w:r>
      <w:r w:rsidR="00C4372E" w:rsidRPr="00FE35D4">
        <w:rPr>
          <w:rFonts w:ascii="Angsana New" w:hAnsi="Angsana New"/>
          <w:sz w:val="30"/>
          <w:szCs w:val="30"/>
        </w:rPr>
        <w:t>.</w:t>
      </w:r>
      <w:r w:rsidR="00E66EF4" w:rsidRPr="00FE35D4">
        <w:rPr>
          <w:rFonts w:ascii="Angsana New" w:hAnsi="Angsana New"/>
          <w:sz w:val="30"/>
          <w:szCs w:val="30"/>
        </w:rPr>
        <w:t>84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bookmarkEnd w:id="28"/>
      <w:r w:rsidRPr="00FE35D4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811F9E" w:rsidRPr="00FE35D4">
        <w:rPr>
          <w:rFonts w:ascii="Angsana New" w:hAnsi="Angsana New"/>
          <w:sz w:val="30"/>
          <w:szCs w:val="30"/>
        </w:rPr>
        <w:t>5.</w:t>
      </w:r>
      <w:r w:rsidR="00DA3A92" w:rsidRPr="00FE35D4">
        <w:rPr>
          <w:rFonts w:ascii="Angsana New" w:hAnsi="Angsana New"/>
          <w:sz w:val="30"/>
          <w:szCs w:val="30"/>
        </w:rPr>
        <w:t>45</w:t>
      </w:r>
      <w:r w:rsidR="00811F9E"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8732D4" w:rsidRPr="00FE35D4" w:rsidRDefault="008732D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2</w:t>
      </w:r>
      <w:r w:rsidR="00597040" w:rsidRPr="00FE35D4">
        <w:rPr>
          <w:rFonts w:ascii="Angsana New" w:hAnsi="Angsana New"/>
          <w:b/>
          <w:bCs/>
          <w:sz w:val="30"/>
          <w:szCs w:val="30"/>
        </w:rPr>
        <w:t>8</w:t>
      </w:r>
      <w:r w:rsidRPr="00FE35D4">
        <w:rPr>
          <w:rFonts w:ascii="Angsana New" w:hAnsi="Angsana New"/>
          <w:b/>
          <w:bCs/>
          <w:sz w:val="30"/>
          <w:szCs w:val="30"/>
        </w:rPr>
        <w:tab/>
      </w:r>
      <w:r w:rsidRPr="00FE35D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67930" w:rsidRPr="00FE35D4">
        <w:rPr>
          <w:rFonts w:ascii="Angsana New" w:hAnsi="Angsana New" w:hint="cs"/>
          <w:b/>
          <w:bCs/>
          <w:sz w:val="30"/>
          <w:szCs w:val="30"/>
          <w:cs/>
        </w:rPr>
        <w:t>ภาระผูกพันธ์และหนี้สินที่อาจเกิดขึ้น</w:t>
      </w:r>
      <w:r w:rsidRPr="00FE35D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25CCE" w:rsidRPr="00FE35D4" w:rsidRDefault="00C25CC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:rsidR="00F95D95" w:rsidRPr="00FE35D4" w:rsidRDefault="00F95D95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E35D4">
        <w:rPr>
          <w:rFonts w:ascii="Angsana New" w:hAnsi="Angsana New"/>
          <w:sz w:val="30"/>
          <w:szCs w:val="30"/>
        </w:rPr>
        <w:t xml:space="preserve">31 </w:t>
      </w:r>
      <w:r w:rsidRPr="00FE35D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E35D4">
        <w:rPr>
          <w:rFonts w:ascii="Angsana New" w:hAnsi="Angsana New"/>
          <w:sz w:val="30"/>
          <w:szCs w:val="30"/>
        </w:rPr>
        <w:t>256</w:t>
      </w:r>
      <w:r w:rsidR="002B2C8B" w:rsidRPr="00FE35D4">
        <w:rPr>
          <w:rFonts w:ascii="Angsana New" w:hAnsi="Angsana New"/>
          <w:sz w:val="30"/>
          <w:szCs w:val="30"/>
        </w:rPr>
        <w:t>6</w:t>
      </w:r>
      <w:r w:rsidRPr="00FE35D4">
        <w:rPr>
          <w:rFonts w:ascii="Angsana New" w:hAnsi="Angsana New" w:hint="cs"/>
          <w:sz w:val="30"/>
          <w:szCs w:val="30"/>
          <w:cs/>
        </w:rPr>
        <w:t xml:space="preserve"> 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Pr="00FE35D4">
        <w:rPr>
          <w:rFonts w:ascii="Angsana New" w:hAnsi="Angsana New"/>
          <w:sz w:val="30"/>
          <w:szCs w:val="30"/>
        </w:rPr>
        <w:t xml:space="preserve">10 </w:t>
      </w:r>
      <w:r w:rsidRPr="00FE35D4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FE35D4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Pr="00FE35D4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Pr="00FE35D4">
        <w:rPr>
          <w:rFonts w:ascii="Angsana New" w:eastAsia="MS Mincho" w:hAnsi="Angsana New"/>
          <w:sz w:val="30"/>
          <w:szCs w:val="30"/>
        </w:rPr>
        <w:t xml:space="preserve"> </w:t>
      </w:r>
    </w:p>
    <w:p w:rsidR="00F95D95" w:rsidRPr="00FE35D4" w:rsidRDefault="00F95D95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FE35D4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FE35D4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FE35D4">
        <w:rPr>
          <w:rFonts w:ascii="Angsana New" w:eastAsia="MS Mincho" w:hAnsi="Angsana New"/>
          <w:sz w:val="30"/>
          <w:szCs w:val="30"/>
          <w:cs/>
        </w:rPr>
        <w:t>2564 บริษัทได้ทำหนังสือส่งมอบงานและเบิกค่าจ้าง</w:t>
      </w:r>
      <w:r w:rsidRPr="00FE35D4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FE35D4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:rsidR="00640B46" w:rsidRPr="00FE35D4" w:rsidRDefault="00640B46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:rsidR="00876691" w:rsidRPr="00FE35D4" w:rsidRDefault="00876691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:rsidR="0020494D" w:rsidRPr="00FE35D4" w:rsidRDefault="0020494D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:rsidR="0020494D" w:rsidRPr="00FE35D4" w:rsidRDefault="0020494D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:rsidR="00884F02" w:rsidRPr="00FE35D4" w:rsidRDefault="0059704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lastRenderedPageBreak/>
        <w:t>29</w:t>
      </w:r>
      <w:r w:rsidR="00884F02" w:rsidRPr="00FE35D4">
        <w:rPr>
          <w:rFonts w:ascii="Angsana New" w:hAnsi="Angsana New"/>
          <w:b/>
          <w:bCs/>
          <w:sz w:val="30"/>
          <w:szCs w:val="30"/>
        </w:rPr>
        <w:tab/>
      </w:r>
      <w:r w:rsidR="00884F02" w:rsidRPr="00FE35D4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  <w:r w:rsidR="00884F02" w:rsidRPr="00FE35D4">
        <w:rPr>
          <w:rFonts w:ascii="Angsana New" w:hAnsi="Angsana New"/>
          <w:sz w:val="30"/>
          <w:szCs w:val="30"/>
          <w:cs/>
        </w:rPr>
        <w:t xml:space="preserve"> </w:t>
      </w:r>
    </w:p>
    <w:p w:rsidR="00257C68" w:rsidRPr="00FE35D4" w:rsidRDefault="00257C6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9365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</w:tblGrid>
      <w:tr w:rsidR="00FE35D4" w:rsidRPr="00FE35D4" w:rsidTr="006D20E4">
        <w:trPr>
          <w:tblHeader/>
        </w:trPr>
        <w:tc>
          <w:tcPr>
            <w:tcW w:w="3060" w:type="dxa"/>
          </w:tcPr>
          <w:p w:rsidR="0078020F" w:rsidRPr="00FE35D4" w:rsidRDefault="0078020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8020F" w:rsidRPr="00FE35D4" w:rsidRDefault="0078020F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8020F" w:rsidRPr="00FE35D4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78020F" w:rsidRPr="00FE35D4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:rsidR="0078020F" w:rsidRPr="00FE35D4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E35D4" w:rsidTr="00B23A16">
        <w:trPr>
          <w:tblHeader/>
        </w:trPr>
        <w:tc>
          <w:tcPr>
            <w:tcW w:w="3060" w:type="dxa"/>
          </w:tcPr>
          <w:p w:rsidR="0078020F" w:rsidRPr="00FE35D4" w:rsidRDefault="0078020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8020F" w:rsidRPr="00FE35D4" w:rsidRDefault="0078020F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8020F" w:rsidRPr="00FE35D4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562F" w:rsidRPr="00FE35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78020F" w:rsidRPr="00FE35D4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8020F" w:rsidRPr="00FE35D4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562F" w:rsidRPr="00FE35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78020F" w:rsidRPr="00FE35D4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8020F" w:rsidRPr="00FE35D4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562F" w:rsidRPr="00FE35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65" w:type="dxa"/>
            <w:gridSpan w:val="2"/>
          </w:tcPr>
          <w:p w:rsidR="0078020F" w:rsidRPr="00FE35D4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562F" w:rsidRPr="00FE35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E35D4" w:rsidRPr="00FE35D4" w:rsidTr="006D20E4">
        <w:trPr>
          <w:tblHeader/>
        </w:trPr>
        <w:tc>
          <w:tcPr>
            <w:tcW w:w="3060" w:type="dxa"/>
          </w:tcPr>
          <w:p w:rsidR="0078020F" w:rsidRPr="00FE35D4" w:rsidRDefault="0078020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8020F" w:rsidRPr="00FE35D4" w:rsidRDefault="0078020F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:rsidR="0078020F" w:rsidRPr="00FE35D4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: 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FE35D4" w:rsidRPr="00FE35D4" w:rsidTr="00B23A16">
        <w:trPr>
          <w:cantSplit/>
        </w:trPr>
        <w:tc>
          <w:tcPr>
            <w:tcW w:w="3060" w:type="dxa"/>
          </w:tcPr>
          <w:p w:rsidR="00582916" w:rsidRPr="00FE35D4" w:rsidRDefault="00582916" w:rsidP="00FE35D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</w:tcPr>
          <w:p w:rsidR="00582916" w:rsidRPr="00FE35D4" w:rsidRDefault="00582916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2916" w:rsidRPr="00FE35D4" w:rsidRDefault="0058291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2916" w:rsidRPr="00FE35D4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2916" w:rsidRPr="00FE35D4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2916" w:rsidRPr="00FE35D4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2916" w:rsidRPr="00FE35D4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2916" w:rsidRPr="00FE35D4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582916" w:rsidRPr="00FE35D4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B23A16">
        <w:trPr>
          <w:cantSplit/>
        </w:trPr>
        <w:tc>
          <w:tcPr>
            <w:tcW w:w="3060" w:type="dxa"/>
          </w:tcPr>
          <w:p w:rsidR="00BC562F" w:rsidRPr="00FE35D4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106,530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188,353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19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169,488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184,368</w:t>
            </w:r>
          </w:p>
        </w:tc>
      </w:tr>
      <w:tr w:rsidR="00FE35D4" w:rsidRPr="00FE35D4" w:rsidTr="00B23A16">
        <w:trPr>
          <w:cantSplit/>
        </w:trPr>
        <w:tc>
          <w:tcPr>
            <w:tcW w:w="3060" w:type="dxa"/>
          </w:tcPr>
          <w:p w:rsidR="00BC562F" w:rsidRPr="00FE35D4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919,727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932,273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19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915,517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932,273</w:t>
            </w:r>
          </w:p>
        </w:tc>
      </w:tr>
      <w:tr w:rsidR="00FE35D4" w:rsidRPr="00FE35D4" w:rsidTr="00B23A16">
        <w:trPr>
          <w:cantSplit/>
        </w:trPr>
        <w:tc>
          <w:tcPr>
            <w:tcW w:w="4050" w:type="dxa"/>
            <w:gridSpan w:val="2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</w:tabs>
              <w:ind w:left="151" w:hanging="1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:rsidR="00BC562F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151,031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132,589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19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150,469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132,589</w:t>
            </w:r>
          </w:p>
        </w:tc>
      </w:tr>
      <w:tr w:rsidR="00FE35D4" w:rsidRPr="00FE35D4" w:rsidTr="00B23A16">
        <w:trPr>
          <w:cantSplit/>
        </w:trPr>
        <w:tc>
          <w:tcPr>
            <w:tcW w:w="3060" w:type="dxa"/>
          </w:tcPr>
          <w:p w:rsidR="00BC562F" w:rsidRPr="00FE35D4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ค่าจ้างตอก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และค่าแรงผู้รับเหมา</w:t>
            </w:r>
          </w:p>
        </w:tc>
        <w:tc>
          <w:tcPr>
            <w:tcW w:w="99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19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114,952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182,168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19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114,952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184,915</w:t>
            </w:r>
          </w:p>
        </w:tc>
      </w:tr>
      <w:tr w:rsidR="00FE35D4" w:rsidRPr="00FE35D4" w:rsidTr="00B23A16">
        <w:trPr>
          <w:cantSplit/>
        </w:trPr>
        <w:tc>
          <w:tcPr>
            <w:tcW w:w="3060" w:type="dxa"/>
          </w:tcPr>
          <w:p w:rsidR="00BC562F" w:rsidRPr="00FE35D4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99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28,408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110,648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19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28,359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110,648</w:t>
            </w:r>
          </w:p>
        </w:tc>
      </w:tr>
      <w:tr w:rsidR="00FE35D4" w:rsidRPr="00FE35D4" w:rsidTr="00B23A16">
        <w:trPr>
          <w:cantSplit/>
        </w:trPr>
        <w:tc>
          <w:tcPr>
            <w:tcW w:w="3060" w:type="dxa"/>
          </w:tcPr>
          <w:p w:rsidR="00BC562F" w:rsidRPr="00FE35D4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19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74,717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88,499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62F" w:rsidRPr="00FE35D4" w:rsidRDefault="00BC19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74,717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88,499</w:t>
            </w:r>
          </w:p>
        </w:tc>
      </w:tr>
      <w:tr w:rsidR="00FE35D4" w:rsidRPr="00FE35D4" w:rsidTr="003B32F5">
        <w:trPr>
          <w:cantSplit/>
        </w:trPr>
        <w:tc>
          <w:tcPr>
            <w:tcW w:w="3060" w:type="dxa"/>
          </w:tcPr>
          <w:p w:rsidR="00BC562F" w:rsidRPr="00FE35D4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62F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56,636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55,563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62F" w:rsidRPr="00FE35D4" w:rsidRDefault="00BC19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55,772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55,563</w:t>
            </w:r>
          </w:p>
        </w:tc>
      </w:tr>
      <w:tr w:rsidR="00BC562F" w:rsidRPr="00FE35D4" w:rsidTr="00E578F2">
        <w:trPr>
          <w:cantSplit/>
        </w:trPr>
        <w:tc>
          <w:tcPr>
            <w:tcW w:w="3060" w:type="dxa"/>
          </w:tcPr>
          <w:p w:rsidR="00BC562F" w:rsidRPr="00FE35D4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62F" w:rsidRPr="00FE35D4" w:rsidRDefault="003B0E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1,452,001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1,690,093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62F" w:rsidRPr="00FE35D4" w:rsidRDefault="00BC19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1,509,274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1,688,855</w:t>
            </w:r>
          </w:p>
        </w:tc>
      </w:tr>
    </w:tbl>
    <w:p w:rsidR="00086BA3" w:rsidRPr="00FE35D4" w:rsidRDefault="00086BA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65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</w:tblGrid>
      <w:tr w:rsidR="00FE35D4" w:rsidRPr="00FE35D4" w:rsidTr="006D20E4">
        <w:trPr>
          <w:tblHeader/>
        </w:trPr>
        <w:tc>
          <w:tcPr>
            <w:tcW w:w="3060" w:type="dxa"/>
          </w:tcPr>
          <w:p w:rsidR="00D7465A" w:rsidRPr="00FE35D4" w:rsidRDefault="00D7465A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7465A" w:rsidRPr="00FE35D4" w:rsidRDefault="00D7465A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</w:tcPr>
          <w:p w:rsidR="00D7465A" w:rsidRPr="00FE35D4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7465A" w:rsidRPr="00FE35D4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:rsidR="00D7465A" w:rsidRPr="00FE35D4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E35D4" w:rsidTr="006D20E4">
        <w:trPr>
          <w:tblHeader/>
        </w:trPr>
        <w:tc>
          <w:tcPr>
            <w:tcW w:w="3060" w:type="dxa"/>
          </w:tcPr>
          <w:p w:rsidR="00D7465A" w:rsidRPr="00FE35D4" w:rsidRDefault="00D7465A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7465A" w:rsidRPr="00FE35D4" w:rsidRDefault="00D7465A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7465A" w:rsidRPr="00FE35D4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562F" w:rsidRPr="00FE35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D7465A" w:rsidRPr="00FE35D4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7465A" w:rsidRPr="00FE35D4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562F" w:rsidRPr="00FE35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D7465A" w:rsidRPr="00FE35D4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7465A" w:rsidRPr="00FE35D4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562F" w:rsidRPr="00FE35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65" w:type="dxa"/>
            <w:gridSpan w:val="2"/>
          </w:tcPr>
          <w:p w:rsidR="00D7465A" w:rsidRPr="00FE35D4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562F" w:rsidRPr="00FE35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E35D4" w:rsidRPr="00FE35D4" w:rsidTr="006D20E4">
        <w:trPr>
          <w:cantSplit/>
        </w:trPr>
        <w:tc>
          <w:tcPr>
            <w:tcW w:w="3060" w:type="dxa"/>
          </w:tcPr>
          <w:p w:rsidR="00E578F2" w:rsidRPr="00FE35D4" w:rsidRDefault="00E578F2" w:rsidP="00FE35D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="00B12008" w:rsidRPr="00FE35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DB1F0F" w:rsidRPr="00FE35D4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DB1F0F">
        <w:trPr>
          <w:cantSplit/>
        </w:trPr>
        <w:tc>
          <w:tcPr>
            <w:tcW w:w="4050" w:type="dxa"/>
            <w:gridSpan w:val="2"/>
          </w:tcPr>
          <w:p w:rsidR="00E578F2" w:rsidRPr="00FE35D4" w:rsidRDefault="00E578F2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E578F2" w:rsidRPr="00FE35D4" w:rsidRDefault="003D06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16,840</w:t>
            </w: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578F2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16,948</w:t>
            </w: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FE35D4" w:rsidRDefault="003D06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16,544</w:t>
            </w: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E578F2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16,948</w:t>
            </w:r>
          </w:p>
        </w:tc>
      </w:tr>
      <w:tr w:rsidR="00FE35D4" w:rsidRPr="00FE35D4" w:rsidTr="00DB1F0F">
        <w:trPr>
          <w:cantSplit/>
        </w:trPr>
        <w:tc>
          <w:tcPr>
            <w:tcW w:w="3060" w:type="dxa"/>
          </w:tcPr>
          <w:p w:rsidR="00BC562F" w:rsidRPr="00FE35D4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  <w:vAlign w:val="bottom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62F" w:rsidRPr="00FE35D4" w:rsidRDefault="003D06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1,771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62F" w:rsidRPr="00FE35D4" w:rsidRDefault="003D06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1,771</w:t>
            </w:r>
          </w:p>
        </w:tc>
      </w:tr>
      <w:tr w:rsidR="00FE35D4" w:rsidRPr="00FE35D4" w:rsidTr="00DB1F0F">
        <w:trPr>
          <w:cantSplit/>
        </w:trPr>
        <w:tc>
          <w:tcPr>
            <w:tcW w:w="3060" w:type="dxa"/>
          </w:tcPr>
          <w:p w:rsidR="00BC562F" w:rsidRPr="00FE35D4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C562F" w:rsidRPr="00FE35D4" w:rsidRDefault="003D06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4,417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FE35D4">
              <w:rPr>
                <w:rFonts w:ascii="Angsana New" w:hAnsi="Angsana New"/>
                <w:sz w:val="30"/>
                <w:szCs w:val="30"/>
              </w:rPr>
              <w:t>8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C562F" w:rsidRPr="00FE35D4" w:rsidRDefault="003D06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3,919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</w:tr>
      <w:tr w:rsidR="00FE35D4" w:rsidRPr="00FE35D4" w:rsidTr="00DB1F0F">
        <w:trPr>
          <w:cantSplit/>
        </w:trPr>
        <w:tc>
          <w:tcPr>
            <w:tcW w:w="3060" w:type="dxa"/>
          </w:tcPr>
          <w:p w:rsidR="00BC562F" w:rsidRPr="00FE35D4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62F" w:rsidRPr="00FE35D4" w:rsidRDefault="0079591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3D06C0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,517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23,50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562F" w:rsidRPr="00FE35D4" w:rsidRDefault="003D06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23,723</w:t>
            </w:r>
          </w:p>
        </w:tc>
        <w:tc>
          <w:tcPr>
            <w:tcW w:w="270" w:type="dxa"/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BC562F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23,501</w:t>
            </w:r>
          </w:p>
        </w:tc>
      </w:tr>
      <w:tr w:rsidR="00FE35D4" w:rsidRPr="00FE35D4" w:rsidTr="006D20E4">
        <w:trPr>
          <w:cantSplit/>
        </w:trPr>
        <w:tc>
          <w:tcPr>
            <w:tcW w:w="3060" w:type="dxa"/>
          </w:tcPr>
          <w:p w:rsidR="00E578F2" w:rsidRPr="00FE35D4" w:rsidRDefault="00E578F2" w:rsidP="00FE35D4">
            <w:pPr>
              <w:ind w:left="342" w:hanging="27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3060" w:type="dxa"/>
          </w:tcPr>
          <w:p w:rsidR="00E578F2" w:rsidRPr="00FE35D4" w:rsidRDefault="00E578F2" w:rsidP="00FE35D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DB1F0F" w:rsidRPr="00FE35D4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:rsidR="00E578F2" w:rsidRPr="00FE35D4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4050" w:type="dxa"/>
            <w:gridSpan w:val="2"/>
          </w:tcPr>
          <w:p w:rsidR="00E578F2" w:rsidRPr="00FE35D4" w:rsidRDefault="00E578F2" w:rsidP="00FE35D4">
            <w:pPr>
              <w:tabs>
                <w:tab w:val="clear" w:pos="454"/>
                <w:tab w:val="clear" w:pos="680"/>
                <w:tab w:val="left" w:pos="432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E578F2" w:rsidRPr="00FE35D4" w:rsidRDefault="00DB5FD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97,303</w:t>
            </w: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100,010</w:t>
            </w: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96,</w:t>
            </w:r>
            <w:r w:rsidR="00DB5FDA" w:rsidRPr="00FE35D4"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E578F2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100,005</w:t>
            </w:r>
          </w:p>
        </w:tc>
      </w:tr>
      <w:tr w:rsidR="00FE35D4" w:rsidRPr="00FE35D4" w:rsidTr="006D20E4">
        <w:trPr>
          <w:cantSplit/>
        </w:trPr>
        <w:tc>
          <w:tcPr>
            <w:tcW w:w="4050" w:type="dxa"/>
            <w:gridSpan w:val="2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) หนี้สูญและหน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170" w:type="dxa"/>
            <w:vAlign w:val="bottom"/>
          </w:tcPr>
          <w:p w:rsidR="00E578F2" w:rsidRPr="00FE35D4" w:rsidRDefault="00DB5FD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37,463</w:t>
            </w: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78F2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14,851</w:t>
            </w: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B5FDA" w:rsidRPr="00FE35D4" w:rsidRDefault="00DB5FD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37,463</w:t>
            </w:r>
          </w:p>
        </w:tc>
        <w:tc>
          <w:tcPr>
            <w:tcW w:w="270" w:type="dxa"/>
          </w:tcPr>
          <w:p w:rsidR="00E578F2" w:rsidRPr="00FE35D4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E578F2" w:rsidRPr="00FE35D4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14,851</w:t>
            </w:r>
          </w:p>
        </w:tc>
      </w:tr>
      <w:tr w:rsidR="00FE35D4" w:rsidRPr="00FE35D4" w:rsidTr="006D20E4">
        <w:trPr>
          <w:cantSplit/>
        </w:trPr>
        <w:tc>
          <w:tcPr>
            <w:tcW w:w="3060" w:type="dxa"/>
          </w:tcPr>
          <w:p w:rsidR="00E33AA3" w:rsidRPr="00FE35D4" w:rsidRDefault="00E33AA3" w:rsidP="00FE35D4">
            <w:pPr>
              <w:tabs>
                <w:tab w:val="clear" w:pos="454"/>
                <w:tab w:val="clear" w:pos="680"/>
                <w:tab w:val="left" w:pos="432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E33AA3" w:rsidRPr="00FE35D4" w:rsidRDefault="00E33AA3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E33AA3" w:rsidRPr="00FE35D4" w:rsidRDefault="00DB5FD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8,240</w:t>
            </w:r>
          </w:p>
        </w:tc>
        <w:tc>
          <w:tcPr>
            <w:tcW w:w="270" w:type="dxa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8,353</w:t>
            </w:r>
          </w:p>
        </w:tc>
        <w:tc>
          <w:tcPr>
            <w:tcW w:w="270" w:type="dxa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3AA3" w:rsidRPr="00FE35D4" w:rsidRDefault="00DB5FD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8,180</w:t>
            </w:r>
          </w:p>
        </w:tc>
        <w:tc>
          <w:tcPr>
            <w:tcW w:w="270" w:type="dxa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8,353</w:t>
            </w:r>
          </w:p>
        </w:tc>
      </w:tr>
      <w:tr w:rsidR="00FE35D4" w:rsidRPr="00FE35D4" w:rsidTr="008F0BD6">
        <w:trPr>
          <w:cantSplit/>
        </w:trPr>
        <w:tc>
          <w:tcPr>
            <w:tcW w:w="3060" w:type="dxa"/>
          </w:tcPr>
          <w:p w:rsidR="00E33AA3" w:rsidRPr="00FE35D4" w:rsidRDefault="00E33AA3" w:rsidP="00FE35D4">
            <w:pPr>
              <w:tabs>
                <w:tab w:val="clear" w:pos="680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:rsidR="00E33AA3" w:rsidRPr="00FE35D4" w:rsidRDefault="00E33AA3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3AA3" w:rsidRPr="00FE35D4" w:rsidRDefault="00DB5FD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36,</w:t>
            </w:r>
            <w:r w:rsidR="00DB1F0F" w:rsidRPr="00FE35D4">
              <w:rPr>
                <w:rFonts w:ascii="Angsana New" w:hAnsi="Angsana New"/>
                <w:sz w:val="30"/>
                <w:szCs w:val="30"/>
              </w:rPr>
              <w:t>18</w:t>
            </w:r>
            <w:r w:rsidRPr="00FE35D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34,876</w:t>
            </w:r>
          </w:p>
        </w:tc>
        <w:tc>
          <w:tcPr>
            <w:tcW w:w="270" w:type="dxa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3AA3" w:rsidRPr="00FE35D4" w:rsidRDefault="00DB5FD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34,462</w:t>
            </w:r>
          </w:p>
        </w:tc>
        <w:tc>
          <w:tcPr>
            <w:tcW w:w="270" w:type="dxa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34,484</w:t>
            </w:r>
          </w:p>
        </w:tc>
      </w:tr>
      <w:tr w:rsidR="00E33AA3" w:rsidRPr="00FE35D4" w:rsidTr="008F0BD6">
        <w:trPr>
          <w:cantSplit/>
        </w:trPr>
        <w:tc>
          <w:tcPr>
            <w:tcW w:w="3060" w:type="dxa"/>
          </w:tcPr>
          <w:p w:rsidR="00E33AA3" w:rsidRPr="00FE35D4" w:rsidRDefault="00E33AA3" w:rsidP="00FE35D4">
            <w:pPr>
              <w:tabs>
                <w:tab w:val="clear" w:pos="680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E33AA3" w:rsidRPr="00FE35D4" w:rsidRDefault="00E33AA3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3AA3" w:rsidRPr="00FE35D4" w:rsidRDefault="00DB1F0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179,194</w:t>
            </w:r>
          </w:p>
        </w:tc>
        <w:tc>
          <w:tcPr>
            <w:tcW w:w="270" w:type="dxa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158,090</w:t>
            </w:r>
          </w:p>
        </w:tc>
        <w:tc>
          <w:tcPr>
            <w:tcW w:w="270" w:type="dxa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3AA3" w:rsidRPr="00FE35D4" w:rsidRDefault="00DB5FD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176,843</w:t>
            </w:r>
          </w:p>
        </w:tc>
        <w:tc>
          <w:tcPr>
            <w:tcW w:w="270" w:type="dxa"/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E33AA3" w:rsidRPr="00FE35D4" w:rsidRDefault="00E33AA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157,693</w:t>
            </w:r>
          </w:p>
        </w:tc>
      </w:tr>
    </w:tbl>
    <w:p w:rsidR="00E578F2" w:rsidRPr="00FE35D4" w:rsidRDefault="00E578F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85235" w:rsidRPr="00FE35D4" w:rsidRDefault="00ED742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597040" w:rsidRPr="00FE35D4">
        <w:rPr>
          <w:rFonts w:ascii="Angsana New" w:hAnsi="Angsana New"/>
          <w:b/>
          <w:bCs/>
          <w:sz w:val="30"/>
          <w:szCs w:val="30"/>
        </w:rPr>
        <w:t>0</w:t>
      </w:r>
      <w:r w:rsidR="006F4FE1" w:rsidRPr="00FE35D4">
        <w:rPr>
          <w:rFonts w:ascii="Angsana New" w:hAnsi="Angsana New"/>
          <w:b/>
          <w:bCs/>
          <w:sz w:val="30"/>
          <w:szCs w:val="30"/>
        </w:rPr>
        <w:tab/>
      </w:r>
      <w:r w:rsidR="006F4FE1" w:rsidRPr="00FE35D4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180378" w:rsidRPr="00FE35D4">
        <w:rPr>
          <w:rFonts w:ascii="Angsana New" w:hAnsi="Angsana New" w:hint="cs"/>
          <w:b/>
          <w:bCs/>
          <w:sz w:val="30"/>
          <w:szCs w:val="30"/>
          <w:cs/>
        </w:rPr>
        <w:t xml:space="preserve">          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  <w:gridCol w:w="85"/>
      </w:tblGrid>
      <w:tr w:rsidR="00FE35D4" w:rsidRPr="00FE35D4" w:rsidTr="00385235">
        <w:trPr>
          <w:gridAfter w:val="1"/>
          <w:wAfter w:w="85" w:type="dxa"/>
          <w:tblHeader/>
        </w:trPr>
        <w:tc>
          <w:tcPr>
            <w:tcW w:w="3060" w:type="dxa"/>
          </w:tcPr>
          <w:p w:rsidR="00385235" w:rsidRPr="00FE35D4" w:rsidRDefault="00385235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85235" w:rsidRPr="00FE35D4" w:rsidRDefault="00385235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85235" w:rsidRPr="00FE35D4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385235" w:rsidRPr="00FE35D4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:rsidR="00385235" w:rsidRPr="00FE35D4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E35D4" w:rsidTr="00385235">
        <w:trPr>
          <w:gridAfter w:val="1"/>
          <w:wAfter w:w="85" w:type="dxa"/>
          <w:tblHeader/>
        </w:trPr>
        <w:tc>
          <w:tcPr>
            <w:tcW w:w="3060" w:type="dxa"/>
          </w:tcPr>
          <w:p w:rsidR="00385235" w:rsidRPr="00FE35D4" w:rsidRDefault="00385235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85235" w:rsidRPr="00FE35D4" w:rsidRDefault="00385235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85235" w:rsidRPr="00FE35D4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D4A00" w:rsidRPr="00FE35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385235" w:rsidRPr="00FE35D4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85235" w:rsidRPr="00FE35D4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D4A00" w:rsidRPr="00FE35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385235" w:rsidRPr="00FE35D4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85235" w:rsidRPr="00FE35D4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D4A00" w:rsidRPr="00FE35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65" w:type="dxa"/>
            <w:gridSpan w:val="2"/>
          </w:tcPr>
          <w:p w:rsidR="00385235" w:rsidRPr="00FE35D4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D4A00" w:rsidRPr="00FE35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FE35D4" w:rsidRPr="00FE35D4" w:rsidTr="00385235">
        <w:trPr>
          <w:cantSplit/>
        </w:trPr>
        <w:tc>
          <w:tcPr>
            <w:tcW w:w="3060" w:type="dxa"/>
          </w:tcPr>
          <w:p w:rsidR="006326EF" w:rsidRPr="00FE35D4" w:rsidRDefault="006326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6326EF" w:rsidRPr="00FE35D4" w:rsidRDefault="006326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8"/>
          </w:tcPr>
          <w:p w:rsidR="006326EF" w:rsidRPr="00FE35D4" w:rsidRDefault="0075005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="006326EF"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6326EF"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E35D4" w:rsidTr="00385235">
        <w:trPr>
          <w:cantSplit/>
        </w:trPr>
        <w:tc>
          <w:tcPr>
            <w:tcW w:w="306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5504DD" w:rsidRPr="00FE35D4" w:rsidRDefault="005504DD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5504DD" w:rsidRPr="00FE35D4" w:rsidRDefault="005504DD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24,634</w:t>
            </w:r>
          </w:p>
        </w:tc>
        <w:tc>
          <w:tcPr>
            <w:tcW w:w="270" w:type="dxa"/>
          </w:tcPr>
          <w:p w:rsidR="005504DD" w:rsidRPr="00FE35D4" w:rsidRDefault="005504DD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15,540</w:t>
            </w:r>
          </w:p>
        </w:tc>
        <w:tc>
          <w:tcPr>
            <w:tcW w:w="2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24,634</w:t>
            </w:r>
          </w:p>
        </w:tc>
        <w:tc>
          <w:tcPr>
            <w:tcW w:w="2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15,540</w:t>
            </w:r>
          </w:p>
        </w:tc>
      </w:tr>
      <w:tr w:rsidR="00FE35D4" w:rsidRPr="00FE35D4" w:rsidTr="00385235">
        <w:trPr>
          <w:cantSplit/>
        </w:trPr>
        <w:tc>
          <w:tcPr>
            <w:tcW w:w="306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1,442</w:t>
            </w:r>
          </w:p>
        </w:tc>
        <w:tc>
          <w:tcPr>
            <w:tcW w:w="2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  <w:tc>
          <w:tcPr>
            <w:tcW w:w="2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1,442</w:t>
            </w:r>
          </w:p>
        </w:tc>
        <w:tc>
          <w:tcPr>
            <w:tcW w:w="2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</w:tr>
      <w:tr w:rsidR="00FE35D4" w:rsidRPr="00FE35D4" w:rsidTr="00385235">
        <w:trPr>
          <w:cantSplit/>
        </w:trPr>
        <w:tc>
          <w:tcPr>
            <w:tcW w:w="306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5504DD" w:rsidRPr="00FE35D4" w:rsidRDefault="005504DD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26,076</w:t>
            </w:r>
          </w:p>
        </w:tc>
        <w:tc>
          <w:tcPr>
            <w:tcW w:w="2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17,947</w:t>
            </w:r>
          </w:p>
        </w:tc>
        <w:tc>
          <w:tcPr>
            <w:tcW w:w="2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26,076</w:t>
            </w:r>
          </w:p>
        </w:tc>
        <w:tc>
          <w:tcPr>
            <w:tcW w:w="270" w:type="dxa"/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5504DD" w:rsidRPr="00FE35D4" w:rsidRDefault="005504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17,947</w:t>
            </w:r>
          </w:p>
        </w:tc>
      </w:tr>
      <w:tr w:rsidR="00FE35D4" w:rsidRPr="00FE35D4" w:rsidTr="00385235">
        <w:trPr>
          <w:cantSplit/>
        </w:trPr>
        <w:tc>
          <w:tcPr>
            <w:tcW w:w="306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7A5619" w:rsidRPr="00FE35D4" w:rsidRDefault="007A561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1,939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2,734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</w:tr>
      <w:tr w:rsidR="007A5619" w:rsidRPr="00FE35D4" w:rsidTr="00385235">
        <w:trPr>
          <w:cantSplit/>
        </w:trPr>
        <w:tc>
          <w:tcPr>
            <w:tcW w:w="306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7A5619" w:rsidRPr="00FE35D4" w:rsidRDefault="007A561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28,943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19,886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28,810</w:t>
            </w:r>
          </w:p>
        </w:tc>
        <w:tc>
          <w:tcPr>
            <w:tcW w:w="270" w:type="dxa"/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19,761</w:t>
            </w:r>
          </w:p>
        </w:tc>
      </w:tr>
    </w:tbl>
    <w:p w:rsidR="00C659E1" w:rsidRPr="00FE35D4" w:rsidRDefault="00C659E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FF278D" w:rsidRPr="00FE35D4" w:rsidRDefault="00FF278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555C2" w:rsidRPr="00FE35D4" w:rsidRDefault="00ED742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3</w:t>
      </w:r>
      <w:r w:rsidR="004C4004" w:rsidRPr="00FE35D4">
        <w:rPr>
          <w:rFonts w:ascii="Angsana New" w:hAnsi="Angsana New"/>
          <w:b/>
          <w:bCs/>
          <w:sz w:val="30"/>
          <w:szCs w:val="30"/>
        </w:rPr>
        <w:t>1</w:t>
      </w:r>
      <w:r w:rsidR="00507A0C" w:rsidRPr="00FE35D4">
        <w:rPr>
          <w:rFonts w:ascii="Angsana New" w:hAnsi="Angsana New"/>
          <w:b/>
          <w:bCs/>
          <w:sz w:val="30"/>
          <w:szCs w:val="30"/>
        </w:rPr>
        <w:tab/>
      </w:r>
      <w:r w:rsidR="00507A0C" w:rsidRPr="00FE35D4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F654F1" w:rsidRPr="00FE35D4" w:rsidRDefault="002D158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ab/>
      </w:r>
      <w:r w:rsidRPr="00FE35D4">
        <w:rPr>
          <w:rFonts w:ascii="Angsana New" w:hAnsi="Angsana New"/>
          <w:b/>
          <w:bCs/>
          <w:sz w:val="30"/>
          <w:szCs w:val="30"/>
        </w:rPr>
        <w:tab/>
      </w:r>
      <w:r w:rsidR="00F654F1" w:rsidRPr="00FE35D4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FE35D4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FE35D4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450" w:type="dxa"/>
        <w:tblInd w:w="558" w:type="dxa"/>
        <w:tblLayout w:type="fixed"/>
        <w:tblLook w:val="0000"/>
      </w:tblPr>
      <w:tblGrid>
        <w:gridCol w:w="5850"/>
        <w:gridCol w:w="990"/>
        <w:gridCol w:w="1222"/>
        <w:gridCol w:w="236"/>
        <w:gridCol w:w="1152"/>
      </w:tblGrid>
      <w:tr w:rsidR="00FE35D4" w:rsidRPr="00FE35D4" w:rsidTr="009E6156">
        <w:trPr>
          <w:cantSplit/>
          <w:tblHeader/>
        </w:trPr>
        <w:tc>
          <w:tcPr>
            <w:tcW w:w="5850" w:type="dxa"/>
          </w:tcPr>
          <w:p w:rsidR="00C521C0" w:rsidRPr="00FE35D4" w:rsidRDefault="00C521C0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:rsidR="00C521C0" w:rsidRPr="00FE35D4" w:rsidRDefault="00C521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E35D4" w:rsidTr="00C123E5">
        <w:trPr>
          <w:cantSplit/>
          <w:tblHeader/>
        </w:trPr>
        <w:tc>
          <w:tcPr>
            <w:tcW w:w="5850" w:type="dxa"/>
          </w:tcPr>
          <w:p w:rsidR="00C521C0" w:rsidRPr="00FE35D4" w:rsidRDefault="00C521C0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521C0" w:rsidRPr="00FE35D4" w:rsidRDefault="00C521C0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C521C0" w:rsidRPr="00FE35D4" w:rsidRDefault="00C521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BD4A00"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C521C0" w:rsidRPr="00FE35D4" w:rsidRDefault="00C521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521C0" w:rsidRPr="00FE35D4" w:rsidRDefault="00C521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D4A00" w:rsidRPr="00FE35D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FE35D4" w:rsidRPr="00FE35D4" w:rsidTr="00C123E5">
        <w:trPr>
          <w:cantSplit/>
          <w:tblHeader/>
        </w:trPr>
        <w:tc>
          <w:tcPr>
            <w:tcW w:w="5850" w:type="dxa"/>
          </w:tcPr>
          <w:p w:rsidR="00C521C0" w:rsidRPr="00FE35D4" w:rsidRDefault="00C521C0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521C0" w:rsidRPr="00FE35D4" w:rsidRDefault="00C521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  <w:vAlign w:val="bottom"/>
          </w:tcPr>
          <w:p w:rsidR="00C521C0" w:rsidRPr="00FE35D4" w:rsidRDefault="00C521C0" w:rsidP="00FE35D4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E35D4" w:rsidTr="00C123E5">
        <w:trPr>
          <w:cantSplit/>
        </w:trPr>
        <w:tc>
          <w:tcPr>
            <w:tcW w:w="5850" w:type="dxa"/>
            <w:vAlign w:val="bottom"/>
          </w:tcPr>
          <w:p w:rsidR="00C521C0" w:rsidRPr="00FE35D4" w:rsidRDefault="00C521C0" w:rsidP="00FE35D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ของปี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:rsidR="00C521C0" w:rsidRPr="00FE35D4" w:rsidRDefault="00C521C0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C521C0" w:rsidRPr="00FE35D4" w:rsidRDefault="00C521C0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21C0" w:rsidRPr="00FE35D4" w:rsidRDefault="00C521C0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521C0" w:rsidRPr="00FE35D4" w:rsidRDefault="00C521C0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C123E5">
        <w:trPr>
          <w:cantSplit/>
        </w:trPr>
        <w:tc>
          <w:tcPr>
            <w:tcW w:w="5850" w:type="dxa"/>
          </w:tcPr>
          <w:p w:rsidR="0082564D" w:rsidRPr="00FE35D4" w:rsidRDefault="0082564D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:rsidR="0082564D" w:rsidRPr="00FE35D4" w:rsidRDefault="0082564D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:rsidR="0082564D" w:rsidRPr="00FE35D4" w:rsidRDefault="00AF61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37,964</w:t>
            </w:r>
          </w:p>
        </w:tc>
        <w:tc>
          <w:tcPr>
            <w:tcW w:w="236" w:type="dxa"/>
          </w:tcPr>
          <w:p w:rsidR="0082564D" w:rsidRPr="00FE35D4" w:rsidRDefault="008256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82564D" w:rsidRPr="00FE35D4" w:rsidRDefault="00BD4A0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25,304</w:t>
            </w:r>
          </w:p>
        </w:tc>
      </w:tr>
      <w:tr w:rsidR="00FE35D4" w:rsidRPr="00FE35D4" w:rsidTr="0072357F">
        <w:trPr>
          <w:cantSplit/>
          <w:trHeight w:val="119"/>
        </w:trPr>
        <w:tc>
          <w:tcPr>
            <w:tcW w:w="5850" w:type="dxa"/>
          </w:tcPr>
          <w:p w:rsidR="0082564D" w:rsidRPr="00FE35D4" w:rsidRDefault="0082564D" w:rsidP="00FE35D4">
            <w:pPr>
              <w:ind w:left="162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82564D" w:rsidRPr="00FE35D4" w:rsidRDefault="0082564D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82564D" w:rsidRPr="00FE35D4" w:rsidRDefault="0082564D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2564D" w:rsidRPr="00FE35D4" w:rsidRDefault="0082564D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82564D" w:rsidRPr="00FE35D4" w:rsidRDefault="0082564D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C123E5">
        <w:trPr>
          <w:cantSplit/>
        </w:trPr>
        <w:tc>
          <w:tcPr>
            <w:tcW w:w="5850" w:type="dxa"/>
          </w:tcPr>
          <w:p w:rsidR="0082564D" w:rsidRPr="00FE35D4" w:rsidRDefault="0082564D" w:rsidP="00FE35D4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82564D" w:rsidRPr="00FE35D4" w:rsidRDefault="0082564D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82564D" w:rsidRPr="00FE35D4" w:rsidRDefault="0082564D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2564D" w:rsidRPr="00FE35D4" w:rsidRDefault="0082564D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82564D" w:rsidRPr="00FE35D4" w:rsidRDefault="0082564D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C123E5">
        <w:trPr>
          <w:cantSplit/>
        </w:trPr>
        <w:tc>
          <w:tcPr>
            <w:tcW w:w="5850" w:type="dxa"/>
          </w:tcPr>
          <w:p w:rsidR="00BD4A00" w:rsidRPr="00FE35D4" w:rsidRDefault="00BD4A00" w:rsidP="00FE35D4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BD4A00" w:rsidRPr="00FE35D4" w:rsidRDefault="00BD4A0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D4A00" w:rsidRPr="00FE35D4" w:rsidRDefault="00AF61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(8,251)</w:t>
            </w:r>
          </w:p>
        </w:tc>
        <w:tc>
          <w:tcPr>
            <w:tcW w:w="236" w:type="dxa"/>
          </w:tcPr>
          <w:p w:rsidR="00BD4A00" w:rsidRPr="00FE35D4" w:rsidRDefault="00BD4A0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D4A00" w:rsidRPr="00FE35D4" w:rsidRDefault="00BD4A0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(2,449)</w:t>
            </w:r>
          </w:p>
        </w:tc>
      </w:tr>
      <w:tr w:rsidR="00FE35D4" w:rsidRPr="00FE35D4" w:rsidTr="00C123E5">
        <w:trPr>
          <w:cantSplit/>
        </w:trPr>
        <w:tc>
          <w:tcPr>
            <w:tcW w:w="5850" w:type="dxa"/>
          </w:tcPr>
          <w:p w:rsidR="00BD4A00" w:rsidRPr="00FE35D4" w:rsidRDefault="00BD4A00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BD4A00" w:rsidRPr="00FE35D4" w:rsidRDefault="00BD4A00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BD4A00" w:rsidRPr="00FE35D4" w:rsidRDefault="00AF61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29,713</w:t>
            </w:r>
          </w:p>
        </w:tc>
        <w:tc>
          <w:tcPr>
            <w:tcW w:w="236" w:type="dxa"/>
          </w:tcPr>
          <w:p w:rsidR="00BD4A00" w:rsidRPr="00FE35D4" w:rsidRDefault="00BD4A0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D4A00" w:rsidRPr="00FE35D4" w:rsidRDefault="00BD4A0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22,855</w:t>
            </w:r>
          </w:p>
        </w:tc>
      </w:tr>
    </w:tbl>
    <w:p w:rsidR="00C24BEF" w:rsidRPr="00FE35D4" w:rsidRDefault="00C24BE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E35D4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FE35D4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FE35D4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  <w:r w:rsidRPr="00FE35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เบ็ดเสร็จอื่น</w:t>
      </w:r>
    </w:p>
    <w:tbl>
      <w:tblPr>
        <w:tblW w:w="9450" w:type="dxa"/>
        <w:tblInd w:w="558" w:type="dxa"/>
        <w:tblLayout w:type="fixed"/>
        <w:tblLook w:val="0000"/>
      </w:tblPr>
      <w:tblGrid>
        <w:gridCol w:w="5850"/>
        <w:gridCol w:w="990"/>
        <w:gridCol w:w="1222"/>
        <w:gridCol w:w="236"/>
        <w:gridCol w:w="1152"/>
      </w:tblGrid>
      <w:tr w:rsidR="00FE35D4" w:rsidRPr="00FE35D4" w:rsidTr="00F776F0">
        <w:trPr>
          <w:cantSplit/>
          <w:tblHeader/>
        </w:trPr>
        <w:tc>
          <w:tcPr>
            <w:tcW w:w="5850" w:type="dxa"/>
          </w:tcPr>
          <w:p w:rsidR="00C24BEF" w:rsidRPr="00FE35D4" w:rsidRDefault="00C24BE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24BEF" w:rsidRPr="00FE35D4" w:rsidRDefault="00C24BE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C24BEF" w:rsidRPr="00FE35D4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:rsidR="00C24BEF" w:rsidRPr="00FE35D4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24BEF" w:rsidRPr="00FE35D4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F776F0">
        <w:trPr>
          <w:cantSplit/>
          <w:tblHeader/>
        </w:trPr>
        <w:tc>
          <w:tcPr>
            <w:tcW w:w="5850" w:type="dxa"/>
          </w:tcPr>
          <w:p w:rsidR="00C24BEF" w:rsidRPr="00FE35D4" w:rsidRDefault="00C24BE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24BEF" w:rsidRPr="00FE35D4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C24BEF" w:rsidRPr="00FE35D4" w:rsidRDefault="00C24BEF" w:rsidP="00FE35D4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C24BEF" w:rsidRPr="00FE35D4" w:rsidTr="00F776F0">
        <w:trPr>
          <w:cantSplit/>
          <w:trHeight w:val="255"/>
        </w:trPr>
        <w:tc>
          <w:tcPr>
            <w:tcW w:w="5850" w:type="dxa"/>
            <w:vAlign w:val="bottom"/>
          </w:tcPr>
          <w:p w:rsidR="00C24BEF" w:rsidRPr="00FE35D4" w:rsidRDefault="00C24BEF" w:rsidP="00FE35D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ภาษีเงินได้ที่เกี่ยวข้องกับผลขาดทุนจากการประมาณการตามหลักคณิตศาสตร์ประกันภัย ที่บันทึกโดยตรงไปยังกำไรขาดทุนเบ็ดเสร็จอื่น</w:t>
            </w:r>
          </w:p>
        </w:tc>
        <w:tc>
          <w:tcPr>
            <w:tcW w:w="990" w:type="dxa"/>
          </w:tcPr>
          <w:p w:rsidR="00C24BEF" w:rsidRPr="00FE35D4" w:rsidRDefault="00C24BEF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C24BEF" w:rsidRPr="00FE35D4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:rsidR="00C24BEF" w:rsidRPr="00FE35D4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24BEF" w:rsidRPr="00FE35D4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(2,962)</w:t>
            </w:r>
          </w:p>
        </w:tc>
        <w:tc>
          <w:tcPr>
            <w:tcW w:w="236" w:type="dxa"/>
          </w:tcPr>
          <w:p w:rsidR="00C24BEF" w:rsidRPr="00FE35D4" w:rsidRDefault="00C24BE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C24BEF" w:rsidRPr="00FE35D4" w:rsidRDefault="00C24BE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24BEF" w:rsidRPr="00FE35D4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B0BB0" w:rsidRPr="00FE35D4" w:rsidRDefault="005B0BB0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FA0C9B" w:rsidRPr="00FE35D4" w:rsidRDefault="00FA0C9B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5850"/>
        <w:gridCol w:w="990"/>
        <w:gridCol w:w="1222"/>
        <w:gridCol w:w="236"/>
        <w:gridCol w:w="1152"/>
      </w:tblGrid>
      <w:tr w:rsidR="00FE35D4" w:rsidRPr="00FE35D4" w:rsidTr="00222FB3">
        <w:trPr>
          <w:cantSplit/>
          <w:tblHeader/>
        </w:trPr>
        <w:tc>
          <w:tcPr>
            <w:tcW w:w="5850" w:type="dxa"/>
          </w:tcPr>
          <w:p w:rsidR="00E74174" w:rsidRPr="00FE35D4" w:rsidRDefault="00E74174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:rsidR="00E74174" w:rsidRPr="00FE35D4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222FB3">
        <w:trPr>
          <w:cantSplit/>
          <w:tblHeader/>
        </w:trPr>
        <w:tc>
          <w:tcPr>
            <w:tcW w:w="5850" w:type="dxa"/>
          </w:tcPr>
          <w:p w:rsidR="00E74174" w:rsidRPr="00FE35D4" w:rsidRDefault="00E74174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74174" w:rsidRPr="00FE35D4" w:rsidRDefault="00E74174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E74174" w:rsidRPr="00FE35D4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</w:t>
            </w:r>
            <w:r w:rsidR="009A289D"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E74174" w:rsidRPr="00FE35D4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74174" w:rsidRPr="00FE35D4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A289D" w:rsidRPr="00FE35D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FE35D4" w:rsidRPr="00FE35D4" w:rsidTr="00222FB3">
        <w:trPr>
          <w:cantSplit/>
          <w:tblHeader/>
        </w:trPr>
        <w:tc>
          <w:tcPr>
            <w:tcW w:w="5850" w:type="dxa"/>
          </w:tcPr>
          <w:p w:rsidR="00E74174" w:rsidRPr="00FE35D4" w:rsidRDefault="00E74174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74174" w:rsidRPr="00FE35D4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  <w:vAlign w:val="bottom"/>
          </w:tcPr>
          <w:p w:rsidR="00E74174" w:rsidRPr="00FE35D4" w:rsidRDefault="00E74174" w:rsidP="00FE35D4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E35D4" w:rsidTr="00222FB3">
        <w:trPr>
          <w:cantSplit/>
        </w:trPr>
        <w:tc>
          <w:tcPr>
            <w:tcW w:w="5850" w:type="dxa"/>
            <w:vAlign w:val="bottom"/>
          </w:tcPr>
          <w:p w:rsidR="00E74174" w:rsidRPr="00FE35D4" w:rsidRDefault="00E74174" w:rsidP="00FE35D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ของปี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:rsidR="00E74174" w:rsidRPr="00FE35D4" w:rsidRDefault="00E74174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E74174" w:rsidRPr="00FE35D4" w:rsidRDefault="00E74174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74174" w:rsidRPr="00FE35D4" w:rsidRDefault="00E74174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74174" w:rsidRPr="00FE35D4" w:rsidRDefault="00E74174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222FB3">
        <w:trPr>
          <w:cantSplit/>
        </w:trPr>
        <w:tc>
          <w:tcPr>
            <w:tcW w:w="5850" w:type="dxa"/>
          </w:tcPr>
          <w:p w:rsidR="00E74174" w:rsidRPr="00FE35D4" w:rsidRDefault="00E74174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:rsidR="00E74174" w:rsidRPr="00FE35D4" w:rsidRDefault="00E74174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:rsidR="00E74174" w:rsidRPr="00FE35D4" w:rsidRDefault="006846D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36,652</w:t>
            </w:r>
          </w:p>
        </w:tc>
        <w:tc>
          <w:tcPr>
            <w:tcW w:w="236" w:type="dxa"/>
          </w:tcPr>
          <w:p w:rsidR="00E74174" w:rsidRPr="00FE35D4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E74174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23,956</w:t>
            </w:r>
          </w:p>
        </w:tc>
      </w:tr>
      <w:tr w:rsidR="00FE35D4" w:rsidRPr="00FE35D4" w:rsidTr="00222FB3">
        <w:trPr>
          <w:cantSplit/>
          <w:trHeight w:val="119"/>
        </w:trPr>
        <w:tc>
          <w:tcPr>
            <w:tcW w:w="5850" w:type="dxa"/>
          </w:tcPr>
          <w:p w:rsidR="00E74174" w:rsidRPr="00FE35D4" w:rsidRDefault="00E74174" w:rsidP="00FE35D4">
            <w:pPr>
              <w:ind w:left="162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E74174" w:rsidRPr="00FE35D4" w:rsidRDefault="00E74174" w:rsidP="00FE35D4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E74174" w:rsidRPr="00FE35D4" w:rsidRDefault="00E7417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74174" w:rsidRPr="00FE35D4" w:rsidRDefault="00E7417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74174" w:rsidRPr="00FE35D4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222FB3">
        <w:trPr>
          <w:cantSplit/>
        </w:trPr>
        <w:tc>
          <w:tcPr>
            <w:tcW w:w="5850" w:type="dxa"/>
          </w:tcPr>
          <w:p w:rsidR="00E74174" w:rsidRPr="00FE35D4" w:rsidRDefault="00E74174" w:rsidP="00FE35D4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E74174" w:rsidRPr="00FE35D4" w:rsidRDefault="00E74174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E74174" w:rsidRPr="00FE35D4" w:rsidRDefault="00E7417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74174" w:rsidRPr="00FE35D4" w:rsidRDefault="00E7417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74174" w:rsidRPr="00FE35D4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222FB3">
        <w:trPr>
          <w:cantSplit/>
        </w:trPr>
        <w:tc>
          <w:tcPr>
            <w:tcW w:w="5850" w:type="dxa"/>
          </w:tcPr>
          <w:p w:rsidR="009A289D" w:rsidRPr="00FE35D4" w:rsidRDefault="009A289D" w:rsidP="00FE35D4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9A289D" w:rsidRPr="00FE35D4" w:rsidRDefault="006846D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</w:t>
            </w:r>
            <w:r w:rsidR="00F0607E" w:rsidRPr="00FE35D4">
              <w:rPr>
                <w:rFonts w:ascii="Angsana New" w:hAnsi="Angsana New"/>
                <w:sz w:val="30"/>
                <w:szCs w:val="30"/>
              </w:rPr>
              <w:t>8,251</w:t>
            </w:r>
            <w:r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(2,449)</w:t>
            </w:r>
          </w:p>
        </w:tc>
      </w:tr>
      <w:tr w:rsidR="00FE35D4" w:rsidRPr="00FE35D4" w:rsidTr="00222FB3">
        <w:trPr>
          <w:cantSplit/>
        </w:trPr>
        <w:tc>
          <w:tcPr>
            <w:tcW w:w="5850" w:type="dxa"/>
          </w:tcPr>
          <w:p w:rsidR="009A289D" w:rsidRPr="00FE35D4" w:rsidRDefault="009A289D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9A289D" w:rsidRPr="00FE35D4" w:rsidRDefault="009A289D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9A289D" w:rsidRPr="00FE35D4" w:rsidRDefault="00F0607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28,401</w:t>
            </w:r>
          </w:p>
        </w:tc>
        <w:tc>
          <w:tcPr>
            <w:tcW w:w="236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21,507</w:t>
            </w:r>
          </w:p>
        </w:tc>
      </w:tr>
    </w:tbl>
    <w:p w:rsidR="00AB3F4D" w:rsidRPr="00FE35D4" w:rsidRDefault="0048206B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ab/>
      </w:r>
      <w:r w:rsidR="00C123E5" w:rsidRPr="00FE35D4">
        <w:rPr>
          <w:rFonts w:ascii="Angsana New" w:hAnsi="Angsana New"/>
          <w:b/>
          <w:bCs/>
          <w:sz w:val="30"/>
          <w:szCs w:val="30"/>
        </w:rPr>
        <w:tab/>
      </w:r>
      <w:r w:rsidR="00C123E5" w:rsidRPr="00FE35D4">
        <w:rPr>
          <w:rFonts w:ascii="Angsana New" w:hAnsi="Angsana New"/>
          <w:b/>
          <w:bCs/>
          <w:sz w:val="30"/>
          <w:szCs w:val="30"/>
        </w:rPr>
        <w:tab/>
      </w:r>
    </w:p>
    <w:p w:rsidR="00AB3F4D" w:rsidRPr="00FE35D4" w:rsidRDefault="00AB3F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E35D4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FE35D4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FE35D4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  <w:r w:rsidRPr="00FE35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เบ็ดเสร็จอื่น</w:t>
      </w:r>
    </w:p>
    <w:tbl>
      <w:tblPr>
        <w:tblW w:w="9450" w:type="dxa"/>
        <w:tblInd w:w="558" w:type="dxa"/>
        <w:tblLayout w:type="fixed"/>
        <w:tblLook w:val="0000"/>
      </w:tblPr>
      <w:tblGrid>
        <w:gridCol w:w="5850"/>
        <w:gridCol w:w="990"/>
        <w:gridCol w:w="1222"/>
        <w:gridCol w:w="236"/>
        <w:gridCol w:w="1152"/>
      </w:tblGrid>
      <w:tr w:rsidR="00FE35D4" w:rsidRPr="00FE35D4" w:rsidTr="00F776F0">
        <w:trPr>
          <w:cantSplit/>
          <w:tblHeader/>
        </w:trPr>
        <w:tc>
          <w:tcPr>
            <w:tcW w:w="5850" w:type="dxa"/>
          </w:tcPr>
          <w:p w:rsidR="00AB3F4D" w:rsidRPr="00FE35D4" w:rsidRDefault="00AB3F4D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B3F4D" w:rsidRPr="00FE35D4" w:rsidRDefault="00AB3F4D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AB3F4D" w:rsidRPr="00FE35D4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:rsidR="00AB3F4D" w:rsidRPr="00FE35D4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B3F4D" w:rsidRPr="00FE35D4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35D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5D4" w:rsidRPr="00FE35D4" w:rsidTr="00F776F0">
        <w:trPr>
          <w:cantSplit/>
          <w:tblHeader/>
        </w:trPr>
        <w:tc>
          <w:tcPr>
            <w:tcW w:w="5850" w:type="dxa"/>
          </w:tcPr>
          <w:p w:rsidR="00AB3F4D" w:rsidRPr="00FE35D4" w:rsidRDefault="00AB3F4D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B3F4D" w:rsidRPr="00FE35D4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AB3F4D" w:rsidRPr="00FE35D4" w:rsidRDefault="00AB3F4D" w:rsidP="00FE35D4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B3F4D" w:rsidRPr="00FE35D4" w:rsidTr="00F776F0">
        <w:trPr>
          <w:cantSplit/>
          <w:trHeight w:val="255"/>
        </w:trPr>
        <w:tc>
          <w:tcPr>
            <w:tcW w:w="5850" w:type="dxa"/>
            <w:vAlign w:val="bottom"/>
          </w:tcPr>
          <w:p w:rsidR="00AB3F4D" w:rsidRPr="00FE35D4" w:rsidRDefault="00AB3F4D" w:rsidP="00FE35D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ภาษีเงินได้ที่เกี่ยวข้องกับผลขาดทุนจากการประมาณการตามหลักคณิตศาสตร์ประกันภัย ที่บันทึกโดยตรงไปยังกำไรขาดทุนเบ็ดเสร็จอื่น</w:t>
            </w:r>
          </w:p>
        </w:tc>
        <w:tc>
          <w:tcPr>
            <w:tcW w:w="990" w:type="dxa"/>
          </w:tcPr>
          <w:p w:rsidR="00AB3F4D" w:rsidRPr="00FE35D4" w:rsidRDefault="00AB3F4D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AB3F4D" w:rsidRPr="00FE35D4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:rsidR="00AB3F4D" w:rsidRPr="00FE35D4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3F4D" w:rsidRPr="00FE35D4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(2,96</w:t>
            </w:r>
            <w:r w:rsidR="00C24BEF" w:rsidRPr="00FE35D4">
              <w:rPr>
                <w:rFonts w:ascii="Angsana New" w:hAnsi="Angsana New"/>
                <w:sz w:val="30"/>
                <w:szCs w:val="30"/>
              </w:rPr>
              <w:t>2</w:t>
            </w:r>
            <w:r w:rsidRPr="00FE35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B3F4D" w:rsidRPr="00FE35D4" w:rsidRDefault="00AB3F4D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AB3F4D" w:rsidRPr="00FE35D4" w:rsidRDefault="00AB3F4D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B3F4D" w:rsidRPr="00FE35D4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B3F4D" w:rsidRPr="00FE35D4" w:rsidRDefault="00AB3F4D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EB6577" w:rsidRPr="00FE35D4" w:rsidRDefault="00EB6577" w:rsidP="00FE35D4">
      <w:pPr>
        <w:tabs>
          <w:tab w:val="left" w:pos="540"/>
        </w:tabs>
        <w:ind w:right="65"/>
        <w:outlineLvl w:val="0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i/>
          <w:iCs/>
          <w:sz w:val="30"/>
          <w:szCs w:val="30"/>
          <w:cs/>
        </w:rPr>
        <w:t>การกร</w:t>
      </w:r>
      <w:r w:rsidR="004E20C5" w:rsidRPr="00FE35D4">
        <w:rPr>
          <w:rFonts w:ascii="Angsana New" w:hAnsi="Angsana New"/>
          <w:i/>
          <w:iCs/>
          <w:sz w:val="30"/>
          <w:szCs w:val="30"/>
          <w:cs/>
        </w:rPr>
        <w:t>ะทบยอดเพื่อหาอัตราภาษีที่แท้จริ</w:t>
      </w:r>
      <w:r w:rsidR="004E20C5" w:rsidRPr="00FE35D4">
        <w:rPr>
          <w:rFonts w:ascii="Angsana New" w:hAnsi="Angsana New" w:hint="cs"/>
          <w:i/>
          <w:iCs/>
          <w:sz w:val="30"/>
          <w:szCs w:val="30"/>
          <w:cs/>
        </w:rPr>
        <w:t>ง</w:t>
      </w:r>
    </w:p>
    <w:tbl>
      <w:tblPr>
        <w:tblW w:w="9451" w:type="dxa"/>
        <w:tblInd w:w="558" w:type="dxa"/>
        <w:tblLayout w:type="fixed"/>
        <w:tblLook w:val="0000"/>
      </w:tblPr>
      <w:tblGrid>
        <w:gridCol w:w="2811"/>
        <w:gridCol w:w="1418"/>
        <w:gridCol w:w="270"/>
        <w:gridCol w:w="1573"/>
        <w:gridCol w:w="252"/>
        <w:gridCol w:w="18"/>
        <w:gridCol w:w="1289"/>
        <w:gridCol w:w="270"/>
        <w:gridCol w:w="1550"/>
      </w:tblGrid>
      <w:tr w:rsidR="00FE35D4" w:rsidRPr="00FE35D4" w:rsidTr="00AD5DD5">
        <w:trPr>
          <w:cantSplit/>
          <w:trHeight w:val="420"/>
        </w:trPr>
        <w:tc>
          <w:tcPr>
            <w:tcW w:w="2811" w:type="dxa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640" w:type="dxa"/>
            <w:gridSpan w:val="8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E35D4" w:rsidTr="0084508F">
        <w:trPr>
          <w:cantSplit/>
          <w:trHeight w:val="420"/>
        </w:trPr>
        <w:tc>
          <w:tcPr>
            <w:tcW w:w="2811" w:type="dxa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61" w:type="dxa"/>
            <w:gridSpan w:val="3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A289D"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gridSpan w:val="2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9" w:type="dxa"/>
            <w:gridSpan w:val="3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A289D" w:rsidRPr="00FE35D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FE35D4" w:rsidRPr="00FE35D4" w:rsidTr="0084508F">
        <w:trPr>
          <w:cantSplit/>
          <w:trHeight w:val="420"/>
        </w:trPr>
        <w:tc>
          <w:tcPr>
            <w:tcW w:w="2811" w:type="dxa"/>
          </w:tcPr>
          <w:p w:rsidR="00AD5DD5" w:rsidRPr="00FE35D4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:rsidR="00AD5DD5" w:rsidRPr="00FE35D4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D5DD5" w:rsidRPr="00FE35D4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:rsidR="00AD5DD5" w:rsidRPr="00FE35D4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AD5DD5" w:rsidRPr="00FE35D4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4508F">
        <w:trPr>
          <w:cantSplit/>
          <w:trHeight w:val="420"/>
        </w:trPr>
        <w:tc>
          <w:tcPr>
            <w:tcW w:w="2811" w:type="dxa"/>
          </w:tcPr>
          <w:p w:rsidR="00AD5DD5" w:rsidRPr="00FE35D4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:rsidR="00AD5DD5" w:rsidRPr="00FE35D4" w:rsidRDefault="00AD5DD5" w:rsidP="00FE35D4">
            <w:pPr>
              <w:tabs>
                <w:tab w:val="decimal" w:pos="774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52" w:type="dxa"/>
          </w:tcPr>
          <w:p w:rsidR="00AD5DD5" w:rsidRPr="00FE35D4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2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AD5DD5" w:rsidRPr="00FE35D4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AD5DD5" w:rsidRPr="00FE35D4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FE35D4" w:rsidRPr="00FE35D4" w:rsidTr="0084508F">
        <w:trPr>
          <w:cantSplit/>
          <w:trHeight w:val="420"/>
        </w:trPr>
        <w:tc>
          <w:tcPr>
            <w:tcW w:w="2811" w:type="dxa"/>
          </w:tcPr>
          <w:p w:rsidR="009A289D" w:rsidRPr="00FE35D4" w:rsidRDefault="009A289D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418" w:type="dxa"/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9A289D" w:rsidRPr="00FE35D4" w:rsidRDefault="00F0607E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</w:t>
            </w:r>
            <w:r w:rsidR="00B74E49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70" w:type="dxa"/>
            <w:gridSpan w:val="2"/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123,6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33</w:t>
            </w:r>
          </w:p>
        </w:tc>
      </w:tr>
      <w:tr w:rsidR="00FE35D4" w:rsidRPr="00FE35D4" w:rsidTr="0084508F">
        <w:trPr>
          <w:cantSplit/>
          <w:trHeight w:val="404"/>
        </w:trPr>
        <w:tc>
          <w:tcPr>
            <w:tcW w:w="2811" w:type="dxa"/>
          </w:tcPr>
          <w:p w:rsidR="009A289D" w:rsidRPr="00FE35D4" w:rsidRDefault="009A289D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418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9A289D" w:rsidRPr="00FE35D4" w:rsidRDefault="00F0607E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31,4</w:t>
            </w:r>
            <w:r w:rsidR="00B74E49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gridSpan w:val="2"/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89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top w:val="double" w:sz="4" w:space="0" w:color="auto"/>
            </w:tcBorders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27</w:t>
            </w:r>
          </w:p>
        </w:tc>
      </w:tr>
      <w:tr w:rsidR="00FE35D4" w:rsidRPr="00FE35D4" w:rsidTr="0084508F">
        <w:trPr>
          <w:cantSplit/>
          <w:trHeight w:val="420"/>
        </w:trPr>
        <w:tc>
          <w:tcPr>
            <w:tcW w:w="2811" w:type="dxa"/>
          </w:tcPr>
          <w:p w:rsidR="009A289D" w:rsidRPr="00FE35D4" w:rsidRDefault="009A289D" w:rsidP="00FE35D4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ค่าใช้จ่ายให้หักได้เพิ่มขึ้น</w:t>
            </w:r>
          </w:p>
        </w:tc>
        <w:tc>
          <w:tcPr>
            <w:tcW w:w="1418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9A289D" w:rsidRPr="00FE35D4" w:rsidRDefault="00F0607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(6</w:t>
            </w:r>
            <w:r w:rsidR="006923F1"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,359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(6,905)</w:t>
            </w:r>
          </w:p>
        </w:tc>
      </w:tr>
      <w:tr w:rsidR="00FE35D4" w:rsidRPr="00FE35D4" w:rsidTr="0084508F">
        <w:trPr>
          <w:cantSplit/>
          <w:trHeight w:val="420"/>
        </w:trPr>
        <w:tc>
          <w:tcPr>
            <w:tcW w:w="2811" w:type="dxa"/>
          </w:tcPr>
          <w:p w:rsidR="009A289D" w:rsidRPr="00FE35D4" w:rsidRDefault="009A289D" w:rsidP="00FE35D4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418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9A289D" w:rsidRPr="00FE35D4" w:rsidRDefault="00F0607E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</w:t>
            </w:r>
            <w:r w:rsidR="00B74E49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6923F1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270" w:type="dxa"/>
            <w:gridSpan w:val="2"/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vMerge w:val="restart"/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7,129</w:t>
            </w:r>
          </w:p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(2,096)</w:t>
            </w:r>
          </w:p>
        </w:tc>
      </w:tr>
      <w:tr w:rsidR="00FE35D4" w:rsidRPr="00FE35D4" w:rsidTr="0084508F">
        <w:trPr>
          <w:cantSplit/>
          <w:trHeight w:val="420"/>
        </w:trPr>
        <w:tc>
          <w:tcPr>
            <w:tcW w:w="2811" w:type="dxa"/>
          </w:tcPr>
          <w:p w:rsidR="009A289D" w:rsidRPr="00FE35D4" w:rsidRDefault="009A289D" w:rsidP="00FE35D4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ปรับผลขาดทุนทางภาษี</w:t>
            </w:r>
          </w:p>
        </w:tc>
        <w:tc>
          <w:tcPr>
            <w:tcW w:w="1418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9A289D" w:rsidRPr="00FE35D4" w:rsidRDefault="00AF61D4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</w:t>
            </w:r>
            <w:r w:rsidR="006923F1"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791</w:t>
            </w: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35D4" w:rsidRPr="00FE35D4" w:rsidTr="0084508F">
        <w:trPr>
          <w:cantSplit/>
          <w:trHeight w:val="420"/>
        </w:trPr>
        <w:tc>
          <w:tcPr>
            <w:tcW w:w="2811" w:type="dxa"/>
          </w:tcPr>
          <w:p w:rsidR="009A289D" w:rsidRPr="00FE35D4" w:rsidRDefault="009A289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9A289D" w:rsidRPr="00FE35D4" w:rsidRDefault="00AF61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18.88</w:t>
            </w: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289D" w:rsidRPr="00FE35D4" w:rsidRDefault="00AF61D4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29,713</w:t>
            </w:r>
          </w:p>
        </w:tc>
        <w:tc>
          <w:tcPr>
            <w:tcW w:w="270" w:type="dxa"/>
            <w:gridSpan w:val="2"/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18.49</w:t>
            </w:r>
          </w:p>
        </w:tc>
        <w:tc>
          <w:tcPr>
            <w:tcW w:w="270" w:type="dxa"/>
          </w:tcPr>
          <w:p w:rsidR="009A289D" w:rsidRPr="00FE35D4" w:rsidRDefault="009A289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:rsidR="009A289D" w:rsidRPr="00FE35D4" w:rsidRDefault="009A289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</w:t>
            </w:r>
            <w:r w:rsidRPr="00FE35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855</w:t>
            </w:r>
          </w:p>
        </w:tc>
      </w:tr>
      <w:tr w:rsidR="00FE35D4" w:rsidRPr="00FE35D4" w:rsidTr="0020494D">
        <w:trPr>
          <w:cantSplit/>
          <w:trHeight w:val="420"/>
        </w:trPr>
        <w:tc>
          <w:tcPr>
            <w:tcW w:w="2811" w:type="dxa"/>
          </w:tcPr>
          <w:p w:rsidR="0020494D" w:rsidRPr="00FE35D4" w:rsidRDefault="0020494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</w:tcBorders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77480F">
        <w:trPr>
          <w:cantSplit/>
          <w:trHeight w:val="420"/>
        </w:trPr>
        <w:tc>
          <w:tcPr>
            <w:tcW w:w="2811" w:type="dxa"/>
          </w:tcPr>
          <w:p w:rsidR="0020494D" w:rsidRPr="00FE35D4" w:rsidRDefault="0020494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vMerge/>
            <w:shd w:val="clear" w:color="auto" w:fill="auto"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Merge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77480F">
        <w:trPr>
          <w:cantSplit/>
          <w:trHeight w:val="420"/>
        </w:trPr>
        <w:tc>
          <w:tcPr>
            <w:tcW w:w="2811" w:type="dxa"/>
          </w:tcPr>
          <w:p w:rsidR="0020494D" w:rsidRPr="00FE35D4" w:rsidRDefault="0020494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vMerge/>
            <w:shd w:val="clear" w:color="auto" w:fill="auto"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Merge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77480F">
        <w:trPr>
          <w:cantSplit/>
          <w:trHeight w:val="420"/>
        </w:trPr>
        <w:tc>
          <w:tcPr>
            <w:tcW w:w="2811" w:type="dxa"/>
          </w:tcPr>
          <w:p w:rsidR="0020494D" w:rsidRPr="00FE35D4" w:rsidRDefault="0020494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vMerge/>
            <w:shd w:val="clear" w:color="auto" w:fill="auto"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Merge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77480F">
        <w:trPr>
          <w:cantSplit/>
          <w:trHeight w:val="420"/>
        </w:trPr>
        <w:tc>
          <w:tcPr>
            <w:tcW w:w="2811" w:type="dxa"/>
          </w:tcPr>
          <w:p w:rsidR="0020494D" w:rsidRPr="00FE35D4" w:rsidRDefault="0020494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vMerge/>
            <w:shd w:val="clear" w:color="auto" w:fill="auto"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Merge/>
          </w:tcPr>
          <w:p w:rsidR="0020494D" w:rsidRPr="00FE35D4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5D4" w:rsidRPr="00FE35D4" w:rsidTr="0084508F">
        <w:trPr>
          <w:cantSplit/>
          <w:trHeight w:val="420"/>
        </w:trPr>
        <w:tc>
          <w:tcPr>
            <w:tcW w:w="2811" w:type="dxa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0" w:type="dxa"/>
            <w:gridSpan w:val="8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E35D4" w:rsidTr="00C7084B">
        <w:trPr>
          <w:cantSplit/>
          <w:trHeight w:val="420"/>
        </w:trPr>
        <w:tc>
          <w:tcPr>
            <w:tcW w:w="2811" w:type="dxa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61" w:type="dxa"/>
            <w:gridSpan w:val="3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A289D"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gridSpan w:val="2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9" w:type="dxa"/>
            <w:gridSpan w:val="3"/>
          </w:tcPr>
          <w:p w:rsidR="00AD5DD5" w:rsidRPr="00FE35D4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25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A289D" w:rsidRPr="00FE35D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FE35D4" w:rsidRPr="00FE35D4" w:rsidTr="00C7084B">
        <w:trPr>
          <w:cantSplit/>
          <w:trHeight w:val="420"/>
        </w:trPr>
        <w:tc>
          <w:tcPr>
            <w:tcW w:w="2811" w:type="dxa"/>
          </w:tcPr>
          <w:p w:rsidR="00AD5DD5" w:rsidRPr="00FE35D4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:rsidR="00AD5DD5" w:rsidRPr="00FE35D4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D5DD5" w:rsidRPr="00FE35D4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:rsidR="00AD5DD5" w:rsidRPr="00FE35D4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AD5DD5" w:rsidRPr="00FE35D4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C7084B">
        <w:trPr>
          <w:cantSplit/>
          <w:trHeight w:val="420"/>
        </w:trPr>
        <w:tc>
          <w:tcPr>
            <w:tcW w:w="2811" w:type="dxa"/>
          </w:tcPr>
          <w:p w:rsidR="00AD5DD5" w:rsidRPr="00FE35D4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:rsidR="00AD5DD5" w:rsidRPr="00FE35D4" w:rsidRDefault="00AD5DD5" w:rsidP="00FE35D4">
            <w:pPr>
              <w:tabs>
                <w:tab w:val="decimal" w:pos="774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52" w:type="dxa"/>
          </w:tcPr>
          <w:p w:rsidR="00AD5DD5" w:rsidRPr="00FE35D4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2"/>
          </w:tcPr>
          <w:p w:rsidR="00AD5DD5" w:rsidRPr="00FE35D4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AD5DD5" w:rsidRPr="00FE35D4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AD5DD5" w:rsidRPr="00FE35D4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FE35D4" w:rsidRPr="00FE35D4" w:rsidTr="00C7084B">
        <w:trPr>
          <w:cantSplit/>
          <w:trHeight w:val="420"/>
        </w:trPr>
        <w:tc>
          <w:tcPr>
            <w:tcW w:w="2811" w:type="dxa"/>
          </w:tcPr>
          <w:p w:rsidR="001034CF" w:rsidRPr="00FE35D4" w:rsidRDefault="001034CF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E35D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418" w:type="dxa"/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1034CF" w:rsidRPr="00FE35D4" w:rsidRDefault="00F0607E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153,046</w:t>
            </w:r>
          </w:p>
        </w:tc>
        <w:tc>
          <w:tcPr>
            <w:tcW w:w="270" w:type="dxa"/>
            <w:gridSpan w:val="2"/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118,6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57</w:t>
            </w:r>
          </w:p>
        </w:tc>
      </w:tr>
      <w:tr w:rsidR="00FE35D4" w:rsidRPr="00FE35D4" w:rsidTr="00C7084B">
        <w:trPr>
          <w:cantSplit/>
          <w:trHeight w:val="404"/>
        </w:trPr>
        <w:tc>
          <w:tcPr>
            <w:tcW w:w="2811" w:type="dxa"/>
          </w:tcPr>
          <w:p w:rsidR="001034CF" w:rsidRPr="00FE35D4" w:rsidRDefault="001034CF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418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1034CF" w:rsidRPr="00FE35D4" w:rsidRDefault="00F0607E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30,609</w:t>
            </w:r>
          </w:p>
        </w:tc>
        <w:tc>
          <w:tcPr>
            <w:tcW w:w="270" w:type="dxa"/>
            <w:gridSpan w:val="2"/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89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top w:val="double" w:sz="4" w:space="0" w:color="auto"/>
            </w:tcBorders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23,73</w:t>
            </w:r>
            <w:r w:rsidRPr="00FE35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FE35D4" w:rsidRPr="00FE35D4" w:rsidTr="00E74174">
        <w:trPr>
          <w:cantSplit/>
          <w:trHeight w:val="420"/>
        </w:trPr>
        <w:tc>
          <w:tcPr>
            <w:tcW w:w="2811" w:type="dxa"/>
          </w:tcPr>
          <w:p w:rsidR="001034CF" w:rsidRPr="00FE35D4" w:rsidRDefault="001034CF" w:rsidP="00FE35D4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ค่าใช้จ่ายให้หักได้เพิ่มขึ้น</w:t>
            </w:r>
          </w:p>
        </w:tc>
        <w:tc>
          <w:tcPr>
            <w:tcW w:w="1418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1034CF" w:rsidRPr="00FE35D4" w:rsidRDefault="00795915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(6,284</w:t>
            </w:r>
            <w:r w:rsidR="00F0607E"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/>
              </w:rPr>
              <w:t>(6,905)</w:t>
            </w:r>
          </w:p>
        </w:tc>
      </w:tr>
      <w:tr w:rsidR="00FE35D4" w:rsidRPr="00FE35D4" w:rsidTr="00E74174">
        <w:trPr>
          <w:cantSplit/>
          <w:trHeight w:val="420"/>
        </w:trPr>
        <w:tc>
          <w:tcPr>
            <w:tcW w:w="2811" w:type="dxa"/>
          </w:tcPr>
          <w:p w:rsidR="001034CF" w:rsidRPr="00FE35D4" w:rsidRDefault="001034CF" w:rsidP="00FE35D4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418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1034CF" w:rsidRPr="00FE35D4" w:rsidRDefault="00F0607E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12,327</w:t>
            </w:r>
          </w:p>
        </w:tc>
        <w:tc>
          <w:tcPr>
            <w:tcW w:w="270" w:type="dxa"/>
            <w:gridSpan w:val="2"/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7,129</w:t>
            </w:r>
          </w:p>
        </w:tc>
      </w:tr>
      <w:tr w:rsidR="00FE35D4" w:rsidRPr="00FE35D4" w:rsidTr="00E74174">
        <w:trPr>
          <w:cantSplit/>
          <w:trHeight w:val="420"/>
        </w:trPr>
        <w:tc>
          <w:tcPr>
            <w:tcW w:w="2811" w:type="dxa"/>
          </w:tcPr>
          <w:p w:rsidR="001034CF" w:rsidRPr="00FE35D4" w:rsidRDefault="001034CF" w:rsidP="00FE35D4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ปรับผลขาดทุนทางภาษี</w:t>
            </w:r>
          </w:p>
        </w:tc>
        <w:tc>
          <w:tcPr>
            <w:tcW w:w="1418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1034CF" w:rsidRPr="00FE35D4" w:rsidRDefault="00F0607E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(8,251)</w:t>
            </w:r>
          </w:p>
        </w:tc>
        <w:tc>
          <w:tcPr>
            <w:tcW w:w="270" w:type="dxa"/>
            <w:gridSpan w:val="2"/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lang w:val="en-US"/>
              </w:rPr>
            </w:pPr>
            <w:r w:rsidRPr="00FE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(2,448)</w:t>
            </w:r>
          </w:p>
        </w:tc>
      </w:tr>
      <w:tr w:rsidR="001034CF" w:rsidRPr="00FE35D4" w:rsidTr="00C7084B">
        <w:trPr>
          <w:cantSplit/>
          <w:trHeight w:val="420"/>
        </w:trPr>
        <w:tc>
          <w:tcPr>
            <w:tcW w:w="2811" w:type="dxa"/>
          </w:tcPr>
          <w:p w:rsidR="001034CF" w:rsidRPr="00FE35D4" w:rsidRDefault="001034CF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18.</w:t>
            </w:r>
            <w:r w:rsidR="00F0607E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34CF" w:rsidRPr="00FE35D4" w:rsidRDefault="00F0607E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28,401</w:t>
            </w:r>
          </w:p>
        </w:tc>
        <w:tc>
          <w:tcPr>
            <w:tcW w:w="270" w:type="dxa"/>
            <w:gridSpan w:val="2"/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18.13</w:t>
            </w: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:rsidR="001034CF" w:rsidRPr="00FE35D4" w:rsidRDefault="001034CF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21,5</w:t>
            </w:r>
            <w:r w:rsidRPr="00FE35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07</w:t>
            </w:r>
          </w:p>
        </w:tc>
      </w:tr>
    </w:tbl>
    <w:p w:rsidR="005028DE" w:rsidRPr="00FE35D4" w:rsidRDefault="005028DE" w:rsidP="00FE35D4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Pr="00FE35D4" w:rsidRDefault="008E37E1" w:rsidP="00FE35D4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1E4C4D" w:rsidRPr="00FE35D4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3</w:t>
      </w:r>
      <w:r w:rsidR="004C4004" w:rsidRPr="00FE35D4">
        <w:rPr>
          <w:rFonts w:ascii="Angsana New" w:hAnsi="Angsana New"/>
          <w:b/>
          <w:bCs/>
          <w:sz w:val="30"/>
          <w:szCs w:val="30"/>
        </w:rPr>
        <w:t>2</w:t>
      </w:r>
      <w:r w:rsidR="005028DE" w:rsidRPr="00FE35D4">
        <w:rPr>
          <w:rFonts w:ascii="Angsana New" w:hAnsi="Angsana New"/>
          <w:b/>
          <w:bCs/>
          <w:sz w:val="30"/>
          <w:szCs w:val="30"/>
        </w:rPr>
        <w:tab/>
      </w:r>
      <w:r w:rsidRPr="00FE35D4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1E4C4D" w:rsidRPr="00FE35D4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:rsidR="001E4C4D" w:rsidRPr="00FE35D4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FE35D4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:rsidR="001E4C4D" w:rsidRPr="00FE35D4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:rsidR="00373B24" w:rsidRPr="00FE35D4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FE35D4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Pr="00FE35D4">
        <w:rPr>
          <w:rFonts w:ascii="Angsana New" w:hAnsi="Angsana New"/>
          <w:sz w:val="30"/>
          <w:szCs w:val="30"/>
        </w:rPr>
        <w:t xml:space="preserve">31 </w:t>
      </w:r>
      <w:r w:rsidRPr="00FE35D4">
        <w:rPr>
          <w:rFonts w:ascii="Angsana New" w:hAnsi="Angsana New" w:hint="cs"/>
          <w:sz w:val="30"/>
          <w:szCs w:val="30"/>
          <w:cs/>
        </w:rPr>
        <w:t>ธันวาคม</w:t>
      </w:r>
      <w:r w:rsidRPr="00FE35D4">
        <w:rPr>
          <w:rFonts w:ascii="Angsana New" w:hAnsi="Angsana New"/>
          <w:sz w:val="30"/>
          <w:szCs w:val="30"/>
        </w:rPr>
        <w:t xml:space="preserve"> 25</w:t>
      </w:r>
      <w:r w:rsidR="00886CA8" w:rsidRPr="00FE35D4">
        <w:rPr>
          <w:rFonts w:ascii="Angsana New" w:hAnsi="Angsana New"/>
          <w:sz w:val="30"/>
          <w:szCs w:val="30"/>
        </w:rPr>
        <w:t>6</w:t>
      </w:r>
      <w:r w:rsidR="000502F1" w:rsidRPr="00FE35D4">
        <w:rPr>
          <w:rFonts w:ascii="Angsana New" w:hAnsi="Angsana New"/>
          <w:sz w:val="30"/>
          <w:szCs w:val="30"/>
        </w:rPr>
        <w:t>6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>และ</w:t>
      </w:r>
      <w:r w:rsidRPr="00FE35D4">
        <w:rPr>
          <w:rFonts w:ascii="Angsana New" w:hAnsi="Angsana New"/>
          <w:sz w:val="30"/>
          <w:szCs w:val="30"/>
        </w:rPr>
        <w:t xml:space="preserve"> 25</w:t>
      </w:r>
      <w:r w:rsidR="00286060" w:rsidRPr="00FE35D4">
        <w:rPr>
          <w:rFonts w:ascii="Angsana New" w:hAnsi="Angsana New"/>
          <w:sz w:val="30"/>
          <w:szCs w:val="30"/>
        </w:rPr>
        <w:t>6</w:t>
      </w:r>
      <w:r w:rsidR="000502F1" w:rsidRPr="00FE35D4">
        <w:rPr>
          <w:rFonts w:ascii="Angsana New" w:hAnsi="Angsana New"/>
          <w:sz w:val="30"/>
          <w:szCs w:val="30"/>
        </w:rPr>
        <w:t>5</w:t>
      </w:r>
      <w:r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คำนวณจากกำไร</w:t>
      </w:r>
      <w:r w:rsidRPr="00FE35D4">
        <w:rPr>
          <w:rFonts w:ascii="Angsana New" w:hAnsi="Angsana New" w:hint="cs"/>
          <w:sz w:val="30"/>
          <w:szCs w:val="30"/>
          <w:cs/>
        </w:rPr>
        <w:t>สำหรับปีที่เป็นส่วน</w:t>
      </w:r>
      <w:r w:rsidRPr="00FE35D4">
        <w:rPr>
          <w:rFonts w:ascii="Angsana New" w:hAnsi="Angsana New"/>
          <w:sz w:val="30"/>
          <w:szCs w:val="30"/>
          <w:cs/>
        </w:rPr>
        <w:t>ของผู้ถือหุ้น</w:t>
      </w:r>
      <w:r w:rsidRPr="00FE35D4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FE35D4">
        <w:rPr>
          <w:rFonts w:ascii="Angsana New" w:hAnsi="Angsana New"/>
          <w:sz w:val="30"/>
          <w:szCs w:val="30"/>
          <w:cs/>
        </w:rPr>
        <w:t>และ</w:t>
      </w:r>
      <w:r w:rsidRPr="00FE35D4">
        <w:rPr>
          <w:rFonts w:ascii="Angsana New" w:hAnsi="Angsana New" w:hint="cs"/>
          <w:sz w:val="30"/>
          <w:szCs w:val="30"/>
          <w:cs/>
        </w:rPr>
        <w:t>จำนวน</w:t>
      </w:r>
      <w:r w:rsidRPr="00FE35D4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FE35D4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p w:rsidR="00CD2DF3" w:rsidRPr="00FE35D4" w:rsidRDefault="00CD2DF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FE35D4" w:rsidRPr="00FE35D4" w:rsidTr="006D20E4">
        <w:trPr>
          <w:tblHeader/>
        </w:trPr>
        <w:tc>
          <w:tcPr>
            <w:tcW w:w="3690" w:type="dxa"/>
          </w:tcPr>
          <w:p w:rsidR="00336782" w:rsidRPr="00FE35D4" w:rsidRDefault="0033678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336782" w:rsidRPr="00FE35D4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336782" w:rsidRPr="00FE35D4" w:rsidRDefault="0033678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336782" w:rsidRPr="00FE35D4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E35D4" w:rsidTr="00104538">
        <w:trPr>
          <w:tblHeader/>
        </w:trPr>
        <w:tc>
          <w:tcPr>
            <w:tcW w:w="3690" w:type="dxa"/>
          </w:tcPr>
          <w:p w:rsidR="001E4C4D" w:rsidRPr="00FE35D4" w:rsidRDefault="001E4C4D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E4C4D" w:rsidRPr="00FE35D4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034CF" w:rsidRPr="00FE35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2B2960" w:rsidRPr="00FE35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1E4C4D" w:rsidRPr="00FE35D4" w:rsidRDefault="002B2960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1E4C4D" w:rsidRPr="00FE35D4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034CF" w:rsidRPr="00FE35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1E4C4D" w:rsidRPr="00FE35D4" w:rsidRDefault="001E4C4D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E4C4D" w:rsidRPr="00FE35D4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034CF" w:rsidRPr="00FE35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1E4C4D" w:rsidRPr="00FE35D4" w:rsidRDefault="001E4C4D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E4C4D" w:rsidRPr="00FE35D4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034CF" w:rsidRPr="00FE35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FE35D4" w:rsidRPr="00FE35D4" w:rsidTr="00104538">
        <w:trPr>
          <w:cantSplit/>
        </w:trPr>
        <w:tc>
          <w:tcPr>
            <w:tcW w:w="3690" w:type="dxa"/>
          </w:tcPr>
          <w:p w:rsidR="00C73741" w:rsidRPr="00FE35D4" w:rsidRDefault="00C73741" w:rsidP="00FE35D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3741" w:rsidRPr="00FE35D4" w:rsidRDefault="00B427A0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FE35D4" w:rsidTr="00336782">
        <w:trPr>
          <w:cantSplit/>
        </w:trPr>
        <w:tc>
          <w:tcPr>
            <w:tcW w:w="3690" w:type="dxa"/>
          </w:tcPr>
          <w:p w:rsidR="001034CF" w:rsidRPr="00FE35D4" w:rsidRDefault="001034CF" w:rsidP="00FE35D4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1034CF" w:rsidRPr="00FE35D4" w:rsidRDefault="001034CF" w:rsidP="00FE35D4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034CF" w:rsidRPr="00FE35D4" w:rsidRDefault="006846D6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127,</w:t>
            </w:r>
            <w:r w:rsidR="000502F1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034CF" w:rsidRPr="00FE35D4" w:rsidRDefault="001034CF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100,</w:t>
            </w:r>
            <w:r w:rsidR="000502F1" w:rsidRPr="00FE35D4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034CF" w:rsidRPr="00FE35D4" w:rsidRDefault="006846D6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124,646</w:t>
            </w: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1034CF" w:rsidRPr="00FE35D4" w:rsidRDefault="001034CF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97,1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</w:t>
            </w:r>
          </w:p>
        </w:tc>
      </w:tr>
      <w:tr w:rsidR="00FE35D4" w:rsidRPr="00FE35D4" w:rsidTr="00E93250">
        <w:trPr>
          <w:cantSplit/>
          <w:trHeight w:val="287"/>
        </w:trPr>
        <w:tc>
          <w:tcPr>
            <w:tcW w:w="3690" w:type="dxa"/>
            <w:vAlign w:val="bottom"/>
          </w:tcPr>
          <w:p w:rsidR="001034CF" w:rsidRPr="00FE35D4" w:rsidRDefault="001034CF" w:rsidP="00FE35D4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34CF" w:rsidRPr="00FE35D4" w:rsidRDefault="001034CF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1034CF" w:rsidRPr="00FE35D4" w:rsidRDefault="001034CF" w:rsidP="00FE35D4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34CF" w:rsidRPr="00FE35D4" w:rsidRDefault="001034CF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1034CF" w:rsidRPr="00FE35D4" w:rsidRDefault="001034CF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34CF" w:rsidRPr="00FE35D4" w:rsidRDefault="001034CF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1034CF" w:rsidRPr="00FE35D4" w:rsidRDefault="001034CF" w:rsidP="00FE35D4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34CF" w:rsidRPr="00FE35D4" w:rsidRDefault="001034CF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1034CF" w:rsidRPr="00FE35D4" w:rsidTr="009F4425">
        <w:trPr>
          <w:cantSplit/>
        </w:trPr>
        <w:tc>
          <w:tcPr>
            <w:tcW w:w="3690" w:type="dxa"/>
            <w:vAlign w:val="bottom"/>
          </w:tcPr>
          <w:p w:rsidR="001034CF" w:rsidRPr="00FE35D4" w:rsidRDefault="001034CF" w:rsidP="00FE35D4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E35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35D4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1034CF" w:rsidRPr="00FE35D4" w:rsidRDefault="006846D6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1034CF" w:rsidRPr="00FE35D4" w:rsidRDefault="001034CF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1034CF" w:rsidRPr="00FE35D4" w:rsidRDefault="006846D6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:rsidR="001034CF" w:rsidRPr="00FE35D4" w:rsidRDefault="001034C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1034CF" w:rsidRPr="00FE35D4" w:rsidRDefault="001034CF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0.13</w:t>
            </w:r>
          </w:p>
        </w:tc>
      </w:tr>
    </w:tbl>
    <w:p w:rsidR="00C659E1" w:rsidRPr="00FE35D4" w:rsidRDefault="00C659E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041D0" w:rsidRPr="00FE35D4" w:rsidRDefault="00E1348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C4004" w:rsidRPr="00FE35D4">
        <w:rPr>
          <w:rFonts w:ascii="Angsana New" w:hAnsi="Angsana New"/>
          <w:b/>
          <w:bCs/>
          <w:sz w:val="30"/>
          <w:szCs w:val="30"/>
        </w:rPr>
        <w:t>3</w:t>
      </w:r>
      <w:r w:rsidR="00C51A65" w:rsidRPr="00FE35D4">
        <w:rPr>
          <w:rFonts w:ascii="Angsana New" w:hAnsi="Angsana New"/>
          <w:b/>
          <w:bCs/>
          <w:sz w:val="30"/>
          <w:szCs w:val="30"/>
        </w:rPr>
        <w:tab/>
      </w:r>
      <w:r w:rsidR="007041D0" w:rsidRPr="00FE35D4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0502F1" w:rsidRPr="00FE35D4" w:rsidRDefault="000502F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FE35D4">
        <w:rPr>
          <w:rFonts w:ascii="Angsana New" w:hAnsi="Angsana New"/>
          <w:sz w:val="30"/>
          <w:szCs w:val="30"/>
        </w:rPr>
        <w:t>2566</w:t>
      </w:r>
      <w:r w:rsidRPr="00FE35D4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Pr="00FE35D4">
        <w:rPr>
          <w:rFonts w:ascii="Angsana New" w:hAnsi="Angsana New"/>
          <w:sz w:val="30"/>
          <w:szCs w:val="30"/>
        </w:rPr>
        <w:t xml:space="preserve"> 28</w:t>
      </w:r>
      <w:r w:rsidRPr="00FE35D4">
        <w:rPr>
          <w:rFonts w:ascii="Angsana New" w:hAnsi="Angsana New"/>
          <w:sz w:val="30"/>
          <w:szCs w:val="30"/>
          <w:cs/>
        </w:rPr>
        <w:t xml:space="preserve"> เมษายน </w:t>
      </w:r>
      <w:r w:rsidRPr="00FE35D4">
        <w:rPr>
          <w:rFonts w:ascii="Angsana New" w:hAnsi="Angsana New"/>
          <w:sz w:val="30"/>
          <w:szCs w:val="30"/>
        </w:rPr>
        <w:t>2566</w:t>
      </w:r>
      <w:r w:rsidRPr="00FE35D4">
        <w:rPr>
          <w:rFonts w:ascii="Angsana New" w:hAnsi="Angsana New" w:hint="cs"/>
          <w:sz w:val="30"/>
          <w:szCs w:val="30"/>
          <w:cs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Pr="00FE35D4">
        <w:rPr>
          <w:rFonts w:ascii="Angsana New" w:hAnsi="Angsana New"/>
          <w:sz w:val="30"/>
          <w:szCs w:val="30"/>
        </w:rPr>
        <w:t>2565</w:t>
      </w:r>
      <w:r w:rsidRPr="00FE35D4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 </w:t>
      </w:r>
      <w:r w:rsidRPr="00FE35D4">
        <w:rPr>
          <w:rFonts w:ascii="Angsana New" w:hAnsi="Angsana New"/>
          <w:sz w:val="30"/>
          <w:szCs w:val="30"/>
        </w:rPr>
        <w:t>0.026</w:t>
      </w:r>
      <w:r w:rsidRPr="00FE35D4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FE35D4">
        <w:rPr>
          <w:rFonts w:asciiTheme="majorBidi" w:hAnsiTheme="majorBidi" w:cstheme="majorBidi"/>
          <w:sz w:val="30"/>
          <w:szCs w:val="30"/>
        </w:rPr>
        <w:t>18.85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>ล้าน</w:t>
      </w:r>
      <w:r w:rsidRPr="00FE35D4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FE35D4">
        <w:rPr>
          <w:rFonts w:ascii="Angsana New" w:hAnsi="Angsana New"/>
          <w:sz w:val="30"/>
          <w:szCs w:val="30"/>
        </w:rPr>
        <w:t>20.42</w:t>
      </w:r>
      <w:r w:rsidRPr="00FE35D4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Pr="00FE35D4">
        <w:rPr>
          <w:rFonts w:ascii="Angsana New" w:hAnsi="Angsana New"/>
          <w:sz w:val="30"/>
          <w:szCs w:val="30"/>
        </w:rPr>
        <w:t>19</w:t>
      </w:r>
      <w:r w:rsidRPr="00FE35D4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E35D4">
        <w:rPr>
          <w:rFonts w:ascii="Angsana New" w:hAnsi="Angsana New"/>
          <w:sz w:val="30"/>
          <w:szCs w:val="30"/>
        </w:rPr>
        <w:t>2566</w:t>
      </w:r>
      <w:r w:rsidRPr="00FE35D4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FE35D4">
        <w:rPr>
          <w:rFonts w:ascii="Angsana New" w:hAnsi="Angsana New"/>
          <w:sz w:val="30"/>
          <w:szCs w:val="30"/>
        </w:rPr>
        <w:t>Record Date</w:t>
      </w:r>
      <w:r w:rsidRPr="00FE35D4">
        <w:rPr>
          <w:rFonts w:ascii="Angsana New" w:hAnsi="Angsana New"/>
          <w:sz w:val="30"/>
          <w:szCs w:val="30"/>
          <w:cs/>
        </w:rPr>
        <w:t xml:space="preserve">) วันที่ </w:t>
      </w:r>
      <w:r w:rsidRPr="00FE35D4">
        <w:rPr>
          <w:rFonts w:ascii="Angsana New" w:hAnsi="Angsana New"/>
          <w:sz w:val="30"/>
          <w:szCs w:val="30"/>
        </w:rPr>
        <w:t>15</w:t>
      </w:r>
      <w:r w:rsidRPr="00FE35D4">
        <w:rPr>
          <w:rFonts w:ascii="Angsana New" w:hAnsi="Angsana New"/>
          <w:sz w:val="30"/>
          <w:szCs w:val="30"/>
          <w:cs/>
        </w:rPr>
        <w:t xml:space="preserve"> มีนาคม </w:t>
      </w:r>
      <w:r w:rsidRPr="00FE35D4">
        <w:rPr>
          <w:rFonts w:ascii="Angsana New" w:hAnsi="Angsana New"/>
          <w:sz w:val="30"/>
          <w:szCs w:val="30"/>
        </w:rPr>
        <w:t>2566</w:t>
      </w:r>
      <w:r w:rsidRPr="00FE35D4">
        <w:rPr>
          <w:rFonts w:ascii="Angsana New" w:hAnsi="Angsana New"/>
          <w:sz w:val="30"/>
          <w:szCs w:val="30"/>
          <w:cs/>
        </w:rPr>
        <w:t xml:space="preserve">  </w:t>
      </w:r>
    </w:p>
    <w:p w:rsidR="00115FB0" w:rsidRPr="00FE35D4" w:rsidRDefault="00115FB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FE35D4">
        <w:rPr>
          <w:rFonts w:ascii="Angsana New" w:hAnsi="Angsana New"/>
          <w:sz w:val="30"/>
          <w:szCs w:val="30"/>
        </w:rPr>
        <w:t>2565</w:t>
      </w:r>
      <w:r w:rsidRPr="00FE35D4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Pr="00FE35D4">
        <w:rPr>
          <w:rFonts w:ascii="Angsana New" w:hAnsi="Angsana New"/>
          <w:sz w:val="30"/>
          <w:szCs w:val="30"/>
        </w:rPr>
        <w:t>22</w:t>
      </w:r>
      <w:r w:rsidRPr="00FE35D4">
        <w:rPr>
          <w:rFonts w:ascii="Angsana New" w:hAnsi="Angsana New"/>
          <w:sz w:val="30"/>
          <w:szCs w:val="30"/>
          <w:cs/>
        </w:rPr>
        <w:t xml:space="preserve"> เมษายน </w:t>
      </w:r>
      <w:r w:rsidRPr="00FE35D4">
        <w:rPr>
          <w:rFonts w:ascii="Angsana New" w:hAnsi="Angsana New"/>
          <w:sz w:val="30"/>
          <w:szCs w:val="30"/>
        </w:rPr>
        <w:t xml:space="preserve">2565 </w:t>
      </w:r>
      <w:r w:rsidRPr="00FE35D4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Pr="00FE35D4">
        <w:rPr>
          <w:rFonts w:ascii="Angsana New" w:hAnsi="Angsana New"/>
          <w:sz w:val="30"/>
          <w:szCs w:val="30"/>
        </w:rPr>
        <w:t>2564</w:t>
      </w:r>
      <w:r w:rsidRPr="00FE35D4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</w:t>
      </w:r>
      <w:r w:rsidRPr="00FE35D4">
        <w:rPr>
          <w:rFonts w:ascii="Angsana New" w:hAnsi="Angsana New"/>
          <w:sz w:val="30"/>
          <w:szCs w:val="30"/>
        </w:rPr>
        <w:t xml:space="preserve"> 0.05</w:t>
      </w:r>
      <w:r w:rsidRPr="00FE35D4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FE35D4">
        <w:rPr>
          <w:rFonts w:asciiTheme="majorBidi" w:hAnsiTheme="majorBidi" w:cstheme="majorBidi"/>
          <w:sz w:val="30"/>
          <w:szCs w:val="30"/>
        </w:rPr>
        <w:t>36.25</w:t>
      </w:r>
      <w:r w:rsidRPr="00FE35D4">
        <w:rPr>
          <w:rFonts w:ascii="Angsana New" w:hAnsi="Angsana New"/>
          <w:sz w:val="30"/>
          <w:szCs w:val="30"/>
          <w:cs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>ล้าน</w:t>
      </w:r>
      <w:r w:rsidRPr="00FE35D4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FE35D4">
        <w:rPr>
          <w:rFonts w:ascii="Angsana New" w:hAnsi="Angsana New"/>
          <w:sz w:val="30"/>
          <w:szCs w:val="30"/>
        </w:rPr>
        <w:t>40.29</w:t>
      </w:r>
      <w:r w:rsidRPr="00FE35D4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Pr="00FE35D4">
        <w:rPr>
          <w:rFonts w:ascii="Angsana New" w:hAnsi="Angsana New"/>
          <w:sz w:val="30"/>
          <w:szCs w:val="30"/>
        </w:rPr>
        <w:t>20</w:t>
      </w:r>
      <w:r w:rsidRPr="00FE35D4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E35D4">
        <w:rPr>
          <w:rFonts w:ascii="Angsana New" w:hAnsi="Angsana New"/>
          <w:sz w:val="30"/>
          <w:szCs w:val="30"/>
        </w:rPr>
        <w:t>2565</w:t>
      </w:r>
      <w:r w:rsidRPr="00FE35D4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FE35D4">
        <w:rPr>
          <w:rFonts w:ascii="Angsana New" w:hAnsi="Angsana New"/>
          <w:sz w:val="30"/>
          <w:szCs w:val="30"/>
        </w:rPr>
        <w:t>Record Date</w:t>
      </w:r>
      <w:r w:rsidRPr="00FE35D4">
        <w:rPr>
          <w:rFonts w:ascii="Angsana New" w:hAnsi="Angsana New"/>
          <w:sz w:val="30"/>
          <w:szCs w:val="30"/>
          <w:cs/>
        </w:rPr>
        <w:t xml:space="preserve">) วันที่ </w:t>
      </w:r>
      <w:r w:rsidRPr="00FE35D4">
        <w:rPr>
          <w:rFonts w:ascii="Angsana New" w:hAnsi="Angsana New"/>
          <w:sz w:val="30"/>
          <w:szCs w:val="30"/>
        </w:rPr>
        <w:t>15</w:t>
      </w:r>
      <w:r w:rsidRPr="00FE35D4">
        <w:rPr>
          <w:rFonts w:ascii="Angsana New" w:hAnsi="Angsana New"/>
          <w:sz w:val="30"/>
          <w:szCs w:val="30"/>
          <w:cs/>
        </w:rPr>
        <w:t xml:space="preserve"> มีนาคม </w:t>
      </w:r>
      <w:r w:rsidRPr="00FE35D4">
        <w:rPr>
          <w:rFonts w:ascii="Angsana New" w:hAnsi="Angsana New"/>
          <w:sz w:val="30"/>
          <w:szCs w:val="30"/>
        </w:rPr>
        <w:t>2565</w:t>
      </w:r>
      <w:r w:rsidRPr="00FE35D4">
        <w:rPr>
          <w:rFonts w:ascii="Angsana New" w:hAnsi="Angsana New"/>
          <w:sz w:val="30"/>
          <w:szCs w:val="30"/>
          <w:cs/>
        </w:rPr>
        <w:t xml:space="preserve">  </w:t>
      </w:r>
    </w:p>
    <w:p w:rsidR="00C51A65" w:rsidRPr="00FE35D4" w:rsidRDefault="007041D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>3</w:t>
      </w:r>
      <w:r w:rsidR="004C4004" w:rsidRPr="00FE35D4">
        <w:rPr>
          <w:rFonts w:ascii="Angsana New" w:hAnsi="Angsana New"/>
          <w:b/>
          <w:bCs/>
          <w:sz w:val="30"/>
          <w:szCs w:val="30"/>
        </w:rPr>
        <w:t>4</w:t>
      </w:r>
      <w:r w:rsidRPr="00FE35D4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C51A65" w:rsidRPr="00FE35D4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30FA9" w:rsidRPr="00FE35D4" w:rsidRDefault="00730FA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</w:rPr>
        <w:t xml:space="preserve"> </w:t>
      </w:r>
      <w:r w:rsidRPr="00FE35D4">
        <w:rPr>
          <w:rFonts w:ascii="Angsana New" w:hAnsi="Angsana New"/>
          <w:b/>
          <w:bCs/>
          <w:sz w:val="30"/>
          <w:szCs w:val="30"/>
        </w:rPr>
        <w:tab/>
      </w:r>
      <w:r w:rsidR="002A39CB" w:rsidRPr="00FE35D4">
        <w:rPr>
          <w:rFonts w:ascii="Angsana New" w:hAnsi="Angsana New"/>
          <w:b/>
          <w:bCs/>
          <w:sz w:val="30"/>
          <w:szCs w:val="30"/>
        </w:rPr>
        <w:t>3</w:t>
      </w:r>
      <w:r w:rsidR="000502F1" w:rsidRPr="00FE35D4">
        <w:rPr>
          <w:rFonts w:ascii="Angsana New" w:hAnsi="Angsana New"/>
          <w:b/>
          <w:bCs/>
          <w:sz w:val="30"/>
          <w:szCs w:val="30"/>
        </w:rPr>
        <w:t>4</w:t>
      </w:r>
      <w:r w:rsidRPr="00FE35D4">
        <w:rPr>
          <w:rFonts w:ascii="Angsana New" w:hAnsi="Angsana New"/>
          <w:b/>
          <w:bCs/>
          <w:sz w:val="30"/>
          <w:szCs w:val="30"/>
        </w:rPr>
        <w:t xml:space="preserve">.1 </w:t>
      </w:r>
      <w:r w:rsidRPr="00FE35D4">
        <w:rPr>
          <w:rFonts w:ascii="Angsana New" w:hAnsi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:rsidR="00730FA9" w:rsidRPr="00FE35D4" w:rsidRDefault="00730FA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hAnsi="Angsana New"/>
          <w:b/>
          <w:bCs/>
          <w:sz w:val="30"/>
          <w:szCs w:val="30"/>
          <w:cs/>
        </w:rPr>
        <w:tab/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เครื่องมือทางการเงินที่สำคัญของ</w:t>
      </w:r>
      <w:r w:rsidR="008205D2" w:rsidRPr="00FE35D4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 xml:space="preserve">บริษัทประกอบด้วย 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 เงินกู้ยืมระยะยาว และหนี้สินตามสัญญาเช่า </w:t>
      </w:r>
      <w:r w:rsidR="008205D2" w:rsidRPr="00FE35D4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730FA9" w:rsidRPr="00FE35D4" w:rsidRDefault="00730FA9" w:rsidP="00FE35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  <w:cs/>
        </w:rPr>
        <w:t>ความเสี่ยงด้านเครดิต</w:t>
      </w:r>
    </w:p>
    <w:p w:rsidR="00730FA9" w:rsidRPr="00FE35D4" w:rsidRDefault="008205D2" w:rsidP="00FE35D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E35D4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 ๆ โดย</w:t>
      </w:r>
      <w:r w:rsidR="001E13D0" w:rsidRPr="00FE35D4">
        <w:rPr>
          <w:rFonts w:ascii="Angsana New" w:hAnsi="Angsana New"/>
          <w:sz w:val="30"/>
          <w:szCs w:val="30"/>
          <w:cs/>
        </w:rPr>
        <w:t>จำนวนเงินสูงสุดที่</w:t>
      </w: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E35D4">
        <w:rPr>
          <w:rFonts w:ascii="Angsana New" w:hAnsi="Angsana New"/>
          <w:sz w:val="30"/>
          <w:szCs w:val="30"/>
          <w:cs/>
        </w:rPr>
        <w:t>บริษัทอาจต้องสูญเสียจากการให้สินเชื่อคือมูลค่า ตามบัญชีที่แสดงอยู่ในงบแสดงฐานะการเงิน ยกเว้นตราสารอนุพันธ์</w:t>
      </w:r>
    </w:p>
    <w:p w:rsidR="00730FA9" w:rsidRPr="00FE35D4" w:rsidRDefault="00730FA9" w:rsidP="00FE35D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730FA9" w:rsidRPr="00FE35D4" w:rsidRDefault="008205D2" w:rsidP="00FE35D4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E35D4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</w:t>
      </w:r>
      <w:r w:rsidR="00154FA7" w:rsidRPr="00FE35D4">
        <w:rPr>
          <w:rFonts w:ascii="Angsana New" w:hAnsi="Angsana New"/>
          <w:sz w:val="30"/>
          <w:szCs w:val="30"/>
          <w:cs/>
        </w:rPr>
        <w:t>ินที่มีสาระสำคัญ นอกจากนี้</w:t>
      </w: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E35D4">
        <w:rPr>
          <w:rFonts w:ascii="Angsana New" w:hAnsi="Angsana New"/>
          <w:sz w:val="30"/>
          <w:szCs w:val="30"/>
          <w:cs/>
        </w:rPr>
        <w:t>บริษัทมีการติดตามยอดคงค้างของลูกหนี้การค้าอย่างสม่ำเสมอ และจัดส่งสินค้าให้กับลูกค้ารายใหญ่จะมีการประกันสินเชื่อจากธนาคาร อีกทั้ง การให้สินเชื่อของ</w:t>
      </w: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E35D4">
        <w:rPr>
          <w:rFonts w:ascii="Angsana New" w:hAnsi="Angsana New"/>
          <w:sz w:val="30"/>
          <w:szCs w:val="30"/>
          <w:cs/>
        </w:rPr>
        <w:t>บริษัทไม่มีการกระจุกตัวเนื่องจาก</w:t>
      </w:r>
      <w:r w:rsidRPr="00FE35D4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E35D4">
        <w:rPr>
          <w:rFonts w:ascii="Angsana New" w:hAnsi="Angsana New"/>
          <w:sz w:val="30"/>
          <w:szCs w:val="30"/>
          <w:cs/>
        </w:rPr>
        <w:t>บริษัทมีฐานลูกค้าที่หลากหลายและมีจำนวนมากราย</w:t>
      </w:r>
    </w:p>
    <w:p w:rsidR="00730FA9" w:rsidRPr="00FE35D4" w:rsidRDefault="008205D2" w:rsidP="00FE35D4">
      <w:pPr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FE35D4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FE35D4">
        <w:rPr>
          <w:rFonts w:ascii="Angsana New" w:hAnsi="Angsana New"/>
          <w:spacing w:val="2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</w:t>
      </w:r>
      <w:r w:rsidR="00730FA9" w:rsidRPr="00FE35D4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="00730FA9" w:rsidRPr="00FE35D4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="00730FA9" w:rsidRPr="00FE35D4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="00730FA9" w:rsidRPr="00FE35D4">
        <w:rPr>
          <w:rFonts w:ascii="Angsana New" w:hAnsi="Angsana New"/>
          <w:spacing w:val="2"/>
          <w:sz w:val="30"/>
          <w:szCs w:val="30"/>
          <w:cs/>
        </w:rPr>
        <w:t xml:space="preserve"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Pr="00FE35D4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FE35D4">
        <w:rPr>
          <w:rFonts w:ascii="Angsana New" w:hAnsi="Angsana New"/>
          <w:spacing w:val="2"/>
          <w:sz w:val="30"/>
          <w:szCs w:val="30"/>
          <w:cs/>
        </w:rPr>
        <w:t>บริษัทจะตัดจำหน่ายลูกหนี้การค้าและลูกหนี้อื่นออกจากบัญชีตา</w:t>
      </w:r>
      <w:r w:rsidR="001E13D0" w:rsidRPr="00FE35D4">
        <w:rPr>
          <w:rFonts w:ascii="Angsana New" w:hAnsi="Angsana New"/>
          <w:spacing w:val="2"/>
          <w:sz w:val="30"/>
          <w:szCs w:val="30"/>
          <w:cs/>
        </w:rPr>
        <w:t>มนโยบายของ</w:t>
      </w:r>
      <w:r w:rsidRPr="00FE35D4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FE35D4">
        <w:rPr>
          <w:rFonts w:ascii="Angsana New" w:hAnsi="Angsana New"/>
          <w:spacing w:val="2"/>
          <w:sz w:val="30"/>
          <w:szCs w:val="30"/>
          <w:cs/>
        </w:rPr>
        <w:t>บริษัทโดยพิจารณาตามความเหมาะสม</w:t>
      </w:r>
    </w:p>
    <w:p w:rsidR="008E37E1" w:rsidRPr="00FE35D4" w:rsidRDefault="008E37E1" w:rsidP="00FE35D4">
      <w:pPr>
        <w:ind w:left="540"/>
        <w:jc w:val="thaiDistribute"/>
        <w:rPr>
          <w:rFonts w:ascii="Angsana New" w:eastAsia="Arial" w:hAnsi="Angsana New"/>
          <w:spacing w:val="2"/>
          <w:sz w:val="10"/>
          <w:szCs w:val="10"/>
        </w:rPr>
      </w:pPr>
    </w:p>
    <w:p w:rsidR="000B7B6F" w:rsidRPr="00FE35D4" w:rsidRDefault="000B7B6F" w:rsidP="00FE35D4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ความเสี่ยงด้านตลาด</w:t>
      </w:r>
    </w:p>
    <w:p w:rsidR="000B7B6F" w:rsidRPr="00FE35D4" w:rsidRDefault="000B7B6F" w:rsidP="00FE35D4">
      <w:pPr>
        <w:tabs>
          <w:tab w:val="left" w:pos="1440"/>
          <w:tab w:val="left" w:pos="2880"/>
          <w:tab w:val="left" w:pos="9781"/>
        </w:tabs>
        <w:ind w:left="567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  <w:lang w:val="en-GB"/>
        </w:rPr>
      </w:pPr>
      <w:r w:rsidRPr="00FE35D4">
        <w:rPr>
          <w:rFonts w:ascii="Angsana New" w:eastAsia="SimSun" w:hAnsi="Angsana New"/>
          <w:b/>
          <w:bCs/>
          <w:i/>
          <w:iCs/>
          <w:sz w:val="30"/>
          <w:szCs w:val="30"/>
          <w:cs/>
          <w:lang w:val="en-GB"/>
        </w:rPr>
        <w:t>ความเสี่ยงจากอัตราดอกเบี้ย</w:t>
      </w:r>
    </w:p>
    <w:p w:rsidR="000B7B6F" w:rsidRPr="00FE35D4" w:rsidRDefault="000B7B6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E35D4">
        <w:rPr>
          <w:rFonts w:ascii="Angsana New" w:eastAsia="SimSun" w:hAnsi="Angsana New"/>
          <w:sz w:val="30"/>
          <w:szCs w:val="30"/>
          <w:lang w:val="en-GB"/>
        </w:rPr>
        <w:tab/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8205D2" w:rsidRPr="00FE35D4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เงินกู้ยืมระยะยาว และหนี้สินตามสัญญาเช่า สินทรัพย์ทางการเงินและหนี้สินทางการเงินของ</w:t>
      </w:r>
      <w:r w:rsidR="008205D2" w:rsidRPr="00FE35D4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บริษัทส่วนใหญ่มี</w:t>
      </w:r>
      <w:r w:rsidRPr="00FE35D4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FE35D4">
        <w:rPr>
          <w:rFonts w:ascii="Angsana New" w:eastAsia="SimSun" w:hAnsi="Angsana New"/>
          <w:sz w:val="30"/>
          <w:szCs w:val="30"/>
          <w:cs/>
          <w:lang w:val="en-GB"/>
        </w:rPr>
        <w:t>หรืออัตราดอกเบี้ยคงที่ที่ใกล้เคียงกับอัตราตลาด</w:t>
      </w:r>
    </w:p>
    <w:p w:rsidR="00007B87" w:rsidRPr="00FE35D4" w:rsidRDefault="00007B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sz w:val="10"/>
          <w:szCs w:val="10"/>
          <w:lang w:val="en-GB"/>
        </w:rPr>
      </w:pPr>
    </w:p>
    <w:p w:rsidR="000B7B6F" w:rsidRPr="00FE35D4" w:rsidRDefault="000B7B6F" w:rsidP="00FE35D4">
      <w:pPr>
        <w:spacing w:before="120" w:after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E35D4">
        <w:rPr>
          <w:rFonts w:ascii="Angsana New" w:hAnsi="Angsana New"/>
          <w:sz w:val="30"/>
          <w:szCs w:val="30"/>
        </w:rPr>
        <w:t>31</w:t>
      </w:r>
      <w:r w:rsidRPr="00FE35D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E35D4">
        <w:rPr>
          <w:rFonts w:ascii="Angsana New" w:hAnsi="Angsana New"/>
          <w:sz w:val="30"/>
          <w:szCs w:val="30"/>
        </w:rPr>
        <w:t>256</w:t>
      </w:r>
      <w:r w:rsidR="000502F1" w:rsidRPr="00FE35D4">
        <w:rPr>
          <w:rFonts w:ascii="Angsana New" w:hAnsi="Angsana New"/>
          <w:sz w:val="30"/>
          <w:szCs w:val="30"/>
        </w:rPr>
        <w:t>6</w:t>
      </w:r>
      <w:r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435" w:type="dxa"/>
        <w:tblLayout w:type="fixed"/>
        <w:tblLook w:val="04A0"/>
      </w:tblPr>
      <w:tblGrid>
        <w:gridCol w:w="2943"/>
        <w:gridCol w:w="900"/>
        <w:gridCol w:w="360"/>
        <w:gridCol w:w="810"/>
        <w:gridCol w:w="236"/>
        <w:gridCol w:w="124"/>
        <w:gridCol w:w="1046"/>
        <w:gridCol w:w="236"/>
        <w:gridCol w:w="1260"/>
        <w:gridCol w:w="1170"/>
        <w:gridCol w:w="1350"/>
      </w:tblGrid>
      <w:tr w:rsidR="00FE35D4" w:rsidRPr="00FE35D4" w:rsidTr="00DD366C">
        <w:tc>
          <w:tcPr>
            <w:tcW w:w="2943" w:type="dxa"/>
          </w:tcPr>
          <w:p w:rsidR="00DD366C" w:rsidRPr="00FE35D4" w:rsidRDefault="00DD366C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D366C" w:rsidRPr="00FE35D4" w:rsidRDefault="00DD366C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DD366C" w:rsidRPr="00FE35D4" w:rsidRDefault="00DD366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</w:tcPr>
          <w:p w:rsidR="00DD366C" w:rsidRPr="00FE35D4" w:rsidRDefault="00DD366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35D4" w:rsidRPr="00FE35D4" w:rsidTr="00DD366C">
        <w:tc>
          <w:tcPr>
            <w:tcW w:w="2943" w:type="dxa"/>
          </w:tcPr>
          <w:p w:rsidR="00DD366C" w:rsidRPr="00FE35D4" w:rsidRDefault="00DD366C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D366C" w:rsidRPr="00FE35D4" w:rsidRDefault="00DD366C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DD366C" w:rsidRPr="00FE35D4" w:rsidRDefault="00DD366C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2" w:type="dxa"/>
            <w:gridSpan w:val="5"/>
            <w:hideMark/>
          </w:tcPr>
          <w:p w:rsidR="00DD366C" w:rsidRPr="00FE35D4" w:rsidRDefault="00DD366C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E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E35D4" w:rsidTr="00DD366C">
        <w:tc>
          <w:tcPr>
            <w:tcW w:w="2943" w:type="dxa"/>
          </w:tcPr>
          <w:p w:rsidR="00DD366C" w:rsidRPr="00FE35D4" w:rsidRDefault="00DD366C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D366C" w:rsidRPr="00FE35D4" w:rsidRDefault="00DD366C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:rsidR="00DD366C" w:rsidRPr="00FE35D4" w:rsidRDefault="00DD366C" w:rsidP="00FE35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  <w:hideMark/>
          </w:tcPr>
          <w:p w:rsidR="00DD366C" w:rsidRPr="00FE35D4" w:rsidRDefault="00DD366C" w:rsidP="00FE35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28"/>
                <w:szCs w:val="28"/>
              </w:rPr>
              <w:t>256</w:t>
            </w:r>
            <w:r w:rsidR="000502F1" w:rsidRPr="00FE35D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E35D4" w:rsidRPr="00FE35D4" w:rsidTr="00DD366C">
        <w:trPr>
          <w:trHeight w:val="181"/>
        </w:trPr>
        <w:tc>
          <w:tcPr>
            <w:tcW w:w="2943" w:type="dxa"/>
            <w:hideMark/>
          </w:tcPr>
          <w:p w:rsidR="00DD366C" w:rsidRPr="00FE35D4" w:rsidRDefault="00DD366C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:rsidR="00DD366C" w:rsidRPr="00FE35D4" w:rsidRDefault="00DD366C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D366C" w:rsidRPr="00FE35D4" w:rsidRDefault="00DD366C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:rsidR="00DD366C" w:rsidRPr="00FE35D4" w:rsidRDefault="00DD366C" w:rsidP="00FE35D4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  <w:p w:rsidR="00DD366C" w:rsidRPr="00FE35D4" w:rsidRDefault="00DD366C" w:rsidP="00FE35D4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DD366C" w:rsidRPr="00FE35D4" w:rsidRDefault="00DD366C" w:rsidP="00FE35D4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  <w:r w:rsidRPr="00FE35D4">
              <w:rPr>
                <w:rFonts w:ascii="Angsana New" w:hAnsi="Angsana New" w:hint="cs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236" w:type="dxa"/>
          </w:tcPr>
          <w:p w:rsidR="00DD366C" w:rsidRPr="00FE35D4" w:rsidRDefault="00DD366C" w:rsidP="00FE35D4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hideMark/>
          </w:tcPr>
          <w:p w:rsidR="00DD366C" w:rsidRPr="00FE35D4" w:rsidRDefault="00DD366C" w:rsidP="00FE35D4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:rsidR="00DD366C" w:rsidRPr="00FE35D4" w:rsidRDefault="00DD366C" w:rsidP="00FE35D4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:rsidR="00DD366C" w:rsidRPr="00FE35D4" w:rsidRDefault="00DD366C" w:rsidP="00FE35D4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:rsidR="00DD366C" w:rsidRPr="00FE35D4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  <w:p w:rsidR="00DD366C" w:rsidRPr="00FE35D4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D366C" w:rsidRPr="00FE35D4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DD366C" w:rsidRPr="00FE35D4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:rsidR="00DD366C" w:rsidRPr="00FE35D4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D366C" w:rsidRPr="00FE35D4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DD366C">
        <w:tc>
          <w:tcPr>
            <w:tcW w:w="2943" w:type="dxa"/>
            <w:hideMark/>
          </w:tcPr>
          <w:p w:rsidR="00DD366C" w:rsidRPr="00FE35D4" w:rsidRDefault="00DD366C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DD366C" w:rsidRPr="00FE35D4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DD366C" w:rsidRPr="00FE35D4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D366C" w:rsidRPr="00FE35D4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DD366C" w:rsidRPr="00FE35D4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D366C" w:rsidRPr="00FE35D4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366C" w:rsidRPr="00FE35D4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D366C" w:rsidRPr="00FE35D4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D366C" w:rsidRPr="00FE35D4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812557">
        <w:trPr>
          <w:trHeight w:val="68"/>
        </w:trPr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48,003</w:t>
            </w:r>
          </w:p>
        </w:tc>
        <w:tc>
          <w:tcPr>
            <w:tcW w:w="236" w:type="dxa"/>
            <w:shd w:val="clear" w:color="auto" w:fill="auto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170" w:type="dxa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48,029</w:t>
            </w:r>
          </w:p>
        </w:tc>
        <w:tc>
          <w:tcPr>
            <w:tcW w:w="1350" w:type="dxa"/>
          </w:tcPr>
          <w:p w:rsidR="007A5619" w:rsidRPr="00FE35D4" w:rsidRDefault="00812557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0.25% - 0.45</w:t>
            </w:r>
            <w:r w:rsidR="007A5619" w:rsidRPr="00FE35D4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FE35D4" w:rsidRPr="00FE35D4" w:rsidTr="00DD366C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371,868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371,868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DD366C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A16D7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31,776</w:t>
            </w:r>
          </w:p>
        </w:tc>
        <w:tc>
          <w:tcPr>
            <w:tcW w:w="1170" w:type="dxa"/>
            <w:hideMark/>
          </w:tcPr>
          <w:p w:rsidR="007A5619" w:rsidRPr="00FE35D4" w:rsidRDefault="00A16D7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31,776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DD366C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73,607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73,607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DD366C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:rsidR="007A5619" w:rsidRPr="00FE35D4" w:rsidRDefault="007A5619" w:rsidP="00FE35D4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DD366C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7A5619" w:rsidRPr="00FE35D4" w:rsidRDefault="007A5619" w:rsidP="00FE35D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  <w:p w:rsidR="00812557" w:rsidRPr="00FE35D4" w:rsidRDefault="00812557" w:rsidP="00FE35D4">
            <w:pPr>
              <w:tabs>
                <w:tab w:val="center" w:pos="342"/>
                <w:tab w:val="decimal" w:pos="1062"/>
              </w:tabs>
              <w:spacing w:line="340" w:lineRule="exac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</w:p>
        </w:tc>
        <w:tc>
          <w:tcPr>
            <w:tcW w:w="1170" w:type="dxa"/>
            <w:gridSpan w:val="2"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775,592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775,592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2.85%-3.35%</w:t>
            </w:r>
          </w:p>
        </w:tc>
      </w:tr>
      <w:tr w:rsidR="00FE35D4" w:rsidRPr="00FE35D4" w:rsidTr="00DD366C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267,427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267,427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DD366C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70,8</w:t>
            </w:r>
            <w:r w:rsidR="00CD00B0" w:rsidRPr="00FE35D4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  <w:hideMark/>
          </w:tcPr>
          <w:p w:rsidR="007A5619" w:rsidRPr="00FE35D4" w:rsidRDefault="00CD00B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70,824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DD366C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298,905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18,990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317,895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2.80%-3.25%</w:t>
            </w:r>
          </w:p>
        </w:tc>
      </w:tr>
      <w:tr w:rsidR="007A5619" w:rsidRPr="00FE35D4" w:rsidTr="00DD366C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36,521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36,521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</w:tr>
    </w:tbl>
    <w:p w:rsidR="00007B87" w:rsidRPr="00FE35D4" w:rsidRDefault="00007B87" w:rsidP="00FE35D4"/>
    <w:p w:rsidR="00FA0C9B" w:rsidRPr="00FE35D4" w:rsidRDefault="00FA0C9B" w:rsidP="00FE35D4"/>
    <w:p w:rsidR="00FA0C9B" w:rsidRPr="00FE35D4" w:rsidRDefault="00FA0C9B" w:rsidP="00FE35D4"/>
    <w:p w:rsidR="00FA0C9B" w:rsidRPr="00FE35D4" w:rsidRDefault="00FA0C9B" w:rsidP="00FE35D4"/>
    <w:p w:rsidR="00FA0C9B" w:rsidRPr="00FE35D4" w:rsidRDefault="00FA0C9B" w:rsidP="00FE35D4"/>
    <w:p w:rsidR="00FA0C9B" w:rsidRPr="00FE35D4" w:rsidRDefault="00FA0C9B" w:rsidP="00FE35D4"/>
    <w:p w:rsidR="00FA0C9B" w:rsidRPr="00FE35D4" w:rsidRDefault="00FA0C9B" w:rsidP="00FE35D4"/>
    <w:p w:rsidR="00FA0C9B" w:rsidRPr="00FE35D4" w:rsidRDefault="00FA0C9B" w:rsidP="00FE35D4"/>
    <w:p w:rsidR="00FA0C9B" w:rsidRPr="00FE35D4" w:rsidRDefault="00FA0C9B" w:rsidP="00FE35D4"/>
    <w:tbl>
      <w:tblPr>
        <w:tblW w:w="10435" w:type="dxa"/>
        <w:tblLayout w:type="fixed"/>
        <w:tblLook w:val="04A0"/>
      </w:tblPr>
      <w:tblGrid>
        <w:gridCol w:w="2943"/>
        <w:gridCol w:w="900"/>
        <w:gridCol w:w="360"/>
        <w:gridCol w:w="810"/>
        <w:gridCol w:w="236"/>
        <w:gridCol w:w="124"/>
        <w:gridCol w:w="1046"/>
        <w:gridCol w:w="236"/>
        <w:gridCol w:w="1260"/>
        <w:gridCol w:w="1170"/>
        <w:gridCol w:w="1350"/>
      </w:tblGrid>
      <w:tr w:rsidR="00FE35D4" w:rsidRPr="00FE35D4" w:rsidTr="00021508">
        <w:tc>
          <w:tcPr>
            <w:tcW w:w="2943" w:type="dxa"/>
          </w:tcPr>
          <w:p w:rsidR="00021508" w:rsidRPr="00FE35D4" w:rsidRDefault="00021508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021508" w:rsidRPr="00FE35D4" w:rsidRDefault="00021508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021508" w:rsidRPr="00FE35D4" w:rsidRDefault="0002150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</w:tcPr>
          <w:p w:rsidR="00812557" w:rsidRPr="00FE35D4" w:rsidRDefault="0081255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812557" w:rsidRPr="00FE35D4" w:rsidRDefault="0081255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021508" w:rsidRPr="00FE35D4" w:rsidRDefault="0002150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FE35D4" w:rsidRPr="00FE35D4" w:rsidTr="00021508">
        <w:tc>
          <w:tcPr>
            <w:tcW w:w="2943" w:type="dxa"/>
          </w:tcPr>
          <w:p w:rsidR="00021508" w:rsidRPr="00FE35D4" w:rsidRDefault="00021508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021508" w:rsidRPr="00FE35D4" w:rsidRDefault="00021508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021508" w:rsidRPr="00FE35D4" w:rsidRDefault="00021508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2" w:type="dxa"/>
            <w:gridSpan w:val="5"/>
            <w:hideMark/>
          </w:tcPr>
          <w:p w:rsidR="00021508" w:rsidRPr="00FE35D4" w:rsidRDefault="00021508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(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E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E35D4" w:rsidTr="00021508">
        <w:tc>
          <w:tcPr>
            <w:tcW w:w="2943" w:type="dxa"/>
          </w:tcPr>
          <w:p w:rsidR="00021508" w:rsidRPr="00FE35D4" w:rsidRDefault="00021508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021508" w:rsidRPr="00FE35D4" w:rsidRDefault="00021508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:rsidR="00021508" w:rsidRPr="00FE35D4" w:rsidRDefault="00021508" w:rsidP="00FE35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  <w:hideMark/>
          </w:tcPr>
          <w:p w:rsidR="00021508" w:rsidRPr="00FE35D4" w:rsidRDefault="00021508" w:rsidP="00FE35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sz w:val="28"/>
                <w:szCs w:val="28"/>
              </w:rPr>
              <w:t>256</w:t>
            </w:r>
            <w:r w:rsidR="000502F1" w:rsidRPr="00FE35D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E35D4" w:rsidRPr="00FE35D4" w:rsidTr="00021508">
        <w:trPr>
          <w:trHeight w:val="181"/>
        </w:trPr>
        <w:tc>
          <w:tcPr>
            <w:tcW w:w="2943" w:type="dxa"/>
            <w:hideMark/>
          </w:tcPr>
          <w:p w:rsidR="00021508" w:rsidRPr="00FE35D4" w:rsidRDefault="00021508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:rsidR="00021508" w:rsidRPr="00FE35D4" w:rsidRDefault="00021508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1508" w:rsidRPr="00FE35D4" w:rsidRDefault="00021508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:rsidR="00021508" w:rsidRPr="00FE35D4" w:rsidRDefault="00021508" w:rsidP="00FE35D4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  <w:p w:rsidR="00021508" w:rsidRPr="00FE35D4" w:rsidRDefault="00021508" w:rsidP="00FE35D4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021508" w:rsidRPr="00FE35D4" w:rsidRDefault="00021508" w:rsidP="00FE35D4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  <w:r w:rsidRPr="00FE35D4">
              <w:rPr>
                <w:rFonts w:ascii="Angsana New" w:hAnsi="Angsana New" w:hint="cs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236" w:type="dxa"/>
          </w:tcPr>
          <w:p w:rsidR="00021508" w:rsidRPr="00FE35D4" w:rsidRDefault="00021508" w:rsidP="00FE35D4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hideMark/>
          </w:tcPr>
          <w:p w:rsidR="00021508" w:rsidRPr="00FE35D4" w:rsidRDefault="00021508" w:rsidP="00FE35D4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:rsidR="00021508" w:rsidRPr="00FE35D4" w:rsidRDefault="00021508" w:rsidP="00FE35D4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:rsidR="00021508" w:rsidRPr="00FE35D4" w:rsidRDefault="00021508" w:rsidP="00FE35D4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FE35D4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:rsidR="00021508" w:rsidRPr="00FE35D4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  <w:p w:rsidR="00021508" w:rsidRPr="00FE35D4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1508" w:rsidRPr="00FE35D4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021508" w:rsidRPr="00FE35D4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:rsidR="00021508" w:rsidRPr="00FE35D4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1508" w:rsidRPr="00FE35D4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021508">
        <w:tc>
          <w:tcPr>
            <w:tcW w:w="2943" w:type="dxa"/>
            <w:hideMark/>
          </w:tcPr>
          <w:p w:rsidR="00021508" w:rsidRPr="00FE35D4" w:rsidRDefault="00021508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021508" w:rsidRPr="00FE35D4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021508" w:rsidRPr="00FE35D4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021508" w:rsidRPr="00FE35D4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021508" w:rsidRPr="00FE35D4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021508" w:rsidRPr="00FE35D4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21508" w:rsidRPr="00FE35D4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21508" w:rsidRPr="00FE35D4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21508" w:rsidRPr="00FE35D4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812557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42,966</w:t>
            </w:r>
          </w:p>
        </w:tc>
        <w:tc>
          <w:tcPr>
            <w:tcW w:w="236" w:type="dxa"/>
            <w:shd w:val="clear" w:color="auto" w:fill="auto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42,985</w:t>
            </w:r>
          </w:p>
        </w:tc>
        <w:tc>
          <w:tcPr>
            <w:tcW w:w="1350" w:type="dxa"/>
          </w:tcPr>
          <w:p w:rsidR="007A5619" w:rsidRPr="00FE35D4" w:rsidRDefault="00812557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0.25% - 0.45</w:t>
            </w:r>
            <w:r w:rsidR="007A5619" w:rsidRPr="00FE35D4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FE35D4" w:rsidRPr="00FE35D4" w:rsidTr="00021508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402,653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402,653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021508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63,097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63,097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021508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42,426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42,426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021508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:rsidR="007A5619" w:rsidRPr="00FE35D4" w:rsidRDefault="007A5619" w:rsidP="00FE35D4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E35D4" w:rsidTr="00021508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7A5619" w:rsidRPr="00FE35D4" w:rsidRDefault="007A5619" w:rsidP="00FE35D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530,345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530,345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2.85%-3.35%</w:t>
            </w:r>
          </w:p>
        </w:tc>
      </w:tr>
      <w:tr w:rsidR="00FE35D4" w:rsidRPr="00FE35D4" w:rsidTr="000A04F5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262,466</w:t>
            </w:r>
          </w:p>
        </w:tc>
        <w:tc>
          <w:tcPr>
            <w:tcW w:w="1170" w:type="dxa"/>
            <w:shd w:val="clear" w:color="auto" w:fill="auto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262,466</w:t>
            </w:r>
          </w:p>
        </w:tc>
        <w:tc>
          <w:tcPr>
            <w:tcW w:w="1350" w:type="dxa"/>
            <w:shd w:val="clear" w:color="auto" w:fill="auto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021508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54,0</w:t>
            </w:r>
            <w:r w:rsidR="00CD00B0" w:rsidRPr="00FE35D4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54,0</w:t>
            </w:r>
            <w:r w:rsidR="00CD00B0" w:rsidRPr="00FE35D4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E35D4" w:rsidTr="00021508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168,905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18,990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187,895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2.80%-3.25%</w:t>
            </w:r>
          </w:p>
        </w:tc>
      </w:tr>
      <w:tr w:rsidR="007A5619" w:rsidRPr="00FE35D4" w:rsidTr="00021508">
        <w:tc>
          <w:tcPr>
            <w:tcW w:w="2943" w:type="dxa"/>
            <w:hideMark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E35D4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36,521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:rsidR="007A5619" w:rsidRPr="00FE35D4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36,521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</w:tr>
    </w:tbl>
    <w:p w:rsidR="0020494D" w:rsidRPr="00FE35D4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90581" w:rsidRPr="00FE35D4" w:rsidRDefault="0069058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2"/>
        <w:jc w:val="thaiDistribute"/>
        <w:rPr>
          <w:rFonts w:ascii="Times New Roman" w:hAnsi="Times New Roman"/>
          <w:b/>
          <w:bCs/>
          <w:sz w:val="30"/>
          <w:szCs w:val="30"/>
        </w:rPr>
      </w:pPr>
      <w:r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FE35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FE35D4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:rsidR="00007B87" w:rsidRPr="00FE35D4" w:rsidRDefault="00690581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FE35D4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FE35D4">
        <w:rPr>
          <w:rFonts w:ascii="Angsana New" w:hAnsi="Angsana New" w:hint="cs"/>
          <w:sz w:val="30"/>
          <w:szCs w:val="30"/>
          <w:cs/>
        </w:rPr>
        <w:t>ด้าน</w:t>
      </w:r>
      <w:r w:rsidRPr="00FE35D4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FE35D4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:rsidR="0020494D" w:rsidRPr="00FE35D4" w:rsidRDefault="0020494D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20494D" w:rsidRPr="00FE35D4" w:rsidRDefault="0020494D" w:rsidP="00FE35D4">
      <w:pPr>
        <w:tabs>
          <w:tab w:val="clear" w:pos="454"/>
          <w:tab w:val="clear" w:pos="907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:rsidR="00690581" w:rsidRPr="00FE35D4" w:rsidRDefault="00690581" w:rsidP="00FE35D4">
      <w:pPr>
        <w:tabs>
          <w:tab w:val="clear" w:pos="454"/>
          <w:tab w:val="clear" w:pos="907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lastRenderedPageBreak/>
        <w:t xml:space="preserve">อัตราผลตอบแทนที่แท้จริงของเงินให้กู้ยืมและหนี้สินทางการเงินที่มีภาระดอกเบี้ย ณ วันที่ </w:t>
      </w:r>
      <w:r w:rsidRPr="00FE35D4">
        <w:rPr>
          <w:rFonts w:ascii="Angsana New" w:hAnsi="Angsana New"/>
          <w:sz w:val="30"/>
          <w:szCs w:val="30"/>
        </w:rPr>
        <w:t>31</w:t>
      </w:r>
      <w:r w:rsidRPr="00FE35D4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>และระยะเวลาที่ครบกำหนดชำระ</w:t>
      </w:r>
      <w:r w:rsidRPr="00FE35D4">
        <w:rPr>
          <w:rFonts w:ascii="Angsana New" w:hAnsi="Angsana New"/>
          <w:sz w:val="30"/>
          <w:szCs w:val="30"/>
        </w:rPr>
        <w:t xml:space="preserve"> </w:t>
      </w:r>
      <w:r w:rsidRPr="00FE35D4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22" w:type="dxa"/>
        <w:tblInd w:w="118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492"/>
        <w:gridCol w:w="1350"/>
        <w:gridCol w:w="1170"/>
        <w:gridCol w:w="180"/>
        <w:gridCol w:w="1080"/>
        <w:gridCol w:w="185"/>
        <w:gridCol w:w="1165"/>
      </w:tblGrid>
      <w:tr w:rsidR="00FE35D4" w:rsidRPr="00FE35D4" w:rsidTr="006D20E4">
        <w:trPr>
          <w:cantSplit/>
        </w:trPr>
        <w:tc>
          <w:tcPr>
            <w:tcW w:w="3492" w:type="dxa"/>
          </w:tcPr>
          <w:p w:rsidR="00336782" w:rsidRPr="00FE35D4" w:rsidRDefault="00336782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5130" w:type="dxa"/>
            <w:gridSpan w:val="6"/>
            <w:vAlign w:val="bottom"/>
          </w:tcPr>
          <w:p w:rsidR="00336782" w:rsidRPr="00FE35D4" w:rsidRDefault="00336782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35D4" w:rsidRPr="00FE35D4" w:rsidTr="00694C76">
        <w:trPr>
          <w:cantSplit/>
        </w:trPr>
        <w:tc>
          <w:tcPr>
            <w:tcW w:w="3492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E35D4" w:rsidRPr="00FE35D4" w:rsidTr="00694C76">
        <w:trPr>
          <w:cantSplit/>
        </w:trPr>
        <w:tc>
          <w:tcPr>
            <w:tcW w:w="3492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FE35D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35D4" w:rsidRPr="00FE35D4" w:rsidTr="00694C76">
        <w:trPr>
          <w:cantSplit/>
        </w:trPr>
        <w:tc>
          <w:tcPr>
            <w:tcW w:w="3492" w:type="dxa"/>
          </w:tcPr>
          <w:p w:rsidR="00690581" w:rsidRPr="00FE35D4" w:rsidRDefault="00690581" w:rsidP="00FE35D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E35D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FE35D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35D4" w:rsidRPr="00FE35D4" w:rsidTr="00694C76">
        <w:trPr>
          <w:cantSplit/>
        </w:trPr>
        <w:tc>
          <w:tcPr>
            <w:tcW w:w="3492" w:type="dxa"/>
          </w:tcPr>
          <w:p w:rsidR="00690581" w:rsidRPr="00FE35D4" w:rsidRDefault="00690581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12557"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:rsidR="00690581" w:rsidRPr="00FE35D4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E35D4" w:rsidRPr="00FE35D4" w:rsidTr="00694C76">
        <w:trPr>
          <w:cantSplit/>
        </w:trPr>
        <w:tc>
          <w:tcPr>
            <w:tcW w:w="3492" w:type="dxa"/>
          </w:tcPr>
          <w:p w:rsidR="00690581" w:rsidRPr="00FE35D4" w:rsidRDefault="00690581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:rsidR="00690581" w:rsidRPr="00FE35D4" w:rsidRDefault="00690581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90581" w:rsidRPr="00FE35D4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0581" w:rsidRPr="00FE35D4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581" w:rsidRPr="00FE35D4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:rsidR="00690581" w:rsidRPr="00FE35D4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690581" w:rsidRPr="00FE35D4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FE35D4" w:rsidRPr="00FE35D4" w:rsidTr="00694C76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2.85%-3.35%</w:t>
            </w:r>
          </w:p>
        </w:tc>
        <w:tc>
          <w:tcPr>
            <w:tcW w:w="117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775,592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775,592</w:t>
            </w:r>
          </w:p>
        </w:tc>
      </w:tr>
      <w:tr w:rsidR="00FE35D4" w:rsidRPr="00FE35D4" w:rsidTr="00694C76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267,427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267,427</w:t>
            </w:r>
          </w:p>
        </w:tc>
      </w:tr>
      <w:tr w:rsidR="00FE35D4" w:rsidRPr="00FE35D4" w:rsidTr="00694C76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70,82</w:t>
            </w:r>
            <w:r w:rsidR="00CD00B0" w:rsidRPr="00FE35D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7A5619" w:rsidRPr="00FE35D4" w:rsidRDefault="00CD00B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70,8</w:t>
            </w:r>
            <w:r w:rsidR="007A5619" w:rsidRPr="00FE35D4">
              <w:rPr>
                <w:rFonts w:ascii="Angsana New" w:hAnsi="Angsana New"/>
                <w:sz w:val="30"/>
                <w:szCs w:val="30"/>
              </w:rPr>
              <w:t>2</w:t>
            </w:r>
            <w:r w:rsidRPr="00FE35D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E35D4" w:rsidRPr="00FE35D4" w:rsidTr="00694C76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2.80%-3.25%</w:t>
            </w:r>
          </w:p>
        </w:tc>
        <w:tc>
          <w:tcPr>
            <w:tcW w:w="117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90,002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317,895</w:t>
            </w:r>
          </w:p>
        </w:tc>
      </w:tr>
      <w:tr w:rsidR="00FE35D4" w:rsidRPr="00FE35D4" w:rsidTr="00E540DC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36,521</w:t>
            </w:r>
          </w:p>
        </w:tc>
      </w:tr>
      <w:tr w:rsidR="00FE35D4" w:rsidRPr="00FE35D4" w:rsidTr="00E540DC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7A5619" w:rsidRPr="00FE35D4" w:rsidRDefault="007A5619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1,219,6</w:t>
            </w:r>
            <w:r w:rsidR="00CD00B0" w:rsidRPr="00FE35D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248,640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1,468,</w:t>
            </w:r>
            <w:r w:rsidR="00CD00B0" w:rsidRPr="00FE35D4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:rsidR="00007B87" w:rsidRPr="00FE35D4" w:rsidRDefault="00007B87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130" w:type="dxa"/>
            <w:gridSpan w:val="6"/>
            <w:vAlign w:val="bottom"/>
          </w:tcPr>
          <w:p w:rsidR="00E86D04" w:rsidRPr="00FE35D4" w:rsidRDefault="00E86D04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BC6ACC" w:rsidRPr="00FE35D4" w:rsidRDefault="009427FD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BC6ACC"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FE35D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BC6ACC" w:rsidRPr="00FE35D4" w:rsidRDefault="00BC6ACC" w:rsidP="00FE35D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E35D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FE35D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BC6ACC" w:rsidRPr="00FE35D4" w:rsidRDefault="00BC6ACC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A5619"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66</w:t>
            </w:r>
          </w:p>
        </w:tc>
        <w:tc>
          <w:tcPr>
            <w:tcW w:w="1350" w:type="dxa"/>
            <w:vAlign w:val="bottom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:rsidR="00BC6ACC" w:rsidRPr="00FE35D4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BC6ACC" w:rsidRPr="00FE35D4" w:rsidRDefault="00BC6ACC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:rsidR="00BC6ACC" w:rsidRPr="00FE35D4" w:rsidRDefault="00BC6ACC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C6ACC" w:rsidRPr="00FE35D4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C6ACC" w:rsidRPr="00FE35D4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6ACC" w:rsidRPr="00FE35D4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:rsidR="00BC6ACC" w:rsidRPr="00FE35D4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BC6ACC" w:rsidRPr="00FE35D4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2.85%-3.35%</w:t>
            </w:r>
          </w:p>
        </w:tc>
        <w:tc>
          <w:tcPr>
            <w:tcW w:w="117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530,345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530,345</w:t>
            </w: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262,466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262,466</w:t>
            </w: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FE35D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5619" w:rsidRPr="00FE35D4" w:rsidRDefault="00CD00B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54,042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54,0</w:t>
            </w:r>
            <w:r w:rsidR="00CD00B0" w:rsidRPr="00FE35D4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2.80%-3.25%</w:t>
            </w:r>
          </w:p>
        </w:tc>
        <w:tc>
          <w:tcPr>
            <w:tcW w:w="117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79,927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7A5619" w:rsidRPr="00FE35D4" w:rsidRDefault="00795915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187,895</w:t>
            </w:r>
          </w:p>
        </w:tc>
      </w:tr>
      <w:tr w:rsidR="00FE35D4" w:rsidRPr="00FE35D4" w:rsidTr="006D20E4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E35D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:rsidR="007A5619" w:rsidRPr="00FE35D4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7A5619" w:rsidRPr="00FE35D4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5D4">
              <w:rPr>
                <w:rFonts w:ascii="Angsana New" w:hAnsi="Angsana New"/>
                <w:sz w:val="28"/>
                <w:szCs w:val="28"/>
              </w:rPr>
              <w:t>36,521</w:t>
            </w:r>
          </w:p>
        </w:tc>
      </w:tr>
      <w:tr w:rsidR="007A5619" w:rsidRPr="00FE35D4" w:rsidTr="006D20E4">
        <w:trPr>
          <w:cantSplit/>
        </w:trPr>
        <w:tc>
          <w:tcPr>
            <w:tcW w:w="3492" w:type="dxa"/>
          </w:tcPr>
          <w:p w:rsidR="007A5619" w:rsidRPr="00FE35D4" w:rsidRDefault="007A5619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7A5619" w:rsidRPr="00FE35D4" w:rsidRDefault="007A5619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CD00B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942,5</w:t>
            </w:r>
            <w:r w:rsidR="00882265" w:rsidRPr="00FE35D4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80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128,715</w:t>
            </w:r>
          </w:p>
        </w:tc>
        <w:tc>
          <w:tcPr>
            <w:tcW w:w="185" w:type="dxa"/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7A5619" w:rsidRPr="00FE35D4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</w:t>
            </w:r>
            <w:r w:rsidR="00882265" w:rsidRPr="00FE35D4">
              <w:rPr>
                <w:rFonts w:ascii="Angsana New" w:hAnsi="Angsana New"/>
                <w:sz w:val="30"/>
                <w:szCs w:val="30"/>
              </w:rPr>
              <w:t>071,269</w:t>
            </w:r>
          </w:p>
        </w:tc>
      </w:tr>
    </w:tbl>
    <w:p w:rsidR="0020494D" w:rsidRPr="00FE35D4" w:rsidRDefault="0020494D" w:rsidP="00FE35D4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</w:p>
    <w:p w:rsidR="0020494D" w:rsidRPr="00FE35D4" w:rsidRDefault="0020494D" w:rsidP="00FE35D4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</w:p>
    <w:p w:rsidR="008062CA" w:rsidRPr="00FE35D4" w:rsidRDefault="008062CA" w:rsidP="00FE35D4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  <w:r w:rsidRPr="00FE35D4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lastRenderedPageBreak/>
        <w:t>การบริหารจัดการ</w:t>
      </w:r>
      <w:r w:rsidRPr="00FE35D4">
        <w:rPr>
          <w:rFonts w:ascii="Angsana New" w:eastAsia="SimSun" w:hAnsi="Angsana New" w:hint="cs"/>
          <w:i/>
          <w:iCs/>
          <w:sz w:val="30"/>
          <w:szCs w:val="30"/>
          <w:cs/>
          <w:lang w:val="en-GB"/>
        </w:rPr>
        <w:t>ส่วน</w:t>
      </w:r>
      <w:r w:rsidRPr="00FE35D4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ทุน</w:t>
      </w:r>
    </w:p>
    <w:p w:rsidR="008062CA" w:rsidRPr="00FE35D4" w:rsidRDefault="008062C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FE35D4">
        <w:rPr>
          <w:rFonts w:ascii="Angsana New" w:hAnsi="Angsana New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FE35D4">
        <w:rPr>
          <w:rFonts w:ascii="Angsana New" w:hAnsi="Angsana New"/>
          <w:spacing w:val="2"/>
          <w:sz w:val="30"/>
          <w:szCs w:val="30"/>
        </w:rPr>
        <w:t xml:space="preserve"> </w:t>
      </w:r>
      <w:r w:rsidRPr="00FE35D4">
        <w:rPr>
          <w:rFonts w:ascii="Angsana New" w:hAnsi="Angsana New"/>
          <w:spacing w:val="2"/>
          <w:sz w:val="30"/>
          <w:szCs w:val="30"/>
          <w:cs/>
        </w:rPr>
        <w:t>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FE35D4">
        <w:rPr>
          <w:rFonts w:ascii="Angsana New" w:hAnsi="Angsana New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FE35D4">
        <w:rPr>
          <w:rFonts w:ascii="Angsana New" w:hAnsi="Angsana New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FE35D4">
        <w:rPr>
          <w:rFonts w:ascii="Angsana New" w:hAnsi="Angsana New"/>
          <w:spacing w:val="6"/>
          <w:sz w:val="30"/>
          <w:szCs w:val="30"/>
          <w:cs/>
        </w:rPr>
        <w:t>ได้</w:t>
      </w:r>
      <w:r w:rsidRPr="00FE35D4">
        <w:rPr>
          <w:rFonts w:ascii="Angsana New" w:hAnsi="Angsana New"/>
          <w:spacing w:val="2"/>
          <w:sz w:val="30"/>
          <w:szCs w:val="30"/>
          <w:cs/>
        </w:rPr>
        <w:t>เสียอื่นๆ</w:t>
      </w:r>
    </w:p>
    <w:p w:rsidR="00D77359" w:rsidRPr="00FE35D4" w:rsidRDefault="00D7735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07A0C" w:rsidRPr="00FE35D4" w:rsidRDefault="003334FC" w:rsidP="00FE35D4">
      <w:pPr>
        <w:rPr>
          <w:rFonts w:ascii="Angsana New" w:hAnsi="Angsana New"/>
          <w:b/>
          <w:bCs/>
          <w:sz w:val="30"/>
          <w:szCs w:val="30"/>
        </w:rPr>
      </w:pPr>
      <w:r w:rsidRPr="00FE35D4">
        <w:rPr>
          <w:rFonts w:ascii="Angsana New" w:hAnsi="Angsana New" w:hint="cs"/>
          <w:b/>
          <w:bCs/>
          <w:sz w:val="30"/>
          <w:szCs w:val="30"/>
        </w:rPr>
        <w:t>3</w:t>
      </w:r>
      <w:r w:rsidR="004C4004" w:rsidRPr="00FE35D4">
        <w:rPr>
          <w:rFonts w:ascii="Angsana New" w:hAnsi="Angsana New"/>
          <w:b/>
          <w:bCs/>
          <w:sz w:val="30"/>
          <w:szCs w:val="30"/>
        </w:rPr>
        <w:t>5</w:t>
      </w:r>
      <w:r w:rsidR="00CF4C39" w:rsidRPr="00FE35D4">
        <w:rPr>
          <w:rFonts w:ascii="Angsana New" w:hAnsi="Angsana New"/>
          <w:b/>
          <w:bCs/>
          <w:sz w:val="30"/>
          <w:szCs w:val="30"/>
        </w:rPr>
        <w:tab/>
      </w:r>
      <w:r w:rsidR="000C2942" w:rsidRPr="00FE35D4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FE35D4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FE35D4" w:rsidRPr="00FE35D4" w:rsidTr="008F0BD6">
        <w:trPr>
          <w:tblHeader/>
        </w:trPr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E35D4" w:rsidTr="008F0BD6">
        <w:trPr>
          <w:tblHeader/>
        </w:trPr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E35D4" w:rsidRPr="00FE35D4" w:rsidTr="008F0BD6">
        <w:trPr>
          <w:tblHeader/>
        </w:trPr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FE35D4" w:rsidTr="008F0BD6"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4,038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6,908</w:t>
            </w:r>
          </w:p>
        </w:tc>
      </w:tr>
      <w:tr w:rsidR="00FE35D4" w:rsidRPr="00FE35D4" w:rsidTr="008F0BD6">
        <w:tc>
          <w:tcPr>
            <w:tcW w:w="5490" w:type="dxa"/>
            <w:tcBorders>
              <w:top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17,464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27,875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10,116</w:t>
            </w: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85,676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19,824</w:t>
            </w: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62,294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112,110</w:t>
            </w:r>
          </w:p>
        </w:tc>
      </w:tr>
      <w:tr w:rsidR="00FE35D4" w:rsidRPr="00FE35D4" w:rsidTr="008F0BD6">
        <w:tc>
          <w:tcPr>
            <w:tcW w:w="5490" w:type="dxa"/>
            <w:tcBorders>
              <w:top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46132" w:rsidRPr="00FE35D4" w:rsidRDefault="003B58B5" w:rsidP="003B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  <w:r w:rsidR="00FF6C46" w:rsidRPr="00FE35D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97,551</w:t>
            </w: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1,96</w:t>
            </w:r>
            <w:r w:rsidR="003B58B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FE35D4" w:rsidRPr="00FE35D4" w:rsidTr="0020494D"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46132" w:rsidRPr="00FE35D4" w:rsidRDefault="00FF6C46" w:rsidP="003B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3B58B5">
              <w:rPr>
                <w:rFonts w:ascii="Angsana New" w:hAnsi="Angsana New"/>
                <w:b/>
                <w:bCs/>
                <w:sz w:val="30"/>
                <w:szCs w:val="30"/>
              </w:rPr>
              <w:t>5,573</w:t>
            </w:r>
          </w:p>
        </w:tc>
        <w:tc>
          <w:tcPr>
            <w:tcW w:w="27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231,440</w:t>
            </w:r>
          </w:p>
        </w:tc>
      </w:tr>
      <w:tr w:rsidR="00FE35D4" w:rsidRPr="00FE35D4" w:rsidTr="0077480F">
        <w:tc>
          <w:tcPr>
            <w:tcW w:w="549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top w:val="double" w:sz="4" w:space="0" w:color="auto"/>
            </w:tcBorders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21CBF" w:rsidRPr="00FE35D4" w:rsidRDefault="00321CB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21CBF" w:rsidRPr="00FE35D4" w:rsidRDefault="00321CB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21CBF" w:rsidRPr="00FE35D4" w:rsidRDefault="00321CB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21CBF" w:rsidRPr="00FE35D4" w:rsidRDefault="00321CB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top w:val="double" w:sz="4" w:space="0" w:color="auto"/>
            </w:tcBorders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77480F">
        <w:tc>
          <w:tcPr>
            <w:tcW w:w="5490" w:type="dxa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A0C9B" w:rsidRPr="00FE35D4" w:rsidRDefault="00FA0C9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A0C9B" w:rsidRPr="00FE35D4" w:rsidRDefault="00FA0C9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A0C9B" w:rsidRPr="00FE35D4" w:rsidRDefault="00FA0C9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494D" w:rsidRPr="00FE35D4" w:rsidTr="0077480F">
        <w:tc>
          <w:tcPr>
            <w:tcW w:w="5490" w:type="dxa"/>
            <w:tcBorders>
              <w:bottom w:val="nil"/>
            </w:tcBorders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/>
            <w:tcBorders>
              <w:bottom w:val="nil"/>
            </w:tcBorders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/>
            <w:tcBorders>
              <w:bottom w:val="nil"/>
            </w:tcBorders>
          </w:tcPr>
          <w:p w:rsidR="0020494D" w:rsidRPr="00FE35D4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46132" w:rsidRPr="00FE35D4" w:rsidRDefault="00D4613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FE35D4" w:rsidRPr="00FE35D4" w:rsidTr="008F0BD6">
        <w:trPr>
          <w:tblHeader/>
        </w:trPr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A11966"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E35D4" w:rsidRPr="00FE35D4" w:rsidTr="008F0BD6">
        <w:trPr>
          <w:tblHeader/>
        </w:trPr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2566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31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35D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E35D4" w:rsidRPr="00FE35D4" w:rsidTr="008F0BD6">
        <w:trPr>
          <w:tblHeader/>
        </w:trPr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E35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FE35D4" w:rsidTr="008F0BD6"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549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6,908</w:t>
            </w:r>
          </w:p>
        </w:tc>
      </w:tr>
      <w:tr w:rsidR="00FE35D4" w:rsidRPr="00FE35D4" w:rsidTr="008F0BD6">
        <w:tc>
          <w:tcPr>
            <w:tcW w:w="5490" w:type="dxa"/>
            <w:tcBorders>
              <w:top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1,568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10,116</w:t>
            </w:r>
          </w:p>
        </w:tc>
      </w:tr>
      <w:tr w:rsidR="00FE35D4" w:rsidRPr="00FE35D4" w:rsidTr="008F0BD6">
        <w:tc>
          <w:tcPr>
            <w:tcW w:w="5490" w:type="dxa"/>
            <w:tcBorders>
              <w:top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E3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FE35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FE35D4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65,861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19,824</w:t>
            </w: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FF6C4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54,789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112,110</w:t>
            </w:r>
          </w:p>
        </w:tc>
      </w:tr>
      <w:tr w:rsidR="00FE35D4" w:rsidRPr="00FE35D4" w:rsidTr="008F0BD6">
        <w:tc>
          <w:tcPr>
            <w:tcW w:w="5490" w:type="dxa"/>
            <w:tcBorders>
              <w:top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46132" w:rsidRPr="00FE35D4" w:rsidRDefault="00FF6C46" w:rsidP="003B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19</w:t>
            </w:r>
            <w:r w:rsidR="003B58B5">
              <w:rPr>
                <w:rFonts w:ascii="Angsana New" w:hAnsi="Angsana New"/>
                <w:sz w:val="30"/>
                <w:szCs w:val="30"/>
              </w:rPr>
              <w:t>5</w:t>
            </w:r>
            <w:r w:rsidRPr="00FE35D4">
              <w:rPr>
                <w:rFonts w:ascii="Angsana New" w:hAnsi="Angsana New"/>
                <w:sz w:val="30"/>
                <w:szCs w:val="30"/>
              </w:rPr>
              <w:t>,</w:t>
            </w:r>
            <w:r w:rsidR="003B58B5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97,551</w:t>
            </w:r>
          </w:p>
        </w:tc>
      </w:tr>
      <w:tr w:rsidR="00FE35D4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46132" w:rsidRPr="00FE35D4" w:rsidRDefault="00FF6C46" w:rsidP="003B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1,96</w:t>
            </w:r>
            <w:r w:rsidR="003B58B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5D4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D46132" w:rsidRPr="00FE35D4" w:rsidTr="008F0BD6">
        <w:tc>
          <w:tcPr>
            <w:tcW w:w="5490" w:type="dxa"/>
            <w:tcBorders>
              <w:bottom w:val="nil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46132" w:rsidRPr="00FE35D4" w:rsidRDefault="003B58B5" w:rsidP="003B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318,082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46132" w:rsidRPr="00FE35D4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5D4">
              <w:rPr>
                <w:rFonts w:ascii="Angsana New" w:hAnsi="Angsana New"/>
                <w:b/>
                <w:bCs/>
                <w:sz w:val="30"/>
                <w:szCs w:val="30"/>
              </w:rPr>
              <w:t>231,440</w:t>
            </w:r>
          </w:p>
        </w:tc>
      </w:tr>
    </w:tbl>
    <w:p w:rsidR="00D46132" w:rsidRPr="00FE35D4" w:rsidRDefault="00D46132" w:rsidP="00FE35D4">
      <w:pPr>
        <w:rPr>
          <w:rFonts w:ascii="Angsana New" w:hAnsi="Angsana New"/>
          <w:b/>
          <w:bCs/>
          <w:sz w:val="30"/>
          <w:szCs w:val="30"/>
        </w:rPr>
      </w:pPr>
    </w:p>
    <w:p w:rsidR="00A04ED7" w:rsidRPr="00FE35D4" w:rsidRDefault="00A04ED7" w:rsidP="00FE35D4">
      <w:pPr>
        <w:rPr>
          <w:rFonts w:ascii="Angsana New" w:hAnsi="Angsana New"/>
          <w:b/>
          <w:bCs/>
          <w:sz w:val="30"/>
          <w:szCs w:val="30"/>
        </w:rPr>
      </w:pPr>
      <w:bookmarkStart w:id="29" w:name="_Hlk128477489"/>
      <w:r w:rsidRPr="00FE35D4">
        <w:rPr>
          <w:rFonts w:ascii="Angsana New" w:hAnsi="Angsana New" w:hint="cs"/>
          <w:b/>
          <w:bCs/>
          <w:sz w:val="30"/>
          <w:szCs w:val="30"/>
        </w:rPr>
        <w:t>3</w:t>
      </w:r>
      <w:r w:rsidR="004C4004" w:rsidRPr="00FE35D4">
        <w:rPr>
          <w:rFonts w:ascii="Angsana New" w:hAnsi="Angsana New"/>
          <w:b/>
          <w:bCs/>
          <w:sz w:val="30"/>
          <w:szCs w:val="30"/>
        </w:rPr>
        <w:t>6</w:t>
      </w:r>
      <w:r w:rsidRPr="00FE35D4">
        <w:rPr>
          <w:rFonts w:ascii="Angsana New" w:hAnsi="Angsana New"/>
          <w:b/>
          <w:bCs/>
          <w:sz w:val="30"/>
          <w:szCs w:val="30"/>
        </w:rPr>
        <w:tab/>
      </w:r>
      <w:r w:rsidRPr="00FE35D4">
        <w:rPr>
          <w:rFonts w:ascii="Angsana New" w:hAnsi="Angsana New"/>
          <w:b/>
          <w:bCs/>
          <w:sz w:val="30"/>
          <w:szCs w:val="30"/>
          <w:cs/>
        </w:rPr>
        <w:tab/>
      </w:r>
      <w:r w:rsidRPr="00FE35D4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  <w:bookmarkEnd w:id="29"/>
    </w:p>
    <w:p w:rsidR="00441B74" w:rsidRPr="00FE35D4" w:rsidRDefault="00441B74" w:rsidP="00FE35D4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E35D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FE35D4">
        <w:rPr>
          <w:rFonts w:ascii="Angsana New" w:hAnsi="Angsana New"/>
          <w:sz w:val="30"/>
          <w:szCs w:val="30"/>
        </w:rPr>
        <w:t xml:space="preserve">13 </w:t>
      </w:r>
      <w:r w:rsidRPr="00FE35D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FE35D4">
        <w:rPr>
          <w:rFonts w:ascii="Angsana New" w:hAnsi="Angsana New"/>
          <w:sz w:val="30"/>
          <w:szCs w:val="30"/>
        </w:rPr>
        <w:t xml:space="preserve">2567 </w:t>
      </w:r>
      <w:r w:rsidRPr="00FE35D4">
        <w:rPr>
          <w:rFonts w:ascii="Angsana New" w:hAnsi="Angsana New" w:hint="cs"/>
          <w:sz w:val="30"/>
          <w:szCs w:val="30"/>
          <w:cs/>
        </w:rPr>
        <w:t>บริษัทได้รับคืนเงินค่าปรับ</w:t>
      </w:r>
      <w:r w:rsidR="00513E61" w:rsidRPr="00FE35D4">
        <w:rPr>
          <w:rFonts w:ascii="Angsana New" w:hAnsi="Angsana New" w:hint="cs"/>
          <w:sz w:val="30"/>
          <w:szCs w:val="30"/>
          <w:cs/>
        </w:rPr>
        <w:t>ตามสัญญาจ้างเหมา ออกแบบ จัดหา พร้อมติดตั้งเคเบิ้ลใยแก้วนำแสง</w:t>
      </w:r>
      <w:r w:rsidRPr="00FE35D4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FE35D4">
        <w:rPr>
          <w:rFonts w:ascii="Angsana New" w:hAnsi="Angsana New"/>
          <w:sz w:val="30"/>
          <w:szCs w:val="30"/>
        </w:rPr>
        <w:t xml:space="preserve">13.75 </w:t>
      </w:r>
      <w:r w:rsidRPr="00FE35D4">
        <w:rPr>
          <w:rFonts w:ascii="Angsana New" w:hAnsi="Angsana New" w:hint="cs"/>
          <w:sz w:val="30"/>
          <w:szCs w:val="30"/>
          <w:cs/>
        </w:rPr>
        <w:t>ล้านบาท</w:t>
      </w:r>
      <w:r w:rsidR="002D54EC" w:rsidRPr="00FE35D4">
        <w:rPr>
          <w:rFonts w:ascii="Angsana New" w:hAnsi="Angsana New" w:hint="cs"/>
          <w:sz w:val="30"/>
          <w:szCs w:val="30"/>
          <w:cs/>
        </w:rPr>
        <w:t>จากการไฟฟ้าส่วนภูมิภาค</w:t>
      </w:r>
      <w:r w:rsidR="00513E61" w:rsidRPr="00FE35D4">
        <w:rPr>
          <w:rFonts w:ascii="Angsana New" w:hAnsi="Angsana New" w:hint="cs"/>
          <w:sz w:val="30"/>
          <w:szCs w:val="30"/>
          <w:cs/>
        </w:rPr>
        <w:t xml:space="preserve"> ตามคำพิพากษา</w:t>
      </w:r>
      <w:r w:rsidR="00052B5C" w:rsidRPr="00FE35D4">
        <w:rPr>
          <w:rFonts w:ascii="Angsana New" w:hAnsi="Angsana New" w:hint="cs"/>
          <w:sz w:val="30"/>
          <w:szCs w:val="30"/>
          <w:cs/>
        </w:rPr>
        <w:t>ตามสัญญาประนีประนอมยอมความ</w:t>
      </w:r>
      <w:r w:rsidR="002D54EC" w:rsidRPr="00FE35D4">
        <w:rPr>
          <w:rFonts w:ascii="Angsana New" w:hAnsi="Angsana New" w:hint="cs"/>
          <w:sz w:val="30"/>
          <w:szCs w:val="30"/>
          <w:cs/>
        </w:rPr>
        <w:t>ของศาลปกครอง</w:t>
      </w:r>
      <w:r w:rsidR="00052B5C" w:rsidRPr="00FE35D4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052B5C" w:rsidRPr="00FE35D4">
        <w:rPr>
          <w:rFonts w:ascii="Angsana New" w:hAnsi="Angsana New"/>
          <w:sz w:val="30"/>
          <w:szCs w:val="30"/>
        </w:rPr>
        <w:t xml:space="preserve">24 </w:t>
      </w:r>
      <w:r w:rsidR="00052B5C" w:rsidRPr="00FE35D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52B5C" w:rsidRPr="00FE35D4">
        <w:rPr>
          <w:rFonts w:ascii="Angsana New" w:hAnsi="Angsana New"/>
          <w:sz w:val="30"/>
          <w:szCs w:val="30"/>
        </w:rPr>
        <w:t>2566</w:t>
      </w:r>
      <w:r w:rsidR="00855C32" w:rsidRPr="00FE35D4">
        <w:rPr>
          <w:rFonts w:ascii="Angsana New" w:hAnsi="Angsana New"/>
          <w:sz w:val="30"/>
          <w:szCs w:val="30"/>
        </w:rPr>
        <w:t xml:space="preserve"> </w:t>
      </w:r>
      <w:r w:rsidR="00855C32" w:rsidRPr="00FE35D4">
        <w:rPr>
          <w:rFonts w:ascii="Angsana New" w:hAnsi="Angsana New" w:hint="cs"/>
          <w:sz w:val="30"/>
          <w:szCs w:val="30"/>
          <w:cs/>
        </w:rPr>
        <w:t>ซึ่งรายการดังกล่าวบริษัทฯ</w:t>
      </w:r>
      <w:r w:rsidR="00855C32" w:rsidRPr="00FE35D4">
        <w:rPr>
          <w:rFonts w:ascii="Angsana New" w:hAnsi="Angsana New"/>
          <w:sz w:val="30"/>
          <w:szCs w:val="30"/>
        </w:rPr>
        <w:t xml:space="preserve"> </w:t>
      </w:r>
      <w:r w:rsidR="00855C32" w:rsidRPr="00FE35D4">
        <w:rPr>
          <w:rFonts w:ascii="Angsana New" w:hAnsi="Angsana New" w:hint="cs"/>
          <w:sz w:val="30"/>
          <w:szCs w:val="30"/>
          <w:cs/>
        </w:rPr>
        <w:t xml:space="preserve">ตั้งรายการรายได้ค้างรับเต็มจำนวนแล้ว ณ วันที่ </w:t>
      </w:r>
      <w:r w:rsidR="00855C32" w:rsidRPr="00FE35D4">
        <w:rPr>
          <w:rFonts w:ascii="Angsana New" w:hAnsi="Angsana New"/>
          <w:sz w:val="30"/>
          <w:szCs w:val="30"/>
        </w:rPr>
        <w:t xml:space="preserve">31 </w:t>
      </w:r>
      <w:r w:rsidR="00855C32" w:rsidRPr="00FE35D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55C32" w:rsidRPr="00FE35D4">
        <w:rPr>
          <w:rFonts w:ascii="Angsana New" w:hAnsi="Angsana New"/>
          <w:sz w:val="30"/>
          <w:szCs w:val="30"/>
        </w:rPr>
        <w:t>2566</w:t>
      </w:r>
    </w:p>
    <w:sectPr w:rsidR="00441B74" w:rsidRPr="00FE35D4" w:rsidSect="005E6926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FAD" w:rsidRDefault="00AA6FAD">
      <w:r>
        <w:separator/>
      </w:r>
    </w:p>
  </w:endnote>
  <w:endnote w:type="continuationSeparator" w:id="0">
    <w:p w:rsidR="00AA6FAD" w:rsidRDefault="00AA6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86" w:rsidRPr="00FB5D89" w:rsidRDefault="00E14199" w:rsidP="005C5777">
    <w:pPr>
      <w:pStyle w:val="Footer"/>
      <w:jc w:val="center"/>
      <w:rPr>
        <w:rStyle w:val="PageNumber"/>
        <w:rFonts w:ascii="Angsana New" w:hAnsi="Angsana New"/>
        <w:sz w:val="30"/>
        <w:szCs w:val="30"/>
        <w:cs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="004A2786"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 w:rsidR="003B58B5">
      <w:rPr>
        <w:rStyle w:val="PageNumber"/>
        <w:rFonts w:ascii="Angsana New" w:hAnsi="Angsana New"/>
        <w:noProof/>
        <w:sz w:val="30"/>
        <w:szCs w:val="30"/>
      </w:rPr>
      <w:t>54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:rsidR="004A2786" w:rsidRDefault="004A27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86" w:rsidRPr="00CA461E" w:rsidRDefault="00E14199" w:rsidP="00CD7D3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="004A2786"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B58B5">
      <w:rPr>
        <w:rStyle w:val="PageNumber"/>
        <w:rFonts w:ascii="Angsana New" w:hAnsi="Angsana New"/>
        <w:noProof/>
        <w:sz w:val="30"/>
        <w:szCs w:val="30"/>
        <w:cs/>
      </w:rPr>
      <w:t>86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A2786" w:rsidRPr="006F2C06" w:rsidRDefault="004A2786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FAD" w:rsidRDefault="00AA6FAD">
      <w:r>
        <w:separator/>
      </w:r>
    </w:p>
  </w:footnote>
  <w:footnote w:type="continuationSeparator" w:id="0">
    <w:p w:rsidR="00AA6FAD" w:rsidRDefault="00AA6F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86" w:rsidRDefault="004A2786" w:rsidP="004B0791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 (มหาชน) และบริษัทย่อย</w:t>
    </w:r>
  </w:p>
  <w:p w:rsidR="004A2786" w:rsidRDefault="004A2786" w:rsidP="00BD6A7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:rsidR="004A2786" w:rsidRPr="000B6EC9" w:rsidRDefault="004A2786" w:rsidP="00BD6A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B6EC9">
      <w:rPr>
        <w:rFonts w:ascii="Angsana New" w:hAnsi="Angsana New"/>
        <w:b/>
        <w:bCs/>
        <w:sz w:val="32"/>
        <w:szCs w:val="32"/>
      </w:rPr>
      <w:t>31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:rsidR="004A2786" w:rsidRDefault="004A278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>
    <w:nsid w:val="5A6760CF"/>
    <w:multiLevelType w:val="hybridMultilevel"/>
    <w:tmpl w:val="3F9C94D2"/>
    <w:lvl w:ilvl="0" w:tplc="2DEE53E6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ED61A84" w:tentative="1">
      <w:start w:val="1"/>
      <w:numFmt w:val="lowerLetter"/>
      <w:lvlText w:val="%2."/>
      <w:lvlJc w:val="left"/>
      <w:pPr>
        <w:ind w:left="1440" w:hanging="360"/>
      </w:pPr>
    </w:lvl>
    <w:lvl w:ilvl="2" w:tplc="B6FC640A" w:tentative="1">
      <w:start w:val="1"/>
      <w:numFmt w:val="lowerRoman"/>
      <w:lvlText w:val="%3."/>
      <w:lvlJc w:val="right"/>
      <w:pPr>
        <w:ind w:left="2160" w:hanging="180"/>
      </w:pPr>
    </w:lvl>
    <w:lvl w:ilvl="3" w:tplc="6FFC921C" w:tentative="1">
      <w:start w:val="1"/>
      <w:numFmt w:val="decimal"/>
      <w:lvlText w:val="%4."/>
      <w:lvlJc w:val="left"/>
      <w:pPr>
        <w:ind w:left="2880" w:hanging="360"/>
      </w:pPr>
    </w:lvl>
    <w:lvl w:ilvl="4" w:tplc="A9C8C6C0" w:tentative="1">
      <w:start w:val="1"/>
      <w:numFmt w:val="lowerLetter"/>
      <w:lvlText w:val="%5."/>
      <w:lvlJc w:val="left"/>
      <w:pPr>
        <w:ind w:left="3600" w:hanging="360"/>
      </w:pPr>
    </w:lvl>
    <w:lvl w:ilvl="5" w:tplc="5E602256" w:tentative="1">
      <w:start w:val="1"/>
      <w:numFmt w:val="lowerRoman"/>
      <w:lvlText w:val="%6."/>
      <w:lvlJc w:val="right"/>
      <w:pPr>
        <w:ind w:left="4320" w:hanging="180"/>
      </w:pPr>
    </w:lvl>
    <w:lvl w:ilvl="6" w:tplc="7F6E0F2C" w:tentative="1">
      <w:start w:val="1"/>
      <w:numFmt w:val="decimal"/>
      <w:lvlText w:val="%7."/>
      <w:lvlJc w:val="left"/>
      <w:pPr>
        <w:ind w:left="5040" w:hanging="360"/>
      </w:pPr>
    </w:lvl>
    <w:lvl w:ilvl="7" w:tplc="89424B54" w:tentative="1">
      <w:start w:val="1"/>
      <w:numFmt w:val="lowerLetter"/>
      <w:lvlText w:val="%8."/>
      <w:lvlJc w:val="left"/>
      <w:pPr>
        <w:ind w:left="5760" w:hanging="360"/>
      </w:pPr>
    </w:lvl>
    <w:lvl w:ilvl="8" w:tplc="5330C7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28"/>
  </w:num>
  <w:num w:numId="14">
    <w:abstractNumId w:val="20"/>
  </w:num>
  <w:num w:numId="15">
    <w:abstractNumId w:val="24"/>
  </w:num>
  <w:num w:numId="16">
    <w:abstractNumId w:val="10"/>
  </w:num>
  <w:num w:numId="17">
    <w:abstractNumId w:val="21"/>
  </w:num>
  <w:num w:numId="18">
    <w:abstractNumId w:val="2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3"/>
  </w:num>
  <w:num w:numId="22">
    <w:abstractNumId w:val="32"/>
  </w:num>
  <w:num w:numId="23">
    <w:abstractNumId w:val="19"/>
  </w:num>
  <w:num w:numId="24">
    <w:abstractNumId w:val="29"/>
  </w:num>
  <w:num w:numId="25">
    <w:abstractNumId w:val="31"/>
  </w:num>
  <w:num w:numId="26">
    <w:abstractNumId w:val="18"/>
  </w:num>
  <w:num w:numId="27">
    <w:abstractNumId w:val="13"/>
  </w:num>
  <w:num w:numId="28">
    <w:abstractNumId w:val="30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5"/>
  </w:num>
  <w:num w:numId="32">
    <w:abstractNumId w:val="25"/>
  </w:num>
  <w:num w:numId="33">
    <w:abstractNumId w:val="1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4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AE9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3241"/>
    <w:rsid w:val="0000350B"/>
    <w:rsid w:val="000036D4"/>
    <w:rsid w:val="0000379F"/>
    <w:rsid w:val="00003835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82F"/>
    <w:rsid w:val="00005A78"/>
    <w:rsid w:val="00005DF6"/>
    <w:rsid w:val="00005FFF"/>
    <w:rsid w:val="00006B41"/>
    <w:rsid w:val="00006C5C"/>
    <w:rsid w:val="00006D2F"/>
    <w:rsid w:val="00006E02"/>
    <w:rsid w:val="00006ED9"/>
    <w:rsid w:val="000073C6"/>
    <w:rsid w:val="000076BA"/>
    <w:rsid w:val="000076E9"/>
    <w:rsid w:val="000078AF"/>
    <w:rsid w:val="00007B87"/>
    <w:rsid w:val="00010072"/>
    <w:rsid w:val="000102FF"/>
    <w:rsid w:val="00010A4A"/>
    <w:rsid w:val="00011648"/>
    <w:rsid w:val="00011870"/>
    <w:rsid w:val="00011D0D"/>
    <w:rsid w:val="000123D4"/>
    <w:rsid w:val="0001248E"/>
    <w:rsid w:val="000128F8"/>
    <w:rsid w:val="00012D51"/>
    <w:rsid w:val="00012FD8"/>
    <w:rsid w:val="0001474D"/>
    <w:rsid w:val="00014CF3"/>
    <w:rsid w:val="000158D3"/>
    <w:rsid w:val="00015BDB"/>
    <w:rsid w:val="00016397"/>
    <w:rsid w:val="00016532"/>
    <w:rsid w:val="00016669"/>
    <w:rsid w:val="000166B1"/>
    <w:rsid w:val="00016741"/>
    <w:rsid w:val="00016759"/>
    <w:rsid w:val="000167C3"/>
    <w:rsid w:val="00016DB4"/>
    <w:rsid w:val="00016E1A"/>
    <w:rsid w:val="00017132"/>
    <w:rsid w:val="00017383"/>
    <w:rsid w:val="00017842"/>
    <w:rsid w:val="000178C7"/>
    <w:rsid w:val="00017B5E"/>
    <w:rsid w:val="00017DE0"/>
    <w:rsid w:val="00020261"/>
    <w:rsid w:val="000206B1"/>
    <w:rsid w:val="00020A06"/>
    <w:rsid w:val="00020DA6"/>
    <w:rsid w:val="0002145F"/>
    <w:rsid w:val="00021508"/>
    <w:rsid w:val="00021804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2E0B"/>
    <w:rsid w:val="0002349F"/>
    <w:rsid w:val="000239AC"/>
    <w:rsid w:val="000242C7"/>
    <w:rsid w:val="00024EB3"/>
    <w:rsid w:val="00024EB7"/>
    <w:rsid w:val="000254AC"/>
    <w:rsid w:val="00025C88"/>
    <w:rsid w:val="00025EB7"/>
    <w:rsid w:val="0002633C"/>
    <w:rsid w:val="000264B7"/>
    <w:rsid w:val="000268B4"/>
    <w:rsid w:val="0002692C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778"/>
    <w:rsid w:val="000338A6"/>
    <w:rsid w:val="000342C6"/>
    <w:rsid w:val="000344B6"/>
    <w:rsid w:val="00035331"/>
    <w:rsid w:val="00035580"/>
    <w:rsid w:val="0003564A"/>
    <w:rsid w:val="0003590E"/>
    <w:rsid w:val="00035EBE"/>
    <w:rsid w:val="000361CA"/>
    <w:rsid w:val="00036477"/>
    <w:rsid w:val="000364D9"/>
    <w:rsid w:val="000365AD"/>
    <w:rsid w:val="0003706C"/>
    <w:rsid w:val="0003752C"/>
    <w:rsid w:val="000379D8"/>
    <w:rsid w:val="000379E3"/>
    <w:rsid w:val="00037D83"/>
    <w:rsid w:val="0004030F"/>
    <w:rsid w:val="000404A4"/>
    <w:rsid w:val="00040813"/>
    <w:rsid w:val="00041012"/>
    <w:rsid w:val="0004145C"/>
    <w:rsid w:val="00041850"/>
    <w:rsid w:val="00041869"/>
    <w:rsid w:val="000419C2"/>
    <w:rsid w:val="00041F41"/>
    <w:rsid w:val="000421E4"/>
    <w:rsid w:val="000425BD"/>
    <w:rsid w:val="00042748"/>
    <w:rsid w:val="00042AB2"/>
    <w:rsid w:val="00042BB0"/>
    <w:rsid w:val="00042DA0"/>
    <w:rsid w:val="00042FBA"/>
    <w:rsid w:val="000432C1"/>
    <w:rsid w:val="0004344D"/>
    <w:rsid w:val="00043474"/>
    <w:rsid w:val="00043932"/>
    <w:rsid w:val="00043A83"/>
    <w:rsid w:val="0004432B"/>
    <w:rsid w:val="00044345"/>
    <w:rsid w:val="00044689"/>
    <w:rsid w:val="00044F28"/>
    <w:rsid w:val="00044FFC"/>
    <w:rsid w:val="000453BA"/>
    <w:rsid w:val="0004559F"/>
    <w:rsid w:val="000461EB"/>
    <w:rsid w:val="00046600"/>
    <w:rsid w:val="00046944"/>
    <w:rsid w:val="00046BBA"/>
    <w:rsid w:val="00047080"/>
    <w:rsid w:val="000477BC"/>
    <w:rsid w:val="0005019F"/>
    <w:rsid w:val="000502F1"/>
    <w:rsid w:val="0005078A"/>
    <w:rsid w:val="000508A6"/>
    <w:rsid w:val="000509C1"/>
    <w:rsid w:val="00050FA8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B5C"/>
    <w:rsid w:val="00052C7E"/>
    <w:rsid w:val="00052CD6"/>
    <w:rsid w:val="00052D6A"/>
    <w:rsid w:val="00052E69"/>
    <w:rsid w:val="00053005"/>
    <w:rsid w:val="0005324C"/>
    <w:rsid w:val="00053734"/>
    <w:rsid w:val="000538F0"/>
    <w:rsid w:val="00053AA9"/>
    <w:rsid w:val="00053AE6"/>
    <w:rsid w:val="00053D60"/>
    <w:rsid w:val="00054452"/>
    <w:rsid w:val="00054639"/>
    <w:rsid w:val="0005471E"/>
    <w:rsid w:val="00054941"/>
    <w:rsid w:val="000555D5"/>
    <w:rsid w:val="000567E3"/>
    <w:rsid w:val="00056B10"/>
    <w:rsid w:val="00056C16"/>
    <w:rsid w:val="00056C35"/>
    <w:rsid w:val="00056DFC"/>
    <w:rsid w:val="00056E98"/>
    <w:rsid w:val="000572A9"/>
    <w:rsid w:val="000575DE"/>
    <w:rsid w:val="00057D71"/>
    <w:rsid w:val="00057E73"/>
    <w:rsid w:val="00060021"/>
    <w:rsid w:val="00061668"/>
    <w:rsid w:val="00061916"/>
    <w:rsid w:val="00061EC9"/>
    <w:rsid w:val="00061F35"/>
    <w:rsid w:val="00063009"/>
    <w:rsid w:val="000630CC"/>
    <w:rsid w:val="000632C7"/>
    <w:rsid w:val="00063F64"/>
    <w:rsid w:val="00064100"/>
    <w:rsid w:val="00064167"/>
    <w:rsid w:val="00064366"/>
    <w:rsid w:val="000646F4"/>
    <w:rsid w:val="00064817"/>
    <w:rsid w:val="0006496F"/>
    <w:rsid w:val="00064A4F"/>
    <w:rsid w:val="0006532F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703C2"/>
    <w:rsid w:val="00070488"/>
    <w:rsid w:val="000706CC"/>
    <w:rsid w:val="00070F9B"/>
    <w:rsid w:val="00071D39"/>
    <w:rsid w:val="00071F6D"/>
    <w:rsid w:val="0007247C"/>
    <w:rsid w:val="000724A9"/>
    <w:rsid w:val="00072536"/>
    <w:rsid w:val="00073784"/>
    <w:rsid w:val="000738A4"/>
    <w:rsid w:val="00073B0D"/>
    <w:rsid w:val="00073C3C"/>
    <w:rsid w:val="00073E3C"/>
    <w:rsid w:val="00073F1D"/>
    <w:rsid w:val="00073F5A"/>
    <w:rsid w:val="00074587"/>
    <w:rsid w:val="00074F1D"/>
    <w:rsid w:val="00074F74"/>
    <w:rsid w:val="00074FBE"/>
    <w:rsid w:val="0007572D"/>
    <w:rsid w:val="000764FC"/>
    <w:rsid w:val="00077778"/>
    <w:rsid w:val="00077804"/>
    <w:rsid w:val="00077840"/>
    <w:rsid w:val="00080331"/>
    <w:rsid w:val="0008033E"/>
    <w:rsid w:val="00080453"/>
    <w:rsid w:val="000812C5"/>
    <w:rsid w:val="000814D1"/>
    <w:rsid w:val="000816D9"/>
    <w:rsid w:val="000819B7"/>
    <w:rsid w:val="00081A73"/>
    <w:rsid w:val="00081A94"/>
    <w:rsid w:val="00081CD9"/>
    <w:rsid w:val="00081F3D"/>
    <w:rsid w:val="000821BC"/>
    <w:rsid w:val="00082290"/>
    <w:rsid w:val="000822AE"/>
    <w:rsid w:val="00082348"/>
    <w:rsid w:val="000826B2"/>
    <w:rsid w:val="000832AC"/>
    <w:rsid w:val="00083EA1"/>
    <w:rsid w:val="0008423E"/>
    <w:rsid w:val="0008437A"/>
    <w:rsid w:val="00084963"/>
    <w:rsid w:val="00084A27"/>
    <w:rsid w:val="00085D29"/>
    <w:rsid w:val="00086374"/>
    <w:rsid w:val="000864BB"/>
    <w:rsid w:val="00086BA3"/>
    <w:rsid w:val="00086CC2"/>
    <w:rsid w:val="000870B0"/>
    <w:rsid w:val="000877EA"/>
    <w:rsid w:val="00087D77"/>
    <w:rsid w:val="00087EC3"/>
    <w:rsid w:val="000902E5"/>
    <w:rsid w:val="0009070D"/>
    <w:rsid w:val="000907B9"/>
    <w:rsid w:val="000909D1"/>
    <w:rsid w:val="00090C41"/>
    <w:rsid w:val="00090D60"/>
    <w:rsid w:val="00090EAD"/>
    <w:rsid w:val="00091158"/>
    <w:rsid w:val="00091326"/>
    <w:rsid w:val="0009168F"/>
    <w:rsid w:val="0009197D"/>
    <w:rsid w:val="00091A7F"/>
    <w:rsid w:val="0009201B"/>
    <w:rsid w:val="00092250"/>
    <w:rsid w:val="000923A4"/>
    <w:rsid w:val="00092811"/>
    <w:rsid w:val="000928E4"/>
    <w:rsid w:val="00092920"/>
    <w:rsid w:val="00092CB4"/>
    <w:rsid w:val="00093062"/>
    <w:rsid w:val="000932BE"/>
    <w:rsid w:val="00093950"/>
    <w:rsid w:val="00094091"/>
    <w:rsid w:val="0009485D"/>
    <w:rsid w:val="00094BC4"/>
    <w:rsid w:val="00095471"/>
    <w:rsid w:val="000955AD"/>
    <w:rsid w:val="00095647"/>
    <w:rsid w:val="000956EA"/>
    <w:rsid w:val="0009574C"/>
    <w:rsid w:val="00095BCB"/>
    <w:rsid w:val="00095D71"/>
    <w:rsid w:val="00096075"/>
    <w:rsid w:val="000962E4"/>
    <w:rsid w:val="00096417"/>
    <w:rsid w:val="0009649E"/>
    <w:rsid w:val="00096560"/>
    <w:rsid w:val="00096F4B"/>
    <w:rsid w:val="00097084"/>
    <w:rsid w:val="00097766"/>
    <w:rsid w:val="00097873"/>
    <w:rsid w:val="000A0093"/>
    <w:rsid w:val="000A021E"/>
    <w:rsid w:val="000A025D"/>
    <w:rsid w:val="000A0412"/>
    <w:rsid w:val="000A043A"/>
    <w:rsid w:val="000A046C"/>
    <w:rsid w:val="000A04F5"/>
    <w:rsid w:val="000A0A3C"/>
    <w:rsid w:val="000A0AC9"/>
    <w:rsid w:val="000A0B6F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4CE2"/>
    <w:rsid w:val="000A522E"/>
    <w:rsid w:val="000A528A"/>
    <w:rsid w:val="000A5790"/>
    <w:rsid w:val="000A5A12"/>
    <w:rsid w:val="000A5B27"/>
    <w:rsid w:val="000A5D41"/>
    <w:rsid w:val="000A5DCC"/>
    <w:rsid w:val="000A683C"/>
    <w:rsid w:val="000A6CB5"/>
    <w:rsid w:val="000A70CC"/>
    <w:rsid w:val="000A73B0"/>
    <w:rsid w:val="000A7485"/>
    <w:rsid w:val="000A7492"/>
    <w:rsid w:val="000A767C"/>
    <w:rsid w:val="000A7739"/>
    <w:rsid w:val="000B0150"/>
    <w:rsid w:val="000B03D2"/>
    <w:rsid w:val="000B04C0"/>
    <w:rsid w:val="000B0BD2"/>
    <w:rsid w:val="000B0FBD"/>
    <w:rsid w:val="000B1029"/>
    <w:rsid w:val="000B1492"/>
    <w:rsid w:val="000B14FD"/>
    <w:rsid w:val="000B18C4"/>
    <w:rsid w:val="000B18FE"/>
    <w:rsid w:val="000B1ADC"/>
    <w:rsid w:val="000B1E95"/>
    <w:rsid w:val="000B23B4"/>
    <w:rsid w:val="000B2D72"/>
    <w:rsid w:val="000B3091"/>
    <w:rsid w:val="000B3495"/>
    <w:rsid w:val="000B35D5"/>
    <w:rsid w:val="000B3B45"/>
    <w:rsid w:val="000B3D12"/>
    <w:rsid w:val="000B3EA0"/>
    <w:rsid w:val="000B3ECD"/>
    <w:rsid w:val="000B443A"/>
    <w:rsid w:val="000B46A4"/>
    <w:rsid w:val="000B4BCE"/>
    <w:rsid w:val="000B537B"/>
    <w:rsid w:val="000B55C7"/>
    <w:rsid w:val="000B5C3A"/>
    <w:rsid w:val="000B5D75"/>
    <w:rsid w:val="000B5ED1"/>
    <w:rsid w:val="000B5FA7"/>
    <w:rsid w:val="000B60D2"/>
    <w:rsid w:val="000B60EC"/>
    <w:rsid w:val="000B6642"/>
    <w:rsid w:val="000B69E6"/>
    <w:rsid w:val="000B6D7A"/>
    <w:rsid w:val="000B6E01"/>
    <w:rsid w:val="000B6EC9"/>
    <w:rsid w:val="000B72B9"/>
    <w:rsid w:val="000B7439"/>
    <w:rsid w:val="000B7B6F"/>
    <w:rsid w:val="000B7BA9"/>
    <w:rsid w:val="000B7DF8"/>
    <w:rsid w:val="000B7FF0"/>
    <w:rsid w:val="000C0728"/>
    <w:rsid w:val="000C0FDC"/>
    <w:rsid w:val="000C1301"/>
    <w:rsid w:val="000C1A1A"/>
    <w:rsid w:val="000C1AE4"/>
    <w:rsid w:val="000C1D27"/>
    <w:rsid w:val="000C1E28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1C"/>
    <w:rsid w:val="000C6B09"/>
    <w:rsid w:val="000C6D25"/>
    <w:rsid w:val="000C6EE6"/>
    <w:rsid w:val="000C7083"/>
    <w:rsid w:val="000C70D3"/>
    <w:rsid w:val="000C7C6C"/>
    <w:rsid w:val="000C7EA0"/>
    <w:rsid w:val="000D03B7"/>
    <w:rsid w:val="000D0661"/>
    <w:rsid w:val="000D0909"/>
    <w:rsid w:val="000D1005"/>
    <w:rsid w:val="000D1553"/>
    <w:rsid w:val="000D1565"/>
    <w:rsid w:val="000D15CC"/>
    <w:rsid w:val="000D165E"/>
    <w:rsid w:val="000D1D29"/>
    <w:rsid w:val="000D1F18"/>
    <w:rsid w:val="000D220D"/>
    <w:rsid w:val="000D2795"/>
    <w:rsid w:val="000D27BF"/>
    <w:rsid w:val="000D339B"/>
    <w:rsid w:val="000D3403"/>
    <w:rsid w:val="000D37FD"/>
    <w:rsid w:val="000D3C78"/>
    <w:rsid w:val="000D4073"/>
    <w:rsid w:val="000D43EC"/>
    <w:rsid w:val="000D45F7"/>
    <w:rsid w:val="000D470E"/>
    <w:rsid w:val="000D5370"/>
    <w:rsid w:val="000D5708"/>
    <w:rsid w:val="000D5758"/>
    <w:rsid w:val="000D5E6D"/>
    <w:rsid w:val="000D65FC"/>
    <w:rsid w:val="000D6A28"/>
    <w:rsid w:val="000D6CAC"/>
    <w:rsid w:val="000D6F8E"/>
    <w:rsid w:val="000D70EC"/>
    <w:rsid w:val="000D7813"/>
    <w:rsid w:val="000D7D32"/>
    <w:rsid w:val="000D7DD9"/>
    <w:rsid w:val="000D7FC3"/>
    <w:rsid w:val="000D7FC7"/>
    <w:rsid w:val="000E01C0"/>
    <w:rsid w:val="000E028B"/>
    <w:rsid w:val="000E064F"/>
    <w:rsid w:val="000E0842"/>
    <w:rsid w:val="000E0C31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F86"/>
    <w:rsid w:val="000E2162"/>
    <w:rsid w:val="000E22EF"/>
    <w:rsid w:val="000E2BB6"/>
    <w:rsid w:val="000E2C5F"/>
    <w:rsid w:val="000E3504"/>
    <w:rsid w:val="000E36BD"/>
    <w:rsid w:val="000E3B0F"/>
    <w:rsid w:val="000E3F2E"/>
    <w:rsid w:val="000E3FD0"/>
    <w:rsid w:val="000E3FDD"/>
    <w:rsid w:val="000E3FFA"/>
    <w:rsid w:val="000E4242"/>
    <w:rsid w:val="000E4C03"/>
    <w:rsid w:val="000E4D1D"/>
    <w:rsid w:val="000E4E72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B87"/>
    <w:rsid w:val="000E6D79"/>
    <w:rsid w:val="000E6D99"/>
    <w:rsid w:val="000F0457"/>
    <w:rsid w:val="000F069B"/>
    <w:rsid w:val="000F0898"/>
    <w:rsid w:val="000F09B5"/>
    <w:rsid w:val="000F09EE"/>
    <w:rsid w:val="000F0D52"/>
    <w:rsid w:val="000F107E"/>
    <w:rsid w:val="000F12D2"/>
    <w:rsid w:val="000F14DE"/>
    <w:rsid w:val="000F19D4"/>
    <w:rsid w:val="000F1B73"/>
    <w:rsid w:val="000F265D"/>
    <w:rsid w:val="000F2A81"/>
    <w:rsid w:val="000F2E3B"/>
    <w:rsid w:val="000F2EAB"/>
    <w:rsid w:val="000F3237"/>
    <w:rsid w:val="000F328F"/>
    <w:rsid w:val="000F32F0"/>
    <w:rsid w:val="000F3349"/>
    <w:rsid w:val="000F3F8A"/>
    <w:rsid w:val="000F443D"/>
    <w:rsid w:val="000F4E72"/>
    <w:rsid w:val="000F5515"/>
    <w:rsid w:val="000F577B"/>
    <w:rsid w:val="000F5BC6"/>
    <w:rsid w:val="000F5DC4"/>
    <w:rsid w:val="000F5FB0"/>
    <w:rsid w:val="000F5FB8"/>
    <w:rsid w:val="000F636C"/>
    <w:rsid w:val="000F6521"/>
    <w:rsid w:val="000F68B1"/>
    <w:rsid w:val="000F6A61"/>
    <w:rsid w:val="000F75C2"/>
    <w:rsid w:val="000F77D2"/>
    <w:rsid w:val="000F7BBD"/>
    <w:rsid w:val="000F7DAA"/>
    <w:rsid w:val="000F7FE0"/>
    <w:rsid w:val="001000D1"/>
    <w:rsid w:val="00100588"/>
    <w:rsid w:val="00100703"/>
    <w:rsid w:val="00100C2F"/>
    <w:rsid w:val="00100FFC"/>
    <w:rsid w:val="001010F8"/>
    <w:rsid w:val="0010115F"/>
    <w:rsid w:val="00101208"/>
    <w:rsid w:val="00101619"/>
    <w:rsid w:val="00101702"/>
    <w:rsid w:val="001019DB"/>
    <w:rsid w:val="00101DAC"/>
    <w:rsid w:val="00102082"/>
    <w:rsid w:val="001023CA"/>
    <w:rsid w:val="0010255D"/>
    <w:rsid w:val="001027E3"/>
    <w:rsid w:val="00103049"/>
    <w:rsid w:val="0010343E"/>
    <w:rsid w:val="001034C2"/>
    <w:rsid w:val="001034CF"/>
    <w:rsid w:val="00103F47"/>
    <w:rsid w:val="00104129"/>
    <w:rsid w:val="00104538"/>
    <w:rsid w:val="00104632"/>
    <w:rsid w:val="00104AB0"/>
    <w:rsid w:val="00104AB2"/>
    <w:rsid w:val="00104DAC"/>
    <w:rsid w:val="00105050"/>
    <w:rsid w:val="0010529B"/>
    <w:rsid w:val="001054A2"/>
    <w:rsid w:val="00105A0F"/>
    <w:rsid w:val="00105A93"/>
    <w:rsid w:val="00105B56"/>
    <w:rsid w:val="00105C7C"/>
    <w:rsid w:val="00105D92"/>
    <w:rsid w:val="001061C9"/>
    <w:rsid w:val="0010621C"/>
    <w:rsid w:val="001064B9"/>
    <w:rsid w:val="001066C9"/>
    <w:rsid w:val="00106998"/>
    <w:rsid w:val="00106A8A"/>
    <w:rsid w:val="00106FE6"/>
    <w:rsid w:val="00110043"/>
    <w:rsid w:val="001102CF"/>
    <w:rsid w:val="0011034A"/>
    <w:rsid w:val="0011048B"/>
    <w:rsid w:val="00110C45"/>
    <w:rsid w:val="00110EA1"/>
    <w:rsid w:val="001110EE"/>
    <w:rsid w:val="0011142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5FB0"/>
    <w:rsid w:val="001160D1"/>
    <w:rsid w:val="001164FF"/>
    <w:rsid w:val="001166D4"/>
    <w:rsid w:val="0011694B"/>
    <w:rsid w:val="001169DE"/>
    <w:rsid w:val="00117174"/>
    <w:rsid w:val="00117303"/>
    <w:rsid w:val="0011734C"/>
    <w:rsid w:val="00120213"/>
    <w:rsid w:val="00120B31"/>
    <w:rsid w:val="00120BAB"/>
    <w:rsid w:val="00120CF0"/>
    <w:rsid w:val="00120E1A"/>
    <w:rsid w:val="00120F38"/>
    <w:rsid w:val="001213F8"/>
    <w:rsid w:val="0012162C"/>
    <w:rsid w:val="00121D99"/>
    <w:rsid w:val="00121E0B"/>
    <w:rsid w:val="001227BE"/>
    <w:rsid w:val="001228C7"/>
    <w:rsid w:val="00122C4F"/>
    <w:rsid w:val="00123078"/>
    <w:rsid w:val="00123199"/>
    <w:rsid w:val="001234BB"/>
    <w:rsid w:val="00123999"/>
    <w:rsid w:val="00124AA2"/>
    <w:rsid w:val="0012570D"/>
    <w:rsid w:val="0012588D"/>
    <w:rsid w:val="00125961"/>
    <w:rsid w:val="00125A8F"/>
    <w:rsid w:val="00125C08"/>
    <w:rsid w:val="0012675F"/>
    <w:rsid w:val="001267EB"/>
    <w:rsid w:val="00127057"/>
    <w:rsid w:val="001273B5"/>
    <w:rsid w:val="00127477"/>
    <w:rsid w:val="00127507"/>
    <w:rsid w:val="001276E5"/>
    <w:rsid w:val="0012775B"/>
    <w:rsid w:val="001277FE"/>
    <w:rsid w:val="0012797E"/>
    <w:rsid w:val="00127A2D"/>
    <w:rsid w:val="00127E5E"/>
    <w:rsid w:val="001301F4"/>
    <w:rsid w:val="00130485"/>
    <w:rsid w:val="001306AD"/>
    <w:rsid w:val="00130701"/>
    <w:rsid w:val="00130A85"/>
    <w:rsid w:val="00130A8B"/>
    <w:rsid w:val="00130BC1"/>
    <w:rsid w:val="00131003"/>
    <w:rsid w:val="00131047"/>
    <w:rsid w:val="00131202"/>
    <w:rsid w:val="00131206"/>
    <w:rsid w:val="00131341"/>
    <w:rsid w:val="0013148A"/>
    <w:rsid w:val="00131FD4"/>
    <w:rsid w:val="00132002"/>
    <w:rsid w:val="00132334"/>
    <w:rsid w:val="001327F8"/>
    <w:rsid w:val="00132DDC"/>
    <w:rsid w:val="001336EC"/>
    <w:rsid w:val="00133997"/>
    <w:rsid w:val="00133BFC"/>
    <w:rsid w:val="00133CE4"/>
    <w:rsid w:val="00133DC8"/>
    <w:rsid w:val="00133F77"/>
    <w:rsid w:val="00134A5C"/>
    <w:rsid w:val="0013515C"/>
    <w:rsid w:val="00135276"/>
    <w:rsid w:val="00135460"/>
    <w:rsid w:val="001355B1"/>
    <w:rsid w:val="001357ED"/>
    <w:rsid w:val="00135AAD"/>
    <w:rsid w:val="00135D69"/>
    <w:rsid w:val="0013647A"/>
    <w:rsid w:val="001365FB"/>
    <w:rsid w:val="0013667D"/>
    <w:rsid w:val="00136793"/>
    <w:rsid w:val="0013742F"/>
    <w:rsid w:val="00137438"/>
    <w:rsid w:val="00137D23"/>
    <w:rsid w:val="00137E24"/>
    <w:rsid w:val="001400C3"/>
    <w:rsid w:val="0014012B"/>
    <w:rsid w:val="0014015C"/>
    <w:rsid w:val="00140167"/>
    <w:rsid w:val="00140253"/>
    <w:rsid w:val="00140910"/>
    <w:rsid w:val="00140A57"/>
    <w:rsid w:val="00140C90"/>
    <w:rsid w:val="00140D82"/>
    <w:rsid w:val="00141801"/>
    <w:rsid w:val="00141D70"/>
    <w:rsid w:val="00141E1F"/>
    <w:rsid w:val="00141E22"/>
    <w:rsid w:val="00142608"/>
    <w:rsid w:val="0014265B"/>
    <w:rsid w:val="0014270E"/>
    <w:rsid w:val="00142721"/>
    <w:rsid w:val="001427D6"/>
    <w:rsid w:val="00142821"/>
    <w:rsid w:val="00142AD9"/>
    <w:rsid w:val="00142C0B"/>
    <w:rsid w:val="00142D8A"/>
    <w:rsid w:val="00142F13"/>
    <w:rsid w:val="00142FD7"/>
    <w:rsid w:val="0014308C"/>
    <w:rsid w:val="001438E5"/>
    <w:rsid w:val="00144577"/>
    <w:rsid w:val="00145637"/>
    <w:rsid w:val="0014569E"/>
    <w:rsid w:val="001457F3"/>
    <w:rsid w:val="00145C3B"/>
    <w:rsid w:val="00145EC3"/>
    <w:rsid w:val="001465EA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022"/>
    <w:rsid w:val="001525B9"/>
    <w:rsid w:val="00152FB5"/>
    <w:rsid w:val="00153472"/>
    <w:rsid w:val="001534D7"/>
    <w:rsid w:val="00153968"/>
    <w:rsid w:val="00153B7F"/>
    <w:rsid w:val="0015412C"/>
    <w:rsid w:val="001545C0"/>
    <w:rsid w:val="00154852"/>
    <w:rsid w:val="00154FA7"/>
    <w:rsid w:val="00155473"/>
    <w:rsid w:val="00155720"/>
    <w:rsid w:val="00155A53"/>
    <w:rsid w:val="00155C2C"/>
    <w:rsid w:val="00155C9C"/>
    <w:rsid w:val="00155DA2"/>
    <w:rsid w:val="00156082"/>
    <w:rsid w:val="001564F5"/>
    <w:rsid w:val="0015667F"/>
    <w:rsid w:val="00156964"/>
    <w:rsid w:val="00156A46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488"/>
    <w:rsid w:val="00161A41"/>
    <w:rsid w:val="00162125"/>
    <w:rsid w:val="00162541"/>
    <w:rsid w:val="00162617"/>
    <w:rsid w:val="001628CB"/>
    <w:rsid w:val="00162C13"/>
    <w:rsid w:val="00162D9A"/>
    <w:rsid w:val="001634E5"/>
    <w:rsid w:val="00163617"/>
    <w:rsid w:val="001637F8"/>
    <w:rsid w:val="001638C3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EB2"/>
    <w:rsid w:val="0016783B"/>
    <w:rsid w:val="00167B23"/>
    <w:rsid w:val="00167F14"/>
    <w:rsid w:val="00170264"/>
    <w:rsid w:val="001703B8"/>
    <w:rsid w:val="001703C4"/>
    <w:rsid w:val="0017043F"/>
    <w:rsid w:val="00170E25"/>
    <w:rsid w:val="00170EEF"/>
    <w:rsid w:val="0017102D"/>
    <w:rsid w:val="001711FA"/>
    <w:rsid w:val="001712C3"/>
    <w:rsid w:val="00171360"/>
    <w:rsid w:val="00171658"/>
    <w:rsid w:val="00171898"/>
    <w:rsid w:val="0017219B"/>
    <w:rsid w:val="0017337B"/>
    <w:rsid w:val="001734BB"/>
    <w:rsid w:val="00173DB7"/>
    <w:rsid w:val="001741DE"/>
    <w:rsid w:val="001746E6"/>
    <w:rsid w:val="00174CD2"/>
    <w:rsid w:val="00174D4E"/>
    <w:rsid w:val="00174EB6"/>
    <w:rsid w:val="0017572C"/>
    <w:rsid w:val="00175876"/>
    <w:rsid w:val="00176828"/>
    <w:rsid w:val="00176A43"/>
    <w:rsid w:val="00176E07"/>
    <w:rsid w:val="00177315"/>
    <w:rsid w:val="0017779F"/>
    <w:rsid w:val="00177AE5"/>
    <w:rsid w:val="00177EB3"/>
    <w:rsid w:val="00180132"/>
    <w:rsid w:val="00180378"/>
    <w:rsid w:val="00180432"/>
    <w:rsid w:val="001804F8"/>
    <w:rsid w:val="00180709"/>
    <w:rsid w:val="00180A40"/>
    <w:rsid w:val="001810ED"/>
    <w:rsid w:val="001816B4"/>
    <w:rsid w:val="00181801"/>
    <w:rsid w:val="00181B12"/>
    <w:rsid w:val="001822AD"/>
    <w:rsid w:val="00182393"/>
    <w:rsid w:val="00182899"/>
    <w:rsid w:val="00182E4C"/>
    <w:rsid w:val="00182E79"/>
    <w:rsid w:val="00182E8F"/>
    <w:rsid w:val="00184117"/>
    <w:rsid w:val="001844CA"/>
    <w:rsid w:val="00184581"/>
    <w:rsid w:val="00184599"/>
    <w:rsid w:val="001846C2"/>
    <w:rsid w:val="001848EE"/>
    <w:rsid w:val="00184D3A"/>
    <w:rsid w:val="0018501E"/>
    <w:rsid w:val="0018532A"/>
    <w:rsid w:val="001856E5"/>
    <w:rsid w:val="00185A60"/>
    <w:rsid w:val="00185CDB"/>
    <w:rsid w:val="00186107"/>
    <w:rsid w:val="00186135"/>
    <w:rsid w:val="001863E2"/>
    <w:rsid w:val="001870CD"/>
    <w:rsid w:val="00187279"/>
    <w:rsid w:val="001872DC"/>
    <w:rsid w:val="00187699"/>
    <w:rsid w:val="00187755"/>
    <w:rsid w:val="00187B70"/>
    <w:rsid w:val="00190522"/>
    <w:rsid w:val="00190EBA"/>
    <w:rsid w:val="00191768"/>
    <w:rsid w:val="00191AA0"/>
    <w:rsid w:val="00191AFF"/>
    <w:rsid w:val="00191FB9"/>
    <w:rsid w:val="0019255C"/>
    <w:rsid w:val="001925CD"/>
    <w:rsid w:val="00192784"/>
    <w:rsid w:val="001928BB"/>
    <w:rsid w:val="00192D9E"/>
    <w:rsid w:val="00193221"/>
    <w:rsid w:val="00193337"/>
    <w:rsid w:val="00193DF3"/>
    <w:rsid w:val="00193F7A"/>
    <w:rsid w:val="00194004"/>
    <w:rsid w:val="00194812"/>
    <w:rsid w:val="00194C62"/>
    <w:rsid w:val="00195038"/>
    <w:rsid w:val="00195275"/>
    <w:rsid w:val="001952ED"/>
    <w:rsid w:val="0019554C"/>
    <w:rsid w:val="001957EC"/>
    <w:rsid w:val="0019588A"/>
    <w:rsid w:val="00195A14"/>
    <w:rsid w:val="00195AF5"/>
    <w:rsid w:val="00195E2D"/>
    <w:rsid w:val="00196506"/>
    <w:rsid w:val="001965C8"/>
    <w:rsid w:val="00196688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73A"/>
    <w:rsid w:val="001A18B6"/>
    <w:rsid w:val="001A19EF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5F0"/>
    <w:rsid w:val="001A3620"/>
    <w:rsid w:val="001A36CE"/>
    <w:rsid w:val="001A391C"/>
    <w:rsid w:val="001A39BA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74B"/>
    <w:rsid w:val="001A590D"/>
    <w:rsid w:val="001A5979"/>
    <w:rsid w:val="001A5EE5"/>
    <w:rsid w:val="001A5EE8"/>
    <w:rsid w:val="001A60F9"/>
    <w:rsid w:val="001A62C2"/>
    <w:rsid w:val="001A6B75"/>
    <w:rsid w:val="001A7332"/>
    <w:rsid w:val="001A73A4"/>
    <w:rsid w:val="001A74B0"/>
    <w:rsid w:val="001A769C"/>
    <w:rsid w:val="001A785C"/>
    <w:rsid w:val="001A7B43"/>
    <w:rsid w:val="001A7E85"/>
    <w:rsid w:val="001B0234"/>
    <w:rsid w:val="001B0661"/>
    <w:rsid w:val="001B0C01"/>
    <w:rsid w:val="001B0CAE"/>
    <w:rsid w:val="001B0FED"/>
    <w:rsid w:val="001B1177"/>
    <w:rsid w:val="001B1220"/>
    <w:rsid w:val="001B1313"/>
    <w:rsid w:val="001B140A"/>
    <w:rsid w:val="001B18FB"/>
    <w:rsid w:val="001B1F0A"/>
    <w:rsid w:val="001B1FF3"/>
    <w:rsid w:val="001B2371"/>
    <w:rsid w:val="001B2805"/>
    <w:rsid w:val="001B2B32"/>
    <w:rsid w:val="001B2D3A"/>
    <w:rsid w:val="001B2E40"/>
    <w:rsid w:val="001B33F6"/>
    <w:rsid w:val="001B3449"/>
    <w:rsid w:val="001B4177"/>
    <w:rsid w:val="001B44D4"/>
    <w:rsid w:val="001B4AA5"/>
    <w:rsid w:val="001B50A0"/>
    <w:rsid w:val="001B5182"/>
    <w:rsid w:val="001B55D8"/>
    <w:rsid w:val="001B55F4"/>
    <w:rsid w:val="001B5BF0"/>
    <w:rsid w:val="001B64FB"/>
    <w:rsid w:val="001B6534"/>
    <w:rsid w:val="001B6B62"/>
    <w:rsid w:val="001B6DF5"/>
    <w:rsid w:val="001B7047"/>
    <w:rsid w:val="001B7806"/>
    <w:rsid w:val="001B7AC7"/>
    <w:rsid w:val="001C0953"/>
    <w:rsid w:val="001C0BAF"/>
    <w:rsid w:val="001C1031"/>
    <w:rsid w:val="001C1589"/>
    <w:rsid w:val="001C15C7"/>
    <w:rsid w:val="001C179B"/>
    <w:rsid w:val="001C1B8D"/>
    <w:rsid w:val="001C1D42"/>
    <w:rsid w:val="001C21DF"/>
    <w:rsid w:val="001C3865"/>
    <w:rsid w:val="001C3A99"/>
    <w:rsid w:val="001C3E30"/>
    <w:rsid w:val="001C4084"/>
    <w:rsid w:val="001C4987"/>
    <w:rsid w:val="001C5275"/>
    <w:rsid w:val="001C57E0"/>
    <w:rsid w:val="001C5A9D"/>
    <w:rsid w:val="001C5D66"/>
    <w:rsid w:val="001C61BB"/>
    <w:rsid w:val="001C65C5"/>
    <w:rsid w:val="001C6BC4"/>
    <w:rsid w:val="001C7090"/>
    <w:rsid w:val="001C7493"/>
    <w:rsid w:val="001C75EE"/>
    <w:rsid w:val="001D00DD"/>
    <w:rsid w:val="001D027E"/>
    <w:rsid w:val="001D079A"/>
    <w:rsid w:val="001D0EBC"/>
    <w:rsid w:val="001D0FA5"/>
    <w:rsid w:val="001D1005"/>
    <w:rsid w:val="001D1037"/>
    <w:rsid w:val="001D164C"/>
    <w:rsid w:val="001D17A8"/>
    <w:rsid w:val="001D1A12"/>
    <w:rsid w:val="001D20B0"/>
    <w:rsid w:val="001D220E"/>
    <w:rsid w:val="001D23E6"/>
    <w:rsid w:val="001D24AA"/>
    <w:rsid w:val="001D271F"/>
    <w:rsid w:val="001D27CD"/>
    <w:rsid w:val="001D2A28"/>
    <w:rsid w:val="001D2C11"/>
    <w:rsid w:val="001D2DC8"/>
    <w:rsid w:val="001D2E26"/>
    <w:rsid w:val="001D30DF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6E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3D0"/>
    <w:rsid w:val="001E1779"/>
    <w:rsid w:val="001E1D37"/>
    <w:rsid w:val="001E1EC6"/>
    <w:rsid w:val="001E1EF0"/>
    <w:rsid w:val="001E27CF"/>
    <w:rsid w:val="001E2AD8"/>
    <w:rsid w:val="001E2F6A"/>
    <w:rsid w:val="001E388C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008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88"/>
    <w:rsid w:val="001F20D4"/>
    <w:rsid w:val="001F2A43"/>
    <w:rsid w:val="001F2EA2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6070"/>
    <w:rsid w:val="001F63CD"/>
    <w:rsid w:val="001F64B9"/>
    <w:rsid w:val="001F674A"/>
    <w:rsid w:val="001F6C0C"/>
    <w:rsid w:val="001F6CC5"/>
    <w:rsid w:val="001F753F"/>
    <w:rsid w:val="001F763B"/>
    <w:rsid w:val="001F76E5"/>
    <w:rsid w:val="001F776C"/>
    <w:rsid w:val="001F777F"/>
    <w:rsid w:val="001F7BA8"/>
    <w:rsid w:val="0020059B"/>
    <w:rsid w:val="00200970"/>
    <w:rsid w:val="00200E44"/>
    <w:rsid w:val="00200E99"/>
    <w:rsid w:val="002011E3"/>
    <w:rsid w:val="00201320"/>
    <w:rsid w:val="002013F2"/>
    <w:rsid w:val="00201BAD"/>
    <w:rsid w:val="002020FB"/>
    <w:rsid w:val="0020233E"/>
    <w:rsid w:val="0020244A"/>
    <w:rsid w:val="00202B29"/>
    <w:rsid w:val="002032EC"/>
    <w:rsid w:val="002037A0"/>
    <w:rsid w:val="00203B4A"/>
    <w:rsid w:val="00204189"/>
    <w:rsid w:val="002041CA"/>
    <w:rsid w:val="0020449E"/>
    <w:rsid w:val="00204781"/>
    <w:rsid w:val="0020494D"/>
    <w:rsid w:val="00204A77"/>
    <w:rsid w:val="00204C30"/>
    <w:rsid w:val="00204F6E"/>
    <w:rsid w:val="00205307"/>
    <w:rsid w:val="0020541B"/>
    <w:rsid w:val="002056B0"/>
    <w:rsid w:val="002059A5"/>
    <w:rsid w:val="00205DB5"/>
    <w:rsid w:val="0020676E"/>
    <w:rsid w:val="00206A0E"/>
    <w:rsid w:val="00206D1F"/>
    <w:rsid w:val="00206D5C"/>
    <w:rsid w:val="002070BA"/>
    <w:rsid w:val="00207B91"/>
    <w:rsid w:val="00207F55"/>
    <w:rsid w:val="0021005B"/>
    <w:rsid w:val="00210116"/>
    <w:rsid w:val="002101EB"/>
    <w:rsid w:val="00210573"/>
    <w:rsid w:val="00210792"/>
    <w:rsid w:val="00210B79"/>
    <w:rsid w:val="00210E72"/>
    <w:rsid w:val="002110DC"/>
    <w:rsid w:val="00211855"/>
    <w:rsid w:val="00211AAB"/>
    <w:rsid w:val="00211E8D"/>
    <w:rsid w:val="00211F7A"/>
    <w:rsid w:val="00212047"/>
    <w:rsid w:val="00212333"/>
    <w:rsid w:val="002126B0"/>
    <w:rsid w:val="0021279C"/>
    <w:rsid w:val="00212C0E"/>
    <w:rsid w:val="00212DDA"/>
    <w:rsid w:val="00212F5B"/>
    <w:rsid w:val="002132F2"/>
    <w:rsid w:val="00214038"/>
    <w:rsid w:val="0021412D"/>
    <w:rsid w:val="002149BE"/>
    <w:rsid w:val="00215044"/>
    <w:rsid w:val="0021526A"/>
    <w:rsid w:val="00215322"/>
    <w:rsid w:val="00215447"/>
    <w:rsid w:val="00215517"/>
    <w:rsid w:val="00215BA6"/>
    <w:rsid w:val="0021624D"/>
    <w:rsid w:val="00216574"/>
    <w:rsid w:val="00216B85"/>
    <w:rsid w:val="00216BF0"/>
    <w:rsid w:val="00216C0E"/>
    <w:rsid w:val="00216C2F"/>
    <w:rsid w:val="00216C44"/>
    <w:rsid w:val="00216C48"/>
    <w:rsid w:val="00216C7E"/>
    <w:rsid w:val="00216FF9"/>
    <w:rsid w:val="002201D6"/>
    <w:rsid w:val="00220232"/>
    <w:rsid w:val="0022092E"/>
    <w:rsid w:val="002209B8"/>
    <w:rsid w:val="00220ABA"/>
    <w:rsid w:val="00220BE1"/>
    <w:rsid w:val="00220F01"/>
    <w:rsid w:val="00221D2A"/>
    <w:rsid w:val="00222CAB"/>
    <w:rsid w:val="00222E40"/>
    <w:rsid w:val="00222FB3"/>
    <w:rsid w:val="002235E2"/>
    <w:rsid w:val="002237C6"/>
    <w:rsid w:val="002238B5"/>
    <w:rsid w:val="00223FC2"/>
    <w:rsid w:val="00223FE7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72F"/>
    <w:rsid w:val="00230923"/>
    <w:rsid w:val="00230AF4"/>
    <w:rsid w:val="00230B2B"/>
    <w:rsid w:val="00230C91"/>
    <w:rsid w:val="00230E54"/>
    <w:rsid w:val="00231487"/>
    <w:rsid w:val="00231F4A"/>
    <w:rsid w:val="002326C4"/>
    <w:rsid w:val="002329C0"/>
    <w:rsid w:val="00232CED"/>
    <w:rsid w:val="00232E23"/>
    <w:rsid w:val="00232EBE"/>
    <w:rsid w:val="00233008"/>
    <w:rsid w:val="002334E5"/>
    <w:rsid w:val="002334FD"/>
    <w:rsid w:val="00233536"/>
    <w:rsid w:val="002339E5"/>
    <w:rsid w:val="0023408F"/>
    <w:rsid w:val="00234255"/>
    <w:rsid w:val="00234256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C99"/>
    <w:rsid w:val="00235D9E"/>
    <w:rsid w:val="0023636F"/>
    <w:rsid w:val="0023640A"/>
    <w:rsid w:val="002365DB"/>
    <w:rsid w:val="00236639"/>
    <w:rsid w:val="002367C4"/>
    <w:rsid w:val="00236A73"/>
    <w:rsid w:val="00237222"/>
    <w:rsid w:val="002373D5"/>
    <w:rsid w:val="00237482"/>
    <w:rsid w:val="0023758A"/>
    <w:rsid w:val="002379C9"/>
    <w:rsid w:val="00237C03"/>
    <w:rsid w:val="0024008D"/>
    <w:rsid w:val="002402B1"/>
    <w:rsid w:val="002402CA"/>
    <w:rsid w:val="002408AE"/>
    <w:rsid w:val="00240EBC"/>
    <w:rsid w:val="00240F49"/>
    <w:rsid w:val="0024109C"/>
    <w:rsid w:val="00241481"/>
    <w:rsid w:val="0024151A"/>
    <w:rsid w:val="0024168B"/>
    <w:rsid w:val="00241EE7"/>
    <w:rsid w:val="00241F7B"/>
    <w:rsid w:val="002420C4"/>
    <w:rsid w:val="0024215E"/>
    <w:rsid w:val="00243257"/>
    <w:rsid w:val="002448D0"/>
    <w:rsid w:val="00244E1D"/>
    <w:rsid w:val="00245119"/>
    <w:rsid w:val="00245920"/>
    <w:rsid w:val="00245A72"/>
    <w:rsid w:val="0024614D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3FBB"/>
    <w:rsid w:val="0025446F"/>
    <w:rsid w:val="002544F7"/>
    <w:rsid w:val="0025460F"/>
    <w:rsid w:val="0025480F"/>
    <w:rsid w:val="00254A20"/>
    <w:rsid w:val="00254D6A"/>
    <w:rsid w:val="00254DAB"/>
    <w:rsid w:val="00254E5C"/>
    <w:rsid w:val="00255F4A"/>
    <w:rsid w:val="00256C82"/>
    <w:rsid w:val="00256DEE"/>
    <w:rsid w:val="00256F7D"/>
    <w:rsid w:val="00256FFC"/>
    <w:rsid w:val="002571A0"/>
    <w:rsid w:val="002579F5"/>
    <w:rsid w:val="00257AC1"/>
    <w:rsid w:val="00257C68"/>
    <w:rsid w:val="002602E4"/>
    <w:rsid w:val="00260BAC"/>
    <w:rsid w:val="002628F4"/>
    <w:rsid w:val="002633D8"/>
    <w:rsid w:val="00263B40"/>
    <w:rsid w:val="00263D92"/>
    <w:rsid w:val="00263F3E"/>
    <w:rsid w:val="002653A2"/>
    <w:rsid w:val="00265C44"/>
    <w:rsid w:val="00265D87"/>
    <w:rsid w:val="00265DEF"/>
    <w:rsid w:val="00266439"/>
    <w:rsid w:val="00266521"/>
    <w:rsid w:val="0026686F"/>
    <w:rsid w:val="002668E0"/>
    <w:rsid w:val="00266980"/>
    <w:rsid w:val="00267875"/>
    <w:rsid w:val="00267DB7"/>
    <w:rsid w:val="00267E04"/>
    <w:rsid w:val="002704C9"/>
    <w:rsid w:val="002705A2"/>
    <w:rsid w:val="00270B6B"/>
    <w:rsid w:val="00270DBD"/>
    <w:rsid w:val="00271045"/>
    <w:rsid w:val="002717D1"/>
    <w:rsid w:val="002719C1"/>
    <w:rsid w:val="00271EC7"/>
    <w:rsid w:val="002720F0"/>
    <w:rsid w:val="002723B5"/>
    <w:rsid w:val="00272EC2"/>
    <w:rsid w:val="002730C9"/>
    <w:rsid w:val="00273157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477"/>
    <w:rsid w:val="0027689E"/>
    <w:rsid w:val="00276905"/>
    <w:rsid w:val="00276D3D"/>
    <w:rsid w:val="00276E0D"/>
    <w:rsid w:val="00277062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B55"/>
    <w:rsid w:val="00281E4B"/>
    <w:rsid w:val="00282080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B8D"/>
    <w:rsid w:val="00283D34"/>
    <w:rsid w:val="00283E5E"/>
    <w:rsid w:val="00283F0F"/>
    <w:rsid w:val="00283F17"/>
    <w:rsid w:val="002844D4"/>
    <w:rsid w:val="002849CD"/>
    <w:rsid w:val="00284EF2"/>
    <w:rsid w:val="002851DB"/>
    <w:rsid w:val="00285693"/>
    <w:rsid w:val="00285860"/>
    <w:rsid w:val="00285E3A"/>
    <w:rsid w:val="00286060"/>
    <w:rsid w:val="002861F6"/>
    <w:rsid w:val="002864E9"/>
    <w:rsid w:val="002868B1"/>
    <w:rsid w:val="0028691A"/>
    <w:rsid w:val="00286A7C"/>
    <w:rsid w:val="00286CE9"/>
    <w:rsid w:val="00286F86"/>
    <w:rsid w:val="00287430"/>
    <w:rsid w:val="002876B0"/>
    <w:rsid w:val="00287EC4"/>
    <w:rsid w:val="00287EC6"/>
    <w:rsid w:val="00287EC9"/>
    <w:rsid w:val="00290F29"/>
    <w:rsid w:val="0029116E"/>
    <w:rsid w:val="002911AE"/>
    <w:rsid w:val="002912B7"/>
    <w:rsid w:val="0029251B"/>
    <w:rsid w:val="00292839"/>
    <w:rsid w:val="0029292A"/>
    <w:rsid w:val="0029293D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416A"/>
    <w:rsid w:val="002944F9"/>
    <w:rsid w:val="0029476B"/>
    <w:rsid w:val="00294917"/>
    <w:rsid w:val="002949D3"/>
    <w:rsid w:val="00294CB4"/>
    <w:rsid w:val="002950AB"/>
    <w:rsid w:val="00295596"/>
    <w:rsid w:val="0029567F"/>
    <w:rsid w:val="00295700"/>
    <w:rsid w:val="002958D0"/>
    <w:rsid w:val="00295C96"/>
    <w:rsid w:val="00296500"/>
    <w:rsid w:val="002965E1"/>
    <w:rsid w:val="00296D1F"/>
    <w:rsid w:val="00297051"/>
    <w:rsid w:val="00297182"/>
    <w:rsid w:val="00297380"/>
    <w:rsid w:val="00297F22"/>
    <w:rsid w:val="00297FCB"/>
    <w:rsid w:val="002A01D9"/>
    <w:rsid w:val="002A0208"/>
    <w:rsid w:val="002A0281"/>
    <w:rsid w:val="002A02F1"/>
    <w:rsid w:val="002A0962"/>
    <w:rsid w:val="002A0A1B"/>
    <w:rsid w:val="002A0BC2"/>
    <w:rsid w:val="002A0C82"/>
    <w:rsid w:val="002A0F83"/>
    <w:rsid w:val="002A1248"/>
    <w:rsid w:val="002A1A93"/>
    <w:rsid w:val="002A1B31"/>
    <w:rsid w:val="002A1CB4"/>
    <w:rsid w:val="002A29C9"/>
    <w:rsid w:val="002A2DD8"/>
    <w:rsid w:val="002A3200"/>
    <w:rsid w:val="002A3448"/>
    <w:rsid w:val="002A39CB"/>
    <w:rsid w:val="002A3A50"/>
    <w:rsid w:val="002A4071"/>
    <w:rsid w:val="002A43F8"/>
    <w:rsid w:val="002A473D"/>
    <w:rsid w:val="002A493C"/>
    <w:rsid w:val="002A4D00"/>
    <w:rsid w:val="002A528B"/>
    <w:rsid w:val="002A58F7"/>
    <w:rsid w:val="002A62E7"/>
    <w:rsid w:val="002A6C3D"/>
    <w:rsid w:val="002A6D6D"/>
    <w:rsid w:val="002A6E23"/>
    <w:rsid w:val="002A7025"/>
    <w:rsid w:val="002A7065"/>
    <w:rsid w:val="002A7206"/>
    <w:rsid w:val="002A778E"/>
    <w:rsid w:val="002A7C19"/>
    <w:rsid w:val="002A7FB9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786"/>
    <w:rsid w:val="002B2960"/>
    <w:rsid w:val="002B29D0"/>
    <w:rsid w:val="002B2C8B"/>
    <w:rsid w:val="002B3FAB"/>
    <w:rsid w:val="002B4546"/>
    <w:rsid w:val="002B45E8"/>
    <w:rsid w:val="002B45F0"/>
    <w:rsid w:val="002B4861"/>
    <w:rsid w:val="002B4903"/>
    <w:rsid w:val="002B49C4"/>
    <w:rsid w:val="002B4A42"/>
    <w:rsid w:val="002B4DE0"/>
    <w:rsid w:val="002B5268"/>
    <w:rsid w:val="002B5602"/>
    <w:rsid w:val="002B5856"/>
    <w:rsid w:val="002B58F9"/>
    <w:rsid w:val="002B5E96"/>
    <w:rsid w:val="002B62E5"/>
    <w:rsid w:val="002B683A"/>
    <w:rsid w:val="002B68DB"/>
    <w:rsid w:val="002B6AF8"/>
    <w:rsid w:val="002B6FE0"/>
    <w:rsid w:val="002B70A1"/>
    <w:rsid w:val="002B71B8"/>
    <w:rsid w:val="002B723A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6C4"/>
    <w:rsid w:val="002C179F"/>
    <w:rsid w:val="002C1AC0"/>
    <w:rsid w:val="002C1AC8"/>
    <w:rsid w:val="002C1E04"/>
    <w:rsid w:val="002C258A"/>
    <w:rsid w:val="002C267B"/>
    <w:rsid w:val="002C28F9"/>
    <w:rsid w:val="002C2EB6"/>
    <w:rsid w:val="002C38EC"/>
    <w:rsid w:val="002C3976"/>
    <w:rsid w:val="002C3BB0"/>
    <w:rsid w:val="002C471D"/>
    <w:rsid w:val="002C4B8B"/>
    <w:rsid w:val="002C5172"/>
    <w:rsid w:val="002C5467"/>
    <w:rsid w:val="002C562D"/>
    <w:rsid w:val="002C5677"/>
    <w:rsid w:val="002C5FF5"/>
    <w:rsid w:val="002C61B4"/>
    <w:rsid w:val="002C6267"/>
    <w:rsid w:val="002C7627"/>
    <w:rsid w:val="002C7850"/>
    <w:rsid w:val="002C7A36"/>
    <w:rsid w:val="002C7AEF"/>
    <w:rsid w:val="002C7F47"/>
    <w:rsid w:val="002D03E3"/>
    <w:rsid w:val="002D0878"/>
    <w:rsid w:val="002D0A00"/>
    <w:rsid w:val="002D0CBA"/>
    <w:rsid w:val="002D158A"/>
    <w:rsid w:val="002D15DE"/>
    <w:rsid w:val="002D2056"/>
    <w:rsid w:val="002D23F5"/>
    <w:rsid w:val="002D26B8"/>
    <w:rsid w:val="002D2797"/>
    <w:rsid w:val="002D2799"/>
    <w:rsid w:val="002D28E4"/>
    <w:rsid w:val="002D2BB7"/>
    <w:rsid w:val="002D2F88"/>
    <w:rsid w:val="002D348A"/>
    <w:rsid w:val="002D3716"/>
    <w:rsid w:val="002D376A"/>
    <w:rsid w:val="002D3C09"/>
    <w:rsid w:val="002D3C2F"/>
    <w:rsid w:val="002D3EAE"/>
    <w:rsid w:val="002D3F50"/>
    <w:rsid w:val="002D4D12"/>
    <w:rsid w:val="002D4F25"/>
    <w:rsid w:val="002D5067"/>
    <w:rsid w:val="002D52B7"/>
    <w:rsid w:val="002D54EC"/>
    <w:rsid w:val="002D5DFB"/>
    <w:rsid w:val="002D6098"/>
    <w:rsid w:val="002D642B"/>
    <w:rsid w:val="002D6B24"/>
    <w:rsid w:val="002D6B89"/>
    <w:rsid w:val="002D6E99"/>
    <w:rsid w:val="002D6F62"/>
    <w:rsid w:val="002D746E"/>
    <w:rsid w:val="002D7575"/>
    <w:rsid w:val="002D76B3"/>
    <w:rsid w:val="002D783E"/>
    <w:rsid w:val="002D7E42"/>
    <w:rsid w:val="002E0745"/>
    <w:rsid w:val="002E0A61"/>
    <w:rsid w:val="002E0CAC"/>
    <w:rsid w:val="002E0CF8"/>
    <w:rsid w:val="002E0E17"/>
    <w:rsid w:val="002E0EEE"/>
    <w:rsid w:val="002E1009"/>
    <w:rsid w:val="002E1859"/>
    <w:rsid w:val="002E187A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1EB"/>
    <w:rsid w:val="002E4248"/>
    <w:rsid w:val="002E48E8"/>
    <w:rsid w:val="002E4DDD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C9"/>
    <w:rsid w:val="002F1632"/>
    <w:rsid w:val="002F1CCF"/>
    <w:rsid w:val="002F1E92"/>
    <w:rsid w:val="002F1E97"/>
    <w:rsid w:val="002F22C0"/>
    <w:rsid w:val="002F240A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CE3"/>
    <w:rsid w:val="002F4F0B"/>
    <w:rsid w:val="002F5527"/>
    <w:rsid w:val="002F5DB8"/>
    <w:rsid w:val="002F658A"/>
    <w:rsid w:val="002F6DC5"/>
    <w:rsid w:val="002F6EB0"/>
    <w:rsid w:val="002F72CB"/>
    <w:rsid w:val="002F74D2"/>
    <w:rsid w:val="002F7639"/>
    <w:rsid w:val="002F76E0"/>
    <w:rsid w:val="002F7947"/>
    <w:rsid w:val="002F7951"/>
    <w:rsid w:val="002F7D88"/>
    <w:rsid w:val="0030007B"/>
    <w:rsid w:val="00300DDA"/>
    <w:rsid w:val="00301040"/>
    <w:rsid w:val="00301041"/>
    <w:rsid w:val="0030169A"/>
    <w:rsid w:val="00301D03"/>
    <w:rsid w:val="00301D21"/>
    <w:rsid w:val="00302AA5"/>
    <w:rsid w:val="00302ACF"/>
    <w:rsid w:val="00302BD2"/>
    <w:rsid w:val="00302CB8"/>
    <w:rsid w:val="00303AE9"/>
    <w:rsid w:val="00304B1D"/>
    <w:rsid w:val="00304FB3"/>
    <w:rsid w:val="0030501D"/>
    <w:rsid w:val="00305687"/>
    <w:rsid w:val="00305721"/>
    <w:rsid w:val="00305B6F"/>
    <w:rsid w:val="00305F21"/>
    <w:rsid w:val="00306A40"/>
    <w:rsid w:val="0030734A"/>
    <w:rsid w:val="0030737C"/>
    <w:rsid w:val="00307792"/>
    <w:rsid w:val="0031012D"/>
    <w:rsid w:val="00310758"/>
    <w:rsid w:val="003117E6"/>
    <w:rsid w:val="003120EB"/>
    <w:rsid w:val="003121B6"/>
    <w:rsid w:val="0031221C"/>
    <w:rsid w:val="0031294F"/>
    <w:rsid w:val="00312B02"/>
    <w:rsid w:val="003132AA"/>
    <w:rsid w:val="003132C8"/>
    <w:rsid w:val="00313811"/>
    <w:rsid w:val="003139B4"/>
    <w:rsid w:val="00313A19"/>
    <w:rsid w:val="00313E05"/>
    <w:rsid w:val="00314258"/>
    <w:rsid w:val="00314635"/>
    <w:rsid w:val="00314C5A"/>
    <w:rsid w:val="0031512C"/>
    <w:rsid w:val="00315545"/>
    <w:rsid w:val="00315A1C"/>
    <w:rsid w:val="00315A3F"/>
    <w:rsid w:val="00315FDF"/>
    <w:rsid w:val="003162B6"/>
    <w:rsid w:val="003162F8"/>
    <w:rsid w:val="00316367"/>
    <w:rsid w:val="00316B37"/>
    <w:rsid w:val="003170C1"/>
    <w:rsid w:val="003177BE"/>
    <w:rsid w:val="00317AE3"/>
    <w:rsid w:val="003200EF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CBF"/>
    <w:rsid w:val="00321D6F"/>
    <w:rsid w:val="00321E4D"/>
    <w:rsid w:val="003220DE"/>
    <w:rsid w:val="00322291"/>
    <w:rsid w:val="00322F67"/>
    <w:rsid w:val="00322F73"/>
    <w:rsid w:val="00323567"/>
    <w:rsid w:val="00323810"/>
    <w:rsid w:val="00323E3E"/>
    <w:rsid w:val="00324112"/>
    <w:rsid w:val="00324760"/>
    <w:rsid w:val="0032478C"/>
    <w:rsid w:val="00324A5B"/>
    <w:rsid w:val="00325866"/>
    <w:rsid w:val="00325EA8"/>
    <w:rsid w:val="00325FC9"/>
    <w:rsid w:val="00325FED"/>
    <w:rsid w:val="00326175"/>
    <w:rsid w:val="003269C1"/>
    <w:rsid w:val="003269D1"/>
    <w:rsid w:val="003274D7"/>
    <w:rsid w:val="00327A00"/>
    <w:rsid w:val="00327CA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CA3"/>
    <w:rsid w:val="00333458"/>
    <w:rsid w:val="003334FC"/>
    <w:rsid w:val="003335B8"/>
    <w:rsid w:val="00333ACB"/>
    <w:rsid w:val="00333AFE"/>
    <w:rsid w:val="00333DA2"/>
    <w:rsid w:val="00334593"/>
    <w:rsid w:val="00334A28"/>
    <w:rsid w:val="00334DFA"/>
    <w:rsid w:val="00335FFC"/>
    <w:rsid w:val="00336315"/>
    <w:rsid w:val="00336767"/>
    <w:rsid w:val="00336782"/>
    <w:rsid w:val="00336959"/>
    <w:rsid w:val="00336A4C"/>
    <w:rsid w:val="00336A98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D57"/>
    <w:rsid w:val="003430AD"/>
    <w:rsid w:val="0034318B"/>
    <w:rsid w:val="00343333"/>
    <w:rsid w:val="00343A09"/>
    <w:rsid w:val="00343FD5"/>
    <w:rsid w:val="0034419A"/>
    <w:rsid w:val="003441CA"/>
    <w:rsid w:val="00344504"/>
    <w:rsid w:val="00344610"/>
    <w:rsid w:val="00344671"/>
    <w:rsid w:val="00344A27"/>
    <w:rsid w:val="00344EC0"/>
    <w:rsid w:val="0034528B"/>
    <w:rsid w:val="003456F6"/>
    <w:rsid w:val="003458A0"/>
    <w:rsid w:val="003458C2"/>
    <w:rsid w:val="003459CB"/>
    <w:rsid w:val="00345A4C"/>
    <w:rsid w:val="00345BA9"/>
    <w:rsid w:val="00345E0B"/>
    <w:rsid w:val="00345E50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363"/>
    <w:rsid w:val="00347694"/>
    <w:rsid w:val="003478E3"/>
    <w:rsid w:val="00347928"/>
    <w:rsid w:val="00347AED"/>
    <w:rsid w:val="00347E22"/>
    <w:rsid w:val="0035061B"/>
    <w:rsid w:val="003507D5"/>
    <w:rsid w:val="003507D7"/>
    <w:rsid w:val="00350A33"/>
    <w:rsid w:val="00350C51"/>
    <w:rsid w:val="003511A8"/>
    <w:rsid w:val="00351384"/>
    <w:rsid w:val="00351824"/>
    <w:rsid w:val="00351B1A"/>
    <w:rsid w:val="00351C89"/>
    <w:rsid w:val="00351CEA"/>
    <w:rsid w:val="00351D05"/>
    <w:rsid w:val="00351E08"/>
    <w:rsid w:val="00351EA9"/>
    <w:rsid w:val="00351F85"/>
    <w:rsid w:val="003521FF"/>
    <w:rsid w:val="003530C0"/>
    <w:rsid w:val="003535F7"/>
    <w:rsid w:val="00353DAC"/>
    <w:rsid w:val="00353EA4"/>
    <w:rsid w:val="0035429B"/>
    <w:rsid w:val="0035436D"/>
    <w:rsid w:val="00354380"/>
    <w:rsid w:val="0035443E"/>
    <w:rsid w:val="00354AEB"/>
    <w:rsid w:val="00354FEE"/>
    <w:rsid w:val="0035500B"/>
    <w:rsid w:val="00355374"/>
    <w:rsid w:val="0035549F"/>
    <w:rsid w:val="00355566"/>
    <w:rsid w:val="003556AF"/>
    <w:rsid w:val="003556B9"/>
    <w:rsid w:val="00355D43"/>
    <w:rsid w:val="00356033"/>
    <w:rsid w:val="003564C0"/>
    <w:rsid w:val="00356AA0"/>
    <w:rsid w:val="00356CF3"/>
    <w:rsid w:val="00356CFD"/>
    <w:rsid w:val="00356D80"/>
    <w:rsid w:val="00356E5D"/>
    <w:rsid w:val="003571B5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E7C"/>
    <w:rsid w:val="00363255"/>
    <w:rsid w:val="0036369F"/>
    <w:rsid w:val="00363CBC"/>
    <w:rsid w:val="00363E9D"/>
    <w:rsid w:val="00363FBA"/>
    <w:rsid w:val="0036498A"/>
    <w:rsid w:val="00364E37"/>
    <w:rsid w:val="00364E3B"/>
    <w:rsid w:val="0036520E"/>
    <w:rsid w:val="00365239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366"/>
    <w:rsid w:val="00367465"/>
    <w:rsid w:val="00367513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A98"/>
    <w:rsid w:val="00373B12"/>
    <w:rsid w:val="00373B24"/>
    <w:rsid w:val="00373C83"/>
    <w:rsid w:val="00374435"/>
    <w:rsid w:val="00374A68"/>
    <w:rsid w:val="00374B66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BB1"/>
    <w:rsid w:val="00376CF9"/>
    <w:rsid w:val="00376EDF"/>
    <w:rsid w:val="00376F4E"/>
    <w:rsid w:val="00377065"/>
    <w:rsid w:val="003776EF"/>
    <w:rsid w:val="003801D6"/>
    <w:rsid w:val="00380C4B"/>
    <w:rsid w:val="00380CB2"/>
    <w:rsid w:val="00380DAE"/>
    <w:rsid w:val="00381486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CE0"/>
    <w:rsid w:val="00384389"/>
    <w:rsid w:val="003844A8"/>
    <w:rsid w:val="003846D0"/>
    <w:rsid w:val="00384975"/>
    <w:rsid w:val="00384F24"/>
    <w:rsid w:val="00385235"/>
    <w:rsid w:val="003852D6"/>
    <w:rsid w:val="0038546C"/>
    <w:rsid w:val="00385990"/>
    <w:rsid w:val="00385B4D"/>
    <w:rsid w:val="003862D2"/>
    <w:rsid w:val="00386418"/>
    <w:rsid w:val="00386657"/>
    <w:rsid w:val="003867A6"/>
    <w:rsid w:val="00386826"/>
    <w:rsid w:val="00386D89"/>
    <w:rsid w:val="00386E35"/>
    <w:rsid w:val="00387060"/>
    <w:rsid w:val="00387264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F6B"/>
    <w:rsid w:val="00396239"/>
    <w:rsid w:val="0039645C"/>
    <w:rsid w:val="00396C63"/>
    <w:rsid w:val="0039725D"/>
    <w:rsid w:val="003972B5"/>
    <w:rsid w:val="003974EF"/>
    <w:rsid w:val="003975FA"/>
    <w:rsid w:val="003977F7"/>
    <w:rsid w:val="00397938"/>
    <w:rsid w:val="003A024B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86"/>
    <w:rsid w:val="003A1E9F"/>
    <w:rsid w:val="003A20F0"/>
    <w:rsid w:val="003A2252"/>
    <w:rsid w:val="003A2D9C"/>
    <w:rsid w:val="003A3027"/>
    <w:rsid w:val="003A3063"/>
    <w:rsid w:val="003A30DB"/>
    <w:rsid w:val="003A3229"/>
    <w:rsid w:val="003A32D6"/>
    <w:rsid w:val="003A333E"/>
    <w:rsid w:val="003A344E"/>
    <w:rsid w:val="003A34E3"/>
    <w:rsid w:val="003A3573"/>
    <w:rsid w:val="003A3939"/>
    <w:rsid w:val="003A3ABB"/>
    <w:rsid w:val="003A3B08"/>
    <w:rsid w:val="003A3F5A"/>
    <w:rsid w:val="003A44A6"/>
    <w:rsid w:val="003A4558"/>
    <w:rsid w:val="003A4748"/>
    <w:rsid w:val="003A478F"/>
    <w:rsid w:val="003A4F22"/>
    <w:rsid w:val="003A50F6"/>
    <w:rsid w:val="003A5499"/>
    <w:rsid w:val="003A58EC"/>
    <w:rsid w:val="003A5932"/>
    <w:rsid w:val="003A5D51"/>
    <w:rsid w:val="003A5F88"/>
    <w:rsid w:val="003A5F93"/>
    <w:rsid w:val="003A60D7"/>
    <w:rsid w:val="003A6911"/>
    <w:rsid w:val="003A6995"/>
    <w:rsid w:val="003A6E96"/>
    <w:rsid w:val="003A6EDD"/>
    <w:rsid w:val="003A6F72"/>
    <w:rsid w:val="003A701A"/>
    <w:rsid w:val="003A7069"/>
    <w:rsid w:val="003A74C1"/>
    <w:rsid w:val="003A797F"/>
    <w:rsid w:val="003A7B3C"/>
    <w:rsid w:val="003B016C"/>
    <w:rsid w:val="003B023D"/>
    <w:rsid w:val="003B0351"/>
    <w:rsid w:val="003B0491"/>
    <w:rsid w:val="003B04E2"/>
    <w:rsid w:val="003B0815"/>
    <w:rsid w:val="003B0945"/>
    <w:rsid w:val="003B0ACC"/>
    <w:rsid w:val="003B0D0D"/>
    <w:rsid w:val="003B0E0D"/>
    <w:rsid w:val="003B0FAB"/>
    <w:rsid w:val="003B10A0"/>
    <w:rsid w:val="003B120B"/>
    <w:rsid w:val="003B1672"/>
    <w:rsid w:val="003B1727"/>
    <w:rsid w:val="003B19A0"/>
    <w:rsid w:val="003B238E"/>
    <w:rsid w:val="003B23FE"/>
    <w:rsid w:val="003B29FA"/>
    <w:rsid w:val="003B2C1F"/>
    <w:rsid w:val="003B2EE4"/>
    <w:rsid w:val="003B32F5"/>
    <w:rsid w:val="003B3ACB"/>
    <w:rsid w:val="003B3D3C"/>
    <w:rsid w:val="003B429D"/>
    <w:rsid w:val="003B4515"/>
    <w:rsid w:val="003B49DE"/>
    <w:rsid w:val="003B49E7"/>
    <w:rsid w:val="003B4B9F"/>
    <w:rsid w:val="003B4C10"/>
    <w:rsid w:val="003B5815"/>
    <w:rsid w:val="003B58B5"/>
    <w:rsid w:val="003B599B"/>
    <w:rsid w:val="003B5FB4"/>
    <w:rsid w:val="003B5FEA"/>
    <w:rsid w:val="003B66B8"/>
    <w:rsid w:val="003B6928"/>
    <w:rsid w:val="003B6944"/>
    <w:rsid w:val="003B7243"/>
    <w:rsid w:val="003B7658"/>
    <w:rsid w:val="003B768F"/>
    <w:rsid w:val="003B78B1"/>
    <w:rsid w:val="003B7B1F"/>
    <w:rsid w:val="003B7E39"/>
    <w:rsid w:val="003C02F8"/>
    <w:rsid w:val="003C087C"/>
    <w:rsid w:val="003C0DBC"/>
    <w:rsid w:val="003C15E8"/>
    <w:rsid w:val="003C1868"/>
    <w:rsid w:val="003C1BD4"/>
    <w:rsid w:val="003C2B4A"/>
    <w:rsid w:val="003C3000"/>
    <w:rsid w:val="003C3147"/>
    <w:rsid w:val="003C316E"/>
    <w:rsid w:val="003C3669"/>
    <w:rsid w:val="003C3B39"/>
    <w:rsid w:val="003C403F"/>
    <w:rsid w:val="003C4078"/>
    <w:rsid w:val="003C41BE"/>
    <w:rsid w:val="003C42CC"/>
    <w:rsid w:val="003C446B"/>
    <w:rsid w:val="003C4747"/>
    <w:rsid w:val="003C48F6"/>
    <w:rsid w:val="003C4AE6"/>
    <w:rsid w:val="003C4BFF"/>
    <w:rsid w:val="003C4D98"/>
    <w:rsid w:val="003C50D3"/>
    <w:rsid w:val="003C528F"/>
    <w:rsid w:val="003C5420"/>
    <w:rsid w:val="003C54EB"/>
    <w:rsid w:val="003C557D"/>
    <w:rsid w:val="003C56CC"/>
    <w:rsid w:val="003C5A03"/>
    <w:rsid w:val="003C5B4B"/>
    <w:rsid w:val="003C6390"/>
    <w:rsid w:val="003C6985"/>
    <w:rsid w:val="003C6EFA"/>
    <w:rsid w:val="003C6F10"/>
    <w:rsid w:val="003C7315"/>
    <w:rsid w:val="003C76EE"/>
    <w:rsid w:val="003C7985"/>
    <w:rsid w:val="003D055B"/>
    <w:rsid w:val="003D06C0"/>
    <w:rsid w:val="003D08EA"/>
    <w:rsid w:val="003D0CE7"/>
    <w:rsid w:val="003D0E04"/>
    <w:rsid w:val="003D1086"/>
    <w:rsid w:val="003D11D7"/>
    <w:rsid w:val="003D1252"/>
    <w:rsid w:val="003D178B"/>
    <w:rsid w:val="003D1882"/>
    <w:rsid w:val="003D18F0"/>
    <w:rsid w:val="003D1A3A"/>
    <w:rsid w:val="003D1B3A"/>
    <w:rsid w:val="003D1D2C"/>
    <w:rsid w:val="003D2683"/>
    <w:rsid w:val="003D26AD"/>
    <w:rsid w:val="003D2779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84F"/>
    <w:rsid w:val="003D5969"/>
    <w:rsid w:val="003D5AB2"/>
    <w:rsid w:val="003D5B65"/>
    <w:rsid w:val="003D5BBC"/>
    <w:rsid w:val="003D5C0E"/>
    <w:rsid w:val="003D6333"/>
    <w:rsid w:val="003D6F60"/>
    <w:rsid w:val="003D709A"/>
    <w:rsid w:val="003D77ED"/>
    <w:rsid w:val="003E044D"/>
    <w:rsid w:val="003E0763"/>
    <w:rsid w:val="003E0768"/>
    <w:rsid w:val="003E0793"/>
    <w:rsid w:val="003E0809"/>
    <w:rsid w:val="003E0A4B"/>
    <w:rsid w:val="003E0B15"/>
    <w:rsid w:val="003E0E91"/>
    <w:rsid w:val="003E109B"/>
    <w:rsid w:val="003E1190"/>
    <w:rsid w:val="003E11BC"/>
    <w:rsid w:val="003E1327"/>
    <w:rsid w:val="003E21F3"/>
    <w:rsid w:val="003E2275"/>
    <w:rsid w:val="003E2844"/>
    <w:rsid w:val="003E2862"/>
    <w:rsid w:val="003E2CD5"/>
    <w:rsid w:val="003E2DB5"/>
    <w:rsid w:val="003E2DD5"/>
    <w:rsid w:val="003E2DF9"/>
    <w:rsid w:val="003E2EEB"/>
    <w:rsid w:val="003E32EB"/>
    <w:rsid w:val="003E35E9"/>
    <w:rsid w:val="003E393C"/>
    <w:rsid w:val="003E3946"/>
    <w:rsid w:val="003E3AB3"/>
    <w:rsid w:val="003E409B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B5"/>
    <w:rsid w:val="003E66E9"/>
    <w:rsid w:val="003E6B3C"/>
    <w:rsid w:val="003E7365"/>
    <w:rsid w:val="003E75AC"/>
    <w:rsid w:val="003E7966"/>
    <w:rsid w:val="003E7A77"/>
    <w:rsid w:val="003E7D76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799"/>
    <w:rsid w:val="003F604E"/>
    <w:rsid w:val="003F6110"/>
    <w:rsid w:val="003F648D"/>
    <w:rsid w:val="003F6550"/>
    <w:rsid w:val="003F7143"/>
    <w:rsid w:val="003F763B"/>
    <w:rsid w:val="003F7DEF"/>
    <w:rsid w:val="00400ECF"/>
    <w:rsid w:val="0040111E"/>
    <w:rsid w:val="00401657"/>
    <w:rsid w:val="0040168B"/>
    <w:rsid w:val="00402577"/>
    <w:rsid w:val="004026ED"/>
    <w:rsid w:val="00402B96"/>
    <w:rsid w:val="00402C80"/>
    <w:rsid w:val="00402D0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799"/>
    <w:rsid w:val="004048C0"/>
    <w:rsid w:val="00405377"/>
    <w:rsid w:val="0040579B"/>
    <w:rsid w:val="00405FB2"/>
    <w:rsid w:val="00406331"/>
    <w:rsid w:val="00406556"/>
    <w:rsid w:val="00406D71"/>
    <w:rsid w:val="00406DF7"/>
    <w:rsid w:val="00406EB0"/>
    <w:rsid w:val="00406F4E"/>
    <w:rsid w:val="00406F71"/>
    <w:rsid w:val="004074EB"/>
    <w:rsid w:val="00407BF4"/>
    <w:rsid w:val="00407FAF"/>
    <w:rsid w:val="0041014F"/>
    <w:rsid w:val="00410F35"/>
    <w:rsid w:val="0041106B"/>
    <w:rsid w:val="00411654"/>
    <w:rsid w:val="00412116"/>
    <w:rsid w:val="00412371"/>
    <w:rsid w:val="004123F7"/>
    <w:rsid w:val="004126CB"/>
    <w:rsid w:val="00412776"/>
    <w:rsid w:val="00412829"/>
    <w:rsid w:val="00412E5B"/>
    <w:rsid w:val="0041312D"/>
    <w:rsid w:val="00413A48"/>
    <w:rsid w:val="00413A61"/>
    <w:rsid w:val="00414423"/>
    <w:rsid w:val="00414495"/>
    <w:rsid w:val="004151C4"/>
    <w:rsid w:val="004154BD"/>
    <w:rsid w:val="00415580"/>
    <w:rsid w:val="00415B21"/>
    <w:rsid w:val="0041622F"/>
    <w:rsid w:val="0041673A"/>
    <w:rsid w:val="00416961"/>
    <w:rsid w:val="00416C18"/>
    <w:rsid w:val="00416C19"/>
    <w:rsid w:val="004172FA"/>
    <w:rsid w:val="00417A86"/>
    <w:rsid w:val="00417B5A"/>
    <w:rsid w:val="004209F9"/>
    <w:rsid w:val="00420A25"/>
    <w:rsid w:val="00420B62"/>
    <w:rsid w:val="00420D28"/>
    <w:rsid w:val="00420E73"/>
    <w:rsid w:val="00421015"/>
    <w:rsid w:val="004210C9"/>
    <w:rsid w:val="00421AAB"/>
    <w:rsid w:val="004221A4"/>
    <w:rsid w:val="0042224D"/>
    <w:rsid w:val="00422371"/>
    <w:rsid w:val="004223CE"/>
    <w:rsid w:val="00422DF5"/>
    <w:rsid w:val="004231F8"/>
    <w:rsid w:val="00423447"/>
    <w:rsid w:val="00423A73"/>
    <w:rsid w:val="004240DB"/>
    <w:rsid w:val="00424704"/>
    <w:rsid w:val="00424727"/>
    <w:rsid w:val="004247B7"/>
    <w:rsid w:val="00424B2B"/>
    <w:rsid w:val="00424E82"/>
    <w:rsid w:val="00424EBD"/>
    <w:rsid w:val="00424F9E"/>
    <w:rsid w:val="00424FB1"/>
    <w:rsid w:val="00424FCE"/>
    <w:rsid w:val="004254E7"/>
    <w:rsid w:val="00425AA1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1196"/>
    <w:rsid w:val="0043163F"/>
    <w:rsid w:val="00431D75"/>
    <w:rsid w:val="0043238A"/>
    <w:rsid w:val="00432575"/>
    <w:rsid w:val="004327BC"/>
    <w:rsid w:val="00432FE4"/>
    <w:rsid w:val="004334C1"/>
    <w:rsid w:val="00433803"/>
    <w:rsid w:val="00433992"/>
    <w:rsid w:val="004339BC"/>
    <w:rsid w:val="004339C5"/>
    <w:rsid w:val="00433A09"/>
    <w:rsid w:val="00433A1A"/>
    <w:rsid w:val="004344C3"/>
    <w:rsid w:val="004349F5"/>
    <w:rsid w:val="00434BB4"/>
    <w:rsid w:val="004356F3"/>
    <w:rsid w:val="00435955"/>
    <w:rsid w:val="00435BF3"/>
    <w:rsid w:val="004361EA"/>
    <w:rsid w:val="00436320"/>
    <w:rsid w:val="00436464"/>
    <w:rsid w:val="0043655E"/>
    <w:rsid w:val="004402E1"/>
    <w:rsid w:val="00440CCF"/>
    <w:rsid w:val="00440F57"/>
    <w:rsid w:val="00440F86"/>
    <w:rsid w:val="00441094"/>
    <w:rsid w:val="00441263"/>
    <w:rsid w:val="00441264"/>
    <w:rsid w:val="00441A28"/>
    <w:rsid w:val="00441B74"/>
    <w:rsid w:val="004427FD"/>
    <w:rsid w:val="00442B7D"/>
    <w:rsid w:val="00442FCE"/>
    <w:rsid w:val="004437A6"/>
    <w:rsid w:val="0044444F"/>
    <w:rsid w:val="00444810"/>
    <w:rsid w:val="00444D15"/>
    <w:rsid w:val="00444F29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80"/>
    <w:rsid w:val="004477FB"/>
    <w:rsid w:val="00447B5D"/>
    <w:rsid w:val="00447BAF"/>
    <w:rsid w:val="00447D20"/>
    <w:rsid w:val="0045015F"/>
    <w:rsid w:val="0045049F"/>
    <w:rsid w:val="00450696"/>
    <w:rsid w:val="004507A0"/>
    <w:rsid w:val="004508CF"/>
    <w:rsid w:val="00450A5D"/>
    <w:rsid w:val="00450B39"/>
    <w:rsid w:val="00450D2D"/>
    <w:rsid w:val="00450F29"/>
    <w:rsid w:val="00451AFD"/>
    <w:rsid w:val="00451BB4"/>
    <w:rsid w:val="00451C7D"/>
    <w:rsid w:val="00451CE8"/>
    <w:rsid w:val="00451FEA"/>
    <w:rsid w:val="004522F3"/>
    <w:rsid w:val="0045292B"/>
    <w:rsid w:val="00452A21"/>
    <w:rsid w:val="00452D76"/>
    <w:rsid w:val="00452F90"/>
    <w:rsid w:val="00452FDE"/>
    <w:rsid w:val="0045317E"/>
    <w:rsid w:val="00453308"/>
    <w:rsid w:val="00453700"/>
    <w:rsid w:val="00453CD2"/>
    <w:rsid w:val="00454943"/>
    <w:rsid w:val="00454C64"/>
    <w:rsid w:val="00454D49"/>
    <w:rsid w:val="004550C4"/>
    <w:rsid w:val="004551A1"/>
    <w:rsid w:val="00455676"/>
    <w:rsid w:val="00455751"/>
    <w:rsid w:val="00455859"/>
    <w:rsid w:val="00455C1B"/>
    <w:rsid w:val="00455C34"/>
    <w:rsid w:val="00455D84"/>
    <w:rsid w:val="00455F1C"/>
    <w:rsid w:val="0045611B"/>
    <w:rsid w:val="004562B5"/>
    <w:rsid w:val="0045681E"/>
    <w:rsid w:val="00456F4F"/>
    <w:rsid w:val="00457507"/>
    <w:rsid w:val="004575BE"/>
    <w:rsid w:val="0045775B"/>
    <w:rsid w:val="0045797B"/>
    <w:rsid w:val="00457B48"/>
    <w:rsid w:val="00457CC9"/>
    <w:rsid w:val="00457FCB"/>
    <w:rsid w:val="004601B4"/>
    <w:rsid w:val="00460251"/>
    <w:rsid w:val="004602A0"/>
    <w:rsid w:val="00460596"/>
    <w:rsid w:val="00460DC7"/>
    <w:rsid w:val="00461038"/>
    <w:rsid w:val="004613F4"/>
    <w:rsid w:val="00461489"/>
    <w:rsid w:val="00461B24"/>
    <w:rsid w:val="00461E61"/>
    <w:rsid w:val="004626AA"/>
    <w:rsid w:val="00462743"/>
    <w:rsid w:val="004627A1"/>
    <w:rsid w:val="0046282C"/>
    <w:rsid w:val="00462B4F"/>
    <w:rsid w:val="00462BA7"/>
    <w:rsid w:val="004630EB"/>
    <w:rsid w:val="0046317E"/>
    <w:rsid w:val="004632B3"/>
    <w:rsid w:val="004634DA"/>
    <w:rsid w:val="004638A0"/>
    <w:rsid w:val="00463CA4"/>
    <w:rsid w:val="00463FA8"/>
    <w:rsid w:val="004642DB"/>
    <w:rsid w:val="00464CCE"/>
    <w:rsid w:val="00464D68"/>
    <w:rsid w:val="00465070"/>
    <w:rsid w:val="004658D3"/>
    <w:rsid w:val="00465D5C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52F"/>
    <w:rsid w:val="004707A7"/>
    <w:rsid w:val="00470D8C"/>
    <w:rsid w:val="004710D1"/>
    <w:rsid w:val="00471DB2"/>
    <w:rsid w:val="0047220E"/>
    <w:rsid w:val="00472662"/>
    <w:rsid w:val="00472EE0"/>
    <w:rsid w:val="00473214"/>
    <w:rsid w:val="004732CB"/>
    <w:rsid w:val="00473703"/>
    <w:rsid w:val="00473ABB"/>
    <w:rsid w:val="00474977"/>
    <w:rsid w:val="0047500B"/>
    <w:rsid w:val="00475124"/>
    <w:rsid w:val="00475143"/>
    <w:rsid w:val="00475D86"/>
    <w:rsid w:val="00475E69"/>
    <w:rsid w:val="004763C2"/>
    <w:rsid w:val="004764A4"/>
    <w:rsid w:val="0047656A"/>
    <w:rsid w:val="00476622"/>
    <w:rsid w:val="00476B91"/>
    <w:rsid w:val="00476D84"/>
    <w:rsid w:val="00476DB2"/>
    <w:rsid w:val="00476E50"/>
    <w:rsid w:val="004776E7"/>
    <w:rsid w:val="00477A23"/>
    <w:rsid w:val="00477B97"/>
    <w:rsid w:val="00477BC7"/>
    <w:rsid w:val="00480672"/>
    <w:rsid w:val="00480944"/>
    <w:rsid w:val="004809B7"/>
    <w:rsid w:val="0048106D"/>
    <w:rsid w:val="004819F4"/>
    <w:rsid w:val="00481BDF"/>
    <w:rsid w:val="00481CDB"/>
    <w:rsid w:val="0048206B"/>
    <w:rsid w:val="0048218D"/>
    <w:rsid w:val="00482792"/>
    <w:rsid w:val="0048291C"/>
    <w:rsid w:val="00482C3F"/>
    <w:rsid w:val="00482C6F"/>
    <w:rsid w:val="004831A9"/>
    <w:rsid w:val="0048347A"/>
    <w:rsid w:val="0048373A"/>
    <w:rsid w:val="00483BC9"/>
    <w:rsid w:val="00483C03"/>
    <w:rsid w:val="00483C3A"/>
    <w:rsid w:val="00483CD6"/>
    <w:rsid w:val="00483E8E"/>
    <w:rsid w:val="00484065"/>
    <w:rsid w:val="0048444A"/>
    <w:rsid w:val="00484712"/>
    <w:rsid w:val="00484E46"/>
    <w:rsid w:val="0048526D"/>
    <w:rsid w:val="004859FA"/>
    <w:rsid w:val="0048669C"/>
    <w:rsid w:val="00486F45"/>
    <w:rsid w:val="00486F6E"/>
    <w:rsid w:val="004875FF"/>
    <w:rsid w:val="00487608"/>
    <w:rsid w:val="0048766E"/>
    <w:rsid w:val="00487993"/>
    <w:rsid w:val="00487A90"/>
    <w:rsid w:val="00487EEC"/>
    <w:rsid w:val="0049023F"/>
    <w:rsid w:val="00490850"/>
    <w:rsid w:val="004913BC"/>
    <w:rsid w:val="004918AA"/>
    <w:rsid w:val="004919B3"/>
    <w:rsid w:val="0049218A"/>
    <w:rsid w:val="00492196"/>
    <w:rsid w:val="0049262A"/>
    <w:rsid w:val="0049285F"/>
    <w:rsid w:val="00492F8F"/>
    <w:rsid w:val="00492FED"/>
    <w:rsid w:val="00493690"/>
    <w:rsid w:val="00493A24"/>
    <w:rsid w:val="00493AAE"/>
    <w:rsid w:val="00493C67"/>
    <w:rsid w:val="00493D51"/>
    <w:rsid w:val="00493DE9"/>
    <w:rsid w:val="004945A3"/>
    <w:rsid w:val="00494961"/>
    <w:rsid w:val="00494D56"/>
    <w:rsid w:val="00494F75"/>
    <w:rsid w:val="00495000"/>
    <w:rsid w:val="00495C29"/>
    <w:rsid w:val="00495C33"/>
    <w:rsid w:val="00495D3A"/>
    <w:rsid w:val="00495DEF"/>
    <w:rsid w:val="00495DFF"/>
    <w:rsid w:val="00495E71"/>
    <w:rsid w:val="0049601C"/>
    <w:rsid w:val="004960C4"/>
    <w:rsid w:val="00496366"/>
    <w:rsid w:val="00496AD4"/>
    <w:rsid w:val="004979C3"/>
    <w:rsid w:val="00497DB2"/>
    <w:rsid w:val="004A0EE1"/>
    <w:rsid w:val="004A10AD"/>
    <w:rsid w:val="004A19F1"/>
    <w:rsid w:val="004A1ACA"/>
    <w:rsid w:val="004A2478"/>
    <w:rsid w:val="004A275B"/>
    <w:rsid w:val="004A2786"/>
    <w:rsid w:val="004A3087"/>
    <w:rsid w:val="004A34A6"/>
    <w:rsid w:val="004A3534"/>
    <w:rsid w:val="004A3E5D"/>
    <w:rsid w:val="004A42C7"/>
    <w:rsid w:val="004A468C"/>
    <w:rsid w:val="004A4833"/>
    <w:rsid w:val="004A4913"/>
    <w:rsid w:val="004A5655"/>
    <w:rsid w:val="004A5FF4"/>
    <w:rsid w:val="004A625D"/>
    <w:rsid w:val="004A62A5"/>
    <w:rsid w:val="004A6731"/>
    <w:rsid w:val="004A680E"/>
    <w:rsid w:val="004A7229"/>
    <w:rsid w:val="004A73DE"/>
    <w:rsid w:val="004A76D5"/>
    <w:rsid w:val="004A76ED"/>
    <w:rsid w:val="004A7984"/>
    <w:rsid w:val="004B0478"/>
    <w:rsid w:val="004B0718"/>
    <w:rsid w:val="004B0791"/>
    <w:rsid w:val="004B0A72"/>
    <w:rsid w:val="004B1056"/>
    <w:rsid w:val="004B12E0"/>
    <w:rsid w:val="004B16FA"/>
    <w:rsid w:val="004B1927"/>
    <w:rsid w:val="004B19CD"/>
    <w:rsid w:val="004B1AB9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3E00"/>
    <w:rsid w:val="004B4833"/>
    <w:rsid w:val="004B4B4D"/>
    <w:rsid w:val="004B4D3B"/>
    <w:rsid w:val="004B4F06"/>
    <w:rsid w:val="004B58C8"/>
    <w:rsid w:val="004B5CB8"/>
    <w:rsid w:val="004B5FA3"/>
    <w:rsid w:val="004B6382"/>
    <w:rsid w:val="004B6E86"/>
    <w:rsid w:val="004B719D"/>
    <w:rsid w:val="004B75C0"/>
    <w:rsid w:val="004B7653"/>
    <w:rsid w:val="004B77AE"/>
    <w:rsid w:val="004B7BAF"/>
    <w:rsid w:val="004B7DF1"/>
    <w:rsid w:val="004C0610"/>
    <w:rsid w:val="004C0945"/>
    <w:rsid w:val="004C0B56"/>
    <w:rsid w:val="004C136D"/>
    <w:rsid w:val="004C14C2"/>
    <w:rsid w:val="004C15F0"/>
    <w:rsid w:val="004C1666"/>
    <w:rsid w:val="004C1C51"/>
    <w:rsid w:val="004C1D43"/>
    <w:rsid w:val="004C2517"/>
    <w:rsid w:val="004C26FD"/>
    <w:rsid w:val="004C2C63"/>
    <w:rsid w:val="004C2C73"/>
    <w:rsid w:val="004C2DE3"/>
    <w:rsid w:val="004C2E50"/>
    <w:rsid w:val="004C2E55"/>
    <w:rsid w:val="004C2EFD"/>
    <w:rsid w:val="004C3794"/>
    <w:rsid w:val="004C37CE"/>
    <w:rsid w:val="004C383C"/>
    <w:rsid w:val="004C3FD9"/>
    <w:rsid w:val="004C4004"/>
    <w:rsid w:val="004C403D"/>
    <w:rsid w:val="004C4086"/>
    <w:rsid w:val="004C4466"/>
    <w:rsid w:val="004C53E3"/>
    <w:rsid w:val="004C5585"/>
    <w:rsid w:val="004C5E61"/>
    <w:rsid w:val="004C5F42"/>
    <w:rsid w:val="004C604D"/>
    <w:rsid w:val="004C64F2"/>
    <w:rsid w:val="004C6DC6"/>
    <w:rsid w:val="004C706C"/>
    <w:rsid w:val="004C74F5"/>
    <w:rsid w:val="004C76C7"/>
    <w:rsid w:val="004C7A03"/>
    <w:rsid w:val="004C7F15"/>
    <w:rsid w:val="004D00D5"/>
    <w:rsid w:val="004D01D2"/>
    <w:rsid w:val="004D09B0"/>
    <w:rsid w:val="004D0AA7"/>
    <w:rsid w:val="004D0D00"/>
    <w:rsid w:val="004D1000"/>
    <w:rsid w:val="004D100F"/>
    <w:rsid w:val="004D10CE"/>
    <w:rsid w:val="004D12EA"/>
    <w:rsid w:val="004D136F"/>
    <w:rsid w:val="004D2001"/>
    <w:rsid w:val="004D2255"/>
    <w:rsid w:val="004D2592"/>
    <w:rsid w:val="004D2BDD"/>
    <w:rsid w:val="004D30E4"/>
    <w:rsid w:val="004D3EC7"/>
    <w:rsid w:val="004D4005"/>
    <w:rsid w:val="004D4150"/>
    <w:rsid w:val="004D437F"/>
    <w:rsid w:val="004D44AA"/>
    <w:rsid w:val="004D4687"/>
    <w:rsid w:val="004D4FEE"/>
    <w:rsid w:val="004D548F"/>
    <w:rsid w:val="004D54CE"/>
    <w:rsid w:val="004D556F"/>
    <w:rsid w:val="004D5653"/>
    <w:rsid w:val="004D5763"/>
    <w:rsid w:val="004D5898"/>
    <w:rsid w:val="004D5B4D"/>
    <w:rsid w:val="004D5BC2"/>
    <w:rsid w:val="004D5D8B"/>
    <w:rsid w:val="004D61B8"/>
    <w:rsid w:val="004D6234"/>
    <w:rsid w:val="004D62EB"/>
    <w:rsid w:val="004D6532"/>
    <w:rsid w:val="004D66E9"/>
    <w:rsid w:val="004D6E62"/>
    <w:rsid w:val="004D6F83"/>
    <w:rsid w:val="004D70A9"/>
    <w:rsid w:val="004D7A3D"/>
    <w:rsid w:val="004D7E04"/>
    <w:rsid w:val="004E02DF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1E32"/>
    <w:rsid w:val="004E20C5"/>
    <w:rsid w:val="004E2D5E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511"/>
    <w:rsid w:val="004F0812"/>
    <w:rsid w:val="004F09FB"/>
    <w:rsid w:val="004F0A1D"/>
    <w:rsid w:val="004F0D0B"/>
    <w:rsid w:val="004F11FD"/>
    <w:rsid w:val="004F15EC"/>
    <w:rsid w:val="004F16AA"/>
    <w:rsid w:val="004F1F9C"/>
    <w:rsid w:val="004F2D98"/>
    <w:rsid w:val="004F2E97"/>
    <w:rsid w:val="004F320D"/>
    <w:rsid w:val="004F33AA"/>
    <w:rsid w:val="004F3B21"/>
    <w:rsid w:val="004F3C91"/>
    <w:rsid w:val="004F3CD6"/>
    <w:rsid w:val="004F3E57"/>
    <w:rsid w:val="004F4361"/>
    <w:rsid w:val="004F47ED"/>
    <w:rsid w:val="004F4976"/>
    <w:rsid w:val="004F4C64"/>
    <w:rsid w:val="004F4C6E"/>
    <w:rsid w:val="004F5D6A"/>
    <w:rsid w:val="004F5E10"/>
    <w:rsid w:val="004F5EB4"/>
    <w:rsid w:val="004F5EC3"/>
    <w:rsid w:val="004F5FEC"/>
    <w:rsid w:val="004F64BE"/>
    <w:rsid w:val="004F695C"/>
    <w:rsid w:val="004F6A1A"/>
    <w:rsid w:val="004F6A36"/>
    <w:rsid w:val="004F71A4"/>
    <w:rsid w:val="004F71F2"/>
    <w:rsid w:val="004F73BA"/>
    <w:rsid w:val="004F757A"/>
    <w:rsid w:val="004F7D79"/>
    <w:rsid w:val="004F7F8B"/>
    <w:rsid w:val="00500109"/>
    <w:rsid w:val="0050058E"/>
    <w:rsid w:val="0050091B"/>
    <w:rsid w:val="00500BBE"/>
    <w:rsid w:val="005011AC"/>
    <w:rsid w:val="0050131A"/>
    <w:rsid w:val="00501422"/>
    <w:rsid w:val="00501BA2"/>
    <w:rsid w:val="00501D6A"/>
    <w:rsid w:val="00502092"/>
    <w:rsid w:val="00502631"/>
    <w:rsid w:val="00502635"/>
    <w:rsid w:val="005028DE"/>
    <w:rsid w:val="005029BD"/>
    <w:rsid w:val="00502E97"/>
    <w:rsid w:val="0050306A"/>
    <w:rsid w:val="00503395"/>
    <w:rsid w:val="005036E1"/>
    <w:rsid w:val="005038C0"/>
    <w:rsid w:val="00503A2D"/>
    <w:rsid w:val="00503F3B"/>
    <w:rsid w:val="005041D5"/>
    <w:rsid w:val="00504769"/>
    <w:rsid w:val="0050516E"/>
    <w:rsid w:val="00505763"/>
    <w:rsid w:val="0050588D"/>
    <w:rsid w:val="005058AE"/>
    <w:rsid w:val="00506267"/>
    <w:rsid w:val="005063DD"/>
    <w:rsid w:val="0050664F"/>
    <w:rsid w:val="005068CB"/>
    <w:rsid w:val="005069A2"/>
    <w:rsid w:val="00506A3D"/>
    <w:rsid w:val="00506EB6"/>
    <w:rsid w:val="00506F17"/>
    <w:rsid w:val="005070B1"/>
    <w:rsid w:val="005070B6"/>
    <w:rsid w:val="0050735C"/>
    <w:rsid w:val="005073FC"/>
    <w:rsid w:val="00507A0C"/>
    <w:rsid w:val="00507C10"/>
    <w:rsid w:val="00507C6B"/>
    <w:rsid w:val="00510524"/>
    <w:rsid w:val="00510710"/>
    <w:rsid w:val="00510E59"/>
    <w:rsid w:val="00510F50"/>
    <w:rsid w:val="00511CE7"/>
    <w:rsid w:val="00512142"/>
    <w:rsid w:val="005122FB"/>
    <w:rsid w:val="005123C6"/>
    <w:rsid w:val="00512531"/>
    <w:rsid w:val="00512C99"/>
    <w:rsid w:val="00513036"/>
    <w:rsid w:val="00513165"/>
    <w:rsid w:val="00513243"/>
    <w:rsid w:val="00513549"/>
    <w:rsid w:val="005137D4"/>
    <w:rsid w:val="00513E02"/>
    <w:rsid w:val="00513E61"/>
    <w:rsid w:val="00513ED5"/>
    <w:rsid w:val="00514093"/>
    <w:rsid w:val="00514198"/>
    <w:rsid w:val="00514271"/>
    <w:rsid w:val="00514C2F"/>
    <w:rsid w:val="005151A8"/>
    <w:rsid w:val="00515700"/>
    <w:rsid w:val="00515794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D00"/>
    <w:rsid w:val="00520F37"/>
    <w:rsid w:val="00520F6F"/>
    <w:rsid w:val="0052101A"/>
    <w:rsid w:val="005213FC"/>
    <w:rsid w:val="005215EB"/>
    <w:rsid w:val="00521668"/>
    <w:rsid w:val="005216E0"/>
    <w:rsid w:val="00521CB1"/>
    <w:rsid w:val="005225AD"/>
    <w:rsid w:val="005226A6"/>
    <w:rsid w:val="00522F37"/>
    <w:rsid w:val="005230AE"/>
    <w:rsid w:val="00523144"/>
    <w:rsid w:val="00523475"/>
    <w:rsid w:val="005234C9"/>
    <w:rsid w:val="00523C74"/>
    <w:rsid w:val="00523CFB"/>
    <w:rsid w:val="005249F7"/>
    <w:rsid w:val="0052582C"/>
    <w:rsid w:val="00525854"/>
    <w:rsid w:val="00525C4E"/>
    <w:rsid w:val="00525F42"/>
    <w:rsid w:val="0052696B"/>
    <w:rsid w:val="00526EF8"/>
    <w:rsid w:val="00527876"/>
    <w:rsid w:val="00527CCD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3E7"/>
    <w:rsid w:val="005325AC"/>
    <w:rsid w:val="0053271C"/>
    <w:rsid w:val="00532C96"/>
    <w:rsid w:val="00533325"/>
    <w:rsid w:val="00533A44"/>
    <w:rsid w:val="005341F3"/>
    <w:rsid w:val="0053451D"/>
    <w:rsid w:val="005345D4"/>
    <w:rsid w:val="0053488A"/>
    <w:rsid w:val="00534997"/>
    <w:rsid w:val="0053509A"/>
    <w:rsid w:val="00535238"/>
    <w:rsid w:val="00535371"/>
    <w:rsid w:val="0053544A"/>
    <w:rsid w:val="005357A8"/>
    <w:rsid w:val="00535AFC"/>
    <w:rsid w:val="00535BA9"/>
    <w:rsid w:val="00535CE0"/>
    <w:rsid w:val="0053675B"/>
    <w:rsid w:val="00536F07"/>
    <w:rsid w:val="005371D5"/>
    <w:rsid w:val="00537255"/>
    <w:rsid w:val="005377ED"/>
    <w:rsid w:val="00537A30"/>
    <w:rsid w:val="00540102"/>
    <w:rsid w:val="005405B6"/>
    <w:rsid w:val="005405CA"/>
    <w:rsid w:val="00540630"/>
    <w:rsid w:val="0054065C"/>
    <w:rsid w:val="00540DBC"/>
    <w:rsid w:val="00540FA1"/>
    <w:rsid w:val="005412A3"/>
    <w:rsid w:val="005412AB"/>
    <w:rsid w:val="0054130E"/>
    <w:rsid w:val="00541311"/>
    <w:rsid w:val="00541744"/>
    <w:rsid w:val="00541826"/>
    <w:rsid w:val="005423E6"/>
    <w:rsid w:val="0054248F"/>
    <w:rsid w:val="005424D5"/>
    <w:rsid w:val="00542CF5"/>
    <w:rsid w:val="00542F0C"/>
    <w:rsid w:val="0054307F"/>
    <w:rsid w:val="005431C4"/>
    <w:rsid w:val="005432CE"/>
    <w:rsid w:val="005432E1"/>
    <w:rsid w:val="005435E0"/>
    <w:rsid w:val="005438C4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5048"/>
    <w:rsid w:val="00545160"/>
    <w:rsid w:val="0054526B"/>
    <w:rsid w:val="00545DFB"/>
    <w:rsid w:val="00546367"/>
    <w:rsid w:val="00546388"/>
    <w:rsid w:val="0054657E"/>
    <w:rsid w:val="0054697B"/>
    <w:rsid w:val="0054725B"/>
    <w:rsid w:val="005474AF"/>
    <w:rsid w:val="005476C0"/>
    <w:rsid w:val="0054782C"/>
    <w:rsid w:val="005479C0"/>
    <w:rsid w:val="00547CDA"/>
    <w:rsid w:val="00547CDE"/>
    <w:rsid w:val="00547E08"/>
    <w:rsid w:val="00550004"/>
    <w:rsid w:val="0055018E"/>
    <w:rsid w:val="005504DD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B13"/>
    <w:rsid w:val="005531C0"/>
    <w:rsid w:val="0055392E"/>
    <w:rsid w:val="00553A1A"/>
    <w:rsid w:val="0055421A"/>
    <w:rsid w:val="00554745"/>
    <w:rsid w:val="005547D7"/>
    <w:rsid w:val="00554892"/>
    <w:rsid w:val="00554A5E"/>
    <w:rsid w:val="00554D2E"/>
    <w:rsid w:val="00554FDA"/>
    <w:rsid w:val="005552B4"/>
    <w:rsid w:val="00555B8E"/>
    <w:rsid w:val="00555BC8"/>
    <w:rsid w:val="00555EB4"/>
    <w:rsid w:val="00555F95"/>
    <w:rsid w:val="0055643D"/>
    <w:rsid w:val="00556D08"/>
    <w:rsid w:val="00556DE6"/>
    <w:rsid w:val="00557AEE"/>
    <w:rsid w:val="00557B6E"/>
    <w:rsid w:val="005601EF"/>
    <w:rsid w:val="0056022E"/>
    <w:rsid w:val="005604BD"/>
    <w:rsid w:val="00560915"/>
    <w:rsid w:val="00560E43"/>
    <w:rsid w:val="00561550"/>
    <w:rsid w:val="0056174D"/>
    <w:rsid w:val="00561CCE"/>
    <w:rsid w:val="00561D13"/>
    <w:rsid w:val="005620EC"/>
    <w:rsid w:val="0056214B"/>
    <w:rsid w:val="00562238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3ABC"/>
    <w:rsid w:val="00563CC4"/>
    <w:rsid w:val="00564A79"/>
    <w:rsid w:val="00564C07"/>
    <w:rsid w:val="00564C51"/>
    <w:rsid w:val="00565256"/>
    <w:rsid w:val="005654AE"/>
    <w:rsid w:val="00565C1A"/>
    <w:rsid w:val="00565EEB"/>
    <w:rsid w:val="00565F97"/>
    <w:rsid w:val="005661CA"/>
    <w:rsid w:val="0056631E"/>
    <w:rsid w:val="00566384"/>
    <w:rsid w:val="00566A9A"/>
    <w:rsid w:val="00566FB9"/>
    <w:rsid w:val="0056712E"/>
    <w:rsid w:val="005673F7"/>
    <w:rsid w:val="005674F3"/>
    <w:rsid w:val="005676D1"/>
    <w:rsid w:val="00567AAD"/>
    <w:rsid w:val="00567CA0"/>
    <w:rsid w:val="00567DA7"/>
    <w:rsid w:val="00570087"/>
    <w:rsid w:val="005702A9"/>
    <w:rsid w:val="00570498"/>
    <w:rsid w:val="00570DE3"/>
    <w:rsid w:val="00571043"/>
    <w:rsid w:val="0057129F"/>
    <w:rsid w:val="00571460"/>
    <w:rsid w:val="0057150E"/>
    <w:rsid w:val="00571570"/>
    <w:rsid w:val="00571A42"/>
    <w:rsid w:val="00571E72"/>
    <w:rsid w:val="00571EFB"/>
    <w:rsid w:val="005723F7"/>
    <w:rsid w:val="00572A15"/>
    <w:rsid w:val="00572C28"/>
    <w:rsid w:val="005734C9"/>
    <w:rsid w:val="0057370B"/>
    <w:rsid w:val="0057374B"/>
    <w:rsid w:val="0057388D"/>
    <w:rsid w:val="005738A4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7C4"/>
    <w:rsid w:val="0057597B"/>
    <w:rsid w:val="005759E6"/>
    <w:rsid w:val="00575D86"/>
    <w:rsid w:val="00576181"/>
    <w:rsid w:val="00576450"/>
    <w:rsid w:val="0057655A"/>
    <w:rsid w:val="00576BD8"/>
    <w:rsid w:val="00576E22"/>
    <w:rsid w:val="005774DE"/>
    <w:rsid w:val="0057750D"/>
    <w:rsid w:val="00577D12"/>
    <w:rsid w:val="00577F24"/>
    <w:rsid w:val="00577F82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2202"/>
    <w:rsid w:val="00582505"/>
    <w:rsid w:val="005825BD"/>
    <w:rsid w:val="005826A6"/>
    <w:rsid w:val="005826F5"/>
    <w:rsid w:val="00582916"/>
    <w:rsid w:val="00582CDB"/>
    <w:rsid w:val="00582D43"/>
    <w:rsid w:val="005839F1"/>
    <w:rsid w:val="0058400C"/>
    <w:rsid w:val="005844F2"/>
    <w:rsid w:val="00584724"/>
    <w:rsid w:val="00584929"/>
    <w:rsid w:val="00584A8C"/>
    <w:rsid w:val="00584EA2"/>
    <w:rsid w:val="0058509D"/>
    <w:rsid w:val="005853A7"/>
    <w:rsid w:val="00585A1B"/>
    <w:rsid w:val="005865E2"/>
    <w:rsid w:val="005869ED"/>
    <w:rsid w:val="00587494"/>
    <w:rsid w:val="00587664"/>
    <w:rsid w:val="00587F37"/>
    <w:rsid w:val="00590282"/>
    <w:rsid w:val="00590630"/>
    <w:rsid w:val="00590C25"/>
    <w:rsid w:val="00590EA8"/>
    <w:rsid w:val="00591061"/>
    <w:rsid w:val="0059110C"/>
    <w:rsid w:val="005916A0"/>
    <w:rsid w:val="00591ABF"/>
    <w:rsid w:val="00591B48"/>
    <w:rsid w:val="00591BBC"/>
    <w:rsid w:val="00591C1B"/>
    <w:rsid w:val="0059243A"/>
    <w:rsid w:val="0059260C"/>
    <w:rsid w:val="00592BAD"/>
    <w:rsid w:val="00592BF2"/>
    <w:rsid w:val="00593084"/>
    <w:rsid w:val="005931CE"/>
    <w:rsid w:val="00593458"/>
    <w:rsid w:val="0059376A"/>
    <w:rsid w:val="00593BC6"/>
    <w:rsid w:val="005940A9"/>
    <w:rsid w:val="00594A03"/>
    <w:rsid w:val="00594BEB"/>
    <w:rsid w:val="00594E14"/>
    <w:rsid w:val="0059518F"/>
    <w:rsid w:val="005953A2"/>
    <w:rsid w:val="005959E5"/>
    <w:rsid w:val="00595A44"/>
    <w:rsid w:val="00595BCF"/>
    <w:rsid w:val="005960D5"/>
    <w:rsid w:val="005961B2"/>
    <w:rsid w:val="005961ED"/>
    <w:rsid w:val="0059637F"/>
    <w:rsid w:val="005964C1"/>
    <w:rsid w:val="00596F25"/>
    <w:rsid w:val="00597040"/>
    <w:rsid w:val="005973E8"/>
    <w:rsid w:val="00597734"/>
    <w:rsid w:val="005978DC"/>
    <w:rsid w:val="005979B4"/>
    <w:rsid w:val="00597BA5"/>
    <w:rsid w:val="00597F18"/>
    <w:rsid w:val="005A0503"/>
    <w:rsid w:val="005A08F4"/>
    <w:rsid w:val="005A10BF"/>
    <w:rsid w:val="005A113E"/>
    <w:rsid w:val="005A1822"/>
    <w:rsid w:val="005A1972"/>
    <w:rsid w:val="005A1A08"/>
    <w:rsid w:val="005A24C8"/>
    <w:rsid w:val="005A2A67"/>
    <w:rsid w:val="005A2ACC"/>
    <w:rsid w:val="005A2B74"/>
    <w:rsid w:val="005A2BFB"/>
    <w:rsid w:val="005A2C12"/>
    <w:rsid w:val="005A2CA3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97F"/>
    <w:rsid w:val="005A6410"/>
    <w:rsid w:val="005A6E43"/>
    <w:rsid w:val="005A6E83"/>
    <w:rsid w:val="005A7652"/>
    <w:rsid w:val="005A7715"/>
    <w:rsid w:val="005A7AE5"/>
    <w:rsid w:val="005A7C83"/>
    <w:rsid w:val="005A7CD1"/>
    <w:rsid w:val="005B06F0"/>
    <w:rsid w:val="005B0BB0"/>
    <w:rsid w:val="005B1042"/>
    <w:rsid w:val="005B1147"/>
    <w:rsid w:val="005B114C"/>
    <w:rsid w:val="005B1271"/>
    <w:rsid w:val="005B1306"/>
    <w:rsid w:val="005B1339"/>
    <w:rsid w:val="005B1A67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B66"/>
    <w:rsid w:val="005B6C67"/>
    <w:rsid w:val="005B6E2B"/>
    <w:rsid w:val="005B6E3B"/>
    <w:rsid w:val="005B724D"/>
    <w:rsid w:val="005B778D"/>
    <w:rsid w:val="005B7BFF"/>
    <w:rsid w:val="005C0229"/>
    <w:rsid w:val="005C0512"/>
    <w:rsid w:val="005C075F"/>
    <w:rsid w:val="005C08AE"/>
    <w:rsid w:val="005C0FC3"/>
    <w:rsid w:val="005C1375"/>
    <w:rsid w:val="005C14CA"/>
    <w:rsid w:val="005C1591"/>
    <w:rsid w:val="005C15D3"/>
    <w:rsid w:val="005C1E08"/>
    <w:rsid w:val="005C227D"/>
    <w:rsid w:val="005C2892"/>
    <w:rsid w:val="005C2A82"/>
    <w:rsid w:val="005C3784"/>
    <w:rsid w:val="005C38A1"/>
    <w:rsid w:val="005C390C"/>
    <w:rsid w:val="005C3969"/>
    <w:rsid w:val="005C3B19"/>
    <w:rsid w:val="005C3E8C"/>
    <w:rsid w:val="005C3EB9"/>
    <w:rsid w:val="005C403F"/>
    <w:rsid w:val="005C41FD"/>
    <w:rsid w:val="005C4350"/>
    <w:rsid w:val="005C45FA"/>
    <w:rsid w:val="005C5207"/>
    <w:rsid w:val="005C53CF"/>
    <w:rsid w:val="005C5777"/>
    <w:rsid w:val="005C58A6"/>
    <w:rsid w:val="005C5933"/>
    <w:rsid w:val="005C5BD5"/>
    <w:rsid w:val="005C5D36"/>
    <w:rsid w:val="005C5D8A"/>
    <w:rsid w:val="005C5FC9"/>
    <w:rsid w:val="005C5FFC"/>
    <w:rsid w:val="005C611F"/>
    <w:rsid w:val="005C61FC"/>
    <w:rsid w:val="005C68C8"/>
    <w:rsid w:val="005C68D1"/>
    <w:rsid w:val="005C6AF0"/>
    <w:rsid w:val="005C6AFB"/>
    <w:rsid w:val="005C6F5E"/>
    <w:rsid w:val="005C6FB1"/>
    <w:rsid w:val="005C7350"/>
    <w:rsid w:val="005C738E"/>
    <w:rsid w:val="005C7588"/>
    <w:rsid w:val="005C77F1"/>
    <w:rsid w:val="005C7EFB"/>
    <w:rsid w:val="005D0078"/>
    <w:rsid w:val="005D02E2"/>
    <w:rsid w:val="005D0679"/>
    <w:rsid w:val="005D0781"/>
    <w:rsid w:val="005D08B7"/>
    <w:rsid w:val="005D0913"/>
    <w:rsid w:val="005D092C"/>
    <w:rsid w:val="005D0FB9"/>
    <w:rsid w:val="005D10BF"/>
    <w:rsid w:val="005D1855"/>
    <w:rsid w:val="005D1B6B"/>
    <w:rsid w:val="005D1BEB"/>
    <w:rsid w:val="005D1D75"/>
    <w:rsid w:val="005D200B"/>
    <w:rsid w:val="005D22D2"/>
    <w:rsid w:val="005D2342"/>
    <w:rsid w:val="005D23CF"/>
    <w:rsid w:val="005D2F29"/>
    <w:rsid w:val="005D3093"/>
    <w:rsid w:val="005D3462"/>
    <w:rsid w:val="005D443C"/>
    <w:rsid w:val="005D4653"/>
    <w:rsid w:val="005D55A6"/>
    <w:rsid w:val="005D55E9"/>
    <w:rsid w:val="005D6563"/>
    <w:rsid w:val="005D680B"/>
    <w:rsid w:val="005D699D"/>
    <w:rsid w:val="005D6A62"/>
    <w:rsid w:val="005D6BD9"/>
    <w:rsid w:val="005D6DAD"/>
    <w:rsid w:val="005D7413"/>
    <w:rsid w:val="005D763F"/>
    <w:rsid w:val="005D7953"/>
    <w:rsid w:val="005D7BCB"/>
    <w:rsid w:val="005D7D79"/>
    <w:rsid w:val="005E01BA"/>
    <w:rsid w:val="005E01BE"/>
    <w:rsid w:val="005E06F6"/>
    <w:rsid w:val="005E0847"/>
    <w:rsid w:val="005E0AE8"/>
    <w:rsid w:val="005E0EF7"/>
    <w:rsid w:val="005E13DA"/>
    <w:rsid w:val="005E143C"/>
    <w:rsid w:val="005E18E8"/>
    <w:rsid w:val="005E191C"/>
    <w:rsid w:val="005E30BB"/>
    <w:rsid w:val="005E3112"/>
    <w:rsid w:val="005E3DA8"/>
    <w:rsid w:val="005E4093"/>
    <w:rsid w:val="005E420A"/>
    <w:rsid w:val="005E43FA"/>
    <w:rsid w:val="005E4A19"/>
    <w:rsid w:val="005E4C0C"/>
    <w:rsid w:val="005E4E81"/>
    <w:rsid w:val="005E55E9"/>
    <w:rsid w:val="005E5D00"/>
    <w:rsid w:val="005E5F28"/>
    <w:rsid w:val="005E6926"/>
    <w:rsid w:val="005E6A15"/>
    <w:rsid w:val="005E6D5E"/>
    <w:rsid w:val="005E721B"/>
    <w:rsid w:val="005E73F5"/>
    <w:rsid w:val="005E747E"/>
    <w:rsid w:val="005E7551"/>
    <w:rsid w:val="005E7DB8"/>
    <w:rsid w:val="005E7E78"/>
    <w:rsid w:val="005E7EE7"/>
    <w:rsid w:val="005F0A42"/>
    <w:rsid w:val="005F10BD"/>
    <w:rsid w:val="005F116E"/>
    <w:rsid w:val="005F13F6"/>
    <w:rsid w:val="005F15D4"/>
    <w:rsid w:val="005F15E4"/>
    <w:rsid w:val="005F162F"/>
    <w:rsid w:val="005F1972"/>
    <w:rsid w:val="005F2094"/>
    <w:rsid w:val="005F23F6"/>
    <w:rsid w:val="005F2625"/>
    <w:rsid w:val="005F2C48"/>
    <w:rsid w:val="005F3023"/>
    <w:rsid w:val="005F37C8"/>
    <w:rsid w:val="005F38AA"/>
    <w:rsid w:val="005F3B26"/>
    <w:rsid w:val="005F403B"/>
    <w:rsid w:val="005F4249"/>
    <w:rsid w:val="005F4E5B"/>
    <w:rsid w:val="005F504D"/>
    <w:rsid w:val="005F5395"/>
    <w:rsid w:val="005F5C3F"/>
    <w:rsid w:val="005F5E35"/>
    <w:rsid w:val="005F5EC3"/>
    <w:rsid w:val="005F5F70"/>
    <w:rsid w:val="005F6459"/>
    <w:rsid w:val="005F665A"/>
    <w:rsid w:val="005F66D1"/>
    <w:rsid w:val="005F6D8D"/>
    <w:rsid w:val="005F7028"/>
    <w:rsid w:val="005F78B9"/>
    <w:rsid w:val="005F78E8"/>
    <w:rsid w:val="005F7C08"/>
    <w:rsid w:val="005F7CD3"/>
    <w:rsid w:val="0060004F"/>
    <w:rsid w:val="00600426"/>
    <w:rsid w:val="006006B1"/>
    <w:rsid w:val="00600B02"/>
    <w:rsid w:val="00600CF3"/>
    <w:rsid w:val="00600E75"/>
    <w:rsid w:val="00600F71"/>
    <w:rsid w:val="00600FC7"/>
    <w:rsid w:val="00600FE7"/>
    <w:rsid w:val="0060103E"/>
    <w:rsid w:val="006017AB"/>
    <w:rsid w:val="00601B1E"/>
    <w:rsid w:val="00602132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028"/>
    <w:rsid w:val="006051DD"/>
    <w:rsid w:val="00605612"/>
    <w:rsid w:val="0060585A"/>
    <w:rsid w:val="00605B8E"/>
    <w:rsid w:val="00605C04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E17"/>
    <w:rsid w:val="006125A2"/>
    <w:rsid w:val="00612AB3"/>
    <w:rsid w:val="00612D97"/>
    <w:rsid w:val="0061354F"/>
    <w:rsid w:val="00613596"/>
    <w:rsid w:val="006145C3"/>
    <w:rsid w:val="006146E3"/>
    <w:rsid w:val="00614B10"/>
    <w:rsid w:val="00614E0C"/>
    <w:rsid w:val="006151B6"/>
    <w:rsid w:val="0061525B"/>
    <w:rsid w:val="0061556E"/>
    <w:rsid w:val="00615636"/>
    <w:rsid w:val="00615742"/>
    <w:rsid w:val="0061579C"/>
    <w:rsid w:val="00615B07"/>
    <w:rsid w:val="00615C5D"/>
    <w:rsid w:val="0061620C"/>
    <w:rsid w:val="00616B90"/>
    <w:rsid w:val="00616D8F"/>
    <w:rsid w:val="00616F35"/>
    <w:rsid w:val="0061728D"/>
    <w:rsid w:val="0061748E"/>
    <w:rsid w:val="006174B3"/>
    <w:rsid w:val="006205D1"/>
    <w:rsid w:val="006206B3"/>
    <w:rsid w:val="006208B6"/>
    <w:rsid w:val="0062113D"/>
    <w:rsid w:val="00621614"/>
    <w:rsid w:val="00621655"/>
    <w:rsid w:val="006217BE"/>
    <w:rsid w:val="00621912"/>
    <w:rsid w:val="006220FD"/>
    <w:rsid w:val="00622196"/>
    <w:rsid w:val="00622388"/>
    <w:rsid w:val="0062241B"/>
    <w:rsid w:val="00622C5D"/>
    <w:rsid w:val="006230C4"/>
    <w:rsid w:val="00623477"/>
    <w:rsid w:val="0062361C"/>
    <w:rsid w:val="00623D2F"/>
    <w:rsid w:val="00623DF6"/>
    <w:rsid w:val="00624F6C"/>
    <w:rsid w:val="00625C0C"/>
    <w:rsid w:val="00625DDB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92D"/>
    <w:rsid w:val="00630A14"/>
    <w:rsid w:val="00630A46"/>
    <w:rsid w:val="00630AFA"/>
    <w:rsid w:val="00630C44"/>
    <w:rsid w:val="006311AF"/>
    <w:rsid w:val="0063127D"/>
    <w:rsid w:val="006313C7"/>
    <w:rsid w:val="0063171C"/>
    <w:rsid w:val="00631C4D"/>
    <w:rsid w:val="00631F00"/>
    <w:rsid w:val="006326DC"/>
    <w:rsid w:val="006326EF"/>
    <w:rsid w:val="00632C0B"/>
    <w:rsid w:val="00632FCF"/>
    <w:rsid w:val="00633277"/>
    <w:rsid w:val="006340E0"/>
    <w:rsid w:val="00634235"/>
    <w:rsid w:val="0063465E"/>
    <w:rsid w:val="00634719"/>
    <w:rsid w:val="00634870"/>
    <w:rsid w:val="006349B3"/>
    <w:rsid w:val="00634C69"/>
    <w:rsid w:val="006350CE"/>
    <w:rsid w:val="00635BDB"/>
    <w:rsid w:val="0063646E"/>
    <w:rsid w:val="0063719E"/>
    <w:rsid w:val="00637450"/>
    <w:rsid w:val="00637532"/>
    <w:rsid w:val="00640549"/>
    <w:rsid w:val="00640897"/>
    <w:rsid w:val="00640B46"/>
    <w:rsid w:val="00640FC7"/>
    <w:rsid w:val="00641492"/>
    <w:rsid w:val="0064160F"/>
    <w:rsid w:val="00641679"/>
    <w:rsid w:val="00641905"/>
    <w:rsid w:val="00641B73"/>
    <w:rsid w:val="00641EB9"/>
    <w:rsid w:val="00642522"/>
    <w:rsid w:val="00642694"/>
    <w:rsid w:val="00642DB4"/>
    <w:rsid w:val="00642E5D"/>
    <w:rsid w:val="00643030"/>
    <w:rsid w:val="00643454"/>
    <w:rsid w:val="006434AF"/>
    <w:rsid w:val="00643571"/>
    <w:rsid w:val="00643620"/>
    <w:rsid w:val="00643994"/>
    <w:rsid w:val="006442CA"/>
    <w:rsid w:val="0064464F"/>
    <w:rsid w:val="00644D66"/>
    <w:rsid w:val="00644FE9"/>
    <w:rsid w:val="00645155"/>
    <w:rsid w:val="006452F4"/>
    <w:rsid w:val="00645667"/>
    <w:rsid w:val="006456C0"/>
    <w:rsid w:val="006462DF"/>
    <w:rsid w:val="0064645F"/>
    <w:rsid w:val="00646779"/>
    <w:rsid w:val="00646C04"/>
    <w:rsid w:val="00647453"/>
    <w:rsid w:val="00647583"/>
    <w:rsid w:val="006476C2"/>
    <w:rsid w:val="0064782E"/>
    <w:rsid w:val="006479CE"/>
    <w:rsid w:val="00647C65"/>
    <w:rsid w:val="00650012"/>
    <w:rsid w:val="006503AF"/>
    <w:rsid w:val="0065080E"/>
    <w:rsid w:val="00650865"/>
    <w:rsid w:val="006509F7"/>
    <w:rsid w:val="00650A6F"/>
    <w:rsid w:val="00650FA0"/>
    <w:rsid w:val="00651144"/>
    <w:rsid w:val="00652019"/>
    <w:rsid w:val="00652157"/>
    <w:rsid w:val="0065247C"/>
    <w:rsid w:val="006526DD"/>
    <w:rsid w:val="00652855"/>
    <w:rsid w:val="00653077"/>
    <w:rsid w:val="006538C5"/>
    <w:rsid w:val="00653929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4FCB"/>
    <w:rsid w:val="006550AC"/>
    <w:rsid w:val="00655403"/>
    <w:rsid w:val="00655A32"/>
    <w:rsid w:val="0065633F"/>
    <w:rsid w:val="00656FF4"/>
    <w:rsid w:val="00657012"/>
    <w:rsid w:val="0065703E"/>
    <w:rsid w:val="00657461"/>
    <w:rsid w:val="00657576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71D"/>
    <w:rsid w:val="00662BC1"/>
    <w:rsid w:val="006631F5"/>
    <w:rsid w:val="0066332B"/>
    <w:rsid w:val="006634C6"/>
    <w:rsid w:val="00663577"/>
    <w:rsid w:val="006635F8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AD9"/>
    <w:rsid w:val="00664D59"/>
    <w:rsid w:val="006654DE"/>
    <w:rsid w:val="006659B7"/>
    <w:rsid w:val="00665B4B"/>
    <w:rsid w:val="00665ED5"/>
    <w:rsid w:val="00666714"/>
    <w:rsid w:val="00666B37"/>
    <w:rsid w:val="00666BCA"/>
    <w:rsid w:val="00670088"/>
    <w:rsid w:val="0067043C"/>
    <w:rsid w:val="00670737"/>
    <w:rsid w:val="006707D6"/>
    <w:rsid w:val="00670D6D"/>
    <w:rsid w:val="00671060"/>
    <w:rsid w:val="006713AF"/>
    <w:rsid w:val="006714D9"/>
    <w:rsid w:val="0067160F"/>
    <w:rsid w:val="00672AB1"/>
    <w:rsid w:val="00672E1B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420A"/>
    <w:rsid w:val="00674690"/>
    <w:rsid w:val="00674859"/>
    <w:rsid w:val="006758EE"/>
    <w:rsid w:val="00675BEF"/>
    <w:rsid w:val="00676060"/>
    <w:rsid w:val="00676265"/>
    <w:rsid w:val="0067653D"/>
    <w:rsid w:val="00676DCE"/>
    <w:rsid w:val="00676E40"/>
    <w:rsid w:val="006770D1"/>
    <w:rsid w:val="00677275"/>
    <w:rsid w:val="00677AD5"/>
    <w:rsid w:val="00677B55"/>
    <w:rsid w:val="00677C47"/>
    <w:rsid w:val="00677C49"/>
    <w:rsid w:val="00677D3A"/>
    <w:rsid w:val="0068015C"/>
    <w:rsid w:val="0068069C"/>
    <w:rsid w:val="006809B7"/>
    <w:rsid w:val="00681244"/>
    <w:rsid w:val="00681365"/>
    <w:rsid w:val="006813B9"/>
    <w:rsid w:val="006814DE"/>
    <w:rsid w:val="00681643"/>
    <w:rsid w:val="00682AB6"/>
    <w:rsid w:val="00683090"/>
    <w:rsid w:val="00683460"/>
    <w:rsid w:val="0068347F"/>
    <w:rsid w:val="006837DD"/>
    <w:rsid w:val="00683B42"/>
    <w:rsid w:val="00683D66"/>
    <w:rsid w:val="006842F2"/>
    <w:rsid w:val="006844B2"/>
    <w:rsid w:val="006846D6"/>
    <w:rsid w:val="006849AC"/>
    <w:rsid w:val="006853A6"/>
    <w:rsid w:val="006855CC"/>
    <w:rsid w:val="00685BAF"/>
    <w:rsid w:val="00685C79"/>
    <w:rsid w:val="006861B8"/>
    <w:rsid w:val="00686475"/>
    <w:rsid w:val="006865D5"/>
    <w:rsid w:val="00686A84"/>
    <w:rsid w:val="00686B78"/>
    <w:rsid w:val="00686CB5"/>
    <w:rsid w:val="00687358"/>
    <w:rsid w:val="00687EE3"/>
    <w:rsid w:val="0069019D"/>
    <w:rsid w:val="0069044D"/>
    <w:rsid w:val="00690581"/>
    <w:rsid w:val="006906FB"/>
    <w:rsid w:val="00690A46"/>
    <w:rsid w:val="00690E9F"/>
    <w:rsid w:val="00691154"/>
    <w:rsid w:val="0069122A"/>
    <w:rsid w:val="006916A0"/>
    <w:rsid w:val="0069196C"/>
    <w:rsid w:val="00691C14"/>
    <w:rsid w:val="006923F1"/>
    <w:rsid w:val="006923F2"/>
    <w:rsid w:val="00692630"/>
    <w:rsid w:val="00692A6F"/>
    <w:rsid w:val="00692B4B"/>
    <w:rsid w:val="006933FD"/>
    <w:rsid w:val="0069359D"/>
    <w:rsid w:val="0069363E"/>
    <w:rsid w:val="00693D95"/>
    <w:rsid w:val="00693F7C"/>
    <w:rsid w:val="0069405F"/>
    <w:rsid w:val="006942E3"/>
    <w:rsid w:val="0069452F"/>
    <w:rsid w:val="00694C76"/>
    <w:rsid w:val="00694D23"/>
    <w:rsid w:val="00694DA4"/>
    <w:rsid w:val="00694F4E"/>
    <w:rsid w:val="0069517C"/>
    <w:rsid w:val="006952D8"/>
    <w:rsid w:val="0069591A"/>
    <w:rsid w:val="00695AA3"/>
    <w:rsid w:val="00695C76"/>
    <w:rsid w:val="00696082"/>
    <w:rsid w:val="006963F5"/>
    <w:rsid w:val="006964B6"/>
    <w:rsid w:val="00696A0B"/>
    <w:rsid w:val="00696DEB"/>
    <w:rsid w:val="0069714C"/>
    <w:rsid w:val="00697151"/>
    <w:rsid w:val="006971CF"/>
    <w:rsid w:val="006974D3"/>
    <w:rsid w:val="00697586"/>
    <w:rsid w:val="0069777D"/>
    <w:rsid w:val="00697C5F"/>
    <w:rsid w:val="00697D98"/>
    <w:rsid w:val="00697E43"/>
    <w:rsid w:val="00697F51"/>
    <w:rsid w:val="006A02C4"/>
    <w:rsid w:val="006A0349"/>
    <w:rsid w:val="006A07D5"/>
    <w:rsid w:val="006A07DC"/>
    <w:rsid w:val="006A15F3"/>
    <w:rsid w:val="006A1604"/>
    <w:rsid w:val="006A26B2"/>
    <w:rsid w:val="006A2F46"/>
    <w:rsid w:val="006A3607"/>
    <w:rsid w:val="006A373B"/>
    <w:rsid w:val="006A3AA3"/>
    <w:rsid w:val="006A3F66"/>
    <w:rsid w:val="006A4339"/>
    <w:rsid w:val="006A4AA0"/>
    <w:rsid w:val="006A4EF9"/>
    <w:rsid w:val="006A50E1"/>
    <w:rsid w:val="006A54A8"/>
    <w:rsid w:val="006A55DA"/>
    <w:rsid w:val="006A5AC5"/>
    <w:rsid w:val="006A5E22"/>
    <w:rsid w:val="006A60C3"/>
    <w:rsid w:val="006A6590"/>
    <w:rsid w:val="006A6D03"/>
    <w:rsid w:val="006A7086"/>
    <w:rsid w:val="006A708B"/>
    <w:rsid w:val="006A7715"/>
    <w:rsid w:val="006B01DA"/>
    <w:rsid w:val="006B036B"/>
    <w:rsid w:val="006B0C56"/>
    <w:rsid w:val="006B0F01"/>
    <w:rsid w:val="006B1366"/>
    <w:rsid w:val="006B14A0"/>
    <w:rsid w:val="006B14AC"/>
    <w:rsid w:val="006B157C"/>
    <w:rsid w:val="006B1A1F"/>
    <w:rsid w:val="006B1A24"/>
    <w:rsid w:val="006B1A71"/>
    <w:rsid w:val="006B1DE5"/>
    <w:rsid w:val="006B251E"/>
    <w:rsid w:val="006B2959"/>
    <w:rsid w:val="006B2A98"/>
    <w:rsid w:val="006B2AC9"/>
    <w:rsid w:val="006B3240"/>
    <w:rsid w:val="006B33EC"/>
    <w:rsid w:val="006B389A"/>
    <w:rsid w:val="006B391E"/>
    <w:rsid w:val="006B3CF3"/>
    <w:rsid w:val="006B3D14"/>
    <w:rsid w:val="006B3D32"/>
    <w:rsid w:val="006B3E98"/>
    <w:rsid w:val="006B4178"/>
    <w:rsid w:val="006B4330"/>
    <w:rsid w:val="006B44B1"/>
    <w:rsid w:val="006B4972"/>
    <w:rsid w:val="006B5220"/>
    <w:rsid w:val="006B5222"/>
    <w:rsid w:val="006B5DF3"/>
    <w:rsid w:val="006B5F39"/>
    <w:rsid w:val="006B5FB7"/>
    <w:rsid w:val="006B6566"/>
    <w:rsid w:val="006B6722"/>
    <w:rsid w:val="006B69F6"/>
    <w:rsid w:val="006B6B37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645"/>
    <w:rsid w:val="006C0FBA"/>
    <w:rsid w:val="006C10E1"/>
    <w:rsid w:val="006C1367"/>
    <w:rsid w:val="006C18D1"/>
    <w:rsid w:val="006C1DC0"/>
    <w:rsid w:val="006C2485"/>
    <w:rsid w:val="006C2769"/>
    <w:rsid w:val="006C2815"/>
    <w:rsid w:val="006C32A8"/>
    <w:rsid w:val="006C3361"/>
    <w:rsid w:val="006C3C0D"/>
    <w:rsid w:val="006C3CE1"/>
    <w:rsid w:val="006C454C"/>
    <w:rsid w:val="006C4719"/>
    <w:rsid w:val="006C4858"/>
    <w:rsid w:val="006C4E1D"/>
    <w:rsid w:val="006C4F92"/>
    <w:rsid w:val="006C5294"/>
    <w:rsid w:val="006C5371"/>
    <w:rsid w:val="006C5446"/>
    <w:rsid w:val="006C545B"/>
    <w:rsid w:val="006C59D5"/>
    <w:rsid w:val="006C610F"/>
    <w:rsid w:val="006C6544"/>
    <w:rsid w:val="006C6811"/>
    <w:rsid w:val="006C68A7"/>
    <w:rsid w:val="006C6D3F"/>
    <w:rsid w:val="006C717D"/>
    <w:rsid w:val="006C732E"/>
    <w:rsid w:val="006C7769"/>
    <w:rsid w:val="006C7CA6"/>
    <w:rsid w:val="006C7DFE"/>
    <w:rsid w:val="006D04D5"/>
    <w:rsid w:val="006D052E"/>
    <w:rsid w:val="006D05A2"/>
    <w:rsid w:val="006D0628"/>
    <w:rsid w:val="006D0BC0"/>
    <w:rsid w:val="006D0D2D"/>
    <w:rsid w:val="006D0ECB"/>
    <w:rsid w:val="006D118E"/>
    <w:rsid w:val="006D1FA3"/>
    <w:rsid w:val="006D20E4"/>
    <w:rsid w:val="006D2154"/>
    <w:rsid w:val="006D2247"/>
    <w:rsid w:val="006D2342"/>
    <w:rsid w:val="006D250E"/>
    <w:rsid w:val="006D25AF"/>
    <w:rsid w:val="006D27E7"/>
    <w:rsid w:val="006D28C8"/>
    <w:rsid w:val="006D2E66"/>
    <w:rsid w:val="006D3470"/>
    <w:rsid w:val="006D3DE8"/>
    <w:rsid w:val="006D48BB"/>
    <w:rsid w:val="006D4A93"/>
    <w:rsid w:val="006D4B2B"/>
    <w:rsid w:val="006D4D16"/>
    <w:rsid w:val="006D4F2D"/>
    <w:rsid w:val="006D5842"/>
    <w:rsid w:val="006D5905"/>
    <w:rsid w:val="006D5B91"/>
    <w:rsid w:val="006D5DAB"/>
    <w:rsid w:val="006D5E24"/>
    <w:rsid w:val="006D5FBD"/>
    <w:rsid w:val="006D6336"/>
    <w:rsid w:val="006D63DC"/>
    <w:rsid w:val="006D66ED"/>
    <w:rsid w:val="006D6A83"/>
    <w:rsid w:val="006D6BDC"/>
    <w:rsid w:val="006D73C8"/>
    <w:rsid w:val="006D76EC"/>
    <w:rsid w:val="006D7BF8"/>
    <w:rsid w:val="006D7ED7"/>
    <w:rsid w:val="006E0025"/>
    <w:rsid w:val="006E03F6"/>
    <w:rsid w:val="006E0613"/>
    <w:rsid w:val="006E0905"/>
    <w:rsid w:val="006E0C3E"/>
    <w:rsid w:val="006E0D7D"/>
    <w:rsid w:val="006E0FAF"/>
    <w:rsid w:val="006E1242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4A"/>
    <w:rsid w:val="006E2ABE"/>
    <w:rsid w:val="006E2C0F"/>
    <w:rsid w:val="006E3160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4B17"/>
    <w:rsid w:val="006E50E7"/>
    <w:rsid w:val="006E5EED"/>
    <w:rsid w:val="006E618E"/>
    <w:rsid w:val="006E6E6F"/>
    <w:rsid w:val="006E73C9"/>
    <w:rsid w:val="006E7870"/>
    <w:rsid w:val="006F07A3"/>
    <w:rsid w:val="006F0DE7"/>
    <w:rsid w:val="006F0ED1"/>
    <w:rsid w:val="006F14E1"/>
    <w:rsid w:val="006F178B"/>
    <w:rsid w:val="006F2462"/>
    <w:rsid w:val="006F2C06"/>
    <w:rsid w:val="006F3A32"/>
    <w:rsid w:val="006F3B63"/>
    <w:rsid w:val="006F4565"/>
    <w:rsid w:val="006F49CE"/>
    <w:rsid w:val="006F4A3F"/>
    <w:rsid w:val="006F4D5D"/>
    <w:rsid w:val="006F4E94"/>
    <w:rsid w:val="006F4FE1"/>
    <w:rsid w:val="006F5864"/>
    <w:rsid w:val="006F5881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6FA"/>
    <w:rsid w:val="006F77B0"/>
    <w:rsid w:val="006F7921"/>
    <w:rsid w:val="00700252"/>
    <w:rsid w:val="007004F2"/>
    <w:rsid w:val="00700759"/>
    <w:rsid w:val="00700C6F"/>
    <w:rsid w:val="007011DC"/>
    <w:rsid w:val="007019AD"/>
    <w:rsid w:val="00701BE2"/>
    <w:rsid w:val="00702B14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8C9"/>
    <w:rsid w:val="00704E2D"/>
    <w:rsid w:val="0070533A"/>
    <w:rsid w:val="00705583"/>
    <w:rsid w:val="00705C9A"/>
    <w:rsid w:val="00705CB5"/>
    <w:rsid w:val="00705EAD"/>
    <w:rsid w:val="00706012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C4D"/>
    <w:rsid w:val="0071125A"/>
    <w:rsid w:val="00711296"/>
    <w:rsid w:val="007114F0"/>
    <w:rsid w:val="007116B4"/>
    <w:rsid w:val="0071216B"/>
    <w:rsid w:val="00712204"/>
    <w:rsid w:val="00712799"/>
    <w:rsid w:val="00712A25"/>
    <w:rsid w:val="00713274"/>
    <w:rsid w:val="007136A3"/>
    <w:rsid w:val="007136A9"/>
    <w:rsid w:val="00713B71"/>
    <w:rsid w:val="00713CD7"/>
    <w:rsid w:val="0071406C"/>
    <w:rsid w:val="007143CC"/>
    <w:rsid w:val="0071447B"/>
    <w:rsid w:val="0071488E"/>
    <w:rsid w:val="00714A68"/>
    <w:rsid w:val="00714E23"/>
    <w:rsid w:val="00714F96"/>
    <w:rsid w:val="00715240"/>
    <w:rsid w:val="0071535A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54A"/>
    <w:rsid w:val="007176EE"/>
    <w:rsid w:val="007179F4"/>
    <w:rsid w:val="00717A06"/>
    <w:rsid w:val="00717C89"/>
    <w:rsid w:val="00717D38"/>
    <w:rsid w:val="00717D49"/>
    <w:rsid w:val="007202C1"/>
    <w:rsid w:val="007203C9"/>
    <w:rsid w:val="00720C53"/>
    <w:rsid w:val="007217CF"/>
    <w:rsid w:val="00721860"/>
    <w:rsid w:val="00721DD2"/>
    <w:rsid w:val="00721E77"/>
    <w:rsid w:val="007221AC"/>
    <w:rsid w:val="007222C6"/>
    <w:rsid w:val="007223AB"/>
    <w:rsid w:val="0072263E"/>
    <w:rsid w:val="007227BA"/>
    <w:rsid w:val="00723072"/>
    <w:rsid w:val="0072357F"/>
    <w:rsid w:val="00723A52"/>
    <w:rsid w:val="00723EA7"/>
    <w:rsid w:val="007241D9"/>
    <w:rsid w:val="007245C0"/>
    <w:rsid w:val="007246AF"/>
    <w:rsid w:val="007246B8"/>
    <w:rsid w:val="00724A24"/>
    <w:rsid w:val="00724EB9"/>
    <w:rsid w:val="00724F8B"/>
    <w:rsid w:val="007254D0"/>
    <w:rsid w:val="007257B9"/>
    <w:rsid w:val="007257C0"/>
    <w:rsid w:val="007258FD"/>
    <w:rsid w:val="00725A14"/>
    <w:rsid w:val="00725DF9"/>
    <w:rsid w:val="00725E74"/>
    <w:rsid w:val="0072617B"/>
    <w:rsid w:val="007264AC"/>
    <w:rsid w:val="00726890"/>
    <w:rsid w:val="007269DD"/>
    <w:rsid w:val="00726BA5"/>
    <w:rsid w:val="00726C35"/>
    <w:rsid w:val="0072703E"/>
    <w:rsid w:val="007275BF"/>
    <w:rsid w:val="0072788A"/>
    <w:rsid w:val="007279F3"/>
    <w:rsid w:val="00730384"/>
    <w:rsid w:val="00730583"/>
    <w:rsid w:val="007308B6"/>
    <w:rsid w:val="00730AA7"/>
    <w:rsid w:val="00730B01"/>
    <w:rsid w:val="00730CBD"/>
    <w:rsid w:val="00730E29"/>
    <w:rsid w:val="00730E2F"/>
    <w:rsid w:val="00730E76"/>
    <w:rsid w:val="00730F16"/>
    <w:rsid w:val="00730FA9"/>
    <w:rsid w:val="007312C3"/>
    <w:rsid w:val="00731360"/>
    <w:rsid w:val="0073150D"/>
    <w:rsid w:val="00731913"/>
    <w:rsid w:val="00731D5E"/>
    <w:rsid w:val="0073200E"/>
    <w:rsid w:val="007332B4"/>
    <w:rsid w:val="007337D7"/>
    <w:rsid w:val="00733802"/>
    <w:rsid w:val="00733B4D"/>
    <w:rsid w:val="00733C9D"/>
    <w:rsid w:val="00733DA9"/>
    <w:rsid w:val="00733E2B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D8F"/>
    <w:rsid w:val="00736EAF"/>
    <w:rsid w:val="007374FB"/>
    <w:rsid w:val="00737994"/>
    <w:rsid w:val="00740553"/>
    <w:rsid w:val="007406BB"/>
    <w:rsid w:val="00740AA1"/>
    <w:rsid w:val="00740C03"/>
    <w:rsid w:val="00740DA1"/>
    <w:rsid w:val="00741078"/>
    <w:rsid w:val="00741A89"/>
    <w:rsid w:val="00741B2C"/>
    <w:rsid w:val="0074201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BED"/>
    <w:rsid w:val="00745FC4"/>
    <w:rsid w:val="007466EC"/>
    <w:rsid w:val="007467A5"/>
    <w:rsid w:val="00746F5E"/>
    <w:rsid w:val="00747188"/>
    <w:rsid w:val="007472FC"/>
    <w:rsid w:val="00747651"/>
    <w:rsid w:val="007477E9"/>
    <w:rsid w:val="0074789F"/>
    <w:rsid w:val="00747BA4"/>
    <w:rsid w:val="00747E9F"/>
    <w:rsid w:val="00750056"/>
    <w:rsid w:val="00750763"/>
    <w:rsid w:val="007515B8"/>
    <w:rsid w:val="00751AAD"/>
    <w:rsid w:val="00751BB9"/>
    <w:rsid w:val="00751DA5"/>
    <w:rsid w:val="007526D4"/>
    <w:rsid w:val="007527F9"/>
    <w:rsid w:val="00752BC4"/>
    <w:rsid w:val="0075316D"/>
    <w:rsid w:val="00753174"/>
    <w:rsid w:val="00753728"/>
    <w:rsid w:val="007537A0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51CD"/>
    <w:rsid w:val="0075568B"/>
    <w:rsid w:val="00755734"/>
    <w:rsid w:val="007557F9"/>
    <w:rsid w:val="00755B56"/>
    <w:rsid w:val="007560C2"/>
    <w:rsid w:val="007565F4"/>
    <w:rsid w:val="00756FFC"/>
    <w:rsid w:val="00757508"/>
    <w:rsid w:val="00757790"/>
    <w:rsid w:val="0076006C"/>
    <w:rsid w:val="0076031C"/>
    <w:rsid w:val="007603FE"/>
    <w:rsid w:val="0076063C"/>
    <w:rsid w:val="00760C08"/>
    <w:rsid w:val="00760D31"/>
    <w:rsid w:val="00761567"/>
    <w:rsid w:val="007620DA"/>
    <w:rsid w:val="00762747"/>
    <w:rsid w:val="007627EC"/>
    <w:rsid w:val="007630E8"/>
    <w:rsid w:val="0076317D"/>
    <w:rsid w:val="007631DD"/>
    <w:rsid w:val="007635A5"/>
    <w:rsid w:val="00763646"/>
    <w:rsid w:val="00763670"/>
    <w:rsid w:val="0076373B"/>
    <w:rsid w:val="00763AEC"/>
    <w:rsid w:val="00763BA1"/>
    <w:rsid w:val="00764A68"/>
    <w:rsid w:val="00764E20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D30"/>
    <w:rsid w:val="00767F7B"/>
    <w:rsid w:val="0077078F"/>
    <w:rsid w:val="007707BC"/>
    <w:rsid w:val="007708D9"/>
    <w:rsid w:val="00770945"/>
    <w:rsid w:val="00770B3D"/>
    <w:rsid w:val="00770D99"/>
    <w:rsid w:val="0077111C"/>
    <w:rsid w:val="00771676"/>
    <w:rsid w:val="00771C1A"/>
    <w:rsid w:val="00771C97"/>
    <w:rsid w:val="00772086"/>
    <w:rsid w:val="007720CF"/>
    <w:rsid w:val="00772385"/>
    <w:rsid w:val="0077265C"/>
    <w:rsid w:val="007727CD"/>
    <w:rsid w:val="0077295A"/>
    <w:rsid w:val="00772F09"/>
    <w:rsid w:val="00772FC5"/>
    <w:rsid w:val="007731CB"/>
    <w:rsid w:val="00773AAD"/>
    <w:rsid w:val="007740B0"/>
    <w:rsid w:val="00774291"/>
    <w:rsid w:val="00774717"/>
    <w:rsid w:val="0077480F"/>
    <w:rsid w:val="0077490A"/>
    <w:rsid w:val="00775AE2"/>
    <w:rsid w:val="00775BB2"/>
    <w:rsid w:val="00775C56"/>
    <w:rsid w:val="00775C90"/>
    <w:rsid w:val="00775CE4"/>
    <w:rsid w:val="00775D21"/>
    <w:rsid w:val="00775EDD"/>
    <w:rsid w:val="007763B5"/>
    <w:rsid w:val="007764AF"/>
    <w:rsid w:val="0077653B"/>
    <w:rsid w:val="007767C9"/>
    <w:rsid w:val="0077684A"/>
    <w:rsid w:val="00776A59"/>
    <w:rsid w:val="00776C0A"/>
    <w:rsid w:val="00777151"/>
    <w:rsid w:val="007773C1"/>
    <w:rsid w:val="00777916"/>
    <w:rsid w:val="00777BD9"/>
    <w:rsid w:val="00777C0D"/>
    <w:rsid w:val="00777DCA"/>
    <w:rsid w:val="00777F9D"/>
    <w:rsid w:val="0078020F"/>
    <w:rsid w:val="00780632"/>
    <w:rsid w:val="007807E7"/>
    <w:rsid w:val="00780FA9"/>
    <w:rsid w:val="0078103C"/>
    <w:rsid w:val="0078106E"/>
    <w:rsid w:val="007813F5"/>
    <w:rsid w:val="00781639"/>
    <w:rsid w:val="0078192B"/>
    <w:rsid w:val="00782BDA"/>
    <w:rsid w:val="00782EC6"/>
    <w:rsid w:val="00782ED4"/>
    <w:rsid w:val="00782FDB"/>
    <w:rsid w:val="00782FE2"/>
    <w:rsid w:val="007834E5"/>
    <w:rsid w:val="00783E43"/>
    <w:rsid w:val="00784FF6"/>
    <w:rsid w:val="0078521D"/>
    <w:rsid w:val="00785856"/>
    <w:rsid w:val="007862E9"/>
    <w:rsid w:val="007869E0"/>
    <w:rsid w:val="00786AF7"/>
    <w:rsid w:val="00786B94"/>
    <w:rsid w:val="007870A1"/>
    <w:rsid w:val="007870FB"/>
    <w:rsid w:val="00787842"/>
    <w:rsid w:val="00787A00"/>
    <w:rsid w:val="00787B14"/>
    <w:rsid w:val="00787CAB"/>
    <w:rsid w:val="00787FF2"/>
    <w:rsid w:val="007900C7"/>
    <w:rsid w:val="00790579"/>
    <w:rsid w:val="00790E5B"/>
    <w:rsid w:val="00790FAE"/>
    <w:rsid w:val="00791086"/>
    <w:rsid w:val="007910A3"/>
    <w:rsid w:val="00791475"/>
    <w:rsid w:val="007914B4"/>
    <w:rsid w:val="007917C6"/>
    <w:rsid w:val="0079191F"/>
    <w:rsid w:val="00791B16"/>
    <w:rsid w:val="00792219"/>
    <w:rsid w:val="0079221F"/>
    <w:rsid w:val="0079234F"/>
    <w:rsid w:val="00792485"/>
    <w:rsid w:val="007928B5"/>
    <w:rsid w:val="00792CA6"/>
    <w:rsid w:val="00793DCB"/>
    <w:rsid w:val="00794A07"/>
    <w:rsid w:val="00794CF3"/>
    <w:rsid w:val="00794D3A"/>
    <w:rsid w:val="0079505D"/>
    <w:rsid w:val="007950A4"/>
    <w:rsid w:val="007950A6"/>
    <w:rsid w:val="007956A5"/>
    <w:rsid w:val="00795915"/>
    <w:rsid w:val="007959B9"/>
    <w:rsid w:val="00795B20"/>
    <w:rsid w:val="00795CF4"/>
    <w:rsid w:val="00795E20"/>
    <w:rsid w:val="007960C0"/>
    <w:rsid w:val="00796C6A"/>
    <w:rsid w:val="00796D9E"/>
    <w:rsid w:val="007971C9"/>
    <w:rsid w:val="00797380"/>
    <w:rsid w:val="00797558"/>
    <w:rsid w:val="00797773"/>
    <w:rsid w:val="00797AED"/>
    <w:rsid w:val="007A0577"/>
    <w:rsid w:val="007A0879"/>
    <w:rsid w:val="007A0DA6"/>
    <w:rsid w:val="007A19F4"/>
    <w:rsid w:val="007A238D"/>
    <w:rsid w:val="007A24B4"/>
    <w:rsid w:val="007A346C"/>
    <w:rsid w:val="007A3690"/>
    <w:rsid w:val="007A397A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619"/>
    <w:rsid w:val="007A5B5D"/>
    <w:rsid w:val="007A5B6E"/>
    <w:rsid w:val="007A66DF"/>
    <w:rsid w:val="007A67E9"/>
    <w:rsid w:val="007A6992"/>
    <w:rsid w:val="007A71DC"/>
    <w:rsid w:val="007A77AE"/>
    <w:rsid w:val="007A7878"/>
    <w:rsid w:val="007A7DCD"/>
    <w:rsid w:val="007B0A75"/>
    <w:rsid w:val="007B0D28"/>
    <w:rsid w:val="007B0F37"/>
    <w:rsid w:val="007B195A"/>
    <w:rsid w:val="007B1E5C"/>
    <w:rsid w:val="007B203C"/>
    <w:rsid w:val="007B2129"/>
    <w:rsid w:val="007B2310"/>
    <w:rsid w:val="007B2377"/>
    <w:rsid w:val="007B2EA4"/>
    <w:rsid w:val="007B415B"/>
    <w:rsid w:val="007B4D1C"/>
    <w:rsid w:val="007B4E4A"/>
    <w:rsid w:val="007B5364"/>
    <w:rsid w:val="007B548C"/>
    <w:rsid w:val="007B5F1A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51C"/>
    <w:rsid w:val="007C16F0"/>
    <w:rsid w:val="007C1FBB"/>
    <w:rsid w:val="007C223F"/>
    <w:rsid w:val="007C2715"/>
    <w:rsid w:val="007C2912"/>
    <w:rsid w:val="007C2BEF"/>
    <w:rsid w:val="007C329D"/>
    <w:rsid w:val="007C340C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C5"/>
    <w:rsid w:val="007C58AC"/>
    <w:rsid w:val="007C5B69"/>
    <w:rsid w:val="007C5F46"/>
    <w:rsid w:val="007C6849"/>
    <w:rsid w:val="007C69C1"/>
    <w:rsid w:val="007C709D"/>
    <w:rsid w:val="007C747A"/>
    <w:rsid w:val="007C7604"/>
    <w:rsid w:val="007C78FD"/>
    <w:rsid w:val="007C79E1"/>
    <w:rsid w:val="007C7C4C"/>
    <w:rsid w:val="007C7CC3"/>
    <w:rsid w:val="007C7D5E"/>
    <w:rsid w:val="007D00CE"/>
    <w:rsid w:val="007D0EAF"/>
    <w:rsid w:val="007D0F7C"/>
    <w:rsid w:val="007D14D5"/>
    <w:rsid w:val="007D179F"/>
    <w:rsid w:val="007D1AAE"/>
    <w:rsid w:val="007D1ABD"/>
    <w:rsid w:val="007D1DDE"/>
    <w:rsid w:val="007D2197"/>
    <w:rsid w:val="007D2330"/>
    <w:rsid w:val="007D2504"/>
    <w:rsid w:val="007D26BE"/>
    <w:rsid w:val="007D2BE5"/>
    <w:rsid w:val="007D2F3F"/>
    <w:rsid w:val="007D3542"/>
    <w:rsid w:val="007D434F"/>
    <w:rsid w:val="007D451A"/>
    <w:rsid w:val="007D4704"/>
    <w:rsid w:val="007D4E5B"/>
    <w:rsid w:val="007D55E3"/>
    <w:rsid w:val="007D56BB"/>
    <w:rsid w:val="007D59BE"/>
    <w:rsid w:val="007D5A37"/>
    <w:rsid w:val="007D5EA1"/>
    <w:rsid w:val="007D5F30"/>
    <w:rsid w:val="007D60F9"/>
    <w:rsid w:val="007D6370"/>
    <w:rsid w:val="007D676B"/>
    <w:rsid w:val="007D6A5E"/>
    <w:rsid w:val="007D6BA0"/>
    <w:rsid w:val="007D6E82"/>
    <w:rsid w:val="007D73A8"/>
    <w:rsid w:val="007D7519"/>
    <w:rsid w:val="007D7A77"/>
    <w:rsid w:val="007D7E33"/>
    <w:rsid w:val="007D7F1A"/>
    <w:rsid w:val="007E0940"/>
    <w:rsid w:val="007E0ABB"/>
    <w:rsid w:val="007E0B93"/>
    <w:rsid w:val="007E0C66"/>
    <w:rsid w:val="007E0CC1"/>
    <w:rsid w:val="007E199C"/>
    <w:rsid w:val="007E1A43"/>
    <w:rsid w:val="007E1E8B"/>
    <w:rsid w:val="007E2797"/>
    <w:rsid w:val="007E2841"/>
    <w:rsid w:val="007E29EA"/>
    <w:rsid w:val="007E2FC3"/>
    <w:rsid w:val="007E34CA"/>
    <w:rsid w:val="007E3544"/>
    <w:rsid w:val="007E375A"/>
    <w:rsid w:val="007E3BED"/>
    <w:rsid w:val="007E3DFD"/>
    <w:rsid w:val="007E3EF0"/>
    <w:rsid w:val="007E425A"/>
    <w:rsid w:val="007E46BD"/>
    <w:rsid w:val="007E46E0"/>
    <w:rsid w:val="007E4E4A"/>
    <w:rsid w:val="007E51FD"/>
    <w:rsid w:val="007E5250"/>
    <w:rsid w:val="007E5672"/>
    <w:rsid w:val="007E567F"/>
    <w:rsid w:val="007E5D3F"/>
    <w:rsid w:val="007E6426"/>
    <w:rsid w:val="007E6D41"/>
    <w:rsid w:val="007E6DAB"/>
    <w:rsid w:val="007E6E3C"/>
    <w:rsid w:val="007E6FCE"/>
    <w:rsid w:val="007E7392"/>
    <w:rsid w:val="007E7593"/>
    <w:rsid w:val="007E7C2F"/>
    <w:rsid w:val="007E7CD8"/>
    <w:rsid w:val="007E7ECE"/>
    <w:rsid w:val="007E7F34"/>
    <w:rsid w:val="007F0BC8"/>
    <w:rsid w:val="007F129E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4E"/>
    <w:rsid w:val="007F39EC"/>
    <w:rsid w:val="007F3A60"/>
    <w:rsid w:val="007F3C2D"/>
    <w:rsid w:val="007F441F"/>
    <w:rsid w:val="007F46D6"/>
    <w:rsid w:val="007F490E"/>
    <w:rsid w:val="007F4E6E"/>
    <w:rsid w:val="007F51B6"/>
    <w:rsid w:val="007F561E"/>
    <w:rsid w:val="007F596E"/>
    <w:rsid w:val="007F5FDD"/>
    <w:rsid w:val="007F60E4"/>
    <w:rsid w:val="007F6321"/>
    <w:rsid w:val="007F674D"/>
    <w:rsid w:val="007F6C33"/>
    <w:rsid w:val="007F709D"/>
    <w:rsid w:val="007F74D3"/>
    <w:rsid w:val="007F74D8"/>
    <w:rsid w:val="007F7974"/>
    <w:rsid w:val="007F7E33"/>
    <w:rsid w:val="008000C5"/>
    <w:rsid w:val="00800665"/>
    <w:rsid w:val="00800829"/>
    <w:rsid w:val="0080147F"/>
    <w:rsid w:val="00801B49"/>
    <w:rsid w:val="008020D8"/>
    <w:rsid w:val="008021BF"/>
    <w:rsid w:val="00802555"/>
    <w:rsid w:val="0080262A"/>
    <w:rsid w:val="008028BE"/>
    <w:rsid w:val="00803076"/>
    <w:rsid w:val="008035BC"/>
    <w:rsid w:val="008036FD"/>
    <w:rsid w:val="008039B3"/>
    <w:rsid w:val="00803A62"/>
    <w:rsid w:val="00803D0D"/>
    <w:rsid w:val="008040E3"/>
    <w:rsid w:val="008042E0"/>
    <w:rsid w:val="00804BF1"/>
    <w:rsid w:val="008055F3"/>
    <w:rsid w:val="0080566B"/>
    <w:rsid w:val="00805BCE"/>
    <w:rsid w:val="00805F8A"/>
    <w:rsid w:val="008062CA"/>
    <w:rsid w:val="008063E0"/>
    <w:rsid w:val="0080661C"/>
    <w:rsid w:val="00806740"/>
    <w:rsid w:val="0080709B"/>
    <w:rsid w:val="0080712D"/>
    <w:rsid w:val="00807409"/>
    <w:rsid w:val="0080744E"/>
    <w:rsid w:val="0080753D"/>
    <w:rsid w:val="008106CE"/>
    <w:rsid w:val="00810FB1"/>
    <w:rsid w:val="00811180"/>
    <w:rsid w:val="008115E8"/>
    <w:rsid w:val="008118E4"/>
    <w:rsid w:val="00811921"/>
    <w:rsid w:val="00811F5A"/>
    <w:rsid w:val="00811F88"/>
    <w:rsid w:val="00811F9E"/>
    <w:rsid w:val="00812071"/>
    <w:rsid w:val="00812557"/>
    <w:rsid w:val="00812A02"/>
    <w:rsid w:val="00812B38"/>
    <w:rsid w:val="00812EA9"/>
    <w:rsid w:val="00812F3B"/>
    <w:rsid w:val="0081369D"/>
    <w:rsid w:val="00813700"/>
    <w:rsid w:val="00813766"/>
    <w:rsid w:val="00813A37"/>
    <w:rsid w:val="00813D76"/>
    <w:rsid w:val="0081413A"/>
    <w:rsid w:val="00814525"/>
    <w:rsid w:val="0081488E"/>
    <w:rsid w:val="00814E63"/>
    <w:rsid w:val="008150A2"/>
    <w:rsid w:val="008153F0"/>
    <w:rsid w:val="00815887"/>
    <w:rsid w:val="00815ADC"/>
    <w:rsid w:val="008174D3"/>
    <w:rsid w:val="00817600"/>
    <w:rsid w:val="00817756"/>
    <w:rsid w:val="008179FE"/>
    <w:rsid w:val="00817E56"/>
    <w:rsid w:val="00817E9A"/>
    <w:rsid w:val="008205D2"/>
    <w:rsid w:val="00820778"/>
    <w:rsid w:val="00820E0E"/>
    <w:rsid w:val="00820E5D"/>
    <w:rsid w:val="0082155C"/>
    <w:rsid w:val="008218B6"/>
    <w:rsid w:val="008219AB"/>
    <w:rsid w:val="00821D4D"/>
    <w:rsid w:val="00822C66"/>
    <w:rsid w:val="00822D36"/>
    <w:rsid w:val="00822E83"/>
    <w:rsid w:val="008233C8"/>
    <w:rsid w:val="008234B3"/>
    <w:rsid w:val="008236F8"/>
    <w:rsid w:val="00823853"/>
    <w:rsid w:val="008239CC"/>
    <w:rsid w:val="00823C2C"/>
    <w:rsid w:val="00824624"/>
    <w:rsid w:val="00824796"/>
    <w:rsid w:val="00824816"/>
    <w:rsid w:val="008248CE"/>
    <w:rsid w:val="00824EED"/>
    <w:rsid w:val="00825306"/>
    <w:rsid w:val="008255CB"/>
    <w:rsid w:val="0082564D"/>
    <w:rsid w:val="00825A29"/>
    <w:rsid w:val="00825E72"/>
    <w:rsid w:val="00825EA4"/>
    <w:rsid w:val="0082664B"/>
    <w:rsid w:val="00826728"/>
    <w:rsid w:val="00826D8A"/>
    <w:rsid w:val="00826DD1"/>
    <w:rsid w:val="0082724B"/>
    <w:rsid w:val="00827D5C"/>
    <w:rsid w:val="00830329"/>
    <w:rsid w:val="008305EC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3BA"/>
    <w:rsid w:val="00840500"/>
    <w:rsid w:val="008407C3"/>
    <w:rsid w:val="008410C2"/>
    <w:rsid w:val="00842198"/>
    <w:rsid w:val="00842429"/>
    <w:rsid w:val="0084273A"/>
    <w:rsid w:val="008428D1"/>
    <w:rsid w:val="00843317"/>
    <w:rsid w:val="0084359A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08F"/>
    <w:rsid w:val="008451A8"/>
    <w:rsid w:val="0084597B"/>
    <w:rsid w:val="00845EDC"/>
    <w:rsid w:val="00845F09"/>
    <w:rsid w:val="00846023"/>
    <w:rsid w:val="008461B1"/>
    <w:rsid w:val="00846352"/>
    <w:rsid w:val="00846530"/>
    <w:rsid w:val="00846545"/>
    <w:rsid w:val="00846B7A"/>
    <w:rsid w:val="00846D49"/>
    <w:rsid w:val="00846D7C"/>
    <w:rsid w:val="00846E1B"/>
    <w:rsid w:val="0084752A"/>
    <w:rsid w:val="0084781B"/>
    <w:rsid w:val="00847922"/>
    <w:rsid w:val="00850208"/>
    <w:rsid w:val="0085056D"/>
    <w:rsid w:val="0085097D"/>
    <w:rsid w:val="00850A04"/>
    <w:rsid w:val="00850C69"/>
    <w:rsid w:val="00850D93"/>
    <w:rsid w:val="008511C9"/>
    <w:rsid w:val="00851438"/>
    <w:rsid w:val="008515B7"/>
    <w:rsid w:val="008517C5"/>
    <w:rsid w:val="00851AB7"/>
    <w:rsid w:val="00851E86"/>
    <w:rsid w:val="00851E9E"/>
    <w:rsid w:val="0085217B"/>
    <w:rsid w:val="008528CE"/>
    <w:rsid w:val="00852968"/>
    <w:rsid w:val="00852CD5"/>
    <w:rsid w:val="00853011"/>
    <w:rsid w:val="00853085"/>
    <w:rsid w:val="00853185"/>
    <w:rsid w:val="0085357D"/>
    <w:rsid w:val="008535FA"/>
    <w:rsid w:val="00853727"/>
    <w:rsid w:val="00853791"/>
    <w:rsid w:val="008538B8"/>
    <w:rsid w:val="00853D58"/>
    <w:rsid w:val="00854098"/>
    <w:rsid w:val="00854165"/>
    <w:rsid w:val="0085463F"/>
    <w:rsid w:val="008546F6"/>
    <w:rsid w:val="00854CC5"/>
    <w:rsid w:val="008553AE"/>
    <w:rsid w:val="008559B9"/>
    <w:rsid w:val="00855C32"/>
    <w:rsid w:val="00855D79"/>
    <w:rsid w:val="00855DC7"/>
    <w:rsid w:val="00855F83"/>
    <w:rsid w:val="0085618E"/>
    <w:rsid w:val="00856569"/>
    <w:rsid w:val="008567A0"/>
    <w:rsid w:val="008567B7"/>
    <w:rsid w:val="0085692C"/>
    <w:rsid w:val="00856A24"/>
    <w:rsid w:val="00856A49"/>
    <w:rsid w:val="00856B77"/>
    <w:rsid w:val="008574E9"/>
    <w:rsid w:val="008578CC"/>
    <w:rsid w:val="00857BE3"/>
    <w:rsid w:val="008600C4"/>
    <w:rsid w:val="008600F5"/>
    <w:rsid w:val="008609D2"/>
    <w:rsid w:val="00861457"/>
    <w:rsid w:val="00861577"/>
    <w:rsid w:val="0086171A"/>
    <w:rsid w:val="0086187B"/>
    <w:rsid w:val="00861ED8"/>
    <w:rsid w:val="0086215A"/>
    <w:rsid w:val="008622C1"/>
    <w:rsid w:val="00862F49"/>
    <w:rsid w:val="0086317A"/>
    <w:rsid w:val="0086357B"/>
    <w:rsid w:val="00863747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40"/>
    <w:rsid w:val="00864D88"/>
    <w:rsid w:val="0086500D"/>
    <w:rsid w:val="00865134"/>
    <w:rsid w:val="0086523C"/>
    <w:rsid w:val="0086580C"/>
    <w:rsid w:val="00865DBB"/>
    <w:rsid w:val="00866332"/>
    <w:rsid w:val="0086694E"/>
    <w:rsid w:val="00866BA7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563"/>
    <w:rsid w:val="00870F10"/>
    <w:rsid w:val="00871086"/>
    <w:rsid w:val="00871166"/>
    <w:rsid w:val="0087149C"/>
    <w:rsid w:val="00871905"/>
    <w:rsid w:val="00871A70"/>
    <w:rsid w:val="00871BFB"/>
    <w:rsid w:val="00871C3D"/>
    <w:rsid w:val="008725BC"/>
    <w:rsid w:val="00872AD7"/>
    <w:rsid w:val="008732D4"/>
    <w:rsid w:val="008732FF"/>
    <w:rsid w:val="008736C3"/>
    <w:rsid w:val="0087409F"/>
    <w:rsid w:val="00874D8D"/>
    <w:rsid w:val="00874DBC"/>
    <w:rsid w:val="00874E0A"/>
    <w:rsid w:val="00875086"/>
    <w:rsid w:val="00875179"/>
    <w:rsid w:val="0087521A"/>
    <w:rsid w:val="00875911"/>
    <w:rsid w:val="0087635E"/>
    <w:rsid w:val="00876405"/>
    <w:rsid w:val="008765FA"/>
    <w:rsid w:val="00876691"/>
    <w:rsid w:val="008766B9"/>
    <w:rsid w:val="00877C4B"/>
    <w:rsid w:val="00877CE4"/>
    <w:rsid w:val="00877E05"/>
    <w:rsid w:val="00877EDB"/>
    <w:rsid w:val="008805AE"/>
    <w:rsid w:val="008805EF"/>
    <w:rsid w:val="0088098E"/>
    <w:rsid w:val="00880A11"/>
    <w:rsid w:val="00880D0E"/>
    <w:rsid w:val="00880D1C"/>
    <w:rsid w:val="00881197"/>
    <w:rsid w:val="008811BA"/>
    <w:rsid w:val="008811E7"/>
    <w:rsid w:val="00881951"/>
    <w:rsid w:val="00881BAD"/>
    <w:rsid w:val="00882265"/>
    <w:rsid w:val="008827B9"/>
    <w:rsid w:val="008828A9"/>
    <w:rsid w:val="00882D35"/>
    <w:rsid w:val="00882E9F"/>
    <w:rsid w:val="008833DD"/>
    <w:rsid w:val="008837C5"/>
    <w:rsid w:val="00883F18"/>
    <w:rsid w:val="0088479C"/>
    <w:rsid w:val="00884853"/>
    <w:rsid w:val="00884F02"/>
    <w:rsid w:val="00885529"/>
    <w:rsid w:val="00885A47"/>
    <w:rsid w:val="00886064"/>
    <w:rsid w:val="00886073"/>
    <w:rsid w:val="00886203"/>
    <w:rsid w:val="0088620B"/>
    <w:rsid w:val="008865DC"/>
    <w:rsid w:val="0088680D"/>
    <w:rsid w:val="008869BC"/>
    <w:rsid w:val="00886CA8"/>
    <w:rsid w:val="00887816"/>
    <w:rsid w:val="00887983"/>
    <w:rsid w:val="00887BE3"/>
    <w:rsid w:val="00887E1F"/>
    <w:rsid w:val="00887F13"/>
    <w:rsid w:val="0089036A"/>
    <w:rsid w:val="008910B9"/>
    <w:rsid w:val="0089163E"/>
    <w:rsid w:val="00891D49"/>
    <w:rsid w:val="00893033"/>
    <w:rsid w:val="0089309B"/>
    <w:rsid w:val="00893106"/>
    <w:rsid w:val="0089353D"/>
    <w:rsid w:val="00893693"/>
    <w:rsid w:val="00893BD0"/>
    <w:rsid w:val="00893FB6"/>
    <w:rsid w:val="0089433B"/>
    <w:rsid w:val="0089435D"/>
    <w:rsid w:val="0089437E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4A3"/>
    <w:rsid w:val="00896D9F"/>
    <w:rsid w:val="00897120"/>
    <w:rsid w:val="00897775"/>
    <w:rsid w:val="008A007E"/>
    <w:rsid w:val="008A153B"/>
    <w:rsid w:val="008A168A"/>
    <w:rsid w:val="008A232B"/>
    <w:rsid w:val="008A2512"/>
    <w:rsid w:val="008A2778"/>
    <w:rsid w:val="008A2D9E"/>
    <w:rsid w:val="008A2DF2"/>
    <w:rsid w:val="008A30EF"/>
    <w:rsid w:val="008A3543"/>
    <w:rsid w:val="008A3842"/>
    <w:rsid w:val="008A39D3"/>
    <w:rsid w:val="008A4521"/>
    <w:rsid w:val="008A467A"/>
    <w:rsid w:val="008A4B3B"/>
    <w:rsid w:val="008A53A2"/>
    <w:rsid w:val="008A53DD"/>
    <w:rsid w:val="008A5625"/>
    <w:rsid w:val="008A5B9A"/>
    <w:rsid w:val="008A5F51"/>
    <w:rsid w:val="008A605A"/>
    <w:rsid w:val="008A6271"/>
    <w:rsid w:val="008A63E9"/>
    <w:rsid w:val="008A6777"/>
    <w:rsid w:val="008A6792"/>
    <w:rsid w:val="008A684C"/>
    <w:rsid w:val="008A6A31"/>
    <w:rsid w:val="008A7023"/>
    <w:rsid w:val="008A722D"/>
    <w:rsid w:val="008A73CE"/>
    <w:rsid w:val="008A793B"/>
    <w:rsid w:val="008A7A23"/>
    <w:rsid w:val="008A7CE4"/>
    <w:rsid w:val="008B0304"/>
    <w:rsid w:val="008B0598"/>
    <w:rsid w:val="008B0661"/>
    <w:rsid w:val="008B1644"/>
    <w:rsid w:val="008B1C5E"/>
    <w:rsid w:val="008B1EFA"/>
    <w:rsid w:val="008B202B"/>
    <w:rsid w:val="008B2145"/>
    <w:rsid w:val="008B2345"/>
    <w:rsid w:val="008B2567"/>
    <w:rsid w:val="008B2B0A"/>
    <w:rsid w:val="008B2B75"/>
    <w:rsid w:val="008B2C97"/>
    <w:rsid w:val="008B2CD8"/>
    <w:rsid w:val="008B2E75"/>
    <w:rsid w:val="008B3884"/>
    <w:rsid w:val="008B420D"/>
    <w:rsid w:val="008B4888"/>
    <w:rsid w:val="008B49A7"/>
    <w:rsid w:val="008B4FCB"/>
    <w:rsid w:val="008B524D"/>
    <w:rsid w:val="008B56CA"/>
    <w:rsid w:val="008B59B4"/>
    <w:rsid w:val="008B5AF2"/>
    <w:rsid w:val="008B6077"/>
    <w:rsid w:val="008B60C8"/>
    <w:rsid w:val="008B6C70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565"/>
    <w:rsid w:val="008C1BA3"/>
    <w:rsid w:val="008C20B2"/>
    <w:rsid w:val="008C22BF"/>
    <w:rsid w:val="008C25A3"/>
    <w:rsid w:val="008C267B"/>
    <w:rsid w:val="008C287D"/>
    <w:rsid w:val="008C2B32"/>
    <w:rsid w:val="008C30CE"/>
    <w:rsid w:val="008C344B"/>
    <w:rsid w:val="008C3982"/>
    <w:rsid w:val="008C3A53"/>
    <w:rsid w:val="008C3EFC"/>
    <w:rsid w:val="008C43EA"/>
    <w:rsid w:val="008C5028"/>
    <w:rsid w:val="008C5D95"/>
    <w:rsid w:val="008C5EB0"/>
    <w:rsid w:val="008C6094"/>
    <w:rsid w:val="008C70DF"/>
    <w:rsid w:val="008C7125"/>
    <w:rsid w:val="008C763C"/>
    <w:rsid w:val="008C771F"/>
    <w:rsid w:val="008C7735"/>
    <w:rsid w:val="008C78E7"/>
    <w:rsid w:val="008C7BED"/>
    <w:rsid w:val="008C7EFD"/>
    <w:rsid w:val="008C7FBE"/>
    <w:rsid w:val="008D0400"/>
    <w:rsid w:val="008D09AD"/>
    <w:rsid w:val="008D0C17"/>
    <w:rsid w:val="008D10A5"/>
    <w:rsid w:val="008D116E"/>
    <w:rsid w:val="008D14E8"/>
    <w:rsid w:val="008D1521"/>
    <w:rsid w:val="008D1A4F"/>
    <w:rsid w:val="008D1E4D"/>
    <w:rsid w:val="008D2419"/>
    <w:rsid w:val="008D2608"/>
    <w:rsid w:val="008D274E"/>
    <w:rsid w:val="008D2A72"/>
    <w:rsid w:val="008D2BC1"/>
    <w:rsid w:val="008D3302"/>
    <w:rsid w:val="008D3574"/>
    <w:rsid w:val="008D36F1"/>
    <w:rsid w:val="008D385D"/>
    <w:rsid w:val="008D38A5"/>
    <w:rsid w:val="008D39C8"/>
    <w:rsid w:val="008D3A38"/>
    <w:rsid w:val="008D3DBC"/>
    <w:rsid w:val="008D3F56"/>
    <w:rsid w:val="008D4181"/>
    <w:rsid w:val="008D4578"/>
    <w:rsid w:val="008D4B49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EE1"/>
    <w:rsid w:val="008E0017"/>
    <w:rsid w:val="008E04B9"/>
    <w:rsid w:val="008E0ADE"/>
    <w:rsid w:val="008E0AF7"/>
    <w:rsid w:val="008E0E7C"/>
    <w:rsid w:val="008E139F"/>
    <w:rsid w:val="008E20BE"/>
    <w:rsid w:val="008E2444"/>
    <w:rsid w:val="008E2A0D"/>
    <w:rsid w:val="008E2AF4"/>
    <w:rsid w:val="008E2BD4"/>
    <w:rsid w:val="008E2D55"/>
    <w:rsid w:val="008E3097"/>
    <w:rsid w:val="008E3290"/>
    <w:rsid w:val="008E3411"/>
    <w:rsid w:val="008E35B5"/>
    <w:rsid w:val="008E37E1"/>
    <w:rsid w:val="008E38B4"/>
    <w:rsid w:val="008E399A"/>
    <w:rsid w:val="008E3CEC"/>
    <w:rsid w:val="008E3EC0"/>
    <w:rsid w:val="008E40AF"/>
    <w:rsid w:val="008E4107"/>
    <w:rsid w:val="008E410D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FE0"/>
    <w:rsid w:val="008E658C"/>
    <w:rsid w:val="008E67E1"/>
    <w:rsid w:val="008E6AB2"/>
    <w:rsid w:val="008E6E3C"/>
    <w:rsid w:val="008E72FC"/>
    <w:rsid w:val="008E756D"/>
    <w:rsid w:val="008E760A"/>
    <w:rsid w:val="008E7A23"/>
    <w:rsid w:val="008E7CD7"/>
    <w:rsid w:val="008F0040"/>
    <w:rsid w:val="008F05A0"/>
    <w:rsid w:val="008F0834"/>
    <w:rsid w:val="008F083E"/>
    <w:rsid w:val="008F09AB"/>
    <w:rsid w:val="008F0BD2"/>
    <w:rsid w:val="008F0BD6"/>
    <w:rsid w:val="008F0EA9"/>
    <w:rsid w:val="008F0F68"/>
    <w:rsid w:val="008F12B9"/>
    <w:rsid w:val="008F1C28"/>
    <w:rsid w:val="008F1D24"/>
    <w:rsid w:val="008F1E5B"/>
    <w:rsid w:val="008F26AE"/>
    <w:rsid w:val="008F271E"/>
    <w:rsid w:val="008F2AEB"/>
    <w:rsid w:val="008F2F0E"/>
    <w:rsid w:val="008F300B"/>
    <w:rsid w:val="008F31E9"/>
    <w:rsid w:val="008F3D90"/>
    <w:rsid w:val="008F4390"/>
    <w:rsid w:val="008F5092"/>
    <w:rsid w:val="008F51A8"/>
    <w:rsid w:val="008F54E2"/>
    <w:rsid w:val="008F559D"/>
    <w:rsid w:val="008F5D60"/>
    <w:rsid w:val="008F6547"/>
    <w:rsid w:val="008F6689"/>
    <w:rsid w:val="008F6A26"/>
    <w:rsid w:val="008F6A3D"/>
    <w:rsid w:val="008F6A95"/>
    <w:rsid w:val="008F6F4C"/>
    <w:rsid w:val="008F70AD"/>
    <w:rsid w:val="008F7318"/>
    <w:rsid w:val="008F7684"/>
    <w:rsid w:val="008F79F9"/>
    <w:rsid w:val="008F7BE8"/>
    <w:rsid w:val="008F7C21"/>
    <w:rsid w:val="008F7C64"/>
    <w:rsid w:val="00900160"/>
    <w:rsid w:val="0090035B"/>
    <w:rsid w:val="009004D7"/>
    <w:rsid w:val="009005D0"/>
    <w:rsid w:val="00900BB9"/>
    <w:rsid w:val="00901343"/>
    <w:rsid w:val="00901906"/>
    <w:rsid w:val="00901AF5"/>
    <w:rsid w:val="00901D70"/>
    <w:rsid w:val="00901E92"/>
    <w:rsid w:val="00902D29"/>
    <w:rsid w:val="00902F96"/>
    <w:rsid w:val="00903152"/>
    <w:rsid w:val="00903226"/>
    <w:rsid w:val="00903749"/>
    <w:rsid w:val="009039BD"/>
    <w:rsid w:val="009042DF"/>
    <w:rsid w:val="009047AD"/>
    <w:rsid w:val="00904AD7"/>
    <w:rsid w:val="00904DBD"/>
    <w:rsid w:val="00904E67"/>
    <w:rsid w:val="009050A7"/>
    <w:rsid w:val="00905101"/>
    <w:rsid w:val="0090530E"/>
    <w:rsid w:val="0090542E"/>
    <w:rsid w:val="00905441"/>
    <w:rsid w:val="0090561B"/>
    <w:rsid w:val="009056A9"/>
    <w:rsid w:val="009057A1"/>
    <w:rsid w:val="00905D86"/>
    <w:rsid w:val="00906168"/>
    <w:rsid w:val="009061A0"/>
    <w:rsid w:val="009062ED"/>
    <w:rsid w:val="00906676"/>
    <w:rsid w:val="009066D4"/>
    <w:rsid w:val="00906835"/>
    <w:rsid w:val="00906B50"/>
    <w:rsid w:val="00907036"/>
    <w:rsid w:val="009071C1"/>
    <w:rsid w:val="00907331"/>
    <w:rsid w:val="00907D51"/>
    <w:rsid w:val="00907F74"/>
    <w:rsid w:val="00910603"/>
    <w:rsid w:val="00910A90"/>
    <w:rsid w:val="00910B26"/>
    <w:rsid w:val="00910BA5"/>
    <w:rsid w:val="0091100B"/>
    <w:rsid w:val="00911DBE"/>
    <w:rsid w:val="00912037"/>
    <w:rsid w:val="009123B2"/>
    <w:rsid w:val="0091251F"/>
    <w:rsid w:val="009126A5"/>
    <w:rsid w:val="0091286A"/>
    <w:rsid w:val="00912C7E"/>
    <w:rsid w:val="00912CAC"/>
    <w:rsid w:val="00913056"/>
    <w:rsid w:val="009131F5"/>
    <w:rsid w:val="00913858"/>
    <w:rsid w:val="009138F5"/>
    <w:rsid w:val="00913A73"/>
    <w:rsid w:val="00913CC1"/>
    <w:rsid w:val="00913D48"/>
    <w:rsid w:val="00913E87"/>
    <w:rsid w:val="0091415A"/>
    <w:rsid w:val="009144AA"/>
    <w:rsid w:val="00914851"/>
    <w:rsid w:val="009149C0"/>
    <w:rsid w:val="00914C4A"/>
    <w:rsid w:val="00914D57"/>
    <w:rsid w:val="00914F48"/>
    <w:rsid w:val="00914FEF"/>
    <w:rsid w:val="009153FC"/>
    <w:rsid w:val="00915B4B"/>
    <w:rsid w:val="009160FA"/>
    <w:rsid w:val="009169FC"/>
    <w:rsid w:val="00916B74"/>
    <w:rsid w:val="00917078"/>
    <w:rsid w:val="009172E8"/>
    <w:rsid w:val="009173DA"/>
    <w:rsid w:val="0091763B"/>
    <w:rsid w:val="00917688"/>
    <w:rsid w:val="00917B48"/>
    <w:rsid w:val="009206EA"/>
    <w:rsid w:val="009206F4"/>
    <w:rsid w:val="00920702"/>
    <w:rsid w:val="00920ABB"/>
    <w:rsid w:val="00920B9D"/>
    <w:rsid w:val="00920BAF"/>
    <w:rsid w:val="00920D1F"/>
    <w:rsid w:val="0092120A"/>
    <w:rsid w:val="00921232"/>
    <w:rsid w:val="00921243"/>
    <w:rsid w:val="0092147B"/>
    <w:rsid w:val="009215E3"/>
    <w:rsid w:val="00921993"/>
    <w:rsid w:val="00921D84"/>
    <w:rsid w:val="00922282"/>
    <w:rsid w:val="00922452"/>
    <w:rsid w:val="009225F4"/>
    <w:rsid w:val="009227F6"/>
    <w:rsid w:val="00922B8A"/>
    <w:rsid w:val="00922F40"/>
    <w:rsid w:val="00922FF7"/>
    <w:rsid w:val="00923259"/>
    <w:rsid w:val="0092374B"/>
    <w:rsid w:val="0092454A"/>
    <w:rsid w:val="009245C4"/>
    <w:rsid w:val="00924682"/>
    <w:rsid w:val="009249D7"/>
    <w:rsid w:val="00924AFA"/>
    <w:rsid w:val="00925513"/>
    <w:rsid w:val="00925C04"/>
    <w:rsid w:val="00925C5F"/>
    <w:rsid w:val="00925E6A"/>
    <w:rsid w:val="00926087"/>
    <w:rsid w:val="0092645E"/>
    <w:rsid w:val="009272ED"/>
    <w:rsid w:val="00927A03"/>
    <w:rsid w:val="00927E65"/>
    <w:rsid w:val="00927FD5"/>
    <w:rsid w:val="0093062A"/>
    <w:rsid w:val="00930EFC"/>
    <w:rsid w:val="00930F91"/>
    <w:rsid w:val="0093103B"/>
    <w:rsid w:val="00931325"/>
    <w:rsid w:val="00931979"/>
    <w:rsid w:val="00931B2B"/>
    <w:rsid w:val="00931F4C"/>
    <w:rsid w:val="00932007"/>
    <w:rsid w:val="00932052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57B"/>
    <w:rsid w:val="009368F5"/>
    <w:rsid w:val="00936DEA"/>
    <w:rsid w:val="009372B0"/>
    <w:rsid w:val="00937652"/>
    <w:rsid w:val="009379A1"/>
    <w:rsid w:val="009379E0"/>
    <w:rsid w:val="00937BB8"/>
    <w:rsid w:val="009404EB"/>
    <w:rsid w:val="0094075F"/>
    <w:rsid w:val="00940B7D"/>
    <w:rsid w:val="00940E17"/>
    <w:rsid w:val="00940FCC"/>
    <w:rsid w:val="00941122"/>
    <w:rsid w:val="0094121A"/>
    <w:rsid w:val="00941525"/>
    <w:rsid w:val="00941570"/>
    <w:rsid w:val="009416FA"/>
    <w:rsid w:val="00941A84"/>
    <w:rsid w:val="00941E5E"/>
    <w:rsid w:val="00942051"/>
    <w:rsid w:val="0094244D"/>
    <w:rsid w:val="009427FD"/>
    <w:rsid w:val="00942C11"/>
    <w:rsid w:val="00942C9A"/>
    <w:rsid w:val="00942CB9"/>
    <w:rsid w:val="00942EE7"/>
    <w:rsid w:val="00942FE2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87B"/>
    <w:rsid w:val="00944D30"/>
    <w:rsid w:val="0094504C"/>
    <w:rsid w:val="00945309"/>
    <w:rsid w:val="009454BD"/>
    <w:rsid w:val="009458EA"/>
    <w:rsid w:val="00945CDE"/>
    <w:rsid w:val="00945DEA"/>
    <w:rsid w:val="00945E4C"/>
    <w:rsid w:val="00945F7A"/>
    <w:rsid w:val="00946553"/>
    <w:rsid w:val="009465BC"/>
    <w:rsid w:val="00946654"/>
    <w:rsid w:val="00946A31"/>
    <w:rsid w:val="00946F06"/>
    <w:rsid w:val="00946F32"/>
    <w:rsid w:val="009471DE"/>
    <w:rsid w:val="0094723B"/>
    <w:rsid w:val="00947852"/>
    <w:rsid w:val="00947D80"/>
    <w:rsid w:val="0095001B"/>
    <w:rsid w:val="0095003F"/>
    <w:rsid w:val="009504C1"/>
    <w:rsid w:val="009505BB"/>
    <w:rsid w:val="00950659"/>
    <w:rsid w:val="00951252"/>
    <w:rsid w:val="00951407"/>
    <w:rsid w:val="00951BC5"/>
    <w:rsid w:val="00951CCE"/>
    <w:rsid w:val="00951E31"/>
    <w:rsid w:val="00951EF6"/>
    <w:rsid w:val="0095216C"/>
    <w:rsid w:val="009521FD"/>
    <w:rsid w:val="0095270E"/>
    <w:rsid w:val="009529CF"/>
    <w:rsid w:val="00952C82"/>
    <w:rsid w:val="00952E98"/>
    <w:rsid w:val="00953166"/>
    <w:rsid w:val="009534DD"/>
    <w:rsid w:val="00953D93"/>
    <w:rsid w:val="00954267"/>
    <w:rsid w:val="00954570"/>
    <w:rsid w:val="009546EB"/>
    <w:rsid w:val="009547E8"/>
    <w:rsid w:val="00954A7A"/>
    <w:rsid w:val="009553C1"/>
    <w:rsid w:val="00955C30"/>
    <w:rsid w:val="00955ED9"/>
    <w:rsid w:val="00955FEB"/>
    <w:rsid w:val="00956212"/>
    <w:rsid w:val="00956504"/>
    <w:rsid w:val="0095661D"/>
    <w:rsid w:val="0095680E"/>
    <w:rsid w:val="00957001"/>
    <w:rsid w:val="0095743C"/>
    <w:rsid w:val="009576D3"/>
    <w:rsid w:val="00957AF3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2EE0"/>
    <w:rsid w:val="00963CDB"/>
    <w:rsid w:val="0096409D"/>
    <w:rsid w:val="009640ED"/>
    <w:rsid w:val="00965388"/>
    <w:rsid w:val="009653F8"/>
    <w:rsid w:val="00965A1B"/>
    <w:rsid w:val="00965ADB"/>
    <w:rsid w:val="00965BBB"/>
    <w:rsid w:val="00965C45"/>
    <w:rsid w:val="009664E5"/>
    <w:rsid w:val="00966DB3"/>
    <w:rsid w:val="00967076"/>
    <w:rsid w:val="00967088"/>
    <w:rsid w:val="00967930"/>
    <w:rsid w:val="00967B35"/>
    <w:rsid w:val="00967C67"/>
    <w:rsid w:val="00970842"/>
    <w:rsid w:val="009709A8"/>
    <w:rsid w:val="00970A49"/>
    <w:rsid w:val="00970BE0"/>
    <w:rsid w:val="00970D47"/>
    <w:rsid w:val="009719D9"/>
    <w:rsid w:val="00972132"/>
    <w:rsid w:val="009729A7"/>
    <w:rsid w:val="00972B09"/>
    <w:rsid w:val="00972CC0"/>
    <w:rsid w:val="00972DF5"/>
    <w:rsid w:val="00973533"/>
    <w:rsid w:val="00973B51"/>
    <w:rsid w:val="00973C2F"/>
    <w:rsid w:val="00974403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6A1"/>
    <w:rsid w:val="0097682E"/>
    <w:rsid w:val="00976B80"/>
    <w:rsid w:val="00976C76"/>
    <w:rsid w:val="00977356"/>
    <w:rsid w:val="0097737F"/>
    <w:rsid w:val="00977942"/>
    <w:rsid w:val="00977D59"/>
    <w:rsid w:val="00977DA9"/>
    <w:rsid w:val="00980413"/>
    <w:rsid w:val="00980C31"/>
    <w:rsid w:val="009810B9"/>
    <w:rsid w:val="00981432"/>
    <w:rsid w:val="009815A1"/>
    <w:rsid w:val="009815B2"/>
    <w:rsid w:val="00981611"/>
    <w:rsid w:val="009820F5"/>
    <w:rsid w:val="00982320"/>
    <w:rsid w:val="009826BC"/>
    <w:rsid w:val="00982911"/>
    <w:rsid w:val="00982BF5"/>
    <w:rsid w:val="00982C21"/>
    <w:rsid w:val="009830E4"/>
    <w:rsid w:val="009830F4"/>
    <w:rsid w:val="0098389F"/>
    <w:rsid w:val="00983D83"/>
    <w:rsid w:val="00983FF4"/>
    <w:rsid w:val="009843F0"/>
    <w:rsid w:val="009845A9"/>
    <w:rsid w:val="0098493D"/>
    <w:rsid w:val="00984D25"/>
    <w:rsid w:val="00984F77"/>
    <w:rsid w:val="009851CC"/>
    <w:rsid w:val="009854EA"/>
    <w:rsid w:val="00985826"/>
    <w:rsid w:val="00985C5D"/>
    <w:rsid w:val="009861B0"/>
    <w:rsid w:val="00986561"/>
    <w:rsid w:val="00986620"/>
    <w:rsid w:val="009868A8"/>
    <w:rsid w:val="00986B7E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0F1A"/>
    <w:rsid w:val="009916B8"/>
    <w:rsid w:val="00991832"/>
    <w:rsid w:val="00992490"/>
    <w:rsid w:val="009924E8"/>
    <w:rsid w:val="009926C2"/>
    <w:rsid w:val="00992A9A"/>
    <w:rsid w:val="00992CE7"/>
    <w:rsid w:val="00992D88"/>
    <w:rsid w:val="00992EA7"/>
    <w:rsid w:val="00993E14"/>
    <w:rsid w:val="00993E42"/>
    <w:rsid w:val="00994099"/>
    <w:rsid w:val="00994134"/>
    <w:rsid w:val="00994365"/>
    <w:rsid w:val="009945BD"/>
    <w:rsid w:val="009947C3"/>
    <w:rsid w:val="00994809"/>
    <w:rsid w:val="00994AD9"/>
    <w:rsid w:val="00994BB4"/>
    <w:rsid w:val="00994F8C"/>
    <w:rsid w:val="009959B8"/>
    <w:rsid w:val="00995AE8"/>
    <w:rsid w:val="009964CF"/>
    <w:rsid w:val="0099664B"/>
    <w:rsid w:val="00996717"/>
    <w:rsid w:val="00996A81"/>
    <w:rsid w:val="00996DC2"/>
    <w:rsid w:val="00996F36"/>
    <w:rsid w:val="00997019"/>
    <w:rsid w:val="009971CF"/>
    <w:rsid w:val="009A0499"/>
    <w:rsid w:val="009A051C"/>
    <w:rsid w:val="009A06E9"/>
    <w:rsid w:val="009A0D39"/>
    <w:rsid w:val="009A10CF"/>
    <w:rsid w:val="009A135E"/>
    <w:rsid w:val="009A14E2"/>
    <w:rsid w:val="009A1640"/>
    <w:rsid w:val="009A17CB"/>
    <w:rsid w:val="009A18B3"/>
    <w:rsid w:val="009A1D0C"/>
    <w:rsid w:val="009A1E04"/>
    <w:rsid w:val="009A2081"/>
    <w:rsid w:val="009A215E"/>
    <w:rsid w:val="009A2730"/>
    <w:rsid w:val="009A289D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216"/>
    <w:rsid w:val="009A425C"/>
    <w:rsid w:val="009A4571"/>
    <w:rsid w:val="009A49FE"/>
    <w:rsid w:val="009A4B50"/>
    <w:rsid w:val="009A5117"/>
    <w:rsid w:val="009A55BC"/>
    <w:rsid w:val="009A5A25"/>
    <w:rsid w:val="009A5F7F"/>
    <w:rsid w:val="009A6495"/>
    <w:rsid w:val="009A6EEC"/>
    <w:rsid w:val="009A72DA"/>
    <w:rsid w:val="009A73E2"/>
    <w:rsid w:val="009A7DC8"/>
    <w:rsid w:val="009A7EAF"/>
    <w:rsid w:val="009B006F"/>
    <w:rsid w:val="009B0783"/>
    <w:rsid w:val="009B0992"/>
    <w:rsid w:val="009B0ABE"/>
    <w:rsid w:val="009B0B4C"/>
    <w:rsid w:val="009B0F8E"/>
    <w:rsid w:val="009B1165"/>
    <w:rsid w:val="009B14B8"/>
    <w:rsid w:val="009B1945"/>
    <w:rsid w:val="009B19A4"/>
    <w:rsid w:val="009B1D75"/>
    <w:rsid w:val="009B1E40"/>
    <w:rsid w:val="009B1F6C"/>
    <w:rsid w:val="009B2308"/>
    <w:rsid w:val="009B2383"/>
    <w:rsid w:val="009B25B0"/>
    <w:rsid w:val="009B28B1"/>
    <w:rsid w:val="009B2DB7"/>
    <w:rsid w:val="009B41D3"/>
    <w:rsid w:val="009B4373"/>
    <w:rsid w:val="009B456D"/>
    <w:rsid w:val="009B47D1"/>
    <w:rsid w:val="009B50DD"/>
    <w:rsid w:val="009B5759"/>
    <w:rsid w:val="009B58F9"/>
    <w:rsid w:val="009B5C64"/>
    <w:rsid w:val="009B5DD3"/>
    <w:rsid w:val="009B5F4A"/>
    <w:rsid w:val="009B6114"/>
    <w:rsid w:val="009B617B"/>
    <w:rsid w:val="009B62A9"/>
    <w:rsid w:val="009B62EF"/>
    <w:rsid w:val="009B6642"/>
    <w:rsid w:val="009B6769"/>
    <w:rsid w:val="009B6A25"/>
    <w:rsid w:val="009B6A36"/>
    <w:rsid w:val="009B6A93"/>
    <w:rsid w:val="009B7411"/>
    <w:rsid w:val="009B752F"/>
    <w:rsid w:val="009B79C9"/>
    <w:rsid w:val="009C0413"/>
    <w:rsid w:val="009C0577"/>
    <w:rsid w:val="009C0C8F"/>
    <w:rsid w:val="009C0F77"/>
    <w:rsid w:val="009C12BF"/>
    <w:rsid w:val="009C199C"/>
    <w:rsid w:val="009C1F9F"/>
    <w:rsid w:val="009C21B8"/>
    <w:rsid w:val="009C3427"/>
    <w:rsid w:val="009C363C"/>
    <w:rsid w:val="009C3D58"/>
    <w:rsid w:val="009C3EE5"/>
    <w:rsid w:val="009C45BC"/>
    <w:rsid w:val="009C514B"/>
    <w:rsid w:val="009C5B82"/>
    <w:rsid w:val="009C5D22"/>
    <w:rsid w:val="009C5F36"/>
    <w:rsid w:val="009C5FD1"/>
    <w:rsid w:val="009C6583"/>
    <w:rsid w:val="009C6BF1"/>
    <w:rsid w:val="009C6E0A"/>
    <w:rsid w:val="009C6F33"/>
    <w:rsid w:val="009C6F67"/>
    <w:rsid w:val="009C7129"/>
    <w:rsid w:val="009C746E"/>
    <w:rsid w:val="009C7BA8"/>
    <w:rsid w:val="009C7BAC"/>
    <w:rsid w:val="009C7DFC"/>
    <w:rsid w:val="009D0062"/>
    <w:rsid w:val="009D024E"/>
    <w:rsid w:val="009D027F"/>
    <w:rsid w:val="009D03C6"/>
    <w:rsid w:val="009D050B"/>
    <w:rsid w:val="009D0B14"/>
    <w:rsid w:val="009D0B62"/>
    <w:rsid w:val="009D0C12"/>
    <w:rsid w:val="009D0D9E"/>
    <w:rsid w:val="009D0E63"/>
    <w:rsid w:val="009D1086"/>
    <w:rsid w:val="009D12F4"/>
    <w:rsid w:val="009D176A"/>
    <w:rsid w:val="009D1871"/>
    <w:rsid w:val="009D19B7"/>
    <w:rsid w:val="009D19B8"/>
    <w:rsid w:val="009D1B1E"/>
    <w:rsid w:val="009D1F70"/>
    <w:rsid w:val="009D29B2"/>
    <w:rsid w:val="009D32FC"/>
    <w:rsid w:val="009D3452"/>
    <w:rsid w:val="009D3700"/>
    <w:rsid w:val="009D371D"/>
    <w:rsid w:val="009D3C91"/>
    <w:rsid w:val="009D417B"/>
    <w:rsid w:val="009D41DF"/>
    <w:rsid w:val="009D42A8"/>
    <w:rsid w:val="009D42B0"/>
    <w:rsid w:val="009D42E2"/>
    <w:rsid w:val="009D4756"/>
    <w:rsid w:val="009D48CC"/>
    <w:rsid w:val="009D4B2D"/>
    <w:rsid w:val="009D52D2"/>
    <w:rsid w:val="009D5420"/>
    <w:rsid w:val="009D54F1"/>
    <w:rsid w:val="009D5B86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3E6"/>
    <w:rsid w:val="009E06A0"/>
    <w:rsid w:val="009E0B84"/>
    <w:rsid w:val="009E14AF"/>
    <w:rsid w:val="009E15F0"/>
    <w:rsid w:val="009E1648"/>
    <w:rsid w:val="009E165D"/>
    <w:rsid w:val="009E18B1"/>
    <w:rsid w:val="009E1C62"/>
    <w:rsid w:val="009E23FA"/>
    <w:rsid w:val="009E2703"/>
    <w:rsid w:val="009E2E2C"/>
    <w:rsid w:val="009E36E7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87C"/>
    <w:rsid w:val="009E5950"/>
    <w:rsid w:val="009E5976"/>
    <w:rsid w:val="009E6156"/>
    <w:rsid w:val="009E664B"/>
    <w:rsid w:val="009E66A6"/>
    <w:rsid w:val="009E6965"/>
    <w:rsid w:val="009E6ADC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1FD"/>
    <w:rsid w:val="009F13BC"/>
    <w:rsid w:val="009F143B"/>
    <w:rsid w:val="009F14A6"/>
    <w:rsid w:val="009F2A7D"/>
    <w:rsid w:val="009F2C40"/>
    <w:rsid w:val="009F2E0B"/>
    <w:rsid w:val="009F2F94"/>
    <w:rsid w:val="009F3343"/>
    <w:rsid w:val="009F39BB"/>
    <w:rsid w:val="009F3A39"/>
    <w:rsid w:val="009F4166"/>
    <w:rsid w:val="009F43C8"/>
    <w:rsid w:val="009F4425"/>
    <w:rsid w:val="009F4432"/>
    <w:rsid w:val="009F443E"/>
    <w:rsid w:val="009F4571"/>
    <w:rsid w:val="009F465A"/>
    <w:rsid w:val="009F46D1"/>
    <w:rsid w:val="009F478A"/>
    <w:rsid w:val="009F4931"/>
    <w:rsid w:val="009F5435"/>
    <w:rsid w:val="009F5627"/>
    <w:rsid w:val="009F575D"/>
    <w:rsid w:val="009F5815"/>
    <w:rsid w:val="009F6319"/>
    <w:rsid w:val="009F644F"/>
    <w:rsid w:val="009F69CF"/>
    <w:rsid w:val="009F6F74"/>
    <w:rsid w:val="009F75EA"/>
    <w:rsid w:val="009F7A14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E21"/>
    <w:rsid w:val="00A0332A"/>
    <w:rsid w:val="00A03361"/>
    <w:rsid w:val="00A0355D"/>
    <w:rsid w:val="00A038DD"/>
    <w:rsid w:val="00A03979"/>
    <w:rsid w:val="00A03C1A"/>
    <w:rsid w:val="00A041F7"/>
    <w:rsid w:val="00A04259"/>
    <w:rsid w:val="00A04437"/>
    <w:rsid w:val="00A045B5"/>
    <w:rsid w:val="00A047B5"/>
    <w:rsid w:val="00A04AB6"/>
    <w:rsid w:val="00A04D3F"/>
    <w:rsid w:val="00A04ED7"/>
    <w:rsid w:val="00A053B0"/>
    <w:rsid w:val="00A053B6"/>
    <w:rsid w:val="00A05919"/>
    <w:rsid w:val="00A059AF"/>
    <w:rsid w:val="00A05AD0"/>
    <w:rsid w:val="00A05B14"/>
    <w:rsid w:val="00A05B16"/>
    <w:rsid w:val="00A05C70"/>
    <w:rsid w:val="00A06448"/>
    <w:rsid w:val="00A06862"/>
    <w:rsid w:val="00A06B57"/>
    <w:rsid w:val="00A072D1"/>
    <w:rsid w:val="00A07694"/>
    <w:rsid w:val="00A07883"/>
    <w:rsid w:val="00A078FB"/>
    <w:rsid w:val="00A07D8E"/>
    <w:rsid w:val="00A100ED"/>
    <w:rsid w:val="00A10B85"/>
    <w:rsid w:val="00A10BBA"/>
    <w:rsid w:val="00A10C91"/>
    <w:rsid w:val="00A10F4D"/>
    <w:rsid w:val="00A1147F"/>
    <w:rsid w:val="00A115F1"/>
    <w:rsid w:val="00A11966"/>
    <w:rsid w:val="00A11D7B"/>
    <w:rsid w:val="00A12243"/>
    <w:rsid w:val="00A12285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E5C"/>
    <w:rsid w:val="00A16669"/>
    <w:rsid w:val="00A1671B"/>
    <w:rsid w:val="00A168F6"/>
    <w:rsid w:val="00A16980"/>
    <w:rsid w:val="00A16C3C"/>
    <w:rsid w:val="00A16D78"/>
    <w:rsid w:val="00A16F48"/>
    <w:rsid w:val="00A1716E"/>
    <w:rsid w:val="00A1718C"/>
    <w:rsid w:val="00A171D5"/>
    <w:rsid w:val="00A1748F"/>
    <w:rsid w:val="00A17B17"/>
    <w:rsid w:val="00A17B3E"/>
    <w:rsid w:val="00A17DB4"/>
    <w:rsid w:val="00A20BEE"/>
    <w:rsid w:val="00A20C36"/>
    <w:rsid w:val="00A21155"/>
    <w:rsid w:val="00A21320"/>
    <w:rsid w:val="00A21CCE"/>
    <w:rsid w:val="00A21D34"/>
    <w:rsid w:val="00A21D70"/>
    <w:rsid w:val="00A21E0E"/>
    <w:rsid w:val="00A21E32"/>
    <w:rsid w:val="00A22419"/>
    <w:rsid w:val="00A228D6"/>
    <w:rsid w:val="00A22CFA"/>
    <w:rsid w:val="00A22EF2"/>
    <w:rsid w:val="00A22FC9"/>
    <w:rsid w:val="00A23052"/>
    <w:rsid w:val="00A23122"/>
    <w:rsid w:val="00A2316F"/>
    <w:rsid w:val="00A23208"/>
    <w:rsid w:val="00A23302"/>
    <w:rsid w:val="00A2342A"/>
    <w:rsid w:val="00A2377C"/>
    <w:rsid w:val="00A23E41"/>
    <w:rsid w:val="00A23F92"/>
    <w:rsid w:val="00A242EF"/>
    <w:rsid w:val="00A2467A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2C3"/>
    <w:rsid w:val="00A27441"/>
    <w:rsid w:val="00A275EB"/>
    <w:rsid w:val="00A27705"/>
    <w:rsid w:val="00A30176"/>
    <w:rsid w:val="00A304D8"/>
    <w:rsid w:val="00A305CA"/>
    <w:rsid w:val="00A30DEF"/>
    <w:rsid w:val="00A30E91"/>
    <w:rsid w:val="00A31399"/>
    <w:rsid w:val="00A31436"/>
    <w:rsid w:val="00A315EC"/>
    <w:rsid w:val="00A31F2C"/>
    <w:rsid w:val="00A321DB"/>
    <w:rsid w:val="00A32328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5044"/>
    <w:rsid w:val="00A353C0"/>
    <w:rsid w:val="00A358DB"/>
    <w:rsid w:val="00A36B46"/>
    <w:rsid w:val="00A36E34"/>
    <w:rsid w:val="00A3787B"/>
    <w:rsid w:val="00A3792C"/>
    <w:rsid w:val="00A37D4C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32E8"/>
    <w:rsid w:val="00A4360A"/>
    <w:rsid w:val="00A43A7D"/>
    <w:rsid w:val="00A43D81"/>
    <w:rsid w:val="00A43E13"/>
    <w:rsid w:val="00A44540"/>
    <w:rsid w:val="00A44723"/>
    <w:rsid w:val="00A447E9"/>
    <w:rsid w:val="00A44B5F"/>
    <w:rsid w:val="00A4526A"/>
    <w:rsid w:val="00A4530A"/>
    <w:rsid w:val="00A455E9"/>
    <w:rsid w:val="00A456E8"/>
    <w:rsid w:val="00A45A26"/>
    <w:rsid w:val="00A45B49"/>
    <w:rsid w:val="00A4623E"/>
    <w:rsid w:val="00A4648D"/>
    <w:rsid w:val="00A468B6"/>
    <w:rsid w:val="00A468CD"/>
    <w:rsid w:val="00A46908"/>
    <w:rsid w:val="00A46A0D"/>
    <w:rsid w:val="00A46FB0"/>
    <w:rsid w:val="00A470CB"/>
    <w:rsid w:val="00A47330"/>
    <w:rsid w:val="00A4760D"/>
    <w:rsid w:val="00A47616"/>
    <w:rsid w:val="00A47716"/>
    <w:rsid w:val="00A4783F"/>
    <w:rsid w:val="00A47B81"/>
    <w:rsid w:val="00A47D0D"/>
    <w:rsid w:val="00A47F25"/>
    <w:rsid w:val="00A50035"/>
    <w:rsid w:val="00A5019C"/>
    <w:rsid w:val="00A504BD"/>
    <w:rsid w:val="00A50690"/>
    <w:rsid w:val="00A50753"/>
    <w:rsid w:val="00A50CE9"/>
    <w:rsid w:val="00A50E5D"/>
    <w:rsid w:val="00A511CA"/>
    <w:rsid w:val="00A51333"/>
    <w:rsid w:val="00A5136A"/>
    <w:rsid w:val="00A51490"/>
    <w:rsid w:val="00A514DF"/>
    <w:rsid w:val="00A51632"/>
    <w:rsid w:val="00A517C2"/>
    <w:rsid w:val="00A519C3"/>
    <w:rsid w:val="00A51F2D"/>
    <w:rsid w:val="00A51F48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440"/>
    <w:rsid w:val="00A534E5"/>
    <w:rsid w:val="00A537B7"/>
    <w:rsid w:val="00A53973"/>
    <w:rsid w:val="00A53FFD"/>
    <w:rsid w:val="00A5420F"/>
    <w:rsid w:val="00A545C4"/>
    <w:rsid w:val="00A5461F"/>
    <w:rsid w:val="00A54A62"/>
    <w:rsid w:val="00A55214"/>
    <w:rsid w:val="00A552BC"/>
    <w:rsid w:val="00A555C2"/>
    <w:rsid w:val="00A55628"/>
    <w:rsid w:val="00A55889"/>
    <w:rsid w:val="00A55B51"/>
    <w:rsid w:val="00A55C91"/>
    <w:rsid w:val="00A5691B"/>
    <w:rsid w:val="00A56BB9"/>
    <w:rsid w:val="00A56CD2"/>
    <w:rsid w:val="00A56E4A"/>
    <w:rsid w:val="00A5706C"/>
    <w:rsid w:val="00A57A51"/>
    <w:rsid w:val="00A57CA5"/>
    <w:rsid w:val="00A60366"/>
    <w:rsid w:val="00A6055D"/>
    <w:rsid w:val="00A60F30"/>
    <w:rsid w:val="00A61073"/>
    <w:rsid w:val="00A611AF"/>
    <w:rsid w:val="00A61464"/>
    <w:rsid w:val="00A61885"/>
    <w:rsid w:val="00A61BFC"/>
    <w:rsid w:val="00A628B1"/>
    <w:rsid w:val="00A6299B"/>
    <w:rsid w:val="00A62AC9"/>
    <w:rsid w:val="00A62F20"/>
    <w:rsid w:val="00A638D2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6DA"/>
    <w:rsid w:val="00A65BC4"/>
    <w:rsid w:val="00A65C59"/>
    <w:rsid w:val="00A65CF8"/>
    <w:rsid w:val="00A66877"/>
    <w:rsid w:val="00A66970"/>
    <w:rsid w:val="00A66A03"/>
    <w:rsid w:val="00A66C7D"/>
    <w:rsid w:val="00A67115"/>
    <w:rsid w:val="00A675F5"/>
    <w:rsid w:val="00A7012F"/>
    <w:rsid w:val="00A70378"/>
    <w:rsid w:val="00A7066B"/>
    <w:rsid w:val="00A70799"/>
    <w:rsid w:val="00A70C17"/>
    <w:rsid w:val="00A71212"/>
    <w:rsid w:val="00A71245"/>
    <w:rsid w:val="00A716D2"/>
    <w:rsid w:val="00A718EB"/>
    <w:rsid w:val="00A71C1A"/>
    <w:rsid w:val="00A71C57"/>
    <w:rsid w:val="00A71D59"/>
    <w:rsid w:val="00A71FEA"/>
    <w:rsid w:val="00A722F9"/>
    <w:rsid w:val="00A72505"/>
    <w:rsid w:val="00A7251D"/>
    <w:rsid w:val="00A7252D"/>
    <w:rsid w:val="00A728C8"/>
    <w:rsid w:val="00A72989"/>
    <w:rsid w:val="00A73386"/>
    <w:rsid w:val="00A738D8"/>
    <w:rsid w:val="00A738ED"/>
    <w:rsid w:val="00A73D59"/>
    <w:rsid w:val="00A73FE8"/>
    <w:rsid w:val="00A7411E"/>
    <w:rsid w:val="00A760CB"/>
    <w:rsid w:val="00A76360"/>
    <w:rsid w:val="00A764EB"/>
    <w:rsid w:val="00A7666E"/>
    <w:rsid w:val="00A76C55"/>
    <w:rsid w:val="00A777A4"/>
    <w:rsid w:val="00A77A3C"/>
    <w:rsid w:val="00A80EC7"/>
    <w:rsid w:val="00A81052"/>
    <w:rsid w:val="00A816D0"/>
    <w:rsid w:val="00A81E54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20D"/>
    <w:rsid w:val="00A844CE"/>
    <w:rsid w:val="00A84711"/>
    <w:rsid w:val="00A847DA"/>
    <w:rsid w:val="00A84993"/>
    <w:rsid w:val="00A849AC"/>
    <w:rsid w:val="00A84E18"/>
    <w:rsid w:val="00A84EC8"/>
    <w:rsid w:val="00A8562C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8E2"/>
    <w:rsid w:val="00A87B24"/>
    <w:rsid w:val="00A87B3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5C6"/>
    <w:rsid w:val="00A92656"/>
    <w:rsid w:val="00A9291B"/>
    <w:rsid w:val="00A92959"/>
    <w:rsid w:val="00A92D2E"/>
    <w:rsid w:val="00A93439"/>
    <w:rsid w:val="00A934D1"/>
    <w:rsid w:val="00A935E9"/>
    <w:rsid w:val="00A9362D"/>
    <w:rsid w:val="00A9389A"/>
    <w:rsid w:val="00A9399D"/>
    <w:rsid w:val="00A93ABB"/>
    <w:rsid w:val="00A93CD1"/>
    <w:rsid w:val="00A93D49"/>
    <w:rsid w:val="00A94145"/>
    <w:rsid w:val="00A941C3"/>
    <w:rsid w:val="00A94692"/>
    <w:rsid w:val="00A946C6"/>
    <w:rsid w:val="00A94885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59C7"/>
    <w:rsid w:val="00A96584"/>
    <w:rsid w:val="00A96C5C"/>
    <w:rsid w:val="00A96DA2"/>
    <w:rsid w:val="00A9743B"/>
    <w:rsid w:val="00A97467"/>
    <w:rsid w:val="00A9786D"/>
    <w:rsid w:val="00A97A34"/>
    <w:rsid w:val="00A97BD6"/>
    <w:rsid w:val="00A97CB7"/>
    <w:rsid w:val="00A97DCC"/>
    <w:rsid w:val="00AA0153"/>
    <w:rsid w:val="00AA0350"/>
    <w:rsid w:val="00AA044B"/>
    <w:rsid w:val="00AA04E7"/>
    <w:rsid w:val="00AA0547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3C4"/>
    <w:rsid w:val="00AA24AD"/>
    <w:rsid w:val="00AA32F2"/>
    <w:rsid w:val="00AA3370"/>
    <w:rsid w:val="00AA34D6"/>
    <w:rsid w:val="00AA3525"/>
    <w:rsid w:val="00AA3A4A"/>
    <w:rsid w:val="00AA3BEE"/>
    <w:rsid w:val="00AA3CFB"/>
    <w:rsid w:val="00AA4484"/>
    <w:rsid w:val="00AA45B6"/>
    <w:rsid w:val="00AA45DA"/>
    <w:rsid w:val="00AA48BF"/>
    <w:rsid w:val="00AA4E26"/>
    <w:rsid w:val="00AA50A9"/>
    <w:rsid w:val="00AA579A"/>
    <w:rsid w:val="00AA57D2"/>
    <w:rsid w:val="00AA5C9E"/>
    <w:rsid w:val="00AA60AF"/>
    <w:rsid w:val="00AA63D8"/>
    <w:rsid w:val="00AA66F2"/>
    <w:rsid w:val="00AA66FE"/>
    <w:rsid w:val="00AA670B"/>
    <w:rsid w:val="00AA6864"/>
    <w:rsid w:val="00AA6889"/>
    <w:rsid w:val="00AA6A5A"/>
    <w:rsid w:val="00AA6FAD"/>
    <w:rsid w:val="00AA7105"/>
    <w:rsid w:val="00AA714D"/>
    <w:rsid w:val="00AA7586"/>
    <w:rsid w:val="00AA7C24"/>
    <w:rsid w:val="00AA7D1E"/>
    <w:rsid w:val="00AA7F4A"/>
    <w:rsid w:val="00AB0CEC"/>
    <w:rsid w:val="00AB0D31"/>
    <w:rsid w:val="00AB11BE"/>
    <w:rsid w:val="00AB16C0"/>
    <w:rsid w:val="00AB1746"/>
    <w:rsid w:val="00AB186E"/>
    <w:rsid w:val="00AB19A9"/>
    <w:rsid w:val="00AB1C52"/>
    <w:rsid w:val="00AB29F4"/>
    <w:rsid w:val="00AB3F4D"/>
    <w:rsid w:val="00AB4223"/>
    <w:rsid w:val="00AB47F0"/>
    <w:rsid w:val="00AB52EB"/>
    <w:rsid w:val="00AB577E"/>
    <w:rsid w:val="00AB59DD"/>
    <w:rsid w:val="00AB6198"/>
    <w:rsid w:val="00AB6245"/>
    <w:rsid w:val="00AB6255"/>
    <w:rsid w:val="00AB62B6"/>
    <w:rsid w:val="00AB6555"/>
    <w:rsid w:val="00AB6A54"/>
    <w:rsid w:val="00AB6B00"/>
    <w:rsid w:val="00AB6B59"/>
    <w:rsid w:val="00AB6C8B"/>
    <w:rsid w:val="00AB6DDA"/>
    <w:rsid w:val="00AB70E3"/>
    <w:rsid w:val="00AB7375"/>
    <w:rsid w:val="00AB7745"/>
    <w:rsid w:val="00AB790A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600B"/>
    <w:rsid w:val="00AC63C1"/>
    <w:rsid w:val="00AC70D4"/>
    <w:rsid w:val="00AC71A0"/>
    <w:rsid w:val="00AC7867"/>
    <w:rsid w:val="00AC7AC7"/>
    <w:rsid w:val="00AD0084"/>
    <w:rsid w:val="00AD012D"/>
    <w:rsid w:val="00AD048C"/>
    <w:rsid w:val="00AD06D7"/>
    <w:rsid w:val="00AD084A"/>
    <w:rsid w:val="00AD0AFF"/>
    <w:rsid w:val="00AD0B3F"/>
    <w:rsid w:val="00AD0F84"/>
    <w:rsid w:val="00AD1147"/>
    <w:rsid w:val="00AD1359"/>
    <w:rsid w:val="00AD1888"/>
    <w:rsid w:val="00AD1992"/>
    <w:rsid w:val="00AD1AD8"/>
    <w:rsid w:val="00AD24D9"/>
    <w:rsid w:val="00AD2990"/>
    <w:rsid w:val="00AD2C4A"/>
    <w:rsid w:val="00AD2FEA"/>
    <w:rsid w:val="00AD3209"/>
    <w:rsid w:val="00AD32A2"/>
    <w:rsid w:val="00AD32C1"/>
    <w:rsid w:val="00AD36E9"/>
    <w:rsid w:val="00AD384A"/>
    <w:rsid w:val="00AD38E8"/>
    <w:rsid w:val="00AD3A46"/>
    <w:rsid w:val="00AD3E73"/>
    <w:rsid w:val="00AD45B8"/>
    <w:rsid w:val="00AD48BD"/>
    <w:rsid w:val="00AD4AAF"/>
    <w:rsid w:val="00AD4BE5"/>
    <w:rsid w:val="00AD4E40"/>
    <w:rsid w:val="00AD4F07"/>
    <w:rsid w:val="00AD5812"/>
    <w:rsid w:val="00AD5835"/>
    <w:rsid w:val="00AD5B24"/>
    <w:rsid w:val="00AD5CE6"/>
    <w:rsid w:val="00AD5DD5"/>
    <w:rsid w:val="00AD6371"/>
    <w:rsid w:val="00AD6D89"/>
    <w:rsid w:val="00AD6DAC"/>
    <w:rsid w:val="00AD6E95"/>
    <w:rsid w:val="00AD7353"/>
    <w:rsid w:val="00AD7CA0"/>
    <w:rsid w:val="00AE0893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7F2"/>
    <w:rsid w:val="00AE48AD"/>
    <w:rsid w:val="00AE4B21"/>
    <w:rsid w:val="00AE4B22"/>
    <w:rsid w:val="00AE4C9B"/>
    <w:rsid w:val="00AE4FEC"/>
    <w:rsid w:val="00AE5243"/>
    <w:rsid w:val="00AE545B"/>
    <w:rsid w:val="00AE5909"/>
    <w:rsid w:val="00AE5F06"/>
    <w:rsid w:val="00AE5FCA"/>
    <w:rsid w:val="00AE6248"/>
    <w:rsid w:val="00AE65F7"/>
    <w:rsid w:val="00AE66C5"/>
    <w:rsid w:val="00AE6BB3"/>
    <w:rsid w:val="00AE6C57"/>
    <w:rsid w:val="00AE6CB2"/>
    <w:rsid w:val="00AE6D3B"/>
    <w:rsid w:val="00AE7335"/>
    <w:rsid w:val="00AE733C"/>
    <w:rsid w:val="00AE7562"/>
    <w:rsid w:val="00AE78CB"/>
    <w:rsid w:val="00AE795B"/>
    <w:rsid w:val="00AF0795"/>
    <w:rsid w:val="00AF09A5"/>
    <w:rsid w:val="00AF0E82"/>
    <w:rsid w:val="00AF0E91"/>
    <w:rsid w:val="00AF0F34"/>
    <w:rsid w:val="00AF10CE"/>
    <w:rsid w:val="00AF1485"/>
    <w:rsid w:val="00AF18A6"/>
    <w:rsid w:val="00AF2184"/>
    <w:rsid w:val="00AF2378"/>
    <w:rsid w:val="00AF26E0"/>
    <w:rsid w:val="00AF28F3"/>
    <w:rsid w:val="00AF2A14"/>
    <w:rsid w:val="00AF2C05"/>
    <w:rsid w:val="00AF2C2F"/>
    <w:rsid w:val="00AF2C85"/>
    <w:rsid w:val="00AF2E00"/>
    <w:rsid w:val="00AF37AB"/>
    <w:rsid w:val="00AF3887"/>
    <w:rsid w:val="00AF3EE0"/>
    <w:rsid w:val="00AF401E"/>
    <w:rsid w:val="00AF4BC9"/>
    <w:rsid w:val="00AF4BF5"/>
    <w:rsid w:val="00AF51C2"/>
    <w:rsid w:val="00AF51E9"/>
    <w:rsid w:val="00AF5427"/>
    <w:rsid w:val="00AF5844"/>
    <w:rsid w:val="00AF5847"/>
    <w:rsid w:val="00AF5A7A"/>
    <w:rsid w:val="00AF5C52"/>
    <w:rsid w:val="00AF5DE5"/>
    <w:rsid w:val="00AF61D4"/>
    <w:rsid w:val="00AF62AA"/>
    <w:rsid w:val="00AF6482"/>
    <w:rsid w:val="00AF69E1"/>
    <w:rsid w:val="00AF6A46"/>
    <w:rsid w:val="00AF6B68"/>
    <w:rsid w:val="00AF6C18"/>
    <w:rsid w:val="00AF6C2C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0C1"/>
    <w:rsid w:val="00B018EC"/>
    <w:rsid w:val="00B01E03"/>
    <w:rsid w:val="00B01F51"/>
    <w:rsid w:val="00B023AF"/>
    <w:rsid w:val="00B025F6"/>
    <w:rsid w:val="00B026A4"/>
    <w:rsid w:val="00B02701"/>
    <w:rsid w:val="00B0280B"/>
    <w:rsid w:val="00B029D8"/>
    <w:rsid w:val="00B02CA8"/>
    <w:rsid w:val="00B030CE"/>
    <w:rsid w:val="00B03C68"/>
    <w:rsid w:val="00B04077"/>
    <w:rsid w:val="00B043A4"/>
    <w:rsid w:val="00B04630"/>
    <w:rsid w:val="00B04839"/>
    <w:rsid w:val="00B04881"/>
    <w:rsid w:val="00B04BD8"/>
    <w:rsid w:val="00B05068"/>
    <w:rsid w:val="00B05782"/>
    <w:rsid w:val="00B05C11"/>
    <w:rsid w:val="00B05E2D"/>
    <w:rsid w:val="00B05EF3"/>
    <w:rsid w:val="00B063EE"/>
    <w:rsid w:val="00B068F2"/>
    <w:rsid w:val="00B06B9D"/>
    <w:rsid w:val="00B06EAC"/>
    <w:rsid w:val="00B071AB"/>
    <w:rsid w:val="00B071DA"/>
    <w:rsid w:val="00B07EA0"/>
    <w:rsid w:val="00B101B3"/>
    <w:rsid w:val="00B1020D"/>
    <w:rsid w:val="00B10229"/>
    <w:rsid w:val="00B10734"/>
    <w:rsid w:val="00B10B19"/>
    <w:rsid w:val="00B10EC1"/>
    <w:rsid w:val="00B119C0"/>
    <w:rsid w:val="00B11AB3"/>
    <w:rsid w:val="00B11DF5"/>
    <w:rsid w:val="00B11ED3"/>
    <w:rsid w:val="00B11FCB"/>
    <w:rsid w:val="00B12008"/>
    <w:rsid w:val="00B1200A"/>
    <w:rsid w:val="00B125E7"/>
    <w:rsid w:val="00B12877"/>
    <w:rsid w:val="00B12A81"/>
    <w:rsid w:val="00B13367"/>
    <w:rsid w:val="00B13481"/>
    <w:rsid w:val="00B134A2"/>
    <w:rsid w:val="00B13B73"/>
    <w:rsid w:val="00B13DB3"/>
    <w:rsid w:val="00B13DC1"/>
    <w:rsid w:val="00B1422B"/>
    <w:rsid w:val="00B14943"/>
    <w:rsid w:val="00B149AE"/>
    <w:rsid w:val="00B14BAA"/>
    <w:rsid w:val="00B14BD1"/>
    <w:rsid w:val="00B15995"/>
    <w:rsid w:val="00B161A8"/>
    <w:rsid w:val="00B16982"/>
    <w:rsid w:val="00B16DB3"/>
    <w:rsid w:val="00B16FA0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0F3F"/>
    <w:rsid w:val="00B216BA"/>
    <w:rsid w:val="00B21768"/>
    <w:rsid w:val="00B21E22"/>
    <w:rsid w:val="00B2209E"/>
    <w:rsid w:val="00B221C5"/>
    <w:rsid w:val="00B222AF"/>
    <w:rsid w:val="00B22671"/>
    <w:rsid w:val="00B22727"/>
    <w:rsid w:val="00B22839"/>
    <w:rsid w:val="00B230DC"/>
    <w:rsid w:val="00B231DC"/>
    <w:rsid w:val="00B232D5"/>
    <w:rsid w:val="00B2394D"/>
    <w:rsid w:val="00B23A16"/>
    <w:rsid w:val="00B23D3E"/>
    <w:rsid w:val="00B23D5E"/>
    <w:rsid w:val="00B23D82"/>
    <w:rsid w:val="00B2417F"/>
    <w:rsid w:val="00B2468D"/>
    <w:rsid w:val="00B2490E"/>
    <w:rsid w:val="00B24D50"/>
    <w:rsid w:val="00B24F21"/>
    <w:rsid w:val="00B25793"/>
    <w:rsid w:val="00B25C55"/>
    <w:rsid w:val="00B26C3F"/>
    <w:rsid w:val="00B271CC"/>
    <w:rsid w:val="00B2724B"/>
    <w:rsid w:val="00B275A0"/>
    <w:rsid w:val="00B27CE0"/>
    <w:rsid w:val="00B30017"/>
    <w:rsid w:val="00B306E1"/>
    <w:rsid w:val="00B310A4"/>
    <w:rsid w:val="00B31A36"/>
    <w:rsid w:val="00B31C75"/>
    <w:rsid w:val="00B31D93"/>
    <w:rsid w:val="00B31F82"/>
    <w:rsid w:val="00B3213F"/>
    <w:rsid w:val="00B32344"/>
    <w:rsid w:val="00B32735"/>
    <w:rsid w:val="00B32EB5"/>
    <w:rsid w:val="00B32F5C"/>
    <w:rsid w:val="00B32FD3"/>
    <w:rsid w:val="00B332F1"/>
    <w:rsid w:val="00B33641"/>
    <w:rsid w:val="00B3371C"/>
    <w:rsid w:val="00B33A1D"/>
    <w:rsid w:val="00B33BEF"/>
    <w:rsid w:val="00B33D5C"/>
    <w:rsid w:val="00B33E0A"/>
    <w:rsid w:val="00B345DE"/>
    <w:rsid w:val="00B3472F"/>
    <w:rsid w:val="00B34AC9"/>
    <w:rsid w:val="00B34B42"/>
    <w:rsid w:val="00B359FE"/>
    <w:rsid w:val="00B36475"/>
    <w:rsid w:val="00B36776"/>
    <w:rsid w:val="00B36BA1"/>
    <w:rsid w:val="00B36BE9"/>
    <w:rsid w:val="00B36EEF"/>
    <w:rsid w:val="00B37028"/>
    <w:rsid w:val="00B3710B"/>
    <w:rsid w:val="00B372D1"/>
    <w:rsid w:val="00B3734C"/>
    <w:rsid w:val="00B3749A"/>
    <w:rsid w:val="00B37C92"/>
    <w:rsid w:val="00B400EC"/>
    <w:rsid w:val="00B40212"/>
    <w:rsid w:val="00B40C49"/>
    <w:rsid w:val="00B41598"/>
    <w:rsid w:val="00B4221F"/>
    <w:rsid w:val="00B425D9"/>
    <w:rsid w:val="00B427A0"/>
    <w:rsid w:val="00B42A67"/>
    <w:rsid w:val="00B42EDB"/>
    <w:rsid w:val="00B4300E"/>
    <w:rsid w:val="00B4310A"/>
    <w:rsid w:val="00B43286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53A"/>
    <w:rsid w:val="00B45604"/>
    <w:rsid w:val="00B4591A"/>
    <w:rsid w:val="00B45EAB"/>
    <w:rsid w:val="00B4666B"/>
    <w:rsid w:val="00B46750"/>
    <w:rsid w:val="00B46960"/>
    <w:rsid w:val="00B46A75"/>
    <w:rsid w:val="00B46CC5"/>
    <w:rsid w:val="00B47809"/>
    <w:rsid w:val="00B47A8A"/>
    <w:rsid w:val="00B47FA5"/>
    <w:rsid w:val="00B50062"/>
    <w:rsid w:val="00B50473"/>
    <w:rsid w:val="00B5068E"/>
    <w:rsid w:val="00B506DB"/>
    <w:rsid w:val="00B5091B"/>
    <w:rsid w:val="00B50CCB"/>
    <w:rsid w:val="00B51569"/>
    <w:rsid w:val="00B51A4A"/>
    <w:rsid w:val="00B51B1D"/>
    <w:rsid w:val="00B51C21"/>
    <w:rsid w:val="00B51DEE"/>
    <w:rsid w:val="00B5230D"/>
    <w:rsid w:val="00B52512"/>
    <w:rsid w:val="00B52686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696"/>
    <w:rsid w:val="00B558B2"/>
    <w:rsid w:val="00B55925"/>
    <w:rsid w:val="00B55FD3"/>
    <w:rsid w:val="00B56F88"/>
    <w:rsid w:val="00B570B2"/>
    <w:rsid w:val="00B573C1"/>
    <w:rsid w:val="00B57631"/>
    <w:rsid w:val="00B577E2"/>
    <w:rsid w:val="00B60150"/>
    <w:rsid w:val="00B60923"/>
    <w:rsid w:val="00B60DCB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2B0"/>
    <w:rsid w:val="00B62463"/>
    <w:rsid w:val="00B627FA"/>
    <w:rsid w:val="00B63260"/>
    <w:rsid w:val="00B632F0"/>
    <w:rsid w:val="00B63B07"/>
    <w:rsid w:val="00B65331"/>
    <w:rsid w:val="00B654C2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7108"/>
    <w:rsid w:val="00B67385"/>
    <w:rsid w:val="00B67846"/>
    <w:rsid w:val="00B67898"/>
    <w:rsid w:val="00B700C2"/>
    <w:rsid w:val="00B702B5"/>
    <w:rsid w:val="00B70576"/>
    <w:rsid w:val="00B705D8"/>
    <w:rsid w:val="00B70853"/>
    <w:rsid w:val="00B70B49"/>
    <w:rsid w:val="00B70F2B"/>
    <w:rsid w:val="00B70FA2"/>
    <w:rsid w:val="00B71394"/>
    <w:rsid w:val="00B717E1"/>
    <w:rsid w:val="00B71BC5"/>
    <w:rsid w:val="00B71DC5"/>
    <w:rsid w:val="00B72992"/>
    <w:rsid w:val="00B72CB0"/>
    <w:rsid w:val="00B73328"/>
    <w:rsid w:val="00B739B1"/>
    <w:rsid w:val="00B73A76"/>
    <w:rsid w:val="00B74074"/>
    <w:rsid w:val="00B7407C"/>
    <w:rsid w:val="00B742F1"/>
    <w:rsid w:val="00B748CF"/>
    <w:rsid w:val="00B74B81"/>
    <w:rsid w:val="00B74CB5"/>
    <w:rsid w:val="00B74E49"/>
    <w:rsid w:val="00B7511D"/>
    <w:rsid w:val="00B75B71"/>
    <w:rsid w:val="00B75BDB"/>
    <w:rsid w:val="00B75F32"/>
    <w:rsid w:val="00B76058"/>
    <w:rsid w:val="00B7639F"/>
    <w:rsid w:val="00B76A7C"/>
    <w:rsid w:val="00B76BB7"/>
    <w:rsid w:val="00B76E62"/>
    <w:rsid w:val="00B77797"/>
    <w:rsid w:val="00B77958"/>
    <w:rsid w:val="00B77A6D"/>
    <w:rsid w:val="00B8047A"/>
    <w:rsid w:val="00B812C7"/>
    <w:rsid w:val="00B81449"/>
    <w:rsid w:val="00B819EB"/>
    <w:rsid w:val="00B81D4F"/>
    <w:rsid w:val="00B82EFE"/>
    <w:rsid w:val="00B82FCE"/>
    <w:rsid w:val="00B832EF"/>
    <w:rsid w:val="00B8368B"/>
    <w:rsid w:val="00B83758"/>
    <w:rsid w:val="00B83A26"/>
    <w:rsid w:val="00B83A3D"/>
    <w:rsid w:val="00B83CCE"/>
    <w:rsid w:val="00B83DF0"/>
    <w:rsid w:val="00B83E5C"/>
    <w:rsid w:val="00B84368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74B5"/>
    <w:rsid w:val="00B8762E"/>
    <w:rsid w:val="00B876D5"/>
    <w:rsid w:val="00B87C93"/>
    <w:rsid w:val="00B87C94"/>
    <w:rsid w:val="00B87EC8"/>
    <w:rsid w:val="00B901CE"/>
    <w:rsid w:val="00B90216"/>
    <w:rsid w:val="00B9067F"/>
    <w:rsid w:val="00B90ACA"/>
    <w:rsid w:val="00B91604"/>
    <w:rsid w:val="00B9190F"/>
    <w:rsid w:val="00B91A2D"/>
    <w:rsid w:val="00B91E57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88B"/>
    <w:rsid w:val="00B938FC"/>
    <w:rsid w:val="00B93AEF"/>
    <w:rsid w:val="00B93B98"/>
    <w:rsid w:val="00B940C0"/>
    <w:rsid w:val="00B941CD"/>
    <w:rsid w:val="00B94998"/>
    <w:rsid w:val="00B949BE"/>
    <w:rsid w:val="00B952AE"/>
    <w:rsid w:val="00B953B3"/>
    <w:rsid w:val="00B953C2"/>
    <w:rsid w:val="00B955B1"/>
    <w:rsid w:val="00B959CB"/>
    <w:rsid w:val="00B95A7A"/>
    <w:rsid w:val="00B95D2D"/>
    <w:rsid w:val="00B9638C"/>
    <w:rsid w:val="00B964A9"/>
    <w:rsid w:val="00B96667"/>
    <w:rsid w:val="00B9667D"/>
    <w:rsid w:val="00B966BB"/>
    <w:rsid w:val="00B967D6"/>
    <w:rsid w:val="00B967F8"/>
    <w:rsid w:val="00B96CD1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6CA"/>
    <w:rsid w:val="00BA0BDE"/>
    <w:rsid w:val="00BA0F58"/>
    <w:rsid w:val="00BA121A"/>
    <w:rsid w:val="00BA138A"/>
    <w:rsid w:val="00BA1CE3"/>
    <w:rsid w:val="00BA1F94"/>
    <w:rsid w:val="00BA210B"/>
    <w:rsid w:val="00BA23E9"/>
    <w:rsid w:val="00BA2456"/>
    <w:rsid w:val="00BA25C3"/>
    <w:rsid w:val="00BA2BB1"/>
    <w:rsid w:val="00BA2D20"/>
    <w:rsid w:val="00BA2D3F"/>
    <w:rsid w:val="00BA32C7"/>
    <w:rsid w:val="00BA33B4"/>
    <w:rsid w:val="00BA3626"/>
    <w:rsid w:val="00BA3662"/>
    <w:rsid w:val="00BA3D0F"/>
    <w:rsid w:val="00BA4014"/>
    <w:rsid w:val="00BA42F5"/>
    <w:rsid w:val="00BA46B2"/>
    <w:rsid w:val="00BA497A"/>
    <w:rsid w:val="00BA4A94"/>
    <w:rsid w:val="00BA4B06"/>
    <w:rsid w:val="00BA4CA8"/>
    <w:rsid w:val="00BA5447"/>
    <w:rsid w:val="00BA544A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9EC"/>
    <w:rsid w:val="00BA7BFD"/>
    <w:rsid w:val="00BA7F11"/>
    <w:rsid w:val="00BB0007"/>
    <w:rsid w:val="00BB090F"/>
    <w:rsid w:val="00BB0D0B"/>
    <w:rsid w:val="00BB118F"/>
    <w:rsid w:val="00BB120A"/>
    <w:rsid w:val="00BB1387"/>
    <w:rsid w:val="00BB1AA3"/>
    <w:rsid w:val="00BB1B41"/>
    <w:rsid w:val="00BB2C55"/>
    <w:rsid w:val="00BB327F"/>
    <w:rsid w:val="00BB3562"/>
    <w:rsid w:val="00BB42DB"/>
    <w:rsid w:val="00BB43D0"/>
    <w:rsid w:val="00BB45A8"/>
    <w:rsid w:val="00BB4A99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298"/>
    <w:rsid w:val="00BB6437"/>
    <w:rsid w:val="00BB6663"/>
    <w:rsid w:val="00BB69C6"/>
    <w:rsid w:val="00BB73CF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9D4"/>
    <w:rsid w:val="00BC1B02"/>
    <w:rsid w:val="00BC207B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2F"/>
    <w:rsid w:val="00BC56C8"/>
    <w:rsid w:val="00BC62FE"/>
    <w:rsid w:val="00BC6A91"/>
    <w:rsid w:val="00BC6ACC"/>
    <w:rsid w:val="00BC75E2"/>
    <w:rsid w:val="00BC7680"/>
    <w:rsid w:val="00BC7C00"/>
    <w:rsid w:val="00BC7E61"/>
    <w:rsid w:val="00BC7EA6"/>
    <w:rsid w:val="00BD00DA"/>
    <w:rsid w:val="00BD0120"/>
    <w:rsid w:val="00BD047F"/>
    <w:rsid w:val="00BD056E"/>
    <w:rsid w:val="00BD09CF"/>
    <w:rsid w:val="00BD10C7"/>
    <w:rsid w:val="00BD139F"/>
    <w:rsid w:val="00BD1BA4"/>
    <w:rsid w:val="00BD1DBB"/>
    <w:rsid w:val="00BD1EC0"/>
    <w:rsid w:val="00BD265C"/>
    <w:rsid w:val="00BD268B"/>
    <w:rsid w:val="00BD2709"/>
    <w:rsid w:val="00BD2B25"/>
    <w:rsid w:val="00BD2CD1"/>
    <w:rsid w:val="00BD3395"/>
    <w:rsid w:val="00BD3562"/>
    <w:rsid w:val="00BD3823"/>
    <w:rsid w:val="00BD399C"/>
    <w:rsid w:val="00BD411C"/>
    <w:rsid w:val="00BD432F"/>
    <w:rsid w:val="00BD4742"/>
    <w:rsid w:val="00BD493F"/>
    <w:rsid w:val="00BD4967"/>
    <w:rsid w:val="00BD4A00"/>
    <w:rsid w:val="00BD4D87"/>
    <w:rsid w:val="00BD4DA8"/>
    <w:rsid w:val="00BD51E7"/>
    <w:rsid w:val="00BD5471"/>
    <w:rsid w:val="00BD55BA"/>
    <w:rsid w:val="00BD5983"/>
    <w:rsid w:val="00BD5A4F"/>
    <w:rsid w:val="00BD5A7E"/>
    <w:rsid w:val="00BD62F1"/>
    <w:rsid w:val="00BD6525"/>
    <w:rsid w:val="00BD66EA"/>
    <w:rsid w:val="00BD6895"/>
    <w:rsid w:val="00BD6A20"/>
    <w:rsid w:val="00BD6A77"/>
    <w:rsid w:val="00BD6D0E"/>
    <w:rsid w:val="00BD71D5"/>
    <w:rsid w:val="00BD7C7B"/>
    <w:rsid w:val="00BE01CB"/>
    <w:rsid w:val="00BE02E1"/>
    <w:rsid w:val="00BE05AE"/>
    <w:rsid w:val="00BE0737"/>
    <w:rsid w:val="00BE0DEE"/>
    <w:rsid w:val="00BE0E8C"/>
    <w:rsid w:val="00BE1097"/>
    <w:rsid w:val="00BE14CB"/>
    <w:rsid w:val="00BE1569"/>
    <w:rsid w:val="00BE1F2B"/>
    <w:rsid w:val="00BE1F4A"/>
    <w:rsid w:val="00BE2258"/>
    <w:rsid w:val="00BE22AD"/>
    <w:rsid w:val="00BE2492"/>
    <w:rsid w:val="00BE26BB"/>
    <w:rsid w:val="00BE2813"/>
    <w:rsid w:val="00BE29F9"/>
    <w:rsid w:val="00BE2B2B"/>
    <w:rsid w:val="00BE30D8"/>
    <w:rsid w:val="00BE31D7"/>
    <w:rsid w:val="00BE330D"/>
    <w:rsid w:val="00BE33D0"/>
    <w:rsid w:val="00BE3411"/>
    <w:rsid w:val="00BE3E62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C4B"/>
    <w:rsid w:val="00BE71F0"/>
    <w:rsid w:val="00BE725B"/>
    <w:rsid w:val="00BE757F"/>
    <w:rsid w:val="00BE75E2"/>
    <w:rsid w:val="00BE7643"/>
    <w:rsid w:val="00BE7691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C89"/>
    <w:rsid w:val="00BF2DB8"/>
    <w:rsid w:val="00BF2EC2"/>
    <w:rsid w:val="00BF3106"/>
    <w:rsid w:val="00BF3580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57A7"/>
    <w:rsid w:val="00BF5C88"/>
    <w:rsid w:val="00BF5D25"/>
    <w:rsid w:val="00BF60BB"/>
    <w:rsid w:val="00BF6700"/>
    <w:rsid w:val="00BF6CAA"/>
    <w:rsid w:val="00BF70D7"/>
    <w:rsid w:val="00BF753A"/>
    <w:rsid w:val="00BF770B"/>
    <w:rsid w:val="00BF779E"/>
    <w:rsid w:val="00BF77C7"/>
    <w:rsid w:val="00BF7985"/>
    <w:rsid w:val="00BF7DFC"/>
    <w:rsid w:val="00C005C5"/>
    <w:rsid w:val="00C0097E"/>
    <w:rsid w:val="00C01189"/>
    <w:rsid w:val="00C011BD"/>
    <w:rsid w:val="00C014CE"/>
    <w:rsid w:val="00C014F5"/>
    <w:rsid w:val="00C01E56"/>
    <w:rsid w:val="00C02648"/>
    <w:rsid w:val="00C02738"/>
    <w:rsid w:val="00C02D56"/>
    <w:rsid w:val="00C02FA2"/>
    <w:rsid w:val="00C03411"/>
    <w:rsid w:val="00C035FD"/>
    <w:rsid w:val="00C03867"/>
    <w:rsid w:val="00C03EB6"/>
    <w:rsid w:val="00C03EF3"/>
    <w:rsid w:val="00C04121"/>
    <w:rsid w:val="00C04552"/>
    <w:rsid w:val="00C047BC"/>
    <w:rsid w:val="00C04C73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07C94"/>
    <w:rsid w:val="00C101AC"/>
    <w:rsid w:val="00C102AA"/>
    <w:rsid w:val="00C10573"/>
    <w:rsid w:val="00C10983"/>
    <w:rsid w:val="00C109E6"/>
    <w:rsid w:val="00C10AEE"/>
    <w:rsid w:val="00C110B1"/>
    <w:rsid w:val="00C11386"/>
    <w:rsid w:val="00C117BB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3506"/>
    <w:rsid w:val="00C13659"/>
    <w:rsid w:val="00C1368E"/>
    <w:rsid w:val="00C13837"/>
    <w:rsid w:val="00C13973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67A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200A0"/>
    <w:rsid w:val="00C2066F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BEF"/>
    <w:rsid w:val="00C24C44"/>
    <w:rsid w:val="00C24CBD"/>
    <w:rsid w:val="00C2518E"/>
    <w:rsid w:val="00C256DA"/>
    <w:rsid w:val="00C2579E"/>
    <w:rsid w:val="00C25CCE"/>
    <w:rsid w:val="00C25EAD"/>
    <w:rsid w:val="00C25F59"/>
    <w:rsid w:val="00C260DF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73D"/>
    <w:rsid w:val="00C27949"/>
    <w:rsid w:val="00C30212"/>
    <w:rsid w:val="00C30946"/>
    <w:rsid w:val="00C30D69"/>
    <w:rsid w:val="00C310F9"/>
    <w:rsid w:val="00C31408"/>
    <w:rsid w:val="00C3164D"/>
    <w:rsid w:val="00C31775"/>
    <w:rsid w:val="00C31A9E"/>
    <w:rsid w:val="00C326B4"/>
    <w:rsid w:val="00C328CC"/>
    <w:rsid w:val="00C32CD9"/>
    <w:rsid w:val="00C330D8"/>
    <w:rsid w:val="00C3401B"/>
    <w:rsid w:val="00C34386"/>
    <w:rsid w:val="00C34438"/>
    <w:rsid w:val="00C34A8A"/>
    <w:rsid w:val="00C354F8"/>
    <w:rsid w:val="00C35551"/>
    <w:rsid w:val="00C3575E"/>
    <w:rsid w:val="00C358A3"/>
    <w:rsid w:val="00C35CF7"/>
    <w:rsid w:val="00C35D6F"/>
    <w:rsid w:val="00C35D89"/>
    <w:rsid w:val="00C35E6A"/>
    <w:rsid w:val="00C363DF"/>
    <w:rsid w:val="00C36FE1"/>
    <w:rsid w:val="00C371E0"/>
    <w:rsid w:val="00C373CF"/>
    <w:rsid w:val="00C3776E"/>
    <w:rsid w:val="00C3798D"/>
    <w:rsid w:val="00C37AD5"/>
    <w:rsid w:val="00C37B3A"/>
    <w:rsid w:val="00C37CB3"/>
    <w:rsid w:val="00C400CA"/>
    <w:rsid w:val="00C40A85"/>
    <w:rsid w:val="00C41754"/>
    <w:rsid w:val="00C41BD3"/>
    <w:rsid w:val="00C42115"/>
    <w:rsid w:val="00C423A9"/>
    <w:rsid w:val="00C42ACC"/>
    <w:rsid w:val="00C42B46"/>
    <w:rsid w:val="00C42EF4"/>
    <w:rsid w:val="00C430BF"/>
    <w:rsid w:val="00C430DE"/>
    <w:rsid w:val="00C43311"/>
    <w:rsid w:val="00C43356"/>
    <w:rsid w:val="00C434DB"/>
    <w:rsid w:val="00C434E6"/>
    <w:rsid w:val="00C43555"/>
    <w:rsid w:val="00C436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D64"/>
    <w:rsid w:val="00C46E1C"/>
    <w:rsid w:val="00C47D02"/>
    <w:rsid w:val="00C506DE"/>
    <w:rsid w:val="00C50D40"/>
    <w:rsid w:val="00C514A5"/>
    <w:rsid w:val="00C514B4"/>
    <w:rsid w:val="00C51A65"/>
    <w:rsid w:val="00C5213A"/>
    <w:rsid w:val="00C521C0"/>
    <w:rsid w:val="00C522D5"/>
    <w:rsid w:val="00C522F3"/>
    <w:rsid w:val="00C524DC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A00"/>
    <w:rsid w:val="00C55B5C"/>
    <w:rsid w:val="00C55D48"/>
    <w:rsid w:val="00C55E64"/>
    <w:rsid w:val="00C55F5B"/>
    <w:rsid w:val="00C565B5"/>
    <w:rsid w:val="00C56B7A"/>
    <w:rsid w:val="00C56D42"/>
    <w:rsid w:val="00C56FA2"/>
    <w:rsid w:val="00C5739C"/>
    <w:rsid w:val="00C6004F"/>
    <w:rsid w:val="00C601AF"/>
    <w:rsid w:val="00C60E82"/>
    <w:rsid w:val="00C60F97"/>
    <w:rsid w:val="00C61203"/>
    <w:rsid w:val="00C614BE"/>
    <w:rsid w:val="00C61649"/>
    <w:rsid w:val="00C618EE"/>
    <w:rsid w:val="00C6195E"/>
    <w:rsid w:val="00C6196A"/>
    <w:rsid w:val="00C619A2"/>
    <w:rsid w:val="00C61EB0"/>
    <w:rsid w:val="00C61F8C"/>
    <w:rsid w:val="00C62362"/>
    <w:rsid w:val="00C6240A"/>
    <w:rsid w:val="00C632FB"/>
    <w:rsid w:val="00C646A5"/>
    <w:rsid w:val="00C64AEC"/>
    <w:rsid w:val="00C64B1F"/>
    <w:rsid w:val="00C64CF1"/>
    <w:rsid w:val="00C64EFD"/>
    <w:rsid w:val="00C653DB"/>
    <w:rsid w:val="00C65511"/>
    <w:rsid w:val="00C659E1"/>
    <w:rsid w:val="00C65D52"/>
    <w:rsid w:val="00C65FE6"/>
    <w:rsid w:val="00C66420"/>
    <w:rsid w:val="00C6656E"/>
    <w:rsid w:val="00C66BA8"/>
    <w:rsid w:val="00C66D97"/>
    <w:rsid w:val="00C66F55"/>
    <w:rsid w:val="00C67339"/>
    <w:rsid w:val="00C6772B"/>
    <w:rsid w:val="00C67B95"/>
    <w:rsid w:val="00C67CFC"/>
    <w:rsid w:val="00C67DCC"/>
    <w:rsid w:val="00C70480"/>
    <w:rsid w:val="00C7077F"/>
    <w:rsid w:val="00C707D0"/>
    <w:rsid w:val="00C7084B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349"/>
    <w:rsid w:val="00C74793"/>
    <w:rsid w:val="00C74AC3"/>
    <w:rsid w:val="00C74B41"/>
    <w:rsid w:val="00C7537C"/>
    <w:rsid w:val="00C753B4"/>
    <w:rsid w:val="00C75524"/>
    <w:rsid w:val="00C761D4"/>
    <w:rsid w:val="00C76211"/>
    <w:rsid w:val="00C76392"/>
    <w:rsid w:val="00C7654D"/>
    <w:rsid w:val="00C765BB"/>
    <w:rsid w:val="00C7705E"/>
    <w:rsid w:val="00C770C7"/>
    <w:rsid w:val="00C7768E"/>
    <w:rsid w:val="00C778D1"/>
    <w:rsid w:val="00C77C39"/>
    <w:rsid w:val="00C77E06"/>
    <w:rsid w:val="00C77FD5"/>
    <w:rsid w:val="00C8022F"/>
    <w:rsid w:val="00C802F9"/>
    <w:rsid w:val="00C80F6B"/>
    <w:rsid w:val="00C80FA6"/>
    <w:rsid w:val="00C813B1"/>
    <w:rsid w:val="00C813C0"/>
    <w:rsid w:val="00C814A2"/>
    <w:rsid w:val="00C819A7"/>
    <w:rsid w:val="00C823E0"/>
    <w:rsid w:val="00C82636"/>
    <w:rsid w:val="00C82BF7"/>
    <w:rsid w:val="00C837A6"/>
    <w:rsid w:val="00C83BAC"/>
    <w:rsid w:val="00C83BCA"/>
    <w:rsid w:val="00C83C73"/>
    <w:rsid w:val="00C83D0B"/>
    <w:rsid w:val="00C84512"/>
    <w:rsid w:val="00C84522"/>
    <w:rsid w:val="00C84768"/>
    <w:rsid w:val="00C84897"/>
    <w:rsid w:val="00C85211"/>
    <w:rsid w:val="00C854BB"/>
    <w:rsid w:val="00C856CF"/>
    <w:rsid w:val="00C8578C"/>
    <w:rsid w:val="00C858C5"/>
    <w:rsid w:val="00C85D65"/>
    <w:rsid w:val="00C8623A"/>
    <w:rsid w:val="00C864F9"/>
    <w:rsid w:val="00C8658B"/>
    <w:rsid w:val="00C8663D"/>
    <w:rsid w:val="00C86A73"/>
    <w:rsid w:val="00C86F9C"/>
    <w:rsid w:val="00C8718F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AE3"/>
    <w:rsid w:val="00C91BBE"/>
    <w:rsid w:val="00C91DF7"/>
    <w:rsid w:val="00C9268D"/>
    <w:rsid w:val="00C92A21"/>
    <w:rsid w:val="00C92B6C"/>
    <w:rsid w:val="00C92CE8"/>
    <w:rsid w:val="00C9329B"/>
    <w:rsid w:val="00C937F8"/>
    <w:rsid w:val="00C939EB"/>
    <w:rsid w:val="00C9407C"/>
    <w:rsid w:val="00C9442E"/>
    <w:rsid w:val="00C94713"/>
    <w:rsid w:val="00C94832"/>
    <w:rsid w:val="00C94CE8"/>
    <w:rsid w:val="00C94D81"/>
    <w:rsid w:val="00C94EBD"/>
    <w:rsid w:val="00C95531"/>
    <w:rsid w:val="00C9564E"/>
    <w:rsid w:val="00C959DC"/>
    <w:rsid w:val="00C95D61"/>
    <w:rsid w:val="00C95E3D"/>
    <w:rsid w:val="00C960A2"/>
    <w:rsid w:val="00C960AF"/>
    <w:rsid w:val="00C96624"/>
    <w:rsid w:val="00C96875"/>
    <w:rsid w:val="00C96C53"/>
    <w:rsid w:val="00C96E48"/>
    <w:rsid w:val="00C97283"/>
    <w:rsid w:val="00C973EF"/>
    <w:rsid w:val="00C977A8"/>
    <w:rsid w:val="00C97E8D"/>
    <w:rsid w:val="00CA0176"/>
    <w:rsid w:val="00CA0ADF"/>
    <w:rsid w:val="00CA0E78"/>
    <w:rsid w:val="00CA0FB6"/>
    <w:rsid w:val="00CA1017"/>
    <w:rsid w:val="00CA11B9"/>
    <w:rsid w:val="00CA19BC"/>
    <w:rsid w:val="00CA20A5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50BE"/>
    <w:rsid w:val="00CA50E1"/>
    <w:rsid w:val="00CA568C"/>
    <w:rsid w:val="00CA5891"/>
    <w:rsid w:val="00CA5AAD"/>
    <w:rsid w:val="00CA5D81"/>
    <w:rsid w:val="00CA6474"/>
    <w:rsid w:val="00CA68E7"/>
    <w:rsid w:val="00CA6F9D"/>
    <w:rsid w:val="00CA71A6"/>
    <w:rsid w:val="00CA7F6C"/>
    <w:rsid w:val="00CA7FFE"/>
    <w:rsid w:val="00CB24D7"/>
    <w:rsid w:val="00CB24F1"/>
    <w:rsid w:val="00CB2527"/>
    <w:rsid w:val="00CB2597"/>
    <w:rsid w:val="00CB28EC"/>
    <w:rsid w:val="00CB2A2A"/>
    <w:rsid w:val="00CB2DB3"/>
    <w:rsid w:val="00CB2DBF"/>
    <w:rsid w:val="00CB2DED"/>
    <w:rsid w:val="00CB38A2"/>
    <w:rsid w:val="00CB38AA"/>
    <w:rsid w:val="00CB3F77"/>
    <w:rsid w:val="00CB4540"/>
    <w:rsid w:val="00CB4687"/>
    <w:rsid w:val="00CB46D4"/>
    <w:rsid w:val="00CB47FB"/>
    <w:rsid w:val="00CB4A8B"/>
    <w:rsid w:val="00CB4B6C"/>
    <w:rsid w:val="00CB4D1C"/>
    <w:rsid w:val="00CB5194"/>
    <w:rsid w:val="00CB562A"/>
    <w:rsid w:val="00CB56B1"/>
    <w:rsid w:val="00CB646C"/>
    <w:rsid w:val="00CB6A2A"/>
    <w:rsid w:val="00CB6B60"/>
    <w:rsid w:val="00CB6B89"/>
    <w:rsid w:val="00CB6E00"/>
    <w:rsid w:val="00CB7652"/>
    <w:rsid w:val="00CB7673"/>
    <w:rsid w:val="00CB76F0"/>
    <w:rsid w:val="00CB7AE8"/>
    <w:rsid w:val="00CC0102"/>
    <w:rsid w:val="00CC01BD"/>
    <w:rsid w:val="00CC0418"/>
    <w:rsid w:val="00CC0742"/>
    <w:rsid w:val="00CC091F"/>
    <w:rsid w:val="00CC12BC"/>
    <w:rsid w:val="00CC136C"/>
    <w:rsid w:val="00CC19C9"/>
    <w:rsid w:val="00CC1C16"/>
    <w:rsid w:val="00CC1CEC"/>
    <w:rsid w:val="00CC1D69"/>
    <w:rsid w:val="00CC2127"/>
    <w:rsid w:val="00CC23CD"/>
    <w:rsid w:val="00CC2455"/>
    <w:rsid w:val="00CC260D"/>
    <w:rsid w:val="00CC27B0"/>
    <w:rsid w:val="00CC2872"/>
    <w:rsid w:val="00CC29F3"/>
    <w:rsid w:val="00CC2EEC"/>
    <w:rsid w:val="00CC382B"/>
    <w:rsid w:val="00CC3967"/>
    <w:rsid w:val="00CC3BF1"/>
    <w:rsid w:val="00CC4A17"/>
    <w:rsid w:val="00CC4FDB"/>
    <w:rsid w:val="00CC5254"/>
    <w:rsid w:val="00CC527D"/>
    <w:rsid w:val="00CC5512"/>
    <w:rsid w:val="00CC5E60"/>
    <w:rsid w:val="00CC69F1"/>
    <w:rsid w:val="00CC6BA1"/>
    <w:rsid w:val="00CC6C09"/>
    <w:rsid w:val="00CC6FDB"/>
    <w:rsid w:val="00CC78A0"/>
    <w:rsid w:val="00CC790E"/>
    <w:rsid w:val="00CC7AAB"/>
    <w:rsid w:val="00CD00B0"/>
    <w:rsid w:val="00CD0821"/>
    <w:rsid w:val="00CD0DF1"/>
    <w:rsid w:val="00CD0EBD"/>
    <w:rsid w:val="00CD0F52"/>
    <w:rsid w:val="00CD0F8E"/>
    <w:rsid w:val="00CD10E9"/>
    <w:rsid w:val="00CD1254"/>
    <w:rsid w:val="00CD138A"/>
    <w:rsid w:val="00CD16FC"/>
    <w:rsid w:val="00CD1A0A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90B"/>
    <w:rsid w:val="00CD4942"/>
    <w:rsid w:val="00CD50C3"/>
    <w:rsid w:val="00CD5196"/>
    <w:rsid w:val="00CD51B6"/>
    <w:rsid w:val="00CD57BF"/>
    <w:rsid w:val="00CD59C5"/>
    <w:rsid w:val="00CD5A7E"/>
    <w:rsid w:val="00CD5D10"/>
    <w:rsid w:val="00CD5F9E"/>
    <w:rsid w:val="00CD5FA5"/>
    <w:rsid w:val="00CD6214"/>
    <w:rsid w:val="00CD6885"/>
    <w:rsid w:val="00CD6E64"/>
    <w:rsid w:val="00CD7260"/>
    <w:rsid w:val="00CD799B"/>
    <w:rsid w:val="00CD7B2C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34CE"/>
    <w:rsid w:val="00CE3575"/>
    <w:rsid w:val="00CE3D38"/>
    <w:rsid w:val="00CE3D9E"/>
    <w:rsid w:val="00CE3E0B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707"/>
    <w:rsid w:val="00CE7769"/>
    <w:rsid w:val="00CE77B7"/>
    <w:rsid w:val="00CE792E"/>
    <w:rsid w:val="00CE7F12"/>
    <w:rsid w:val="00CE7F5B"/>
    <w:rsid w:val="00CF085F"/>
    <w:rsid w:val="00CF0A31"/>
    <w:rsid w:val="00CF0B4D"/>
    <w:rsid w:val="00CF0F72"/>
    <w:rsid w:val="00CF1076"/>
    <w:rsid w:val="00CF11DA"/>
    <w:rsid w:val="00CF19C6"/>
    <w:rsid w:val="00CF1B17"/>
    <w:rsid w:val="00CF1EE5"/>
    <w:rsid w:val="00CF22D6"/>
    <w:rsid w:val="00CF2371"/>
    <w:rsid w:val="00CF277E"/>
    <w:rsid w:val="00CF2DF4"/>
    <w:rsid w:val="00CF2E5A"/>
    <w:rsid w:val="00CF3CD4"/>
    <w:rsid w:val="00CF4A89"/>
    <w:rsid w:val="00CF4B39"/>
    <w:rsid w:val="00CF4B66"/>
    <w:rsid w:val="00CF4C39"/>
    <w:rsid w:val="00CF4CA7"/>
    <w:rsid w:val="00CF5239"/>
    <w:rsid w:val="00CF58D3"/>
    <w:rsid w:val="00CF622D"/>
    <w:rsid w:val="00CF6419"/>
    <w:rsid w:val="00CF646A"/>
    <w:rsid w:val="00CF6525"/>
    <w:rsid w:val="00CF6920"/>
    <w:rsid w:val="00CF6B3B"/>
    <w:rsid w:val="00CF6C56"/>
    <w:rsid w:val="00CF6CCD"/>
    <w:rsid w:val="00CF6FFD"/>
    <w:rsid w:val="00CF70F0"/>
    <w:rsid w:val="00CF75BA"/>
    <w:rsid w:val="00D00297"/>
    <w:rsid w:val="00D00B57"/>
    <w:rsid w:val="00D016BE"/>
    <w:rsid w:val="00D01849"/>
    <w:rsid w:val="00D018B1"/>
    <w:rsid w:val="00D01FA7"/>
    <w:rsid w:val="00D021FE"/>
    <w:rsid w:val="00D024FD"/>
    <w:rsid w:val="00D027FD"/>
    <w:rsid w:val="00D02992"/>
    <w:rsid w:val="00D02B2B"/>
    <w:rsid w:val="00D02CC7"/>
    <w:rsid w:val="00D03130"/>
    <w:rsid w:val="00D033ED"/>
    <w:rsid w:val="00D0346E"/>
    <w:rsid w:val="00D0357A"/>
    <w:rsid w:val="00D044A1"/>
    <w:rsid w:val="00D04574"/>
    <w:rsid w:val="00D04873"/>
    <w:rsid w:val="00D04FB3"/>
    <w:rsid w:val="00D0530C"/>
    <w:rsid w:val="00D057B4"/>
    <w:rsid w:val="00D058CD"/>
    <w:rsid w:val="00D05C7E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1B44"/>
    <w:rsid w:val="00D11E2E"/>
    <w:rsid w:val="00D120F0"/>
    <w:rsid w:val="00D122A4"/>
    <w:rsid w:val="00D1261E"/>
    <w:rsid w:val="00D1264D"/>
    <w:rsid w:val="00D12880"/>
    <w:rsid w:val="00D12B63"/>
    <w:rsid w:val="00D12D24"/>
    <w:rsid w:val="00D1306D"/>
    <w:rsid w:val="00D13240"/>
    <w:rsid w:val="00D13B50"/>
    <w:rsid w:val="00D13E82"/>
    <w:rsid w:val="00D14A78"/>
    <w:rsid w:val="00D14C46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A9A"/>
    <w:rsid w:val="00D20CD0"/>
    <w:rsid w:val="00D20EA3"/>
    <w:rsid w:val="00D21F0A"/>
    <w:rsid w:val="00D220DF"/>
    <w:rsid w:val="00D22109"/>
    <w:rsid w:val="00D22190"/>
    <w:rsid w:val="00D2277F"/>
    <w:rsid w:val="00D227C3"/>
    <w:rsid w:val="00D2320A"/>
    <w:rsid w:val="00D23325"/>
    <w:rsid w:val="00D2351D"/>
    <w:rsid w:val="00D235DE"/>
    <w:rsid w:val="00D23FD7"/>
    <w:rsid w:val="00D240A0"/>
    <w:rsid w:val="00D2419D"/>
    <w:rsid w:val="00D24B8A"/>
    <w:rsid w:val="00D24C1B"/>
    <w:rsid w:val="00D24EF4"/>
    <w:rsid w:val="00D25371"/>
    <w:rsid w:val="00D25677"/>
    <w:rsid w:val="00D25A19"/>
    <w:rsid w:val="00D25D60"/>
    <w:rsid w:val="00D2611C"/>
    <w:rsid w:val="00D2626B"/>
    <w:rsid w:val="00D26A40"/>
    <w:rsid w:val="00D26B2A"/>
    <w:rsid w:val="00D27AAB"/>
    <w:rsid w:val="00D27DA1"/>
    <w:rsid w:val="00D30185"/>
    <w:rsid w:val="00D3055C"/>
    <w:rsid w:val="00D30A48"/>
    <w:rsid w:val="00D30CB8"/>
    <w:rsid w:val="00D30D9D"/>
    <w:rsid w:val="00D311E5"/>
    <w:rsid w:val="00D31930"/>
    <w:rsid w:val="00D3199E"/>
    <w:rsid w:val="00D31A61"/>
    <w:rsid w:val="00D31F88"/>
    <w:rsid w:val="00D323F7"/>
    <w:rsid w:val="00D32527"/>
    <w:rsid w:val="00D328E8"/>
    <w:rsid w:val="00D32BEA"/>
    <w:rsid w:val="00D32F9B"/>
    <w:rsid w:val="00D33005"/>
    <w:rsid w:val="00D3311D"/>
    <w:rsid w:val="00D332AE"/>
    <w:rsid w:val="00D334C8"/>
    <w:rsid w:val="00D33539"/>
    <w:rsid w:val="00D3357F"/>
    <w:rsid w:val="00D3382B"/>
    <w:rsid w:val="00D33DC3"/>
    <w:rsid w:val="00D33DEB"/>
    <w:rsid w:val="00D34008"/>
    <w:rsid w:val="00D34215"/>
    <w:rsid w:val="00D34306"/>
    <w:rsid w:val="00D3449E"/>
    <w:rsid w:val="00D3465D"/>
    <w:rsid w:val="00D34B12"/>
    <w:rsid w:val="00D34BD6"/>
    <w:rsid w:val="00D34C19"/>
    <w:rsid w:val="00D34F02"/>
    <w:rsid w:val="00D34FF0"/>
    <w:rsid w:val="00D351BD"/>
    <w:rsid w:val="00D36050"/>
    <w:rsid w:val="00D3614D"/>
    <w:rsid w:val="00D361C3"/>
    <w:rsid w:val="00D364F4"/>
    <w:rsid w:val="00D36543"/>
    <w:rsid w:val="00D366A4"/>
    <w:rsid w:val="00D374E0"/>
    <w:rsid w:val="00D3770B"/>
    <w:rsid w:val="00D37AF9"/>
    <w:rsid w:val="00D37B01"/>
    <w:rsid w:val="00D37C8C"/>
    <w:rsid w:val="00D37D28"/>
    <w:rsid w:val="00D37DCF"/>
    <w:rsid w:val="00D40258"/>
    <w:rsid w:val="00D40330"/>
    <w:rsid w:val="00D41052"/>
    <w:rsid w:val="00D4125C"/>
    <w:rsid w:val="00D414A5"/>
    <w:rsid w:val="00D41501"/>
    <w:rsid w:val="00D41767"/>
    <w:rsid w:val="00D417EA"/>
    <w:rsid w:val="00D41990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42C9"/>
    <w:rsid w:val="00D445E6"/>
    <w:rsid w:val="00D4476A"/>
    <w:rsid w:val="00D45136"/>
    <w:rsid w:val="00D454A2"/>
    <w:rsid w:val="00D45D69"/>
    <w:rsid w:val="00D46018"/>
    <w:rsid w:val="00D460B6"/>
    <w:rsid w:val="00D46102"/>
    <w:rsid w:val="00D46132"/>
    <w:rsid w:val="00D46150"/>
    <w:rsid w:val="00D46363"/>
    <w:rsid w:val="00D468AC"/>
    <w:rsid w:val="00D4693A"/>
    <w:rsid w:val="00D46A65"/>
    <w:rsid w:val="00D46D83"/>
    <w:rsid w:val="00D471B3"/>
    <w:rsid w:val="00D474DC"/>
    <w:rsid w:val="00D4799A"/>
    <w:rsid w:val="00D47AF4"/>
    <w:rsid w:val="00D47B4A"/>
    <w:rsid w:val="00D47D5E"/>
    <w:rsid w:val="00D50047"/>
    <w:rsid w:val="00D501BE"/>
    <w:rsid w:val="00D50786"/>
    <w:rsid w:val="00D508CA"/>
    <w:rsid w:val="00D50BFE"/>
    <w:rsid w:val="00D50CB6"/>
    <w:rsid w:val="00D50E77"/>
    <w:rsid w:val="00D50EA3"/>
    <w:rsid w:val="00D50EFC"/>
    <w:rsid w:val="00D51020"/>
    <w:rsid w:val="00D51306"/>
    <w:rsid w:val="00D51366"/>
    <w:rsid w:val="00D51D9A"/>
    <w:rsid w:val="00D521CF"/>
    <w:rsid w:val="00D52287"/>
    <w:rsid w:val="00D52664"/>
    <w:rsid w:val="00D528F1"/>
    <w:rsid w:val="00D52B7A"/>
    <w:rsid w:val="00D52F12"/>
    <w:rsid w:val="00D53F19"/>
    <w:rsid w:val="00D542BB"/>
    <w:rsid w:val="00D545E8"/>
    <w:rsid w:val="00D54696"/>
    <w:rsid w:val="00D54B8F"/>
    <w:rsid w:val="00D54BE4"/>
    <w:rsid w:val="00D54E0B"/>
    <w:rsid w:val="00D555D4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70B8"/>
    <w:rsid w:val="00D573CE"/>
    <w:rsid w:val="00D574BA"/>
    <w:rsid w:val="00D57C61"/>
    <w:rsid w:val="00D57CCD"/>
    <w:rsid w:val="00D60024"/>
    <w:rsid w:val="00D6032E"/>
    <w:rsid w:val="00D604B3"/>
    <w:rsid w:val="00D605A9"/>
    <w:rsid w:val="00D607FE"/>
    <w:rsid w:val="00D60DDA"/>
    <w:rsid w:val="00D60E96"/>
    <w:rsid w:val="00D61783"/>
    <w:rsid w:val="00D61B14"/>
    <w:rsid w:val="00D62089"/>
    <w:rsid w:val="00D62291"/>
    <w:rsid w:val="00D62C17"/>
    <w:rsid w:val="00D62F2C"/>
    <w:rsid w:val="00D62FCC"/>
    <w:rsid w:val="00D631A8"/>
    <w:rsid w:val="00D63D9C"/>
    <w:rsid w:val="00D63FD5"/>
    <w:rsid w:val="00D641ED"/>
    <w:rsid w:val="00D64315"/>
    <w:rsid w:val="00D647D8"/>
    <w:rsid w:val="00D64A23"/>
    <w:rsid w:val="00D65531"/>
    <w:rsid w:val="00D6592D"/>
    <w:rsid w:val="00D65A8F"/>
    <w:rsid w:val="00D65DC9"/>
    <w:rsid w:val="00D66175"/>
    <w:rsid w:val="00D664F8"/>
    <w:rsid w:val="00D666C3"/>
    <w:rsid w:val="00D6689B"/>
    <w:rsid w:val="00D66FD5"/>
    <w:rsid w:val="00D674F8"/>
    <w:rsid w:val="00D6751D"/>
    <w:rsid w:val="00D678FE"/>
    <w:rsid w:val="00D67ED6"/>
    <w:rsid w:val="00D7003E"/>
    <w:rsid w:val="00D7061E"/>
    <w:rsid w:val="00D7095C"/>
    <w:rsid w:val="00D70A7E"/>
    <w:rsid w:val="00D70B4E"/>
    <w:rsid w:val="00D70ECD"/>
    <w:rsid w:val="00D711E5"/>
    <w:rsid w:val="00D71532"/>
    <w:rsid w:val="00D7180F"/>
    <w:rsid w:val="00D71917"/>
    <w:rsid w:val="00D71987"/>
    <w:rsid w:val="00D71B47"/>
    <w:rsid w:val="00D71BDB"/>
    <w:rsid w:val="00D71CCA"/>
    <w:rsid w:val="00D7210B"/>
    <w:rsid w:val="00D725E7"/>
    <w:rsid w:val="00D728F8"/>
    <w:rsid w:val="00D72D87"/>
    <w:rsid w:val="00D73718"/>
    <w:rsid w:val="00D73910"/>
    <w:rsid w:val="00D73B8F"/>
    <w:rsid w:val="00D742B2"/>
    <w:rsid w:val="00D743B5"/>
    <w:rsid w:val="00D7456A"/>
    <w:rsid w:val="00D7465A"/>
    <w:rsid w:val="00D75090"/>
    <w:rsid w:val="00D75520"/>
    <w:rsid w:val="00D7591B"/>
    <w:rsid w:val="00D75EFF"/>
    <w:rsid w:val="00D7610A"/>
    <w:rsid w:val="00D76367"/>
    <w:rsid w:val="00D76379"/>
    <w:rsid w:val="00D764A5"/>
    <w:rsid w:val="00D765D9"/>
    <w:rsid w:val="00D76B3D"/>
    <w:rsid w:val="00D76C0A"/>
    <w:rsid w:val="00D772A3"/>
    <w:rsid w:val="00D77359"/>
    <w:rsid w:val="00D774D1"/>
    <w:rsid w:val="00D77624"/>
    <w:rsid w:val="00D777B1"/>
    <w:rsid w:val="00D77877"/>
    <w:rsid w:val="00D77C53"/>
    <w:rsid w:val="00D77D49"/>
    <w:rsid w:val="00D77EC7"/>
    <w:rsid w:val="00D802C6"/>
    <w:rsid w:val="00D80B01"/>
    <w:rsid w:val="00D80B33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0A8"/>
    <w:rsid w:val="00D87A19"/>
    <w:rsid w:val="00D902EF"/>
    <w:rsid w:val="00D90F25"/>
    <w:rsid w:val="00D90FF6"/>
    <w:rsid w:val="00D91401"/>
    <w:rsid w:val="00D9267D"/>
    <w:rsid w:val="00D928C7"/>
    <w:rsid w:val="00D93122"/>
    <w:rsid w:val="00D934A1"/>
    <w:rsid w:val="00D939C1"/>
    <w:rsid w:val="00D93C72"/>
    <w:rsid w:val="00D94391"/>
    <w:rsid w:val="00D94625"/>
    <w:rsid w:val="00D94841"/>
    <w:rsid w:val="00D94D1D"/>
    <w:rsid w:val="00D94DA9"/>
    <w:rsid w:val="00D94F98"/>
    <w:rsid w:val="00D95049"/>
    <w:rsid w:val="00D9527C"/>
    <w:rsid w:val="00D957B6"/>
    <w:rsid w:val="00D95BCB"/>
    <w:rsid w:val="00D95BFF"/>
    <w:rsid w:val="00D95C9C"/>
    <w:rsid w:val="00D95DE7"/>
    <w:rsid w:val="00D96035"/>
    <w:rsid w:val="00D963E7"/>
    <w:rsid w:val="00D96959"/>
    <w:rsid w:val="00D96FCA"/>
    <w:rsid w:val="00D97367"/>
    <w:rsid w:val="00D974D3"/>
    <w:rsid w:val="00D97CA1"/>
    <w:rsid w:val="00DA0023"/>
    <w:rsid w:val="00DA0761"/>
    <w:rsid w:val="00DA0D02"/>
    <w:rsid w:val="00DA1EE1"/>
    <w:rsid w:val="00DA21B0"/>
    <w:rsid w:val="00DA24EC"/>
    <w:rsid w:val="00DA260D"/>
    <w:rsid w:val="00DA2634"/>
    <w:rsid w:val="00DA265C"/>
    <w:rsid w:val="00DA2918"/>
    <w:rsid w:val="00DA2A7E"/>
    <w:rsid w:val="00DA31EF"/>
    <w:rsid w:val="00DA3352"/>
    <w:rsid w:val="00DA3A92"/>
    <w:rsid w:val="00DA41F4"/>
    <w:rsid w:val="00DA43E7"/>
    <w:rsid w:val="00DA4523"/>
    <w:rsid w:val="00DA4D57"/>
    <w:rsid w:val="00DA503A"/>
    <w:rsid w:val="00DA5AB8"/>
    <w:rsid w:val="00DA5D4B"/>
    <w:rsid w:val="00DA603C"/>
    <w:rsid w:val="00DA612B"/>
    <w:rsid w:val="00DA64C5"/>
    <w:rsid w:val="00DA6674"/>
    <w:rsid w:val="00DA67F0"/>
    <w:rsid w:val="00DA6A8A"/>
    <w:rsid w:val="00DA6AE0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1F0F"/>
    <w:rsid w:val="00DB2427"/>
    <w:rsid w:val="00DB270F"/>
    <w:rsid w:val="00DB323E"/>
    <w:rsid w:val="00DB32D5"/>
    <w:rsid w:val="00DB341B"/>
    <w:rsid w:val="00DB3C8B"/>
    <w:rsid w:val="00DB3D89"/>
    <w:rsid w:val="00DB3E82"/>
    <w:rsid w:val="00DB4301"/>
    <w:rsid w:val="00DB44B9"/>
    <w:rsid w:val="00DB494B"/>
    <w:rsid w:val="00DB49A8"/>
    <w:rsid w:val="00DB4B89"/>
    <w:rsid w:val="00DB4D55"/>
    <w:rsid w:val="00DB4E2A"/>
    <w:rsid w:val="00DB52FE"/>
    <w:rsid w:val="00DB53EB"/>
    <w:rsid w:val="00DB5716"/>
    <w:rsid w:val="00DB5873"/>
    <w:rsid w:val="00DB58FA"/>
    <w:rsid w:val="00DB5F1D"/>
    <w:rsid w:val="00DB5FDA"/>
    <w:rsid w:val="00DB60AB"/>
    <w:rsid w:val="00DB6761"/>
    <w:rsid w:val="00DB6797"/>
    <w:rsid w:val="00DB6B66"/>
    <w:rsid w:val="00DB6C1C"/>
    <w:rsid w:val="00DB7127"/>
    <w:rsid w:val="00DB7228"/>
    <w:rsid w:val="00DB72BA"/>
    <w:rsid w:val="00DB72FD"/>
    <w:rsid w:val="00DB7359"/>
    <w:rsid w:val="00DB744A"/>
    <w:rsid w:val="00DB7517"/>
    <w:rsid w:val="00DB7647"/>
    <w:rsid w:val="00DB7B40"/>
    <w:rsid w:val="00DC007B"/>
    <w:rsid w:val="00DC0645"/>
    <w:rsid w:val="00DC06FF"/>
    <w:rsid w:val="00DC08C4"/>
    <w:rsid w:val="00DC0B98"/>
    <w:rsid w:val="00DC0F48"/>
    <w:rsid w:val="00DC10B6"/>
    <w:rsid w:val="00DC113E"/>
    <w:rsid w:val="00DC115D"/>
    <w:rsid w:val="00DC1278"/>
    <w:rsid w:val="00DC184C"/>
    <w:rsid w:val="00DC1B7E"/>
    <w:rsid w:val="00DC24F1"/>
    <w:rsid w:val="00DC2544"/>
    <w:rsid w:val="00DC28FF"/>
    <w:rsid w:val="00DC2A64"/>
    <w:rsid w:val="00DC2FC6"/>
    <w:rsid w:val="00DC3049"/>
    <w:rsid w:val="00DC3229"/>
    <w:rsid w:val="00DC3668"/>
    <w:rsid w:val="00DC3708"/>
    <w:rsid w:val="00DC3772"/>
    <w:rsid w:val="00DC4061"/>
    <w:rsid w:val="00DC435F"/>
    <w:rsid w:val="00DC4750"/>
    <w:rsid w:val="00DC4F6A"/>
    <w:rsid w:val="00DC4FB0"/>
    <w:rsid w:val="00DC5014"/>
    <w:rsid w:val="00DC5048"/>
    <w:rsid w:val="00DC5462"/>
    <w:rsid w:val="00DC59F1"/>
    <w:rsid w:val="00DC5E57"/>
    <w:rsid w:val="00DC5EF4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ACF"/>
    <w:rsid w:val="00DD1B72"/>
    <w:rsid w:val="00DD1B94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6C"/>
    <w:rsid w:val="00DD3687"/>
    <w:rsid w:val="00DD38A0"/>
    <w:rsid w:val="00DD3D3B"/>
    <w:rsid w:val="00DD3E9D"/>
    <w:rsid w:val="00DD3EC2"/>
    <w:rsid w:val="00DD3ED1"/>
    <w:rsid w:val="00DD4029"/>
    <w:rsid w:val="00DD41A0"/>
    <w:rsid w:val="00DD41F5"/>
    <w:rsid w:val="00DD4720"/>
    <w:rsid w:val="00DD4AC9"/>
    <w:rsid w:val="00DD4C23"/>
    <w:rsid w:val="00DD4C9F"/>
    <w:rsid w:val="00DD4CC3"/>
    <w:rsid w:val="00DD524F"/>
    <w:rsid w:val="00DD5AAF"/>
    <w:rsid w:val="00DD5AB8"/>
    <w:rsid w:val="00DD5D15"/>
    <w:rsid w:val="00DD6339"/>
    <w:rsid w:val="00DD642D"/>
    <w:rsid w:val="00DD6EDA"/>
    <w:rsid w:val="00DD736D"/>
    <w:rsid w:val="00DD73FA"/>
    <w:rsid w:val="00DD7417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A93"/>
    <w:rsid w:val="00DE0E45"/>
    <w:rsid w:val="00DE0F08"/>
    <w:rsid w:val="00DE1105"/>
    <w:rsid w:val="00DE19FE"/>
    <w:rsid w:val="00DE1A12"/>
    <w:rsid w:val="00DE1C65"/>
    <w:rsid w:val="00DE21BA"/>
    <w:rsid w:val="00DE28DC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5DC"/>
    <w:rsid w:val="00DE583A"/>
    <w:rsid w:val="00DE5D3C"/>
    <w:rsid w:val="00DE5F5B"/>
    <w:rsid w:val="00DE61E2"/>
    <w:rsid w:val="00DE63EE"/>
    <w:rsid w:val="00DE66A0"/>
    <w:rsid w:val="00DE7566"/>
    <w:rsid w:val="00DE772D"/>
    <w:rsid w:val="00DE79BC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D76"/>
    <w:rsid w:val="00DF3E56"/>
    <w:rsid w:val="00DF3F19"/>
    <w:rsid w:val="00DF4791"/>
    <w:rsid w:val="00DF4CFD"/>
    <w:rsid w:val="00DF4D97"/>
    <w:rsid w:val="00DF521D"/>
    <w:rsid w:val="00DF5562"/>
    <w:rsid w:val="00DF556B"/>
    <w:rsid w:val="00DF56B4"/>
    <w:rsid w:val="00DF576F"/>
    <w:rsid w:val="00DF590C"/>
    <w:rsid w:val="00DF5B58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589"/>
    <w:rsid w:val="00E008A8"/>
    <w:rsid w:val="00E00DE0"/>
    <w:rsid w:val="00E0108C"/>
    <w:rsid w:val="00E0197F"/>
    <w:rsid w:val="00E02010"/>
    <w:rsid w:val="00E02335"/>
    <w:rsid w:val="00E02389"/>
    <w:rsid w:val="00E023A5"/>
    <w:rsid w:val="00E02834"/>
    <w:rsid w:val="00E0286D"/>
    <w:rsid w:val="00E02B15"/>
    <w:rsid w:val="00E02D41"/>
    <w:rsid w:val="00E03436"/>
    <w:rsid w:val="00E0375F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66A1"/>
    <w:rsid w:val="00E066CC"/>
    <w:rsid w:val="00E06EDB"/>
    <w:rsid w:val="00E06EFB"/>
    <w:rsid w:val="00E06F80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33F"/>
    <w:rsid w:val="00E11577"/>
    <w:rsid w:val="00E1175D"/>
    <w:rsid w:val="00E11FAD"/>
    <w:rsid w:val="00E1232E"/>
    <w:rsid w:val="00E12777"/>
    <w:rsid w:val="00E12DF7"/>
    <w:rsid w:val="00E12E48"/>
    <w:rsid w:val="00E13264"/>
    <w:rsid w:val="00E13484"/>
    <w:rsid w:val="00E13603"/>
    <w:rsid w:val="00E1373F"/>
    <w:rsid w:val="00E1376C"/>
    <w:rsid w:val="00E13839"/>
    <w:rsid w:val="00E13AC1"/>
    <w:rsid w:val="00E14199"/>
    <w:rsid w:val="00E143E0"/>
    <w:rsid w:val="00E1477F"/>
    <w:rsid w:val="00E147BF"/>
    <w:rsid w:val="00E147E4"/>
    <w:rsid w:val="00E14DE0"/>
    <w:rsid w:val="00E1518B"/>
    <w:rsid w:val="00E15379"/>
    <w:rsid w:val="00E15AA6"/>
    <w:rsid w:val="00E15B8C"/>
    <w:rsid w:val="00E15BAC"/>
    <w:rsid w:val="00E15D5E"/>
    <w:rsid w:val="00E15D8B"/>
    <w:rsid w:val="00E16053"/>
    <w:rsid w:val="00E16287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45B"/>
    <w:rsid w:val="00E20718"/>
    <w:rsid w:val="00E20A50"/>
    <w:rsid w:val="00E20B78"/>
    <w:rsid w:val="00E214E4"/>
    <w:rsid w:val="00E21D87"/>
    <w:rsid w:val="00E220BA"/>
    <w:rsid w:val="00E22225"/>
    <w:rsid w:val="00E224AD"/>
    <w:rsid w:val="00E224BD"/>
    <w:rsid w:val="00E227FF"/>
    <w:rsid w:val="00E228FD"/>
    <w:rsid w:val="00E229F7"/>
    <w:rsid w:val="00E22B38"/>
    <w:rsid w:val="00E22BA4"/>
    <w:rsid w:val="00E22BD9"/>
    <w:rsid w:val="00E22BE9"/>
    <w:rsid w:val="00E22D06"/>
    <w:rsid w:val="00E22E08"/>
    <w:rsid w:val="00E23897"/>
    <w:rsid w:val="00E24484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B4D"/>
    <w:rsid w:val="00E26E46"/>
    <w:rsid w:val="00E26FA8"/>
    <w:rsid w:val="00E272A9"/>
    <w:rsid w:val="00E27BAF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3AA3"/>
    <w:rsid w:val="00E34447"/>
    <w:rsid w:val="00E347E7"/>
    <w:rsid w:val="00E34885"/>
    <w:rsid w:val="00E349CC"/>
    <w:rsid w:val="00E34D17"/>
    <w:rsid w:val="00E354A0"/>
    <w:rsid w:val="00E35583"/>
    <w:rsid w:val="00E357D7"/>
    <w:rsid w:val="00E35F02"/>
    <w:rsid w:val="00E36022"/>
    <w:rsid w:val="00E36098"/>
    <w:rsid w:val="00E36313"/>
    <w:rsid w:val="00E36621"/>
    <w:rsid w:val="00E366D0"/>
    <w:rsid w:val="00E36890"/>
    <w:rsid w:val="00E36EA7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D5B"/>
    <w:rsid w:val="00E45463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84"/>
    <w:rsid w:val="00E50787"/>
    <w:rsid w:val="00E50DC9"/>
    <w:rsid w:val="00E50DE9"/>
    <w:rsid w:val="00E50E03"/>
    <w:rsid w:val="00E51072"/>
    <w:rsid w:val="00E5149D"/>
    <w:rsid w:val="00E518C1"/>
    <w:rsid w:val="00E51B08"/>
    <w:rsid w:val="00E528D6"/>
    <w:rsid w:val="00E52E55"/>
    <w:rsid w:val="00E5364D"/>
    <w:rsid w:val="00E53A88"/>
    <w:rsid w:val="00E53C93"/>
    <w:rsid w:val="00E540C9"/>
    <w:rsid w:val="00E540DC"/>
    <w:rsid w:val="00E54653"/>
    <w:rsid w:val="00E54B38"/>
    <w:rsid w:val="00E54C4B"/>
    <w:rsid w:val="00E554E3"/>
    <w:rsid w:val="00E56260"/>
    <w:rsid w:val="00E5655B"/>
    <w:rsid w:val="00E566C5"/>
    <w:rsid w:val="00E566FF"/>
    <w:rsid w:val="00E56932"/>
    <w:rsid w:val="00E569D3"/>
    <w:rsid w:val="00E57017"/>
    <w:rsid w:val="00E570D1"/>
    <w:rsid w:val="00E5727D"/>
    <w:rsid w:val="00E578F2"/>
    <w:rsid w:val="00E6039A"/>
    <w:rsid w:val="00E609DE"/>
    <w:rsid w:val="00E61620"/>
    <w:rsid w:val="00E6184A"/>
    <w:rsid w:val="00E61C2F"/>
    <w:rsid w:val="00E620CF"/>
    <w:rsid w:val="00E62389"/>
    <w:rsid w:val="00E625CF"/>
    <w:rsid w:val="00E6274D"/>
    <w:rsid w:val="00E632E6"/>
    <w:rsid w:val="00E63507"/>
    <w:rsid w:val="00E636AA"/>
    <w:rsid w:val="00E639C8"/>
    <w:rsid w:val="00E63FF1"/>
    <w:rsid w:val="00E64346"/>
    <w:rsid w:val="00E645E8"/>
    <w:rsid w:val="00E64982"/>
    <w:rsid w:val="00E64AAB"/>
    <w:rsid w:val="00E652B4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68CA"/>
    <w:rsid w:val="00E66EF4"/>
    <w:rsid w:val="00E67212"/>
    <w:rsid w:val="00E673E8"/>
    <w:rsid w:val="00E67851"/>
    <w:rsid w:val="00E67D8D"/>
    <w:rsid w:val="00E70662"/>
    <w:rsid w:val="00E707CD"/>
    <w:rsid w:val="00E7089C"/>
    <w:rsid w:val="00E7089F"/>
    <w:rsid w:val="00E70C69"/>
    <w:rsid w:val="00E70CE5"/>
    <w:rsid w:val="00E711F3"/>
    <w:rsid w:val="00E714B8"/>
    <w:rsid w:val="00E715D2"/>
    <w:rsid w:val="00E72777"/>
    <w:rsid w:val="00E72D8E"/>
    <w:rsid w:val="00E72DE2"/>
    <w:rsid w:val="00E72FE5"/>
    <w:rsid w:val="00E73033"/>
    <w:rsid w:val="00E73545"/>
    <w:rsid w:val="00E7392B"/>
    <w:rsid w:val="00E73D42"/>
    <w:rsid w:val="00E73D48"/>
    <w:rsid w:val="00E74022"/>
    <w:rsid w:val="00E74174"/>
    <w:rsid w:val="00E7441E"/>
    <w:rsid w:val="00E747FF"/>
    <w:rsid w:val="00E748AD"/>
    <w:rsid w:val="00E74ED7"/>
    <w:rsid w:val="00E751BA"/>
    <w:rsid w:val="00E7532B"/>
    <w:rsid w:val="00E753A4"/>
    <w:rsid w:val="00E757B8"/>
    <w:rsid w:val="00E75DDE"/>
    <w:rsid w:val="00E75F41"/>
    <w:rsid w:val="00E7600B"/>
    <w:rsid w:val="00E7627A"/>
    <w:rsid w:val="00E76457"/>
    <w:rsid w:val="00E76997"/>
    <w:rsid w:val="00E76AEB"/>
    <w:rsid w:val="00E77399"/>
    <w:rsid w:val="00E773A7"/>
    <w:rsid w:val="00E773F9"/>
    <w:rsid w:val="00E775A8"/>
    <w:rsid w:val="00E77EE5"/>
    <w:rsid w:val="00E80075"/>
    <w:rsid w:val="00E80E0D"/>
    <w:rsid w:val="00E8111E"/>
    <w:rsid w:val="00E81329"/>
    <w:rsid w:val="00E8132F"/>
    <w:rsid w:val="00E8140E"/>
    <w:rsid w:val="00E8143E"/>
    <w:rsid w:val="00E81545"/>
    <w:rsid w:val="00E81A39"/>
    <w:rsid w:val="00E81B8D"/>
    <w:rsid w:val="00E821F7"/>
    <w:rsid w:val="00E82622"/>
    <w:rsid w:val="00E828F9"/>
    <w:rsid w:val="00E82A41"/>
    <w:rsid w:val="00E82DCE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76E"/>
    <w:rsid w:val="00E84987"/>
    <w:rsid w:val="00E854C7"/>
    <w:rsid w:val="00E856D0"/>
    <w:rsid w:val="00E8661F"/>
    <w:rsid w:val="00E8687C"/>
    <w:rsid w:val="00E86D04"/>
    <w:rsid w:val="00E86E36"/>
    <w:rsid w:val="00E87BA9"/>
    <w:rsid w:val="00E90165"/>
    <w:rsid w:val="00E9040D"/>
    <w:rsid w:val="00E90D2D"/>
    <w:rsid w:val="00E9121F"/>
    <w:rsid w:val="00E913F7"/>
    <w:rsid w:val="00E915A1"/>
    <w:rsid w:val="00E91C0B"/>
    <w:rsid w:val="00E91D93"/>
    <w:rsid w:val="00E91E4B"/>
    <w:rsid w:val="00E91F9F"/>
    <w:rsid w:val="00E9272D"/>
    <w:rsid w:val="00E92D22"/>
    <w:rsid w:val="00E92DE3"/>
    <w:rsid w:val="00E93250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EB1"/>
    <w:rsid w:val="00E97181"/>
    <w:rsid w:val="00E97293"/>
    <w:rsid w:val="00EA082A"/>
    <w:rsid w:val="00EA0CEE"/>
    <w:rsid w:val="00EA0F5C"/>
    <w:rsid w:val="00EA12EC"/>
    <w:rsid w:val="00EA1732"/>
    <w:rsid w:val="00EA17CD"/>
    <w:rsid w:val="00EA1923"/>
    <w:rsid w:val="00EA1CF1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4FA"/>
    <w:rsid w:val="00EA58E7"/>
    <w:rsid w:val="00EA5958"/>
    <w:rsid w:val="00EA5DDE"/>
    <w:rsid w:val="00EA5E3B"/>
    <w:rsid w:val="00EA602F"/>
    <w:rsid w:val="00EA6096"/>
    <w:rsid w:val="00EA60E6"/>
    <w:rsid w:val="00EA6537"/>
    <w:rsid w:val="00EA6F59"/>
    <w:rsid w:val="00EA78BC"/>
    <w:rsid w:val="00EA7B24"/>
    <w:rsid w:val="00EA7B79"/>
    <w:rsid w:val="00EA7BB5"/>
    <w:rsid w:val="00EA7E58"/>
    <w:rsid w:val="00EB03FE"/>
    <w:rsid w:val="00EB0584"/>
    <w:rsid w:val="00EB085A"/>
    <w:rsid w:val="00EB0D72"/>
    <w:rsid w:val="00EB0DBB"/>
    <w:rsid w:val="00EB13D3"/>
    <w:rsid w:val="00EB140C"/>
    <w:rsid w:val="00EB17E2"/>
    <w:rsid w:val="00EB1B6D"/>
    <w:rsid w:val="00EB1C78"/>
    <w:rsid w:val="00EB252D"/>
    <w:rsid w:val="00EB2BA7"/>
    <w:rsid w:val="00EB2F8C"/>
    <w:rsid w:val="00EB2FE8"/>
    <w:rsid w:val="00EB33BC"/>
    <w:rsid w:val="00EB3D13"/>
    <w:rsid w:val="00EB3FD4"/>
    <w:rsid w:val="00EB438E"/>
    <w:rsid w:val="00EB4470"/>
    <w:rsid w:val="00EB4669"/>
    <w:rsid w:val="00EB46DC"/>
    <w:rsid w:val="00EB4B79"/>
    <w:rsid w:val="00EB5074"/>
    <w:rsid w:val="00EB5366"/>
    <w:rsid w:val="00EB5783"/>
    <w:rsid w:val="00EB5C5A"/>
    <w:rsid w:val="00EB5CD4"/>
    <w:rsid w:val="00EB6179"/>
    <w:rsid w:val="00EB6404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956"/>
    <w:rsid w:val="00EB7E34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469"/>
    <w:rsid w:val="00EC2C48"/>
    <w:rsid w:val="00EC2FB4"/>
    <w:rsid w:val="00EC3048"/>
    <w:rsid w:val="00EC387B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CF"/>
    <w:rsid w:val="00EC635D"/>
    <w:rsid w:val="00EC6BC0"/>
    <w:rsid w:val="00EC6BEE"/>
    <w:rsid w:val="00EC6C8C"/>
    <w:rsid w:val="00EC6E83"/>
    <w:rsid w:val="00EC7048"/>
    <w:rsid w:val="00EC759E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15A"/>
    <w:rsid w:val="00ED2421"/>
    <w:rsid w:val="00ED259A"/>
    <w:rsid w:val="00ED2783"/>
    <w:rsid w:val="00ED2B83"/>
    <w:rsid w:val="00ED2F20"/>
    <w:rsid w:val="00ED315C"/>
    <w:rsid w:val="00ED32B7"/>
    <w:rsid w:val="00ED38A8"/>
    <w:rsid w:val="00ED3B6F"/>
    <w:rsid w:val="00ED407C"/>
    <w:rsid w:val="00ED45D7"/>
    <w:rsid w:val="00ED45F5"/>
    <w:rsid w:val="00ED4FDB"/>
    <w:rsid w:val="00ED5492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42D"/>
    <w:rsid w:val="00ED759C"/>
    <w:rsid w:val="00ED75FE"/>
    <w:rsid w:val="00ED7864"/>
    <w:rsid w:val="00ED78CA"/>
    <w:rsid w:val="00ED7DE3"/>
    <w:rsid w:val="00ED7F7E"/>
    <w:rsid w:val="00EE011D"/>
    <w:rsid w:val="00EE01CB"/>
    <w:rsid w:val="00EE0369"/>
    <w:rsid w:val="00EE06A9"/>
    <w:rsid w:val="00EE0778"/>
    <w:rsid w:val="00EE0C17"/>
    <w:rsid w:val="00EE0F6A"/>
    <w:rsid w:val="00EE1327"/>
    <w:rsid w:val="00EE16FD"/>
    <w:rsid w:val="00EE1B12"/>
    <w:rsid w:val="00EE1EF4"/>
    <w:rsid w:val="00EE228A"/>
    <w:rsid w:val="00EE22DB"/>
    <w:rsid w:val="00EE2474"/>
    <w:rsid w:val="00EE2AF1"/>
    <w:rsid w:val="00EE3053"/>
    <w:rsid w:val="00EE3155"/>
    <w:rsid w:val="00EE4225"/>
    <w:rsid w:val="00EE42E8"/>
    <w:rsid w:val="00EE45B0"/>
    <w:rsid w:val="00EE49D1"/>
    <w:rsid w:val="00EE4A28"/>
    <w:rsid w:val="00EE4BDD"/>
    <w:rsid w:val="00EE4C5A"/>
    <w:rsid w:val="00EE5031"/>
    <w:rsid w:val="00EE5163"/>
    <w:rsid w:val="00EE5AB6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238"/>
    <w:rsid w:val="00EE73A3"/>
    <w:rsid w:val="00EE7D32"/>
    <w:rsid w:val="00EF003F"/>
    <w:rsid w:val="00EF0141"/>
    <w:rsid w:val="00EF1410"/>
    <w:rsid w:val="00EF1458"/>
    <w:rsid w:val="00EF15F6"/>
    <w:rsid w:val="00EF1787"/>
    <w:rsid w:val="00EF191F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636"/>
    <w:rsid w:val="00EF56E0"/>
    <w:rsid w:val="00EF5C2F"/>
    <w:rsid w:val="00EF5FC7"/>
    <w:rsid w:val="00EF608B"/>
    <w:rsid w:val="00EF614A"/>
    <w:rsid w:val="00EF677E"/>
    <w:rsid w:val="00EF6853"/>
    <w:rsid w:val="00EF6A35"/>
    <w:rsid w:val="00EF6A93"/>
    <w:rsid w:val="00EF6BA1"/>
    <w:rsid w:val="00EF6C9A"/>
    <w:rsid w:val="00EF766D"/>
    <w:rsid w:val="00EF76D9"/>
    <w:rsid w:val="00EF7A99"/>
    <w:rsid w:val="00EF7B7F"/>
    <w:rsid w:val="00EF7D90"/>
    <w:rsid w:val="00EF7EC9"/>
    <w:rsid w:val="00F007D4"/>
    <w:rsid w:val="00F010FD"/>
    <w:rsid w:val="00F013B7"/>
    <w:rsid w:val="00F01692"/>
    <w:rsid w:val="00F016BA"/>
    <w:rsid w:val="00F01A47"/>
    <w:rsid w:val="00F020EB"/>
    <w:rsid w:val="00F024BD"/>
    <w:rsid w:val="00F026B4"/>
    <w:rsid w:val="00F0278F"/>
    <w:rsid w:val="00F02AA7"/>
    <w:rsid w:val="00F03414"/>
    <w:rsid w:val="00F039A6"/>
    <w:rsid w:val="00F03F0E"/>
    <w:rsid w:val="00F04484"/>
    <w:rsid w:val="00F054D3"/>
    <w:rsid w:val="00F055C6"/>
    <w:rsid w:val="00F055F4"/>
    <w:rsid w:val="00F05821"/>
    <w:rsid w:val="00F05B97"/>
    <w:rsid w:val="00F0607E"/>
    <w:rsid w:val="00F06101"/>
    <w:rsid w:val="00F0628A"/>
    <w:rsid w:val="00F06412"/>
    <w:rsid w:val="00F065C8"/>
    <w:rsid w:val="00F06C49"/>
    <w:rsid w:val="00F073A0"/>
    <w:rsid w:val="00F0743B"/>
    <w:rsid w:val="00F074B8"/>
    <w:rsid w:val="00F0766C"/>
    <w:rsid w:val="00F07784"/>
    <w:rsid w:val="00F0799F"/>
    <w:rsid w:val="00F07A09"/>
    <w:rsid w:val="00F07AF8"/>
    <w:rsid w:val="00F07FAE"/>
    <w:rsid w:val="00F10ACD"/>
    <w:rsid w:val="00F10BBD"/>
    <w:rsid w:val="00F10C32"/>
    <w:rsid w:val="00F10E30"/>
    <w:rsid w:val="00F11C46"/>
    <w:rsid w:val="00F12682"/>
    <w:rsid w:val="00F126BD"/>
    <w:rsid w:val="00F12B6A"/>
    <w:rsid w:val="00F12CAB"/>
    <w:rsid w:val="00F130E4"/>
    <w:rsid w:val="00F131FA"/>
    <w:rsid w:val="00F13416"/>
    <w:rsid w:val="00F13945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60D5"/>
    <w:rsid w:val="00F16811"/>
    <w:rsid w:val="00F16FF8"/>
    <w:rsid w:val="00F17027"/>
    <w:rsid w:val="00F17208"/>
    <w:rsid w:val="00F17278"/>
    <w:rsid w:val="00F17656"/>
    <w:rsid w:val="00F17B20"/>
    <w:rsid w:val="00F17D11"/>
    <w:rsid w:val="00F17DED"/>
    <w:rsid w:val="00F2014E"/>
    <w:rsid w:val="00F2025E"/>
    <w:rsid w:val="00F20B7B"/>
    <w:rsid w:val="00F20FDA"/>
    <w:rsid w:val="00F2139B"/>
    <w:rsid w:val="00F218DA"/>
    <w:rsid w:val="00F21950"/>
    <w:rsid w:val="00F21DF1"/>
    <w:rsid w:val="00F222E3"/>
    <w:rsid w:val="00F22A96"/>
    <w:rsid w:val="00F22D3D"/>
    <w:rsid w:val="00F22F10"/>
    <w:rsid w:val="00F23983"/>
    <w:rsid w:val="00F23A81"/>
    <w:rsid w:val="00F23BAD"/>
    <w:rsid w:val="00F23E21"/>
    <w:rsid w:val="00F23EDE"/>
    <w:rsid w:val="00F23F04"/>
    <w:rsid w:val="00F24219"/>
    <w:rsid w:val="00F2426D"/>
    <w:rsid w:val="00F2434A"/>
    <w:rsid w:val="00F24816"/>
    <w:rsid w:val="00F24F4B"/>
    <w:rsid w:val="00F2514A"/>
    <w:rsid w:val="00F25311"/>
    <w:rsid w:val="00F2572B"/>
    <w:rsid w:val="00F25C3B"/>
    <w:rsid w:val="00F25DAA"/>
    <w:rsid w:val="00F260C0"/>
    <w:rsid w:val="00F26136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818"/>
    <w:rsid w:val="00F30B63"/>
    <w:rsid w:val="00F30C01"/>
    <w:rsid w:val="00F30DBF"/>
    <w:rsid w:val="00F3118B"/>
    <w:rsid w:val="00F3122F"/>
    <w:rsid w:val="00F31425"/>
    <w:rsid w:val="00F31688"/>
    <w:rsid w:val="00F31DCA"/>
    <w:rsid w:val="00F31E63"/>
    <w:rsid w:val="00F32158"/>
    <w:rsid w:val="00F32671"/>
    <w:rsid w:val="00F32839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4A"/>
    <w:rsid w:val="00F353CB"/>
    <w:rsid w:val="00F354F9"/>
    <w:rsid w:val="00F356D9"/>
    <w:rsid w:val="00F35769"/>
    <w:rsid w:val="00F35969"/>
    <w:rsid w:val="00F36498"/>
    <w:rsid w:val="00F365B7"/>
    <w:rsid w:val="00F36683"/>
    <w:rsid w:val="00F3684F"/>
    <w:rsid w:val="00F36A1F"/>
    <w:rsid w:val="00F36CBC"/>
    <w:rsid w:val="00F36D58"/>
    <w:rsid w:val="00F37492"/>
    <w:rsid w:val="00F3784C"/>
    <w:rsid w:val="00F3793B"/>
    <w:rsid w:val="00F402CB"/>
    <w:rsid w:val="00F4053C"/>
    <w:rsid w:val="00F405C0"/>
    <w:rsid w:val="00F40AD1"/>
    <w:rsid w:val="00F40E4D"/>
    <w:rsid w:val="00F41372"/>
    <w:rsid w:val="00F41784"/>
    <w:rsid w:val="00F41994"/>
    <w:rsid w:val="00F41C7A"/>
    <w:rsid w:val="00F42274"/>
    <w:rsid w:val="00F42442"/>
    <w:rsid w:val="00F42547"/>
    <w:rsid w:val="00F425A6"/>
    <w:rsid w:val="00F42ACB"/>
    <w:rsid w:val="00F42D05"/>
    <w:rsid w:val="00F42DE0"/>
    <w:rsid w:val="00F42EC5"/>
    <w:rsid w:val="00F42FD4"/>
    <w:rsid w:val="00F43233"/>
    <w:rsid w:val="00F432B0"/>
    <w:rsid w:val="00F433E5"/>
    <w:rsid w:val="00F43786"/>
    <w:rsid w:val="00F43EB0"/>
    <w:rsid w:val="00F445E3"/>
    <w:rsid w:val="00F445F4"/>
    <w:rsid w:val="00F448DF"/>
    <w:rsid w:val="00F44BE6"/>
    <w:rsid w:val="00F44C84"/>
    <w:rsid w:val="00F44D1B"/>
    <w:rsid w:val="00F44E33"/>
    <w:rsid w:val="00F4517A"/>
    <w:rsid w:val="00F454F5"/>
    <w:rsid w:val="00F455C6"/>
    <w:rsid w:val="00F4574E"/>
    <w:rsid w:val="00F457CE"/>
    <w:rsid w:val="00F4582D"/>
    <w:rsid w:val="00F4611B"/>
    <w:rsid w:val="00F4661F"/>
    <w:rsid w:val="00F46987"/>
    <w:rsid w:val="00F46A81"/>
    <w:rsid w:val="00F46B68"/>
    <w:rsid w:val="00F47051"/>
    <w:rsid w:val="00F47871"/>
    <w:rsid w:val="00F503A9"/>
    <w:rsid w:val="00F504C5"/>
    <w:rsid w:val="00F50944"/>
    <w:rsid w:val="00F50BE5"/>
    <w:rsid w:val="00F512F3"/>
    <w:rsid w:val="00F51876"/>
    <w:rsid w:val="00F51906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9C3"/>
    <w:rsid w:val="00F55B6E"/>
    <w:rsid w:val="00F56431"/>
    <w:rsid w:val="00F56908"/>
    <w:rsid w:val="00F57C5C"/>
    <w:rsid w:val="00F6015A"/>
    <w:rsid w:val="00F60A12"/>
    <w:rsid w:val="00F60E90"/>
    <w:rsid w:val="00F60F18"/>
    <w:rsid w:val="00F61183"/>
    <w:rsid w:val="00F612A4"/>
    <w:rsid w:val="00F6174E"/>
    <w:rsid w:val="00F62458"/>
    <w:rsid w:val="00F62483"/>
    <w:rsid w:val="00F6256D"/>
    <w:rsid w:val="00F62AA3"/>
    <w:rsid w:val="00F62BF0"/>
    <w:rsid w:val="00F62EED"/>
    <w:rsid w:val="00F62EFD"/>
    <w:rsid w:val="00F6317C"/>
    <w:rsid w:val="00F63278"/>
    <w:rsid w:val="00F632CF"/>
    <w:rsid w:val="00F63389"/>
    <w:rsid w:val="00F63922"/>
    <w:rsid w:val="00F63A73"/>
    <w:rsid w:val="00F63CA4"/>
    <w:rsid w:val="00F63EC6"/>
    <w:rsid w:val="00F63F54"/>
    <w:rsid w:val="00F64B03"/>
    <w:rsid w:val="00F64B94"/>
    <w:rsid w:val="00F64BAB"/>
    <w:rsid w:val="00F64C95"/>
    <w:rsid w:val="00F654F1"/>
    <w:rsid w:val="00F6569E"/>
    <w:rsid w:val="00F65910"/>
    <w:rsid w:val="00F65BA5"/>
    <w:rsid w:val="00F66056"/>
    <w:rsid w:val="00F6664D"/>
    <w:rsid w:val="00F669E2"/>
    <w:rsid w:val="00F66B54"/>
    <w:rsid w:val="00F67C83"/>
    <w:rsid w:val="00F701E2"/>
    <w:rsid w:val="00F70564"/>
    <w:rsid w:val="00F70F5A"/>
    <w:rsid w:val="00F71097"/>
    <w:rsid w:val="00F71B4D"/>
    <w:rsid w:val="00F71D91"/>
    <w:rsid w:val="00F71FB9"/>
    <w:rsid w:val="00F720E3"/>
    <w:rsid w:val="00F720E4"/>
    <w:rsid w:val="00F72DFB"/>
    <w:rsid w:val="00F73526"/>
    <w:rsid w:val="00F735F8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D7D"/>
    <w:rsid w:val="00F75F9D"/>
    <w:rsid w:val="00F76075"/>
    <w:rsid w:val="00F76243"/>
    <w:rsid w:val="00F76319"/>
    <w:rsid w:val="00F76DC7"/>
    <w:rsid w:val="00F772C3"/>
    <w:rsid w:val="00F772FB"/>
    <w:rsid w:val="00F774A2"/>
    <w:rsid w:val="00F776F0"/>
    <w:rsid w:val="00F77BF9"/>
    <w:rsid w:val="00F77C89"/>
    <w:rsid w:val="00F77D36"/>
    <w:rsid w:val="00F77F5A"/>
    <w:rsid w:val="00F803CF"/>
    <w:rsid w:val="00F80AFC"/>
    <w:rsid w:val="00F80B17"/>
    <w:rsid w:val="00F811E6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94B"/>
    <w:rsid w:val="00F83984"/>
    <w:rsid w:val="00F83D4D"/>
    <w:rsid w:val="00F83F50"/>
    <w:rsid w:val="00F84021"/>
    <w:rsid w:val="00F843E3"/>
    <w:rsid w:val="00F848F7"/>
    <w:rsid w:val="00F84A28"/>
    <w:rsid w:val="00F84EF6"/>
    <w:rsid w:val="00F851EF"/>
    <w:rsid w:val="00F852F4"/>
    <w:rsid w:val="00F8541B"/>
    <w:rsid w:val="00F85ED3"/>
    <w:rsid w:val="00F86173"/>
    <w:rsid w:val="00F86253"/>
    <w:rsid w:val="00F86666"/>
    <w:rsid w:val="00F86A68"/>
    <w:rsid w:val="00F86AC0"/>
    <w:rsid w:val="00F86BAA"/>
    <w:rsid w:val="00F87023"/>
    <w:rsid w:val="00F8706F"/>
    <w:rsid w:val="00F873D7"/>
    <w:rsid w:val="00F87C85"/>
    <w:rsid w:val="00F87DD7"/>
    <w:rsid w:val="00F9001A"/>
    <w:rsid w:val="00F90546"/>
    <w:rsid w:val="00F90673"/>
    <w:rsid w:val="00F906E4"/>
    <w:rsid w:val="00F909D2"/>
    <w:rsid w:val="00F909E3"/>
    <w:rsid w:val="00F90A14"/>
    <w:rsid w:val="00F90AD6"/>
    <w:rsid w:val="00F9177A"/>
    <w:rsid w:val="00F917E9"/>
    <w:rsid w:val="00F918E7"/>
    <w:rsid w:val="00F91DE8"/>
    <w:rsid w:val="00F91FCA"/>
    <w:rsid w:val="00F923E8"/>
    <w:rsid w:val="00F9279E"/>
    <w:rsid w:val="00F92882"/>
    <w:rsid w:val="00F936F3"/>
    <w:rsid w:val="00F93C9B"/>
    <w:rsid w:val="00F93CEE"/>
    <w:rsid w:val="00F93F92"/>
    <w:rsid w:val="00F944B9"/>
    <w:rsid w:val="00F94730"/>
    <w:rsid w:val="00F949BE"/>
    <w:rsid w:val="00F94B1A"/>
    <w:rsid w:val="00F94C2C"/>
    <w:rsid w:val="00F94D39"/>
    <w:rsid w:val="00F94EAF"/>
    <w:rsid w:val="00F952DE"/>
    <w:rsid w:val="00F95814"/>
    <w:rsid w:val="00F95C94"/>
    <w:rsid w:val="00F95D49"/>
    <w:rsid w:val="00F95D95"/>
    <w:rsid w:val="00F96030"/>
    <w:rsid w:val="00F96058"/>
    <w:rsid w:val="00F9633C"/>
    <w:rsid w:val="00F96539"/>
    <w:rsid w:val="00F96D30"/>
    <w:rsid w:val="00F96F18"/>
    <w:rsid w:val="00F96FEB"/>
    <w:rsid w:val="00F97098"/>
    <w:rsid w:val="00F970E7"/>
    <w:rsid w:val="00F9755E"/>
    <w:rsid w:val="00F976D7"/>
    <w:rsid w:val="00F979B5"/>
    <w:rsid w:val="00F97C74"/>
    <w:rsid w:val="00FA031B"/>
    <w:rsid w:val="00FA06A9"/>
    <w:rsid w:val="00FA08A8"/>
    <w:rsid w:val="00FA0C53"/>
    <w:rsid w:val="00FA0C9B"/>
    <w:rsid w:val="00FA0E74"/>
    <w:rsid w:val="00FA157D"/>
    <w:rsid w:val="00FA172B"/>
    <w:rsid w:val="00FA190C"/>
    <w:rsid w:val="00FA1A40"/>
    <w:rsid w:val="00FA23EA"/>
    <w:rsid w:val="00FA247A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619D"/>
    <w:rsid w:val="00FA61F1"/>
    <w:rsid w:val="00FA640A"/>
    <w:rsid w:val="00FA64F1"/>
    <w:rsid w:val="00FA6662"/>
    <w:rsid w:val="00FA6A5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B32"/>
    <w:rsid w:val="00FB1E59"/>
    <w:rsid w:val="00FB1F77"/>
    <w:rsid w:val="00FB215B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234"/>
    <w:rsid w:val="00FB5298"/>
    <w:rsid w:val="00FB5374"/>
    <w:rsid w:val="00FB53F9"/>
    <w:rsid w:val="00FB5463"/>
    <w:rsid w:val="00FB56A8"/>
    <w:rsid w:val="00FB57B0"/>
    <w:rsid w:val="00FB5E3E"/>
    <w:rsid w:val="00FB634C"/>
    <w:rsid w:val="00FB63E1"/>
    <w:rsid w:val="00FB64BD"/>
    <w:rsid w:val="00FB6810"/>
    <w:rsid w:val="00FB6884"/>
    <w:rsid w:val="00FB69AD"/>
    <w:rsid w:val="00FB6A0A"/>
    <w:rsid w:val="00FB6C27"/>
    <w:rsid w:val="00FB6CB3"/>
    <w:rsid w:val="00FB713F"/>
    <w:rsid w:val="00FB7280"/>
    <w:rsid w:val="00FB74B0"/>
    <w:rsid w:val="00FB7521"/>
    <w:rsid w:val="00FB7740"/>
    <w:rsid w:val="00FB792D"/>
    <w:rsid w:val="00FC05E8"/>
    <w:rsid w:val="00FC078B"/>
    <w:rsid w:val="00FC0896"/>
    <w:rsid w:val="00FC0A40"/>
    <w:rsid w:val="00FC177A"/>
    <w:rsid w:val="00FC1FA6"/>
    <w:rsid w:val="00FC2130"/>
    <w:rsid w:val="00FC2268"/>
    <w:rsid w:val="00FC2349"/>
    <w:rsid w:val="00FC237E"/>
    <w:rsid w:val="00FC2A9A"/>
    <w:rsid w:val="00FC2B51"/>
    <w:rsid w:val="00FC2CE4"/>
    <w:rsid w:val="00FC3A62"/>
    <w:rsid w:val="00FC3CAB"/>
    <w:rsid w:val="00FC3F8D"/>
    <w:rsid w:val="00FC4616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5F82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60B"/>
    <w:rsid w:val="00FC7835"/>
    <w:rsid w:val="00FC7B36"/>
    <w:rsid w:val="00FC7B96"/>
    <w:rsid w:val="00FC7ED8"/>
    <w:rsid w:val="00FD00CB"/>
    <w:rsid w:val="00FD08E4"/>
    <w:rsid w:val="00FD0FF2"/>
    <w:rsid w:val="00FD1198"/>
    <w:rsid w:val="00FD1748"/>
    <w:rsid w:val="00FD1801"/>
    <w:rsid w:val="00FD1A7E"/>
    <w:rsid w:val="00FD1BCD"/>
    <w:rsid w:val="00FD1BFE"/>
    <w:rsid w:val="00FD1C5F"/>
    <w:rsid w:val="00FD1D8D"/>
    <w:rsid w:val="00FD1DE6"/>
    <w:rsid w:val="00FD2ADE"/>
    <w:rsid w:val="00FD2C94"/>
    <w:rsid w:val="00FD3580"/>
    <w:rsid w:val="00FD364F"/>
    <w:rsid w:val="00FD41FA"/>
    <w:rsid w:val="00FD44CE"/>
    <w:rsid w:val="00FD4FD8"/>
    <w:rsid w:val="00FD52E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C8C"/>
    <w:rsid w:val="00FD6CC7"/>
    <w:rsid w:val="00FD6D0C"/>
    <w:rsid w:val="00FD6F6B"/>
    <w:rsid w:val="00FD70A1"/>
    <w:rsid w:val="00FD74D1"/>
    <w:rsid w:val="00FD77F6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BAD"/>
    <w:rsid w:val="00FE2E68"/>
    <w:rsid w:val="00FE3530"/>
    <w:rsid w:val="00FE356F"/>
    <w:rsid w:val="00FE35D4"/>
    <w:rsid w:val="00FE4AE8"/>
    <w:rsid w:val="00FE4DE5"/>
    <w:rsid w:val="00FE50F3"/>
    <w:rsid w:val="00FE5275"/>
    <w:rsid w:val="00FE5A7A"/>
    <w:rsid w:val="00FE6344"/>
    <w:rsid w:val="00FE6432"/>
    <w:rsid w:val="00FE69F2"/>
    <w:rsid w:val="00FE6C6A"/>
    <w:rsid w:val="00FE700D"/>
    <w:rsid w:val="00FE737C"/>
    <w:rsid w:val="00FE75B4"/>
    <w:rsid w:val="00FE77D0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78D"/>
    <w:rsid w:val="00FF2B1E"/>
    <w:rsid w:val="00FF2B3A"/>
    <w:rsid w:val="00FF2C0C"/>
    <w:rsid w:val="00FF2F26"/>
    <w:rsid w:val="00FF2FC4"/>
    <w:rsid w:val="00FF3170"/>
    <w:rsid w:val="00FF31A1"/>
    <w:rsid w:val="00FF336F"/>
    <w:rsid w:val="00FF3426"/>
    <w:rsid w:val="00FF4134"/>
    <w:rsid w:val="00FF4242"/>
    <w:rsid w:val="00FF43AB"/>
    <w:rsid w:val="00FF49A5"/>
    <w:rsid w:val="00FF4A47"/>
    <w:rsid w:val="00FF4A9D"/>
    <w:rsid w:val="00FF4E87"/>
    <w:rsid w:val="00FF4FED"/>
    <w:rsid w:val="00FF51B4"/>
    <w:rsid w:val="00FF56A1"/>
    <w:rsid w:val="00FF59C2"/>
    <w:rsid w:val="00FF5DDD"/>
    <w:rsid w:val="00FF5FB8"/>
    <w:rsid w:val="00FF692A"/>
    <w:rsid w:val="00FF6C46"/>
    <w:rsid w:val="00FF6F5E"/>
    <w:rsid w:val="00FF707A"/>
    <w:rsid w:val="00FF753E"/>
    <w:rsid w:val="00FF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62458"/>
    <w:rPr>
      <w:rFonts w:ascii="Arial" w:hAnsi="Arial"/>
      <w:sz w:val="18"/>
      <w:szCs w:val="22"/>
    </w:rPr>
  </w:style>
  <w:style w:type="table" w:customStyle="1" w:styleId="TableGrid5">
    <w:name w:val="Table Grid5"/>
    <w:basedOn w:val="TableNormal"/>
    <w:next w:val="TableGrid"/>
    <w:uiPriority w:val="59"/>
    <w:rsid w:val="00600E7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columnheading">
    <w:name w:val="acct column heading"/>
    <w:aliases w:val="ac"/>
    <w:basedOn w:val="Normal"/>
    <w:rsid w:val="006905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F229-BCD0-47DC-B4DD-41F4CE3D6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124</TotalTime>
  <Pages>71</Pages>
  <Words>13714</Words>
  <Characters>78170</Characters>
  <Application>Microsoft Office Word</Application>
  <DocSecurity>0</DocSecurity>
  <Lines>651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91701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newreety</cp:lastModifiedBy>
  <cp:revision>19</cp:revision>
  <cp:lastPrinted>2024-02-26T06:10:00Z</cp:lastPrinted>
  <dcterms:created xsi:type="dcterms:W3CDTF">2024-02-24T07:57:00Z</dcterms:created>
  <dcterms:modified xsi:type="dcterms:W3CDTF">2024-02-27T03:31:00Z</dcterms:modified>
</cp:coreProperties>
</file>