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1575C" w14:textId="768F4320" w:rsidR="00DB308D" w:rsidRDefault="00D43717" w:rsidP="004C2111">
      <w:pPr>
        <w:pStyle w:val="Reference"/>
      </w:pPr>
      <w:r>
        <w:tab/>
      </w:r>
    </w:p>
    <w:p w14:paraId="3C212862" w14:textId="6BE44601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2DA54FB4" w14:textId="1BFF7718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328895F5" w14:textId="7BEE00C7" w:rsidR="00AB5752" w:rsidRDefault="00AB5752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4A0C262" w14:textId="77777777" w:rsidR="008229D0" w:rsidRDefault="008229D0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D52BD26" w14:textId="77777777" w:rsidR="00EC28AD" w:rsidRDefault="00EC28AD" w:rsidP="00EC28AD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0BDC8B7D" w14:textId="2CEEC798" w:rsidR="008716BA" w:rsidRPr="000634C5" w:rsidRDefault="00AD3B26" w:rsidP="00CD18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0634C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r w:rsidR="00EB5E95"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เซนต์เมด</w:t>
      </w:r>
      <w:r w:rsidR="00E70B16"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3B1A8B"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0098770E" w14:textId="0E35EA06" w:rsidR="00084F8B" w:rsidRPr="000634C5" w:rsidRDefault="00734D83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634C5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0634C5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Pr="000634C5" w:rsidRDefault="003F16DE" w:rsidP="003F6B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CE66238" w14:textId="3E4539A3" w:rsidR="009C1568" w:rsidRPr="000634C5" w:rsidRDefault="00EB5E95" w:rsidP="00AD721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ข้าพเจ้าได้ตรวจสอบ</w:t>
      </w:r>
      <w:r w:rsidR="00EF700C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เซนต์เมด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B1A8B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(มหาชน) </w:t>
      </w:r>
      <w:r w:rsidR="00D65D6E"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D65D6E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5DF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65D6E" w:rsidRPr="000634C5">
        <w:rPr>
          <w:rFonts w:ascii="Browallia New" w:hAnsi="Browallia New" w:cs="Browallia New"/>
          <w:sz w:val="28"/>
          <w:szCs w:val="28"/>
          <w:lang w:bidi="th-TH"/>
        </w:rPr>
        <w:t>(</w:t>
      </w:r>
      <w:r w:rsidR="007C5DFF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D65D6E" w:rsidRPr="000634C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7C5DFF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D65D6E" w:rsidRPr="000634C5">
        <w:rPr>
          <w:rFonts w:ascii="Browallia New" w:hAnsi="Browallia New" w:cs="Browallia New"/>
          <w:sz w:val="28"/>
          <w:szCs w:val="28"/>
          <w:lang w:bidi="th-TH"/>
        </w:rPr>
        <w:t>)</w:t>
      </w:r>
      <w:r w:rsidR="00BF6B5F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</w:t>
      </w:r>
      <w:r w:rsidR="001D0A5D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</w:t>
      </w:r>
      <w:r w:rsidR="00317487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="00A93478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66685" w:rsidRPr="000634C5">
        <w:rPr>
          <w:rFonts w:ascii="Browallia New" w:hAnsi="Browallia New" w:cs="Browallia New"/>
          <w:sz w:val="28"/>
          <w:szCs w:val="28"/>
          <w:lang w:bidi="th-TH"/>
        </w:rPr>
        <w:t>6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7487" w:rsidRPr="000634C5">
        <w:rPr>
          <w:rFonts w:ascii="Browallia New" w:hAnsi="Browallia New" w:cs="Browallia New"/>
          <w:sz w:val="28"/>
          <w:szCs w:val="28"/>
          <w:lang w:bidi="th-TH"/>
        </w:rPr>
        <w:br/>
      </w:r>
      <w:r w:rsidR="007D30B9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งบกำไรขาดทุนเบ็ดเสร็จรวมและเฉพาะของบริษัท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6831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916831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รวมถึงสรุปนโยบายการบัญชีที่สำคัญ</w:t>
      </w:r>
      <w:r w:rsidR="009C1568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2ABD4893" w14:textId="6D52D2C9" w:rsidR="00280186" w:rsidRPr="000634C5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383585" w14:textId="0318FBA5" w:rsidR="009C1568" w:rsidRPr="000634C5" w:rsidRDefault="009C1568" w:rsidP="009C15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665A96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665A96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รวมและเฉพาะของบริษัทดังกล่าวข้างต้น</w:t>
      </w:r>
      <w:r w:rsidR="00665A96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665A96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เซนต์เมด</w:t>
      </w:r>
      <w:r w:rsidRPr="000634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34C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0634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34C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(มหาชน) </w:t>
      </w:r>
      <w:r w:rsidR="00451F8A"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451F8A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0634C5">
        <w:rPr>
          <w:rFonts w:ascii="Browallia New" w:hAnsi="Browallia New" w:cs="Browallia New"/>
          <w:sz w:val="28"/>
          <w:szCs w:val="28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0634C5">
        <w:rPr>
          <w:rFonts w:ascii="Browallia New" w:hAnsi="Browallia New" w:cs="Browallia New"/>
          <w:sz w:val="28"/>
          <w:szCs w:val="28"/>
        </w:rPr>
        <w:t xml:space="preserve"> 31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0634C5">
        <w:rPr>
          <w:rFonts w:ascii="Browallia New" w:hAnsi="Browallia New" w:cs="Browallia New"/>
          <w:sz w:val="28"/>
          <w:szCs w:val="28"/>
        </w:rPr>
        <w:t>256</w:t>
      </w:r>
      <w:r w:rsidR="00A66685" w:rsidRPr="000634C5">
        <w:rPr>
          <w:rFonts w:ascii="Browallia New" w:hAnsi="Browallia New" w:cs="Browallia New"/>
          <w:sz w:val="28"/>
          <w:szCs w:val="28"/>
        </w:rPr>
        <w:t>6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4A96" w:rsidRPr="000634C5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ผลการดำเนินงานรวมและเฉพาะของบริษัท และกระแสเงินสดรวมและเฉพาะของบริษัท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01092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3DFDB65" w14:textId="77777777" w:rsidR="00CD4D4E" w:rsidRPr="000634C5" w:rsidRDefault="00CD4D4E" w:rsidP="0018604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0634C5" w:rsidRDefault="003F16DE" w:rsidP="003F6B4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0634C5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38C8A3" w14:textId="461D23E3" w:rsidR="00ED27F8" w:rsidRPr="000634C5" w:rsidRDefault="00ED27F8" w:rsidP="00ED27F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ของ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D4B924" w14:textId="77777777" w:rsidR="00EF1820" w:rsidRPr="000634C5" w:rsidRDefault="00EF1820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F4F087" w14:textId="35BC3A9E" w:rsidR="00033D97" w:rsidRPr="000634C5" w:rsidRDefault="00033D97" w:rsidP="00033D9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06A785D4" w14:textId="66C5190A" w:rsidR="00165B8B" w:rsidRPr="000634C5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B2F4B2F" w14:textId="77777777" w:rsidR="009C1568" w:rsidRPr="000634C5" w:rsidRDefault="009C1568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EBAFB9C" w14:textId="5C168AF4" w:rsidR="0044230E" w:rsidRDefault="0044230E" w:rsidP="00442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196D2158" w14:textId="77777777" w:rsidR="00F57CDB" w:rsidRPr="000634C5" w:rsidRDefault="00F57CDB" w:rsidP="00442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65B8B" w:rsidRPr="000634C5" w14:paraId="117490C5" w14:textId="77777777" w:rsidTr="05C5D561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63506639" w14:textId="77777777" w:rsidR="00165B8B" w:rsidRPr="000634C5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0634C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E6E886D" w14:textId="77777777" w:rsidR="00165B8B" w:rsidRPr="000634C5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0634C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B8B" w:rsidRPr="000634C5" w14:paraId="67C3A10B" w14:textId="77777777" w:rsidTr="00131399">
        <w:trPr>
          <w:trHeight w:val="1031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442538A" w14:textId="77777777" w:rsidR="00165B8B" w:rsidRPr="00786366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A2E45D" w14:textId="1108D0C3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การรับรู้รายไ</w:t>
            </w:r>
            <w:r w:rsidR="00006173" w:rsidRPr="000634C5"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cs/>
                <w:lang w:bidi="th-TH"/>
              </w:rPr>
              <w:t>ด้</w:t>
            </w:r>
          </w:p>
          <w:p w14:paraId="741FFF48" w14:textId="77777777" w:rsidR="009847FA" w:rsidRPr="00786366" w:rsidRDefault="009847FA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2"/>
                <w:szCs w:val="22"/>
                <w:lang w:val="en-US" w:bidi="th-TH"/>
              </w:rPr>
            </w:pPr>
          </w:p>
          <w:p w14:paraId="571FB66D" w14:textId="273C5925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A16DBD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และบริการ</w:t>
            </w:r>
            <w:r w:rsidR="008D472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20F9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เป็น</w:t>
            </w:r>
            <w:r w:rsidR="0044648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รายการ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</w:t>
            </w:r>
            <w:r w:rsidR="0044648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สาระสำคัญต่องบการเงิน</w:t>
            </w:r>
            <w:r w:rsidR="00833036" w:rsidRPr="000634C5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="0002517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เป็นรายการที่</w:t>
            </w:r>
            <w:r w:rsidR="00BB07D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มีความ</w:t>
            </w:r>
            <w:r w:rsidR="0002517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สำคัญ</w:t>
            </w:r>
            <w:r w:rsidR="000540DC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สำหรับผู้ใช้งบการเงิน</w:t>
            </w:r>
            <w:r w:rsidR="007F73B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ต่อการปร</w:t>
            </w:r>
            <w:r w:rsidR="00550D1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ะ</w:t>
            </w:r>
            <w:r w:rsidR="007F73B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เมิน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ผลการดำเนินงาน</w:t>
            </w:r>
            <w:r w:rsidR="00BA7F6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ของ</w:t>
            </w:r>
            <w:r w:rsidR="008C6A7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</w:p>
          <w:p w14:paraId="76A64A23" w14:textId="77777777" w:rsidR="00DF5DFE" w:rsidRPr="0078636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2"/>
                <w:szCs w:val="22"/>
                <w:lang w:bidi="th-TH"/>
              </w:rPr>
            </w:pPr>
          </w:p>
          <w:p w14:paraId="1624359C" w14:textId="09E7DFD8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ข้าพเจ้าให้ความสำคัญสำหรับเรื่องนี้</w:t>
            </w:r>
            <w:r w:rsidR="002260F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เนื่องจาก</w:t>
            </w:r>
            <w:r w:rsidR="00612E2A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บริษัทมีราย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ได้จาก</w:t>
            </w:r>
            <w:r w:rsidR="00B02CF3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 ซึ่งมีการ</w:t>
            </w:r>
            <w:r w:rsidR="00B165F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รวมการ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ขาย</w:t>
            </w:r>
            <w:r w:rsidR="001803F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เครื่องมือแพทย์</w:t>
            </w:r>
            <w:r w:rsidR="00B165F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และการ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ให้บริกา</w:t>
            </w:r>
            <w:r w:rsidR="001803F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</w:t>
            </w:r>
            <w:r w:rsidR="00AB10AB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</w:t>
            </w:r>
            <w:r w:rsidR="0033421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ี่</w:t>
            </w:r>
            <w:r w:rsidR="00AB10AB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เกี่ยวเนื่อง</w:t>
            </w:r>
            <w:r w:rsidR="001C15C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เข้าด้วยกัน</w:t>
            </w:r>
            <w:r w:rsidR="00042B2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D6E8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นอกจากน</w:t>
            </w:r>
            <w:r w:rsidR="005701D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ั้น</w:t>
            </w:r>
            <w:r w:rsidR="007D6E8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5100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</w:t>
            </w:r>
            <w:r w:rsidR="00C757D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มีความหลากหลาย</w:t>
            </w:r>
            <w:r w:rsidR="00093F9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="00D8607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64E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แตกต่างกันไปตามแต่ละลูกค้า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ผู้บริหาร</w:t>
            </w:r>
            <w:r w:rsidR="00093F9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ของบริษัท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ต้องใช้ดุลยพินิจในการประเมินเงื่อนไขและรายละเอียดของ</w:t>
            </w:r>
            <w:r w:rsidR="00F628A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484BB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เพื่อพิจารณาว่าการขายสินค้าหรือบริการแต่ละรายการถือเป็นภาระที่</w:t>
            </w:r>
            <w:r w:rsidR="0058156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ต้องปฏิบัติ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แยกจากกันหรือไม่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รวมถึง</w:t>
            </w:r>
            <w:r w:rsidR="00FF612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="00425E3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FF612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กำหนดราคาของรายการ และการปันส่วนราคาของรายการให้กับแต่ละภาระที่ต้องปฏิบัติ</w:t>
            </w:r>
            <w:r w:rsidR="00F2438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</w:t>
            </w:r>
            <w:r w:rsidR="00321CD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ะ</w:t>
            </w:r>
            <w:r w:rsidR="007B340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จังหวะเวลา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ในการรับรู้รายได้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ภาระ</w:t>
            </w:r>
            <w:r w:rsidR="0018126A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ที่ต้อง</w:t>
            </w:r>
            <w:r w:rsidR="00B9441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ปฏิบัติเมื่อเสร็จสิ้น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62966AF" w14:textId="77777777" w:rsidR="00DF5DFE" w:rsidRPr="0078636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2"/>
                <w:szCs w:val="22"/>
                <w:lang w:bidi="th-TH"/>
              </w:rPr>
            </w:pPr>
          </w:p>
          <w:p w14:paraId="7D550636" w14:textId="1F832522" w:rsidR="00DF5DFE" w:rsidRPr="000634C5" w:rsidRDefault="00DF5DFE" w:rsidP="00F03C73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บริษัทได้เปิดเผยนโยบายการบัญชีเกี่ยวกับการรับ</w:t>
            </w:r>
            <w:r w:rsidR="006B5E3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รู้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="00C80AA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และรายได้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07307"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4.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1</w:t>
            </w:r>
            <w:r w:rsidR="001B383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D365F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="00D365F8" w:rsidRPr="000634C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</w:t>
            </w:r>
            <w:r w:rsidR="00D94D8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4</w:t>
            </w:r>
          </w:p>
          <w:p w14:paraId="41DC4020" w14:textId="77777777" w:rsidR="00DF5DFE" w:rsidRPr="000634C5" w:rsidRDefault="00DF5DFE" w:rsidP="00DF5DF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8BCEBE" w14:textId="77777777" w:rsidR="00165B8B" w:rsidRPr="000634C5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187215F" w14:textId="77777777" w:rsidR="00165B8B" w:rsidRPr="000634C5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032E39" w14:textId="77777777" w:rsidR="00165B8B" w:rsidRPr="000634C5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8520A02" w14:textId="281C31A8" w:rsidR="006D12B6" w:rsidRPr="00F57CDB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803972C" w14:textId="11A6C426" w:rsidR="00E631D5" w:rsidRPr="000634C5" w:rsidRDefault="00E631D5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BFAC63" w14:textId="77777777" w:rsidR="00D66BBD" w:rsidRPr="000634C5" w:rsidRDefault="00D66BBD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5409F4" w14:textId="4CF2C1DA" w:rsidR="00E631D5" w:rsidRPr="000634C5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634C5"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88B81BD" w14:textId="402E0144" w:rsidR="006D12B6" w:rsidRPr="000634C5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และทดสอบการปฏิบัติตามการควบคุมภายในที่บริษัทออกแบบไว้</w:t>
            </w:r>
          </w:p>
          <w:p w14:paraId="34CA6E8F" w14:textId="15EF9ADB" w:rsidR="006D12B6" w:rsidRPr="000634C5" w:rsidRDefault="004623F3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สุ่มตรวจสอบ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เงื่อนไขและรายละเอียดของสัญญาที่ทำกับลูกค้า</w:t>
            </w:r>
            <w:r w:rsidR="008425FC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 เพื่อ</w:t>
            </w:r>
            <w:r w:rsidR="00AE75A9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ประเมิน</w:t>
            </w:r>
            <w:r w:rsidR="00AD60A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ความเหมาะสมของ</w:t>
            </w:r>
            <w:r w:rsidR="009C5B93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การพิจารณา</w:t>
            </w:r>
            <w:r w:rsidR="0040294A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จาก</w:t>
            </w:r>
            <w:r w:rsidR="0033304C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ผู้บริหาร</w:t>
            </w:r>
            <w:r w:rsidR="0040294A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33304C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ใน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การระบุ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ภาระที่ต้องปฏิบัติ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</w:rPr>
              <w:t xml:space="preserve"> 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การกำหนดราคาของรายการ</w:t>
            </w:r>
            <w:r w:rsidR="00AE72D4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="00E92E3C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ปันส่วนราคา</w:t>
            </w:r>
            <w:r w:rsidR="00297359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ของรายการให้แต่ละภาระที่ต้องปฏิบัติ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</w:rPr>
              <w:t xml:space="preserve"> 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รวมถึงช่วงเวลาในการรับรู้รายได้แต่ละ</w:t>
            </w:r>
            <w:r w:rsidR="00F31FC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bidi="th-TH"/>
              </w:rPr>
              <w:t>ภาระที่ต้องปฏิบัติ</w:t>
            </w:r>
          </w:p>
          <w:p w14:paraId="0BAD2DF6" w14:textId="77777777" w:rsidR="00313504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 w:rsidRPr="000634C5">
              <w:rPr>
                <w:rFonts w:ascii="Browallia New" w:eastAsiaTheme="minorHAnsi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วิเคราะห์เปรียบเทียบบัญชีรายได้แบบแยกย่อย</w:t>
            </w:r>
            <w:r w:rsidR="00383A21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เพื่อ</w:t>
            </w:r>
            <w:r w:rsidR="00953402"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วิเคราะห์แนวโน้มของ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ความผิดปกติที่อาจเกิดขึ้นของการรับรู้รายได้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</w:p>
          <w:p w14:paraId="01A62A38" w14:textId="775C7DCF" w:rsidR="006D12B6" w:rsidRPr="000634C5" w:rsidRDefault="00CB3F73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ทดสอบรายการขายและบริการที่บันทึก</w:t>
            </w:r>
            <w:r w:rsidR="006D12B6"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รายการบัญชีผ่านใบสำคัญทั่วไป</w:t>
            </w:r>
          </w:p>
          <w:p w14:paraId="3BD0CFC9" w14:textId="65229934" w:rsidR="006D12B6" w:rsidRPr="000634C5" w:rsidRDefault="00244506" w:rsidP="00DE64A4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eastAsiaTheme="minorEastAsia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สุ่มตรวจ</w:t>
            </w:r>
            <w:r w:rsidR="00F03C73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สอบ</w:t>
            </w:r>
            <w:r w:rsidR="006D12B6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เอกสารประกอบรายกา</w:t>
            </w:r>
            <w:r w:rsidR="00DE64A4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ร</w:t>
            </w:r>
            <w:r w:rsidR="006D12B6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รายได้ที่เกิดขึ้น</w:t>
            </w:r>
            <w:r w:rsidR="009024CF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กับการบันทึกรายการ</w:t>
            </w:r>
            <w:r w:rsidR="00391266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ทางบัญชี</w:t>
            </w:r>
            <w:r w:rsidR="006D12B6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ในระหว่าง</w:t>
            </w:r>
            <w:r w:rsidR="00391266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ปีรวมถึงรายการที่เกิดขึ้น</w:t>
            </w:r>
            <w:r w:rsidR="00086E45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ใกล้วันสิ้น</w:t>
            </w:r>
            <w:r w:rsidR="006D12B6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รอบระยะเวลาบัญชี</w:t>
            </w:r>
          </w:p>
          <w:p w14:paraId="02112BA2" w14:textId="05343DA8" w:rsidR="00165B8B" w:rsidRPr="000634C5" w:rsidRDefault="004C0361" w:rsidP="05C5D56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ประ</w:t>
            </w:r>
            <w:r w:rsidR="009E1A3F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เมินความเพียงพอของการเปิดเผยข้อมูลของบริษัท เกี่ยวกับราย</w:t>
            </w:r>
            <w:r w:rsidR="00862437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ได้จากการขายและบริการ</w:t>
            </w:r>
          </w:p>
        </w:tc>
      </w:tr>
    </w:tbl>
    <w:p w14:paraId="602F6B9F" w14:textId="77777777" w:rsidR="008D4A50" w:rsidRDefault="008D4A50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67E9990" w14:textId="77777777" w:rsidR="00293BF5" w:rsidRDefault="00293BF5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55FA5F8" w14:textId="77777777" w:rsidR="00B14F8E" w:rsidRDefault="00B14F8E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3FFFCCF" w14:textId="77777777" w:rsidR="00B14F8E" w:rsidRDefault="00B14F8E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9E5D004" w14:textId="77777777" w:rsidR="00086662" w:rsidRPr="00AC48F3" w:rsidRDefault="00086662" w:rsidP="0008666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4069F714" w14:textId="7777777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C389B00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ผู้บริหารของบริษัทจะจัดทำ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จัดเตรียม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629F1595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0BD304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CAB0AC8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8C97BB1" w14:textId="7777777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ข้าพเจ้าต้องมีส่วนในการรับผิดชอบใน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49AF165" w14:textId="7777777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72B7D18" w14:textId="7777777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1A6ACD8C" w14:textId="77777777" w:rsidR="00086662" w:rsidRPr="00AC48F3" w:rsidRDefault="00086662" w:rsidP="0008666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E5C46CF" w14:textId="3AACF16C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FA168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</w:t>
      </w:r>
      <w:r w:rsidR="00711E9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</w:t>
      </w:r>
      <w:r w:rsidR="00FA168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0515299A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E9A77B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CAC570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055CE2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2FC94C67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1E0FD6" w14:textId="33514941" w:rsidR="00086662" w:rsidRPr="00086662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16B75F1" w14:textId="77777777" w:rsidR="00086662" w:rsidRDefault="0008666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lang w:bidi="th-TH"/>
        </w:rPr>
        <w:br w:type="page"/>
      </w:r>
    </w:p>
    <w:p w14:paraId="3C795202" w14:textId="41CDB5A1" w:rsidR="00086662" w:rsidRPr="00AC48F3" w:rsidRDefault="00086662" w:rsidP="0008666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FA168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</w:t>
      </w:r>
      <w:r w:rsidR="00711E9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</w:t>
      </w:r>
      <w:r w:rsidR="00FA168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154BF61D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E2D72C8" w14:textId="77777777" w:rsidR="00086662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ศาสตร์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ของผู้ใช้งบการเงินจากการใช้งบการเงินรวมและเฉพาะของบริษัท</w:t>
      </w:r>
    </w:p>
    <w:p w14:paraId="509917A1" w14:textId="77777777" w:rsidR="00086662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2C6570" w14:textId="77777777" w:rsidR="00086662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ตามมาตรฐานการสอบบัญชี ข้าพเจ้าได้ใช้ดุลยพินิจ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E3C4D61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717E52" w14:textId="77777777" w:rsidR="00086662" w:rsidRPr="00AC48F3" w:rsidRDefault="00086662" w:rsidP="00086662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F07E1D7" w14:textId="77777777" w:rsidR="00086662" w:rsidRPr="00AC48F3" w:rsidRDefault="00086662" w:rsidP="00086662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C6FA49C" w14:textId="77777777" w:rsidR="00086662" w:rsidRPr="00AC48F3" w:rsidRDefault="00086662" w:rsidP="00086662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20AD4A8" w14:textId="77777777" w:rsidR="00086662" w:rsidRDefault="00086662" w:rsidP="00086662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B70908A" w14:textId="77777777" w:rsidR="006C1162" w:rsidRDefault="006C1162" w:rsidP="006C116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1E1D00" w14:textId="77777777" w:rsidR="006C1162" w:rsidRDefault="006C1162" w:rsidP="006C116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6C4BAB" w14:textId="77777777" w:rsidR="006C1162" w:rsidRDefault="006C1162" w:rsidP="006C116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48CFEA9" w14:textId="77777777" w:rsidR="00086662" w:rsidRDefault="00086662" w:rsidP="00086662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01253C5" w14:textId="7743014C" w:rsidR="00086662" w:rsidRPr="00AC48F3" w:rsidRDefault="00086662" w:rsidP="00010921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10921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5A244CC9" w14:textId="77777777" w:rsidR="00086662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A298E8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</w:t>
      </w:r>
    </w:p>
    <w:p w14:paraId="21D0D440" w14:textId="77777777" w:rsidR="00086662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36B582A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82236F3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3A2CD23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43FF62" w14:textId="3396A926" w:rsidR="00525D87" w:rsidRPr="000634C5" w:rsidRDefault="00525D87" w:rsidP="00343851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66505F8" w14:textId="3C50307A" w:rsidR="00115217" w:rsidRPr="000634C5" w:rsidRDefault="0011521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00595C" w14:textId="77777777" w:rsidR="00114D07" w:rsidRDefault="00114D0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8A7055D" w14:textId="77777777" w:rsidR="00AB5586" w:rsidRPr="000634C5" w:rsidRDefault="00AB5586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70073A53" w:rsidR="004C77BF" w:rsidRPr="000634C5" w:rsidRDefault="002408E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ศรัณญา อัครมหาพาณิชย์</w:t>
      </w:r>
    </w:p>
    <w:p w14:paraId="22AAF7B8" w14:textId="77777777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75B5E8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="002D5904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408E0" w:rsidRPr="000634C5"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2EB52171" w14:textId="57FA39D9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58A1120" w14:textId="05C32387" w:rsidR="00A27366" w:rsidRPr="000634C5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5D0C0CB" w14:textId="5D456DBC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481164B" w14:textId="1B656460" w:rsidR="00D15EA5" w:rsidRPr="000634C5" w:rsidRDefault="006F6B47" w:rsidP="001F69FA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622A">
        <w:rPr>
          <w:rFonts w:ascii="Browallia New" w:hAnsi="Browallia New" w:cs="Browallia New"/>
          <w:sz w:val="28"/>
          <w:szCs w:val="28"/>
          <w:lang w:val="en-US" w:bidi="th-TH"/>
        </w:rPr>
        <w:t>29</w:t>
      </w:r>
      <w:r w:rsidR="004E43BB" w:rsidRPr="00AE622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F5C95" w:rsidRPr="00AE622A">
        <w:rPr>
          <w:rFonts w:ascii="Browallia New" w:hAnsi="Browallia New" w:cs="Browallia New"/>
          <w:sz w:val="28"/>
          <w:szCs w:val="28"/>
          <w:cs/>
          <w:lang w:val="en-US" w:bidi="th-TH"/>
        </w:rPr>
        <w:t>กุมภาพันธ์</w:t>
      </w:r>
      <w:r w:rsidR="004E43BB" w:rsidRPr="00AE622A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114D07" w:rsidRPr="00AE622A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0634C5" w:rsidSect="007A197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559C9" w14:textId="77777777" w:rsidR="007A197B" w:rsidRDefault="007A197B">
      <w:r>
        <w:separator/>
      </w:r>
    </w:p>
  </w:endnote>
  <w:endnote w:type="continuationSeparator" w:id="0">
    <w:p w14:paraId="26899B1C" w14:textId="77777777" w:rsidR="007A197B" w:rsidRDefault="007A197B">
      <w:r>
        <w:continuationSeparator/>
      </w:r>
    </w:p>
  </w:endnote>
  <w:endnote w:type="continuationNotice" w:id="1">
    <w:p w14:paraId="761BB849" w14:textId="77777777" w:rsidR="007A197B" w:rsidRDefault="007A19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A6E8" w14:textId="77777777" w:rsidR="007A197B" w:rsidRDefault="007A197B">
      <w:bookmarkStart w:id="0" w:name="_Hlk482348182"/>
      <w:bookmarkEnd w:id="0"/>
      <w:r>
        <w:separator/>
      </w:r>
    </w:p>
  </w:footnote>
  <w:footnote w:type="continuationSeparator" w:id="0">
    <w:p w14:paraId="6697733F" w14:textId="77777777" w:rsidR="007A197B" w:rsidRDefault="007A197B">
      <w:r>
        <w:continuationSeparator/>
      </w:r>
    </w:p>
  </w:footnote>
  <w:footnote w:type="continuationNotice" w:id="1">
    <w:p w14:paraId="6EE7D1E1" w14:textId="77777777" w:rsidR="007A197B" w:rsidRDefault="007A19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EEB4" w14:textId="4A89F587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791C" w14:textId="77777777" w:rsidR="00D15EA5" w:rsidRDefault="00D15EA5" w:rsidP="005520C9">
    <w:pPr>
      <w:pStyle w:val="Header"/>
      <w:tabs>
        <w:tab w:val="clear" w:pos="8562"/>
        <w:tab w:val="left" w:pos="5328"/>
      </w:tabs>
      <w:spacing w:after="1200"/>
    </w:pPr>
  </w:p>
  <w:p w14:paraId="40EFD1CE" w14:textId="68C0E022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1" w:name="Footer3_tbl"/>
    <w:bookmarkEnd w:id="1"/>
  </w:p>
  <w:p w14:paraId="71F8F81C" w14:textId="68FE2B2D" w:rsidR="00D460E7" w:rsidRPr="001470C8" w:rsidRDefault="00D460E7" w:rsidP="00D96128">
    <w:pPr>
      <w:pStyle w:val="Header"/>
      <w:jc w:val="right"/>
      <w:rPr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UXYpoOsBBMCIv" int2:id="7He31NwJ">
      <int2:state int2:value="Rejected" int2:type="LegacyProofing"/>
    </int2:textHash>
    <int2:textHash int2:hashCode="Wk6XvYGbE7mIIj" int2:id="FQpoO1p6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D26F8A"/>
    <w:multiLevelType w:val="hybridMultilevel"/>
    <w:tmpl w:val="89BC59D4"/>
    <w:lvl w:ilvl="0" w:tplc="A88ECE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9160AC28"/>
    <w:lvl w:ilvl="0" w:tplc="FC062E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A0717AD"/>
    <w:multiLevelType w:val="hybridMultilevel"/>
    <w:tmpl w:val="200843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8053ACB"/>
    <w:multiLevelType w:val="hybridMultilevel"/>
    <w:tmpl w:val="3B2C7142"/>
    <w:lvl w:ilvl="0" w:tplc="9C1C83E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1905143959">
    <w:abstractNumId w:val="3"/>
  </w:num>
  <w:num w:numId="2" w16cid:durableId="464741232">
    <w:abstractNumId w:val="2"/>
  </w:num>
  <w:num w:numId="3" w16cid:durableId="1460146354">
    <w:abstractNumId w:val="1"/>
  </w:num>
  <w:num w:numId="4" w16cid:durableId="1300921750">
    <w:abstractNumId w:val="0"/>
  </w:num>
  <w:num w:numId="5" w16cid:durableId="824709682">
    <w:abstractNumId w:val="9"/>
  </w:num>
  <w:num w:numId="6" w16cid:durableId="1946376499">
    <w:abstractNumId w:val="6"/>
  </w:num>
  <w:num w:numId="7" w16cid:durableId="1889611234">
    <w:abstractNumId w:val="14"/>
  </w:num>
  <w:num w:numId="8" w16cid:durableId="129830548">
    <w:abstractNumId w:val="26"/>
  </w:num>
  <w:num w:numId="9" w16cid:durableId="1698117433">
    <w:abstractNumId w:val="6"/>
  </w:num>
  <w:num w:numId="10" w16cid:durableId="310788380">
    <w:abstractNumId w:val="22"/>
  </w:num>
  <w:num w:numId="11" w16cid:durableId="1215894198">
    <w:abstractNumId w:val="20"/>
  </w:num>
  <w:num w:numId="12" w16cid:durableId="449713277">
    <w:abstractNumId w:val="4"/>
  </w:num>
  <w:num w:numId="13" w16cid:durableId="597832120">
    <w:abstractNumId w:val="11"/>
  </w:num>
  <w:num w:numId="14" w16cid:durableId="1913927866">
    <w:abstractNumId w:val="10"/>
  </w:num>
  <w:num w:numId="15" w16cid:durableId="707872963">
    <w:abstractNumId w:val="11"/>
  </w:num>
  <w:num w:numId="16" w16cid:durableId="822163853">
    <w:abstractNumId w:val="12"/>
  </w:num>
  <w:num w:numId="17" w16cid:durableId="1451315367">
    <w:abstractNumId w:val="15"/>
  </w:num>
  <w:num w:numId="18" w16cid:durableId="1173565401">
    <w:abstractNumId w:val="22"/>
  </w:num>
  <w:num w:numId="19" w16cid:durableId="117534894">
    <w:abstractNumId w:val="20"/>
  </w:num>
  <w:num w:numId="20" w16cid:durableId="2134130876">
    <w:abstractNumId w:val="4"/>
  </w:num>
  <w:num w:numId="21" w16cid:durableId="491533705">
    <w:abstractNumId w:val="11"/>
  </w:num>
  <w:num w:numId="22" w16cid:durableId="1351764562">
    <w:abstractNumId w:val="10"/>
  </w:num>
  <w:num w:numId="23" w16cid:durableId="1161849808">
    <w:abstractNumId w:val="10"/>
  </w:num>
  <w:num w:numId="24" w16cid:durableId="765927629">
    <w:abstractNumId w:val="10"/>
  </w:num>
  <w:num w:numId="25" w16cid:durableId="642807826">
    <w:abstractNumId w:val="11"/>
  </w:num>
  <w:num w:numId="26" w16cid:durableId="1808812666">
    <w:abstractNumId w:val="11"/>
  </w:num>
  <w:num w:numId="27" w16cid:durableId="1218321887">
    <w:abstractNumId w:val="11"/>
  </w:num>
  <w:num w:numId="28" w16cid:durableId="1286504343">
    <w:abstractNumId w:val="21"/>
  </w:num>
  <w:num w:numId="29" w16cid:durableId="495342222">
    <w:abstractNumId w:val="21"/>
  </w:num>
  <w:num w:numId="30" w16cid:durableId="1551191947">
    <w:abstractNumId w:val="21"/>
  </w:num>
  <w:num w:numId="31" w16cid:durableId="492457730">
    <w:abstractNumId w:val="16"/>
  </w:num>
  <w:num w:numId="32" w16cid:durableId="1431781225">
    <w:abstractNumId w:val="16"/>
  </w:num>
  <w:num w:numId="33" w16cid:durableId="1623270617">
    <w:abstractNumId w:val="16"/>
  </w:num>
  <w:num w:numId="34" w16cid:durableId="10018125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5817820">
    <w:abstractNumId w:val="25"/>
  </w:num>
  <w:num w:numId="36" w16cid:durableId="1808662810">
    <w:abstractNumId w:val="8"/>
  </w:num>
  <w:num w:numId="37" w16cid:durableId="1549537340">
    <w:abstractNumId w:val="7"/>
  </w:num>
  <w:num w:numId="38" w16cid:durableId="632978396">
    <w:abstractNumId w:val="23"/>
  </w:num>
  <w:num w:numId="39" w16cid:durableId="1710757214">
    <w:abstractNumId w:val="17"/>
  </w:num>
  <w:num w:numId="40" w16cid:durableId="1989820523">
    <w:abstractNumId w:val="13"/>
  </w:num>
  <w:num w:numId="41" w16cid:durableId="1079597541">
    <w:abstractNumId w:val="5"/>
  </w:num>
  <w:num w:numId="42" w16cid:durableId="1995797401">
    <w:abstractNumId w:val="18"/>
  </w:num>
  <w:num w:numId="43" w16cid:durableId="78442216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3DC"/>
    <w:rsid w:val="00004B8D"/>
    <w:rsid w:val="00006173"/>
    <w:rsid w:val="00010921"/>
    <w:rsid w:val="00013DB4"/>
    <w:rsid w:val="000162B0"/>
    <w:rsid w:val="00025179"/>
    <w:rsid w:val="0003023B"/>
    <w:rsid w:val="00031D17"/>
    <w:rsid w:val="00033A29"/>
    <w:rsid w:val="00033D97"/>
    <w:rsid w:val="00034890"/>
    <w:rsid w:val="0004096F"/>
    <w:rsid w:val="00041C6E"/>
    <w:rsid w:val="00042B20"/>
    <w:rsid w:val="0004476B"/>
    <w:rsid w:val="00044ACE"/>
    <w:rsid w:val="0004550E"/>
    <w:rsid w:val="00050B90"/>
    <w:rsid w:val="00052614"/>
    <w:rsid w:val="000540DC"/>
    <w:rsid w:val="00060569"/>
    <w:rsid w:val="000611BB"/>
    <w:rsid w:val="000628F4"/>
    <w:rsid w:val="000634C5"/>
    <w:rsid w:val="000671F6"/>
    <w:rsid w:val="000723F7"/>
    <w:rsid w:val="00073435"/>
    <w:rsid w:val="00073D7C"/>
    <w:rsid w:val="00074485"/>
    <w:rsid w:val="00075FAE"/>
    <w:rsid w:val="00082719"/>
    <w:rsid w:val="000828F1"/>
    <w:rsid w:val="00082F35"/>
    <w:rsid w:val="00082F59"/>
    <w:rsid w:val="00084855"/>
    <w:rsid w:val="00084F8B"/>
    <w:rsid w:val="00085991"/>
    <w:rsid w:val="00086662"/>
    <w:rsid w:val="00086E45"/>
    <w:rsid w:val="000905D1"/>
    <w:rsid w:val="00093688"/>
    <w:rsid w:val="00093F99"/>
    <w:rsid w:val="00094333"/>
    <w:rsid w:val="000959DB"/>
    <w:rsid w:val="00097FAB"/>
    <w:rsid w:val="000A1957"/>
    <w:rsid w:val="000A1C9A"/>
    <w:rsid w:val="000A1EBF"/>
    <w:rsid w:val="000A38D9"/>
    <w:rsid w:val="000A6EC6"/>
    <w:rsid w:val="000B65E3"/>
    <w:rsid w:val="000B7090"/>
    <w:rsid w:val="000C0829"/>
    <w:rsid w:val="000C2A8B"/>
    <w:rsid w:val="000C4DF0"/>
    <w:rsid w:val="000C4FA2"/>
    <w:rsid w:val="000C61F7"/>
    <w:rsid w:val="000C64E4"/>
    <w:rsid w:val="000D07F8"/>
    <w:rsid w:val="000D3508"/>
    <w:rsid w:val="000D5E3E"/>
    <w:rsid w:val="000D7B58"/>
    <w:rsid w:val="000E10AC"/>
    <w:rsid w:val="000E4593"/>
    <w:rsid w:val="000E52CE"/>
    <w:rsid w:val="000E5FCE"/>
    <w:rsid w:val="000E79C6"/>
    <w:rsid w:val="000F1C7B"/>
    <w:rsid w:val="000F3AAB"/>
    <w:rsid w:val="000F6E25"/>
    <w:rsid w:val="001011DF"/>
    <w:rsid w:val="0010250A"/>
    <w:rsid w:val="00102F22"/>
    <w:rsid w:val="00107307"/>
    <w:rsid w:val="00112B69"/>
    <w:rsid w:val="00114D07"/>
    <w:rsid w:val="00115217"/>
    <w:rsid w:val="0012528E"/>
    <w:rsid w:val="0012679B"/>
    <w:rsid w:val="00131399"/>
    <w:rsid w:val="001316D3"/>
    <w:rsid w:val="00134B1D"/>
    <w:rsid w:val="0013690E"/>
    <w:rsid w:val="00140E27"/>
    <w:rsid w:val="00141AAA"/>
    <w:rsid w:val="00146077"/>
    <w:rsid w:val="001470C8"/>
    <w:rsid w:val="001512B6"/>
    <w:rsid w:val="00154758"/>
    <w:rsid w:val="001554CD"/>
    <w:rsid w:val="00155A91"/>
    <w:rsid w:val="001613E2"/>
    <w:rsid w:val="00161520"/>
    <w:rsid w:val="00163EC4"/>
    <w:rsid w:val="00163F48"/>
    <w:rsid w:val="0016459D"/>
    <w:rsid w:val="00165155"/>
    <w:rsid w:val="00165B8B"/>
    <w:rsid w:val="00165FD1"/>
    <w:rsid w:val="00167017"/>
    <w:rsid w:val="001705A0"/>
    <w:rsid w:val="001716F2"/>
    <w:rsid w:val="00171A7F"/>
    <w:rsid w:val="00176338"/>
    <w:rsid w:val="001803FF"/>
    <w:rsid w:val="0018126A"/>
    <w:rsid w:val="001847B2"/>
    <w:rsid w:val="00186047"/>
    <w:rsid w:val="0018765D"/>
    <w:rsid w:val="00187A95"/>
    <w:rsid w:val="0019210D"/>
    <w:rsid w:val="001935A0"/>
    <w:rsid w:val="001937FC"/>
    <w:rsid w:val="001967B0"/>
    <w:rsid w:val="001A26D9"/>
    <w:rsid w:val="001A3909"/>
    <w:rsid w:val="001A3BFB"/>
    <w:rsid w:val="001A3C20"/>
    <w:rsid w:val="001A4CA5"/>
    <w:rsid w:val="001A50FD"/>
    <w:rsid w:val="001A6F3D"/>
    <w:rsid w:val="001B198C"/>
    <w:rsid w:val="001B3831"/>
    <w:rsid w:val="001B7388"/>
    <w:rsid w:val="001C0C02"/>
    <w:rsid w:val="001C15C5"/>
    <w:rsid w:val="001C3E42"/>
    <w:rsid w:val="001D05A3"/>
    <w:rsid w:val="001D0A5D"/>
    <w:rsid w:val="001D0F13"/>
    <w:rsid w:val="001D20F8"/>
    <w:rsid w:val="001D2302"/>
    <w:rsid w:val="001D7BB3"/>
    <w:rsid w:val="001E046D"/>
    <w:rsid w:val="001E12A6"/>
    <w:rsid w:val="001E498F"/>
    <w:rsid w:val="001F39CB"/>
    <w:rsid w:val="001F3B76"/>
    <w:rsid w:val="001F69FA"/>
    <w:rsid w:val="001F70E8"/>
    <w:rsid w:val="001F7BC7"/>
    <w:rsid w:val="00205B33"/>
    <w:rsid w:val="00210716"/>
    <w:rsid w:val="002213FA"/>
    <w:rsid w:val="00221584"/>
    <w:rsid w:val="00221877"/>
    <w:rsid w:val="00223D83"/>
    <w:rsid w:val="0022518C"/>
    <w:rsid w:val="002260F1"/>
    <w:rsid w:val="00230CB4"/>
    <w:rsid w:val="00236949"/>
    <w:rsid w:val="00237A7E"/>
    <w:rsid w:val="002408E0"/>
    <w:rsid w:val="00241F16"/>
    <w:rsid w:val="0024436B"/>
    <w:rsid w:val="00244506"/>
    <w:rsid w:val="0024476E"/>
    <w:rsid w:val="002456B3"/>
    <w:rsid w:val="00247969"/>
    <w:rsid w:val="00251AAE"/>
    <w:rsid w:val="0025226A"/>
    <w:rsid w:val="00252B5E"/>
    <w:rsid w:val="00254EA1"/>
    <w:rsid w:val="0025533A"/>
    <w:rsid w:val="00255F15"/>
    <w:rsid w:val="0026182A"/>
    <w:rsid w:val="002674F4"/>
    <w:rsid w:val="00274C3B"/>
    <w:rsid w:val="00277EBE"/>
    <w:rsid w:val="00280186"/>
    <w:rsid w:val="00281491"/>
    <w:rsid w:val="00282914"/>
    <w:rsid w:val="00282F05"/>
    <w:rsid w:val="002838FB"/>
    <w:rsid w:val="00285249"/>
    <w:rsid w:val="00285C39"/>
    <w:rsid w:val="00290D98"/>
    <w:rsid w:val="00293BF5"/>
    <w:rsid w:val="00297359"/>
    <w:rsid w:val="002A252E"/>
    <w:rsid w:val="002B26BF"/>
    <w:rsid w:val="002B4691"/>
    <w:rsid w:val="002B5A4A"/>
    <w:rsid w:val="002C0E38"/>
    <w:rsid w:val="002C623D"/>
    <w:rsid w:val="002D1A8E"/>
    <w:rsid w:val="002D20D2"/>
    <w:rsid w:val="002D5904"/>
    <w:rsid w:val="002D5A0F"/>
    <w:rsid w:val="002D6E25"/>
    <w:rsid w:val="002E02F4"/>
    <w:rsid w:val="002E0E05"/>
    <w:rsid w:val="002E3BED"/>
    <w:rsid w:val="002E4A6B"/>
    <w:rsid w:val="002E50C3"/>
    <w:rsid w:val="002E7F1E"/>
    <w:rsid w:val="002F04EA"/>
    <w:rsid w:val="002F2849"/>
    <w:rsid w:val="002F2DEB"/>
    <w:rsid w:val="002F3903"/>
    <w:rsid w:val="002F4975"/>
    <w:rsid w:val="002F4A52"/>
    <w:rsid w:val="002F7D90"/>
    <w:rsid w:val="0030026A"/>
    <w:rsid w:val="003013FE"/>
    <w:rsid w:val="00301CCD"/>
    <w:rsid w:val="00302F7E"/>
    <w:rsid w:val="00303A32"/>
    <w:rsid w:val="00305173"/>
    <w:rsid w:val="00313504"/>
    <w:rsid w:val="00317487"/>
    <w:rsid w:val="00317B94"/>
    <w:rsid w:val="00321A76"/>
    <w:rsid w:val="00321CDE"/>
    <w:rsid w:val="003221D9"/>
    <w:rsid w:val="003227BC"/>
    <w:rsid w:val="00322A50"/>
    <w:rsid w:val="003241CA"/>
    <w:rsid w:val="0032479A"/>
    <w:rsid w:val="00330AA1"/>
    <w:rsid w:val="00332E88"/>
    <w:rsid w:val="0033304C"/>
    <w:rsid w:val="00333406"/>
    <w:rsid w:val="00334217"/>
    <w:rsid w:val="00335E5B"/>
    <w:rsid w:val="003376AC"/>
    <w:rsid w:val="0034107F"/>
    <w:rsid w:val="0034202A"/>
    <w:rsid w:val="0034359B"/>
    <w:rsid w:val="00343851"/>
    <w:rsid w:val="00343D96"/>
    <w:rsid w:val="00345DA5"/>
    <w:rsid w:val="00350D99"/>
    <w:rsid w:val="003513C1"/>
    <w:rsid w:val="0035487E"/>
    <w:rsid w:val="00354F5D"/>
    <w:rsid w:val="003559FB"/>
    <w:rsid w:val="00360842"/>
    <w:rsid w:val="00360D03"/>
    <w:rsid w:val="00365233"/>
    <w:rsid w:val="00365ECE"/>
    <w:rsid w:val="00365F89"/>
    <w:rsid w:val="003744DA"/>
    <w:rsid w:val="003806E2"/>
    <w:rsid w:val="00383437"/>
    <w:rsid w:val="00383A21"/>
    <w:rsid w:val="00383CC3"/>
    <w:rsid w:val="00384904"/>
    <w:rsid w:val="003879FC"/>
    <w:rsid w:val="00387F08"/>
    <w:rsid w:val="00391266"/>
    <w:rsid w:val="003B052D"/>
    <w:rsid w:val="003B1A8B"/>
    <w:rsid w:val="003B43A3"/>
    <w:rsid w:val="003B4868"/>
    <w:rsid w:val="003B4CCD"/>
    <w:rsid w:val="003B4DED"/>
    <w:rsid w:val="003B750C"/>
    <w:rsid w:val="003C07D2"/>
    <w:rsid w:val="003C109C"/>
    <w:rsid w:val="003C12C5"/>
    <w:rsid w:val="003C27EF"/>
    <w:rsid w:val="003C32E9"/>
    <w:rsid w:val="003C3898"/>
    <w:rsid w:val="003C421A"/>
    <w:rsid w:val="003D2605"/>
    <w:rsid w:val="003D28D6"/>
    <w:rsid w:val="003D3971"/>
    <w:rsid w:val="003D3A88"/>
    <w:rsid w:val="003D64D6"/>
    <w:rsid w:val="003E02C0"/>
    <w:rsid w:val="003E034A"/>
    <w:rsid w:val="003E374F"/>
    <w:rsid w:val="003E3E21"/>
    <w:rsid w:val="003F16DE"/>
    <w:rsid w:val="003F5C13"/>
    <w:rsid w:val="003F5C95"/>
    <w:rsid w:val="003F6B4D"/>
    <w:rsid w:val="003F7046"/>
    <w:rsid w:val="00401B3F"/>
    <w:rsid w:val="0040294A"/>
    <w:rsid w:val="004078C6"/>
    <w:rsid w:val="00413D12"/>
    <w:rsid w:val="00414E11"/>
    <w:rsid w:val="00416281"/>
    <w:rsid w:val="004163C1"/>
    <w:rsid w:val="00422353"/>
    <w:rsid w:val="004227AB"/>
    <w:rsid w:val="00425E34"/>
    <w:rsid w:val="00426915"/>
    <w:rsid w:val="0042738C"/>
    <w:rsid w:val="00431844"/>
    <w:rsid w:val="00433F63"/>
    <w:rsid w:val="00435788"/>
    <w:rsid w:val="004359E6"/>
    <w:rsid w:val="00437E70"/>
    <w:rsid w:val="0044230E"/>
    <w:rsid w:val="00443CE3"/>
    <w:rsid w:val="00446481"/>
    <w:rsid w:val="00451004"/>
    <w:rsid w:val="00451BA8"/>
    <w:rsid w:val="00451F8A"/>
    <w:rsid w:val="00452E7B"/>
    <w:rsid w:val="0045302D"/>
    <w:rsid w:val="004546FA"/>
    <w:rsid w:val="00455E8B"/>
    <w:rsid w:val="004570F1"/>
    <w:rsid w:val="004623F3"/>
    <w:rsid w:val="00466C3E"/>
    <w:rsid w:val="00467F86"/>
    <w:rsid w:val="004712E6"/>
    <w:rsid w:val="00475234"/>
    <w:rsid w:val="00477F14"/>
    <w:rsid w:val="00481FE7"/>
    <w:rsid w:val="00482E71"/>
    <w:rsid w:val="00484BB9"/>
    <w:rsid w:val="00484FA4"/>
    <w:rsid w:val="0048532C"/>
    <w:rsid w:val="0049103F"/>
    <w:rsid w:val="0049600D"/>
    <w:rsid w:val="00496CD9"/>
    <w:rsid w:val="004A0DFE"/>
    <w:rsid w:val="004A31FE"/>
    <w:rsid w:val="004A34B9"/>
    <w:rsid w:val="004A3C62"/>
    <w:rsid w:val="004A5773"/>
    <w:rsid w:val="004C0361"/>
    <w:rsid w:val="004C0971"/>
    <w:rsid w:val="004C0C25"/>
    <w:rsid w:val="004C2111"/>
    <w:rsid w:val="004C470E"/>
    <w:rsid w:val="004C732E"/>
    <w:rsid w:val="004C77BF"/>
    <w:rsid w:val="004D0182"/>
    <w:rsid w:val="004D06C0"/>
    <w:rsid w:val="004D0F91"/>
    <w:rsid w:val="004D1376"/>
    <w:rsid w:val="004D1612"/>
    <w:rsid w:val="004D1A38"/>
    <w:rsid w:val="004D20AE"/>
    <w:rsid w:val="004D3578"/>
    <w:rsid w:val="004D6665"/>
    <w:rsid w:val="004D6DBA"/>
    <w:rsid w:val="004D7B24"/>
    <w:rsid w:val="004E20CD"/>
    <w:rsid w:val="004E33A3"/>
    <w:rsid w:val="004E4342"/>
    <w:rsid w:val="004E43BB"/>
    <w:rsid w:val="004E4A4A"/>
    <w:rsid w:val="004E6FEE"/>
    <w:rsid w:val="004F0D28"/>
    <w:rsid w:val="004F1A16"/>
    <w:rsid w:val="004F207F"/>
    <w:rsid w:val="004F20CA"/>
    <w:rsid w:val="004F3CA5"/>
    <w:rsid w:val="004F4EB2"/>
    <w:rsid w:val="004F5D91"/>
    <w:rsid w:val="00501A9D"/>
    <w:rsid w:val="0050212F"/>
    <w:rsid w:val="00504329"/>
    <w:rsid w:val="0050603E"/>
    <w:rsid w:val="005070FA"/>
    <w:rsid w:val="005165EA"/>
    <w:rsid w:val="0052186A"/>
    <w:rsid w:val="00521E4B"/>
    <w:rsid w:val="00525D87"/>
    <w:rsid w:val="005269DA"/>
    <w:rsid w:val="005321DA"/>
    <w:rsid w:val="005323D9"/>
    <w:rsid w:val="00532F2F"/>
    <w:rsid w:val="00534B11"/>
    <w:rsid w:val="00542CA8"/>
    <w:rsid w:val="00544D0C"/>
    <w:rsid w:val="00547541"/>
    <w:rsid w:val="00550D16"/>
    <w:rsid w:val="00551365"/>
    <w:rsid w:val="005520C9"/>
    <w:rsid w:val="0055304A"/>
    <w:rsid w:val="00557DD4"/>
    <w:rsid w:val="005627FF"/>
    <w:rsid w:val="005701DE"/>
    <w:rsid w:val="0057132E"/>
    <w:rsid w:val="00577D61"/>
    <w:rsid w:val="00580EBB"/>
    <w:rsid w:val="00581569"/>
    <w:rsid w:val="005822AC"/>
    <w:rsid w:val="005847B3"/>
    <w:rsid w:val="00585C52"/>
    <w:rsid w:val="005968E3"/>
    <w:rsid w:val="00596C40"/>
    <w:rsid w:val="005A3624"/>
    <w:rsid w:val="005B2169"/>
    <w:rsid w:val="005B23D9"/>
    <w:rsid w:val="005B405A"/>
    <w:rsid w:val="005B72B4"/>
    <w:rsid w:val="005C2C8F"/>
    <w:rsid w:val="005C2CCB"/>
    <w:rsid w:val="005C6479"/>
    <w:rsid w:val="005C655F"/>
    <w:rsid w:val="005C69FD"/>
    <w:rsid w:val="005D1953"/>
    <w:rsid w:val="005D5BEF"/>
    <w:rsid w:val="005D7025"/>
    <w:rsid w:val="005D7F4F"/>
    <w:rsid w:val="005E24EB"/>
    <w:rsid w:val="005E258F"/>
    <w:rsid w:val="005E2D67"/>
    <w:rsid w:val="005E5578"/>
    <w:rsid w:val="005E5900"/>
    <w:rsid w:val="005E60C6"/>
    <w:rsid w:val="005F0CB9"/>
    <w:rsid w:val="005F0F89"/>
    <w:rsid w:val="005F2D3B"/>
    <w:rsid w:val="005F4D62"/>
    <w:rsid w:val="006003DA"/>
    <w:rsid w:val="006016AB"/>
    <w:rsid w:val="00602FF0"/>
    <w:rsid w:val="00610ED7"/>
    <w:rsid w:val="00612D86"/>
    <w:rsid w:val="00612E2A"/>
    <w:rsid w:val="00613045"/>
    <w:rsid w:val="006144F3"/>
    <w:rsid w:val="00614B89"/>
    <w:rsid w:val="00616F17"/>
    <w:rsid w:val="00620314"/>
    <w:rsid w:val="00620CE3"/>
    <w:rsid w:val="00621086"/>
    <w:rsid w:val="00623A41"/>
    <w:rsid w:val="00626F05"/>
    <w:rsid w:val="00631010"/>
    <w:rsid w:val="006332AA"/>
    <w:rsid w:val="006365A1"/>
    <w:rsid w:val="00636AA2"/>
    <w:rsid w:val="0064057A"/>
    <w:rsid w:val="006408A3"/>
    <w:rsid w:val="00645E49"/>
    <w:rsid w:val="006475FA"/>
    <w:rsid w:val="00650020"/>
    <w:rsid w:val="006560B1"/>
    <w:rsid w:val="00656766"/>
    <w:rsid w:val="0066378E"/>
    <w:rsid w:val="00665A96"/>
    <w:rsid w:val="00666764"/>
    <w:rsid w:val="0066694B"/>
    <w:rsid w:val="006669BA"/>
    <w:rsid w:val="0066751C"/>
    <w:rsid w:val="00667DB6"/>
    <w:rsid w:val="00671C5C"/>
    <w:rsid w:val="0067280D"/>
    <w:rsid w:val="00673323"/>
    <w:rsid w:val="00676B24"/>
    <w:rsid w:val="006771E8"/>
    <w:rsid w:val="00677C01"/>
    <w:rsid w:val="0068032D"/>
    <w:rsid w:val="006836AA"/>
    <w:rsid w:val="00683CC7"/>
    <w:rsid w:val="00691907"/>
    <w:rsid w:val="00692CA5"/>
    <w:rsid w:val="006932D7"/>
    <w:rsid w:val="006974A3"/>
    <w:rsid w:val="006975D0"/>
    <w:rsid w:val="006A0DBE"/>
    <w:rsid w:val="006A6F92"/>
    <w:rsid w:val="006B00BA"/>
    <w:rsid w:val="006B06A2"/>
    <w:rsid w:val="006B228B"/>
    <w:rsid w:val="006B36C1"/>
    <w:rsid w:val="006B4792"/>
    <w:rsid w:val="006B574F"/>
    <w:rsid w:val="006B5E33"/>
    <w:rsid w:val="006B5F38"/>
    <w:rsid w:val="006C1162"/>
    <w:rsid w:val="006C25B8"/>
    <w:rsid w:val="006C3D37"/>
    <w:rsid w:val="006C521C"/>
    <w:rsid w:val="006C55F1"/>
    <w:rsid w:val="006C6376"/>
    <w:rsid w:val="006D12B6"/>
    <w:rsid w:val="006D6FF5"/>
    <w:rsid w:val="006E3CDC"/>
    <w:rsid w:val="006E7022"/>
    <w:rsid w:val="006F0135"/>
    <w:rsid w:val="006F0449"/>
    <w:rsid w:val="006F08C6"/>
    <w:rsid w:val="006F0B52"/>
    <w:rsid w:val="006F1B19"/>
    <w:rsid w:val="006F29ED"/>
    <w:rsid w:val="006F4F77"/>
    <w:rsid w:val="006F6B47"/>
    <w:rsid w:val="0070147C"/>
    <w:rsid w:val="00701DC9"/>
    <w:rsid w:val="007051D0"/>
    <w:rsid w:val="00711E90"/>
    <w:rsid w:val="007121E5"/>
    <w:rsid w:val="0071442F"/>
    <w:rsid w:val="00714FD6"/>
    <w:rsid w:val="00721BB2"/>
    <w:rsid w:val="007222B2"/>
    <w:rsid w:val="00722A1F"/>
    <w:rsid w:val="007265F7"/>
    <w:rsid w:val="0073049D"/>
    <w:rsid w:val="00731894"/>
    <w:rsid w:val="00732285"/>
    <w:rsid w:val="00734D83"/>
    <w:rsid w:val="00736664"/>
    <w:rsid w:val="00742B6E"/>
    <w:rsid w:val="00746796"/>
    <w:rsid w:val="00746D91"/>
    <w:rsid w:val="0075492D"/>
    <w:rsid w:val="0075598A"/>
    <w:rsid w:val="00761813"/>
    <w:rsid w:val="0076483A"/>
    <w:rsid w:val="00770EB7"/>
    <w:rsid w:val="00771B85"/>
    <w:rsid w:val="00775DA6"/>
    <w:rsid w:val="00776678"/>
    <w:rsid w:val="00777085"/>
    <w:rsid w:val="00777271"/>
    <w:rsid w:val="0077787B"/>
    <w:rsid w:val="00781395"/>
    <w:rsid w:val="0078170A"/>
    <w:rsid w:val="00783CD6"/>
    <w:rsid w:val="00786366"/>
    <w:rsid w:val="00790956"/>
    <w:rsid w:val="00794908"/>
    <w:rsid w:val="0079502D"/>
    <w:rsid w:val="007A02ED"/>
    <w:rsid w:val="007A0755"/>
    <w:rsid w:val="007A1827"/>
    <w:rsid w:val="007A190E"/>
    <w:rsid w:val="007A197B"/>
    <w:rsid w:val="007A31D9"/>
    <w:rsid w:val="007A45CE"/>
    <w:rsid w:val="007A74F9"/>
    <w:rsid w:val="007A7BAA"/>
    <w:rsid w:val="007B1AE4"/>
    <w:rsid w:val="007B340F"/>
    <w:rsid w:val="007B3D95"/>
    <w:rsid w:val="007B5CE6"/>
    <w:rsid w:val="007C0912"/>
    <w:rsid w:val="007C0F49"/>
    <w:rsid w:val="007C5DFF"/>
    <w:rsid w:val="007D30B9"/>
    <w:rsid w:val="007D41A1"/>
    <w:rsid w:val="007D6E85"/>
    <w:rsid w:val="007E0A31"/>
    <w:rsid w:val="007E29B1"/>
    <w:rsid w:val="007E3E5E"/>
    <w:rsid w:val="007F5352"/>
    <w:rsid w:val="007F5EF9"/>
    <w:rsid w:val="007F73B6"/>
    <w:rsid w:val="008033D0"/>
    <w:rsid w:val="00803A93"/>
    <w:rsid w:val="00803FB6"/>
    <w:rsid w:val="008059EF"/>
    <w:rsid w:val="00805B5F"/>
    <w:rsid w:val="008128F7"/>
    <w:rsid w:val="00812938"/>
    <w:rsid w:val="008138AA"/>
    <w:rsid w:val="00813E75"/>
    <w:rsid w:val="00816021"/>
    <w:rsid w:val="00821496"/>
    <w:rsid w:val="008229D0"/>
    <w:rsid w:val="00824DDF"/>
    <w:rsid w:val="00827B71"/>
    <w:rsid w:val="00830DAC"/>
    <w:rsid w:val="0083134C"/>
    <w:rsid w:val="00832F51"/>
    <w:rsid w:val="00833036"/>
    <w:rsid w:val="0083432E"/>
    <w:rsid w:val="0084037E"/>
    <w:rsid w:val="008413C0"/>
    <w:rsid w:val="008425FC"/>
    <w:rsid w:val="00843100"/>
    <w:rsid w:val="00844EE8"/>
    <w:rsid w:val="00845E6B"/>
    <w:rsid w:val="00847054"/>
    <w:rsid w:val="00850F25"/>
    <w:rsid w:val="008534AA"/>
    <w:rsid w:val="00856527"/>
    <w:rsid w:val="00856F4F"/>
    <w:rsid w:val="00862437"/>
    <w:rsid w:val="0086575E"/>
    <w:rsid w:val="008660EB"/>
    <w:rsid w:val="008716BA"/>
    <w:rsid w:val="008719C2"/>
    <w:rsid w:val="008738A2"/>
    <w:rsid w:val="008833CC"/>
    <w:rsid w:val="00884FF7"/>
    <w:rsid w:val="00891059"/>
    <w:rsid w:val="0089279E"/>
    <w:rsid w:val="008929FE"/>
    <w:rsid w:val="00894ACE"/>
    <w:rsid w:val="00896B86"/>
    <w:rsid w:val="008A3FE0"/>
    <w:rsid w:val="008A4967"/>
    <w:rsid w:val="008A4C1F"/>
    <w:rsid w:val="008A6ACA"/>
    <w:rsid w:val="008A6C1A"/>
    <w:rsid w:val="008B19D9"/>
    <w:rsid w:val="008B1FD3"/>
    <w:rsid w:val="008B204B"/>
    <w:rsid w:val="008B7473"/>
    <w:rsid w:val="008C105E"/>
    <w:rsid w:val="008C1146"/>
    <w:rsid w:val="008C1645"/>
    <w:rsid w:val="008C1902"/>
    <w:rsid w:val="008C49AE"/>
    <w:rsid w:val="008C59F7"/>
    <w:rsid w:val="008C6A71"/>
    <w:rsid w:val="008D091F"/>
    <w:rsid w:val="008D19B6"/>
    <w:rsid w:val="008D438A"/>
    <w:rsid w:val="008D4726"/>
    <w:rsid w:val="008D4A50"/>
    <w:rsid w:val="008D5608"/>
    <w:rsid w:val="008D6B91"/>
    <w:rsid w:val="008E000E"/>
    <w:rsid w:val="008E1B96"/>
    <w:rsid w:val="008E52CF"/>
    <w:rsid w:val="008E6DD5"/>
    <w:rsid w:val="008E74A7"/>
    <w:rsid w:val="008E7687"/>
    <w:rsid w:val="008F0150"/>
    <w:rsid w:val="008F0DD2"/>
    <w:rsid w:val="008F0E3C"/>
    <w:rsid w:val="008F11FA"/>
    <w:rsid w:val="008F33AE"/>
    <w:rsid w:val="008F36BA"/>
    <w:rsid w:val="008F4ACA"/>
    <w:rsid w:val="008F697C"/>
    <w:rsid w:val="009024CF"/>
    <w:rsid w:val="00907143"/>
    <w:rsid w:val="00907F0D"/>
    <w:rsid w:val="00910892"/>
    <w:rsid w:val="00912F98"/>
    <w:rsid w:val="00916831"/>
    <w:rsid w:val="00917FBB"/>
    <w:rsid w:val="00920474"/>
    <w:rsid w:val="009219CA"/>
    <w:rsid w:val="009223D3"/>
    <w:rsid w:val="009275CE"/>
    <w:rsid w:val="00931BDB"/>
    <w:rsid w:val="00931D7A"/>
    <w:rsid w:val="00932CC4"/>
    <w:rsid w:val="00933AD9"/>
    <w:rsid w:val="00935D8D"/>
    <w:rsid w:val="0093677D"/>
    <w:rsid w:val="00937E37"/>
    <w:rsid w:val="00940452"/>
    <w:rsid w:val="00942E03"/>
    <w:rsid w:val="00942FE8"/>
    <w:rsid w:val="00946B9D"/>
    <w:rsid w:val="00950D38"/>
    <w:rsid w:val="0095157A"/>
    <w:rsid w:val="009529B2"/>
    <w:rsid w:val="00953402"/>
    <w:rsid w:val="00953A63"/>
    <w:rsid w:val="00956F14"/>
    <w:rsid w:val="00957E70"/>
    <w:rsid w:val="00957EC8"/>
    <w:rsid w:val="009600FF"/>
    <w:rsid w:val="00963600"/>
    <w:rsid w:val="009646B1"/>
    <w:rsid w:val="009705B2"/>
    <w:rsid w:val="00970DAB"/>
    <w:rsid w:val="0097321D"/>
    <w:rsid w:val="00974DCC"/>
    <w:rsid w:val="00976C39"/>
    <w:rsid w:val="00983430"/>
    <w:rsid w:val="009847FA"/>
    <w:rsid w:val="0098530D"/>
    <w:rsid w:val="00986BF3"/>
    <w:rsid w:val="00992531"/>
    <w:rsid w:val="00995CD5"/>
    <w:rsid w:val="00995DD6"/>
    <w:rsid w:val="00997AF6"/>
    <w:rsid w:val="009A1787"/>
    <w:rsid w:val="009A4F5A"/>
    <w:rsid w:val="009A5261"/>
    <w:rsid w:val="009A5C5B"/>
    <w:rsid w:val="009A6528"/>
    <w:rsid w:val="009A7590"/>
    <w:rsid w:val="009B1F44"/>
    <w:rsid w:val="009B255E"/>
    <w:rsid w:val="009B4548"/>
    <w:rsid w:val="009B4573"/>
    <w:rsid w:val="009B4D5B"/>
    <w:rsid w:val="009C002A"/>
    <w:rsid w:val="009C0569"/>
    <w:rsid w:val="009C1568"/>
    <w:rsid w:val="009C5B93"/>
    <w:rsid w:val="009D065D"/>
    <w:rsid w:val="009D097D"/>
    <w:rsid w:val="009D0DE2"/>
    <w:rsid w:val="009D3462"/>
    <w:rsid w:val="009D3623"/>
    <w:rsid w:val="009D3952"/>
    <w:rsid w:val="009D3F27"/>
    <w:rsid w:val="009D4499"/>
    <w:rsid w:val="009D6775"/>
    <w:rsid w:val="009D7ACA"/>
    <w:rsid w:val="009E0319"/>
    <w:rsid w:val="009E1A3F"/>
    <w:rsid w:val="009E278C"/>
    <w:rsid w:val="009E7535"/>
    <w:rsid w:val="009F6EDC"/>
    <w:rsid w:val="009F719F"/>
    <w:rsid w:val="00A035CE"/>
    <w:rsid w:val="00A0537F"/>
    <w:rsid w:val="00A0602E"/>
    <w:rsid w:val="00A06C1F"/>
    <w:rsid w:val="00A07FFA"/>
    <w:rsid w:val="00A11FB4"/>
    <w:rsid w:val="00A13B72"/>
    <w:rsid w:val="00A13E14"/>
    <w:rsid w:val="00A152D5"/>
    <w:rsid w:val="00A1550B"/>
    <w:rsid w:val="00A16DBD"/>
    <w:rsid w:val="00A201E5"/>
    <w:rsid w:val="00A22BBE"/>
    <w:rsid w:val="00A2393D"/>
    <w:rsid w:val="00A27366"/>
    <w:rsid w:val="00A30127"/>
    <w:rsid w:val="00A316F5"/>
    <w:rsid w:val="00A33AC8"/>
    <w:rsid w:val="00A33CD2"/>
    <w:rsid w:val="00A35782"/>
    <w:rsid w:val="00A362F9"/>
    <w:rsid w:val="00A37DDF"/>
    <w:rsid w:val="00A41945"/>
    <w:rsid w:val="00A43EE6"/>
    <w:rsid w:val="00A443E5"/>
    <w:rsid w:val="00A52857"/>
    <w:rsid w:val="00A535E4"/>
    <w:rsid w:val="00A53F29"/>
    <w:rsid w:val="00A576DA"/>
    <w:rsid w:val="00A60F49"/>
    <w:rsid w:val="00A61E15"/>
    <w:rsid w:val="00A636F6"/>
    <w:rsid w:val="00A653A9"/>
    <w:rsid w:val="00A66685"/>
    <w:rsid w:val="00A66A29"/>
    <w:rsid w:val="00A66F91"/>
    <w:rsid w:val="00A67A58"/>
    <w:rsid w:val="00A70229"/>
    <w:rsid w:val="00A70964"/>
    <w:rsid w:val="00A7239A"/>
    <w:rsid w:val="00A726EA"/>
    <w:rsid w:val="00A752D5"/>
    <w:rsid w:val="00A7575B"/>
    <w:rsid w:val="00A75E7C"/>
    <w:rsid w:val="00A833B6"/>
    <w:rsid w:val="00A87360"/>
    <w:rsid w:val="00A90E2C"/>
    <w:rsid w:val="00A918D1"/>
    <w:rsid w:val="00A93478"/>
    <w:rsid w:val="00A93A9A"/>
    <w:rsid w:val="00A9559C"/>
    <w:rsid w:val="00A957C2"/>
    <w:rsid w:val="00AA113E"/>
    <w:rsid w:val="00AA1648"/>
    <w:rsid w:val="00AA2997"/>
    <w:rsid w:val="00AA5C16"/>
    <w:rsid w:val="00AB10AB"/>
    <w:rsid w:val="00AB23B7"/>
    <w:rsid w:val="00AB5586"/>
    <w:rsid w:val="00AB5752"/>
    <w:rsid w:val="00AB7566"/>
    <w:rsid w:val="00AB78DD"/>
    <w:rsid w:val="00AC0D87"/>
    <w:rsid w:val="00AC31D4"/>
    <w:rsid w:val="00AC36EA"/>
    <w:rsid w:val="00AC54F4"/>
    <w:rsid w:val="00AC6055"/>
    <w:rsid w:val="00AC6098"/>
    <w:rsid w:val="00AC657B"/>
    <w:rsid w:val="00AC6B74"/>
    <w:rsid w:val="00AD3B26"/>
    <w:rsid w:val="00AD60A6"/>
    <w:rsid w:val="00AD7211"/>
    <w:rsid w:val="00AE0190"/>
    <w:rsid w:val="00AE0619"/>
    <w:rsid w:val="00AE2BF6"/>
    <w:rsid w:val="00AE3370"/>
    <w:rsid w:val="00AE4719"/>
    <w:rsid w:val="00AE622A"/>
    <w:rsid w:val="00AE64CA"/>
    <w:rsid w:val="00AE72D4"/>
    <w:rsid w:val="00AE75A9"/>
    <w:rsid w:val="00AE7A58"/>
    <w:rsid w:val="00AF09EA"/>
    <w:rsid w:val="00AF7092"/>
    <w:rsid w:val="00AF743D"/>
    <w:rsid w:val="00B000E7"/>
    <w:rsid w:val="00B027BB"/>
    <w:rsid w:val="00B02CF3"/>
    <w:rsid w:val="00B02D90"/>
    <w:rsid w:val="00B03EC3"/>
    <w:rsid w:val="00B0723D"/>
    <w:rsid w:val="00B07D2C"/>
    <w:rsid w:val="00B1324D"/>
    <w:rsid w:val="00B14F8E"/>
    <w:rsid w:val="00B157E2"/>
    <w:rsid w:val="00B165F0"/>
    <w:rsid w:val="00B20F9F"/>
    <w:rsid w:val="00B210E2"/>
    <w:rsid w:val="00B221D2"/>
    <w:rsid w:val="00B22258"/>
    <w:rsid w:val="00B2439E"/>
    <w:rsid w:val="00B24A45"/>
    <w:rsid w:val="00B25179"/>
    <w:rsid w:val="00B25B92"/>
    <w:rsid w:val="00B26948"/>
    <w:rsid w:val="00B26D7E"/>
    <w:rsid w:val="00B325D8"/>
    <w:rsid w:val="00B338B1"/>
    <w:rsid w:val="00B34D51"/>
    <w:rsid w:val="00B35B77"/>
    <w:rsid w:val="00B36A0E"/>
    <w:rsid w:val="00B36BA1"/>
    <w:rsid w:val="00B40D67"/>
    <w:rsid w:val="00B43C45"/>
    <w:rsid w:val="00B445FD"/>
    <w:rsid w:val="00B44C83"/>
    <w:rsid w:val="00B45EA4"/>
    <w:rsid w:val="00B50537"/>
    <w:rsid w:val="00B52BE8"/>
    <w:rsid w:val="00B55EE8"/>
    <w:rsid w:val="00B56E6C"/>
    <w:rsid w:val="00B614AB"/>
    <w:rsid w:val="00B6251C"/>
    <w:rsid w:val="00B63D0E"/>
    <w:rsid w:val="00B64B10"/>
    <w:rsid w:val="00B65D24"/>
    <w:rsid w:val="00B670FF"/>
    <w:rsid w:val="00B75F8C"/>
    <w:rsid w:val="00B806D6"/>
    <w:rsid w:val="00B81166"/>
    <w:rsid w:val="00B83039"/>
    <w:rsid w:val="00B86572"/>
    <w:rsid w:val="00B87A76"/>
    <w:rsid w:val="00B922EC"/>
    <w:rsid w:val="00B92A2A"/>
    <w:rsid w:val="00B94412"/>
    <w:rsid w:val="00B96F40"/>
    <w:rsid w:val="00BA07E7"/>
    <w:rsid w:val="00BA15C9"/>
    <w:rsid w:val="00BA4E7A"/>
    <w:rsid w:val="00BA5B00"/>
    <w:rsid w:val="00BA7F67"/>
    <w:rsid w:val="00BB07D8"/>
    <w:rsid w:val="00BB1459"/>
    <w:rsid w:val="00BB1A07"/>
    <w:rsid w:val="00BB253C"/>
    <w:rsid w:val="00BB6DAD"/>
    <w:rsid w:val="00BB7346"/>
    <w:rsid w:val="00BC07DE"/>
    <w:rsid w:val="00BC1555"/>
    <w:rsid w:val="00BC2B9E"/>
    <w:rsid w:val="00BC2DF7"/>
    <w:rsid w:val="00BC5C0A"/>
    <w:rsid w:val="00BC60A9"/>
    <w:rsid w:val="00BC745D"/>
    <w:rsid w:val="00BC7461"/>
    <w:rsid w:val="00BE0C8A"/>
    <w:rsid w:val="00BE1388"/>
    <w:rsid w:val="00BE191B"/>
    <w:rsid w:val="00BE32B8"/>
    <w:rsid w:val="00BE334D"/>
    <w:rsid w:val="00BE4988"/>
    <w:rsid w:val="00BE73AD"/>
    <w:rsid w:val="00BF1C24"/>
    <w:rsid w:val="00BF1C74"/>
    <w:rsid w:val="00BF2BA9"/>
    <w:rsid w:val="00BF3E47"/>
    <w:rsid w:val="00BF57F7"/>
    <w:rsid w:val="00BF5E73"/>
    <w:rsid w:val="00BF6B5F"/>
    <w:rsid w:val="00BF6C75"/>
    <w:rsid w:val="00BF745B"/>
    <w:rsid w:val="00C01E1E"/>
    <w:rsid w:val="00C029A2"/>
    <w:rsid w:val="00C05562"/>
    <w:rsid w:val="00C06939"/>
    <w:rsid w:val="00C216A7"/>
    <w:rsid w:val="00C21E3B"/>
    <w:rsid w:val="00C22DF6"/>
    <w:rsid w:val="00C244F8"/>
    <w:rsid w:val="00C25BC3"/>
    <w:rsid w:val="00C30CD3"/>
    <w:rsid w:val="00C30E85"/>
    <w:rsid w:val="00C3386C"/>
    <w:rsid w:val="00C340E0"/>
    <w:rsid w:val="00C3426B"/>
    <w:rsid w:val="00C35B1A"/>
    <w:rsid w:val="00C41C7D"/>
    <w:rsid w:val="00C4309A"/>
    <w:rsid w:val="00C437E5"/>
    <w:rsid w:val="00C4480E"/>
    <w:rsid w:val="00C63023"/>
    <w:rsid w:val="00C63743"/>
    <w:rsid w:val="00C6518E"/>
    <w:rsid w:val="00C66FE2"/>
    <w:rsid w:val="00C73AA1"/>
    <w:rsid w:val="00C73BD4"/>
    <w:rsid w:val="00C757D2"/>
    <w:rsid w:val="00C76BFF"/>
    <w:rsid w:val="00C76C6C"/>
    <w:rsid w:val="00C80AAF"/>
    <w:rsid w:val="00C80EC5"/>
    <w:rsid w:val="00C82A60"/>
    <w:rsid w:val="00C847C0"/>
    <w:rsid w:val="00C84D28"/>
    <w:rsid w:val="00C86BB9"/>
    <w:rsid w:val="00C86EF3"/>
    <w:rsid w:val="00C8772C"/>
    <w:rsid w:val="00C93A56"/>
    <w:rsid w:val="00CA13F0"/>
    <w:rsid w:val="00CA43FD"/>
    <w:rsid w:val="00CA6AED"/>
    <w:rsid w:val="00CB15BA"/>
    <w:rsid w:val="00CB18EB"/>
    <w:rsid w:val="00CB3F73"/>
    <w:rsid w:val="00CB441E"/>
    <w:rsid w:val="00CB567C"/>
    <w:rsid w:val="00CB6E64"/>
    <w:rsid w:val="00CC06C2"/>
    <w:rsid w:val="00CC5161"/>
    <w:rsid w:val="00CC679C"/>
    <w:rsid w:val="00CC72E9"/>
    <w:rsid w:val="00CD1879"/>
    <w:rsid w:val="00CD25C2"/>
    <w:rsid w:val="00CD48EA"/>
    <w:rsid w:val="00CD4D4E"/>
    <w:rsid w:val="00CD78E6"/>
    <w:rsid w:val="00CE24E5"/>
    <w:rsid w:val="00CE3565"/>
    <w:rsid w:val="00CE36A7"/>
    <w:rsid w:val="00CE41DB"/>
    <w:rsid w:val="00CE4BBC"/>
    <w:rsid w:val="00CE4D96"/>
    <w:rsid w:val="00CF5A3E"/>
    <w:rsid w:val="00D05EE7"/>
    <w:rsid w:val="00D078C4"/>
    <w:rsid w:val="00D1343F"/>
    <w:rsid w:val="00D15EA5"/>
    <w:rsid w:val="00D2100B"/>
    <w:rsid w:val="00D2283B"/>
    <w:rsid w:val="00D24220"/>
    <w:rsid w:val="00D30214"/>
    <w:rsid w:val="00D3089E"/>
    <w:rsid w:val="00D31D7A"/>
    <w:rsid w:val="00D327FD"/>
    <w:rsid w:val="00D33E60"/>
    <w:rsid w:val="00D34589"/>
    <w:rsid w:val="00D349DF"/>
    <w:rsid w:val="00D353C7"/>
    <w:rsid w:val="00D365F8"/>
    <w:rsid w:val="00D36CF8"/>
    <w:rsid w:val="00D41C35"/>
    <w:rsid w:val="00D422CB"/>
    <w:rsid w:val="00D4251A"/>
    <w:rsid w:val="00D430AD"/>
    <w:rsid w:val="00D43717"/>
    <w:rsid w:val="00D43799"/>
    <w:rsid w:val="00D44DDE"/>
    <w:rsid w:val="00D460E7"/>
    <w:rsid w:val="00D55E1C"/>
    <w:rsid w:val="00D56AB5"/>
    <w:rsid w:val="00D63ABC"/>
    <w:rsid w:val="00D653A1"/>
    <w:rsid w:val="00D65D6E"/>
    <w:rsid w:val="00D66BBD"/>
    <w:rsid w:val="00D675F1"/>
    <w:rsid w:val="00D723E2"/>
    <w:rsid w:val="00D73B96"/>
    <w:rsid w:val="00D75CBE"/>
    <w:rsid w:val="00D80807"/>
    <w:rsid w:val="00D845BA"/>
    <w:rsid w:val="00D854B6"/>
    <w:rsid w:val="00D86070"/>
    <w:rsid w:val="00D86917"/>
    <w:rsid w:val="00D87F2E"/>
    <w:rsid w:val="00D92F9A"/>
    <w:rsid w:val="00D9427D"/>
    <w:rsid w:val="00D94D85"/>
    <w:rsid w:val="00D96128"/>
    <w:rsid w:val="00D96A6D"/>
    <w:rsid w:val="00DA2D3D"/>
    <w:rsid w:val="00DA36EE"/>
    <w:rsid w:val="00DA452E"/>
    <w:rsid w:val="00DA5128"/>
    <w:rsid w:val="00DB05F5"/>
    <w:rsid w:val="00DB281E"/>
    <w:rsid w:val="00DB308D"/>
    <w:rsid w:val="00DB5F40"/>
    <w:rsid w:val="00DB7BC5"/>
    <w:rsid w:val="00DC5728"/>
    <w:rsid w:val="00DC7911"/>
    <w:rsid w:val="00DD1E47"/>
    <w:rsid w:val="00DD4340"/>
    <w:rsid w:val="00DD4A62"/>
    <w:rsid w:val="00DD4C5B"/>
    <w:rsid w:val="00DD5B95"/>
    <w:rsid w:val="00DD61A9"/>
    <w:rsid w:val="00DD6EF1"/>
    <w:rsid w:val="00DD7DEC"/>
    <w:rsid w:val="00DE1807"/>
    <w:rsid w:val="00DE4958"/>
    <w:rsid w:val="00DE64A4"/>
    <w:rsid w:val="00DE714A"/>
    <w:rsid w:val="00DF2C15"/>
    <w:rsid w:val="00DF2F8C"/>
    <w:rsid w:val="00DF4AF2"/>
    <w:rsid w:val="00DF5CA9"/>
    <w:rsid w:val="00DF5DFE"/>
    <w:rsid w:val="00DF6338"/>
    <w:rsid w:val="00E01A16"/>
    <w:rsid w:val="00E0333C"/>
    <w:rsid w:val="00E04361"/>
    <w:rsid w:val="00E064FD"/>
    <w:rsid w:val="00E07F00"/>
    <w:rsid w:val="00E07F93"/>
    <w:rsid w:val="00E1004E"/>
    <w:rsid w:val="00E1053A"/>
    <w:rsid w:val="00E11FC1"/>
    <w:rsid w:val="00E14838"/>
    <w:rsid w:val="00E26AF3"/>
    <w:rsid w:val="00E26BFE"/>
    <w:rsid w:val="00E276E0"/>
    <w:rsid w:val="00E30F24"/>
    <w:rsid w:val="00E314EA"/>
    <w:rsid w:val="00E329A1"/>
    <w:rsid w:val="00E33FDA"/>
    <w:rsid w:val="00E34E52"/>
    <w:rsid w:val="00E34E53"/>
    <w:rsid w:val="00E35C0B"/>
    <w:rsid w:val="00E406D5"/>
    <w:rsid w:val="00E4082D"/>
    <w:rsid w:val="00E4089C"/>
    <w:rsid w:val="00E43C9E"/>
    <w:rsid w:val="00E45124"/>
    <w:rsid w:val="00E45DBB"/>
    <w:rsid w:val="00E462BA"/>
    <w:rsid w:val="00E47CB5"/>
    <w:rsid w:val="00E56701"/>
    <w:rsid w:val="00E62754"/>
    <w:rsid w:val="00E631D5"/>
    <w:rsid w:val="00E64D2D"/>
    <w:rsid w:val="00E65192"/>
    <w:rsid w:val="00E65781"/>
    <w:rsid w:val="00E70B16"/>
    <w:rsid w:val="00E71A52"/>
    <w:rsid w:val="00E72175"/>
    <w:rsid w:val="00E76F2C"/>
    <w:rsid w:val="00E774AB"/>
    <w:rsid w:val="00E81125"/>
    <w:rsid w:val="00E86B53"/>
    <w:rsid w:val="00E9110B"/>
    <w:rsid w:val="00E92E3C"/>
    <w:rsid w:val="00EA2B6F"/>
    <w:rsid w:val="00EA6A5F"/>
    <w:rsid w:val="00EA7945"/>
    <w:rsid w:val="00EA7ED4"/>
    <w:rsid w:val="00EB06E5"/>
    <w:rsid w:val="00EB3478"/>
    <w:rsid w:val="00EB4B39"/>
    <w:rsid w:val="00EB5E95"/>
    <w:rsid w:val="00EB6FE3"/>
    <w:rsid w:val="00EB7D2B"/>
    <w:rsid w:val="00EC23A2"/>
    <w:rsid w:val="00EC28AD"/>
    <w:rsid w:val="00EC34D4"/>
    <w:rsid w:val="00EC4A96"/>
    <w:rsid w:val="00EC4DF6"/>
    <w:rsid w:val="00EC6D60"/>
    <w:rsid w:val="00EC7234"/>
    <w:rsid w:val="00ED1D8D"/>
    <w:rsid w:val="00ED27F8"/>
    <w:rsid w:val="00ED378A"/>
    <w:rsid w:val="00ED3EBE"/>
    <w:rsid w:val="00ED3F97"/>
    <w:rsid w:val="00ED4892"/>
    <w:rsid w:val="00ED5D1C"/>
    <w:rsid w:val="00ED660B"/>
    <w:rsid w:val="00ED70B3"/>
    <w:rsid w:val="00EE0F65"/>
    <w:rsid w:val="00EE7576"/>
    <w:rsid w:val="00EF1820"/>
    <w:rsid w:val="00EF2AE2"/>
    <w:rsid w:val="00EF417C"/>
    <w:rsid w:val="00EF522D"/>
    <w:rsid w:val="00EF595A"/>
    <w:rsid w:val="00EF700C"/>
    <w:rsid w:val="00F000F9"/>
    <w:rsid w:val="00F03C73"/>
    <w:rsid w:val="00F04058"/>
    <w:rsid w:val="00F065FB"/>
    <w:rsid w:val="00F22808"/>
    <w:rsid w:val="00F23BC2"/>
    <w:rsid w:val="00F24389"/>
    <w:rsid w:val="00F246A1"/>
    <w:rsid w:val="00F249F3"/>
    <w:rsid w:val="00F277F1"/>
    <w:rsid w:val="00F30E7B"/>
    <w:rsid w:val="00F31317"/>
    <w:rsid w:val="00F31FC6"/>
    <w:rsid w:val="00F3222E"/>
    <w:rsid w:val="00F32895"/>
    <w:rsid w:val="00F34A52"/>
    <w:rsid w:val="00F34DD0"/>
    <w:rsid w:val="00F35509"/>
    <w:rsid w:val="00F35970"/>
    <w:rsid w:val="00F37917"/>
    <w:rsid w:val="00F40867"/>
    <w:rsid w:val="00F422E1"/>
    <w:rsid w:val="00F4668D"/>
    <w:rsid w:val="00F50922"/>
    <w:rsid w:val="00F5513E"/>
    <w:rsid w:val="00F5538C"/>
    <w:rsid w:val="00F57CDB"/>
    <w:rsid w:val="00F61CA8"/>
    <w:rsid w:val="00F628A1"/>
    <w:rsid w:val="00F63F3F"/>
    <w:rsid w:val="00F66FA5"/>
    <w:rsid w:val="00F71091"/>
    <w:rsid w:val="00F71678"/>
    <w:rsid w:val="00F71A70"/>
    <w:rsid w:val="00F725E2"/>
    <w:rsid w:val="00F72CE3"/>
    <w:rsid w:val="00F730E3"/>
    <w:rsid w:val="00F755E9"/>
    <w:rsid w:val="00F76733"/>
    <w:rsid w:val="00F80C55"/>
    <w:rsid w:val="00F80EB0"/>
    <w:rsid w:val="00F83388"/>
    <w:rsid w:val="00F84190"/>
    <w:rsid w:val="00F8567B"/>
    <w:rsid w:val="00F909CD"/>
    <w:rsid w:val="00F974D1"/>
    <w:rsid w:val="00FA1689"/>
    <w:rsid w:val="00FA16E0"/>
    <w:rsid w:val="00FA23DF"/>
    <w:rsid w:val="00FA24E4"/>
    <w:rsid w:val="00FA5899"/>
    <w:rsid w:val="00FA6325"/>
    <w:rsid w:val="00FB104F"/>
    <w:rsid w:val="00FB2D1F"/>
    <w:rsid w:val="00FB3082"/>
    <w:rsid w:val="00FB3E96"/>
    <w:rsid w:val="00FB4C4E"/>
    <w:rsid w:val="00FB743C"/>
    <w:rsid w:val="00FC0D1D"/>
    <w:rsid w:val="00FC1304"/>
    <w:rsid w:val="00FC218D"/>
    <w:rsid w:val="00FC2BA0"/>
    <w:rsid w:val="00FC4397"/>
    <w:rsid w:val="00FC4BE4"/>
    <w:rsid w:val="00FC6696"/>
    <w:rsid w:val="00FC719B"/>
    <w:rsid w:val="00FC7710"/>
    <w:rsid w:val="00FD05AD"/>
    <w:rsid w:val="00FD0666"/>
    <w:rsid w:val="00FD3EAC"/>
    <w:rsid w:val="00FD65A0"/>
    <w:rsid w:val="00FD6E97"/>
    <w:rsid w:val="00FD7295"/>
    <w:rsid w:val="00FE2187"/>
    <w:rsid w:val="00FE320C"/>
    <w:rsid w:val="00FE75F6"/>
    <w:rsid w:val="00FF191F"/>
    <w:rsid w:val="00FF3B8B"/>
    <w:rsid w:val="00FF6128"/>
    <w:rsid w:val="05C5D561"/>
    <w:rsid w:val="0FBF2AC7"/>
    <w:rsid w:val="7754D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B0903"/>
  <w15:docId w15:val="{0776A980-46DE-4719-987C-A692F8B2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76733"/>
  </w:style>
  <w:style w:type="character" w:customStyle="1" w:styleId="ListParagraphChar">
    <w:name w:val="List Paragraph Char"/>
    <w:link w:val="ListParagraph"/>
    <w:uiPriority w:val="34"/>
    <w:locked/>
    <w:rsid w:val="006D12B6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64057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816f6602e52eb1bc9c19f257e7876376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ed620756dac3d75972cbb6fd46ecc279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65C9BC-C754-4F74-BDED-3809E13B1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41DA7-09FF-40F4-8E0F-98F2CCC2BE4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c663971d-084a-498e-8a3c-0679b09b6236"/>
    <ds:schemaRef ds:uri="http://schemas.microsoft.com/office/infopath/2007/PartnerControls"/>
    <ds:schemaRef ds:uri="9c46a28d-acc8-4027-86ce-a8901ee3995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44B979F-0C45-4702-A35E-E623CF171A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7C3A4-8D3F-4173-8B6C-DFFB4DB30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183</TotalTime>
  <Pages>5</Pages>
  <Words>2048</Words>
  <Characters>7921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142</cp:revision>
  <cp:lastPrinted>2024-02-22T05:11:00Z</cp:lastPrinted>
  <dcterms:created xsi:type="dcterms:W3CDTF">2022-02-25T05:50:00Z</dcterms:created>
  <dcterms:modified xsi:type="dcterms:W3CDTF">2024-02-29T08:48:00Z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